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2A31C" w14:textId="77777777" w:rsidR="00BF17F6" w:rsidRPr="00370EF8" w:rsidRDefault="00BF17F6" w:rsidP="008F3781">
      <w:pPr>
        <w:pStyle w:val="Title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370EF8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14:paraId="28784303" w14:textId="77777777" w:rsidR="00BF17F6" w:rsidRPr="00370EF8" w:rsidRDefault="00BF17F6" w:rsidP="008F3781">
      <w:pPr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แบบ</w:t>
      </w:r>
      <w:r w:rsidR="00E43525"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ย่อ</w:t>
      </w:r>
    </w:p>
    <w:p w14:paraId="73F7613A" w14:textId="05A68D07" w:rsidR="009B1B21" w:rsidRPr="00370EF8" w:rsidRDefault="00513CD5" w:rsidP="008F3781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สำหรับ</w:t>
      </w: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="001818CE" w:rsidRPr="00370EF8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และงวดหกเดือน</w:t>
      </w: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576103" w:rsidRPr="00370EF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30</w:t>
      </w: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 xml:space="preserve"> </w:t>
      </w:r>
      <w:r w:rsidR="006F411B" w:rsidRPr="00370EF8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ม</w:t>
      </w:r>
      <w:r w:rsidR="001818CE" w:rsidRPr="00370EF8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ิถุนายน</w:t>
      </w:r>
      <w:r w:rsidR="00C74F3A"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2569</w:t>
      </w:r>
    </w:p>
    <w:p w14:paraId="281F9BDA" w14:textId="5759DEAC" w:rsidR="004414B1" w:rsidRPr="00370EF8" w:rsidRDefault="004414B1" w:rsidP="008F3781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“</w:t>
      </w: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7459E2A8" w14:textId="77777777" w:rsidR="00943711" w:rsidRPr="00370EF8" w:rsidRDefault="00943711" w:rsidP="008F3781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2"/>
          <w:szCs w:val="32"/>
          <w:lang w:val="en-US" w:bidi="th-TH"/>
        </w:rPr>
      </w:pPr>
      <w:r w:rsidRPr="00370EF8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หมายเหตุ</w:t>
      </w:r>
      <w:r w:rsidRPr="00370EF8">
        <w:rPr>
          <w:rFonts w:asciiTheme="majorBidi" w:hAnsiTheme="majorBidi" w:cstheme="majorBidi"/>
          <w:b w:val="0"/>
          <w:bCs/>
          <w:sz w:val="32"/>
          <w:szCs w:val="32"/>
          <w:lang w:bidi="th-TH"/>
        </w:rPr>
        <w:tab/>
      </w:r>
      <w:r w:rsidRPr="00370EF8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สารบัญ</w:t>
      </w:r>
    </w:p>
    <w:p w14:paraId="37593926" w14:textId="77777777" w:rsidR="00943711" w:rsidRPr="00370EF8" w:rsidRDefault="00EB768B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bookmarkStart w:id="0" w:name="_Hlk102997912"/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กา</w:t>
      </w:r>
      <w:r w:rsidRPr="00370EF8">
        <w:rPr>
          <w:rFonts w:asciiTheme="majorBidi" w:hAnsiTheme="majorBidi" w:cstheme="majorBidi"/>
          <w:b w:val="0"/>
          <w:spacing w:val="-6"/>
          <w:sz w:val="32"/>
          <w:szCs w:val="32"/>
          <w:cs/>
          <w:lang w:bidi="th-TH"/>
        </w:rPr>
        <w:t>รดำเนินงานและข้อมูลทั่วไปของบริษัทและบริษัทย่อยและการดำเนินงานต่อเนื่อง</w:t>
      </w:r>
    </w:p>
    <w:bookmarkEnd w:id="0"/>
    <w:p w14:paraId="74F232DB" w14:textId="77777777" w:rsidR="00943711" w:rsidRPr="00370EF8" w:rsidRDefault="0094371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F61AE5"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0A95E36A" w14:textId="12768E09" w:rsidR="00943711" w:rsidRPr="00370EF8" w:rsidRDefault="0094371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นโยบายการบัญชีที่</w:t>
      </w:r>
      <w:r w:rsidR="006D6399" w:rsidRPr="00370EF8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มีสาระ</w:t>
      </w:r>
      <w:r w:rsidRPr="00370EF8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สำคัญ</w:t>
      </w:r>
    </w:p>
    <w:p w14:paraId="334203B2" w14:textId="77777777" w:rsidR="00943711" w:rsidRPr="00370EF8" w:rsidRDefault="0094371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การเปิดเผย</w:t>
      </w:r>
      <w:r w:rsidRPr="00370EF8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06948142" w14:textId="77777777" w:rsidR="00943711" w:rsidRPr="00370EF8" w:rsidRDefault="0094371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A2F804B" w14:textId="23363712" w:rsidR="00943711" w:rsidRPr="00370EF8" w:rsidRDefault="0094371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ลูกห</w:t>
      </w:r>
      <w:r w:rsidR="00194553" w:rsidRPr="00370EF8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นี้การค้าและลูกหนี้</w:t>
      </w:r>
      <w:r w:rsidR="00E32D08" w:rsidRPr="00370EF8">
        <w:rPr>
          <w:rFonts w:asciiTheme="majorBidi" w:hAnsiTheme="majorBidi" w:cstheme="majorBidi" w:hint="cs"/>
          <w:b w:val="0"/>
          <w:snapToGrid w:val="0"/>
          <w:sz w:val="32"/>
          <w:szCs w:val="32"/>
          <w:cs/>
          <w:lang w:val="en-US" w:bidi="th-TH"/>
        </w:rPr>
        <w:t>อื่น</w:t>
      </w:r>
    </w:p>
    <w:p w14:paraId="5B598361" w14:textId="77777777" w:rsidR="00943711" w:rsidRPr="00370EF8" w:rsidRDefault="0094371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ต้นทุนของสัญญา</w:t>
      </w:r>
    </w:p>
    <w:p w14:paraId="1411FAAE" w14:textId="596D15BE" w:rsidR="00943711" w:rsidRPr="00370EF8" w:rsidRDefault="00BF109A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="Angsana New" w:hAnsi="Angsana New" w:cs="Angsana New"/>
          <w:b w:val="0"/>
          <w:snapToGrid w:val="0"/>
          <w:color w:val="000000" w:themeColor="text1"/>
          <w:sz w:val="32"/>
          <w:szCs w:val="32"/>
          <w:cs/>
          <w:lang w:val="en-US" w:bidi="th-TH"/>
        </w:rPr>
        <w:t>ต้นทุนการพัฒนาอสังหาริมทรัพย์</w:t>
      </w:r>
    </w:p>
    <w:p w14:paraId="10CAA1E8" w14:textId="77777777" w:rsidR="00943711" w:rsidRPr="00370EF8" w:rsidRDefault="0027388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48B1F9B4" w14:textId="77777777" w:rsidR="00943711" w:rsidRPr="00370EF8" w:rsidRDefault="0027388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6EC53F9C" w14:textId="21E6E05E" w:rsidR="009A0C3A" w:rsidRPr="00370EF8" w:rsidRDefault="009A0C3A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ที่ดิน อาคารและอุปกรณ์</w:t>
      </w:r>
    </w:p>
    <w:p w14:paraId="20263FFB" w14:textId="77777777" w:rsidR="00943711" w:rsidRPr="00370EF8" w:rsidRDefault="0027388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767140D8" w14:textId="77777777" w:rsidR="00943711" w:rsidRPr="00370EF8" w:rsidRDefault="0027388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เงินกู้ยืมระยะสั้น</w:t>
      </w:r>
    </w:p>
    <w:p w14:paraId="71D1954D" w14:textId="77777777" w:rsidR="00943711" w:rsidRPr="00370EF8" w:rsidRDefault="0027388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ตั๋วแลกเงิน</w:t>
      </w:r>
    </w:p>
    <w:p w14:paraId="1059AE7A" w14:textId="77777777" w:rsidR="00943711" w:rsidRPr="00370EF8" w:rsidRDefault="0027388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เจ้าหนี้ค่าก่อสร้าง</w:t>
      </w:r>
    </w:p>
    <w:p w14:paraId="5B872967" w14:textId="77777777" w:rsidR="00943711" w:rsidRPr="00370EF8" w:rsidRDefault="0027388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หนี้สินตามสัญญาเช่า</w:t>
      </w:r>
    </w:p>
    <w:p w14:paraId="6B4C3F43" w14:textId="77777777" w:rsidR="00943711" w:rsidRPr="00370EF8" w:rsidRDefault="0027388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หุ้นกู้</w:t>
      </w:r>
    </w:p>
    <w:p w14:paraId="6723EE4A" w14:textId="2B84A63F" w:rsidR="00943711" w:rsidRPr="00370EF8" w:rsidRDefault="00273881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sz w:val="32"/>
          <w:szCs w:val="32"/>
          <w:cs/>
          <w:lang w:bidi="th-TH"/>
        </w:rPr>
        <w:t>ทุนเรือนหุ้น</w:t>
      </w:r>
    </w:p>
    <w:p w14:paraId="244473D1" w14:textId="77777777" w:rsidR="009E3308" w:rsidRPr="00370EF8" w:rsidRDefault="009E3308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370EF8">
        <w:rPr>
          <w:rFonts w:asciiTheme="majorBidi" w:hAnsiTheme="majorBidi" w:cstheme="majorBidi"/>
          <w:sz w:val="32"/>
          <w:szCs w:val="32"/>
          <w:cs/>
          <w:lang w:bidi="th-TH"/>
        </w:rPr>
        <w:t>รายได้อื่น</w:t>
      </w:r>
    </w:p>
    <w:p w14:paraId="711BED4B" w14:textId="77777777" w:rsidR="009E3308" w:rsidRPr="00370EF8" w:rsidRDefault="009E3308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  <w:rtl/>
          <w:cs/>
        </w:rPr>
      </w:pPr>
      <w:r w:rsidRPr="00370EF8">
        <w:rPr>
          <w:rFonts w:asciiTheme="majorBidi" w:hAnsiTheme="majorBidi" w:cstheme="majorBidi"/>
          <w:sz w:val="32"/>
          <w:szCs w:val="32"/>
          <w:cs/>
          <w:lang w:bidi="th-TH"/>
        </w:rPr>
        <w:t>ค่าตอบแทนกรรมการและผู้บริหาร</w:t>
      </w:r>
    </w:p>
    <w:p w14:paraId="576B4451" w14:textId="77777777" w:rsidR="009E3308" w:rsidRPr="00370EF8" w:rsidRDefault="009E3308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370EF8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รายการบัญชีกับบุคคลหรือกิจการที่เกี่ยวข้องกัน</w:t>
      </w:r>
    </w:p>
    <w:p w14:paraId="4928AAD2" w14:textId="77777777" w:rsidR="009E3308" w:rsidRPr="00370EF8" w:rsidRDefault="009E3308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370EF8">
        <w:rPr>
          <w:rFonts w:asciiTheme="majorBidi" w:hAnsiTheme="majorBidi" w:cstheme="majorBidi"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14:paraId="3E83FCE6" w14:textId="382E1A7F" w:rsidR="00C04730" w:rsidRPr="00370EF8" w:rsidRDefault="009E3308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  <w:lang w:bidi="th-TH"/>
        </w:rPr>
      </w:pPr>
      <w:r w:rsidRPr="00370EF8">
        <w:rPr>
          <w:rFonts w:asciiTheme="majorBidi" w:hAnsiTheme="majorBidi" w:cstheme="majorBidi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278A7A2D" w14:textId="77777777" w:rsidR="009E3308" w:rsidRPr="00370EF8" w:rsidRDefault="009E3308" w:rsidP="008F3781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lang w:val="en-GB"/>
        </w:rPr>
      </w:pPr>
      <w:r w:rsidRPr="00370EF8">
        <w:rPr>
          <w:rFonts w:asciiTheme="majorBidi" w:eastAsia="Times New Roman" w:hAnsiTheme="majorBidi" w:cstheme="majorBidi"/>
          <w:lang w:val="en-GB"/>
        </w:rPr>
        <w:br w:type="page"/>
      </w:r>
    </w:p>
    <w:p w14:paraId="56FB8B63" w14:textId="58C20D70" w:rsidR="00C04730" w:rsidRPr="00370EF8" w:rsidRDefault="00C04730" w:rsidP="008F3781">
      <w:pPr>
        <w:pStyle w:val="Title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370EF8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0B1F32DB" w14:textId="77777777" w:rsidR="00C04730" w:rsidRPr="00370EF8" w:rsidRDefault="00C04730" w:rsidP="008F3781">
      <w:pPr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</w:pPr>
      <w:r w:rsidRPr="00370EF8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แบบย่อ</w:t>
      </w:r>
    </w:p>
    <w:p w14:paraId="46EE9F86" w14:textId="10FA170C" w:rsidR="00C04730" w:rsidRPr="00370EF8" w:rsidRDefault="00C41B54" w:rsidP="008F3781">
      <w:pPr>
        <w:rPr>
          <w:rFonts w:asciiTheme="majorBidi" w:hAnsiTheme="majorBidi" w:cstheme="majorBidi"/>
          <w:b/>
          <w:bCs/>
          <w:snapToGrid w:val="0"/>
          <w:sz w:val="36"/>
          <w:szCs w:val="36"/>
        </w:rPr>
      </w:pP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สำหรับ</w:t>
      </w: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Pr="00370EF8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และงวดหกเดือน</w:t>
      </w: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576103" w:rsidRPr="00370EF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30</w:t>
      </w: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 xml:space="preserve"> </w:t>
      </w:r>
      <w:r w:rsidRPr="00370EF8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มิถุนายน</w:t>
      </w: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2569</w:t>
      </w:r>
    </w:p>
    <w:p w14:paraId="4B6AB8B6" w14:textId="77777777" w:rsidR="00C04730" w:rsidRPr="00370EF8" w:rsidRDefault="00C04730" w:rsidP="008F3781">
      <w:pPr>
        <w:rPr>
          <w:rFonts w:asciiTheme="majorBidi" w:hAnsiTheme="majorBidi" w:cstheme="majorBidi"/>
          <w:b/>
          <w:bCs/>
          <w:snapToGrid w:val="0"/>
          <w:sz w:val="36"/>
          <w:szCs w:val="36"/>
        </w:rPr>
      </w:pP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</w:rPr>
        <w:t>“</w:t>
      </w:r>
      <w:r w:rsidRPr="00370EF8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ยังไม่ได้ตรวจสอบ”</w:t>
      </w:r>
    </w:p>
    <w:p w14:paraId="583D0092" w14:textId="77777777" w:rsidR="00C04730" w:rsidRPr="00370EF8" w:rsidRDefault="00C04730" w:rsidP="008F3781">
      <w:pPr>
        <w:pStyle w:val="IndexHeading1"/>
        <w:tabs>
          <w:tab w:val="left" w:pos="1080"/>
        </w:tabs>
        <w:spacing w:before="360" w:after="120" w:line="240" w:lineRule="auto"/>
        <w:outlineLvl w:val="0"/>
        <w:rPr>
          <w:rFonts w:asciiTheme="majorBidi" w:hAnsiTheme="majorBidi" w:cstheme="majorBidi"/>
          <w:b w:val="0"/>
          <w:bCs/>
          <w:sz w:val="32"/>
          <w:szCs w:val="32"/>
          <w:lang w:val="en-US" w:bidi="th-TH"/>
        </w:rPr>
      </w:pPr>
      <w:r w:rsidRPr="00370EF8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หมายเหตุ</w:t>
      </w:r>
      <w:r w:rsidRPr="00370EF8">
        <w:rPr>
          <w:rFonts w:asciiTheme="majorBidi" w:hAnsiTheme="majorBidi" w:cstheme="majorBidi"/>
          <w:b w:val="0"/>
          <w:bCs/>
          <w:sz w:val="32"/>
          <w:szCs w:val="32"/>
          <w:lang w:bidi="th-TH"/>
        </w:rPr>
        <w:tab/>
      </w:r>
      <w:r w:rsidRPr="00370EF8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สารบัญ</w:t>
      </w:r>
    </w:p>
    <w:p w14:paraId="3D9A9D3A" w14:textId="77777777" w:rsidR="00C04730" w:rsidRPr="00370EF8" w:rsidRDefault="00C04730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370EF8">
        <w:rPr>
          <w:rFonts w:asciiTheme="majorBidi" w:hAnsiTheme="majorBidi" w:cstheme="majorBidi"/>
          <w:sz w:val="32"/>
          <w:szCs w:val="32"/>
          <w:cs/>
          <w:lang w:bidi="th-TH"/>
        </w:rPr>
        <w:t>คดีฟ้องร้อง</w:t>
      </w:r>
    </w:p>
    <w:p w14:paraId="6F8E9E2C" w14:textId="77777777" w:rsidR="00C04730" w:rsidRPr="00370EF8" w:rsidRDefault="00C04730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370EF8">
        <w:rPr>
          <w:rFonts w:asciiTheme="majorBidi" w:hAnsiTheme="majorBidi" w:cstheme="majorBidi"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14:paraId="4D56F199" w14:textId="77777777" w:rsidR="00C04730" w:rsidRPr="00370EF8" w:rsidRDefault="00C04730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370EF8">
        <w:rPr>
          <w:rFonts w:asciiTheme="majorBidi" w:hAnsiTheme="majorBidi" w:cstheme="majorBidi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1B7F5EEA" w14:textId="77777777" w:rsidR="00C04730" w:rsidRPr="00370EF8" w:rsidRDefault="00C04730" w:rsidP="008F3781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370EF8">
        <w:rPr>
          <w:rFonts w:asciiTheme="majorBidi" w:hAnsiTheme="majorBidi" w:cstheme="majorBidi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1BC58D8A" w14:textId="067DC6D3" w:rsidR="00C04730" w:rsidRPr="00370EF8" w:rsidRDefault="00C04730" w:rsidP="008F3781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lang w:val="en-GB" w:bidi="ar-SA"/>
        </w:rPr>
      </w:pPr>
    </w:p>
    <w:p w14:paraId="109167B6" w14:textId="77777777" w:rsidR="007A471E" w:rsidRPr="00370EF8" w:rsidRDefault="007A471E" w:rsidP="008F3781">
      <w:pPr>
        <w:pStyle w:val="IndexHeading1"/>
        <w:tabs>
          <w:tab w:val="left" w:pos="1080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  <w:sectPr w:rsidR="007A471E" w:rsidRPr="00370EF8" w:rsidSect="00AC777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4212FAED" w14:textId="77777777" w:rsidR="00157205" w:rsidRPr="00370EF8" w:rsidRDefault="00157205" w:rsidP="008F3781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370EF8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6D3121FF" w14:textId="77777777" w:rsidR="00157205" w:rsidRPr="00370EF8" w:rsidRDefault="00157205" w:rsidP="008F3781">
      <w:pPr>
        <w:pStyle w:val="Title"/>
        <w:ind w:left="3330" w:hanging="3330"/>
        <w:jc w:val="left"/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</w:pPr>
      <w:r w:rsidRPr="00370EF8"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10F233EB" w14:textId="3520E6BF" w:rsidR="007F451D" w:rsidRPr="00370EF8" w:rsidRDefault="00C41B54" w:rsidP="008F3781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370EF8">
        <w:rPr>
          <w:rFonts w:asciiTheme="majorBidi" w:hAnsiTheme="majorBidi" w:cstheme="majorBidi"/>
          <w:bCs/>
          <w:snapToGrid w:val="0"/>
          <w:sz w:val="36"/>
          <w:szCs w:val="36"/>
          <w:cs/>
        </w:rPr>
        <w:t>สำหรับ</w:t>
      </w:r>
      <w:r w:rsidRPr="00370EF8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งวดสามเดือน</w:t>
      </w:r>
      <w:r w:rsidRPr="00370EF8">
        <w:rPr>
          <w:rFonts w:asciiTheme="majorBidi" w:hAnsiTheme="majorBidi" w:cstheme="majorBidi" w:hint="cs"/>
          <w:b w:val="0"/>
          <w:bCs/>
          <w:snapToGrid w:val="0"/>
          <w:sz w:val="36"/>
          <w:szCs w:val="36"/>
          <w:cs/>
          <w:lang w:val="en-US"/>
        </w:rPr>
        <w:t>และงวดหกเดือน</w:t>
      </w:r>
      <w:r w:rsidRPr="00370EF8">
        <w:rPr>
          <w:rFonts w:asciiTheme="majorBidi" w:hAnsiTheme="majorBidi" w:cstheme="majorBidi"/>
          <w:bCs/>
          <w:snapToGrid w:val="0"/>
          <w:sz w:val="36"/>
          <w:szCs w:val="36"/>
          <w:cs/>
        </w:rPr>
        <w:t xml:space="preserve">สิ้นสุดวันที่ </w:t>
      </w:r>
      <w:r w:rsidR="00576103" w:rsidRPr="00370EF8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3</w:t>
      </w:r>
      <w:r w:rsidR="00576103" w:rsidRPr="00370EF8">
        <w:rPr>
          <w:rFonts w:asciiTheme="majorBidi" w:hAnsiTheme="majorBidi" w:cstheme="majorBidi"/>
          <w:b w:val="0"/>
          <w:bCs/>
          <w:snapToGrid w:val="0"/>
          <w:sz w:val="36"/>
          <w:szCs w:val="36"/>
          <w:lang w:val="en-US"/>
        </w:rPr>
        <w:t>0</w:t>
      </w:r>
      <w:r w:rsidRPr="00370EF8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 xml:space="preserve"> </w:t>
      </w:r>
      <w:r w:rsidRPr="00370EF8">
        <w:rPr>
          <w:rFonts w:asciiTheme="majorBidi" w:hAnsiTheme="majorBidi" w:cstheme="majorBidi" w:hint="cs"/>
          <w:bCs/>
          <w:snapToGrid w:val="0"/>
          <w:sz w:val="36"/>
          <w:szCs w:val="36"/>
          <w:cs/>
          <w:lang w:val="en-US"/>
        </w:rPr>
        <w:t>ม</w:t>
      </w:r>
      <w:r w:rsidRPr="00370EF8">
        <w:rPr>
          <w:rFonts w:asciiTheme="majorBidi" w:hAnsiTheme="majorBidi" w:cstheme="majorBidi" w:hint="cs"/>
          <w:b w:val="0"/>
          <w:bCs/>
          <w:snapToGrid w:val="0"/>
          <w:sz w:val="36"/>
          <w:szCs w:val="36"/>
          <w:cs/>
          <w:lang w:val="en-US"/>
        </w:rPr>
        <w:t>ิถุนายน</w:t>
      </w:r>
      <w:r w:rsidRPr="00370EF8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256</w:t>
      </w:r>
      <w:r w:rsidR="00576103" w:rsidRPr="00370EF8">
        <w:rPr>
          <w:rFonts w:asciiTheme="majorBidi" w:hAnsiTheme="majorBidi" w:cstheme="majorBidi"/>
          <w:snapToGrid w:val="0"/>
          <w:sz w:val="36"/>
          <w:szCs w:val="36"/>
          <w:lang w:val="en-US"/>
        </w:rPr>
        <w:t>9</w:t>
      </w:r>
    </w:p>
    <w:p w14:paraId="11DB8D94" w14:textId="51B6998B" w:rsidR="004414B1" w:rsidRPr="00370EF8" w:rsidRDefault="004414B1" w:rsidP="008F3781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370EF8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“</w:t>
      </w:r>
      <w:r w:rsidRPr="00370EF8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42F46593" w14:textId="47BE3054" w:rsidR="007169E3" w:rsidRPr="00370EF8" w:rsidRDefault="00576103" w:rsidP="008F3781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t>1</w:t>
      </w:r>
      <w:r w:rsidR="007169E3" w:rsidRPr="00370EF8">
        <w:rPr>
          <w:rFonts w:asciiTheme="majorBidi" w:hAnsiTheme="majorBidi" w:cstheme="majorBidi"/>
          <w:b/>
          <w:bCs/>
          <w:snapToGrid w:val="0"/>
          <w:cs/>
        </w:rPr>
        <w:t>.</w:t>
      </w:r>
      <w:r w:rsidR="00B15D63" w:rsidRPr="00370EF8">
        <w:rPr>
          <w:rFonts w:asciiTheme="majorBidi" w:hAnsiTheme="majorBidi" w:cstheme="majorBidi"/>
          <w:b/>
          <w:bCs/>
          <w:snapToGrid w:val="0"/>
          <w:cs/>
        </w:rPr>
        <w:tab/>
      </w:r>
      <w:r w:rsidR="007F6790" w:rsidRPr="00370EF8">
        <w:rPr>
          <w:rFonts w:asciiTheme="majorBidi" w:hAnsiTheme="majorBidi" w:cstheme="majorBidi"/>
          <w:b/>
          <w:bCs/>
          <w:snapToGrid w:val="0"/>
          <w:cs/>
        </w:rPr>
        <w:t>การดำเนินงานและข้อมูลทั่วไปของบริษัทและบริษัทย่อยและการดำเนินงานต่อเนื่อง</w:t>
      </w:r>
    </w:p>
    <w:p w14:paraId="34E98701" w14:textId="24A15B85" w:rsidR="008E02D3" w:rsidRPr="00370EF8" w:rsidRDefault="00576103" w:rsidP="008F3781">
      <w:pPr>
        <w:ind w:left="1260" w:hanging="72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lang w:val="en-US"/>
        </w:rPr>
        <w:t>1</w:t>
      </w:r>
      <w:r w:rsidR="00B26D70" w:rsidRPr="00370EF8">
        <w:rPr>
          <w:rFonts w:asciiTheme="majorBidi" w:hAnsiTheme="majorBidi" w:cstheme="majorBidi"/>
          <w:snapToGrid w:val="0"/>
          <w:cs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1</w:t>
      </w:r>
      <w:r w:rsidR="007169E3" w:rsidRPr="00370EF8">
        <w:rPr>
          <w:rFonts w:asciiTheme="majorBidi" w:hAnsiTheme="majorBidi" w:cstheme="majorBidi"/>
          <w:snapToGrid w:val="0"/>
          <w:cs/>
        </w:rPr>
        <w:t xml:space="preserve"> </w:t>
      </w:r>
      <w:r w:rsidR="00B15D63" w:rsidRPr="00370EF8">
        <w:rPr>
          <w:rFonts w:asciiTheme="majorBidi" w:hAnsiTheme="majorBidi" w:cstheme="majorBidi"/>
          <w:snapToGrid w:val="0"/>
          <w:cs/>
        </w:rPr>
        <w:tab/>
      </w:r>
      <w:r w:rsidR="0052459F" w:rsidRPr="00370EF8">
        <w:rPr>
          <w:rFonts w:asciiTheme="majorBidi" w:hAnsiTheme="majorBidi" w:cstheme="majorBidi"/>
          <w:snapToGrid w:val="0"/>
          <w:cs/>
        </w:rPr>
        <w:t>ข้อมูลทั่วไปและ</w:t>
      </w:r>
      <w:r w:rsidR="007169E3" w:rsidRPr="00370EF8">
        <w:rPr>
          <w:rFonts w:asciiTheme="majorBidi" w:hAnsiTheme="majorBidi" w:cstheme="majorBidi"/>
          <w:snapToGrid w:val="0"/>
          <w:cs/>
        </w:rPr>
        <w:t>การ</w:t>
      </w:r>
      <w:r w:rsidR="00B52E3F" w:rsidRPr="00370EF8">
        <w:rPr>
          <w:rFonts w:asciiTheme="majorBidi" w:hAnsiTheme="majorBidi" w:cstheme="majorBidi"/>
          <w:snapToGrid w:val="0"/>
          <w:cs/>
        </w:rPr>
        <w:t>ดำเนินงาน</w:t>
      </w:r>
      <w:r w:rsidR="007169E3" w:rsidRPr="00370EF8">
        <w:rPr>
          <w:rFonts w:asciiTheme="majorBidi" w:hAnsiTheme="majorBidi" w:cstheme="majorBidi"/>
          <w:snapToGrid w:val="0"/>
          <w:cs/>
        </w:rPr>
        <w:t>ของบริษัท</w:t>
      </w:r>
    </w:p>
    <w:p w14:paraId="7DECF997" w14:textId="31B2AFA9" w:rsidR="00B26D70" w:rsidRPr="00370EF8" w:rsidRDefault="00B26D70" w:rsidP="008F3781">
      <w:pPr>
        <w:ind w:left="1267"/>
        <w:jc w:val="thaiDistribute"/>
        <w:rPr>
          <w:rFonts w:asciiTheme="majorBidi" w:hAnsiTheme="majorBidi" w:cstheme="majorBidi"/>
          <w:snapToGrid w:val="0"/>
          <w:cs/>
        </w:rPr>
      </w:pPr>
      <w:r w:rsidRPr="00370EF8">
        <w:rPr>
          <w:rFonts w:asciiTheme="majorBidi" w:hAnsiTheme="majorBidi" w:cstheme="majorBidi"/>
          <w:snapToGrid w:val="0"/>
          <w:spacing w:val="10"/>
          <w:cs/>
        </w:rPr>
        <w:t xml:space="preserve">บริษัท </w:t>
      </w:r>
      <w:r w:rsidRPr="00370EF8">
        <w:rPr>
          <w:rFonts w:asciiTheme="majorBidi" w:hAnsiTheme="majorBidi" w:cstheme="majorBidi"/>
          <w:snapToGrid w:val="0"/>
          <w:spacing w:val="10"/>
          <w:cs/>
          <w:lang w:val="en-US"/>
        </w:rPr>
        <w:t>คันทรี่ กรุ๊ป ดีเวลลอปเมนท์</w:t>
      </w:r>
      <w:r w:rsidRPr="00370EF8">
        <w:rPr>
          <w:rFonts w:asciiTheme="majorBidi" w:hAnsiTheme="majorBidi" w:cstheme="majorBidi"/>
          <w:bCs/>
          <w:snapToGrid w:val="0"/>
          <w:spacing w:val="10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370EF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576103" w:rsidRPr="00370EF8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Pr="00370EF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มีนาคม </w:t>
      </w:r>
      <w:r w:rsidR="00576103" w:rsidRPr="00370EF8">
        <w:rPr>
          <w:rFonts w:asciiTheme="majorBidi" w:hAnsiTheme="majorBidi" w:cstheme="majorBidi"/>
          <w:snapToGrid w:val="0"/>
          <w:spacing w:val="4"/>
          <w:lang w:val="en-US"/>
        </w:rPr>
        <w:t>2538</w:t>
      </w:r>
      <w:r w:rsidRPr="00370EF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บริษัทมหาชนจำกัด เมื่อวันที่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7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พฤษภาคม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2540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370EF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เอ็ม เอ ไอ เมื่อวันที่ </w:t>
      </w:r>
      <w:r w:rsidR="00576103" w:rsidRPr="00370EF8">
        <w:rPr>
          <w:rFonts w:asciiTheme="majorBidi" w:hAnsiTheme="majorBidi" w:cstheme="majorBidi"/>
          <w:snapToGrid w:val="0"/>
          <w:spacing w:val="4"/>
          <w:lang w:val="en-US"/>
        </w:rPr>
        <w:t>25</w:t>
      </w:r>
      <w:r w:rsidRPr="00370EF8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มิถุนายน </w:t>
      </w:r>
      <w:r w:rsidR="00576103" w:rsidRPr="00370EF8">
        <w:rPr>
          <w:rFonts w:asciiTheme="majorBidi" w:hAnsiTheme="majorBidi" w:cstheme="majorBidi"/>
          <w:snapToGrid w:val="0"/>
          <w:spacing w:val="4"/>
          <w:lang w:val="en-US"/>
        </w:rPr>
        <w:t>2550</w:t>
      </w:r>
      <w:r w:rsidRPr="00370EF8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แห่งประเทศไทย 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(SET)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30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กันยายน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2557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898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4"/>
          <w:cs/>
          <w:lang w:val="en-US"/>
        </w:rPr>
        <w:t>อาคารเพลินจิตทาวเวอร์ ชั้นที่</w:t>
      </w:r>
      <w:r w:rsidR="00884FAF" w:rsidRPr="00370EF8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spacing w:val="4"/>
          <w:lang w:val="en-US"/>
        </w:rPr>
        <w:t>20</w:t>
      </w:r>
      <w:r w:rsidRPr="00370EF8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ธุรกิจหลักของบริษัท</w:t>
      </w:r>
      <w:r w:rsidR="00007B97" w:rsidRPr="00370EF8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คือ</w:t>
      </w:r>
      <w:r w:rsidR="00007B97" w:rsidRPr="00370EF8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การถือหุ้นในบริษัทอื่น (</w:t>
      </w:r>
      <w:r w:rsidR="00CC571F" w:rsidRPr="00370EF8">
        <w:rPr>
          <w:rFonts w:asciiTheme="majorBidi" w:hAnsiTheme="majorBidi" w:cstheme="majorBidi"/>
          <w:snapToGrid w:val="0"/>
          <w:spacing w:val="-4"/>
          <w:lang w:val="en-US"/>
        </w:rPr>
        <w:t>Holding</w:t>
      </w:r>
      <w:r w:rsidR="00CC571F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Company)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</w:t>
      </w:r>
      <w:r w:rsidR="006B780D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ประกอบ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ธุรกิจอสังหาริมทรัพย์</w:t>
      </w:r>
    </w:p>
    <w:p w14:paraId="073019F5" w14:textId="26A44850" w:rsidR="0055183B" w:rsidRPr="00370EF8" w:rsidRDefault="00576103" w:rsidP="008F3781">
      <w:pPr>
        <w:spacing w:before="200"/>
        <w:ind w:left="1267" w:hanging="720"/>
        <w:jc w:val="thaiDistribute"/>
        <w:rPr>
          <w:rFonts w:asciiTheme="majorBidi" w:hAnsiTheme="majorBidi" w:cstheme="majorBidi"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Cs/>
          <w:snapToGrid w:val="0"/>
          <w:lang w:val="en-US"/>
        </w:rPr>
        <w:t>1</w:t>
      </w:r>
      <w:r w:rsidR="0055183B" w:rsidRPr="00370EF8">
        <w:rPr>
          <w:rFonts w:asciiTheme="majorBidi" w:hAnsiTheme="majorBidi" w:cstheme="majorBidi"/>
          <w:bCs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bCs/>
          <w:snapToGrid w:val="0"/>
          <w:lang w:val="en-US"/>
        </w:rPr>
        <w:t>2</w:t>
      </w:r>
      <w:r w:rsidR="0055183B" w:rsidRPr="00370EF8">
        <w:rPr>
          <w:rFonts w:asciiTheme="majorBidi" w:hAnsiTheme="majorBidi" w:cstheme="majorBidi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14:paraId="5B608878" w14:textId="220FA744" w:rsidR="0004306E" w:rsidRPr="00370EF8" w:rsidRDefault="00576103" w:rsidP="008F3781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370EF8">
        <w:rPr>
          <w:rFonts w:asciiTheme="majorBidi" w:hAnsiTheme="majorBidi" w:cstheme="majorBidi"/>
          <w:snapToGrid w:val="0"/>
          <w:lang w:val="en-US"/>
        </w:rPr>
        <w:t>1</w:t>
      </w:r>
      <w:r w:rsidR="0004306E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2</w:t>
      </w:r>
      <w:r w:rsidR="0004306E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1</w:t>
      </w:r>
      <w:r w:rsidR="0004306E" w:rsidRPr="00370EF8">
        <w:rPr>
          <w:rFonts w:asciiTheme="majorBidi" w:hAnsiTheme="majorBidi" w:cstheme="majorBidi"/>
          <w:snapToGrid w:val="0"/>
          <w:lang w:val="en-US"/>
        </w:rPr>
        <w:tab/>
      </w:r>
      <w:r w:rsidR="0004306E" w:rsidRPr="00370EF8">
        <w:rPr>
          <w:rFonts w:asciiTheme="majorBidi" w:hAnsiTheme="majorBidi" w:cstheme="majorBidi"/>
          <w:snapToGrid w:val="0"/>
          <w:cs/>
        </w:rPr>
        <w:t xml:space="preserve">บริษัท </w:t>
      </w:r>
      <w:r w:rsidR="0004306E" w:rsidRPr="00370EF8">
        <w:rPr>
          <w:rFonts w:asciiTheme="majorBidi" w:hAnsiTheme="majorBidi" w:cstheme="majorBidi"/>
          <w:snapToGrid w:val="0"/>
          <w:shd w:val="clear" w:color="auto" w:fill="FFFFFF"/>
          <w:cs/>
        </w:rPr>
        <w:t>แลนด์</w:t>
      </w:r>
      <w:r w:rsidR="0004306E" w:rsidRPr="00370EF8">
        <w:rPr>
          <w:rFonts w:asciiTheme="majorBidi" w:hAnsiTheme="majorBidi" w:cstheme="majorBidi"/>
          <w:snapToGrid w:val="0"/>
          <w:cs/>
        </w:rPr>
        <w:t>มาร์ค โฮลดิ้งส์</w:t>
      </w:r>
      <w:r w:rsidR="0004306E" w:rsidRPr="00370EF8">
        <w:rPr>
          <w:rFonts w:asciiTheme="majorBidi" w:hAnsiTheme="majorBidi" w:cstheme="majorBidi"/>
          <w:b/>
          <w:bCs/>
          <w:snapToGrid w:val="0"/>
          <w:cs/>
        </w:rPr>
        <w:t xml:space="preserve"> </w:t>
      </w:r>
      <w:r w:rsidR="0004306E" w:rsidRPr="00370EF8">
        <w:rPr>
          <w:rFonts w:asciiTheme="majorBidi" w:hAnsiTheme="majorBidi" w:cstheme="majorBidi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370EF8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04306E" w:rsidRPr="00370EF8">
        <w:rPr>
          <w:rFonts w:asciiTheme="majorBidi" w:hAnsiTheme="majorBidi" w:cstheme="majorBidi"/>
          <w:snapToGrid w:val="0"/>
          <w:spacing w:val="-6"/>
          <w:cs/>
        </w:rPr>
        <w:t xml:space="preserve"> กรกฎาคม </w:t>
      </w:r>
      <w:r w:rsidRPr="00370EF8">
        <w:rPr>
          <w:rFonts w:asciiTheme="majorBidi" w:hAnsiTheme="majorBidi" w:cstheme="majorBidi"/>
          <w:snapToGrid w:val="0"/>
          <w:spacing w:val="-6"/>
          <w:lang w:val="en-US"/>
        </w:rPr>
        <w:t>2556</w:t>
      </w:r>
      <w:r w:rsidR="0004306E" w:rsidRPr="00370EF8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="0004306E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370EF8">
        <w:rPr>
          <w:rFonts w:asciiTheme="majorBidi" w:hAnsiTheme="majorBidi" w:cstheme="majorBidi"/>
          <w:snapToGrid w:val="0"/>
          <w:spacing w:val="-6"/>
          <w:lang w:val="en-US"/>
        </w:rPr>
        <w:t>898</w:t>
      </w:r>
      <w:r w:rsidR="0004306E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04306E" w:rsidRPr="00370EF8">
        <w:rPr>
          <w:rFonts w:asciiTheme="majorBidi" w:hAnsiTheme="majorBidi" w:cstheme="majorBidi"/>
          <w:snapToGrid w:val="0"/>
          <w:cs/>
          <w:lang w:val="en-US"/>
        </w:rPr>
        <w:t xml:space="preserve"> ชั้นที่ </w:t>
      </w:r>
      <w:r w:rsidRPr="00370EF8">
        <w:rPr>
          <w:rFonts w:asciiTheme="majorBidi" w:hAnsiTheme="majorBidi" w:cstheme="majorBidi"/>
          <w:snapToGrid w:val="0"/>
          <w:lang w:val="en-US"/>
        </w:rPr>
        <w:t>20</w:t>
      </w:r>
      <w:r w:rsidR="0004306E"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04306E"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370EF8">
        <w:rPr>
          <w:rFonts w:asciiTheme="majorBidi" w:hAnsiTheme="majorBidi" w:cstheme="majorBidi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370EF8">
        <w:rPr>
          <w:rFonts w:asciiTheme="majorBidi" w:hAnsiTheme="majorBidi" w:cstheme="majorBidi"/>
          <w:snapToGrid w:val="0"/>
          <w:cs/>
        </w:rPr>
        <w:t xml:space="preserve"> </w:t>
      </w:r>
      <w:r w:rsidR="0004306E" w:rsidRPr="00370EF8">
        <w:rPr>
          <w:rFonts w:asciiTheme="majorBidi" w:hAnsiTheme="majorBidi" w:cstheme="majorBidi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370EF8">
        <w:rPr>
          <w:rFonts w:asciiTheme="majorBidi" w:hAnsiTheme="majorBidi" w:cstheme="majorBidi"/>
          <w:snapToGrid w:val="0"/>
          <w:spacing w:val="-4"/>
          <w:lang w:val="en-US"/>
        </w:rPr>
        <w:t>(Holding Company)</w:t>
      </w:r>
      <w:r w:rsidR="00622910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CB09FE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Pr="00370EF8">
        <w:rPr>
          <w:rFonts w:asciiTheme="majorBidi" w:hAnsiTheme="majorBidi" w:cstheme="majorBidi"/>
          <w:snapToGrid w:val="0"/>
          <w:spacing w:val="-6"/>
          <w:lang w:val="en-US"/>
        </w:rPr>
        <w:t>30</w:t>
      </w:r>
      <w:r w:rsidR="00CB09FE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พฤษภาคม </w:t>
      </w:r>
      <w:r w:rsidRPr="00370EF8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="00CB09FE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CB09FE" w:rsidRPr="00370EF8">
        <w:rPr>
          <w:rFonts w:asciiTheme="majorBidi" w:hAnsiTheme="majorBidi" w:cstheme="majorBidi"/>
          <w:snapToGrid w:val="0"/>
          <w:spacing w:val="-6"/>
          <w:cs/>
        </w:rPr>
        <w:t xml:space="preserve">บริษัท </w:t>
      </w:r>
      <w:r w:rsidR="00CB09FE" w:rsidRPr="00370EF8">
        <w:rPr>
          <w:rFonts w:asciiTheme="majorBidi" w:hAnsiTheme="majorBidi" w:cstheme="majorBidi"/>
          <w:snapToGrid w:val="0"/>
          <w:spacing w:val="-6"/>
          <w:shd w:val="clear" w:color="auto" w:fill="FFFFFF"/>
          <w:cs/>
        </w:rPr>
        <w:t>แลนด์</w:t>
      </w:r>
      <w:r w:rsidR="00CB09FE" w:rsidRPr="00370EF8">
        <w:rPr>
          <w:rFonts w:asciiTheme="majorBidi" w:hAnsiTheme="majorBidi" w:cstheme="majorBidi"/>
          <w:snapToGrid w:val="0"/>
          <w:spacing w:val="-6"/>
          <w:cs/>
        </w:rPr>
        <w:t xml:space="preserve">มาร์ค โฮลดิ้งส์ จำกัด </w:t>
      </w:r>
      <w:r w:rsidR="00CB09FE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ได้จดทะเบียนเพิ่มสาขา</w:t>
      </w:r>
      <w:r w:rsidR="00CB09FE" w:rsidRPr="00370EF8">
        <w:rPr>
          <w:rFonts w:asciiTheme="majorBidi" w:hAnsiTheme="majorBidi" w:cstheme="majorBidi"/>
          <w:snapToGrid w:val="0"/>
          <w:cs/>
          <w:lang w:val="en-US"/>
        </w:rPr>
        <w:t xml:space="preserve"> จำนวน </w:t>
      </w:r>
      <w:r w:rsidRPr="00370EF8">
        <w:rPr>
          <w:rFonts w:asciiTheme="majorBidi" w:hAnsiTheme="majorBidi" w:cstheme="majorBidi"/>
          <w:snapToGrid w:val="0"/>
          <w:lang w:val="en-US"/>
        </w:rPr>
        <w:t>2</w:t>
      </w:r>
      <w:r w:rsidR="00CB09FE" w:rsidRPr="00370EF8">
        <w:rPr>
          <w:rFonts w:asciiTheme="majorBidi" w:hAnsiTheme="majorBidi" w:cstheme="majorBidi"/>
          <w:snapToGrid w:val="0"/>
          <w:cs/>
          <w:lang w:val="en-US"/>
        </w:rPr>
        <w:t xml:space="preserve"> สาขา เพื่อรองรับการดำเนินงานของธุรกิจโรงแรม </w:t>
      </w:r>
    </w:p>
    <w:p w14:paraId="216053D7" w14:textId="42273777" w:rsidR="0004306E" w:rsidRPr="00370EF8" w:rsidRDefault="00576103" w:rsidP="008F3781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lang w:val="en-US"/>
        </w:rPr>
        <w:t>1</w:t>
      </w:r>
      <w:r w:rsidR="0004306E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2</w:t>
      </w:r>
      <w:r w:rsidR="0004306E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2</w:t>
      </w:r>
      <w:r w:rsidR="0004306E" w:rsidRPr="00370EF8">
        <w:rPr>
          <w:rFonts w:asciiTheme="majorBidi" w:hAnsiTheme="majorBidi" w:cstheme="majorBidi"/>
          <w:snapToGrid w:val="0"/>
          <w:lang w:val="en-US"/>
        </w:rPr>
        <w:tab/>
      </w:r>
      <w:r w:rsidR="0004306E" w:rsidRPr="00370EF8">
        <w:rPr>
          <w:rFonts w:asciiTheme="majorBidi" w:hAnsiTheme="majorBidi" w:cstheme="majorBidi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04306E" w:rsidRPr="00370EF8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="0004306E" w:rsidRPr="00370EF8">
        <w:rPr>
          <w:rFonts w:asciiTheme="majorBidi" w:hAnsiTheme="majorBidi" w:cstheme="majorBidi"/>
          <w:snapToGrid w:val="0"/>
          <w:spacing w:val="-8"/>
          <w:cs/>
        </w:rPr>
        <w:t xml:space="preserve"> กรกฎาคม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2556</w:t>
      </w:r>
      <w:r w:rsidR="0004306E" w:rsidRPr="00370EF8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04306E" w:rsidRPr="00370EF8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อาคารเพลินจิตทาวเวอร์</w:t>
      </w:r>
      <w:r w:rsidR="0004306E" w:rsidRPr="00370EF8">
        <w:rPr>
          <w:rFonts w:asciiTheme="majorBidi" w:hAnsiTheme="majorBidi" w:cstheme="majorBidi"/>
          <w:snapToGrid w:val="0"/>
          <w:spacing w:val="-12"/>
          <w:cs/>
        </w:rPr>
        <w:t xml:space="preserve"> ชั้น</w:t>
      </w:r>
      <w:r w:rsidR="00AA65BC" w:rsidRPr="00370EF8">
        <w:rPr>
          <w:rFonts w:asciiTheme="majorBidi" w:hAnsiTheme="majorBidi" w:cstheme="majorBidi" w:hint="cs"/>
          <w:snapToGrid w:val="0"/>
          <w:spacing w:val="-12"/>
          <w:cs/>
        </w:rPr>
        <w:t>ที่</w:t>
      </w:r>
      <w:r w:rsidR="0004306E" w:rsidRPr="00370EF8">
        <w:rPr>
          <w:rFonts w:asciiTheme="majorBidi" w:hAnsiTheme="majorBidi" w:cstheme="majorBidi"/>
          <w:snapToGrid w:val="0"/>
          <w:spacing w:val="-12"/>
          <w:cs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12"/>
          <w:lang w:val="en-US"/>
        </w:rPr>
        <w:t>20</w:t>
      </w:r>
      <w:r w:rsidR="0004306E" w:rsidRPr="00370EF8">
        <w:rPr>
          <w:rFonts w:asciiTheme="majorBidi" w:hAnsiTheme="majorBidi" w:cstheme="majorBidi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</w:t>
      </w:r>
      <w:r w:rsidR="00C67567" w:rsidRPr="00370EF8">
        <w:rPr>
          <w:rFonts w:asciiTheme="majorBidi" w:hAnsiTheme="majorBidi" w:cstheme="majorBidi"/>
          <w:snapToGrid w:val="0"/>
          <w:spacing w:val="-12"/>
          <w:cs/>
        </w:rPr>
        <w:t>เพื่อประกอ</w:t>
      </w:r>
      <w:r w:rsidR="00C67567" w:rsidRPr="00370EF8">
        <w:rPr>
          <w:rFonts w:asciiTheme="majorBidi" w:hAnsiTheme="majorBidi" w:cstheme="majorBidi"/>
          <w:snapToGrid w:val="0"/>
          <w:cs/>
        </w:rPr>
        <w:t>บธุรกิจ</w:t>
      </w:r>
      <w:r w:rsidR="00C67567" w:rsidRPr="00370EF8">
        <w:rPr>
          <w:rFonts w:asciiTheme="majorBidi" w:hAnsiTheme="majorBidi" w:cstheme="majorBidi"/>
          <w:snapToGrid w:val="0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077D1655" w14:textId="6DD6E5C4" w:rsidR="002D1A75" w:rsidRPr="00370EF8" w:rsidRDefault="00576103" w:rsidP="008F3781">
      <w:pPr>
        <w:ind w:left="2160" w:hanging="893"/>
        <w:jc w:val="thaiDistribute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snapToGrid w:val="0"/>
          <w:lang w:val="en-US"/>
        </w:rPr>
        <w:t>1</w:t>
      </w:r>
      <w:r w:rsidR="00762F56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2</w:t>
      </w:r>
      <w:r w:rsidR="00762F56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3</w:t>
      </w:r>
      <w:r w:rsidR="00762F56" w:rsidRPr="00370EF8">
        <w:rPr>
          <w:rFonts w:asciiTheme="majorBidi" w:hAnsiTheme="majorBidi" w:cstheme="majorBidi"/>
          <w:snapToGrid w:val="0"/>
          <w:lang w:val="en-US"/>
        </w:rPr>
        <w:tab/>
      </w:r>
      <w:r w:rsidR="00762F56" w:rsidRPr="00370EF8">
        <w:rPr>
          <w:rFonts w:asciiTheme="majorBidi" w:hAnsiTheme="majorBidi" w:cstheme="majorBidi"/>
          <w:cs/>
        </w:rPr>
        <w:t xml:space="preserve">บริษัท </w:t>
      </w:r>
      <w:r w:rsidR="00762F56" w:rsidRPr="00370EF8">
        <w:rPr>
          <w:rFonts w:asciiTheme="majorBidi" w:hAnsiTheme="majorBidi" w:cstheme="majorBidi"/>
          <w:snapToGrid w:val="0"/>
          <w:spacing w:val="4"/>
          <w:cs/>
        </w:rPr>
        <w:t>เจ้าพระยา เอสเตต เรสซิเด้นซ์ จำกัด</w:t>
      </w:r>
      <w:r w:rsidR="00762F56" w:rsidRPr="00370EF8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762F56" w:rsidRPr="00370EF8">
        <w:rPr>
          <w:rFonts w:asciiTheme="majorBidi" w:hAnsiTheme="majorBidi" w:cstheme="majorBidi"/>
          <w:snapToGrid w:val="0"/>
          <w:cs/>
        </w:rPr>
        <w:t xml:space="preserve">เป็นบริษัทที่จดทะเบียนในประเทศไทย </w:t>
      </w:r>
      <w:r w:rsidR="00762F56" w:rsidRPr="00370EF8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20</w:t>
      </w:r>
      <w:r w:rsidR="00762F56" w:rsidRPr="00370EF8">
        <w:rPr>
          <w:rFonts w:asciiTheme="majorBidi" w:hAnsiTheme="majorBidi" w:cstheme="majorBidi"/>
          <w:snapToGrid w:val="0"/>
          <w:spacing w:val="-8"/>
          <w:cs/>
        </w:rPr>
        <w:t xml:space="preserve"> ตุลาคม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2557</w:t>
      </w:r>
      <w:r w:rsidR="00762F56" w:rsidRPr="00370EF8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762F56" w:rsidRPr="00370EF8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อาคารเพลินจิตทาวเวอร์</w:t>
      </w:r>
      <w:r w:rsidR="00762F56" w:rsidRPr="00370EF8">
        <w:rPr>
          <w:rFonts w:asciiTheme="majorBidi" w:hAnsiTheme="majorBidi" w:cstheme="majorBidi"/>
          <w:snapToGrid w:val="0"/>
          <w:spacing w:val="-12"/>
          <w:cs/>
        </w:rPr>
        <w:t xml:space="preserve"> </w:t>
      </w:r>
      <w:r w:rsidR="00762F56" w:rsidRPr="00370EF8">
        <w:rPr>
          <w:rFonts w:asciiTheme="majorBidi" w:hAnsiTheme="majorBidi" w:cstheme="majorBidi"/>
          <w:snapToGrid w:val="0"/>
          <w:spacing w:val="-6"/>
          <w:cs/>
        </w:rPr>
        <w:t xml:space="preserve">ชั้นที่ </w:t>
      </w:r>
      <w:r w:rsidRPr="00370EF8">
        <w:rPr>
          <w:rFonts w:asciiTheme="majorBidi" w:hAnsiTheme="majorBidi" w:cstheme="majorBidi"/>
          <w:snapToGrid w:val="0"/>
          <w:spacing w:val="-6"/>
          <w:lang w:val="en-US"/>
        </w:rPr>
        <w:t>20</w:t>
      </w:r>
      <w:r w:rsidR="00762F56" w:rsidRPr="00370EF8">
        <w:rPr>
          <w:rFonts w:asciiTheme="majorBidi" w:hAnsiTheme="majorBidi" w:cstheme="majorBidi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762F56" w:rsidRPr="00370EF8">
        <w:rPr>
          <w:rFonts w:asciiTheme="majorBidi" w:hAnsiTheme="majorBidi" w:cstheme="majorBidi"/>
          <w:cs/>
        </w:rPr>
        <w:t>เป็นผู้บริหารอสังหาริมทรัพย์ของโครงการเจ้าพระยา เอสเตท</w:t>
      </w:r>
    </w:p>
    <w:p w14:paraId="5F95CA25" w14:textId="77777777" w:rsidR="009E3308" w:rsidRPr="00370EF8" w:rsidRDefault="009E3308" w:rsidP="008F3781">
      <w:pPr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</w:p>
    <w:p w14:paraId="64CE6955" w14:textId="77777777" w:rsidR="002D1A75" w:rsidRPr="00370EF8" w:rsidRDefault="002D1A75" w:rsidP="008F3781">
      <w:pPr>
        <w:jc w:val="thaiDistribute"/>
        <w:rPr>
          <w:rStyle w:val="PageNumber"/>
          <w:rFonts w:asciiTheme="majorBidi" w:hAnsiTheme="majorBidi" w:cstheme="majorBidi"/>
          <w:snapToGrid w:val="0"/>
          <w:cs/>
          <w:lang w:val="en-US"/>
        </w:rPr>
        <w:sectPr w:rsidR="002D1A75" w:rsidRPr="00370EF8" w:rsidSect="00762F56"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5DABD365" w14:textId="7ED0EC4A" w:rsidR="0055183B" w:rsidRPr="00370EF8" w:rsidRDefault="00576103" w:rsidP="008F3781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370EF8">
        <w:rPr>
          <w:rFonts w:asciiTheme="majorBidi" w:hAnsiTheme="majorBidi" w:cstheme="majorBidi"/>
          <w:snapToGrid w:val="0"/>
          <w:lang w:val="en-US"/>
        </w:rPr>
        <w:lastRenderedPageBreak/>
        <w:t>1</w:t>
      </w:r>
      <w:r w:rsidR="0055183B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2</w:t>
      </w:r>
      <w:r w:rsidR="0055183B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4</w:t>
      </w:r>
      <w:r w:rsidR="0055183B" w:rsidRPr="00370EF8">
        <w:rPr>
          <w:rFonts w:asciiTheme="majorBidi" w:hAnsiTheme="majorBidi" w:cstheme="majorBidi"/>
          <w:snapToGrid w:val="0"/>
          <w:lang w:val="en-US"/>
        </w:rPr>
        <w:tab/>
      </w:r>
      <w:r w:rsidR="0055183B" w:rsidRPr="00370EF8">
        <w:rPr>
          <w:rFonts w:asciiTheme="majorBidi" w:hAnsiTheme="majorBidi" w:cstheme="majorBidi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370EF8">
        <w:rPr>
          <w:rFonts w:asciiTheme="majorBidi" w:hAnsiTheme="majorBidi" w:cstheme="majorBidi"/>
          <w:snapToGrid w:val="0"/>
          <w:spacing w:val="4"/>
          <w:cs/>
        </w:rPr>
        <w:t xml:space="preserve">เมื่อวันที่ </w:t>
      </w:r>
      <w:r w:rsidRPr="00370EF8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="0055183B" w:rsidRPr="00370EF8">
        <w:rPr>
          <w:rFonts w:asciiTheme="majorBidi" w:hAnsiTheme="majorBidi" w:cstheme="majorBidi"/>
          <w:snapToGrid w:val="0"/>
          <w:spacing w:val="4"/>
          <w:cs/>
        </w:rPr>
        <w:t xml:space="preserve"> ตุลาคม </w:t>
      </w:r>
      <w:r w:rsidRPr="00370EF8">
        <w:rPr>
          <w:rFonts w:asciiTheme="majorBidi" w:hAnsiTheme="majorBidi" w:cstheme="majorBidi"/>
          <w:snapToGrid w:val="0"/>
          <w:spacing w:val="4"/>
          <w:lang w:val="en-US"/>
        </w:rPr>
        <w:t>2556</w:t>
      </w:r>
      <w:r w:rsidR="0055183B" w:rsidRPr="00370EF8">
        <w:rPr>
          <w:rFonts w:asciiTheme="majorBidi" w:hAnsiTheme="majorBidi" w:cstheme="majorBidi"/>
          <w:snapToGrid w:val="0"/>
          <w:spacing w:val="4"/>
          <w:cs/>
        </w:rPr>
        <w:t xml:space="preserve"> โดยมีสำนักงานใหญ่ตั้งอยู่ที่ </w:t>
      </w:r>
      <w:r w:rsidRPr="00370EF8">
        <w:rPr>
          <w:rFonts w:asciiTheme="majorBidi" w:hAnsiTheme="majorBidi" w:cstheme="majorBidi"/>
          <w:snapToGrid w:val="0"/>
          <w:spacing w:val="4"/>
          <w:lang w:val="en-US"/>
        </w:rPr>
        <w:t>8</w:t>
      </w:r>
      <w:r w:rsidR="0055183B" w:rsidRPr="00370EF8">
        <w:rPr>
          <w:rFonts w:asciiTheme="majorBidi" w:hAnsiTheme="majorBidi" w:cstheme="majorBidi"/>
          <w:snapToGrid w:val="0"/>
          <w:spacing w:val="4"/>
          <w:vertAlign w:val="superscript"/>
          <w:cs/>
        </w:rPr>
        <w:t>th</w:t>
      </w:r>
      <w:r w:rsidR="0055183B" w:rsidRPr="00370EF8">
        <w:rPr>
          <w:rFonts w:asciiTheme="majorBidi" w:hAnsiTheme="majorBidi" w:cstheme="majorBidi"/>
          <w:snapToGrid w:val="0"/>
          <w:spacing w:val="4"/>
          <w:cs/>
        </w:rPr>
        <w:t xml:space="preserve"> Floor, Medine Mews,</w:t>
      </w:r>
      <w:r w:rsidR="0055183B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="0055183B" w:rsidRPr="00370EF8">
        <w:rPr>
          <w:rFonts w:asciiTheme="majorBidi" w:hAnsiTheme="majorBidi" w:cstheme="majorBidi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370EF8">
        <w:rPr>
          <w:rFonts w:asciiTheme="majorBidi" w:hAnsiTheme="majorBidi" w:cstheme="majorBidi"/>
          <w:snapToGrid w:val="0"/>
          <w:spacing w:val="-4"/>
          <w:cs/>
        </w:rPr>
        <w:t>การ</w:t>
      </w:r>
      <w:r w:rsidR="0055183B" w:rsidRPr="00370EF8">
        <w:rPr>
          <w:rFonts w:asciiTheme="majorBidi" w:hAnsiTheme="majorBidi" w:cstheme="majorBidi"/>
          <w:snapToGrid w:val="0"/>
          <w:spacing w:val="-4"/>
          <w:cs/>
        </w:rPr>
        <w:t>ถือหุ้น</w:t>
      </w:r>
      <w:r w:rsidR="0055183B" w:rsidRPr="00370EF8">
        <w:rPr>
          <w:rFonts w:asciiTheme="majorBidi" w:hAnsiTheme="majorBidi" w:cstheme="majorBidi"/>
          <w:snapToGrid w:val="0"/>
          <w:cs/>
        </w:rPr>
        <w:t>ในบริษัทอื่น (Holding Company)</w:t>
      </w:r>
      <w:r w:rsidR="00C92C0F" w:rsidRPr="00370EF8">
        <w:rPr>
          <w:rFonts w:asciiTheme="majorBidi" w:hAnsiTheme="majorBidi" w:cstheme="majorBidi"/>
          <w:snapToGrid w:val="0"/>
          <w:cs/>
        </w:rPr>
        <w:t xml:space="preserve"> </w:t>
      </w:r>
    </w:p>
    <w:p w14:paraId="23D9AAA7" w14:textId="01DCF167" w:rsidR="00950048" w:rsidRPr="00370EF8" w:rsidRDefault="00950048" w:rsidP="008F3781">
      <w:pPr>
        <w:spacing w:after="24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370EF8">
        <w:rPr>
          <w:rFonts w:asciiTheme="majorBidi" w:hAnsiTheme="majorBidi" w:cstheme="majorBidi"/>
          <w:snapToGrid w:val="0"/>
          <w:spacing w:val="-6"/>
          <w:cs/>
        </w:rPr>
        <w:t>ปัจจุบัน บริษัท ซีจีดี ดิจิตอล พาร์ทเนอร์ จำกัด อยู่ระหว่างการ</w:t>
      </w:r>
      <w:r w:rsidR="002D656A" w:rsidRPr="00370EF8">
        <w:rPr>
          <w:rFonts w:asciiTheme="majorBidi" w:hAnsiTheme="majorBidi" w:cstheme="majorBidi"/>
          <w:snapToGrid w:val="0"/>
          <w:spacing w:val="-6"/>
          <w:cs/>
        </w:rPr>
        <w:t>ชำระบัญชี</w:t>
      </w:r>
      <w:r w:rsidRPr="00370EF8">
        <w:rPr>
          <w:rFonts w:asciiTheme="majorBidi" w:hAnsiTheme="majorBidi" w:cstheme="majorBidi"/>
          <w:snapToGrid w:val="0"/>
          <w:spacing w:val="-6"/>
          <w:cs/>
        </w:rPr>
        <w:t xml:space="preserve"> (ดูหมาย</w:t>
      </w:r>
      <w:r w:rsidRPr="00370EF8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21</w:t>
      </w:r>
      <w:r w:rsidR="009C13C5" w:rsidRPr="00370EF8">
        <w:rPr>
          <w:rFonts w:asciiTheme="majorBidi" w:hAnsiTheme="majorBidi" w:cstheme="majorBidi"/>
          <w:snapToGrid w:val="0"/>
          <w:lang w:val="en-US"/>
        </w:rPr>
        <w:t>.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1</w:t>
      </w:r>
      <w:r w:rsidRPr="00370EF8">
        <w:rPr>
          <w:rFonts w:asciiTheme="majorBidi" w:hAnsiTheme="majorBidi" w:cstheme="majorBidi"/>
          <w:snapToGrid w:val="0"/>
          <w:cs/>
        </w:rPr>
        <w:t>)</w:t>
      </w:r>
      <w:r w:rsidR="00C43E09" w:rsidRPr="00370EF8">
        <w:rPr>
          <w:rFonts w:asciiTheme="majorBidi" w:hAnsiTheme="majorBidi" w:cstheme="majorBidi"/>
          <w:snapToGrid w:val="0"/>
          <w:cs/>
        </w:rPr>
        <w:t xml:space="preserve"> </w:t>
      </w:r>
    </w:p>
    <w:p w14:paraId="400AA645" w14:textId="6A7CE4F1" w:rsidR="00CA02B2" w:rsidRPr="00370EF8" w:rsidRDefault="00576103" w:rsidP="008F3781">
      <w:pPr>
        <w:spacing w:after="240"/>
        <w:ind w:left="2160" w:hanging="893"/>
        <w:jc w:val="both"/>
        <w:rPr>
          <w:rFonts w:asciiTheme="majorBidi" w:hAnsiTheme="majorBidi" w:cstheme="majorBidi"/>
          <w:snapToGrid w:val="0"/>
          <w:cs/>
        </w:rPr>
      </w:pPr>
      <w:r w:rsidRPr="00370EF8">
        <w:rPr>
          <w:rFonts w:asciiTheme="majorBidi" w:hAnsiTheme="majorBidi" w:cstheme="majorBidi"/>
          <w:lang w:val="en-US"/>
        </w:rPr>
        <w:t>1</w:t>
      </w:r>
      <w:r w:rsidR="0055183B" w:rsidRPr="00370EF8">
        <w:rPr>
          <w:rFonts w:asciiTheme="majorBidi" w:hAnsiTheme="majorBidi" w:cstheme="majorBidi"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2</w:t>
      </w:r>
      <w:r w:rsidR="0055183B" w:rsidRPr="00370EF8">
        <w:rPr>
          <w:rFonts w:asciiTheme="majorBidi" w:hAnsiTheme="majorBidi" w:cstheme="majorBidi"/>
          <w:lang w:val="en-US"/>
        </w:rPr>
        <w:t>.</w:t>
      </w:r>
      <w:r w:rsidRPr="00370EF8">
        <w:rPr>
          <w:rFonts w:asciiTheme="majorBidi" w:hAnsiTheme="majorBidi" w:cstheme="majorBidi" w:hint="cs"/>
          <w:lang w:val="en-US"/>
        </w:rPr>
        <w:t>5</w:t>
      </w:r>
      <w:r w:rsidR="0055183B" w:rsidRPr="00370EF8">
        <w:rPr>
          <w:rFonts w:asciiTheme="majorBidi" w:hAnsiTheme="majorBidi" w:cstheme="majorBidi"/>
          <w:lang w:val="en-US"/>
        </w:rPr>
        <w:tab/>
      </w:r>
      <w:r w:rsidR="0055183B" w:rsidRPr="00370EF8">
        <w:rPr>
          <w:rFonts w:asciiTheme="majorBidi" w:hAnsiTheme="majorBidi" w:cstheme="majorBidi"/>
          <w:snapToGrid w:val="0"/>
          <w:cs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</w:t>
      </w:r>
      <w:r w:rsidR="0055183B" w:rsidRPr="00370EF8">
        <w:rPr>
          <w:rFonts w:asciiTheme="majorBidi" w:hAnsiTheme="majorBidi" w:cstheme="majorBidi"/>
          <w:snapToGrid w:val="0"/>
          <w:spacing w:val="-10"/>
          <w:cs/>
        </w:rPr>
        <w:t xml:space="preserve">เมื่อวันที่ 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="0055183B" w:rsidRPr="00370EF8">
        <w:rPr>
          <w:rFonts w:asciiTheme="majorBidi" w:hAnsiTheme="majorBidi" w:cstheme="majorBidi"/>
          <w:snapToGrid w:val="0"/>
          <w:spacing w:val="-10"/>
          <w:cs/>
        </w:rPr>
        <w:t xml:space="preserve"> สิงหาคม 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="0055183B" w:rsidRPr="00370EF8">
        <w:rPr>
          <w:rFonts w:asciiTheme="majorBidi" w:hAnsiTheme="majorBidi" w:cstheme="majorBidi"/>
          <w:snapToGrid w:val="0"/>
          <w:spacing w:val="-10"/>
          <w:cs/>
        </w:rPr>
        <w:t xml:space="preserve"> โดยมีสำนักงานใหญ่ตั้งอยู่ที่ Anson Court, La Route des Camps,</w:t>
      </w:r>
      <w:r w:rsidR="0055183B" w:rsidRPr="00370EF8">
        <w:rPr>
          <w:rFonts w:asciiTheme="majorBidi" w:hAnsiTheme="majorBidi" w:cstheme="majorBidi"/>
          <w:snapToGrid w:val="0"/>
          <w:cs/>
        </w:rPr>
        <w:t xml:space="preserve"> </w:t>
      </w:r>
      <w:r w:rsidR="0055183B" w:rsidRPr="00370EF8">
        <w:rPr>
          <w:rFonts w:asciiTheme="majorBidi" w:hAnsiTheme="majorBidi" w:cstheme="majorBidi"/>
          <w:snapToGrid w:val="0"/>
          <w:spacing w:val="-8"/>
          <w:cs/>
        </w:rPr>
        <w:t>St</w:t>
      </w:r>
      <w:r w:rsidR="006B48DA" w:rsidRPr="00370EF8">
        <w:rPr>
          <w:rFonts w:asciiTheme="majorBidi" w:hAnsiTheme="majorBidi" w:cstheme="majorBidi"/>
          <w:snapToGrid w:val="0"/>
          <w:spacing w:val="-8"/>
          <w:cs/>
        </w:rPr>
        <w:t>.</w:t>
      </w:r>
      <w:r w:rsidR="0055183B" w:rsidRPr="00370EF8">
        <w:rPr>
          <w:rFonts w:asciiTheme="majorBidi" w:hAnsiTheme="majorBidi" w:cstheme="majorBidi"/>
          <w:snapToGrid w:val="0"/>
          <w:spacing w:val="-8"/>
          <w:cs/>
        </w:rPr>
        <w:t xml:space="preserve"> Martin, Guernsey, GY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4</w:t>
      </w:r>
      <w:r w:rsidR="0055183B" w:rsidRPr="00370EF8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6</w:t>
      </w:r>
      <w:r w:rsidR="0055183B" w:rsidRPr="00370EF8">
        <w:rPr>
          <w:rFonts w:asciiTheme="majorBidi" w:hAnsiTheme="majorBidi" w:cstheme="majorBidi"/>
          <w:snapToGrid w:val="0"/>
          <w:spacing w:val="-8"/>
          <w:cs/>
        </w:rPr>
        <w:t>AD เพื่อประกอบธุรกิจ</w:t>
      </w:r>
      <w:r w:rsidR="006A10DF" w:rsidRPr="00370EF8">
        <w:rPr>
          <w:rFonts w:asciiTheme="majorBidi" w:hAnsiTheme="majorBidi" w:cstheme="majorBidi"/>
          <w:snapToGrid w:val="0"/>
          <w:spacing w:val="-8"/>
          <w:cs/>
        </w:rPr>
        <w:t>การลงทุน</w:t>
      </w:r>
      <w:r w:rsidR="0051281C" w:rsidRPr="00370EF8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5183B" w:rsidRPr="00370EF8">
        <w:rPr>
          <w:rFonts w:asciiTheme="majorBidi" w:hAnsiTheme="majorBidi" w:cstheme="majorBidi"/>
          <w:snapToGrid w:val="0"/>
          <w:spacing w:val="-8"/>
          <w:cs/>
        </w:rPr>
        <w:t>โดยการถือหุ้นในบริษัทอื่น</w:t>
      </w:r>
      <w:r w:rsidR="0051281C" w:rsidRPr="00370EF8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1281C" w:rsidRPr="00370EF8">
        <w:rPr>
          <w:rFonts w:asciiTheme="majorBidi" w:hAnsiTheme="majorBidi" w:cstheme="majorBidi"/>
          <w:snapToGrid w:val="0"/>
          <w:cs/>
        </w:rPr>
        <w:t>(Holding Company)</w:t>
      </w:r>
    </w:p>
    <w:p w14:paraId="4560CF9F" w14:textId="26227472" w:rsidR="00013894" w:rsidRPr="00370EF8" w:rsidRDefault="00576103" w:rsidP="008F3781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lang w:val="en-US"/>
        </w:rPr>
        <w:t>1</w:t>
      </w:r>
      <w:r w:rsidR="00013894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2</w:t>
      </w:r>
      <w:r w:rsidR="00013894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 w:hint="cs"/>
          <w:snapToGrid w:val="0"/>
          <w:lang w:val="en-US"/>
        </w:rPr>
        <w:t>6</w:t>
      </w:r>
      <w:r w:rsidR="00013894" w:rsidRPr="00370EF8">
        <w:rPr>
          <w:rFonts w:asciiTheme="majorBidi" w:hAnsiTheme="majorBidi" w:cstheme="majorBidi"/>
          <w:snapToGrid w:val="0"/>
          <w:lang w:val="en-US"/>
        </w:rPr>
        <w:tab/>
      </w:r>
      <w:r w:rsidR="00013894" w:rsidRPr="00370EF8">
        <w:rPr>
          <w:rFonts w:asciiTheme="majorBidi" w:hAnsiTheme="majorBidi" w:cstheme="majorBidi"/>
          <w:snapToGrid w:val="0"/>
          <w:spacing w:val="8"/>
          <w:cs/>
        </w:rPr>
        <w:t>บริษัท ลีดดิ้ง เอ็ดดูเคชั่น จำกัด เป็นบริษัทที่จดทะเบียนในประเทศไทย เมื่อวันที</w:t>
      </w:r>
      <w:r w:rsidR="000D5FE9" w:rsidRPr="00370EF8">
        <w:rPr>
          <w:rFonts w:asciiTheme="majorBidi" w:hAnsiTheme="majorBidi" w:cstheme="majorBidi" w:hint="cs"/>
          <w:snapToGrid w:val="0"/>
          <w:spacing w:val="8"/>
          <w:cs/>
        </w:rPr>
        <w:t>่</w:t>
      </w:r>
      <w:r w:rsidR="0062586B" w:rsidRPr="00370EF8">
        <w:rPr>
          <w:rFonts w:asciiTheme="majorBidi" w:hAnsiTheme="majorBidi" w:cstheme="majorBidi" w:hint="cs"/>
          <w:snapToGrid w:val="0"/>
          <w:spacing w:val="8"/>
          <w:cs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6"/>
          <w:lang w:val="en-US"/>
        </w:rPr>
        <w:t>31</w:t>
      </w:r>
      <w:r w:rsidR="00013894" w:rsidRPr="00370EF8">
        <w:rPr>
          <w:rFonts w:asciiTheme="majorBidi" w:hAnsiTheme="majorBidi" w:cstheme="majorBidi"/>
          <w:snapToGrid w:val="0"/>
          <w:spacing w:val="6"/>
          <w:cs/>
        </w:rPr>
        <w:t xml:space="preserve"> กรกฎาคม </w:t>
      </w:r>
      <w:r w:rsidRPr="00370EF8">
        <w:rPr>
          <w:rFonts w:asciiTheme="majorBidi" w:hAnsiTheme="majorBidi" w:cstheme="majorBidi"/>
          <w:snapToGrid w:val="0"/>
          <w:spacing w:val="6"/>
          <w:lang w:val="en-US"/>
        </w:rPr>
        <w:t>2567</w:t>
      </w:r>
      <w:r w:rsidR="00013894" w:rsidRPr="00370EF8">
        <w:rPr>
          <w:rFonts w:asciiTheme="majorBidi" w:hAnsiTheme="majorBidi" w:cstheme="majorBidi"/>
          <w:snapToGrid w:val="0"/>
          <w:spacing w:val="6"/>
          <w:cs/>
        </w:rPr>
        <w:t xml:space="preserve"> โดยมีสำนักงานใหญ่ตั้งอยู่เลขที่ </w:t>
      </w:r>
      <w:r w:rsidRPr="00370EF8">
        <w:rPr>
          <w:rFonts w:asciiTheme="majorBidi" w:hAnsiTheme="majorBidi" w:cstheme="majorBidi"/>
          <w:snapToGrid w:val="0"/>
          <w:spacing w:val="6"/>
          <w:lang w:val="en-US"/>
        </w:rPr>
        <w:t>224</w:t>
      </w:r>
      <w:r w:rsidR="0053645B" w:rsidRPr="00370EF8">
        <w:rPr>
          <w:rFonts w:asciiTheme="majorBidi" w:hAnsiTheme="majorBidi" w:cstheme="majorBidi"/>
          <w:snapToGrid w:val="0"/>
          <w:spacing w:val="6"/>
          <w:cs/>
        </w:rPr>
        <w:t xml:space="preserve"> </w:t>
      </w:r>
      <w:r w:rsidR="00013894" w:rsidRPr="00370EF8">
        <w:rPr>
          <w:rFonts w:asciiTheme="majorBidi" w:hAnsiTheme="majorBidi" w:cstheme="majorBidi"/>
          <w:snapToGrid w:val="0"/>
          <w:spacing w:val="6"/>
          <w:cs/>
        </w:rPr>
        <w:t>ถนนอุตสาหกรรม แขวงช่อง</w:t>
      </w:r>
      <w:r w:rsidR="00013894" w:rsidRPr="00370EF8">
        <w:rPr>
          <w:rFonts w:asciiTheme="majorBidi" w:hAnsiTheme="majorBidi" w:cstheme="majorBidi"/>
          <w:snapToGrid w:val="0"/>
          <w:cs/>
        </w:rPr>
        <w:t>นนทรี เขตยานนาวา กรุงเทพมหานคร เพื่อประกอบกิจการ</w:t>
      </w:r>
      <w:r w:rsidR="009F5C70" w:rsidRPr="00370EF8">
        <w:rPr>
          <w:rFonts w:asciiTheme="majorBidi" w:hAnsiTheme="majorBidi" w:cstheme="majorBidi" w:hint="cs"/>
          <w:snapToGrid w:val="0"/>
          <w:cs/>
        </w:rPr>
        <w:t>ธุรกิจการศึกษา</w:t>
      </w:r>
    </w:p>
    <w:p w14:paraId="02544360" w14:textId="2F960E9C" w:rsidR="00D774F6" w:rsidRPr="00370EF8" w:rsidRDefault="00D774F6" w:rsidP="008F3781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lang w:val="en-US"/>
        </w:rPr>
        <w:tab/>
      </w:r>
      <w:r w:rsidR="00EE40E8" w:rsidRPr="00370EF8">
        <w:rPr>
          <w:rFonts w:asciiTheme="majorBidi" w:hAnsiTheme="majorBidi" w:cs="Angsana New"/>
          <w:snapToGrid w:val="0"/>
          <w:cs/>
          <w:lang w:val="en-US"/>
        </w:rPr>
        <w:t xml:space="preserve">เมื่อวันที่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</w:t>
      </w:r>
      <w:r w:rsidR="00EE40E8" w:rsidRPr="00370EF8">
        <w:rPr>
          <w:rFonts w:asciiTheme="majorBidi" w:hAnsiTheme="majorBidi" w:cs="Angsana New"/>
          <w:snapToGrid w:val="0"/>
          <w:cs/>
          <w:lang w:val="en-US"/>
        </w:rPr>
        <w:t xml:space="preserve"> มีนาคม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2569</w:t>
      </w:r>
      <w:r w:rsidR="00EE40E8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="Angsana New"/>
          <w:snapToGrid w:val="0"/>
          <w:cs/>
          <w:lang w:val="en-US"/>
        </w:rPr>
        <w:t>บริษัทได้รับใบอนุญาตให้จัดตั้งโรงเรียน</w:t>
      </w:r>
      <w:r w:rsidR="00CA7277" w:rsidRPr="00370EF8">
        <w:rPr>
          <w:rFonts w:asciiTheme="majorBidi" w:hAnsiTheme="majorBidi" w:cs="Angsana New" w:hint="cs"/>
          <w:snapToGrid w:val="0"/>
          <w:cs/>
          <w:lang w:val="en-US"/>
        </w:rPr>
        <w:t xml:space="preserve"> </w:t>
      </w:r>
      <w:r w:rsidR="00CA7277" w:rsidRPr="00370EF8">
        <w:rPr>
          <w:rFonts w:asciiTheme="majorBidi" w:hAnsiTheme="majorBidi" w:cs="Angsana New"/>
          <w:snapToGrid w:val="0"/>
          <w:cs/>
          <w:lang w:val="en-US"/>
        </w:rPr>
        <w:t>นานาชาติเอสพีจีเอส กรุงเทพฯ</w:t>
      </w:r>
      <w:r w:rsidR="00CA7277" w:rsidRPr="00370EF8">
        <w:rPr>
          <w:rFonts w:asciiTheme="majorBidi" w:hAnsiTheme="majorBidi" w:cs="Angsana New" w:hint="cs"/>
          <w:snapToGrid w:val="0"/>
          <w:cs/>
          <w:lang w:val="en-US"/>
        </w:rPr>
        <w:t xml:space="preserve"> </w:t>
      </w:r>
      <w:r w:rsidRPr="00370EF8">
        <w:rPr>
          <w:rFonts w:asciiTheme="majorBidi" w:hAnsiTheme="majorBidi" w:cs="Angsana New"/>
          <w:snapToGrid w:val="0"/>
          <w:cs/>
          <w:lang w:val="en-US"/>
        </w:rPr>
        <w:t>จากสำนักงานคณะกรรมการส่งเสริมการศึกษาเอกชน</w:t>
      </w:r>
    </w:p>
    <w:p w14:paraId="3A1E0996" w14:textId="6D93F433" w:rsidR="00B757A8" w:rsidRPr="00370EF8" w:rsidRDefault="00576103" w:rsidP="008F3781">
      <w:pPr>
        <w:spacing w:after="240"/>
        <w:ind w:left="2160" w:hanging="893"/>
        <w:jc w:val="thaiDistribute"/>
        <w:rPr>
          <w:rFonts w:asciiTheme="majorBidi" w:hAnsiTheme="majorBidi" w:cstheme="majorBidi"/>
          <w:spacing w:val="2"/>
        </w:rPr>
      </w:pPr>
      <w:r w:rsidRPr="00370EF8">
        <w:rPr>
          <w:rFonts w:asciiTheme="majorBidi" w:hAnsiTheme="majorBidi" w:cstheme="majorBidi"/>
          <w:snapToGrid w:val="0"/>
          <w:lang w:val="en-US"/>
        </w:rPr>
        <w:t>1</w:t>
      </w:r>
      <w:r w:rsidR="00B757A8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lang w:val="en-US"/>
        </w:rPr>
        <w:t>2</w:t>
      </w:r>
      <w:r w:rsidR="00B757A8" w:rsidRPr="00370EF8">
        <w:rPr>
          <w:rFonts w:asciiTheme="majorBidi" w:hAnsiTheme="majorBidi" w:cstheme="majorBidi"/>
          <w:snapToGrid w:val="0"/>
          <w:lang w:val="en-US"/>
        </w:rPr>
        <w:t>.</w:t>
      </w:r>
      <w:r w:rsidRPr="00370EF8">
        <w:rPr>
          <w:rFonts w:asciiTheme="majorBidi" w:hAnsiTheme="majorBidi" w:cstheme="majorBidi" w:hint="cs"/>
          <w:snapToGrid w:val="0"/>
          <w:lang w:val="en-US"/>
        </w:rPr>
        <w:t>7</w:t>
      </w:r>
      <w:r w:rsidR="00B757A8" w:rsidRPr="00370EF8">
        <w:rPr>
          <w:rFonts w:asciiTheme="majorBidi" w:hAnsiTheme="majorBidi" w:cstheme="majorBidi"/>
          <w:snapToGrid w:val="0"/>
          <w:lang w:val="en-US"/>
        </w:rPr>
        <w:tab/>
      </w:r>
      <w:r w:rsidR="00B757A8" w:rsidRPr="00370EF8">
        <w:rPr>
          <w:rFonts w:asciiTheme="majorBidi" w:hAnsiTheme="majorBidi" w:cs="Angsana New"/>
          <w:snapToGrid w:val="0"/>
          <w:spacing w:val="8"/>
          <w:cs/>
        </w:rPr>
        <w:t>บริษัท ซีพีอี รีเสิร์ฟ จำกัด</w:t>
      </w:r>
      <w:r w:rsidR="00B757A8" w:rsidRPr="00370EF8">
        <w:rPr>
          <w:rFonts w:asciiTheme="majorBidi" w:hAnsiTheme="majorBidi" w:cstheme="majorBidi"/>
          <w:snapToGrid w:val="0"/>
          <w:spacing w:val="8"/>
          <w:cs/>
        </w:rPr>
        <w:t xml:space="preserve"> เป็นบริษัทที่จดทะเบียนในประเทศไทย เมื่อวันที</w:t>
      </w:r>
      <w:r w:rsidR="00B757A8" w:rsidRPr="00370EF8">
        <w:rPr>
          <w:rFonts w:asciiTheme="majorBidi" w:hAnsiTheme="majorBidi" w:cstheme="majorBidi" w:hint="cs"/>
          <w:snapToGrid w:val="0"/>
          <w:spacing w:val="8"/>
          <w:cs/>
        </w:rPr>
        <w:t xml:space="preserve">่ </w:t>
      </w:r>
      <w:r w:rsidR="00B757A8" w:rsidRPr="00370EF8">
        <w:rPr>
          <w:rFonts w:asciiTheme="majorBidi" w:hAnsiTheme="majorBidi" w:cstheme="majorBidi"/>
          <w:snapToGrid w:val="0"/>
          <w:spacing w:val="8"/>
          <w:lang w:val="en-US"/>
        </w:rPr>
        <w:t xml:space="preserve">                  </w:t>
      </w:r>
      <w:r w:rsidRPr="00370EF8">
        <w:rPr>
          <w:rFonts w:asciiTheme="majorBidi" w:hAnsiTheme="majorBidi" w:cstheme="majorBidi"/>
          <w:snapToGrid w:val="0"/>
          <w:lang w:val="en-US"/>
        </w:rPr>
        <w:t>12</w:t>
      </w:r>
      <w:r w:rsidR="00B757A8" w:rsidRPr="00370EF8">
        <w:rPr>
          <w:rFonts w:asciiTheme="majorBidi" w:hAnsiTheme="majorBidi" w:cstheme="majorBidi"/>
          <w:snapToGrid w:val="0"/>
          <w:cs/>
        </w:rPr>
        <w:t xml:space="preserve"> </w:t>
      </w:r>
      <w:r w:rsidR="00B757A8" w:rsidRPr="00370EF8">
        <w:rPr>
          <w:rFonts w:asciiTheme="majorBidi" w:hAnsiTheme="majorBidi" w:cstheme="majorBidi" w:hint="cs"/>
          <w:snapToGrid w:val="0"/>
          <w:cs/>
        </w:rPr>
        <w:t>พฤศจิกายน</w:t>
      </w:r>
      <w:r w:rsidR="00B757A8" w:rsidRPr="00370EF8">
        <w:rPr>
          <w:rFonts w:asciiTheme="majorBidi" w:hAnsiTheme="majorBidi" w:cstheme="majorBidi"/>
          <w:snapToGrid w:val="0"/>
          <w:cs/>
        </w:rPr>
        <w:t xml:space="preserve"> </w:t>
      </w:r>
      <w:r w:rsidRPr="00370EF8">
        <w:rPr>
          <w:rFonts w:asciiTheme="majorBidi" w:hAnsiTheme="majorBidi" w:cstheme="majorBidi"/>
          <w:snapToGrid w:val="0"/>
          <w:lang w:val="en-US"/>
        </w:rPr>
        <w:t>2567</w:t>
      </w:r>
      <w:r w:rsidR="00B757A8" w:rsidRPr="00370EF8">
        <w:rPr>
          <w:rFonts w:asciiTheme="majorBidi" w:hAnsiTheme="majorBidi" w:cstheme="majorBidi"/>
          <w:snapToGrid w:val="0"/>
          <w:cs/>
        </w:rPr>
        <w:t xml:space="preserve"> </w:t>
      </w:r>
      <w:r w:rsidR="00B757A8" w:rsidRPr="00370EF8">
        <w:rPr>
          <w:rFonts w:ascii="Angsana New" w:hAnsi="Angsana New" w:cs="Angsana New"/>
          <w:snapToGrid w:val="0"/>
          <w:spacing w:val="-8"/>
          <w:cs/>
        </w:rPr>
        <w:t xml:space="preserve">โดยมีสำนักงานใหญ่ตั้งอยู่เลขที่ </w:t>
      </w:r>
      <w:r w:rsidRPr="00370EF8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B757A8" w:rsidRPr="00370EF8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อาคารเพลินจิตทาวเวอร์</w:t>
      </w:r>
      <w:r w:rsidR="00B757A8" w:rsidRPr="00370EF8">
        <w:rPr>
          <w:rFonts w:ascii="Angsana New" w:hAnsi="Angsana New" w:cs="Angsana New"/>
          <w:snapToGrid w:val="0"/>
          <w:spacing w:val="-12"/>
          <w:cs/>
        </w:rPr>
        <w:t xml:space="preserve"> ชั้น</w:t>
      </w:r>
      <w:r w:rsidR="00AA65BC" w:rsidRPr="00370EF8">
        <w:rPr>
          <w:rFonts w:ascii="Angsana New" w:hAnsi="Angsana New" w:cs="Angsana New" w:hint="cs"/>
          <w:snapToGrid w:val="0"/>
          <w:spacing w:val="-12"/>
          <w:cs/>
        </w:rPr>
        <w:t>ที่</w:t>
      </w:r>
      <w:r w:rsidR="00B757A8" w:rsidRPr="00370EF8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Pr="00370EF8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B757A8" w:rsidRPr="00370EF8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B757A8" w:rsidRPr="00370EF8">
        <w:rPr>
          <w:rFonts w:ascii="Angsana New" w:hAnsi="Angsana New" w:cs="Angsana New"/>
          <w:snapToGrid w:val="0"/>
          <w:cs/>
        </w:rPr>
        <w:t>บธุรกิจ</w:t>
      </w:r>
      <w:r w:rsidR="00B757A8" w:rsidRPr="00370EF8">
        <w:rPr>
          <w:rFonts w:asciiTheme="majorBidi" w:hAnsiTheme="majorBidi" w:cstheme="majorBidi"/>
          <w:spacing w:val="2"/>
          <w:cs/>
        </w:rPr>
        <w:t>การลงทุน โดยการถือหุ้นในบริษัทอื่น (Holding Company)</w:t>
      </w:r>
    </w:p>
    <w:p w14:paraId="530F5089" w14:textId="3427537C" w:rsidR="004A6E0B" w:rsidRPr="00370EF8" w:rsidRDefault="00576103" w:rsidP="008F3781">
      <w:pPr>
        <w:spacing w:after="240"/>
        <w:ind w:left="2160" w:hanging="893"/>
        <w:jc w:val="thaiDistribute"/>
        <w:rPr>
          <w:rFonts w:asciiTheme="majorBidi" w:eastAsia="Times New Roman" w:hAnsiTheme="majorBidi" w:cs="Angsana New"/>
          <w:snapToGrid w:val="0"/>
          <w:cs/>
        </w:rPr>
      </w:pPr>
      <w:r w:rsidRPr="00370EF8">
        <w:rPr>
          <w:rFonts w:asciiTheme="majorBidi" w:eastAsia="Times New Roman" w:hAnsiTheme="majorBidi" w:cs="Angsana New"/>
          <w:snapToGrid w:val="0"/>
          <w:lang w:val="en-US"/>
        </w:rPr>
        <w:t>1</w:t>
      </w:r>
      <w:r w:rsidR="004A6E0B" w:rsidRPr="00370EF8">
        <w:rPr>
          <w:rFonts w:asciiTheme="majorBidi" w:eastAsia="Times New Roman" w:hAnsiTheme="majorBidi" w:cs="Angsana New"/>
          <w:snapToGrid w:val="0"/>
          <w:lang w:val="en-US"/>
        </w:rPr>
        <w:t>.</w:t>
      </w:r>
      <w:r w:rsidRPr="00370EF8">
        <w:rPr>
          <w:rFonts w:asciiTheme="majorBidi" w:eastAsia="Times New Roman" w:hAnsiTheme="majorBidi" w:cs="Angsana New"/>
          <w:snapToGrid w:val="0"/>
          <w:lang w:val="en-US"/>
        </w:rPr>
        <w:t>2</w:t>
      </w:r>
      <w:r w:rsidR="004A6E0B" w:rsidRPr="00370EF8">
        <w:rPr>
          <w:rFonts w:asciiTheme="majorBidi" w:eastAsia="Times New Roman" w:hAnsiTheme="majorBidi" w:cs="Angsana New"/>
          <w:snapToGrid w:val="0"/>
          <w:lang w:val="en-US"/>
        </w:rPr>
        <w:t>.</w:t>
      </w:r>
      <w:r w:rsidRPr="00370EF8">
        <w:rPr>
          <w:rFonts w:asciiTheme="majorBidi" w:eastAsia="Times New Roman" w:hAnsiTheme="majorBidi" w:cs="Angsana New" w:hint="cs"/>
          <w:snapToGrid w:val="0"/>
          <w:lang w:val="en-US"/>
        </w:rPr>
        <w:t>8</w:t>
      </w:r>
      <w:r w:rsidR="004A6E0B" w:rsidRPr="00370EF8">
        <w:rPr>
          <w:rFonts w:asciiTheme="majorBidi" w:eastAsia="Times New Roman" w:hAnsiTheme="majorBidi" w:cs="Angsana New"/>
          <w:snapToGrid w:val="0"/>
          <w:lang w:val="en-US"/>
        </w:rPr>
        <w:tab/>
      </w:r>
      <w:bookmarkStart w:id="1" w:name="_Hlk204791004"/>
      <w:r w:rsidR="004A6E0B" w:rsidRPr="00370EF8">
        <w:rPr>
          <w:rFonts w:ascii="Angsana New" w:hAnsi="Angsana New" w:cs="Angsana New"/>
          <w:cs/>
          <w:lang w:val="en-US"/>
        </w:rPr>
        <w:t>บริษัท ซีจีดี อินดัสเทรียล ริง โรด จำกั</w:t>
      </w:r>
      <w:r w:rsidR="004A6E0B" w:rsidRPr="00370EF8">
        <w:rPr>
          <w:rFonts w:ascii="Angsana New" w:hAnsi="Angsana New" w:cs="Angsana New" w:hint="cs"/>
          <w:cs/>
          <w:lang w:val="en-US"/>
        </w:rPr>
        <w:t>ด</w:t>
      </w:r>
      <w:bookmarkEnd w:id="1"/>
      <w:r w:rsidR="004A6E0B" w:rsidRPr="00370EF8">
        <w:rPr>
          <w:rFonts w:asciiTheme="majorBidi" w:eastAsia="Times New Roman" w:hAnsiTheme="majorBidi" w:cs="Angsana New"/>
          <w:snapToGrid w:val="0"/>
          <w:spacing w:val="8"/>
          <w:cs/>
        </w:rPr>
        <w:t xml:space="preserve"> เป็นบริษัทที่จดทะเบียนในประเทศไทย </w:t>
      </w:r>
      <w:r w:rsidR="004A6E0B" w:rsidRPr="00370EF8">
        <w:rPr>
          <w:rFonts w:asciiTheme="majorBidi" w:eastAsia="Times New Roman" w:hAnsiTheme="majorBidi" w:cs="Angsana New"/>
          <w:snapToGrid w:val="0"/>
          <w:spacing w:val="-6"/>
          <w:cs/>
        </w:rPr>
        <w:t>เมื่อวันที่</w:t>
      </w:r>
      <w:r w:rsidR="004A6E0B" w:rsidRPr="00370EF8">
        <w:rPr>
          <w:rFonts w:asciiTheme="majorBidi" w:eastAsia="Times New Roman" w:hAnsiTheme="majorBidi" w:cs="Angsana New" w:hint="cs"/>
          <w:snapToGrid w:val="0"/>
          <w:spacing w:val="-6"/>
          <w:cs/>
        </w:rPr>
        <w:t xml:space="preserve"> </w:t>
      </w:r>
      <w:r w:rsidRPr="00370EF8">
        <w:rPr>
          <w:rFonts w:ascii="Angsana New" w:hAnsi="Angsana New" w:cs="Angsana New"/>
          <w:spacing w:val="-6"/>
          <w:lang w:val="en-US"/>
        </w:rPr>
        <w:t>2</w:t>
      </w:r>
      <w:r w:rsidR="004A6E0B" w:rsidRPr="00370EF8">
        <w:rPr>
          <w:rFonts w:ascii="Angsana New" w:hAnsi="Angsana New" w:cs="Angsana New"/>
          <w:spacing w:val="-6"/>
          <w:lang w:val="en-US"/>
        </w:rPr>
        <w:t xml:space="preserve"> </w:t>
      </w:r>
      <w:r w:rsidR="004A6E0B" w:rsidRPr="00370EF8">
        <w:rPr>
          <w:rFonts w:ascii="Angsana New" w:hAnsi="Angsana New" w:cs="Angsana New" w:hint="cs"/>
          <w:spacing w:val="-6"/>
          <w:cs/>
          <w:lang w:val="en-US"/>
        </w:rPr>
        <w:t xml:space="preserve">เมษายน </w:t>
      </w:r>
      <w:r w:rsidRPr="00370EF8">
        <w:rPr>
          <w:rFonts w:ascii="Angsana New" w:hAnsi="Angsana New" w:cs="Angsana New"/>
          <w:spacing w:val="-6"/>
          <w:lang w:val="en-US"/>
        </w:rPr>
        <w:t>2568</w:t>
      </w:r>
      <w:r w:rsidR="004A6E0B" w:rsidRPr="00370EF8">
        <w:rPr>
          <w:rFonts w:ascii="Angsana New" w:hAnsi="Angsana New" w:cs="Angsana New"/>
          <w:spacing w:val="-6"/>
          <w:lang w:val="en-US"/>
        </w:rPr>
        <w:t xml:space="preserve"> </w:t>
      </w:r>
      <w:r w:rsidR="004A6E0B" w:rsidRPr="00370EF8">
        <w:rPr>
          <w:rFonts w:ascii="Angsana New" w:eastAsia="Times New Roman" w:hAnsi="Angsana New" w:cs="Angsana New"/>
          <w:snapToGrid w:val="0"/>
          <w:spacing w:val="-6"/>
          <w:cs/>
        </w:rPr>
        <w:t xml:space="preserve">โดยมีสำนักงานใหญ่ตั้งอยู่เลขที่ </w:t>
      </w:r>
      <w:r w:rsidRPr="00370EF8">
        <w:rPr>
          <w:rFonts w:asciiTheme="majorBidi" w:hAnsiTheme="majorBidi" w:cstheme="majorBidi"/>
          <w:snapToGrid w:val="0"/>
          <w:spacing w:val="-6"/>
          <w:lang w:val="en-US"/>
        </w:rPr>
        <w:t>224</w:t>
      </w:r>
      <w:r w:rsidR="004A6E0B" w:rsidRPr="00370EF8">
        <w:rPr>
          <w:rFonts w:asciiTheme="majorBidi" w:hAnsiTheme="majorBidi" w:cstheme="majorBidi"/>
          <w:snapToGrid w:val="0"/>
          <w:spacing w:val="-6"/>
          <w:cs/>
        </w:rPr>
        <w:t xml:space="preserve"> ถนนอุตสาหกรรม</w:t>
      </w:r>
      <w:r w:rsidR="004A6E0B" w:rsidRPr="00370EF8">
        <w:rPr>
          <w:rFonts w:asciiTheme="majorBidi" w:hAnsiTheme="majorBidi" w:cstheme="majorBidi"/>
          <w:snapToGrid w:val="0"/>
          <w:spacing w:val="6"/>
          <w:cs/>
        </w:rPr>
        <w:t xml:space="preserve"> </w:t>
      </w:r>
      <w:r w:rsidR="009E3308" w:rsidRPr="00370EF8">
        <w:rPr>
          <w:rFonts w:asciiTheme="majorBidi" w:hAnsiTheme="majorBidi" w:cstheme="majorBidi"/>
          <w:snapToGrid w:val="0"/>
          <w:spacing w:val="6"/>
          <w:lang w:val="en-US"/>
        </w:rPr>
        <w:t xml:space="preserve">            </w:t>
      </w:r>
      <w:r w:rsidR="004A6E0B" w:rsidRPr="00370EF8">
        <w:rPr>
          <w:rFonts w:ascii="Angsana New" w:hAnsi="Angsana New" w:cs="Angsana New"/>
          <w:snapToGrid w:val="0"/>
          <w:spacing w:val="-12"/>
          <w:cs/>
        </w:rPr>
        <w:t>แขวงช่องนนทรี เขตยานนาวา กรุงเทพมหานคร</w:t>
      </w:r>
      <w:r w:rsidR="004A6E0B" w:rsidRPr="00370EF8">
        <w:rPr>
          <w:rFonts w:ascii="Angsana New" w:eastAsia="Times New Roman" w:hAnsi="Angsana New" w:cs="Angsana New"/>
          <w:snapToGrid w:val="0"/>
          <w:spacing w:val="-12"/>
          <w:cs/>
        </w:rPr>
        <w:t xml:space="preserve"> เพื่อ</w:t>
      </w:r>
      <w:r w:rsidR="004A6E0B" w:rsidRPr="00370EF8">
        <w:rPr>
          <w:rFonts w:ascii="Angsana New" w:hAnsi="Angsana New" w:cs="Angsana New"/>
          <w:spacing w:val="-12"/>
          <w:cs/>
          <w:lang w:val="en-US"/>
        </w:rPr>
        <w:t>ประกอบกิจการให้เช่</w:t>
      </w:r>
      <w:r w:rsidR="00387C7F" w:rsidRPr="00370EF8">
        <w:rPr>
          <w:rFonts w:ascii="Angsana New" w:hAnsi="Angsana New" w:cs="Angsana New" w:hint="cs"/>
          <w:spacing w:val="-12"/>
          <w:cs/>
          <w:lang w:val="en-US"/>
        </w:rPr>
        <w:t>า</w:t>
      </w:r>
      <w:r w:rsidR="004A6E0B" w:rsidRPr="00370EF8">
        <w:rPr>
          <w:rFonts w:ascii="Angsana New" w:hAnsi="Angsana New" w:cs="Angsana New"/>
          <w:cs/>
          <w:lang w:val="en-US"/>
        </w:rPr>
        <w:t>อสังหาริมทรัพย์</w:t>
      </w:r>
    </w:p>
    <w:p w14:paraId="5442DF24" w14:textId="09E266F8" w:rsidR="00BF109A" w:rsidRPr="00370EF8" w:rsidRDefault="00576103" w:rsidP="008F3781">
      <w:pPr>
        <w:spacing w:after="120"/>
        <w:ind w:left="1267" w:hanging="720"/>
        <w:jc w:val="thaiDistribute"/>
        <w:rPr>
          <w:rFonts w:ascii="Angsana New" w:hAnsi="Angsana New" w:cs="Angsana New"/>
          <w:spacing w:val="-4"/>
          <w:lang w:val="en-US"/>
        </w:rPr>
      </w:pPr>
      <w:r w:rsidRPr="00370EF8">
        <w:rPr>
          <w:rFonts w:asciiTheme="majorBidi" w:hAnsiTheme="majorBidi" w:cstheme="majorBidi"/>
          <w:lang w:val="en-US"/>
        </w:rPr>
        <w:t>1</w:t>
      </w:r>
      <w:r w:rsidR="004962AB" w:rsidRPr="00370EF8">
        <w:rPr>
          <w:rFonts w:asciiTheme="majorBidi" w:hAnsiTheme="majorBidi" w:cstheme="majorBidi"/>
          <w:cs/>
        </w:rPr>
        <w:t>.</w:t>
      </w:r>
      <w:r w:rsidRPr="00370EF8">
        <w:rPr>
          <w:rFonts w:asciiTheme="majorBidi" w:hAnsiTheme="majorBidi" w:cstheme="majorBidi"/>
          <w:lang w:val="en-US"/>
        </w:rPr>
        <w:t>3</w:t>
      </w:r>
      <w:r w:rsidR="002A616B" w:rsidRPr="00370EF8">
        <w:rPr>
          <w:rFonts w:asciiTheme="majorBidi" w:hAnsiTheme="majorBidi" w:cstheme="majorBidi"/>
          <w:lang w:val="en-US"/>
        </w:rPr>
        <w:tab/>
      </w:r>
      <w:r w:rsidR="00C2628F" w:rsidRPr="00370EF8">
        <w:rPr>
          <w:rFonts w:ascii="Angsana New" w:hAnsi="Angsana New" w:cs="Angsana New"/>
          <w:spacing w:val="-6"/>
          <w:cs/>
        </w:rPr>
        <w:t xml:space="preserve">ณ </w:t>
      </w:r>
      <w:r w:rsidR="00C2628F" w:rsidRPr="00370EF8">
        <w:rPr>
          <w:rFonts w:ascii="Angsana New" w:hAnsi="Angsana New" w:cs="Angsana New"/>
          <w:snapToGrid w:val="0"/>
          <w:spacing w:val="-10"/>
          <w:cs/>
        </w:rPr>
        <w:t xml:space="preserve">วันที่ </w:t>
      </w:r>
      <w:r w:rsidRPr="00370EF8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F5763B" w:rsidRPr="00370EF8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F5763B" w:rsidRPr="00370EF8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มิถุนายน </w:t>
      </w:r>
      <w:r w:rsidRPr="00370EF8">
        <w:rPr>
          <w:rFonts w:ascii="Angsana New" w:hAnsi="Angsana New" w:cs="Angsana New"/>
          <w:snapToGrid w:val="0"/>
          <w:spacing w:val="-10"/>
          <w:lang w:val="en-US"/>
        </w:rPr>
        <w:t>2569</w:t>
      </w:r>
      <w:r w:rsidR="00C2628F" w:rsidRPr="00370EF8">
        <w:rPr>
          <w:rFonts w:ascii="Angsana New" w:hAnsi="Angsana New" w:cs="Angsana New"/>
          <w:spacing w:val="-6"/>
          <w:cs/>
        </w:rPr>
        <w:t xml:space="preserve"> </w:t>
      </w:r>
      <w:r w:rsidR="00BF109A" w:rsidRPr="00370EF8">
        <w:rPr>
          <w:rFonts w:ascii="Angsana New" w:hAnsi="Angsana New" w:cs="Angsana New"/>
          <w:spacing w:val="-6"/>
          <w:cs/>
        </w:rPr>
        <w:t>กลุ่มบริษัท</w:t>
      </w:r>
      <w:r w:rsidR="00BF109A" w:rsidRPr="00370EF8">
        <w:rPr>
          <w:rFonts w:ascii="Angsana New" w:hAnsi="Angsana New" w:cs="Angsana New" w:hint="cs"/>
          <w:spacing w:val="-6"/>
          <w:cs/>
        </w:rPr>
        <w:t>และบริษัท</w:t>
      </w:r>
      <w:r w:rsidR="00BF109A" w:rsidRPr="00370EF8">
        <w:rPr>
          <w:rFonts w:ascii="Angsana New" w:hAnsi="Angsana New" w:cs="Angsana New"/>
          <w:spacing w:val="-10"/>
          <w:cs/>
        </w:rPr>
        <w:t>มีหนี้สินหมุนเวียนรวม</w:t>
      </w:r>
      <w:r w:rsidR="00BF109A" w:rsidRPr="00370EF8">
        <w:rPr>
          <w:rFonts w:ascii="Angsana New" w:hAnsi="Angsana New" w:cs="Angsana New" w:hint="cs"/>
          <w:spacing w:val="-10"/>
          <w:cs/>
          <w:lang w:val="en-US"/>
        </w:rPr>
        <w:t>สูงกว่าสินทรัพย์หมุนเวียนรวมจำนวน</w:t>
      </w:r>
      <w:r w:rsidR="00BF109A" w:rsidRPr="00370EF8">
        <w:rPr>
          <w:rFonts w:ascii="Angsana New" w:hAnsi="Angsana New" w:cs="Angsana New"/>
          <w:spacing w:val="-10"/>
          <w:lang w:val="en-US"/>
        </w:rPr>
        <w:t xml:space="preserve"> </w:t>
      </w:r>
      <w:r w:rsidRPr="00370EF8">
        <w:rPr>
          <w:rFonts w:ascii="Angsana New" w:hAnsi="Angsana New" w:cs="Angsana New"/>
          <w:spacing w:val="-10"/>
          <w:lang w:val="en-US"/>
        </w:rPr>
        <w:t>3</w:t>
      </w:r>
      <w:r w:rsidR="006F351F" w:rsidRPr="00370EF8">
        <w:rPr>
          <w:rFonts w:ascii="Angsana New" w:hAnsi="Angsana New" w:cs="Angsana New"/>
          <w:spacing w:val="-10"/>
          <w:lang w:val="en-US"/>
        </w:rPr>
        <w:t>,</w:t>
      </w:r>
      <w:r w:rsidRPr="00370EF8">
        <w:rPr>
          <w:rFonts w:ascii="Angsana New" w:hAnsi="Angsana New" w:cs="Angsana New"/>
          <w:spacing w:val="-10"/>
          <w:lang w:val="en-US"/>
        </w:rPr>
        <w:t>490</w:t>
      </w:r>
      <w:r w:rsidR="006F351F" w:rsidRPr="00370EF8">
        <w:rPr>
          <w:rFonts w:ascii="Angsana New" w:hAnsi="Angsana New" w:cs="Angsana New"/>
          <w:spacing w:val="-10"/>
          <w:lang w:val="en-US"/>
        </w:rPr>
        <w:t>.</w:t>
      </w:r>
      <w:r w:rsidRPr="00370EF8">
        <w:rPr>
          <w:rFonts w:ascii="Angsana New" w:hAnsi="Angsana New" w:cs="Angsana New"/>
          <w:spacing w:val="-10"/>
          <w:lang w:val="en-US"/>
        </w:rPr>
        <w:t>88</w:t>
      </w:r>
      <w:r w:rsidR="006F351F" w:rsidRPr="00370EF8">
        <w:rPr>
          <w:rFonts w:ascii="Angsana New" w:hAnsi="Angsana New" w:cs="Angsana New"/>
          <w:spacing w:val="-10"/>
          <w:lang w:val="en-US"/>
        </w:rPr>
        <w:t xml:space="preserve"> </w:t>
      </w:r>
      <w:r w:rsidR="00BF109A" w:rsidRPr="00370EF8">
        <w:rPr>
          <w:rFonts w:ascii="Angsana New" w:hAnsi="Angsana New" w:cs="Angsana New" w:hint="cs"/>
          <w:spacing w:val="-10"/>
          <w:cs/>
          <w:lang w:val="en-US"/>
        </w:rPr>
        <w:t xml:space="preserve">ล้านบาท </w:t>
      </w:r>
      <w:r w:rsidR="00BF109A" w:rsidRPr="00370EF8">
        <w:rPr>
          <w:rFonts w:ascii="Angsana New" w:hAnsi="Angsana New" w:cs="Angsana New"/>
          <w:spacing w:val="-10"/>
          <w:cs/>
        </w:rPr>
        <w:t>และ</w:t>
      </w:r>
      <w:r w:rsidR="00BF109A" w:rsidRPr="00370EF8">
        <w:rPr>
          <w:rFonts w:ascii="Angsana New" w:hAnsi="Angsana New" w:cs="Angsana New" w:hint="cs"/>
          <w:spacing w:val="-10"/>
          <w:cs/>
        </w:rPr>
        <w:t xml:space="preserve"> </w:t>
      </w:r>
      <w:r w:rsidRPr="00370EF8">
        <w:rPr>
          <w:rFonts w:ascii="Angsana New" w:hAnsi="Angsana New" w:cs="Angsana New"/>
          <w:spacing w:val="-10"/>
          <w:lang w:val="en-US"/>
        </w:rPr>
        <w:t>1</w:t>
      </w:r>
      <w:r w:rsidR="006F351F" w:rsidRPr="00370EF8">
        <w:rPr>
          <w:rFonts w:ascii="Angsana New" w:hAnsi="Angsana New" w:cs="Angsana New"/>
          <w:spacing w:val="-10"/>
          <w:lang w:val="en-US"/>
        </w:rPr>
        <w:t>,</w:t>
      </w:r>
      <w:r w:rsidRPr="00370EF8">
        <w:rPr>
          <w:rFonts w:ascii="Angsana New" w:hAnsi="Angsana New" w:cs="Angsana New"/>
          <w:spacing w:val="-10"/>
          <w:lang w:val="en-US"/>
        </w:rPr>
        <w:t>095</w:t>
      </w:r>
      <w:r w:rsidR="006F351F" w:rsidRPr="00370EF8">
        <w:rPr>
          <w:rFonts w:ascii="Angsana New" w:hAnsi="Angsana New" w:cs="Angsana New"/>
          <w:spacing w:val="-10"/>
          <w:lang w:val="en-US"/>
        </w:rPr>
        <w:t>.</w:t>
      </w:r>
      <w:r w:rsidRPr="00370EF8">
        <w:rPr>
          <w:rFonts w:ascii="Angsana New" w:hAnsi="Angsana New" w:cs="Angsana New"/>
          <w:spacing w:val="-10"/>
          <w:lang w:val="en-US"/>
        </w:rPr>
        <w:t>51</w:t>
      </w:r>
      <w:r w:rsidR="006F351F" w:rsidRPr="00370EF8">
        <w:rPr>
          <w:rFonts w:ascii="Angsana New" w:hAnsi="Angsana New" w:cs="Angsana New"/>
          <w:spacing w:val="-10"/>
          <w:lang w:val="en-US"/>
        </w:rPr>
        <w:t xml:space="preserve"> </w:t>
      </w:r>
      <w:r w:rsidR="00BF109A" w:rsidRPr="00370EF8">
        <w:rPr>
          <w:rFonts w:ascii="Angsana New" w:hAnsi="Angsana New" w:cs="Angsana New"/>
          <w:spacing w:val="-10"/>
          <w:cs/>
        </w:rPr>
        <w:t>ล้านบาท</w:t>
      </w:r>
      <w:r w:rsidR="00BF109A" w:rsidRPr="00370EF8">
        <w:rPr>
          <w:rFonts w:ascii="Angsana New" w:hAnsi="Angsana New" w:cs="Angsana New"/>
          <w:spacing w:val="-6"/>
          <w:cs/>
        </w:rPr>
        <w:t xml:space="preserve"> ตามลำดับ โดย</w:t>
      </w:r>
      <w:r w:rsidR="00BF109A" w:rsidRPr="00370EF8">
        <w:rPr>
          <w:rFonts w:ascii="Angsana New" w:hAnsi="Angsana New" w:cs="Angsana New" w:hint="cs"/>
          <w:spacing w:val="-6"/>
          <w:cs/>
          <w:lang w:val="en-US"/>
        </w:rPr>
        <w:t>หนี้สินหมุนเวียนรวม</w:t>
      </w:r>
      <w:r w:rsidR="00BF109A" w:rsidRPr="00370EF8">
        <w:rPr>
          <w:rFonts w:ascii="Angsana New" w:hAnsi="Angsana New" w:cs="Angsana New"/>
          <w:spacing w:val="-6"/>
          <w:cs/>
        </w:rPr>
        <w:t>ส่วนใหญ่</w:t>
      </w:r>
      <w:r w:rsidR="00BF109A" w:rsidRPr="00370EF8">
        <w:rPr>
          <w:rFonts w:ascii="Angsana New" w:hAnsi="Angsana New" w:cs="Angsana New"/>
          <w:spacing w:val="2"/>
          <w:cs/>
        </w:rPr>
        <w:t>เป็นเจ้าหนี้ค่าก่อสร้างและดอกเบี้ยค้างจ่าย</w:t>
      </w:r>
      <w:r w:rsidR="00BF109A" w:rsidRPr="00370EF8">
        <w:rPr>
          <w:rFonts w:ascii="Angsana New" w:hAnsi="Angsana New" w:cs="Angsana New"/>
          <w:spacing w:val="-4"/>
          <w:cs/>
        </w:rPr>
        <w:t xml:space="preserve">กับผู้รับเหมาโครงการของบริษัทย่อยแห่งหนึ่ง </w:t>
      </w:r>
      <w:r w:rsidR="00BF109A" w:rsidRPr="00370EF8">
        <w:rPr>
          <w:rFonts w:ascii="Angsana New" w:hAnsi="Angsana New" w:cs="Angsana New"/>
          <w:spacing w:val="-6"/>
          <w:cs/>
        </w:rPr>
        <w:t>และส่วนของหุ้นกู้ระยะยาวที่ถึงกำหนดชำระภายในหนึ่งปีที่ออกโดยบริษัท</w:t>
      </w:r>
      <w:r w:rsidR="00BF109A" w:rsidRPr="00370EF8">
        <w:rPr>
          <w:rFonts w:ascii="Angsana New" w:hAnsi="Angsana New" w:cs="Angsana New"/>
          <w:spacing w:val="-4"/>
          <w:cs/>
          <w:lang w:val="en-US"/>
        </w:rPr>
        <w:t xml:space="preserve"> </w:t>
      </w:r>
    </w:p>
    <w:p w14:paraId="66BCF602" w14:textId="77777777" w:rsidR="00FE44BC" w:rsidRPr="00370EF8" w:rsidRDefault="00FE44BC" w:rsidP="008F3781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lang w:val="en-US"/>
        </w:rPr>
      </w:pPr>
      <w:r w:rsidRPr="00370EF8">
        <w:rPr>
          <w:rFonts w:ascii="Angsana New" w:hAnsi="Angsana New" w:cs="Angsana New"/>
          <w:spacing w:val="-4"/>
          <w:cs/>
        </w:rPr>
        <w:br w:type="page"/>
      </w:r>
    </w:p>
    <w:p w14:paraId="30DA568F" w14:textId="5EBB5577" w:rsidR="00C2628F" w:rsidRPr="00370EF8" w:rsidRDefault="00BF109A" w:rsidP="008F3781">
      <w:pPr>
        <w:spacing w:after="240"/>
        <w:ind w:left="1267"/>
        <w:jc w:val="thaiDistribute"/>
        <w:rPr>
          <w:rFonts w:ascii="Angsana New" w:hAnsi="Angsana New" w:cs="Angsana New"/>
          <w:spacing w:val="-6"/>
        </w:rPr>
      </w:pPr>
      <w:r w:rsidRPr="00370EF8">
        <w:rPr>
          <w:rFonts w:ascii="Angsana New" w:hAnsi="Angsana New" w:cs="Angsana New"/>
          <w:spacing w:val="-4"/>
          <w:cs/>
        </w:rPr>
        <w:lastRenderedPageBreak/>
        <w:t xml:space="preserve">ณ วันที่ </w:t>
      </w:r>
      <w:r w:rsidR="00576103" w:rsidRPr="00370EF8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F5763B" w:rsidRPr="00370EF8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F5763B" w:rsidRPr="00370EF8">
        <w:rPr>
          <w:rFonts w:ascii="Angsana New" w:hAnsi="Angsana New" w:cs="Angsana New" w:hint="cs"/>
          <w:snapToGrid w:val="0"/>
          <w:spacing w:val="-10"/>
          <w:cs/>
          <w:lang w:val="en-US"/>
        </w:rPr>
        <w:t>มิถุนายน</w:t>
      </w:r>
      <w:r w:rsidR="00F5763B" w:rsidRPr="00370EF8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576103" w:rsidRPr="00370EF8">
        <w:rPr>
          <w:rFonts w:ascii="Angsana New" w:hAnsi="Angsana New" w:cs="Angsana New"/>
          <w:snapToGrid w:val="0"/>
          <w:spacing w:val="-10"/>
          <w:lang w:val="en-US"/>
        </w:rPr>
        <w:t>2569</w:t>
      </w:r>
      <w:r w:rsidRPr="00370EF8">
        <w:rPr>
          <w:rFonts w:ascii="Angsana New" w:hAnsi="Angsana New" w:cs="Angsana New"/>
          <w:spacing w:val="-6"/>
          <w:cs/>
        </w:rPr>
        <w:t xml:space="preserve"> </w:t>
      </w:r>
      <w:r w:rsidRPr="00370EF8">
        <w:rPr>
          <w:rFonts w:ascii="Angsana New" w:hAnsi="Angsana New" w:cs="Angsana New"/>
          <w:spacing w:val="-4"/>
          <w:cs/>
        </w:rPr>
        <w:t>เจ้าหนี้ค่าก่อสร้าง</w:t>
      </w:r>
      <w:r w:rsidRPr="00370EF8">
        <w:rPr>
          <w:rFonts w:ascii="Angsana New" w:hAnsi="Angsana New" w:cs="Angsana New"/>
          <w:cs/>
        </w:rPr>
        <w:t xml:space="preserve">และดอกเบี้ยค้างจ่ายระหว่างบริษัทย่อยและผู้รับเหมาโครงการมียอดคงเหลือจำนวน </w:t>
      </w:r>
      <w:r w:rsidR="00576103" w:rsidRPr="00370EF8">
        <w:rPr>
          <w:rFonts w:ascii="Angsana New" w:hAnsi="Angsana New" w:cs="Angsana New"/>
          <w:lang w:val="en-US"/>
        </w:rPr>
        <w:t>5</w:t>
      </w:r>
      <w:r w:rsidRPr="00370EF8">
        <w:rPr>
          <w:rFonts w:ascii="Angsana New" w:hAnsi="Angsana New" w:cs="Angsana New"/>
        </w:rPr>
        <w:t>,</w:t>
      </w:r>
      <w:r w:rsidR="00576103" w:rsidRPr="00370EF8">
        <w:rPr>
          <w:rFonts w:ascii="Angsana New" w:hAnsi="Angsana New" w:cs="Angsana New"/>
          <w:lang w:val="en-US"/>
        </w:rPr>
        <w:t>484</w:t>
      </w:r>
      <w:r w:rsidRPr="00370EF8">
        <w:rPr>
          <w:rFonts w:ascii="Angsana New" w:hAnsi="Angsana New" w:cs="Angsana New"/>
          <w:cs/>
        </w:rPr>
        <w:t>.</w:t>
      </w:r>
      <w:r w:rsidR="00576103" w:rsidRPr="00370EF8">
        <w:rPr>
          <w:rFonts w:ascii="Angsana New" w:hAnsi="Angsana New" w:cs="Angsana New"/>
          <w:lang w:val="en-US"/>
        </w:rPr>
        <w:t>65</w:t>
      </w:r>
      <w:r w:rsidRPr="00370EF8">
        <w:rPr>
          <w:rFonts w:ascii="Angsana New" w:hAnsi="Angsana New" w:cs="Angsana New"/>
          <w:cs/>
        </w:rPr>
        <w:t xml:space="preserve"> ล้านบาท</w:t>
      </w:r>
      <w:r w:rsidRPr="00370EF8">
        <w:rPr>
          <w:rFonts w:ascii="Angsana New" w:hAnsi="Angsana New" w:cs="Angsana New"/>
          <w:spacing w:val="-6"/>
          <w:cs/>
        </w:rPr>
        <w:t xml:space="preserve"> </w:t>
      </w:r>
      <w:r w:rsidRPr="00370EF8">
        <w:rPr>
          <w:rFonts w:ascii="Angsana New" w:hAnsi="Angsana New" w:cs="Angsana New" w:hint="cs"/>
          <w:spacing w:val="-6"/>
          <w:cs/>
        </w:rPr>
        <w:t xml:space="preserve">และ </w:t>
      </w:r>
      <w:r w:rsidR="00576103" w:rsidRPr="00370EF8">
        <w:rPr>
          <w:rFonts w:ascii="Angsana New" w:hAnsi="Angsana New" w:cs="Angsana New"/>
          <w:spacing w:val="-6"/>
          <w:lang w:val="en-US"/>
        </w:rPr>
        <w:t>1</w:t>
      </w:r>
      <w:r w:rsidR="00A51CA1" w:rsidRPr="00370EF8">
        <w:rPr>
          <w:rFonts w:ascii="Angsana New" w:hAnsi="Angsana New" w:cs="Angsana New"/>
          <w:spacing w:val="-6"/>
          <w:lang w:val="en-US"/>
        </w:rPr>
        <w:t>,</w:t>
      </w:r>
      <w:r w:rsidR="00576103" w:rsidRPr="00370EF8">
        <w:rPr>
          <w:rFonts w:ascii="Angsana New" w:hAnsi="Angsana New" w:cs="Angsana New"/>
          <w:spacing w:val="-6"/>
          <w:lang w:val="en-US"/>
        </w:rPr>
        <w:t>614</w:t>
      </w:r>
      <w:r w:rsidR="00A51CA1" w:rsidRPr="00370EF8">
        <w:rPr>
          <w:rFonts w:ascii="Angsana New" w:hAnsi="Angsana New" w:cs="Angsana New"/>
          <w:spacing w:val="-6"/>
          <w:lang w:val="en-US"/>
        </w:rPr>
        <w:t>.</w:t>
      </w:r>
      <w:r w:rsidR="00576103" w:rsidRPr="00370EF8">
        <w:rPr>
          <w:rFonts w:ascii="Angsana New" w:hAnsi="Angsana New" w:cs="Angsana New"/>
          <w:spacing w:val="-6"/>
          <w:lang w:val="en-US"/>
        </w:rPr>
        <w:t>69</w:t>
      </w:r>
      <w:r w:rsidR="00A51CA1" w:rsidRPr="00370EF8">
        <w:rPr>
          <w:rFonts w:ascii="Angsana New" w:hAnsi="Angsana New" w:cs="Angsana New"/>
          <w:spacing w:val="-6"/>
          <w:lang w:val="en-US"/>
        </w:rPr>
        <w:t xml:space="preserve"> </w:t>
      </w:r>
      <w:r w:rsidRPr="00370EF8">
        <w:rPr>
          <w:rFonts w:ascii="Angsana New" w:hAnsi="Angsana New" w:cs="Angsana New" w:hint="cs"/>
          <w:spacing w:val="-6"/>
          <w:cs/>
        </w:rPr>
        <w:t>ล้านบาท</w:t>
      </w:r>
      <w:r w:rsidRPr="00370EF8">
        <w:rPr>
          <w:rFonts w:ascii="Angsana New" w:hAnsi="Angsana New" w:cs="Angsana New"/>
          <w:spacing w:val="-6"/>
          <w:cs/>
        </w:rPr>
        <w:t xml:space="preserve"> </w:t>
      </w:r>
      <w:r w:rsidRPr="00370EF8">
        <w:rPr>
          <w:rFonts w:ascii="Angsana New" w:hAnsi="Angsana New" w:cs="Angsana New" w:hint="cs"/>
          <w:spacing w:val="-6"/>
          <w:cs/>
        </w:rPr>
        <w:t>ตามลำดับ ซึ่งตาม</w:t>
      </w:r>
      <w:r w:rsidRPr="00370EF8">
        <w:rPr>
          <w:rFonts w:ascii="Angsana New" w:hAnsi="Angsana New" w:cs="Angsana New" w:hint="cs"/>
          <w:spacing w:val="-8"/>
          <w:cs/>
        </w:rPr>
        <w:t>สัญญาชำระ</w:t>
      </w:r>
      <w:r w:rsidR="000C4F2E">
        <w:rPr>
          <w:rFonts w:ascii="Angsana New" w:hAnsi="Angsana New" w:cs="Angsana New" w:hint="cs"/>
          <w:spacing w:val="-8"/>
          <w:cs/>
        </w:rPr>
        <w:t>หนี้</w:t>
      </w:r>
      <w:r w:rsidRPr="00370EF8">
        <w:rPr>
          <w:rFonts w:ascii="Angsana New" w:hAnsi="Angsana New" w:cs="Angsana New" w:hint="cs"/>
          <w:spacing w:val="-8"/>
          <w:cs/>
        </w:rPr>
        <w:t>คืน</w:t>
      </w:r>
      <w:r w:rsidR="000C4F2E">
        <w:rPr>
          <w:rFonts w:ascii="Angsana New" w:hAnsi="Angsana New" w:cs="Angsana New" w:hint="cs"/>
          <w:spacing w:val="-8"/>
          <w:cs/>
        </w:rPr>
        <w:t xml:space="preserve"> </w:t>
      </w:r>
      <w:r w:rsidRPr="00370EF8">
        <w:rPr>
          <w:rFonts w:ascii="Angsana New" w:hAnsi="Angsana New" w:cs="Angsana New" w:hint="cs"/>
          <w:spacing w:val="-8"/>
          <w:cs/>
        </w:rPr>
        <w:t>ยอดหนี้ดังกล่าวมีกำหนดชำระภายในวันที่</w:t>
      </w:r>
      <w:r w:rsidRPr="00370EF8">
        <w:rPr>
          <w:rFonts w:ascii="Angsana New" w:hAnsi="Angsana New" w:cs="Angsana New"/>
          <w:spacing w:val="-8"/>
          <w:cs/>
        </w:rPr>
        <w:t xml:space="preserve"> </w:t>
      </w:r>
      <w:r w:rsidR="00576103" w:rsidRPr="00370EF8">
        <w:rPr>
          <w:rFonts w:ascii="Angsana New" w:hAnsi="Angsana New" w:cs="Angsana New"/>
          <w:spacing w:val="-8"/>
          <w:lang w:val="en-US"/>
        </w:rPr>
        <w:t>30</w:t>
      </w:r>
      <w:r w:rsidRPr="00370EF8">
        <w:rPr>
          <w:rFonts w:ascii="Angsana New" w:hAnsi="Angsana New" w:cs="Angsana New"/>
          <w:spacing w:val="-8"/>
          <w:cs/>
        </w:rPr>
        <w:t xml:space="preserve"> </w:t>
      </w:r>
      <w:r w:rsidRPr="00370EF8">
        <w:rPr>
          <w:rFonts w:ascii="Angsana New" w:hAnsi="Angsana New" w:cs="Angsana New" w:hint="cs"/>
          <w:spacing w:val="-8"/>
          <w:cs/>
        </w:rPr>
        <w:t>มิถุนายน</w:t>
      </w:r>
      <w:r w:rsidRPr="00370EF8">
        <w:rPr>
          <w:rFonts w:ascii="Angsana New" w:hAnsi="Angsana New" w:cs="Angsana New"/>
          <w:spacing w:val="-8"/>
          <w:cs/>
        </w:rPr>
        <w:t xml:space="preserve"> </w:t>
      </w:r>
      <w:r w:rsidR="00576103" w:rsidRPr="00370EF8">
        <w:rPr>
          <w:rFonts w:ascii="Angsana New" w:hAnsi="Angsana New" w:cs="Angsana New"/>
          <w:spacing w:val="-8"/>
          <w:lang w:val="en-US"/>
        </w:rPr>
        <w:t>2565</w:t>
      </w:r>
      <w:r w:rsidRPr="00370EF8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="003952C4" w:rsidRPr="00370EF8">
        <w:rPr>
          <w:rFonts w:ascii="Angsana New" w:hAnsi="Angsana New" w:cs="Angsana New"/>
          <w:spacing w:val="-6"/>
          <w:lang w:val="en-US"/>
        </w:rPr>
        <w:t>(</w:t>
      </w:r>
      <w:r w:rsidR="003952C4" w:rsidRPr="00370EF8">
        <w:rPr>
          <w:rFonts w:ascii="Angsana New" w:hAnsi="Angsana New" w:cs="Angsana New" w:hint="cs"/>
          <w:spacing w:val="-6"/>
          <w:cs/>
          <w:lang w:val="en-US"/>
        </w:rPr>
        <w:t xml:space="preserve">ดูหมายเหตุข้อ </w:t>
      </w:r>
      <w:r w:rsidR="00576103" w:rsidRPr="00370EF8">
        <w:rPr>
          <w:rFonts w:ascii="Angsana New" w:hAnsi="Angsana New" w:cs="Angsana New"/>
          <w:spacing w:val="-6"/>
          <w:lang w:val="en-US"/>
        </w:rPr>
        <w:t>15</w:t>
      </w:r>
      <w:r w:rsidR="003952C4" w:rsidRPr="00370EF8">
        <w:rPr>
          <w:rFonts w:ascii="Angsana New" w:hAnsi="Angsana New" w:cs="Angsana New"/>
          <w:spacing w:val="-6"/>
          <w:lang w:val="en-US"/>
        </w:rPr>
        <w:t>)</w:t>
      </w:r>
    </w:p>
    <w:p w14:paraId="43378809" w14:textId="2505D169" w:rsidR="00C2628F" w:rsidRPr="00370EF8" w:rsidRDefault="00BF109A" w:rsidP="008F3781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370EF8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370EF8">
        <w:rPr>
          <w:rFonts w:ascii="Angsana New" w:hAnsi="Angsana New" w:cs="Angsana New" w:hint="cs"/>
          <w:spacing w:val="-6"/>
          <w:cs/>
        </w:rPr>
        <w:t xml:space="preserve"> </w:t>
      </w:r>
      <w:r w:rsidRPr="00370EF8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370EF8">
        <w:rPr>
          <w:rFonts w:ascii="Angsana New" w:hAnsi="Angsana New" w:cs="Angsana New" w:hint="cs"/>
          <w:spacing w:val="-6"/>
          <w:cs/>
        </w:rPr>
        <w:t xml:space="preserve">  </w:t>
      </w:r>
      <w:r w:rsidR="00576103" w:rsidRPr="00370EF8">
        <w:rPr>
          <w:rFonts w:ascii="Angsana New" w:hAnsi="Angsana New" w:cs="Angsana New"/>
          <w:lang w:val="en-US"/>
        </w:rPr>
        <w:t>31</w:t>
      </w:r>
      <w:r w:rsidRPr="00370EF8">
        <w:rPr>
          <w:rFonts w:ascii="Angsana New" w:hAnsi="Angsana New" w:cs="Angsana New"/>
          <w:cs/>
        </w:rPr>
        <w:t xml:space="preserve"> ตุลาคม </w:t>
      </w:r>
      <w:r w:rsidR="00576103" w:rsidRPr="00370EF8">
        <w:rPr>
          <w:rFonts w:ascii="Angsana New" w:hAnsi="Angsana New" w:cs="Angsana New"/>
          <w:lang w:val="en-US"/>
        </w:rPr>
        <w:t>2561</w:t>
      </w:r>
      <w:r w:rsidRPr="00370EF8">
        <w:rPr>
          <w:rFonts w:ascii="Angsana New" w:hAnsi="Angsana New" w:cs="Angsana New"/>
          <w:cs/>
        </w:rPr>
        <w:t xml:space="preserve"> ตามที่ก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370EF8">
        <w:rPr>
          <w:rFonts w:ascii="Angsana New" w:hAnsi="Angsana New" w:cs="Angsana New" w:hint="cs"/>
          <w:cs/>
        </w:rPr>
        <w:t>โครงการ</w:t>
      </w:r>
      <w:r w:rsidRPr="00370EF8">
        <w:rPr>
          <w:rFonts w:ascii="Angsana New" w:hAnsi="Angsana New" w:cs="Angsana New"/>
          <w:cs/>
        </w:rPr>
        <w:t>แต่ละฝ่</w:t>
      </w:r>
      <w:r w:rsidRPr="00370EF8">
        <w:rPr>
          <w:rFonts w:ascii="Angsana New" w:hAnsi="Angsana New" w:cs="Angsana New" w:hint="cs"/>
          <w:cs/>
        </w:rPr>
        <w:t>า</w:t>
      </w:r>
      <w:r w:rsidRPr="00370EF8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370EF8">
        <w:rPr>
          <w:rFonts w:ascii="Angsana New" w:hAnsi="Angsana New" w:cs="Angsana New" w:hint="cs"/>
          <w:cs/>
        </w:rPr>
        <w:t>า</w:t>
      </w:r>
      <w:r w:rsidRPr="00370EF8">
        <w:rPr>
          <w:rFonts w:ascii="Angsana New" w:hAnsi="Angsana New" w:cs="Angsana New"/>
          <w:cs/>
        </w:rPr>
        <w:t>ยตามที่</w:t>
      </w:r>
      <w:r w:rsidR="00AA1D3F" w:rsidRPr="00370EF8">
        <w:rPr>
          <w:rFonts w:ascii="Angsana New" w:hAnsi="Angsana New" w:cs="Angsana New"/>
          <w:cs/>
        </w:rPr>
        <w:t>ปรากฏใน</w:t>
      </w:r>
      <w:r w:rsidRPr="00370EF8">
        <w:rPr>
          <w:rFonts w:ascii="Angsana New" w:hAnsi="Angsana New" w:cs="Angsana New"/>
          <w:cs/>
        </w:rPr>
        <w:t>สัญญาก่อสร้าง (“วิศวกร”) ส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>หนดเวลาแล้วเสร็จของงาน (Extension of Time for Completion)โดยวิศวกรในฐานะที่เป็นผู้ชี้ขาดข้อเรียกร้อง (Claim Determi</w:t>
      </w:r>
      <w:r w:rsidR="000C4F2E">
        <w:rPr>
          <w:rFonts w:ascii="Angsana New" w:hAnsi="Angsana New" w:cs="Angsana New"/>
          <w:lang w:val="en-US"/>
        </w:rPr>
        <w:t>n</w:t>
      </w:r>
      <w:r w:rsidRPr="00370EF8">
        <w:rPr>
          <w:rFonts w:ascii="Angsana New" w:hAnsi="Angsana New" w:cs="Angsana New"/>
          <w:cs/>
        </w:rPr>
        <w:t xml:space="preserve">er) ของคู่สัญญา จะต้องชี้ขาดประเด็นดังกล่าวซึ่งจะมีผลผูกพันคู่สัญญา โดยเมื่อวันที่ </w:t>
      </w:r>
      <w:r w:rsidR="00576103" w:rsidRPr="00370EF8">
        <w:rPr>
          <w:rFonts w:ascii="Angsana New" w:hAnsi="Angsana New" w:cs="Angsana New"/>
          <w:lang w:val="en-US"/>
        </w:rPr>
        <w:t>20</w:t>
      </w:r>
      <w:r w:rsidRPr="00370EF8">
        <w:rPr>
          <w:rFonts w:ascii="Angsana New" w:hAnsi="Angsana New" w:cs="Angsana New"/>
          <w:cs/>
        </w:rPr>
        <w:t xml:space="preserve"> เมษายน </w:t>
      </w:r>
      <w:r w:rsidR="00576103" w:rsidRPr="00370EF8">
        <w:rPr>
          <w:rFonts w:ascii="Angsana New" w:hAnsi="Angsana New" w:cs="Angsana New"/>
          <w:lang w:val="en-US"/>
        </w:rPr>
        <w:t>2566</w:t>
      </w:r>
      <w:r w:rsidRPr="00370EF8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370EF8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กล่าวคือวันที่</w:t>
      </w:r>
      <w:r w:rsidRPr="00370EF8">
        <w:rPr>
          <w:rFonts w:ascii="Angsana New" w:hAnsi="Angsana New" w:cs="Angsana New"/>
          <w:cs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31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ตุลาคม</w:t>
      </w:r>
      <w:r w:rsidRPr="00370EF8">
        <w:rPr>
          <w:rFonts w:ascii="Angsana New" w:hAnsi="Angsana New" w:cs="Angsana New"/>
          <w:cs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2561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และผู้รับเหมาโครงการไม่สามารถปฏิบัติตามที่ระบุไว้ในสัญญาก่อสร้าง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370EF8">
        <w:rPr>
          <w:rFonts w:ascii="Angsana New" w:hAnsi="Angsana New" w:cs="Angsana New"/>
          <w:cs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5</w:t>
      </w:r>
      <w:r w:rsidRPr="00370EF8">
        <w:rPr>
          <w:rFonts w:ascii="Angsana New" w:hAnsi="Angsana New" w:cs="Angsana New"/>
          <w:cs/>
        </w:rPr>
        <w:t>,</w:t>
      </w:r>
      <w:r w:rsidR="00576103" w:rsidRPr="00370EF8">
        <w:rPr>
          <w:rFonts w:ascii="Angsana New" w:hAnsi="Angsana New" w:cs="Angsana New"/>
          <w:lang w:val="en-US"/>
        </w:rPr>
        <w:t>380</w:t>
      </w:r>
      <w:r w:rsidRPr="00370EF8">
        <w:rPr>
          <w:rFonts w:ascii="Angsana New" w:hAnsi="Angsana New" w:cs="Angsana New"/>
          <w:cs/>
        </w:rPr>
        <w:t>.</w:t>
      </w:r>
      <w:r w:rsidR="00576103" w:rsidRPr="00370EF8">
        <w:rPr>
          <w:rFonts w:ascii="Angsana New" w:hAnsi="Angsana New" w:cs="Angsana New"/>
          <w:lang w:val="en-US"/>
        </w:rPr>
        <w:t>22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ล้านบาท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  <w:r w:rsidRPr="00370EF8">
        <w:rPr>
          <w:rFonts w:ascii="Angsana New" w:hAnsi="Angsana New" w:cs="Angsana New"/>
        </w:rPr>
        <w:t xml:space="preserve"> </w:t>
      </w:r>
      <w:r w:rsidRPr="00370EF8">
        <w:rPr>
          <w:rFonts w:ascii="Angsana New" w:hAnsi="Angsana New" w:cs="Angsana New"/>
          <w:cs/>
        </w:rPr>
        <w:t>และค่าความเสียหายจากความล่าช้าจะดำเนินต่อจนถึงวันที่งานก่อสร้างแล้วเสร็จ</w:t>
      </w:r>
      <w:r w:rsidR="00AA1D3F" w:rsidRPr="00370EF8">
        <w:rPr>
          <w:rFonts w:ascii="Angsana New" w:hAnsi="Angsana New" w:cs="Angsana New"/>
          <w:spacing w:val="4"/>
          <w:cs/>
        </w:rPr>
        <w:t>พร้อมใช้งาน</w:t>
      </w:r>
      <w:r w:rsidRPr="00370EF8">
        <w:rPr>
          <w:rFonts w:ascii="Angsana New" w:hAnsi="Angsana New" w:cs="Angsana New"/>
          <w:cs/>
        </w:rPr>
        <w:t xml:space="preserve"> (</w:t>
      </w:r>
      <w:r w:rsidRPr="00370EF8">
        <w:rPr>
          <w:rFonts w:ascii="Angsana New" w:hAnsi="Angsana New" w:cs="Angsana New"/>
        </w:rPr>
        <w:t>Practical Completion</w:t>
      </w:r>
      <w:r w:rsidR="00B11792" w:rsidRPr="00370EF8">
        <w:rPr>
          <w:rFonts w:ascii="Angsana New" w:hAnsi="Angsana New" w:cs="Angsana New"/>
        </w:rPr>
        <w:t>)</w:t>
      </w:r>
      <w:r w:rsidR="00E86D9F" w:rsidRPr="00370EF8">
        <w:rPr>
          <w:rFonts w:ascii="Angsana New" w:hAnsi="Angsana New" w:cs="Angsana New" w:hint="cs"/>
          <w:cs/>
        </w:rPr>
        <w:t xml:space="preserve"> </w:t>
      </w:r>
    </w:p>
    <w:p w14:paraId="7EE21700" w14:textId="4F0FDED8" w:rsidR="00BF109A" w:rsidRPr="00370EF8" w:rsidRDefault="00BF109A" w:rsidP="008F3781">
      <w:pPr>
        <w:spacing w:after="240"/>
        <w:ind w:left="1267"/>
        <w:jc w:val="thaiDistribute"/>
        <w:rPr>
          <w:rFonts w:ascii="Angsana New" w:hAnsi="Angsana New" w:cs="Angsana New"/>
          <w:lang w:val="en-US"/>
        </w:rPr>
      </w:pPr>
      <w:r w:rsidRPr="00370EF8">
        <w:rPr>
          <w:rFonts w:ascii="Angsana New" w:hAnsi="Angsana New" w:cs="Angsana New"/>
          <w:spacing w:val="4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</w:t>
      </w:r>
      <w:r w:rsidRPr="00370EF8">
        <w:rPr>
          <w:rFonts w:ascii="Angsana New" w:hAnsi="Angsana New" w:cs="Angsana New"/>
          <w:cs/>
        </w:rPr>
        <w:t>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>นวนรวมของ</w:t>
      </w:r>
      <w:r w:rsidRPr="00370EF8">
        <w:rPr>
          <w:rFonts w:ascii="Angsana New" w:hAnsi="Angsana New" w:cs="Angsana New" w:hint="cs"/>
          <w:cs/>
        </w:rPr>
        <w:t>เจ้า</w:t>
      </w:r>
      <w:r w:rsidRPr="00370EF8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576103" w:rsidRPr="00370EF8">
        <w:rPr>
          <w:rFonts w:ascii="Angsana New" w:hAnsi="Angsana New" w:cs="Angsana New"/>
          <w:lang w:val="en-US"/>
        </w:rPr>
        <w:t>205</w:t>
      </w:r>
      <w:r w:rsidRPr="00370EF8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1F4E0DAF" w14:textId="145285C5" w:rsidR="00FE44BC" w:rsidRPr="00370EF8" w:rsidRDefault="00BF109A" w:rsidP="008F3781">
      <w:pPr>
        <w:spacing w:after="12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370EF8">
        <w:rPr>
          <w:rFonts w:ascii="Angsana New" w:hAnsi="Angsana New" w:cs="Angsana New"/>
          <w:cs/>
          <w:lang w:val="en-US"/>
        </w:rPr>
        <w:t>ปัจจุบันผู้รับเหมาโครงการ บริษัทและบริษัทย่อยอย</w:t>
      </w:r>
      <w:r w:rsidRPr="00370EF8">
        <w:rPr>
          <w:rFonts w:ascii="Angsana New" w:hAnsi="Angsana New" w:cs="Angsana New" w:hint="cs"/>
          <w:cs/>
          <w:lang w:val="en-US"/>
        </w:rPr>
        <w:t>ู่ระ</w:t>
      </w:r>
      <w:r w:rsidRPr="00370EF8">
        <w:rPr>
          <w:rFonts w:ascii="Angsana New" w:hAnsi="Angsana New" w:cs="Angsana New"/>
          <w:cs/>
          <w:lang w:val="en-US"/>
        </w:rPr>
        <w:t>หว่างการด</w:t>
      </w:r>
      <w:r w:rsidRPr="00370EF8">
        <w:rPr>
          <w:rFonts w:ascii="Angsana New" w:hAnsi="Angsana New" w:cs="Angsana New" w:hint="cs"/>
          <w:cs/>
          <w:lang w:val="en-US"/>
        </w:rPr>
        <w:t>ำ</w:t>
      </w:r>
      <w:r w:rsidRPr="00370EF8">
        <w:rPr>
          <w:rFonts w:ascii="Angsana New" w:hAnsi="Angsana New" w:cs="Angsana New"/>
          <w:cs/>
          <w:lang w:val="en-US"/>
        </w:rPr>
        <w:t>เนินคดีทางกฎหมายและการด</w:t>
      </w:r>
      <w:r w:rsidRPr="00370EF8">
        <w:rPr>
          <w:rFonts w:ascii="Angsana New" w:hAnsi="Angsana New" w:cs="Angsana New" w:hint="cs"/>
          <w:cs/>
          <w:lang w:val="en-US"/>
        </w:rPr>
        <w:t>ำ</w:t>
      </w:r>
      <w:r w:rsidRPr="00370EF8">
        <w:rPr>
          <w:rFonts w:ascii="Angsana New" w:hAnsi="Angsana New" w:cs="Angsana New"/>
          <w:cs/>
          <w:lang w:val="en-US"/>
        </w:rPr>
        <w:t>เนินการระงับข้อพิพาทด้วยวิธีการทางอนุญาโตตุลาการที่เกี่ยวข้องกับการผิดสัญญาก่อสร้างและสัญญาอื่น</w:t>
      </w:r>
      <w:r w:rsidRPr="00370EF8">
        <w:rPr>
          <w:rFonts w:ascii="Angsana New" w:hAnsi="Angsana New" w:cs="Angsana New" w:hint="cs"/>
          <w:cs/>
          <w:lang w:val="en-US"/>
        </w:rPr>
        <w:t>ๆ</w:t>
      </w:r>
      <w:r w:rsidRPr="00370EF8">
        <w:rPr>
          <w:rFonts w:ascii="Angsana New" w:hAnsi="Angsana New" w:cs="Angsana New"/>
          <w:cs/>
          <w:lang w:val="en-US"/>
        </w:rPr>
        <w:t>ที่เกี่ยวข้อง (ดูหมายเหตุข้อ</w:t>
      </w:r>
      <w:r w:rsidRPr="00370EF8">
        <w:rPr>
          <w:rFonts w:ascii="Angsana New" w:hAnsi="Angsana New" w:cs="Angsana New"/>
          <w:lang w:val="en-US"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24</w:t>
      </w:r>
      <w:r w:rsidRPr="00370EF8">
        <w:rPr>
          <w:rFonts w:ascii="Angsana New" w:hAnsi="Angsana New"/>
          <w:lang w:val="en-US"/>
        </w:rPr>
        <w:t>.</w:t>
      </w:r>
      <w:r w:rsidR="00576103" w:rsidRPr="00370EF8">
        <w:rPr>
          <w:rFonts w:ascii="Angsana New" w:hAnsi="Angsana New" w:cs="Angsana New"/>
          <w:lang w:val="en-US"/>
        </w:rPr>
        <w:t>2</w:t>
      </w:r>
      <w:r w:rsidRPr="00370EF8">
        <w:rPr>
          <w:rFonts w:ascii="Angsana New" w:hAnsi="Angsana New"/>
          <w:lang w:val="en-US"/>
        </w:rPr>
        <w:t xml:space="preserve">) </w:t>
      </w:r>
      <w:r w:rsidRPr="00370EF8">
        <w:rPr>
          <w:rFonts w:ascii="Angsana New" w:hAnsi="Angsana New" w:cs="Angsana New"/>
          <w:cs/>
          <w:lang w:val="en-US"/>
        </w:rPr>
        <w:t>ทั้งนี้ผู้บริหารของกลุ่มบริษัท</w:t>
      </w:r>
      <w:r w:rsidRPr="00370EF8">
        <w:rPr>
          <w:rFonts w:ascii="Angsana New" w:hAnsi="Angsana New" w:cs="Angsana New" w:hint="cs"/>
          <w:cs/>
          <w:lang w:val="en-US"/>
        </w:rPr>
        <w:t>และบริษัทเชื่อ</w:t>
      </w:r>
      <w:r w:rsidRPr="00370EF8">
        <w:rPr>
          <w:rFonts w:ascii="Angsana New" w:hAnsi="Angsana New" w:cs="Angsana New"/>
          <w:cs/>
          <w:lang w:val="en-US"/>
        </w:rPr>
        <w:t>ว่าคดีความฟ้องร้องและข้อพิพาทกับผู้รับเหมาโครงการ</w:t>
      </w:r>
      <w:r w:rsidRPr="00370EF8">
        <w:rPr>
          <w:rFonts w:ascii="Angsana New" w:hAnsi="Angsana New" w:cs="Angsana New" w:hint="cs"/>
          <w:cs/>
          <w:lang w:val="en-US"/>
        </w:rPr>
        <w:t>จะ</w:t>
      </w:r>
      <w:r w:rsidRPr="00370EF8">
        <w:rPr>
          <w:rFonts w:ascii="Angsana New" w:hAnsi="Angsana New" w:cs="Angsana New"/>
          <w:cs/>
          <w:lang w:val="en-US"/>
        </w:rPr>
        <w:t>ไม่มีผลกระทบ</w:t>
      </w:r>
      <w:r w:rsidR="00AA65BC" w:rsidRPr="00370EF8">
        <w:rPr>
          <w:rFonts w:ascii="Angsana New" w:hAnsi="Angsana New" w:cs="Angsana New" w:hint="cs"/>
          <w:cs/>
          <w:lang w:val="en-US"/>
        </w:rPr>
        <w:t>อย่างมีสาระสำคัญ</w:t>
      </w:r>
      <w:r w:rsidRPr="00370EF8">
        <w:rPr>
          <w:rFonts w:ascii="Angsana New" w:hAnsi="Angsana New" w:cs="Angsana New"/>
          <w:cs/>
          <w:lang w:val="en-US"/>
        </w:rPr>
        <w:t>ต่อการด</w:t>
      </w:r>
      <w:r w:rsidRPr="00370EF8">
        <w:rPr>
          <w:rFonts w:ascii="Angsana New" w:hAnsi="Angsana New" w:cs="Angsana New" w:hint="cs"/>
          <w:cs/>
          <w:lang w:val="en-US"/>
        </w:rPr>
        <w:t>ำ</w:t>
      </w:r>
      <w:r w:rsidRPr="00370EF8">
        <w:rPr>
          <w:rFonts w:ascii="Angsana New" w:hAnsi="Angsana New" w:cs="Angsana New"/>
          <w:cs/>
          <w:lang w:val="en-US"/>
        </w:rPr>
        <w:t>เนินงานต่อเนื่องของกลุ่มบริษัท</w:t>
      </w:r>
      <w:r w:rsidRPr="00370EF8">
        <w:rPr>
          <w:rFonts w:ascii="Angsana New" w:hAnsi="Angsana New" w:cs="Angsana New" w:hint="cs"/>
          <w:cs/>
          <w:lang w:val="en-US"/>
        </w:rPr>
        <w:t>และบริษัท</w:t>
      </w:r>
      <w:r w:rsidR="00FE44BC" w:rsidRPr="00370EF8">
        <w:rPr>
          <w:rFonts w:ascii="Angsana New" w:hAnsi="Angsana New" w:cs="Angsana New"/>
          <w:cs/>
          <w:lang w:val="en-US"/>
        </w:rPr>
        <w:br w:type="page"/>
      </w:r>
    </w:p>
    <w:p w14:paraId="30939A1A" w14:textId="72FEB053" w:rsidR="00BF109A" w:rsidRPr="00370EF8" w:rsidRDefault="00862ABA" w:rsidP="008F3781">
      <w:pPr>
        <w:spacing w:after="240" w:line="420" w:lineRule="exact"/>
        <w:ind w:left="1260" w:right="158"/>
        <w:jc w:val="thaiDistribute"/>
        <w:rPr>
          <w:rFonts w:ascii="Angsana New" w:hAnsi="Angsana New" w:cs="Angsana New"/>
          <w:lang w:val="en-US"/>
        </w:rPr>
      </w:pPr>
      <w:r w:rsidRPr="00862ABA">
        <w:rPr>
          <w:rFonts w:ascii="Angsana New" w:hAnsi="Angsana New" w:cs="Angsana New"/>
          <w:spacing w:val="-6"/>
          <w:cs/>
          <w:lang w:val="en-US"/>
        </w:rPr>
        <w:lastRenderedPageBreak/>
        <w:t xml:space="preserve">นอกจากนี้ บริษัทมีแผนบริหารจัดการสำหรับหุ้นกู้ที่ถึงกำหนดชำระภายในหนึ่งปี (ดูหมายเหตุข้อ </w:t>
      </w:r>
      <w:r w:rsidRPr="00862ABA">
        <w:rPr>
          <w:rFonts w:ascii="Angsana New" w:hAnsi="Angsana New" w:cs="Angsana New"/>
          <w:spacing w:val="-6"/>
          <w:lang w:val="en-US"/>
        </w:rPr>
        <w:t>17</w:t>
      </w:r>
      <w:r w:rsidRPr="00862ABA">
        <w:rPr>
          <w:rFonts w:ascii="Angsana New" w:hAnsi="Angsana New" w:cs="Angsana New"/>
          <w:spacing w:val="-6"/>
          <w:cs/>
          <w:lang w:val="en-US"/>
        </w:rPr>
        <w:t>) และกลุ่มบริษัท</w:t>
      </w:r>
      <w:r w:rsidR="00BF109A" w:rsidRPr="00370EF8">
        <w:rPr>
          <w:rFonts w:ascii="Angsana New" w:hAnsi="Angsana New" w:cs="Angsana New" w:hint="cs"/>
          <w:cs/>
          <w:lang w:val="en-US"/>
        </w:rPr>
        <w:t>ยังมีแผนธุรกิจใหม่สำหรับโรงเรียนนานาชาติ ซึ่ง</w:t>
      </w:r>
      <w:r w:rsidR="00EE40E8" w:rsidRPr="00370EF8">
        <w:rPr>
          <w:rFonts w:ascii="Angsana New" w:hAnsi="Angsana New" w:cs="Angsana New" w:hint="cs"/>
          <w:cs/>
          <w:lang w:val="en-US"/>
        </w:rPr>
        <w:t>กำลัง</w:t>
      </w:r>
      <w:r w:rsidR="00BF109A" w:rsidRPr="00370EF8">
        <w:rPr>
          <w:rFonts w:ascii="Angsana New" w:hAnsi="Angsana New" w:cs="Angsana New" w:hint="cs"/>
          <w:cs/>
          <w:lang w:val="en-US"/>
        </w:rPr>
        <w:t>จะเปิดดำเนินการใน</w:t>
      </w:r>
      <w:r w:rsidR="00AC7199" w:rsidRPr="00370EF8">
        <w:rPr>
          <w:rFonts w:ascii="Angsana New" w:hAnsi="Angsana New" w:cs="Angsana New" w:hint="cs"/>
          <w:cs/>
          <w:lang w:val="en-US"/>
        </w:rPr>
        <w:t>เดือนสิงหาคม</w:t>
      </w:r>
      <w:r w:rsidR="00BF109A" w:rsidRPr="00370EF8">
        <w:rPr>
          <w:rFonts w:ascii="Angsana New" w:hAnsi="Angsana New" w:cs="Angsana New" w:hint="cs"/>
          <w:cs/>
          <w:lang w:val="en-US"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2569</w:t>
      </w:r>
      <w:r w:rsidR="00BF109A" w:rsidRPr="00370EF8">
        <w:rPr>
          <w:rFonts w:ascii="Angsana New" w:hAnsi="Angsana New" w:cs="Angsana New"/>
          <w:lang w:val="en-US"/>
        </w:rPr>
        <w:t xml:space="preserve"> </w:t>
      </w:r>
    </w:p>
    <w:p w14:paraId="4612C213" w14:textId="77777777" w:rsidR="00BF109A" w:rsidRPr="00370EF8" w:rsidRDefault="00BF109A" w:rsidP="008F3781">
      <w:pPr>
        <w:spacing w:after="36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370EF8">
        <w:rPr>
          <w:rFonts w:ascii="Angsana New" w:hAnsi="Angsana New" w:cs="Angsana New"/>
          <w:cs/>
          <w:lang w:val="en-US"/>
        </w:rPr>
        <w:t>จากการประเมินของผู้บริหารเกี่ยวกับความสามารถในการดำเนินงานต่อเนื่องของกลุ่มบริษัทและบริษัทตามที่ได้กล่าวมาข้างต้น ผู้บริหารของกลุ่มบริษัทและบริษัทเห็นว่าการจัดทำ</w:t>
      </w:r>
      <w:r w:rsidRPr="00370EF8">
        <w:rPr>
          <w:rFonts w:ascii="Angsana New" w:hAnsi="Angsana New" w:cs="Angsana New"/>
          <w:lang w:val="en-US"/>
        </w:rPr>
        <w:t xml:space="preserve">          </w:t>
      </w:r>
      <w:r w:rsidRPr="00370EF8">
        <w:rPr>
          <w:rFonts w:ascii="Angsana New" w:hAnsi="Angsana New" w:cs="Angsana New"/>
          <w:cs/>
          <w:lang w:val="en-US"/>
        </w:rPr>
        <w:t>งบการเงินโดยใช้เกณฑ์การดำเนินงานต่อเนื่องนั้นยังคงเหมาะสม</w:t>
      </w:r>
    </w:p>
    <w:p w14:paraId="1EC71BB8" w14:textId="6594EE87" w:rsidR="00C32BB7" w:rsidRPr="00370EF8" w:rsidRDefault="00576103" w:rsidP="008F3781">
      <w:pPr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t>2</w:t>
      </w:r>
      <w:r w:rsidR="00C32BB7" w:rsidRPr="00370EF8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048C" w:rsidRPr="00370EF8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C32BB7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เกณฑ์การจัดทำและนำเสนองบการเงิน</w:t>
      </w:r>
      <w:r w:rsidR="00185335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ระหว่างกาลรวมและงบการเงินระหว่างกาลเฉพาะกิจการ</w:t>
      </w:r>
    </w:p>
    <w:p w14:paraId="577F26A0" w14:textId="59ED98A2" w:rsidR="00315033" w:rsidRPr="00370EF8" w:rsidRDefault="00576103" w:rsidP="008F3781">
      <w:pPr>
        <w:spacing w:after="240"/>
        <w:ind w:left="1080" w:hanging="54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370EF8">
        <w:rPr>
          <w:rFonts w:asciiTheme="majorBidi" w:hAnsiTheme="majorBidi" w:cstheme="majorBidi"/>
          <w:lang w:val="en-US"/>
        </w:rPr>
        <w:t>2</w:t>
      </w:r>
      <w:r w:rsidR="00A24C00" w:rsidRPr="00370EF8">
        <w:rPr>
          <w:rFonts w:asciiTheme="majorBidi" w:hAnsiTheme="majorBidi" w:cstheme="majorBidi"/>
          <w:cs/>
        </w:rPr>
        <w:t>.</w:t>
      </w:r>
      <w:r w:rsidRPr="00370EF8">
        <w:rPr>
          <w:rFonts w:asciiTheme="majorBidi" w:hAnsiTheme="majorBidi" w:cstheme="majorBidi"/>
          <w:lang w:val="en-US"/>
        </w:rPr>
        <w:t>1</w:t>
      </w:r>
      <w:r w:rsidR="00A24C00" w:rsidRPr="00370EF8">
        <w:rPr>
          <w:rFonts w:asciiTheme="majorBidi" w:hAnsiTheme="majorBidi" w:cstheme="majorBidi"/>
          <w:cs/>
          <w:lang w:val="en-US"/>
        </w:rPr>
        <w:tab/>
      </w:r>
      <w:r w:rsidR="00430DCD" w:rsidRPr="00370EF8">
        <w:rPr>
          <w:rFonts w:asciiTheme="majorBidi" w:hAnsiTheme="majorBidi" w:cstheme="majorBidi"/>
          <w:b/>
          <w:spacing w:val="-4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370EF8">
        <w:rPr>
          <w:rFonts w:asciiTheme="majorBidi" w:hAnsiTheme="majorBidi" w:cstheme="majorBidi"/>
          <w:bCs/>
          <w:spacing w:val="-4"/>
          <w:lang w:val="en-US"/>
        </w:rPr>
        <w:t>34</w:t>
      </w:r>
      <w:r w:rsidR="00430DCD" w:rsidRPr="00370EF8">
        <w:rPr>
          <w:rFonts w:asciiTheme="majorBidi" w:hAnsiTheme="majorBidi" w:cstheme="majorBidi"/>
          <w:b/>
          <w:spacing w:val="-4"/>
          <w:cs/>
          <w:lang w:val="en-US"/>
        </w:rPr>
        <w:t xml:space="preserve"> เรื่อง “การรายงานทางการเงินระหว่างกาล” และวิธีปฏิบัติ</w:t>
      </w:r>
      <w:r w:rsidR="00430DCD" w:rsidRPr="00370EF8">
        <w:rPr>
          <w:rFonts w:asciiTheme="majorBidi" w:hAnsiTheme="majorBidi" w:cstheme="majorBidi"/>
          <w:b/>
          <w:spacing w:val="-6"/>
          <w:cs/>
          <w:lang w:val="en-US"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30DCD" w:rsidRPr="00370EF8">
        <w:rPr>
          <w:rFonts w:asciiTheme="majorBidi" w:hAnsiTheme="majorBidi" w:cstheme="majorBidi"/>
          <w:b/>
          <w:spacing w:val="-4"/>
          <w:cs/>
          <w:lang w:val="en-US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</w:t>
      </w:r>
    </w:p>
    <w:p w14:paraId="43F9BE96" w14:textId="7828B955" w:rsidR="00315033" w:rsidRPr="00370EF8" w:rsidRDefault="00315033" w:rsidP="008F3781">
      <w:pPr>
        <w:spacing w:after="240"/>
        <w:ind w:left="1080" w:hanging="45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370EF8">
        <w:rPr>
          <w:rFonts w:asciiTheme="majorBidi" w:hAnsiTheme="majorBidi" w:cstheme="majorBidi"/>
          <w:b/>
          <w:spacing w:val="-4"/>
          <w:lang w:val="en-US"/>
        </w:rPr>
        <w:tab/>
      </w:r>
      <w:r w:rsidR="00E83D28" w:rsidRPr="00370EF8">
        <w:rPr>
          <w:rFonts w:asciiTheme="majorBidi" w:hAnsiTheme="majorBidi" w:cstheme="majorBidi"/>
          <w:b/>
          <w:spacing w:val="-4"/>
          <w:cs/>
          <w:lang w:val="en-US"/>
        </w:rPr>
        <w:t>งบการเงินระหว่างกาลรวมและงบการเงินระหว่างกาลเฉพาะกิจการ</w:t>
      </w:r>
      <w:r w:rsidRPr="00370EF8">
        <w:rPr>
          <w:rFonts w:asciiTheme="majorBidi" w:hAnsiTheme="majorBidi" w:cstheme="majorBidi"/>
          <w:b/>
          <w:spacing w:val="-4"/>
          <w:cs/>
          <w:lang w:val="en-US"/>
        </w:rPr>
        <w:t>ฉบับภาษาอังกฤษจัดทำขึ้นจากงบการเงินตามกฎหมายที่เป็น</w:t>
      </w:r>
      <w:r w:rsidRPr="00370EF8">
        <w:rPr>
          <w:rFonts w:asciiTheme="majorBidi" w:hAnsiTheme="majorBidi" w:cstheme="majorBidi"/>
          <w:b/>
          <w:spacing w:val="-12"/>
          <w:cs/>
          <w:lang w:val="en-US"/>
        </w:rPr>
        <w:t>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83D28" w:rsidRPr="00370EF8">
        <w:rPr>
          <w:rFonts w:asciiTheme="majorBidi" w:hAnsiTheme="majorBidi" w:cstheme="majorBidi"/>
          <w:b/>
          <w:spacing w:val="-4"/>
          <w:cs/>
          <w:lang w:val="en-US"/>
        </w:rPr>
        <w:t>งบการเงินระหว่างกาลรวมและงบการเงินระหว่างกาลเฉพาะกิจการ</w:t>
      </w:r>
      <w:r w:rsidRPr="00370EF8">
        <w:rPr>
          <w:rFonts w:asciiTheme="majorBidi" w:hAnsiTheme="majorBidi" w:cstheme="majorBidi"/>
          <w:b/>
          <w:spacing w:val="-4"/>
          <w:cs/>
          <w:lang w:val="en-US"/>
        </w:rPr>
        <w:t>ที่เป็นภาษาไทยเป็นหลัก</w:t>
      </w:r>
    </w:p>
    <w:p w14:paraId="5F116100" w14:textId="6C2C31BE" w:rsidR="00363F77" w:rsidRPr="00370EF8" w:rsidRDefault="00576103" w:rsidP="008F3781">
      <w:pPr>
        <w:spacing w:after="240"/>
        <w:ind w:left="1080" w:hanging="540"/>
        <w:jc w:val="thaiDistribute"/>
        <w:rPr>
          <w:rFonts w:asciiTheme="majorBidi" w:hAnsiTheme="majorBidi" w:cstheme="majorBidi"/>
          <w:lang w:val="en-GB"/>
        </w:rPr>
      </w:pPr>
      <w:r w:rsidRPr="00370EF8">
        <w:rPr>
          <w:rFonts w:asciiTheme="majorBidi" w:hAnsiTheme="majorBidi" w:cstheme="majorBidi"/>
          <w:lang w:val="en-US"/>
        </w:rPr>
        <w:t>2</w:t>
      </w:r>
      <w:r w:rsidR="009D1612" w:rsidRPr="00370EF8">
        <w:rPr>
          <w:rFonts w:asciiTheme="majorBidi" w:hAnsiTheme="majorBidi" w:cstheme="majorBidi"/>
          <w:cs/>
        </w:rPr>
        <w:t>.</w:t>
      </w:r>
      <w:r w:rsidRPr="00370EF8">
        <w:rPr>
          <w:rFonts w:asciiTheme="majorBidi" w:hAnsiTheme="majorBidi" w:cstheme="majorBidi"/>
          <w:lang w:val="en-US"/>
        </w:rPr>
        <w:t>2</w:t>
      </w:r>
      <w:r w:rsidR="009D1612" w:rsidRPr="00370EF8">
        <w:rPr>
          <w:rFonts w:asciiTheme="majorBidi" w:hAnsiTheme="majorBidi" w:cstheme="majorBidi"/>
          <w:cs/>
        </w:rPr>
        <w:tab/>
        <w:t>งบฐานะ</w:t>
      </w:r>
      <w:r w:rsidR="009D1612" w:rsidRPr="00370EF8">
        <w:rPr>
          <w:rFonts w:asciiTheme="majorBidi" w:hAnsiTheme="majorBidi" w:cstheme="majorBidi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370EF8">
        <w:rPr>
          <w:rFonts w:asciiTheme="majorBidi" w:hAnsiTheme="majorBidi" w:cstheme="majorBidi"/>
          <w:lang w:val="en-US"/>
        </w:rPr>
        <w:t>31</w:t>
      </w:r>
      <w:r w:rsidR="00E23770" w:rsidRPr="00370EF8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370EF8">
        <w:rPr>
          <w:rFonts w:asciiTheme="majorBidi" w:hAnsiTheme="majorBidi" w:cstheme="majorBidi"/>
          <w:lang w:val="en-US"/>
        </w:rPr>
        <w:t>2568</w:t>
      </w:r>
      <w:r w:rsidR="00173FE8" w:rsidRPr="00370EF8">
        <w:rPr>
          <w:rFonts w:asciiTheme="majorBidi" w:hAnsiTheme="majorBidi" w:cstheme="majorBidi"/>
          <w:lang w:val="en-US"/>
        </w:rPr>
        <w:t xml:space="preserve"> </w:t>
      </w:r>
      <w:r w:rsidR="009D1612" w:rsidRPr="00370EF8">
        <w:rPr>
          <w:rFonts w:asciiTheme="majorBidi" w:hAnsiTheme="majorBidi" w:cstheme="majorBidi"/>
          <w:cs/>
          <w:lang w:val="en-GB"/>
        </w:rPr>
        <w:t>ซึ่ง</w:t>
      </w:r>
      <w:r w:rsidR="009D1612" w:rsidRPr="00370EF8">
        <w:rPr>
          <w:rFonts w:asciiTheme="majorBidi" w:hAnsiTheme="majorBidi" w:cstheme="majorBidi"/>
          <w:spacing w:val="-10"/>
          <w:cs/>
          <w:lang w:val="en-GB"/>
        </w:rPr>
        <w:t>นำมาแสดงเปรียบเทียบได้มาจากงบการเงินรวมและงบการเงินเฉพาะกิจการสำหรับปีสิ้น</w:t>
      </w:r>
      <w:r w:rsidR="005E0B20" w:rsidRPr="00370EF8">
        <w:rPr>
          <w:rFonts w:asciiTheme="majorBidi" w:hAnsiTheme="majorBidi" w:cstheme="majorBidi"/>
          <w:spacing w:val="-10"/>
          <w:cs/>
          <w:lang w:val="en-GB"/>
        </w:rPr>
        <w:t>สุดวัน</w:t>
      </w:r>
      <w:r w:rsidR="005E0B20" w:rsidRPr="00370EF8">
        <w:rPr>
          <w:rFonts w:asciiTheme="majorBidi" w:hAnsiTheme="majorBidi" w:cstheme="majorBidi"/>
          <w:cs/>
          <w:lang w:val="en-GB"/>
        </w:rPr>
        <w:t>เดียวกันซึ่งได้ตรวจสอบแล้ว</w:t>
      </w:r>
    </w:p>
    <w:p w14:paraId="7AF7B1DF" w14:textId="40083039" w:rsidR="007239AC" w:rsidRPr="00370EF8" w:rsidRDefault="00576103" w:rsidP="008F3781">
      <w:pPr>
        <w:spacing w:after="240"/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spacing w:val="4"/>
          <w:lang w:val="en-US"/>
        </w:rPr>
        <w:t>2</w:t>
      </w:r>
      <w:r w:rsidR="00245F2F" w:rsidRPr="00370EF8">
        <w:rPr>
          <w:rFonts w:asciiTheme="majorBidi" w:hAnsiTheme="majorBidi" w:cstheme="majorBidi"/>
          <w:spacing w:val="4"/>
          <w:lang w:val="en-US"/>
        </w:rPr>
        <w:t>.</w:t>
      </w:r>
      <w:r w:rsidRPr="00370EF8">
        <w:rPr>
          <w:rFonts w:asciiTheme="majorBidi" w:hAnsiTheme="majorBidi" w:cstheme="majorBidi"/>
          <w:spacing w:val="4"/>
          <w:lang w:val="en-US"/>
        </w:rPr>
        <w:t>3</w:t>
      </w:r>
      <w:r w:rsidR="00245F2F" w:rsidRPr="00370EF8">
        <w:rPr>
          <w:rFonts w:asciiTheme="majorBidi" w:hAnsiTheme="majorBidi" w:cstheme="majorBidi"/>
          <w:spacing w:val="4"/>
          <w:lang w:val="en-US"/>
        </w:rPr>
        <w:tab/>
      </w:r>
      <w:r w:rsidR="00345921" w:rsidRPr="00370EF8">
        <w:rPr>
          <w:rFonts w:asciiTheme="majorBidi" w:hAnsiTheme="majorBidi" w:cstheme="majorBidi"/>
          <w:spacing w:val="4"/>
          <w:cs/>
        </w:rPr>
        <w:t>ผลการดำเนินงานซึ่งยังไม่ได้ตรวจสอบที่ปรากฏในงวดสามเดือน</w:t>
      </w:r>
      <w:r w:rsidR="00C41B54" w:rsidRPr="00370EF8">
        <w:rPr>
          <w:rFonts w:asciiTheme="majorBidi" w:hAnsiTheme="majorBidi" w:cstheme="majorBidi" w:hint="cs"/>
          <w:spacing w:val="4"/>
          <w:cs/>
        </w:rPr>
        <w:t>และงวดหกเดือน</w:t>
      </w:r>
      <w:r w:rsidR="00345921" w:rsidRPr="00370EF8">
        <w:rPr>
          <w:rFonts w:asciiTheme="majorBidi" w:hAnsiTheme="majorBidi" w:cstheme="majorBidi"/>
          <w:spacing w:val="4"/>
          <w:cs/>
        </w:rPr>
        <w:t xml:space="preserve">สิ้นสุดวันที่ </w:t>
      </w:r>
      <w:r w:rsidRPr="00370EF8">
        <w:rPr>
          <w:rFonts w:asciiTheme="majorBidi" w:hAnsiTheme="majorBidi" w:cstheme="majorBidi"/>
          <w:spacing w:val="4"/>
          <w:lang w:val="en-US"/>
        </w:rPr>
        <w:t>30</w:t>
      </w:r>
      <w:r w:rsidR="00A75B77" w:rsidRPr="00370EF8">
        <w:rPr>
          <w:rFonts w:asciiTheme="majorBidi" w:hAnsiTheme="majorBidi" w:cstheme="majorBidi"/>
          <w:spacing w:val="4"/>
          <w:lang w:val="en-US"/>
        </w:rPr>
        <w:t xml:space="preserve"> </w:t>
      </w:r>
      <w:r w:rsidR="006F411B" w:rsidRPr="00370EF8">
        <w:rPr>
          <w:rFonts w:asciiTheme="majorBidi" w:hAnsiTheme="majorBidi" w:cstheme="majorBidi" w:hint="cs"/>
          <w:spacing w:val="4"/>
          <w:cs/>
          <w:lang w:val="en-US"/>
        </w:rPr>
        <w:t>ม</w:t>
      </w:r>
      <w:r w:rsidR="00C41B54" w:rsidRPr="00370EF8">
        <w:rPr>
          <w:rFonts w:asciiTheme="majorBidi" w:hAnsiTheme="majorBidi" w:cstheme="majorBidi" w:hint="cs"/>
          <w:spacing w:val="4"/>
          <w:cs/>
          <w:lang w:val="en-US"/>
        </w:rPr>
        <w:t>ิถุนายน</w:t>
      </w:r>
      <w:r w:rsidR="00A75B77" w:rsidRPr="00370EF8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lang w:val="en-US"/>
        </w:rPr>
        <w:t>2569</w:t>
      </w:r>
      <w:r w:rsidR="00345921" w:rsidRPr="00370EF8">
        <w:rPr>
          <w:rFonts w:asciiTheme="majorBidi" w:hAnsiTheme="majorBidi" w:cstheme="majorBidi"/>
          <w:lang w:val="en-US"/>
        </w:rPr>
        <w:t xml:space="preserve"> </w:t>
      </w:r>
      <w:r w:rsidR="00345921" w:rsidRPr="00370EF8">
        <w:rPr>
          <w:rFonts w:asciiTheme="majorBidi" w:hAnsiTheme="majorBidi" w:cstheme="majorBidi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32A97170" w14:textId="745AD753" w:rsidR="00933D96" w:rsidRPr="00370EF8" w:rsidRDefault="00576103" w:rsidP="008F3781">
      <w:pPr>
        <w:spacing w:after="120"/>
        <w:ind w:left="1094" w:hanging="547"/>
        <w:jc w:val="thaiDistribute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lang w:val="en-US"/>
        </w:rPr>
        <w:t>2</w:t>
      </w:r>
      <w:r w:rsidR="00E21C5A" w:rsidRPr="00370EF8">
        <w:rPr>
          <w:rFonts w:asciiTheme="majorBidi" w:hAnsiTheme="majorBidi" w:cstheme="majorBidi"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4</w:t>
      </w:r>
      <w:r w:rsidR="00A24C00" w:rsidRPr="00370EF8">
        <w:rPr>
          <w:rFonts w:asciiTheme="majorBidi" w:hAnsiTheme="majorBidi" w:cstheme="majorBidi"/>
          <w:b/>
          <w:snapToGrid w:val="0"/>
          <w:lang w:val="en-US"/>
        </w:rPr>
        <w:tab/>
      </w:r>
      <w:r w:rsidR="00A24C00" w:rsidRPr="00370EF8">
        <w:rPr>
          <w:rFonts w:asciiTheme="majorBidi" w:hAnsiTheme="majorBidi" w:cstheme="majorBidi"/>
          <w:spacing w:val="-4"/>
          <w:cs/>
          <w:lang w:val="en-US"/>
        </w:rPr>
        <w:t>ข้อมูล</w:t>
      </w:r>
      <w:r w:rsidR="0064191C" w:rsidRPr="00370EF8">
        <w:rPr>
          <w:rFonts w:asciiTheme="majorBidi" w:hAnsiTheme="majorBidi" w:cstheme="majorBidi"/>
          <w:spacing w:val="-4"/>
          <w:cs/>
          <w:lang w:val="en-US"/>
        </w:rPr>
        <w:t>ทางการเงิน</w:t>
      </w:r>
      <w:r w:rsidR="00A24C00" w:rsidRPr="00370EF8">
        <w:rPr>
          <w:rFonts w:asciiTheme="majorBidi" w:hAnsiTheme="majorBidi" w:cstheme="majorBidi"/>
          <w:spacing w:val="-4"/>
          <w:cs/>
          <w:lang w:val="en-US"/>
        </w:rPr>
        <w:t>บางประการซึ่งควรจะแสดงอยู่ในงบการเงินประจำปีที่ได้จัดทำขึ้นตามมาตรฐาน</w:t>
      </w:r>
      <w:r w:rsidR="00A24C00" w:rsidRPr="00370EF8">
        <w:rPr>
          <w:rFonts w:asciiTheme="majorBidi" w:hAnsiTheme="majorBidi" w:cstheme="majorBidi"/>
          <w:spacing w:val="-10"/>
          <w:cs/>
          <w:lang w:val="en-US"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E70ABD" w:rsidRPr="00370EF8">
        <w:rPr>
          <w:rFonts w:asciiTheme="majorBidi" w:hAnsiTheme="majorBidi" w:cstheme="majorBidi"/>
          <w:spacing w:val="-10"/>
          <w:cs/>
          <w:lang w:val="en-US"/>
        </w:rPr>
        <w:t>งวด</w:t>
      </w:r>
      <w:r w:rsidR="00916926" w:rsidRPr="00370EF8">
        <w:rPr>
          <w:rFonts w:asciiTheme="majorBidi" w:hAnsiTheme="majorBidi" w:cstheme="majorBidi"/>
          <w:spacing w:val="-10"/>
          <w:cs/>
          <w:lang w:val="en-US"/>
        </w:rPr>
        <w:t>สามเดือน</w:t>
      </w:r>
      <w:r w:rsidR="00C41B54" w:rsidRPr="00370EF8">
        <w:rPr>
          <w:rFonts w:asciiTheme="majorBidi" w:hAnsiTheme="majorBidi" w:cstheme="majorBidi" w:hint="cs"/>
          <w:spacing w:val="-10"/>
          <w:cs/>
          <w:lang w:val="en-US"/>
        </w:rPr>
        <w:t>และงวดหก</w:t>
      </w:r>
      <w:r w:rsidR="00C41B54" w:rsidRPr="00370EF8">
        <w:rPr>
          <w:rFonts w:asciiTheme="majorBidi" w:hAnsiTheme="majorBidi" w:cstheme="majorBidi" w:hint="cs"/>
          <w:cs/>
          <w:lang w:val="en-US"/>
        </w:rPr>
        <w:t>เดือน</w:t>
      </w:r>
      <w:r w:rsidR="00513CD5" w:rsidRPr="00370EF8">
        <w:rPr>
          <w:rFonts w:asciiTheme="majorBidi" w:hAnsiTheme="majorBidi" w:cstheme="majorBidi"/>
          <w:spacing w:val="-8"/>
          <w:cs/>
          <w:lang w:val="en-US"/>
        </w:rPr>
        <w:t>สิ้นสุดวันที่</w:t>
      </w:r>
      <w:r w:rsidR="00E63B3E" w:rsidRPr="00370EF8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pacing w:val="-8"/>
          <w:lang w:val="en-US"/>
        </w:rPr>
        <w:t>30</w:t>
      </w:r>
      <w:r w:rsidR="00A75B77" w:rsidRPr="00370EF8">
        <w:rPr>
          <w:rFonts w:asciiTheme="majorBidi" w:hAnsiTheme="majorBidi" w:cstheme="majorBidi"/>
          <w:spacing w:val="-8"/>
          <w:lang w:val="en-US"/>
        </w:rPr>
        <w:t xml:space="preserve"> </w:t>
      </w:r>
      <w:r w:rsidR="006F411B" w:rsidRPr="00370EF8">
        <w:rPr>
          <w:rFonts w:asciiTheme="majorBidi" w:hAnsiTheme="majorBidi" w:cs="Angsana New" w:hint="cs"/>
          <w:spacing w:val="-8"/>
          <w:cs/>
          <w:lang w:val="en-US"/>
        </w:rPr>
        <w:t>ม</w:t>
      </w:r>
      <w:r w:rsidR="00C41B54" w:rsidRPr="00370EF8">
        <w:rPr>
          <w:rFonts w:asciiTheme="majorBidi" w:hAnsiTheme="majorBidi" w:cs="Angsana New" w:hint="cs"/>
          <w:spacing w:val="-8"/>
          <w:cs/>
          <w:lang w:val="en-US"/>
        </w:rPr>
        <w:t>ิถุนายน</w:t>
      </w:r>
      <w:r w:rsidR="00A75B77" w:rsidRPr="00370EF8">
        <w:rPr>
          <w:rFonts w:asciiTheme="majorBidi" w:hAnsiTheme="majorBidi" w:cs="Angsana New"/>
          <w:spacing w:val="-8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pacing w:val="-8"/>
          <w:lang w:val="en-US"/>
        </w:rPr>
        <w:t>2569</w:t>
      </w:r>
      <w:r w:rsidR="00AE75A1" w:rsidRPr="00370EF8">
        <w:rPr>
          <w:rFonts w:asciiTheme="majorBidi" w:hAnsiTheme="majorBidi" w:cstheme="majorBidi"/>
          <w:spacing w:val="-8"/>
          <w:lang w:val="en-US"/>
        </w:rPr>
        <w:t xml:space="preserve"> </w:t>
      </w:r>
      <w:r w:rsidR="00A24C00" w:rsidRPr="00370EF8">
        <w:rPr>
          <w:rFonts w:asciiTheme="majorBidi" w:hAnsiTheme="majorBidi" w:cstheme="majorBidi"/>
          <w:spacing w:val="-8"/>
          <w:cs/>
          <w:lang w:val="en-US"/>
        </w:rPr>
        <w:t>จึงควรอ่านประกอบกับงบการเงินสำหรับปีสิ้นสุดวันที่</w:t>
      </w:r>
      <w:r w:rsidR="00C41B54" w:rsidRPr="00370EF8">
        <w:rPr>
          <w:rFonts w:asciiTheme="majorBidi" w:hAnsiTheme="majorBidi" w:cstheme="majorBidi" w:hint="cs"/>
          <w:spacing w:val="-8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pacing w:val="-8"/>
          <w:lang w:val="en-US"/>
        </w:rPr>
        <w:t>31</w:t>
      </w:r>
      <w:r w:rsidR="00E23770" w:rsidRPr="00370EF8">
        <w:rPr>
          <w:rFonts w:asciiTheme="majorBidi" w:hAnsiTheme="majorBidi" w:cstheme="majorBidi"/>
          <w:cs/>
          <w:lang w:val="en-US"/>
        </w:rPr>
        <w:t xml:space="preserve"> ธันวาคม</w:t>
      </w:r>
      <w:r w:rsidR="00515875" w:rsidRPr="00370EF8">
        <w:rPr>
          <w:rFonts w:asciiTheme="majorBidi" w:hAnsiTheme="majorBidi" w:cstheme="majorBidi"/>
          <w:lang w:val="en-US"/>
        </w:rPr>
        <w:t xml:space="preserve">2568 </w:t>
      </w:r>
      <w:r w:rsidR="00A24C00" w:rsidRPr="00370EF8">
        <w:rPr>
          <w:rFonts w:asciiTheme="majorBidi" w:hAnsiTheme="majorBidi" w:cstheme="majorBidi"/>
          <w:cs/>
          <w:lang w:val="en-US"/>
        </w:rPr>
        <w:t>ซึ่งได้มีการตรวจสอบแล้ว</w:t>
      </w:r>
      <w:r w:rsidR="00933D96" w:rsidRPr="00370EF8">
        <w:rPr>
          <w:rFonts w:asciiTheme="majorBidi" w:hAnsiTheme="majorBidi" w:cstheme="majorBidi"/>
          <w:lang w:val="en-US"/>
        </w:rPr>
        <w:br w:type="page"/>
      </w:r>
    </w:p>
    <w:p w14:paraId="73E220EE" w14:textId="161A26F5" w:rsidR="00A24C00" w:rsidRPr="00370EF8" w:rsidRDefault="00576103" w:rsidP="008F3781">
      <w:pPr>
        <w:spacing w:after="120"/>
        <w:ind w:left="1094" w:hanging="547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370EF8">
        <w:rPr>
          <w:rFonts w:asciiTheme="majorBidi" w:hAnsiTheme="majorBidi" w:cstheme="majorBidi"/>
          <w:lang w:val="en-US"/>
        </w:rPr>
        <w:lastRenderedPageBreak/>
        <w:t>2</w:t>
      </w:r>
      <w:r w:rsidR="00A24C00" w:rsidRPr="00370EF8">
        <w:rPr>
          <w:rFonts w:asciiTheme="majorBidi" w:hAnsiTheme="majorBidi" w:cstheme="majorBidi"/>
          <w:cs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5</w:t>
      </w:r>
      <w:r w:rsidR="00A24C00" w:rsidRPr="00370EF8">
        <w:rPr>
          <w:rFonts w:asciiTheme="majorBidi" w:hAnsiTheme="majorBidi" w:cstheme="majorBidi"/>
          <w:cs/>
        </w:rPr>
        <w:tab/>
      </w:r>
      <w:r w:rsidR="00A24C00" w:rsidRPr="00370EF8">
        <w:rPr>
          <w:rFonts w:asciiTheme="majorBidi" w:hAnsiTheme="majorBidi" w:cstheme="majorBidi"/>
          <w:b/>
          <w:spacing w:val="-4"/>
          <w:cs/>
          <w:lang w:val="en-US"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 และบริษัทย่อย ดังต่อไปนี้</w:t>
      </w:r>
    </w:p>
    <w:tbl>
      <w:tblPr>
        <w:tblW w:w="8031" w:type="dxa"/>
        <w:tblInd w:w="1197" w:type="dxa"/>
        <w:tblLook w:val="0000" w:firstRow="0" w:lastRow="0" w:firstColumn="0" w:lastColumn="0" w:noHBand="0" w:noVBand="0"/>
      </w:tblPr>
      <w:tblGrid>
        <w:gridCol w:w="2685"/>
        <w:gridCol w:w="970"/>
        <w:gridCol w:w="2348"/>
        <w:gridCol w:w="1008"/>
        <w:gridCol w:w="1020"/>
      </w:tblGrid>
      <w:tr w:rsidR="00522938" w:rsidRPr="00370EF8" w14:paraId="0FD6AB3C" w14:textId="77777777" w:rsidTr="00F34422">
        <w:trPr>
          <w:trHeight w:val="144"/>
        </w:trPr>
        <w:tc>
          <w:tcPr>
            <w:tcW w:w="2685" w:type="dxa"/>
          </w:tcPr>
          <w:p w14:paraId="43103E26" w14:textId="05896F04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70" w:type="dxa"/>
          </w:tcPr>
          <w:p w14:paraId="612D08E0" w14:textId="75EEE568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348" w:type="dxa"/>
          </w:tcPr>
          <w:p w14:paraId="17BA67BF" w14:textId="18AA6ADC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2028" w:type="dxa"/>
            <w:gridSpan w:val="2"/>
          </w:tcPr>
          <w:p w14:paraId="36F5D41A" w14:textId="415673E3" w:rsidR="00D243EF" w:rsidRPr="00370EF8" w:rsidRDefault="00D243EF" w:rsidP="008F37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522938" w:rsidRPr="00370EF8" w14:paraId="768AB2C0" w14:textId="77777777" w:rsidTr="00F34422">
        <w:trPr>
          <w:trHeight w:val="144"/>
        </w:trPr>
        <w:tc>
          <w:tcPr>
            <w:tcW w:w="2685" w:type="dxa"/>
          </w:tcPr>
          <w:p w14:paraId="231B4E1E" w14:textId="77777777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699087B3" w14:textId="77777777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68B2BDB5" w14:textId="77777777" w:rsidR="00D243EF" w:rsidRPr="00370EF8" w:rsidRDefault="00D243EF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28" w:type="dxa"/>
            <w:gridSpan w:val="2"/>
          </w:tcPr>
          <w:p w14:paraId="19FC13A7" w14:textId="13802C2C" w:rsidR="00D243EF" w:rsidRPr="00370EF8" w:rsidRDefault="00D243EF" w:rsidP="008F37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522938" w:rsidRPr="00370EF8" w14:paraId="6CA139DB" w14:textId="77777777" w:rsidTr="00D243EF">
        <w:trPr>
          <w:trHeight w:val="144"/>
        </w:trPr>
        <w:tc>
          <w:tcPr>
            <w:tcW w:w="2685" w:type="dxa"/>
          </w:tcPr>
          <w:p w14:paraId="30D12E2B" w14:textId="77777777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63E4EAAE" w14:textId="77777777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600C04DA" w14:textId="77777777" w:rsidR="00D243EF" w:rsidRPr="00370EF8" w:rsidRDefault="00D243EF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482311C3" w14:textId="62AB3866" w:rsidR="00D243EF" w:rsidRPr="00370EF8" w:rsidRDefault="00D243EF" w:rsidP="008F3781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20" w:type="dxa"/>
          </w:tcPr>
          <w:p w14:paraId="046D3545" w14:textId="5D9F8B4D" w:rsidR="00D243EF" w:rsidRPr="00370EF8" w:rsidRDefault="00D243EF" w:rsidP="008F37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</w:t>
            </w: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522938" w:rsidRPr="00370EF8" w14:paraId="025F78CC" w14:textId="77777777" w:rsidTr="00D243EF">
        <w:trPr>
          <w:trHeight w:val="144"/>
        </w:trPr>
        <w:tc>
          <w:tcPr>
            <w:tcW w:w="2685" w:type="dxa"/>
          </w:tcPr>
          <w:p w14:paraId="3973E2B5" w14:textId="77777777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2DCCFF4A" w14:textId="77777777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2C6A82F0" w14:textId="77777777" w:rsidR="00D243EF" w:rsidRPr="00370EF8" w:rsidRDefault="00D243EF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D2E0EDA" w14:textId="7795E77B" w:rsidR="00D243EF" w:rsidRPr="00370EF8" w:rsidRDefault="00576103" w:rsidP="008F3781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D243EF"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854EA2" w:rsidRPr="00370EF8">
              <w:rPr>
                <w:rFonts w:asciiTheme="majorBidi" w:eastAsia="Verdana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20" w:type="dxa"/>
          </w:tcPr>
          <w:p w14:paraId="3AFC769F" w14:textId="087EB2FA" w:rsidR="00D243EF" w:rsidRPr="00370EF8" w:rsidRDefault="00576103" w:rsidP="008F37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243EF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D243EF"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522938" w:rsidRPr="00370EF8" w14:paraId="0EC291C5" w14:textId="77777777" w:rsidTr="00D243EF">
        <w:trPr>
          <w:trHeight w:val="144"/>
        </w:trPr>
        <w:tc>
          <w:tcPr>
            <w:tcW w:w="2685" w:type="dxa"/>
          </w:tcPr>
          <w:p w14:paraId="23A9E514" w14:textId="77777777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47C6083C" w14:textId="77777777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1336B9B8" w14:textId="77777777" w:rsidR="00D243EF" w:rsidRPr="00370EF8" w:rsidRDefault="00D243EF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57F8C1B" w14:textId="693D0738" w:rsidR="00D243EF" w:rsidRPr="00370EF8" w:rsidRDefault="00576103" w:rsidP="008F3781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</w:rPr>
            </w:pP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20" w:type="dxa"/>
          </w:tcPr>
          <w:p w14:paraId="792EAD7D" w14:textId="1E08B0C6" w:rsidR="00D243EF" w:rsidRPr="00370EF8" w:rsidRDefault="00576103" w:rsidP="008F378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522938" w:rsidRPr="00370EF8" w14:paraId="0A7B985C" w14:textId="77777777" w:rsidTr="00D243EF">
        <w:trPr>
          <w:trHeight w:val="144"/>
        </w:trPr>
        <w:tc>
          <w:tcPr>
            <w:tcW w:w="2685" w:type="dxa"/>
          </w:tcPr>
          <w:p w14:paraId="595EE1B2" w14:textId="1E7AF74D" w:rsidR="00D243EF" w:rsidRPr="00370EF8" w:rsidRDefault="00D243EF" w:rsidP="008F3781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70" w:type="dxa"/>
          </w:tcPr>
          <w:p w14:paraId="28054D2C" w14:textId="77777777" w:rsidR="00D243EF" w:rsidRPr="00370EF8" w:rsidRDefault="00D243EF" w:rsidP="008F3781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6E6E4CD9" w14:textId="77777777" w:rsidR="00D243EF" w:rsidRPr="00370EF8" w:rsidRDefault="00D243EF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center"/>
          </w:tcPr>
          <w:p w14:paraId="1887260F" w14:textId="6E6E185E" w:rsidR="00D243EF" w:rsidRPr="00370EF8" w:rsidRDefault="00D243EF" w:rsidP="008F3781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vAlign w:val="center"/>
          </w:tcPr>
          <w:p w14:paraId="13CBBF6E" w14:textId="10A9AE5C" w:rsidR="00D243EF" w:rsidRPr="00370EF8" w:rsidRDefault="00D243EF" w:rsidP="008F3781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3F2BAC" w:rsidRPr="00370EF8" w14:paraId="6876A175" w14:textId="77777777" w:rsidTr="00D243EF">
        <w:trPr>
          <w:trHeight w:val="144"/>
        </w:trPr>
        <w:tc>
          <w:tcPr>
            <w:tcW w:w="2685" w:type="dxa"/>
          </w:tcPr>
          <w:p w14:paraId="4290BA25" w14:textId="5892BB97" w:rsidR="003F2BAC" w:rsidRPr="00370EF8" w:rsidRDefault="003F2BAC" w:rsidP="008F3781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70" w:type="dxa"/>
          </w:tcPr>
          <w:p w14:paraId="4541E42C" w14:textId="1033643A" w:rsidR="003F2BAC" w:rsidRPr="00370EF8" w:rsidRDefault="003F2BAC" w:rsidP="008F3781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2348" w:type="dxa"/>
          </w:tcPr>
          <w:p w14:paraId="0BDB57CF" w14:textId="1E98CCC7" w:rsidR="003F2BAC" w:rsidRPr="00370EF8" w:rsidRDefault="003F2BAC" w:rsidP="008F3781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ซื้อขาย ให้เช่าและดำเนินงาน</w:t>
            </w:r>
          </w:p>
        </w:tc>
        <w:tc>
          <w:tcPr>
            <w:tcW w:w="1008" w:type="dxa"/>
          </w:tcPr>
          <w:p w14:paraId="78C46248" w14:textId="752EF643" w:rsidR="003F2BAC" w:rsidRPr="00370EF8" w:rsidRDefault="00576103" w:rsidP="008F3781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70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20" w:type="dxa"/>
          </w:tcPr>
          <w:p w14:paraId="20FB6C4E" w14:textId="12BEED99" w:rsidR="003F2BAC" w:rsidRPr="00370EF8" w:rsidRDefault="00576103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70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3F2BAC" w:rsidRPr="00370EF8" w14:paraId="1C1A26F5" w14:textId="77777777" w:rsidTr="00D243EF">
        <w:trPr>
          <w:trHeight w:val="144"/>
        </w:trPr>
        <w:tc>
          <w:tcPr>
            <w:tcW w:w="2685" w:type="dxa"/>
          </w:tcPr>
          <w:p w14:paraId="2A1CFD64" w14:textId="2F482F5B" w:rsidR="003F2BAC" w:rsidRPr="00370EF8" w:rsidRDefault="003F2BAC" w:rsidP="008F3781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531B0C8" w14:textId="77777777" w:rsidR="003F2BAC" w:rsidRPr="00370EF8" w:rsidRDefault="003F2BAC" w:rsidP="008F3781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8" w:type="dxa"/>
          </w:tcPr>
          <w:p w14:paraId="4E57BF1F" w14:textId="7F4D779F" w:rsidR="003F2BAC" w:rsidRPr="00370EF8" w:rsidRDefault="003F2BAC" w:rsidP="008F3781">
            <w:pPr>
              <w:pStyle w:val="Heading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1008" w:type="dxa"/>
          </w:tcPr>
          <w:p w14:paraId="174BF9A2" w14:textId="77777777" w:rsidR="003F2BAC" w:rsidRPr="00370EF8" w:rsidRDefault="003F2BAC" w:rsidP="008F3781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</w:tcPr>
          <w:p w14:paraId="58B46882" w14:textId="77777777" w:rsidR="003F2BAC" w:rsidRPr="00370EF8" w:rsidRDefault="003F2BAC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F2BAC" w:rsidRPr="00370EF8" w14:paraId="3E85C34B" w14:textId="77777777" w:rsidTr="00D243EF">
        <w:trPr>
          <w:trHeight w:val="144"/>
        </w:trPr>
        <w:tc>
          <w:tcPr>
            <w:tcW w:w="2685" w:type="dxa"/>
          </w:tcPr>
          <w:p w14:paraId="325555C7" w14:textId="59F2FD21" w:rsidR="003F2BAC" w:rsidRPr="00370EF8" w:rsidRDefault="003F2BAC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0EC885CB" w14:textId="59E5CA41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3DC16FB3" w14:textId="4286580F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1008" w:type="dxa"/>
          </w:tcPr>
          <w:p w14:paraId="40E6ED49" w14:textId="36ECFDBC" w:rsidR="003F2BAC" w:rsidRPr="00370EF8" w:rsidRDefault="003F2BAC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7629D964" w14:textId="11EBB612" w:rsidR="003F2BAC" w:rsidRPr="00370EF8" w:rsidRDefault="003F2BAC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3F2BAC" w:rsidRPr="00370EF8" w14:paraId="2BCAA417" w14:textId="77777777" w:rsidTr="00D243EF">
        <w:trPr>
          <w:trHeight w:val="144"/>
        </w:trPr>
        <w:tc>
          <w:tcPr>
            <w:tcW w:w="2685" w:type="dxa"/>
          </w:tcPr>
          <w:p w14:paraId="2CA1F8BA" w14:textId="6626CC83" w:rsidR="003F2BAC" w:rsidRPr="00370EF8" w:rsidRDefault="003F2BAC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970" w:type="dxa"/>
          </w:tcPr>
          <w:p w14:paraId="5CCFC14C" w14:textId="4F066D08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293776A0" w14:textId="09911816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1008" w:type="dxa"/>
          </w:tcPr>
          <w:p w14:paraId="4FCE8ED2" w14:textId="6D053F67" w:rsidR="003F2BAC" w:rsidRPr="00370EF8" w:rsidRDefault="00576103" w:rsidP="008F3781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020" w:type="dxa"/>
          </w:tcPr>
          <w:p w14:paraId="4249FF0E" w14:textId="35A0DBC7" w:rsidR="003F2BAC" w:rsidRPr="00370EF8" w:rsidRDefault="00576103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3F2BAC" w:rsidRPr="00370EF8" w14:paraId="2ADF1996" w14:textId="77777777" w:rsidTr="00D243EF">
        <w:trPr>
          <w:trHeight w:val="144"/>
        </w:trPr>
        <w:tc>
          <w:tcPr>
            <w:tcW w:w="2685" w:type="dxa"/>
          </w:tcPr>
          <w:p w14:paraId="1805BE54" w14:textId="77777777" w:rsidR="003F2BAC" w:rsidRPr="00370EF8" w:rsidRDefault="003F2BAC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2F636A4B" w14:textId="77777777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13F1878E" w14:textId="6FFBEC76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วัสดุอุปกรณ์และเครื่องตกแต่ง</w:t>
            </w:r>
          </w:p>
        </w:tc>
        <w:tc>
          <w:tcPr>
            <w:tcW w:w="1008" w:type="dxa"/>
          </w:tcPr>
          <w:p w14:paraId="33EA10ED" w14:textId="77777777" w:rsidR="003F2BAC" w:rsidRPr="00370EF8" w:rsidRDefault="003F2BAC" w:rsidP="008F3781">
            <w:pPr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0" w:type="dxa"/>
          </w:tcPr>
          <w:p w14:paraId="359832BC" w14:textId="77777777" w:rsidR="003F2BAC" w:rsidRPr="00370EF8" w:rsidRDefault="003F2BAC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F2BAC" w:rsidRPr="00370EF8" w14:paraId="6189FCFD" w14:textId="77777777" w:rsidTr="00D243EF">
        <w:trPr>
          <w:trHeight w:val="144"/>
        </w:trPr>
        <w:tc>
          <w:tcPr>
            <w:tcW w:w="2685" w:type="dxa"/>
          </w:tcPr>
          <w:p w14:paraId="4BE54750" w14:textId="2EAB6766" w:rsidR="003F2BAC" w:rsidRPr="00370EF8" w:rsidRDefault="003F2BAC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0" w:type="dxa"/>
          </w:tcPr>
          <w:p w14:paraId="35EDAE44" w14:textId="00AA89B4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7A43373F" w14:textId="7DF3DCCC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1008" w:type="dxa"/>
          </w:tcPr>
          <w:p w14:paraId="7FAB7633" w14:textId="0F6A6939" w:rsidR="003F2BAC" w:rsidRPr="00370EF8" w:rsidRDefault="003F2BAC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0" w:type="dxa"/>
          </w:tcPr>
          <w:p w14:paraId="6FE28EB7" w14:textId="7295CE59" w:rsidR="003F2BAC" w:rsidRPr="00370EF8" w:rsidRDefault="003F2BAC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F2BAC" w:rsidRPr="00370EF8" w14:paraId="59ECFC43" w14:textId="77777777" w:rsidTr="00D243EF">
        <w:trPr>
          <w:trHeight w:val="144"/>
        </w:trPr>
        <w:tc>
          <w:tcPr>
            <w:tcW w:w="2685" w:type="dxa"/>
          </w:tcPr>
          <w:p w14:paraId="05BB4F27" w14:textId="7A21EC70" w:rsidR="003F2BAC" w:rsidRPr="00370EF8" w:rsidRDefault="003F2BAC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576103" w:rsidRPr="00370EF8">
              <w:rPr>
                <w:rFonts w:asciiTheme="majorBidi" w:eastAsia="Verdana" w:hAnsiTheme="majorBidi" w:cstheme="majorBidi" w:hint="cs"/>
                <w:sz w:val="20"/>
                <w:szCs w:val="20"/>
                <w:vertAlign w:val="superscript"/>
                <w:lang w:val="en-US"/>
              </w:rPr>
              <w:t>4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70" w:type="dxa"/>
          </w:tcPr>
          <w:p w14:paraId="7DD84B74" w14:textId="08993709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348" w:type="dxa"/>
          </w:tcPr>
          <w:p w14:paraId="6DD39B7F" w14:textId="6B1B65C1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1008" w:type="dxa"/>
          </w:tcPr>
          <w:p w14:paraId="6A0148CD" w14:textId="33C78096" w:rsidR="003F2BAC" w:rsidRPr="00370EF8" w:rsidRDefault="00576103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20" w:type="dxa"/>
          </w:tcPr>
          <w:p w14:paraId="4E52CF71" w14:textId="263FD5EA" w:rsidR="003F2BAC" w:rsidRPr="00370EF8" w:rsidRDefault="00576103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3F2BAC" w:rsidRPr="00370EF8" w14:paraId="6A5BAC94" w14:textId="77777777" w:rsidTr="00D243EF">
        <w:trPr>
          <w:trHeight w:val="144"/>
        </w:trPr>
        <w:tc>
          <w:tcPr>
            <w:tcW w:w="2685" w:type="dxa"/>
          </w:tcPr>
          <w:p w14:paraId="73968ADA" w14:textId="16B3ABB9" w:rsidR="003F2BAC" w:rsidRPr="00370EF8" w:rsidRDefault="003F2BAC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70" w:type="dxa"/>
          </w:tcPr>
          <w:p w14:paraId="7159B857" w14:textId="05CF84F1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48" w:type="dxa"/>
          </w:tcPr>
          <w:p w14:paraId="1A01D838" w14:textId="7DB9321D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1008" w:type="dxa"/>
          </w:tcPr>
          <w:p w14:paraId="53D0A480" w14:textId="0FF30617" w:rsidR="003F2BAC" w:rsidRPr="00370EF8" w:rsidRDefault="00576103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1020" w:type="dxa"/>
          </w:tcPr>
          <w:p w14:paraId="06439945" w14:textId="3FDA2EA8" w:rsidR="003F2BAC" w:rsidRPr="00370EF8" w:rsidRDefault="00576103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</w:tr>
      <w:tr w:rsidR="003F2BAC" w:rsidRPr="00370EF8" w14:paraId="4CD91150" w14:textId="77777777" w:rsidTr="00D243EF">
        <w:trPr>
          <w:trHeight w:val="144"/>
        </w:trPr>
        <w:tc>
          <w:tcPr>
            <w:tcW w:w="2685" w:type="dxa"/>
          </w:tcPr>
          <w:p w14:paraId="1018D91A" w14:textId="7E5F9137" w:rsidR="003F2BAC" w:rsidRPr="00370EF8" w:rsidRDefault="003F2BAC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ลีดดิ้ง เอ็ดดูเคชั่น จำกัด</w:t>
            </w:r>
          </w:p>
        </w:tc>
        <w:tc>
          <w:tcPr>
            <w:tcW w:w="970" w:type="dxa"/>
          </w:tcPr>
          <w:p w14:paraId="244D7B1C" w14:textId="26AF052E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4B78B1A5" w14:textId="40EBB576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  <w:lang w:eastAsia="en-US"/>
              </w:rPr>
              <w:t>ธุรกิจการศึกษา</w:t>
            </w:r>
          </w:p>
        </w:tc>
        <w:tc>
          <w:tcPr>
            <w:tcW w:w="1008" w:type="dxa"/>
          </w:tcPr>
          <w:p w14:paraId="7043E3ED" w14:textId="35563CB2" w:rsidR="003F2BAC" w:rsidRPr="00370EF8" w:rsidRDefault="00576103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020" w:type="dxa"/>
          </w:tcPr>
          <w:p w14:paraId="778BE4E5" w14:textId="7FEC999A" w:rsidR="003F2BAC" w:rsidRPr="00370EF8" w:rsidRDefault="00576103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3F2BAC" w:rsidRPr="00370EF8" w14:paraId="06A6BDAE" w14:textId="77777777" w:rsidTr="00D243EF">
        <w:trPr>
          <w:trHeight w:val="144"/>
        </w:trPr>
        <w:tc>
          <w:tcPr>
            <w:tcW w:w="2685" w:type="dxa"/>
          </w:tcPr>
          <w:p w14:paraId="2204498E" w14:textId="6EF8DEA1" w:rsidR="003F2BAC" w:rsidRPr="00370EF8" w:rsidRDefault="003F2BAC" w:rsidP="008F3781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  <w:t>บริษัท ซีจีดี อินดัสเทรียล ริง โรด จำกัด</w:t>
            </w:r>
          </w:p>
        </w:tc>
        <w:tc>
          <w:tcPr>
            <w:tcW w:w="970" w:type="dxa"/>
          </w:tcPr>
          <w:p w14:paraId="198682B0" w14:textId="282A9170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585052F5" w14:textId="5548E237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ให้เช่าอสังหาริมทรัพย์</w:t>
            </w:r>
          </w:p>
        </w:tc>
        <w:tc>
          <w:tcPr>
            <w:tcW w:w="1008" w:type="dxa"/>
          </w:tcPr>
          <w:p w14:paraId="1C8B639D" w14:textId="5A898C9A" w:rsidR="003F2BAC" w:rsidRPr="00370EF8" w:rsidRDefault="00576103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020" w:type="dxa"/>
          </w:tcPr>
          <w:p w14:paraId="2A793303" w14:textId="61B32282" w:rsidR="003F2BAC" w:rsidRPr="00370EF8" w:rsidRDefault="00576103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3F2BAC" w:rsidRPr="00370EF8" w14:paraId="29749362" w14:textId="77777777" w:rsidTr="00D243EF">
        <w:trPr>
          <w:trHeight w:val="144"/>
        </w:trPr>
        <w:tc>
          <w:tcPr>
            <w:tcW w:w="2685" w:type="dxa"/>
          </w:tcPr>
          <w:p w14:paraId="563B1958" w14:textId="77777777" w:rsidR="003F2BAC" w:rsidRPr="00370EF8" w:rsidRDefault="003F2BAC" w:rsidP="008F3781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70" w:type="dxa"/>
          </w:tcPr>
          <w:p w14:paraId="344837E9" w14:textId="77777777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5195B18C" w14:textId="77777777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008" w:type="dxa"/>
          </w:tcPr>
          <w:p w14:paraId="76C921C5" w14:textId="77777777" w:rsidR="003F2BAC" w:rsidRPr="00370EF8" w:rsidRDefault="003F2BAC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1D218193" w14:textId="77777777" w:rsidR="003F2BAC" w:rsidRPr="00370EF8" w:rsidRDefault="003F2BAC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F2BAC" w:rsidRPr="00370EF8" w14:paraId="646E1980" w14:textId="77777777" w:rsidTr="00D243EF">
        <w:trPr>
          <w:trHeight w:val="144"/>
        </w:trPr>
        <w:tc>
          <w:tcPr>
            <w:tcW w:w="2685" w:type="dxa"/>
          </w:tcPr>
          <w:p w14:paraId="1414602F" w14:textId="1609E626" w:rsidR="003F2BAC" w:rsidRPr="00370EF8" w:rsidRDefault="003F2BAC" w:rsidP="008F3781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70" w:type="dxa"/>
          </w:tcPr>
          <w:p w14:paraId="6CBA9974" w14:textId="77777777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4D9DE1B0" w14:textId="77777777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008" w:type="dxa"/>
          </w:tcPr>
          <w:p w14:paraId="3CE8022B" w14:textId="77777777" w:rsidR="003F2BAC" w:rsidRPr="00370EF8" w:rsidRDefault="003F2BAC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2BA7EE4F" w14:textId="77777777" w:rsidR="003F2BAC" w:rsidRPr="00370EF8" w:rsidRDefault="003F2BAC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F2BAC" w:rsidRPr="00370EF8" w14:paraId="2EB8E019" w14:textId="77777777" w:rsidTr="00D243EF">
        <w:trPr>
          <w:trHeight w:val="144"/>
        </w:trPr>
        <w:tc>
          <w:tcPr>
            <w:tcW w:w="2685" w:type="dxa"/>
          </w:tcPr>
          <w:p w14:paraId="0BE90455" w14:textId="14CF07AA" w:rsidR="003F2BAC" w:rsidRPr="00370EF8" w:rsidRDefault="003F2BAC" w:rsidP="008F3781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เจ้าพระยา เอสเตต เรสซิเด้นซ์ จำกัด</w:t>
            </w:r>
          </w:p>
        </w:tc>
        <w:tc>
          <w:tcPr>
            <w:tcW w:w="970" w:type="dxa"/>
          </w:tcPr>
          <w:p w14:paraId="0557E495" w14:textId="6565BFA6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17E8E858" w14:textId="0B763AAB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1008" w:type="dxa"/>
          </w:tcPr>
          <w:p w14:paraId="5D2644FE" w14:textId="1343101C" w:rsidR="003F2BAC" w:rsidRPr="00370EF8" w:rsidRDefault="00576103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38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36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)(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20" w:type="dxa"/>
          </w:tcPr>
          <w:p w14:paraId="2031B9FD" w14:textId="070318DB" w:rsidR="003F2BAC" w:rsidRPr="00370EF8" w:rsidRDefault="00576103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38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50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)(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3F2BAC" w:rsidRPr="00370EF8" w14:paraId="5DF042BC" w14:textId="77777777" w:rsidTr="00D243EF">
        <w:trPr>
          <w:trHeight w:val="144"/>
        </w:trPr>
        <w:tc>
          <w:tcPr>
            <w:tcW w:w="2685" w:type="dxa"/>
          </w:tcPr>
          <w:p w14:paraId="3ECE0DE3" w14:textId="77777777" w:rsidR="003F2BAC" w:rsidRPr="00370EF8" w:rsidRDefault="003F2BAC" w:rsidP="008F3781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70" w:type="dxa"/>
          </w:tcPr>
          <w:p w14:paraId="01F7A625" w14:textId="77777777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48" w:type="dxa"/>
          </w:tcPr>
          <w:p w14:paraId="14AD8367" w14:textId="2B332537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1008" w:type="dxa"/>
          </w:tcPr>
          <w:p w14:paraId="5F96D578" w14:textId="77777777" w:rsidR="003F2BAC" w:rsidRPr="00370EF8" w:rsidRDefault="003F2BAC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</w:tcPr>
          <w:p w14:paraId="38883F46" w14:textId="77777777" w:rsidR="003F2BAC" w:rsidRPr="00370EF8" w:rsidRDefault="003F2BAC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F2BAC" w:rsidRPr="00370EF8" w14:paraId="2C1EC3E9" w14:textId="77777777" w:rsidTr="00D243EF">
        <w:trPr>
          <w:trHeight w:val="144"/>
        </w:trPr>
        <w:tc>
          <w:tcPr>
            <w:tcW w:w="2685" w:type="dxa"/>
          </w:tcPr>
          <w:p w14:paraId="66F00FA4" w14:textId="71B83B0D" w:rsidR="003F2BAC" w:rsidRPr="00370EF8" w:rsidRDefault="003F2BAC" w:rsidP="008F3781">
            <w:pPr>
              <w:rPr>
                <w:rFonts w:asciiTheme="majorBidi" w:eastAsia="Verdana" w:hAnsiTheme="majorBidi" w:cs="Angsana New"/>
                <w:sz w:val="20"/>
                <w:szCs w:val="20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ซีพีอี รีเสิร์ฟ จำกัด</w:t>
            </w:r>
          </w:p>
        </w:tc>
        <w:tc>
          <w:tcPr>
            <w:tcW w:w="970" w:type="dxa"/>
          </w:tcPr>
          <w:p w14:paraId="2294E238" w14:textId="43BE5A6F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44B73770" w14:textId="78A01FC6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Theme="majorBidi" w:hAnsiTheme="majorBidi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1008" w:type="dxa"/>
          </w:tcPr>
          <w:p w14:paraId="43D6AD43" w14:textId="39A6130B" w:rsidR="003F2BAC" w:rsidRPr="00370EF8" w:rsidRDefault="00576103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35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20" w:type="dxa"/>
          </w:tcPr>
          <w:p w14:paraId="1DC1BA8F" w14:textId="23D3849D" w:rsidR="003F2BAC" w:rsidRPr="00370EF8" w:rsidRDefault="00576103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35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70EF8">
              <w:rPr>
                <w:rFonts w:asciiTheme="majorBidi" w:eastAsia="Verdana" w:hAnsiTheme="majorBidi" w:cstheme="majorBidi" w:hint="cs"/>
                <w:sz w:val="20"/>
                <w:szCs w:val="20"/>
                <w:vertAlign w:val="superscript"/>
                <w:lang w:val="en-US"/>
              </w:rPr>
              <w:t>3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3F2BAC" w:rsidRPr="00370EF8" w14:paraId="3E4D2E90" w14:textId="77777777" w:rsidTr="00D243EF">
        <w:trPr>
          <w:trHeight w:val="144"/>
        </w:trPr>
        <w:tc>
          <w:tcPr>
            <w:tcW w:w="2685" w:type="dxa"/>
          </w:tcPr>
          <w:p w14:paraId="235823BA" w14:textId="7DA3C28D" w:rsidR="003F2BAC" w:rsidRPr="00370EF8" w:rsidRDefault="003F2BAC" w:rsidP="008F3781">
            <w:pP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70EF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โรงเรียนนาน</w:t>
            </w:r>
            <w:r w:rsidR="00566D4F" w:rsidRPr="00370EF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า</w:t>
            </w:r>
            <w:r w:rsidRPr="00370EF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ชาติ เอสพีจีเอส กรุงเทพฯ</w:t>
            </w:r>
          </w:p>
        </w:tc>
        <w:tc>
          <w:tcPr>
            <w:tcW w:w="970" w:type="dxa"/>
          </w:tcPr>
          <w:p w14:paraId="075F63AD" w14:textId="5118B324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48" w:type="dxa"/>
          </w:tcPr>
          <w:p w14:paraId="717F93CD" w14:textId="4FD28074" w:rsidR="003F2BAC" w:rsidRPr="00370EF8" w:rsidRDefault="003F2BAC" w:rsidP="008F3781">
            <w:pPr>
              <w:pStyle w:val="Heading4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370EF8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  <w:lang w:eastAsia="en-US"/>
              </w:rPr>
              <w:t>ธุรกิจการศึกษา</w:t>
            </w:r>
          </w:p>
        </w:tc>
        <w:tc>
          <w:tcPr>
            <w:tcW w:w="1008" w:type="dxa"/>
          </w:tcPr>
          <w:p w14:paraId="465602E7" w14:textId="00428C81" w:rsidR="003F2BAC" w:rsidRPr="00370EF8" w:rsidRDefault="00576103" w:rsidP="008F3781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5</w:t>
            </w:r>
            <w:r w:rsidR="003F2BAC" w:rsidRPr="00370EF8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20" w:type="dxa"/>
          </w:tcPr>
          <w:p w14:paraId="6CBA3341" w14:textId="3DCE2A67" w:rsidR="003F2BAC" w:rsidRPr="00370EF8" w:rsidRDefault="003F2BAC" w:rsidP="008F3781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0B621EC2" w14:textId="385130DC" w:rsidR="000B1B36" w:rsidRPr="00370EF8" w:rsidRDefault="000B1B36" w:rsidP="008F3781">
      <w:pPr>
        <w:numPr>
          <w:ilvl w:val="0"/>
          <w:numId w:val="14"/>
        </w:numPr>
        <w:overflowPunct/>
        <w:autoSpaceDE/>
        <w:autoSpaceDN/>
        <w:adjustRightInd/>
        <w:spacing w:before="120"/>
        <w:ind w:left="1628" w:right="-16" w:hanging="274"/>
        <w:jc w:val="thaiDistribute"/>
        <w:textAlignment w:val="auto"/>
        <w:rPr>
          <w:rFonts w:ascii="Angsana New" w:hAnsi="Angsana New" w:cs="Angsana New"/>
          <w:snapToGrid w:val="0"/>
          <w:spacing w:val="-6"/>
          <w:sz w:val="20"/>
          <w:szCs w:val="20"/>
          <w:lang w:val="en-US"/>
        </w:rPr>
      </w:pPr>
      <w:r w:rsidRPr="00370EF8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  <w:lang w:val="en-US"/>
        </w:rPr>
        <w:t>บริษัท</w:t>
      </w:r>
      <w:r w:rsidRPr="00370EF8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</w:rPr>
        <w:t xml:space="preserve">ถือหุ้นทางอ้อมผ่านบริษัท </w:t>
      </w:r>
      <w:r w:rsidRPr="00370EF8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 xml:space="preserve">แลนด์มาร์ค โฮลดิ้งส์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576103" w:rsidRPr="00370EF8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>50</w:t>
      </w:r>
      <w:r w:rsidRPr="00370EF8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หุ้น</w:t>
      </w:r>
      <w:r w:rsidRPr="00370EF8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ที่ถืออยู่</w:t>
      </w:r>
      <w:r w:rsidRPr="00370EF8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370EF8">
        <w:rPr>
          <w:rFonts w:ascii="Angsana New" w:hAnsi="Angsana New" w:cs="Angsana New" w:hint="cs"/>
          <w:snapToGrid w:val="0"/>
          <w:color w:val="000000" w:themeColor="text1"/>
          <w:spacing w:val="-6"/>
          <w:sz w:val="20"/>
          <w:szCs w:val="20"/>
          <w:cs/>
          <w:lang w:val="en-US"/>
        </w:rPr>
        <w:t>บริษัทมีอำนาจควบคุมใน</w:t>
      </w:r>
      <w:r w:rsidRPr="00370EF8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เจ้าพระยา เอสเตต เรสซิเด้นซ์ จำกัด</w:t>
      </w:r>
      <w:r w:rsidRPr="00370EF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576103" w:rsidRPr="00370EF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10</w:t>
      </w:r>
      <w:r w:rsidR="00F03DDC" w:rsidRPr="00370EF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                      </w:t>
      </w:r>
      <w:r w:rsidRPr="00370EF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Pr="00370EF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เรื่อง </w:t>
      </w:r>
      <w:r w:rsidRPr="00370EF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“</w:t>
      </w:r>
      <w:r w:rsidRPr="00370EF8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งบการเงินรวม</w:t>
      </w:r>
      <w:r w:rsidRPr="00370EF8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”</w:t>
      </w:r>
    </w:p>
    <w:p w14:paraId="59D3AF95" w14:textId="068730A7" w:rsidR="00F869BB" w:rsidRPr="00370EF8" w:rsidRDefault="00F869BB" w:rsidP="008F3781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napToGrid w:val="0"/>
          <w:spacing w:val="-6"/>
          <w:sz w:val="20"/>
          <w:szCs w:val="20"/>
          <w:lang w:val="en-US"/>
        </w:rPr>
      </w:pPr>
      <w:r w:rsidRPr="00370EF8">
        <w:rPr>
          <w:rFonts w:ascii="Angsana New" w:hAnsi="Angsana New" w:cs="Angsana New" w:hint="cs"/>
          <w:sz w:val="20"/>
          <w:szCs w:val="20"/>
          <w:cs/>
          <w:lang w:val="en-US"/>
        </w:rPr>
        <w:t>อัตราการถือหุ้นโดยบริษัทลดลงจากการขายหุ้นให้เจ้าของห้องชุดตามสัดส่วนพื้นที่</w:t>
      </w:r>
    </w:p>
    <w:p w14:paraId="0F344599" w14:textId="433DDC0A" w:rsidR="00F869BB" w:rsidRPr="00370EF8" w:rsidRDefault="006348A6" w:rsidP="008F3781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z w:val="20"/>
          <w:szCs w:val="20"/>
          <w:lang w:val="en-US"/>
        </w:rPr>
      </w:pPr>
      <w:r w:rsidRPr="00370EF8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>บริษัทถือหุ้นทางอ้อมผ่านบริษัทแลนด์มาร์ค โฮลดิ้งส์ จำกัด โดยบริษัทมีอำนาจควบคุมในบริษัท ซีพีอี รีเสิร์ฟ จำกัด ตามข้อกำหนดของ</w:t>
      </w:r>
      <w:r w:rsidRPr="00370EF8">
        <w:rPr>
          <w:rFonts w:ascii="Angsana New" w:hAnsi="Angsana New" w:cs="Angsana New"/>
          <w:sz w:val="20"/>
          <w:szCs w:val="20"/>
          <w:cs/>
          <w:lang w:val="en-US"/>
        </w:rPr>
        <w:t xml:space="preserve">มาตรฐานการรายงานทางการเงิน ฉบับที่ </w:t>
      </w:r>
      <w:r w:rsidR="00576103" w:rsidRPr="00370EF8">
        <w:rPr>
          <w:rFonts w:ascii="Angsana New" w:hAnsi="Angsana New" w:cs="Angsana New"/>
          <w:sz w:val="20"/>
          <w:szCs w:val="20"/>
          <w:lang w:val="en-US"/>
        </w:rPr>
        <w:t>10</w:t>
      </w:r>
      <w:r w:rsidRPr="00370EF8">
        <w:rPr>
          <w:rFonts w:ascii="Angsana New" w:hAnsi="Angsana New" w:cs="Angsana New"/>
          <w:sz w:val="20"/>
          <w:szCs w:val="20"/>
          <w:cs/>
          <w:lang w:val="en-US"/>
        </w:rPr>
        <w:t xml:space="preserve"> เรื่อง “งบการเงินรวม</w:t>
      </w:r>
      <w:r w:rsidRPr="00370EF8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>”</w:t>
      </w:r>
    </w:p>
    <w:p w14:paraId="74E445F3" w14:textId="0C0A154C" w:rsidR="002C3692" w:rsidRPr="00370EF8" w:rsidRDefault="006348A6" w:rsidP="008F3781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z w:val="20"/>
          <w:szCs w:val="20"/>
          <w:lang w:val="en-US"/>
        </w:rPr>
      </w:pPr>
      <w:r w:rsidRPr="00370EF8">
        <w:rPr>
          <w:rFonts w:ascii="Angsana New" w:hAnsi="Angsana New" w:cs="Angsana New"/>
          <w:sz w:val="20"/>
          <w:szCs w:val="20"/>
          <w:cs/>
          <w:lang w:val="en-US"/>
        </w:rPr>
        <w:t>ปัจจุบัน บริษัท ซีจีดี ดิจิตอล พาร์ทเนอร์ จำกัด อยู่ระหว่างการชำระบัญชี</w:t>
      </w:r>
      <w:r w:rsidR="002C3692" w:rsidRPr="00370EF8">
        <w:rPr>
          <w:rFonts w:ascii="Angsana New" w:hAnsi="Angsana New" w:cs="Angsana New"/>
          <w:sz w:val="20"/>
          <w:szCs w:val="20"/>
          <w:cs/>
          <w:lang w:val="en-US"/>
        </w:rPr>
        <w:t xml:space="preserve"> </w:t>
      </w:r>
    </w:p>
    <w:p w14:paraId="284F0C81" w14:textId="11D77FBD" w:rsidR="00EA01DD" w:rsidRPr="00370EF8" w:rsidRDefault="00EA01DD" w:rsidP="008F3781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z w:val="20"/>
          <w:szCs w:val="20"/>
          <w:lang w:val="en-US"/>
        </w:rPr>
      </w:pPr>
      <w:r w:rsidRPr="00370EF8">
        <w:rPr>
          <w:rFonts w:ascii="Angsana New" w:hAnsi="Angsana New" w:cs="Angsana New" w:hint="cs"/>
          <w:sz w:val="20"/>
          <w:szCs w:val="20"/>
          <w:cs/>
          <w:lang w:val="en-US"/>
        </w:rPr>
        <w:t>บริษัทมีโรงเรียนนานาชาติ เอสพีจีเอส กรุงเทพฯ เป็นบริษัทย่อยทางอ้อมผ่านการถือหุ้นในบริษัท ลีดดิ้ง เอ็คดูเคชั่น จำกัด</w:t>
      </w:r>
    </w:p>
    <w:p w14:paraId="3DAADEAF" w14:textId="5235E683" w:rsidR="00DE296D" w:rsidRPr="00370EF8" w:rsidRDefault="0062053C" w:rsidP="008F3781">
      <w:pPr>
        <w:spacing w:before="240" w:after="240"/>
        <w:ind w:left="1080"/>
        <w:jc w:val="thaiDistribute"/>
        <w:rPr>
          <w:rFonts w:asciiTheme="majorBidi" w:hAnsiTheme="majorBidi" w:cstheme="majorBidi"/>
          <w:cs/>
        </w:rPr>
      </w:pPr>
      <w:r w:rsidRPr="00370EF8">
        <w:rPr>
          <w:rFonts w:asciiTheme="majorBidi" w:hAnsiTheme="majorBidi" w:cstheme="majorBidi"/>
          <w:spacing w:val="-6"/>
          <w:cs/>
        </w:rPr>
        <w:t>บริษัท</w:t>
      </w:r>
      <w:r w:rsidRPr="00370EF8">
        <w:rPr>
          <w:rFonts w:asciiTheme="majorBidi" w:hAnsiTheme="majorBidi" w:cstheme="majorBidi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370EF8">
        <w:rPr>
          <w:rFonts w:asciiTheme="majorBidi" w:hAnsiTheme="majorBidi" w:cstheme="majorBidi"/>
          <w:spacing w:val="-6"/>
          <w:cs/>
        </w:rPr>
        <w:t>มาจัดทำงบการเงินรวม</w:t>
      </w:r>
      <w:r w:rsidRPr="00370EF8">
        <w:rPr>
          <w:rFonts w:asciiTheme="majorBidi" w:hAnsiTheme="majorBidi" w:cstheme="majorBidi"/>
          <w:cs/>
        </w:rPr>
        <w:t>ตั้งแต่วันที่บริษัทมีอ</w:t>
      </w:r>
      <w:r w:rsidRPr="00370EF8">
        <w:rPr>
          <w:rFonts w:asciiTheme="majorBidi" w:hAnsiTheme="majorBidi" w:cstheme="majorBidi"/>
          <w:cs/>
          <w:lang w:val="en-US"/>
        </w:rPr>
        <w:t>ำน</w:t>
      </w:r>
      <w:r w:rsidRPr="00370EF8">
        <w:rPr>
          <w:rFonts w:asciiTheme="majorBidi" w:hAnsiTheme="majorBidi" w:cstheme="majorBidi"/>
          <w:cs/>
        </w:rPr>
        <w:t>าจควบคุม</w:t>
      </w:r>
      <w:r w:rsidRPr="00370EF8">
        <w:rPr>
          <w:rFonts w:asciiTheme="majorBidi" w:hAnsiTheme="majorBidi" w:cstheme="majorBidi"/>
          <w:cs/>
          <w:lang w:val="en-US"/>
        </w:rPr>
        <w:t>ทั้งทางตรงและทางอ้อมในการกำหนดนโยบายทางการเงิน</w:t>
      </w:r>
      <w:r w:rsidRPr="00370EF8">
        <w:rPr>
          <w:rFonts w:asciiTheme="majorBidi" w:hAnsiTheme="majorBidi" w:cstheme="majorBidi"/>
          <w:cs/>
        </w:rPr>
        <w:t>และการดำเนินงานของบริษัทย่อยจนถึงวันที่บริษัทสิ้นสุดการควบคุมบริษัทย่อยนั้น</w:t>
      </w:r>
    </w:p>
    <w:p w14:paraId="5F2DAD59" w14:textId="0FB29C8B" w:rsidR="000D7074" w:rsidRPr="00370EF8" w:rsidRDefault="00576103" w:rsidP="008F3781">
      <w:pPr>
        <w:ind w:left="1094" w:right="-86" w:hanging="547"/>
        <w:jc w:val="thaiDistribute"/>
        <w:rPr>
          <w:rFonts w:asciiTheme="majorBidi" w:hAnsiTheme="majorBidi" w:cstheme="majorBidi"/>
          <w:b/>
          <w:lang w:val="en-US"/>
        </w:rPr>
      </w:pPr>
      <w:r w:rsidRPr="00370EF8">
        <w:rPr>
          <w:rFonts w:asciiTheme="majorBidi" w:hAnsiTheme="majorBidi" w:cstheme="majorBidi"/>
          <w:bCs/>
          <w:lang w:val="en-US"/>
        </w:rPr>
        <w:t>2</w:t>
      </w:r>
      <w:r w:rsidR="000D7074" w:rsidRPr="00370EF8">
        <w:rPr>
          <w:rFonts w:asciiTheme="majorBidi" w:hAnsiTheme="majorBidi" w:cstheme="majorBidi"/>
          <w:bCs/>
          <w:lang w:val="en-US"/>
        </w:rPr>
        <w:t>.</w:t>
      </w:r>
      <w:r w:rsidRPr="00370EF8">
        <w:rPr>
          <w:rFonts w:asciiTheme="majorBidi" w:hAnsiTheme="majorBidi" w:cstheme="majorBidi"/>
          <w:bCs/>
          <w:lang w:val="en-US"/>
        </w:rPr>
        <w:t>6</w:t>
      </w:r>
      <w:r w:rsidR="000D7074" w:rsidRPr="00370EF8">
        <w:rPr>
          <w:rFonts w:asciiTheme="majorBidi" w:hAnsiTheme="majorBidi" w:cstheme="majorBidi"/>
          <w:bCs/>
          <w:lang w:val="en-US"/>
        </w:rPr>
        <w:tab/>
      </w:r>
      <w:r w:rsidR="00345921" w:rsidRPr="00370EF8">
        <w:rPr>
          <w:rFonts w:asciiTheme="majorBidi" w:eastAsia="Times New Roman" w:hAnsiTheme="majorBidi" w:cstheme="majorBidi"/>
          <w:cs/>
          <w:lang w:val="en-GB"/>
        </w:rPr>
        <w:t>รายการ</w:t>
      </w:r>
      <w:r w:rsidR="00345921" w:rsidRPr="00370EF8">
        <w:rPr>
          <w:rFonts w:asciiTheme="majorBidi" w:hAnsiTheme="majorBidi" w:cstheme="majorBidi"/>
          <w:b/>
          <w:spacing w:val="-4"/>
          <w:cs/>
          <w:lang w:val="en-US"/>
        </w:rPr>
        <w:t>บัญชีระหว่างบริษัทและบริษัทย่อยที่มีสาระสำคัญได้ถูกตัดบัญชีออกจากงบการเงิน</w:t>
      </w:r>
      <w:r w:rsidR="000813FB" w:rsidRPr="00370EF8">
        <w:rPr>
          <w:rFonts w:asciiTheme="majorBidi" w:hAnsiTheme="majorBidi" w:cstheme="majorBidi"/>
          <w:b/>
          <w:spacing w:val="-4"/>
          <w:lang w:val="en-US"/>
        </w:rPr>
        <w:t xml:space="preserve">      </w:t>
      </w:r>
      <w:r w:rsidR="00345921" w:rsidRPr="00370EF8">
        <w:rPr>
          <w:rFonts w:asciiTheme="majorBidi" w:hAnsiTheme="majorBidi" w:cstheme="majorBidi"/>
          <w:b/>
          <w:spacing w:val="-4"/>
          <w:cs/>
          <w:lang w:val="en-US"/>
        </w:rPr>
        <w:t>ระหว่างกาลรวมนี้แล้ว งบการเงินระหว่างกาลรวมสำหรับ</w:t>
      </w:r>
      <w:r w:rsidR="00345921" w:rsidRPr="00370EF8">
        <w:rPr>
          <w:rFonts w:asciiTheme="majorBidi" w:hAnsiTheme="majorBidi" w:cstheme="majorBidi"/>
          <w:spacing w:val="-4"/>
          <w:cs/>
        </w:rPr>
        <w:t>งวด</w:t>
      </w:r>
      <w:r w:rsidR="00345921" w:rsidRPr="00370EF8">
        <w:rPr>
          <w:rFonts w:asciiTheme="majorBidi" w:hAnsiTheme="majorBidi" w:cstheme="majorBidi"/>
          <w:spacing w:val="-4"/>
          <w:cs/>
          <w:lang w:val="en-US"/>
        </w:rPr>
        <w:t>สามเดือน</w:t>
      </w:r>
      <w:r w:rsidR="00854EA2" w:rsidRPr="00370EF8">
        <w:rPr>
          <w:rFonts w:asciiTheme="majorBidi" w:hAnsiTheme="majorBidi" w:cstheme="majorBidi" w:hint="cs"/>
          <w:spacing w:val="-4"/>
          <w:cs/>
          <w:lang w:val="en-US"/>
        </w:rPr>
        <w:t>และงวดหกเดือน</w:t>
      </w:r>
      <w:r w:rsidR="00345921" w:rsidRPr="00370EF8">
        <w:rPr>
          <w:rFonts w:asciiTheme="majorBidi" w:hAnsiTheme="majorBidi" w:cstheme="majorBidi"/>
          <w:cs/>
        </w:rPr>
        <w:t xml:space="preserve">สิ้นสุดวันที่ </w:t>
      </w:r>
      <w:r w:rsidRPr="00370EF8">
        <w:rPr>
          <w:rFonts w:asciiTheme="majorBidi" w:hAnsiTheme="majorBidi" w:cstheme="majorBidi"/>
          <w:spacing w:val="-8"/>
          <w:lang w:val="en-US"/>
        </w:rPr>
        <w:t>30</w:t>
      </w:r>
      <w:r w:rsidR="00061276" w:rsidRPr="00370EF8">
        <w:rPr>
          <w:rFonts w:asciiTheme="majorBidi" w:hAnsiTheme="majorBidi" w:cstheme="majorBidi"/>
          <w:spacing w:val="-8"/>
          <w:lang w:val="en-US"/>
        </w:rPr>
        <w:t xml:space="preserve"> </w:t>
      </w:r>
      <w:r w:rsidR="00854EA2" w:rsidRPr="00370EF8">
        <w:rPr>
          <w:rFonts w:asciiTheme="majorBidi" w:hAnsiTheme="majorBidi" w:cs="Angsana New" w:hint="cs"/>
          <w:spacing w:val="-8"/>
          <w:cs/>
          <w:lang w:val="en-US"/>
        </w:rPr>
        <w:t>มิถุนายน</w:t>
      </w:r>
      <w:r w:rsidR="00061276" w:rsidRPr="00370EF8">
        <w:rPr>
          <w:rFonts w:asciiTheme="majorBidi" w:hAnsiTheme="majorBidi" w:cs="Angsana New"/>
          <w:spacing w:val="-8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pacing w:val="-8"/>
          <w:lang w:val="en-US"/>
        </w:rPr>
        <w:t>2569</w:t>
      </w:r>
      <w:r w:rsidR="00345921" w:rsidRPr="00370EF8">
        <w:rPr>
          <w:rFonts w:asciiTheme="majorBidi" w:hAnsiTheme="majorBidi" w:cstheme="majorBidi"/>
          <w:spacing w:val="-8"/>
          <w:cs/>
        </w:rPr>
        <w:t xml:space="preserve"> </w:t>
      </w:r>
      <w:r w:rsidR="00345921" w:rsidRPr="00370EF8">
        <w:rPr>
          <w:rFonts w:asciiTheme="majorBidi" w:hAnsiTheme="majorBidi" w:cstheme="majorBidi"/>
          <w:b/>
          <w:spacing w:val="-8"/>
          <w:cs/>
          <w:lang w:val="en-US"/>
        </w:rPr>
        <w:t>ได้จัดทำขึ้นโดยรวมข้อมูลทางการเงินระหว่างกาลของบริษัทย่อย สำหรับ</w:t>
      </w:r>
      <w:r w:rsidR="00854EA2" w:rsidRPr="00370EF8">
        <w:rPr>
          <w:rFonts w:asciiTheme="majorBidi" w:hAnsiTheme="majorBidi" w:cstheme="majorBidi"/>
          <w:b/>
          <w:spacing w:val="-8"/>
          <w:lang w:val="en-US"/>
        </w:rPr>
        <w:t xml:space="preserve">                  </w:t>
      </w:r>
      <w:r w:rsidR="00345921" w:rsidRPr="00370EF8">
        <w:rPr>
          <w:rFonts w:asciiTheme="majorBidi" w:hAnsiTheme="majorBidi" w:cstheme="majorBidi"/>
          <w:spacing w:val="-8"/>
          <w:cs/>
        </w:rPr>
        <w:t>งวดสาม</w:t>
      </w:r>
      <w:r w:rsidR="00345921" w:rsidRPr="00370EF8">
        <w:rPr>
          <w:rFonts w:asciiTheme="majorBidi" w:hAnsiTheme="majorBidi" w:cstheme="majorBidi"/>
          <w:spacing w:val="-4"/>
          <w:cs/>
        </w:rPr>
        <w:t>เดือน</w:t>
      </w:r>
      <w:r w:rsidR="00854EA2" w:rsidRPr="00370EF8">
        <w:rPr>
          <w:rFonts w:asciiTheme="majorBidi" w:hAnsiTheme="majorBidi" w:cstheme="majorBidi" w:hint="cs"/>
          <w:spacing w:val="-4"/>
          <w:cs/>
        </w:rPr>
        <w:t>และงวดหกเดือน</w:t>
      </w:r>
      <w:r w:rsidR="00345921" w:rsidRPr="00370EF8">
        <w:rPr>
          <w:rFonts w:asciiTheme="majorBidi" w:hAnsiTheme="majorBidi" w:cstheme="majorBidi"/>
          <w:cs/>
        </w:rPr>
        <w:t>สิ้นสุดวันที่</w:t>
      </w:r>
      <w:r w:rsidR="00AF79D8" w:rsidRPr="00370EF8">
        <w:rPr>
          <w:rFonts w:asciiTheme="majorBidi" w:hAnsiTheme="majorBidi" w:cstheme="majorBidi"/>
          <w:cs/>
        </w:rPr>
        <w:t xml:space="preserve"> </w:t>
      </w:r>
      <w:r w:rsidRPr="00370EF8">
        <w:rPr>
          <w:rFonts w:asciiTheme="majorBidi" w:hAnsiTheme="majorBidi" w:cstheme="majorBidi"/>
          <w:spacing w:val="4"/>
          <w:lang w:val="en-US"/>
        </w:rPr>
        <w:t>30</w:t>
      </w:r>
      <w:r w:rsidR="00061276" w:rsidRPr="00370EF8">
        <w:rPr>
          <w:rFonts w:asciiTheme="majorBidi" w:hAnsiTheme="majorBidi" w:cstheme="majorBidi"/>
          <w:spacing w:val="4"/>
          <w:lang w:val="en-US"/>
        </w:rPr>
        <w:t xml:space="preserve"> </w:t>
      </w:r>
      <w:r w:rsidR="006F411B" w:rsidRPr="00370EF8">
        <w:rPr>
          <w:rFonts w:asciiTheme="majorBidi" w:hAnsiTheme="majorBidi" w:cs="Angsana New" w:hint="cs"/>
          <w:spacing w:val="4"/>
          <w:cs/>
          <w:lang w:val="en-US"/>
        </w:rPr>
        <w:t>ม</w:t>
      </w:r>
      <w:r w:rsidR="00854EA2" w:rsidRPr="00370EF8">
        <w:rPr>
          <w:rFonts w:asciiTheme="majorBidi" w:hAnsiTheme="majorBidi" w:cs="Angsana New" w:hint="cs"/>
          <w:spacing w:val="4"/>
          <w:cs/>
          <w:lang w:val="en-US"/>
        </w:rPr>
        <w:t>ิถุนายน</w:t>
      </w:r>
      <w:r w:rsidR="00061276" w:rsidRPr="00370EF8">
        <w:rPr>
          <w:rFonts w:asciiTheme="majorBidi" w:hAnsiTheme="majorBidi" w:cs="Angsana New"/>
          <w:spacing w:val="4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pacing w:val="-2"/>
          <w:lang w:val="en-US"/>
        </w:rPr>
        <w:t>2569</w:t>
      </w:r>
      <w:r w:rsidR="00345921" w:rsidRPr="00370EF8">
        <w:rPr>
          <w:rFonts w:asciiTheme="majorBidi" w:hAnsiTheme="majorBidi" w:cstheme="majorBidi"/>
          <w:cs/>
        </w:rPr>
        <w:t xml:space="preserve"> </w:t>
      </w:r>
      <w:r w:rsidR="00345921" w:rsidRPr="00370EF8">
        <w:rPr>
          <w:rFonts w:asciiTheme="majorBidi" w:hAnsiTheme="majorBidi" w:cstheme="majorBidi"/>
          <w:b/>
          <w:cs/>
          <w:lang w:val="en-US"/>
        </w:rPr>
        <w:t>ซึ่งได้สอบทานแล้ว</w:t>
      </w:r>
    </w:p>
    <w:p w14:paraId="05BF9DFA" w14:textId="77777777" w:rsidR="00FE44BC" w:rsidRPr="00370EF8" w:rsidRDefault="00FE44BC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Cs/>
          <w:lang w:val="en-US"/>
        </w:rPr>
      </w:pPr>
      <w:r w:rsidRPr="00370EF8">
        <w:rPr>
          <w:rFonts w:asciiTheme="majorBidi" w:hAnsiTheme="majorBidi" w:cstheme="majorBidi"/>
          <w:bCs/>
          <w:lang w:val="en-US"/>
        </w:rPr>
        <w:br w:type="page"/>
      </w:r>
    </w:p>
    <w:p w14:paraId="76601E00" w14:textId="414EBD0B" w:rsidR="00F909FB" w:rsidRPr="00370EF8" w:rsidRDefault="00576103" w:rsidP="008F3781">
      <w:pPr>
        <w:spacing w:line="400" w:lineRule="exact"/>
        <w:ind w:left="1094" w:right="-86" w:hanging="547"/>
        <w:jc w:val="thaiDistribute"/>
        <w:rPr>
          <w:rFonts w:asciiTheme="majorBidi" w:eastAsia="Times New Roman" w:hAnsiTheme="majorBidi" w:cstheme="majorBidi"/>
          <w:lang w:val="en-GB"/>
        </w:rPr>
      </w:pPr>
      <w:r w:rsidRPr="00370EF8">
        <w:rPr>
          <w:rFonts w:asciiTheme="majorBidi" w:hAnsiTheme="majorBidi" w:cstheme="majorBidi"/>
          <w:bCs/>
          <w:lang w:val="en-US"/>
        </w:rPr>
        <w:lastRenderedPageBreak/>
        <w:t>2</w:t>
      </w:r>
      <w:r w:rsidR="00A57CB3" w:rsidRPr="00370EF8">
        <w:rPr>
          <w:rFonts w:asciiTheme="majorBidi" w:hAnsiTheme="majorBidi" w:cstheme="majorBidi"/>
          <w:bCs/>
          <w:lang w:val="en-US"/>
        </w:rPr>
        <w:t>.</w:t>
      </w:r>
      <w:r w:rsidRPr="00370EF8">
        <w:rPr>
          <w:rFonts w:asciiTheme="majorBidi" w:hAnsiTheme="majorBidi" w:cstheme="majorBidi"/>
          <w:bCs/>
          <w:lang w:val="en-US"/>
        </w:rPr>
        <w:t>7</w:t>
      </w:r>
      <w:r w:rsidR="00A57CB3" w:rsidRPr="00370EF8">
        <w:rPr>
          <w:rFonts w:asciiTheme="majorBidi" w:hAnsiTheme="majorBidi" w:cstheme="majorBidi"/>
          <w:bCs/>
          <w:lang w:val="en-US"/>
        </w:rPr>
        <w:tab/>
      </w:r>
      <w:r w:rsidR="00A57CB3" w:rsidRPr="00370EF8">
        <w:rPr>
          <w:rFonts w:asciiTheme="majorBidi" w:eastAsia="Times New Roman" w:hAnsiTheme="majorBidi" w:cstheme="majorBidi"/>
          <w:cs/>
          <w:lang w:val="en-GB"/>
        </w:rPr>
        <w:t>ค่าความ</w:t>
      </w:r>
      <w:r w:rsidR="00A57CB3" w:rsidRPr="00370EF8">
        <w:rPr>
          <w:rFonts w:asciiTheme="majorBidi" w:hAnsiTheme="majorBidi" w:cstheme="majorBidi"/>
          <w:cs/>
        </w:rPr>
        <w:t>นิยม</w:t>
      </w:r>
    </w:p>
    <w:p w14:paraId="606BCAB4" w14:textId="7024C0CC" w:rsidR="00A57CB3" w:rsidRPr="00370EF8" w:rsidRDefault="00C507E0" w:rsidP="00911452">
      <w:pPr>
        <w:spacing w:after="240"/>
        <w:ind w:left="1080"/>
        <w:jc w:val="thaiDistribute"/>
        <w:rPr>
          <w:rFonts w:asciiTheme="majorBidi" w:hAnsiTheme="majorBidi" w:cstheme="majorBidi"/>
          <w:cs/>
        </w:rPr>
      </w:pPr>
      <w:r w:rsidRPr="00370EF8">
        <w:rPr>
          <w:rFonts w:asciiTheme="majorBidi" w:hAnsiTheme="majorBidi" w:cs="Angsana New"/>
          <w:cs/>
        </w:rPr>
        <w:t xml:space="preserve">เมื่อวันที่ </w:t>
      </w:r>
      <w:r w:rsidR="00576103" w:rsidRPr="00370EF8">
        <w:rPr>
          <w:rFonts w:asciiTheme="majorBidi" w:hAnsiTheme="majorBidi" w:cs="Angsana New"/>
          <w:lang w:val="en-US"/>
        </w:rPr>
        <w:t>15</w:t>
      </w:r>
      <w:r w:rsidRPr="00370EF8">
        <w:rPr>
          <w:rFonts w:asciiTheme="majorBidi" w:hAnsiTheme="majorBidi" w:cs="Angsana New"/>
          <w:cs/>
        </w:rPr>
        <w:t xml:space="preserve"> พฤษภาคม </w:t>
      </w:r>
      <w:r w:rsidR="00576103" w:rsidRPr="00370EF8">
        <w:rPr>
          <w:rFonts w:asciiTheme="majorBidi" w:hAnsiTheme="majorBidi" w:cs="Angsana New"/>
          <w:lang w:val="en-US"/>
        </w:rPr>
        <w:t>2556</w:t>
      </w:r>
      <w:r w:rsidRPr="00370EF8">
        <w:rPr>
          <w:rFonts w:asciiTheme="majorBidi" w:hAnsiTheme="majorBidi" w:cs="Angsana New"/>
          <w:cs/>
        </w:rPr>
        <w:t xml:space="preserve"> บริษัทได้ซื้อและรับโอนกิจการทั้งหมด (ทรัพย์สิน หนี้สิน สิทธิ หน้าที่ และภาระผูกพัน) จากกลุ่มบริษัท แลนด์มาร์ค ดีเวลล็อปเม้นท์ กรุ๊ป จำกัด (“</w:t>
      </w:r>
      <w:r w:rsidRPr="00370EF8">
        <w:rPr>
          <w:rFonts w:asciiTheme="majorBidi" w:hAnsiTheme="majorBidi" w:cstheme="majorBidi"/>
        </w:rPr>
        <w:t xml:space="preserve">LDG”) </w:t>
      </w:r>
      <w:r w:rsidRPr="00370EF8">
        <w:rPr>
          <w:rFonts w:asciiTheme="majorBidi" w:hAnsiTheme="majorBidi" w:cs="Angsana New"/>
          <w:cs/>
        </w:rPr>
        <w:t>ภายหลังการรวมกิจการและโอนกิจการทั้งหมดแล้ว บริษัท แลนด์มาร์ค</w:t>
      </w:r>
      <w:r w:rsidRPr="00370EF8">
        <w:rPr>
          <w:rFonts w:asciiTheme="majorBidi" w:hAnsiTheme="majorBidi" w:cs="Angsana New"/>
          <w:lang w:val="en-US"/>
        </w:rPr>
        <w:t xml:space="preserve"> </w:t>
      </w:r>
      <w:r w:rsidRPr="00370EF8">
        <w:rPr>
          <w:rFonts w:asciiTheme="majorBidi" w:hAnsiTheme="majorBidi" w:cs="Angsana New"/>
          <w:cs/>
        </w:rPr>
        <w:t xml:space="preserve">ดีเวลล็อปเม้นท์ กรุ๊ป จำกัด ได้จดทะเบียนเลิกกิจการและได้ดำเนินการจดทะเบียนชำระบัญชีแล้วในวันเดียวกัน ทำให้ผู้ถือหุ้นกลุ่ม </w:t>
      </w:r>
      <w:r w:rsidRPr="00370EF8">
        <w:rPr>
          <w:rFonts w:asciiTheme="majorBidi" w:hAnsiTheme="majorBidi" w:cstheme="majorBidi"/>
        </w:rPr>
        <w:t xml:space="preserve">LDG </w:t>
      </w:r>
      <w:r w:rsidRPr="00370EF8">
        <w:rPr>
          <w:rFonts w:asciiTheme="majorBidi" w:hAnsiTheme="majorBidi" w:cs="Angsana New"/>
          <w:cs/>
        </w:rPr>
        <w:t xml:space="preserve">เป็นผู้ถือหุ้นรายใหญ่ของบริษัทซึ่งถือหุ้นของบริษัทเกินกว่าร้อยละ </w:t>
      </w:r>
      <w:r w:rsidR="00576103" w:rsidRPr="00370EF8">
        <w:rPr>
          <w:rFonts w:asciiTheme="majorBidi" w:hAnsiTheme="majorBidi" w:cs="Angsana New"/>
          <w:lang w:val="en-US"/>
        </w:rPr>
        <w:t>50</w:t>
      </w:r>
      <w:r w:rsidRPr="00370EF8">
        <w:rPr>
          <w:rFonts w:asciiTheme="majorBidi" w:hAnsiTheme="majorBidi" w:cs="Angsana New"/>
          <w:cs/>
        </w:rPr>
        <w:t xml:space="preserve"> ของทุนที่ออกและเรียกชำระแล้ว และมีอำนาจควบคุมบริษัท จึงถือเป็นการซื้อธุรกิจแบบย้อนกลับ (</w:t>
      </w:r>
      <w:r w:rsidRPr="00370EF8">
        <w:rPr>
          <w:rFonts w:asciiTheme="majorBidi" w:hAnsiTheme="majorBidi" w:cstheme="majorBidi"/>
        </w:rPr>
        <w:t xml:space="preserve">Reverse Takeover) </w:t>
      </w:r>
      <w:r w:rsidRPr="00370EF8">
        <w:rPr>
          <w:rFonts w:asciiTheme="majorBidi" w:hAnsiTheme="majorBidi" w:cs="Angsana New"/>
          <w:cs/>
        </w:rPr>
        <w:t xml:space="preserve">ตามมาตรฐานการรายงานทางการเงิน ฉบับที่ </w:t>
      </w:r>
      <w:r w:rsidR="00576103" w:rsidRPr="00370EF8">
        <w:rPr>
          <w:rFonts w:asciiTheme="majorBidi" w:hAnsiTheme="majorBidi" w:cs="Angsana New"/>
          <w:lang w:val="en-US"/>
        </w:rPr>
        <w:t>3</w:t>
      </w:r>
      <w:r w:rsidRPr="00370EF8">
        <w:rPr>
          <w:rFonts w:asciiTheme="majorBidi" w:hAnsiTheme="majorBidi" w:cs="Angsana New"/>
          <w:cs/>
        </w:rPr>
        <w:t xml:space="preserve"> เรื่องการรวมธุรกิจ ซึ่งมีบริษัทเป็นบริษัทใหญ่ตามกฎหมายแต่เป็นผู้ถูกซื้อในทางบัญชี ทั้งนี้ ส่วนต่างของต้นทุนการรวมธุรกิจที่สูง</w:t>
      </w:r>
      <w:r w:rsidRPr="00370EF8">
        <w:rPr>
          <w:rFonts w:asciiTheme="majorBidi" w:hAnsiTheme="majorBidi" w:cs="Angsana New"/>
          <w:spacing w:val="-6"/>
          <w:cs/>
        </w:rPr>
        <w:t xml:space="preserve">กว่าส่วนได้เสียของผู้ถูกซื้อทางบัญชีในมูลค่ายุติธรรมสุทธิแสดงเป็นค่าความนิยมจำนวน </w:t>
      </w:r>
      <w:r w:rsidR="00576103" w:rsidRPr="00370EF8">
        <w:rPr>
          <w:rFonts w:asciiTheme="majorBidi" w:hAnsiTheme="majorBidi" w:cstheme="majorBidi"/>
          <w:spacing w:val="-6"/>
          <w:lang w:val="en-US"/>
        </w:rPr>
        <w:t>3</w:t>
      </w:r>
      <w:r w:rsidR="00095464" w:rsidRPr="00370EF8">
        <w:rPr>
          <w:rFonts w:asciiTheme="majorBidi" w:hAnsiTheme="majorBidi" w:cstheme="majorBidi"/>
          <w:spacing w:val="-6"/>
          <w:lang w:val="en-US"/>
        </w:rPr>
        <w:t>,</w:t>
      </w:r>
      <w:r w:rsidR="00576103" w:rsidRPr="00370EF8">
        <w:rPr>
          <w:rFonts w:asciiTheme="majorBidi" w:hAnsiTheme="majorBidi" w:cs="Angsana New"/>
          <w:spacing w:val="-6"/>
          <w:lang w:val="en-US"/>
        </w:rPr>
        <w:t>614</w:t>
      </w:r>
      <w:r w:rsidRPr="00370EF8">
        <w:rPr>
          <w:rFonts w:asciiTheme="majorBidi" w:hAnsiTheme="majorBidi" w:cs="Angsana New"/>
          <w:spacing w:val="-6"/>
          <w:cs/>
        </w:rPr>
        <w:t>.</w:t>
      </w:r>
      <w:r w:rsidR="00576103" w:rsidRPr="00370EF8">
        <w:rPr>
          <w:rFonts w:asciiTheme="majorBidi" w:hAnsiTheme="majorBidi" w:cs="Angsana New"/>
          <w:spacing w:val="-6"/>
          <w:lang w:val="en-US"/>
        </w:rPr>
        <w:t>38</w:t>
      </w:r>
      <w:r w:rsidRPr="00370EF8">
        <w:rPr>
          <w:rFonts w:asciiTheme="majorBidi" w:hAnsiTheme="majorBidi" w:cs="Angsana New"/>
          <w:spacing w:val="-6"/>
          <w:cs/>
        </w:rPr>
        <w:t xml:space="preserve"> ล้านบาท ในงบการเงินรวมของกลุ่มบริษัท</w:t>
      </w:r>
    </w:p>
    <w:p w14:paraId="224C3A07" w14:textId="60B7D2DC" w:rsidR="00B168B9" w:rsidRPr="00370EF8" w:rsidRDefault="00576103" w:rsidP="008F3781">
      <w:pPr>
        <w:spacing w:line="400" w:lineRule="exact"/>
        <w:ind w:left="1094" w:right="-86" w:hanging="547"/>
        <w:jc w:val="thaiDistribute"/>
        <w:rPr>
          <w:rFonts w:asciiTheme="majorBidi" w:hAnsiTheme="majorBidi" w:cstheme="majorBidi"/>
          <w:cs/>
        </w:rPr>
      </w:pPr>
      <w:r w:rsidRPr="00370EF8">
        <w:rPr>
          <w:rFonts w:asciiTheme="majorBidi" w:hAnsiTheme="majorBidi" w:cstheme="majorBidi"/>
          <w:lang w:val="en-US"/>
        </w:rPr>
        <w:t>2</w:t>
      </w:r>
      <w:r w:rsidR="00A75F25" w:rsidRPr="00370EF8">
        <w:rPr>
          <w:rFonts w:asciiTheme="majorBidi" w:hAnsiTheme="majorBidi" w:cstheme="majorBidi"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8</w:t>
      </w:r>
      <w:r w:rsidR="00A75F25" w:rsidRPr="00370EF8">
        <w:rPr>
          <w:rFonts w:asciiTheme="majorBidi" w:hAnsiTheme="majorBidi" w:cstheme="majorBidi"/>
          <w:spacing w:val="-6"/>
          <w:lang w:val="en-US"/>
        </w:rPr>
        <w:tab/>
      </w:r>
      <w:r w:rsidR="00B168B9" w:rsidRPr="00370EF8">
        <w:rPr>
          <w:rFonts w:asciiTheme="majorBidi" w:hAnsiTheme="majorBidi" w:cstheme="majorBidi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6FC4583" w14:textId="035FD9D1" w:rsidR="00B550B7" w:rsidRPr="00370EF8" w:rsidRDefault="00992AB8" w:rsidP="008F3781">
      <w:pPr>
        <w:spacing w:after="120" w:line="400" w:lineRule="exact"/>
        <w:ind w:left="1080"/>
        <w:jc w:val="thaiDistribute"/>
        <w:rPr>
          <w:rFonts w:ascii="Angsana New" w:hAnsi="Angsana New" w:cs="Angsana New"/>
        </w:rPr>
      </w:pPr>
      <w:r w:rsidRPr="00370EF8">
        <w:rPr>
          <w:rFonts w:asciiTheme="majorBidi" w:eastAsia="Times New Roman" w:hAnsiTheme="majorBidi" w:cs="Angsana New"/>
          <w:cs/>
          <w:lang w:val="en-GB"/>
        </w:rPr>
        <w:t xml:space="preserve">ในระหว่างงวด </w:t>
      </w:r>
      <w:r w:rsidR="00AB6B2A" w:rsidRPr="00370EF8">
        <w:rPr>
          <w:rFonts w:asciiTheme="majorBidi" w:eastAsia="Times New Roman" w:hAnsiTheme="majorBidi" w:cs="Angsana New" w:hint="cs"/>
          <w:cs/>
          <w:lang w:val="en-GB"/>
        </w:rPr>
        <w:t>กลุ่ม</w:t>
      </w:r>
      <w:r w:rsidRPr="00370EF8">
        <w:rPr>
          <w:rFonts w:asciiTheme="majorBidi" w:eastAsia="Times New Roman" w:hAnsiTheme="majorBidi" w:cs="Angsana New"/>
          <w:cs/>
          <w:lang w:val="en-GB"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76103" w:rsidRPr="00370EF8">
        <w:rPr>
          <w:rFonts w:asciiTheme="majorBidi" w:hAnsiTheme="majorBidi" w:cs="Angsana New"/>
          <w:lang w:val="en-US"/>
        </w:rPr>
        <w:t>1</w:t>
      </w:r>
      <w:r w:rsidRPr="00370EF8">
        <w:rPr>
          <w:rFonts w:asciiTheme="majorBidi" w:eastAsia="Times New Roman" w:hAnsiTheme="majorBidi" w:cs="Angsana New"/>
          <w:cs/>
          <w:lang w:val="en-GB"/>
        </w:rPr>
        <w:t xml:space="preserve"> มกราคม </w:t>
      </w:r>
      <w:r w:rsidR="00576103" w:rsidRPr="00370EF8">
        <w:rPr>
          <w:rFonts w:asciiTheme="majorBidi" w:hAnsiTheme="majorBidi" w:cs="Angsana New"/>
          <w:lang w:val="en-US"/>
        </w:rPr>
        <w:t>2569</w:t>
      </w:r>
      <w:r w:rsidRPr="00370EF8">
        <w:rPr>
          <w:rFonts w:asciiTheme="majorBidi" w:eastAsia="Times New Roman" w:hAnsiTheme="majorBidi" w:cs="Angsana New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  <w:r w:rsidR="00B550B7" w:rsidRPr="00370EF8">
        <w:rPr>
          <w:rFonts w:ascii="Angsana New" w:hAnsi="Angsana New" w:cs="Angsana New"/>
          <w:cs/>
        </w:rPr>
        <w:t xml:space="preserve"> </w:t>
      </w:r>
    </w:p>
    <w:p w14:paraId="57039951" w14:textId="291A3A47" w:rsidR="00B550B7" w:rsidRPr="00370EF8" w:rsidRDefault="00B550B7" w:rsidP="00515875">
      <w:pPr>
        <w:spacing w:after="240"/>
        <w:ind w:left="1116" w:hanging="252"/>
        <w:jc w:val="thaiDistribute"/>
        <w:rPr>
          <w:rFonts w:ascii="Angsana New" w:hAnsi="Angsana New" w:cs="Angsana New"/>
          <w:cs/>
        </w:rPr>
      </w:pPr>
      <w:r w:rsidRPr="00370EF8">
        <w:rPr>
          <w:rFonts w:ascii="Angsana New" w:hAnsi="Angsana New" w:cs="Angsana New" w:hint="cs"/>
          <w:cs/>
        </w:rPr>
        <w:t>-</w:t>
      </w:r>
      <w:r w:rsidRPr="00370EF8">
        <w:rPr>
          <w:rFonts w:ascii="Angsana New" w:hAnsi="Angsana New" w:cs="Angsana New"/>
          <w:cs/>
        </w:rPr>
        <w:tab/>
      </w:r>
      <w:r w:rsidR="00992AB8" w:rsidRPr="00370EF8">
        <w:rPr>
          <w:rFonts w:ascii="Angsana New" w:hAnsi="Angsana New" w:cs="Angsana New"/>
          <w:cs/>
        </w:rPr>
        <w:t xml:space="preserve">มาตรฐานการบัญชี ฉบับที่ </w:t>
      </w:r>
      <w:r w:rsidR="00576103" w:rsidRPr="00370EF8">
        <w:rPr>
          <w:rFonts w:asciiTheme="majorBidi" w:hAnsiTheme="majorBidi" w:cs="Angsana New"/>
          <w:lang w:val="en-US"/>
        </w:rPr>
        <w:t>21</w:t>
      </w:r>
      <w:r w:rsidR="00992AB8" w:rsidRPr="00370EF8">
        <w:rPr>
          <w:rFonts w:ascii="Angsana New" w:hAnsi="Angsana New" w:cs="Angsana New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1C9CF3FD" w14:textId="53CD7313" w:rsidR="00EF4B91" w:rsidRDefault="00C60F73" w:rsidP="008F3781">
      <w:pPr>
        <w:spacing w:after="360"/>
        <w:ind w:left="1080" w:right="-86" w:firstLine="14"/>
        <w:jc w:val="thaiDistribute"/>
        <w:rPr>
          <w:rFonts w:asciiTheme="majorBidi" w:hAnsiTheme="majorBidi" w:cstheme="majorBidi"/>
          <w:cs/>
        </w:rPr>
      </w:pPr>
      <w:r w:rsidRPr="00370EF8">
        <w:rPr>
          <w:rFonts w:asciiTheme="majorBidi" w:hAnsiTheme="majorBidi" w:cstheme="majorBidi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0BC48356" w14:textId="77777777" w:rsidR="00EF4B91" w:rsidRDefault="00EF4B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34B278A" w14:textId="12C4F6CB" w:rsidR="00131B38" w:rsidRDefault="00131B38" w:rsidP="00911452">
      <w:pPr>
        <w:ind w:left="1080" w:hanging="634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theme="majorBidi"/>
          <w:lang w:val="en-US"/>
        </w:rPr>
        <w:lastRenderedPageBreak/>
        <w:t>2.9</w:t>
      </w:r>
      <w:r>
        <w:rPr>
          <w:rFonts w:asciiTheme="majorBidi" w:hAnsiTheme="majorBidi" w:cstheme="majorBidi"/>
          <w:lang w:val="en-US"/>
        </w:rPr>
        <w:tab/>
      </w:r>
      <w:r w:rsidRPr="00041DDE">
        <w:rPr>
          <w:rFonts w:asciiTheme="majorBidi" w:hAnsiTheme="majorBidi" w:cs="Angsana New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538AB7B" w14:textId="77777777" w:rsidR="00131B38" w:rsidRPr="00294630" w:rsidRDefault="00131B38" w:rsidP="00131B38">
      <w:pPr>
        <w:spacing w:before="120" w:after="240"/>
        <w:ind w:left="1080" w:hanging="630"/>
        <w:jc w:val="thaiDistribute"/>
        <w:rPr>
          <w:rFonts w:asciiTheme="majorBidi" w:hAnsiTheme="majorBidi" w:cs="Angsana New"/>
          <w:spacing w:val="-4"/>
        </w:rPr>
      </w:pPr>
      <w:r>
        <w:rPr>
          <w:rFonts w:asciiTheme="majorBidi" w:hAnsiTheme="majorBidi" w:cs="Angsana New"/>
        </w:rPr>
        <w:tab/>
      </w:r>
      <w:r w:rsidRPr="00294630">
        <w:rPr>
          <w:rFonts w:asciiTheme="majorBidi" w:hAnsiTheme="majorBidi" w:cs="Angsana New"/>
          <w:spacing w:val="-2"/>
          <w:cs/>
        </w:rPr>
        <w:t>มาตรฐานการรายงานทางการเงินด้านการบัญชี</w:t>
      </w:r>
      <w:r w:rsidRPr="00294630">
        <w:rPr>
          <w:rFonts w:asciiTheme="majorBidi" w:hAnsiTheme="majorBidi" w:cs="Angsana New" w:hint="cs"/>
          <w:spacing w:val="-2"/>
          <w:cs/>
        </w:rPr>
        <w:t>ต่อไปนี้</w:t>
      </w:r>
      <w:r w:rsidRPr="00294630">
        <w:rPr>
          <w:rFonts w:asciiTheme="majorBidi" w:hAnsiTheme="majorBidi" w:cs="Angsana New"/>
          <w:spacing w:val="-2"/>
          <w:cs/>
        </w:rPr>
        <w:t>ได้ประกาศในราชกิจจานุเบกษาแล้ว</w:t>
      </w:r>
      <w:r w:rsidRPr="00294630">
        <w:rPr>
          <w:rFonts w:asciiTheme="majorBidi" w:hAnsiTheme="majorBidi" w:cs="Angsana New"/>
          <w:spacing w:val="-4"/>
          <w:cs/>
        </w:rPr>
        <w:t xml:space="preserve"> โดยจะมี</w:t>
      </w:r>
      <w:r w:rsidRPr="00294630">
        <w:rPr>
          <w:rFonts w:asciiTheme="majorBidi" w:hAnsiTheme="majorBidi" w:cs="Angsana New"/>
          <w:spacing w:val="-6"/>
          <w:cs/>
        </w:rPr>
        <w:t xml:space="preserve">ผลบังคับใช้สำหรับงบการเงินที่มีรอบระยะเวลาบัญชีที่เริ่ม ณ หรือหลังวันที่ </w:t>
      </w:r>
      <w:r w:rsidRPr="00294630">
        <w:rPr>
          <w:rFonts w:asciiTheme="majorBidi" w:hAnsiTheme="majorBidi" w:cs="Angsana New"/>
          <w:spacing w:val="-6"/>
        </w:rPr>
        <w:t xml:space="preserve">1 </w:t>
      </w:r>
      <w:r w:rsidRPr="00294630">
        <w:rPr>
          <w:rFonts w:asciiTheme="majorBidi" w:hAnsiTheme="majorBidi" w:cs="Angsana New"/>
          <w:spacing w:val="-6"/>
          <w:cs/>
        </w:rPr>
        <w:t xml:space="preserve">มกราคม </w:t>
      </w:r>
      <w:r w:rsidRPr="00294630">
        <w:rPr>
          <w:rFonts w:asciiTheme="majorBidi" w:hAnsiTheme="majorBidi" w:cs="Angsana New"/>
          <w:spacing w:val="-6"/>
        </w:rPr>
        <w:t xml:space="preserve">2571 </w:t>
      </w:r>
      <w:r w:rsidRPr="00294630">
        <w:rPr>
          <w:rFonts w:asciiTheme="majorBidi" w:hAnsiTheme="majorBidi" w:cs="Angsana New"/>
          <w:spacing w:val="-6"/>
          <w:cs/>
        </w:rPr>
        <w:t>เป็นต้นไป</w:t>
      </w:r>
      <w:r w:rsidRPr="00294630">
        <w:rPr>
          <w:rFonts w:asciiTheme="majorBidi" w:hAnsiTheme="majorBidi" w:cs="Angsana New"/>
          <w:spacing w:val="-4"/>
          <w:cs/>
        </w:rPr>
        <w:t xml:space="preserve"> </w:t>
      </w:r>
    </w:p>
    <w:p w14:paraId="3A175910" w14:textId="77777777" w:rsidR="00131B38" w:rsidRPr="00131B38" w:rsidRDefault="00131B38" w:rsidP="00647693">
      <w:pPr>
        <w:spacing w:before="120" w:after="120"/>
        <w:ind w:left="994"/>
        <w:jc w:val="distribute"/>
        <w:rPr>
          <w:rFonts w:ascii="Angsana New" w:hAnsi="Angsana New" w:cs="Angsana New"/>
          <w:b/>
          <w:bCs/>
          <w:spacing w:val="-4"/>
        </w:rPr>
      </w:pPr>
      <w:r w:rsidRPr="00131B38">
        <w:rPr>
          <w:rFonts w:ascii="Angsana New" w:hAnsi="Angsana New" w:cs="Angsana New"/>
          <w:b/>
          <w:bCs/>
          <w:spacing w:val="-4"/>
          <w:cs/>
        </w:rPr>
        <w:t xml:space="preserve">มาตรฐานการรายงานทางการเงิน ฉบับที่ </w:t>
      </w:r>
      <w:r w:rsidRPr="00131B38">
        <w:rPr>
          <w:rFonts w:ascii="Angsana New" w:hAnsi="Angsana New" w:cs="Angsana New"/>
          <w:b/>
          <w:bCs/>
          <w:spacing w:val="-4"/>
        </w:rPr>
        <w:t xml:space="preserve">18 </w:t>
      </w:r>
      <w:r w:rsidRPr="00131B38">
        <w:rPr>
          <w:rFonts w:ascii="Angsana New" w:hAnsi="Angsana New" w:cs="Angsana New"/>
          <w:b/>
          <w:bCs/>
          <w:spacing w:val="-4"/>
          <w:cs/>
        </w:rPr>
        <w:t>เรื่อง การแสดงรายการและการเปิดเผยข้อมูลในงบการเงิน</w:t>
      </w:r>
    </w:p>
    <w:p w14:paraId="2CC08A50" w14:textId="0CBDB4E9" w:rsidR="00131B38" w:rsidRPr="00911452" w:rsidRDefault="00131B38" w:rsidP="00131B38">
      <w:pPr>
        <w:spacing w:before="120" w:after="120"/>
        <w:ind w:left="1008" w:hanging="547"/>
        <w:jc w:val="thaiDistribute"/>
        <w:rPr>
          <w:rFonts w:ascii="Angsana New" w:hAnsi="Angsana New" w:cs="Angsana New"/>
        </w:rPr>
      </w:pPr>
      <w:r w:rsidRPr="00911452">
        <w:rPr>
          <w:rFonts w:asciiTheme="majorBidi" w:hAnsiTheme="majorBidi" w:cs="Angsana New"/>
          <w:spacing w:val="-8"/>
        </w:rPr>
        <w:tab/>
      </w:r>
      <w:r w:rsidRPr="00911452">
        <w:rPr>
          <w:rFonts w:ascii="Angsana New" w:hAnsi="Angsana New" w:cs="Angsana New"/>
          <w:spacing w:val="-8"/>
          <w:cs/>
        </w:rPr>
        <w:t>มาตรฐานการรายงานทางการเงิน ฉบับที่</w:t>
      </w:r>
      <w:r w:rsidR="00911452">
        <w:rPr>
          <w:rFonts w:ascii="Angsana New" w:hAnsi="Angsana New" w:cs="Angsana New"/>
          <w:spacing w:val="-8"/>
          <w:lang w:val="en-US"/>
        </w:rPr>
        <w:t xml:space="preserve"> 1</w:t>
      </w:r>
      <w:r w:rsidR="00E4428C">
        <w:rPr>
          <w:rFonts w:ascii="Angsana New" w:hAnsi="Angsana New" w:cs="Angsana New"/>
          <w:spacing w:val="-8"/>
          <w:lang w:val="en-US"/>
        </w:rPr>
        <w:t>8</w:t>
      </w:r>
      <w:r w:rsidRPr="00911452">
        <w:rPr>
          <w:rFonts w:ascii="Angsana New" w:hAnsi="Angsana New" w:cs="Angsana New"/>
          <w:spacing w:val="-8"/>
          <w:cs/>
        </w:rPr>
        <w:t xml:space="preserve"> </w:t>
      </w:r>
      <w:r w:rsidRPr="00911452">
        <w:rPr>
          <w:rFonts w:ascii="Angsana New" w:hAnsi="Angsana New" w:cs="Angsana New"/>
          <w:spacing w:val="-8"/>
        </w:rPr>
        <w:t xml:space="preserve">(TFRS 18) </w:t>
      </w:r>
      <w:r w:rsidRPr="00911452">
        <w:rPr>
          <w:rFonts w:ascii="Angsana New" w:hAnsi="Angsana New" w:cs="Angsana New"/>
          <w:spacing w:val="-8"/>
          <w:cs/>
        </w:rPr>
        <w:t xml:space="preserve">ใช้แทนมาตรฐานการบัญชี ฉบับที่ </w:t>
      </w:r>
      <w:r w:rsidR="00E4428C">
        <w:rPr>
          <w:rFonts w:ascii="Angsana New" w:hAnsi="Angsana New" w:cs="Angsana New"/>
          <w:spacing w:val="-8"/>
          <w:lang w:val="en-US"/>
        </w:rPr>
        <w:t>1</w:t>
      </w:r>
      <w:r w:rsidRPr="00911452">
        <w:rPr>
          <w:rFonts w:ascii="Angsana New" w:hAnsi="Angsana New" w:cs="Angsana New"/>
          <w:spacing w:val="-8"/>
          <w:cs/>
        </w:rPr>
        <w:t xml:space="preserve"> </w:t>
      </w:r>
      <w:r w:rsidRPr="00911452">
        <w:rPr>
          <w:rFonts w:ascii="Angsana New" w:hAnsi="Angsana New" w:cs="Angsana New"/>
          <w:spacing w:val="-8"/>
        </w:rPr>
        <w:t xml:space="preserve">(TAS </w:t>
      </w:r>
      <w:r w:rsidR="00E4428C">
        <w:rPr>
          <w:rFonts w:ascii="Angsana New" w:hAnsi="Angsana New" w:cs="Angsana New"/>
          <w:spacing w:val="-8"/>
          <w:lang w:val="en-US"/>
        </w:rPr>
        <w:t>1</w:t>
      </w:r>
      <w:r w:rsidRPr="00911452">
        <w:rPr>
          <w:rFonts w:ascii="Angsana New" w:hAnsi="Angsana New" w:cs="Angsana New"/>
          <w:spacing w:val="-2"/>
        </w:rPr>
        <w:t xml:space="preserve">) </w:t>
      </w:r>
      <w:r w:rsidRPr="00911452">
        <w:rPr>
          <w:rFonts w:ascii="Angsana New" w:hAnsi="Angsana New" w:cs="Angsana New"/>
          <w:cs/>
        </w:rPr>
        <w:t>โดยยังคงข้อกำหนดหลายประการใน</w:t>
      </w:r>
      <w:r w:rsidRPr="00911452">
        <w:rPr>
          <w:rFonts w:ascii="Angsana New" w:hAnsi="Angsana New" w:cs="Angsana New"/>
        </w:rPr>
        <w:t xml:space="preserve"> TAS 1</w:t>
      </w:r>
      <w:r w:rsidRPr="00911452">
        <w:rPr>
          <w:rFonts w:ascii="Angsana New" w:hAnsi="Angsana New" w:cs="Angsana New"/>
          <w:cs/>
        </w:rPr>
        <w:t xml:space="preserve"> ไว้ และเพิ่มเติมข้อกำหนดใหม่บางประการ </w:t>
      </w:r>
    </w:p>
    <w:p w14:paraId="7186EE2F" w14:textId="77777777" w:rsidR="00131B38" w:rsidRPr="00131B38" w:rsidRDefault="00131B38" w:rsidP="00131B38">
      <w:pPr>
        <w:ind w:left="994"/>
        <w:jc w:val="thaiDistribute"/>
        <w:rPr>
          <w:rFonts w:asciiTheme="majorBidi" w:hAnsiTheme="majorBidi" w:cs="Angsana New"/>
        </w:rPr>
      </w:pPr>
      <w:r w:rsidRPr="00131B38">
        <w:rPr>
          <w:rFonts w:asciiTheme="majorBidi" w:hAnsiTheme="majorBidi" w:cs="Angsana New"/>
        </w:rPr>
        <w:t>TFRS</w:t>
      </w:r>
      <w:r w:rsidRPr="00131B38">
        <w:rPr>
          <w:rFonts w:asciiTheme="majorBidi" w:hAnsiTheme="majorBidi" w:cs="Angsana New"/>
          <w:cs/>
        </w:rPr>
        <w:t xml:space="preserve"> </w:t>
      </w:r>
      <w:r w:rsidRPr="00131B38">
        <w:rPr>
          <w:rFonts w:asciiTheme="majorBidi" w:hAnsiTheme="majorBidi" w:cs="Angsana New"/>
        </w:rPr>
        <w:t>18</w:t>
      </w:r>
      <w:r w:rsidRPr="00131B38">
        <w:rPr>
          <w:rFonts w:asciiTheme="majorBidi" w:hAnsiTheme="majorBidi" w:cs="Angsana New"/>
          <w:cs/>
        </w:rPr>
        <w:t xml:space="preserve"> มีข้อกำหนดใหม่ ดังนี้</w:t>
      </w:r>
    </w:p>
    <w:p w14:paraId="606C7A15" w14:textId="77777777" w:rsidR="00131B38" w:rsidRPr="00131B38" w:rsidRDefault="00131B38" w:rsidP="00515875">
      <w:pPr>
        <w:pStyle w:val="ListParagraph"/>
        <w:numPr>
          <w:ilvl w:val="0"/>
          <w:numId w:val="35"/>
        </w:numPr>
        <w:spacing w:after="0" w:line="240" w:lineRule="auto"/>
        <w:ind w:left="1008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131B38">
        <w:rPr>
          <w:rFonts w:asciiTheme="majorBidi" w:hAnsiTheme="majorBidi" w:cs="Angsana New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3C945EF5" w14:textId="77777777" w:rsidR="00131B38" w:rsidRPr="00131B38" w:rsidRDefault="00131B38" w:rsidP="00515875">
      <w:pPr>
        <w:pStyle w:val="ListParagraph"/>
        <w:numPr>
          <w:ilvl w:val="0"/>
          <w:numId w:val="35"/>
        </w:numPr>
        <w:spacing w:after="0" w:line="240" w:lineRule="auto"/>
        <w:ind w:left="1008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131B38">
        <w:rPr>
          <w:rFonts w:asciiTheme="majorBidi" w:hAnsiTheme="majorBidi" w:cs="Angsana New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230BA2FD" w14:textId="77777777" w:rsidR="00131B38" w:rsidRPr="00131B38" w:rsidRDefault="00131B38" w:rsidP="00515875">
      <w:pPr>
        <w:pStyle w:val="ListParagraph"/>
        <w:numPr>
          <w:ilvl w:val="0"/>
          <w:numId w:val="35"/>
        </w:numPr>
        <w:spacing w:after="0" w:line="240" w:lineRule="auto"/>
        <w:ind w:left="1008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131B38">
        <w:rPr>
          <w:rFonts w:asciiTheme="majorBidi" w:hAnsiTheme="majorBidi" w:cs="Angsana New"/>
          <w:sz w:val="32"/>
          <w:szCs w:val="32"/>
          <w:cs/>
        </w:rPr>
        <w:t>การปรับปรุงหลักการรวบยอดและการแตกยอด</w:t>
      </w:r>
    </w:p>
    <w:p w14:paraId="1078906A" w14:textId="08ABAA03" w:rsidR="00131B38" w:rsidRPr="00131B38" w:rsidRDefault="00131B38" w:rsidP="00131B38">
      <w:pPr>
        <w:spacing w:before="120" w:after="120"/>
        <w:ind w:left="994"/>
        <w:jc w:val="thaiDistribute"/>
        <w:rPr>
          <w:rFonts w:asciiTheme="majorBidi" w:hAnsiTheme="majorBidi" w:cs="Angsana New"/>
          <w:cs/>
        </w:rPr>
      </w:pPr>
      <w:r w:rsidRPr="00131B38">
        <w:rPr>
          <w:rFonts w:asciiTheme="majorBidi" w:hAnsiTheme="majorBidi" w:cs="Angsana New"/>
          <w:cs/>
        </w:rPr>
        <w:t>กิจการต้องถือปฏิบัติตาม</w:t>
      </w:r>
      <w:r w:rsidRPr="00131B38">
        <w:rPr>
          <w:rFonts w:asciiTheme="majorBidi" w:hAnsiTheme="majorBidi" w:cs="Angsana New"/>
        </w:rPr>
        <w:t xml:space="preserve"> TFRS</w:t>
      </w:r>
      <w:r w:rsidRPr="00131B38">
        <w:rPr>
          <w:rFonts w:asciiTheme="majorBidi" w:hAnsiTheme="majorBidi" w:cs="Angsana New"/>
          <w:cs/>
        </w:rPr>
        <w:t xml:space="preserve"> </w:t>
      </w:r>
      <w:r w:rsidRPr="00131B38">
        <w:rPr>
          <w:rFonts w:asciiTheme="majorBidi" w:hAnsiTheme="majorBidi" w:cs="Angsana New"/>
        </w:rPr>
        <w:t>18</w:t>
      </w:r>
      <w:r w:rsidRPr="00131B38">
        <w:rPr>
          <w:rFonts w:asciiTheme="majorBidi" w:hAnsiTheme="majorBidi" w:cs="Angsana New"/>
          <w:cs/>
        </w:rPr>
        <w:t xml:space="preserve"> สำหรับรอบระยะเวลารายงานประจำปีที่เริ่ม ณ หรือหลังวันที่ </w:t>
      </w:r>
      <w:r w:rsidR="00515875">
        <w:rPr>
          <w:rFonts w:asciiTheme="majorBidi" w:hAnsiTheme="majorBidi" w:cs="Angsana New"/>
          <w:lang w:val="en-US"/>
        </w:rPr>
        <w:t xml:space="preserve"> </w:t>
      </w:r>
      <w:r w:rsidR="00E4428C">
        <w:rPr>
          <w:rFonts w:asciiTheme="majorBidi" w:hAnsiTheme="majorBidi" w:cs="Angsana New"/>
          <w:lang w:val="en-US"/>
        </w:rPr>
        <w:t>1</w:t>
      </w:r>
      <w:r w:rsidRPr="00131B38">
        <w:rPr>
          <w:rFonts w:asciiTheme="majorBidi" w:hAnsiTheme="majorBidi" w:cs="Angsana New"/>
          <w:cs/>
        </w:rPr>
        <w:t xml:space="preserve"> มกราคม </w:t>
      </w:r>
      <w:r w:rsidR="00E4428C">
        <w:rPr>
          <w:rFonts w:asciiTheme="majorBidi" w:hAnsiTheme="majorBidi" w:cs="Angsana New"/>
          <w:lang w:val="en-US"/>
        </w:rPr>
        <w:t>2571</w:t>
      </w:r>
      <w:r w:rsidRPr="00131B38">
        <w:rPr>
          <w:rFonts w:asciiTheme="majorBidi" w:hAnsiTheme="majorBidi" w:cs="Angsana New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131B38">
        <w:rPr>
          <w:rFonts w:asciiTheme="majorBidi" w:hAnsiTheme="majorBidi" w:cs="Angsana New" w:hint="cs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Pr="00131B38">
        <w:rPr>
          <w:rFonts w:asciiTheme="majorBidi" w:hAnsiTheme="majorBidi" w:cs="Angsana New"/>
        </w:rPr>
        <w:t>TFRS</w:t>
      </w:r>
      <w:r w:rsidRPr="00131B38">
        <w:rPr>
          <w:rFonts w:asciiTheme="majorBidi" w:hAnsiTheme="majorBidi" w:cs="Angsana New"/>
          <w:cs/>
        </w:rPr>
        <w:t xml:space="preserve"> </w:t>
      </w:r>
      <w:r w:rsidR="00E4428C">
        <w:rPr>
          <w:rFonts w:asciiTheme="majorBidi" w:hAnsiTheme="majorBidi" w:cs="Angsana New"/>
          <w:lang w:val="en-US"/>
        </w:rPr>
        <w:t>18</w:t>
      </w:r>
      <w:r w:rsidRPr="00131B38">
        <w:rPr>
          <w:rFonts w:asciiTheme="majorBidi" w:hAnsiTheme="majorBidi" w:cs="Angsana New"/>
          <w:cs/>
        </w:rPr>
        <w:t xml:space="preserve"> </w:t>
      </w:r>
      <w:r w:rsidRPr="00131B38">
        <w:rPr>
          <w:rFonts w:asciiTheme="majorBidi" w:hAnsiTheme="majorBidi" w:cs="Angsana New" w:hint="cs"/>
          <w:cs/>
        </w:rPr>
        <w:t>ซึ่ง</w:t>
      </w:r>
      <w:r w:rsidRPr="00131B38">
        <w:rPr>
          <w:rFonts w:asciiTheme="majorBidi" w:hAnsiTheme="majorBidi" w:cs="Angsana New"/>
          <w:cs/>
        </w:rPr>
        <w:t>กำหนดให้</w:t>
      </w:r>
      <w:r w:rsidRPr="00131B38">
        <w:rPr>
          <w:rFonts w:asciiTheme="majorBidi" w:hAnsiTheme="majorBidi" w:cs="Angsana New" w:hint="cs"/>
          <w:cs/>
        </w:rPr>
        <w:t>ปรับ</w:t>
      </w:r>
      <w:r w:rsidRPr="00131B38">
        <w:rPr>
          <w:rFonts w:asciiTheme="majorBidi" w:hAnsiTheme="majorBidi" w:cs="Angsana New"/>
          <w:cs/>
        </w:rPr>
        <w:t>ย้อนหลังตาม</w:t>
      </w:r>
      <w:r w:rsidRPr="00131B38">
        <w:rPr>
          <w:rFonts w:asciiTheme="majorBidi" w:hAnsiTheme="majorBidi" w:cs="Angsana New" w:hint="cs"/>
          <w:cs/>
        </w:rPr>
        <w:t xml:space="preserve">มาตรฐานการบัญชี ฉบับที่ </w:t>
      </w:r>
      <w:r w:rsidR="00E4428C">
        <w:rPr>
          <w:rFonts w:asciiTheme="majorBidi" w:hAnsiTheme="majorBidi" w:cs="Angsana New"/>
          <w:lang w:val="en-US"/>
        </w:rPr>
        <w:t>8</w:t>
      </w:r>
      <w:r w:rsidRPr="00131B38">
        <w:rPr>
          <w:rFonts w:asciiTheme="majorBidi" w:hAnsiTheme="majorBidi" w:cs="Angsana New"/>
        </w:rPr>
        <w:t xml:space="preserve"> </w:t>
      </w:r>
      <w:r w:rsidRPr="00131B38">
        <w:rPr>
          <w:rFonts w:asciiTheme="majorBidi" w:hAnsiTheme="majorBidi" w:cs="Angsana New" w:hint="cs"/>
          <w:cs/>
        </w:rPr>
        <w:t xml:space="preserve">เรื่อง </w:t>
      </w:r>
      <w:r w:rsidRPr="00131B38">
        <w:rPr>
          <w:rFonts w:asciiTheme="majorBidi" w:hAnsiTheme="majorBidi" w:cs="Angsana New"/>
          <w:cs/>
        </w:rPr>
        <w:t>นโยบายการบัญชี การเปลี่ยนแปลงประมาณการทางบัญชีและข้อผิดพลาด</w:t>
      </w:r>
    </w:p>
    <w:p w14:paraId="027C33F6" w14:textId="7E0D1DB4" w:rsidR="00C41098" w:rsidRDefault="00C41098" w:rsidP="00E4428C">
      <w:pPr>
        <w:spacing w:before="120" w:after="360"/>
        <w:ind w:left="994"/>
        <w:jc w:val="thaiDistribute"/>
        <w:rPr>
          <w:rFonts w:asciiTheme="majorBidi" w:hAnsiTheme="majorBidi" w:cs="Angsana New"/>
          <w:spacing w:val="-2"/>
        </w:rPr>
      </w:pPr>
      <w:r w:rsidRPr="00C41098">
        <w:rPr>
          <w:rFonts w:asciiTheme="majorBidi" w:hAnsiTheme="majorBidi" w:cs="Angsana New"/>
          <w:spacing w:val="-2"/>
          <w:cs/>
        </w:rPr>
        <w:t xml:space="preserve">ผู้บริหารของกลุ่มบริษัทจะนำมาตรฐานการรายงานทางการเงินที่ </w:t>
      </w:r>
      <w:r>
        <w:rPr>
          <w:rFonts w:asciiTheme="majorBidi" w:hAnsiTheme="majorBidi" w:cs="Angsana New"/>
          <w:spacing w:val="-2"/>
          <w:lang w:val="en-US"/>
        </w:rPr>
        <w:t>18</w:t>
      </w:r>
      <w:r w:rsidRPr="00C41098">
        <w:rPr>
          <w:rFonts w:asciiTheme="majorBidi" w:hAnsiTheme="majorBidi" w:cs="Angsana New"/>
          <w:spacing w:val="-2"/>
          <w:cs/>
        </w:rPr>
        <w:t xml:space="preserve"> 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</w:t>
      </w:r>
      <w:r>
        <w:rPr>
          <w:rFonts w:asciiTheme="majorBidi" w:hAnsiTheme="majorBidi" w:cs="Angsana New"/>
          <w:spacing w:val="-2"/>
          <w:lang w:val="en-US"/>
        </w:rPr>
        <w:t xml:space="preserve">                  </w:t>
      </w:r>
      <w:r w:rsidRPr="00C41098">
        <w:rPr>
          <w:rFonts w:asciiTheme="majorBidi" w:hAnsiTheme="majorBidi" w:cs="Angsana New"/>
          <w:spacing w:val="-2"/>
          <w:cs/>
        </w:rPr>
        <w:t>งบการเงินของกลุ่มบริษัทในงวดที่จะเริ่มถือปฏิบัติ</w:t>
      </w:r>
    </w:p>
    <w:p w14:paraId="4C0C726F" w14:textId="3D929468" w:rsidR="00E23770" w:rsidRPr="00370EF8" w:rsidRDefault="00576103" w:rsidP="008F3781">
      <w:pPr>
        <w:tabs>
          <w:tab w:val="left" w:pos="1260"/>
        </w:tabs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t>3</w:t>
      </w:r>
      <w:r w:rsidR="00E23770" w:rsidRPr="00370EF8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370EF8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นโยบายการบัญชีที่</w:t>
      </w:r>
      <w:r w:rsidR="00FF2A8D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มีสาระ</w:t>
      </w:r>
      <w:r w:rsidR="00E23770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สำคัญ</w:t>
      </w:r>
    </w:p>
    <w:p w14:paraId="4E06D7B6" w14:textId="1D832A62" w:rsidR="00B721B8" w:rsidRPr="00370EF8" w:rsidRDefault="00E23770" w:rsidP="008F3781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370EF8">
        <w:rPr>
          <w:rFonts w:asciiTheme="majorBidi" w:hAnsiTheme="majorBidi" w:cstheme="majorBidi"/>
          <w:spacing w:val="2"/>
          <w:cs/>
          <w:lang w:val="en-US"/>
        </w:rPr>
        <w:t>งบ</w:t>
      </w:r>
      <w:r w:rsidRPr="00370EF8">
        <w:rPr>
          <w:rFonts w:asciiTheme="majorBidi" w:eastAsia="Times New Roman" w:hAnsiTheme="majorBidi" w:cstheme="majorBidi"/>
          <w:spacing w:val="2"/>
          <w:cs/>
          <w:lang w:val="en-GB"/>
        </w:rPr>
        <w:t>การเงิน</w:t>
      </w:r>
      <w:r w:rsidRPr="00370EF8">
        <w:rPr>
          <w:rFonts w:asciiTheme="majorBidi" w:hAnsiTheme="majorBidi" w:cstheme="majorBidi"/>
          <w:spacing w:val="2"/>
          <w:cs/>
          <w:lang w:val="en-US"/>
        </w:rPr>
        <w:t>ระหว่างกาลนี้จัดทำขึ้นโดยใช้หลักเกณฑ์ นโยบายการบัญชีและวิธีการคำนวณเช่นเดียวกับ</w:t>
      </w:r>
      <w:r w:rsidRPr="00370EF8">
        <w:rPr>
          <w:rFonts w:asciiTheme="majorBidi" w:hAnsiTheme="majorBidi" w:cstheme="majorBidi"/>
          <w:cs/>
          <w:lang w:val="en-US"/>
        </w:rPr>
        <w:t xml:space="preserve">ที่ใช้ในงบการเงินสำหรับปีสิ้นสุดวันที่ </w:t>
      </w:r>
      <w:r w:rsidR="00576103" w:rsidRPr="00370EF8">
        <w:rPr>
          <w:rFonts w:asciiTheme="majorBidi" w:hAnsiTheme="majorBidi" w:cstheme="majorBidi"/>
          <w:lang w:val="en-US"/>
        </w:rPr>
        <w:t>31</w:t>
      </w:r>
      <w:r w:rsidRPr="00370EF8">
        <w:rPr>
          <w:rFonts w:asciiTheme="majorBidi" w:hAnsiTheme="majorBidi" w:cstheme="majorBidi"/>
          <w:lang w:val="en-US"/>
        </w:rPr>
        <w:t xml:space="preserve"> </w:t>
      </w:r>
      <w:r w:rsidRPr="00370EF8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576103" w:rsidRPr="00370EF8">
        <w:rPr>
          <w:rFonts w:asciiTheme="majorBidi" w:hAnsiTheme="majorBidi" w:cstheme="majorBidi"/>
          <w:lang w:val="en-US"/>
        </w:rPr>
        <w:t>2568</w:t>
      </w:r>
    </w:p>
    <w:p w14:paraId="704CFDD8" w14:textId="77777777" w:rsidR="00FE44BC" w:rsidRPr="00370EF8" w:rsidRDefault="00FE44BC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4B9ECE38" w14:textId="4D984EE5" w:rsidR="00E23770" w:rsidRPr="00370EF8" w:rsidRDefault="00576103" w:rsidP="008F3781">
      <w:pPr>
        <w:tabs>
          <w:tab w:val="left" w:pos="1260"/>
        </w:tabs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4</w:t>
      </w:r>
      <w:r w:rsidR="00E23770" w:rsidRPr="00370EF8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การเปิดเผยข้อมูลเพิ่มเติมเกี่ยวกับกระแสเงินสด</w:t>
      </w:r>
    </w:p>
    <w:p w14:paraId="265A1994" w14:textId="0E13C6AF" w:rsidR="00E23770" w:rsidRPr="00370EF8" w:rsidRDefault="00576103" w:rsidP="008F3781">
      <w:pPr>
        <w:tabs>
          <w:tab w:val="left" w:pos="1080"/>
        </w:tabs>
        <w:ind w:left="547" w:right="-86"/>
        <w:jc w:val="thaiDistribute"/>
        <w:rPr>
          <w:rFonts w:asciiTheme="majorBidi" w:hAnsiTheme="majorBidi" w:cstheme="majorBidi"/>
          <w:spacing w:val="-6"/>
          <w:lang w:val="en-US"/>
        </w:rPr>
      </w:pPr>
      <w:r w:rsidRPr="00370EF8">
        <w:rPr>
          <w:rFonts w:asciiTheme="majorBidi" w:hAnsiTheme="majorBidi" w:cstheme="majorBidi"/>
          <w:spacing w:val="-6"/>
          <w:lang w:val="en-US"/>
        </w:rPr>
        <w:t>4</w:t>
      </w:r>
      <w:r w:rsidR="00E23770" w:rsidRPr="00370EF8">
        <w:rPr>
          <w:rFonts w:asciiTheme="majorBidi" w:hAnsiTheme="majorBidi" w:cstheme="majorBidi"/>
          <w:spacing w:val="-6"/>
          <w:lang w:val="en-US"/>
        </w:rPr>
        <w:t>.</w:t>
      </w:r>
      <w:r w:rsidRPr="00370EF8">
        <w:rPr>
          <w:rFonts w:asciiTheme="majorBidi" w:hAnsiTheme="majorBidi" w:cstheme="majorBidi"/>
          <w:spacing w:val="-6"/>
          <w:lang w:val="en-US"/>
        </w:rPr>
        <w:t>1</w:t>
      </w:r>
      <w:r w:rsidR="00E23770" w:rsidRPr="00370EF8">
        <w:rPr>
          <w:rFonts w:asciiTheme="majorBidi" w:hAnsiTheme="majorBidi" w:cstheme="majorBidi"/>
          <w:spacing w:val="-6"/>
          <w:lang w:val="en-US"/>
        </w:rPr>
        <w:tab/>
      </w:r>
      <w:r w:rsidR="00E23770" w:rsidRPr="00370EF8">
        <w:rPr>
          <w:rFonts w:asciiTheme="majorBidi" w:hAnsiTheme="majorBidi" w:cstheme="majorBidi"/>
          <w:cs/>
        </w:rPr>
        <w:t>รายการ</w:t>
      </w:r>
      <w:r w:rsidR="00E23770" w:rsidRPr="00370EF8">
        <w:rPr>
          <w:rFonts w:asciiTheme="majorBidi" w:hAnsiTheme="majorBidi" w:cstheme="majorBidi"/>
          <w:spacing w:val="-6"/>
          <w:cs/>
        </w:rPr>
        <w:t>ที่ไม่เกี่ยวข้องกับเงินสด มีดังนี้</w:t>
      </w:r>
    </w:p>
    <w:p w14:paraId="6994176F" w14:textId="1E0A2AEF" w:rsidR="00E23770" w:rsidRPr="00370EF8" w:rsidRDefault="00576103" w:rsidP="008F3781">
      <w:pPr>
        <w:tabs>
          <w:tab w:val="left" w:pos="1710"/>
        </w:tabs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lang w:val="en-US"/>
        </w:rPr>
        <w:t>4</w:t>
      </w:r>
      <w:r w:rsidR="00E23770" w:rsidRPr="00370EF8">
        <w:rPr>
          <w:rFonts w:asciiTheme="majorBidi" w:hAnsiTheme="majorBidi" w:cstheme="majorBidi"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1</w:t>
      </w:r>
      <w:r w:rsidR="00E23770" w:rsidRPr="00370EF8">
        <w:rPr>
          <w:rFonts w:asciiTheme="majorBidi" w:hAnsiTheme="majorBidi" w:cstheme="majorBidi"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1</w:t>
      </w:r>
      <w:r w:rsidR="00E23770" w:rsidRPr="00370EF8">
        <w:rPr>
          <w:rFonts w:asciiTheme="majorBidi" w:hAnsiTheme="majorBidi" w:cstheme="majorBidi"/>
          <w:lang w:val="en-US"/>
        </w:rPr>
        <w:tab/>
      </w:r>
      <w:r w:rsidR="00E23770" w:rsidRPr="00370EF8">
        <w:rPr>
          <w:rFonts w:asciiTheme="majorBidi" w:hAnsiTheme="majorBidi" w:cstheme="majorBidi"/>
          <w:cs/>
        </w:rPr>
        <w:t xml:space="preserve">เจ้าหนี้ค่าซื้อสินทรัพย์ถาวร </w:t>
      </w:r>
    </w:p>
    <w:p w14:paraId="7153E0E7" w14:textId="77777777" w:rsidR="00E23770" w:rsidRPr="00370EF8" w:rsidRDefault="00E23770" w:rsidP="008F3781">
      <w:pPr>
        <w:ind w:left="1181" w:right="-97" w:hanging="634"/>
        <w:jc w:val="right"/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34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968"/>
        <w:gridCol w:w="93"/>
        <w:gridCol w:w="967"/>
        <w:gridCol w:w="93"/>
        <w:gridCol w:w="967"/>
        <w:gridCol w:w="93"/>
        <w:gridCol w:w="967"/>
      </w:tblGrid>
      <w:tr w:rsidR="00522938" w:rsidRPr="00370EF8" w14:paraId="0676F8BB" w14:textId="77777777" w:rsidTr="007B496D">
        <w:trPr>
          <w:trHeight w:val="20"/>
        </w:trPr>
        <w:tc>
          <w:tcPr>
            <w:tcW w:w="4196" w:type="dxa"/>
          </w:tcPr>
          <w:p w14:paraId="39E7E71E" w14:textId="77777777" w:rsidR="003F588E" w:rsidRPr="00370EF8" w:rsidRDefault="003F588E" w:rsidP="008F3781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gridSpan w:val="3"/>
          </w:tcPr>
          <w:p w14:paraId="109A44A4" w14:textId="77777777" w:rsidR="003F588E" w:rsidRPr="00370EF8" w:rsidRDefault="003F588E" w:rsidP="008F378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3" w:type="dxa"/>
          </w:tcPr>
          <w:p w14:paraId="0947F9C9" w14:textId="77777777" w:rsidR="003F588E" w:rsidRPr="00370EF8" w:rsidRDefault="003F588E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29463BF5" w14:textId="77777777" w:rsidR="003F588E" w:rsidRPr="00370EF8" w:rsidRDefault="003F588E" w:rsidP="008F378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2938" w:rsidRPr="00370EF8" w14:paraId="703EE2E2" w14:textId="77777777" w:rsidTr="003F588E">
        <w:trPr>
          <w:trHeight w:val="20"/>
        </w:trPr>
        <w:tc>
          <w:tcPr>
            <w:tcW w:w="4196" w:type="dxa"/>
          </w:tcPr>
          <w:p w14:paraId="1D30BF6E" w14:textId="77777777" w:rsidR="00AF3EE7" w:rsidRPr="00370EF8" w:rsidRDefault="00AF3EE7" w:rsidP="008F3781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722C99DA" w14:textId="526B5D4E" w:rsidR="00AF3EE7" w:rsidRPr="00370EF8" w:rsidRDefault="00576103" w:rsidP="008F3781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3" w:type="dxa"/>
          </w:tcPr>
          <w:p w14:paraId="3417378F" w14:textId="77777777" w:rsidR="00AF3EE7" w:rsidRPr="00370EF8" w:rsidRDefault="00AF3EE7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9BB2A0F" w14:textId="5F1CC621" w:rsidR="00AF3EE7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" w:type="dxa"/>
          </w:tcPr>
          <w:p w14:paraId="1C497BBC" w14:textId="77777777" w:rsidR="00AF3EE7" w:rsidRPr="00370EF8" w:rsidRDefault="00AF3EE7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4A1C9F8E" w14:textId="77293797" w:rsidR="00AF3EE7" w:rsidRPr="00370EF8" w:rsidRDefault="00576103" w:rsidP="008F3781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3" w:type="dxa"/>
          </w:tcPr>
          <w:p w14:paraId="4721F6A2" w14:textId="77777777" w:rsidR="00AF3EE7" w:rsidRPr="00370EF8" w:rsidRDefault="00AF3EE7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CFF7BD7" w14:textId="3FAC7096" w:rsidR="00AF3EE7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</w:tr>
      <w:tr w:rsidR="0088659D" w:rsidRPr="00370EF8" w14:paraId="6038BB1F" w14:textId="77777777" w:rsidTr="00E864BD">
        <w:trPr>
          <w:trHeight w:val="20"/>
        </w:trPr>
        <w:tc>
          <w:tcPr>
            <w:tcW w:w="4196" w:type="dxa"/>
          </w:tcPr>
          <w:p w14:paraId="3792FB01" w14:textId="6CA6BD19" w:rsidR="0088659D" w:rsidRPr="00370EF8" w:rsidRDefault="0088659D" w:rsidP="008F3781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="00576103" w:rsidRPr="00370E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4156E" w14:textId="7F6E1E1E" w:rsidR="0088659D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98</w:t>
            </w:r>
            <w:r w:rsidR="00BF5C29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896</w:t>
            </w:r>
            <w:r w:rsidR="00BF5C29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981</w:t>
            </w:r>
          </w:p>
        </w:tc>
        <w:tc>
          <w:tcPr>
            <w:tcW w:w="93" w:type="dxa"/>
          </w:tcPr>
          <w:p w14:paraId="43A6DC0D" w14:textId="77777777" w:rsidR="0088659D" w:rsidRPr="00370EF8" w:rsidRDefault="0088659D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7354B650" w14:textId="4FCC817F" w:rsidR="0088659D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172</w:t>
            </w:r>
            <w:r w:rsidR="0088659D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623</w:t>
            </w:r>
            <w:r w:rsidR="0088659D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703</w:t>
            </w:r>
          </w:p>
        </w:tc>
        <w:tc>
          <w:tcPr>
            <w:tcW w:w="93" w:type="dxa"/>
          </w:tcPr>
          <w:p w14:paraId="13E301DE" w14:textId="77777777" w:rsidR="0088659D" w:rsidRPr="00370EF8" w:rsidRDefault="0088659D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B5D38" w14:textId="23FA666D" w:rsidR="0088659D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96</w:t>
            </w:r>
            <w:r w:rsidR="00BF5C29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659</w:t>
            </w:r>
            <w:r w:rsidR="00BF5C29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189</w:t>
            </w:r>
          </w:p>
        </w:tc>
        <w:tc>
          <w:tcPr>
            <w:tcW w:w="93" w:type="dxa"/>
          </w:tcPr>
          <w:p w14:paraId="42C3F054" w14:textId="77777777" w:rsidR="0088659D" w:rsidRPr="00370EF8" w:rsidRDefault="0088659D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center"/>
          </w:tcPr>
          <w:p w14:paraId="71E7AF30" w14:textId="383C7876" w:rsidR="0088659D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172</w:t>
            </w:r>
            <w:r w:rsidR="0088659D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608</w:t>
            </w:r>
            <w:r w:rsidR="0088659D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455</w:t>
            </w:r>
          </w:p>
        </w:tc>
      </w:tr>
      <w:tr w:rsidR="0088659D" w:rsidRPr="00370EF8" w14:paraId="7D81B350" w14:textId="77777777" w:rsidTr="00E864BD">
        <w:trPr>
          <w:trHeight w:val="20"/>
        </w:trPr>
        <w:tc>
          <w:tcPr>
            <w:tcW w:w="4196" w:type="dxa"/>
          </w:tcPr>
          <w:p w14:paraId="7B6F89AC" w14:textId="77777777" w:rsidR="0088659D" w:rsidRPr="00370EF8" w:rsidRDefault="0088659D" w:rsidP="008F3781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  ค่าซื้อสินทรัพย์ถาวร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17D88" w14:textId="528DF8E0" w:rsidR="0088659D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373</w:t>
            </w:r>
            <w:r w:rsidR="006C5CE1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670</w:t>
            </w:r>
            <w:r w:rsidR="006C5CE1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745</w:t>
            </w:r>
          </w:p>
        </w:tc>
        <w:tc>
          <w:tcPr>
            <w:tcW w:w="93" w:type="dxa"/>
            <w:vAlign w:val="bottom"/>
          </w:tcPr>
          <w:p w14:paraId="31396934" w14:textId="77777777" w:rsidR="0088659D" w:rsidRPr="00370EF8" w:rsidRDefault="0088659D" w:rsidP="008F378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center"/>
          </w:tcPr>
          <w:p w14:paraId="0285BC79" w14:textId="005D6614" w:rsidR="0088659D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281</w:t>
            </w:r>
            <w:r w:rsidR="0088659D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862</w:t>
            </w:r>
            <w:r w:rsidR="0088659D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390</w:t>
            </w:r>
          </w:p>
        </w:tc>
        <w:tc>
          <w:tcPr>
            <w:tcW w:w="93" w:type="dxa"/>
          </w:tcPr>
          <w:p w14:paraId="5F9C1EFF" w14:textId="77777777" w:rsidR="0088659D" w:rsidRPr="00370EF8" w:rsidRDefault="0088659D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E0535" w14:textId="1D535A89" w:rsidR="0088659D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336</w:t>
            </w:r>
            <w:r w:rsidR="006C5CE1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661</w:t>
            </w:r>
            <w:r w:rsidR="006C5CE1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793</w:t>
            </w:r>
          </w:p>
        </w:tc>
        <w:tc>
          <w:tcPr>
            <w:tcW w:w="93" w:type="dxa"/>
          </w:tcPr>
          <w:p w14:paraId="48FA658B" w14:textId="77777777" w:rsidR="0088659D" w:rsidRPr="00370EF8" w:rsidRDefault="0088659D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center"/>
          </w:tcPr>
          <w:p w14:paraId="4916748A" w14:textId="780FFF0B" w:rsidR="0088659D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276</w:t>
            </w:r>
            <w:r w:rsidR="0088659D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011</w:t>
            </w:r>
            <w:r w:rsidR="0088659D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487</w:t>
            </w:r>
          </w:p>
        </w:tc>
      </w:tr>
      <w:tr w:rsidR="0088659D" w:rsidRPr="00370EF8" w14:paraId="035781CF" w14:textId="77777777" w:rsidTr="00E864BD">
        <w:trPr>
          <w:trHeight w:val="20"/>
        </w:trPr>
        <w:tc>
          <w:tcPr>
            <w:tcW w:w="4196" w:type="dxa"/>
            <w:vAlign w:val="center"/>
          </w:tcPr>
          <w:p w14:paraId="0CD2C241" w14:textId="4CD31565" w:rsidR="0088659D" w:rsidRPr="00370EF8" w:rsidRDefault="0088659D" w:rsidP="008F3781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70EF8">
              <w:rPr>
                <w:rFonts w:asciiTheme="majorBidi" w:hAnsiTheme="majorBidi" w:cstheme="majorBidi"/>
                <w:sz w:val="24"/>
                <w:szCs w:val="24"/>
              </w:rPr>
              <w:t xml:space="preserve">    </w:t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ค่าซื้อสินทรัพย์ตามสัญญาเช่าเงิน</w:t>
            </w:r>
            <w:r w:rsidRPr="00370EF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vAlign w:val="center"/>
          </w:tcPr>
          <w:p w14:paraId="0C72F821" w14:textId="6F89CA88" w:rsidR="0088659D" w:rsidRPr="00370EF8" w:rsidRDefault="006C5CE1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 (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202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854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31A5CC87" w14:textId="77777777" w:rsidR="0088659D" w:rsidRPr="00370EF8" w:rsidRDefault="0088659D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center"/>
          </w:tcPr>
          <w:p w14:paraId="40A415E8" w14:textId="1A6EC7E1" w:rsidR="0088659D" w:rsidRPr="00370EF8" w:rsidRDefault="0088659D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956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522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71E94E54" w14:textId="77777777" w:rsidR="0088659D" w:rsidRPr="00370EF8" w:rsidRDefault="0088659D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vAlign w:val="center"/>
          </w:tcPr>
          <w:p w14:paraId="1E6EDFAF" w14:textId="6D18F38F" w:rsidR="0088659D" w:rsidRPr="00370EF8" w:rsidRDefault="006C5CE1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202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854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1E87F718" w14:textId="77777777" w:rsidR="0088659D" w:rsidRPr="00370EF8" w:rsidRDefault="0088659D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center"/>
          </w:tcPr>
          <w:p w14:paraId="611F283C" w14:textId="6534458F" w:rsidR="0088659D" w:rsidRPr="00370EF8" w:rsidRDefault="0088659D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660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329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88659D" w:rsidRPr="00370EF8" w14:paraId="419D6EE9" w14:textId="77777777" w:rsidTr="00E864BD">
        <w:trPr>
          <w:trHeight w:val="20"/>
        </w:trPr>
        <w:tc>
          <w:tcPr>
            <w:tcW w:w="4196" w:type="dxa"/>
            <w:vAlign w:val="center"/>
          </w:tcPr>
          <w:p w14:paraId="73C8F474" w14:textId="77777777" w:rsidR="0088659D" w:rsidRPr="00370EF8" w:rsidRDefault="0088659D" w:rsidP="008F3781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    ค่าซื้อสินทรัพย์ถาวรส่วนที่จ่ายเป็นเงินสด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56F1A9" w14:textId="1917E189" w:rsidR="0088659D" w:rsidRPr="00370EF8" w:rsidRDefault="006C5CE1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400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793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070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4581D369" w14:textId="77777777" w:rsidR="0088659D" w:rsidRPr="00370EF8" w:rsidRDefault="0088659D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20983618" w14:textId="7DE37F13" w:rsidR="0088659D" w:rsidRPr="00370EF8" w:rsidRDefault="0088659D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399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771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360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0A5FED1F" w14:textId="77777777" w:rsidR="0088659D" w:rsidRPr="00370EF8" w:rsidRDefault="0088659D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86CCB" w14:textId="599250B9" w:rsidR="0088659D" w:rsidRPr="00370EF8" w:rsidRDefault="006C5CE1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371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849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765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4D1279DE" w14:textId="77777777" w:rsidR="0088659D" w:rsidRPr="00370EF8" w:rsidRDefault="0088659D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58DA167C" w14:textId="0AB0D0F4" w:rsidR="0088659D" w:rsidRPr="00370EF8" w:rsidRDefault="0088659D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397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216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648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587309" w:rsidRPr="00370EF8" w14:paraId="5DFD9F64" w14:textId="77777777" w:rsidTr="006F351F">
        <w:trPr>
          <w:trHeight w:val="20"/>
        </w:trPr>
        <w:tc>
          <w:tcPr>
            <w:tcW w:w="4196" w:type="dxa"/>
          </w:tcPr>
          <w:p w14:paraId="4FB4AEA5" w14:textId="3D21E52C" w:rsidR="00587309" w:rsidRPr="00370EF8" w:rsidRDefault="00587309" w:rsidP="008F3781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="00576103" w:rsidRPr="00370E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9CCD27" w14:textId="21E2691C" w:rsidR="00587309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71</w:t>
            </w:r>
            <w:r w:rsidR="006C5CE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571</w:t>
            </w:r>
            <w:r w:rsidR="006C5CE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802</w:t>
            </w:r>
          </w:p>
        </w:tc>
        <w:tc>
          <w:tcPr>
            <w:tcW w:w="93" w:type="dxa"/>
          </w:tcPr>
          <w:p w14:paraId="57772982" w14:textId="77777777" w:rsidR="00587309" w:rsidRPr="00370EF8" w:rsidRDefault="00587309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03FFD" w14:textId="10B1F8E1" w:rsidR="00587309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47</w:t>
            </w:r>
            <w:r w:rsidR="00587309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758</w:t>
            </w:r>
            <w:r w:rsidR="00587309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211</w:t>
            </w:r>
          </w:p>
        </w:tc>
        <w:tc>
          <w:tcPr>
            <w:tcW w:w="93" w:type="dxa"/>
          </w:tcPr>
          <w:p w14:paraId="002385A3" w14:textId="77777777" w:rsidR="00587309" w:rsidRPr="00370EF8" w:rsidRDefault="00587309" w:rsidP="008F3781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A5E95" w14:textId="660F4D81" w:rsidR="00587309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61</w:t>
            </w:r>
            <w:r w:rsidR="006C5CE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268</w:t>
            </w:r>
            <w:r w:rsidR="006C5CE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363</w:t>
            </w:r>
          </w:p>
        </w:tc>
        <w:tc>
          <w:tcPr>
            <w:tcW w:w="93" w:type="dxa"/>
          </w:tcPr>
          <w:p w14:paraId="079B65F5" w14:textId="77777777" w:rsidR="00587309" w:rsidRPr="00370EF8" w:rsidRDefault="00587309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1230" w14:textId="6A8C3367" w:rsidR="00587309" w:rsidRPr="00370EF8" w:rsidRDefault="00576103" w:rsidP="008F3781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47</w:t>
            </w:r>
            <w:r w:rsidR="00587309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742</w:t>
            </w:r>
            <w:r w:rsidR="00587309"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965</w:t>
            </w:r>
          </w:p>
        </w:tc>
      </w:tr>
    </w:tbl>
    <w:p w14:paraId="65D8A527" w14:textId="2ED21554" w:rsidR="00E23770" w:rsidRPr="00370EF8" w:rsidRDefault="00576103" w:rsidP="008F3781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lang w:val="en-US"/>
        </w:rPr>
        <w:t>4</w:t>
      </w:r>
      <w:r w:rsidR="00E23770" w:rsidRPr="00370EF8">
        <w:rPr>
          <w:rFonts w:asciiTheme="majorBidi" w:hAnsiTheme="majorBidi" w:cstheme="majorBidi"/>
          <w:cs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1</w:t>
      </w:r>
      <w:r w:rsidR="00E23770" w:rsidRPr="00370EF8">
        <w:rPr>
          <w:rFonts w:asciiTheme="majorBidi" w:hAnsiTheme="majorBidi" w:cstheme="majorBidi"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2</w:t>
      </w:r>
      <w:r w:rsidR="00E23770" w:rsidRPr="00370EF8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เงินให้กู้ยืมระยะสั้นแก่บริษัทที่เกี่ยวข้องกัน</w:t>
      </w:r>
      <w:r w:rsidR="00553E8A" w:rsidRPr="00370EF8">
        <w:rPr>
          <w:rFonts w:asciiTheme="majorBidi" w:hAnsiTheme="majorBidi" w:cstheme="majorBidi"/>
          <w:lang w:val="en-US"/>
        </w:rPr>
        <w:t xml:space="preserve"> (</w:t>
      </w:r>
      <w:r w:rsidR="00553E8A" w:rsidRPr="00370EF8">
        <w:rPr>
          <w:rFonts w:asciiTheme="majorBidi" w:hAnsiTheme="majorBidi" w:cstheme="majorBidi" w:hint="cs"/>
          <w:cs/>
          <w:lang w:val="en-US"/>
        </w:rPr>
        <w:t xml:space="preserve">ดูหมายเหตุข้อ </w:t>
      </w:r>
      <w:r w:rsidRPr="00370EF8">
        <w:rPr>
          <w:rFonts w:asciiTheme="majorBidi" w:hAnsiTheme="majorBidi" w:cstheme="majorBidi"/>
          <w:lang w:val="en-US"/>
        </w:rPr>
        <w:t>21</w:t>
      </w:r>
      <w:r w:rsidR="00553E8A" w:rsidRPr="00370EF8">
        <w:rPr>
          <w:rFonts w:asciiTheme="majorBidi" w:hAnsiTheme="majorBidi" w:cstheme="majorBidi"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2</w:t>
      </w:r>
      <w:r w:rsidR="00553E8A" w:rsidRPr="00370EF8">
        <w:rPr>
          <w:rFonts w:asciiTheme="majorBidi" w:hAnsiTheme="majorBidi" w:cstheme="majorBidi"/>
          <w:lang w:val="en-US"/>
        </w:rPr>
        <w:t>)</w:t>
      </w:r>
    </w:p>
    <w:p w14:paraId="4344C39A" w14:textId="77777777" w:rsidR="00E23770" w:rsidRPr="00370EF8" w:rsidRDefault="00E23770" w:rsidP="008F3781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370EF8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gramStart"/>
      <w:r w:rsidRPr="00370EF8">
        <w:rPr>
          <w:rFonts w:asciiTheme="majorBidi" w:hAnsiTheme="majorBidi" w:cstheme="majorBidi"/>
          <w:b/>
          <w:bCs/>
          <w:sz w:val="24"/>
          <w:szCs w:val="24"/>
          <w:cs/>
        </w:rPr>
        <w:t>หน่วย :</w:t>
      </w:r>
      <w:proofErr w:type="gramEnd"/>
      <w:r w:rsidRPr="00370EF8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  <w:r w:rsidRPr="00370EF8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522938" w:rsidRPr="00370EF8" w14:paraId="533042D7" w14:textId="77777777" w:rsidTr="00A07653">
        <w:trPr>
          <w:trHeight w:val="144"/>
        </w:trPr>
        <w:tc>
          <w:tcPr>
            <w:tcW w:w="5724" w:type="dxa"/>
          </w:tcPr>
          <w:p w14:paraId="4010BD24" w14:textId="77777777" w:rsidR="00E23770" w:rsidRPr="00370EF8" w:rsidRDefault="00E23770" w:rsidP="008F3781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D34F1E2" w14:textId="77777777" w:rsidR="00E23770" w:rsidRPr="00370EF8" w:rsidRDefault="00E23770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370E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22938" w:rsidRPr="00370EF8" w14:paraId="6391DCA0" w14:textId="77777777" w:rsidTr="00A07653">
        <w:trPr>
          <w:trHeight w:val="144"/>
        </w:trPr>
        <w:tc>
          <w:tcPr>
            <w:tcW w:w="5724" w:type="dxa"/>
          </w:tcPr>
          <w:p w14:paraId="7D8126D7" w14:textId="77777777" w:rsidR="007F451D" w:rsidRPr="00370EF8" w:rsidRDefault="007F451D" w:rsidP="008F3781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EBC0628" w14:textId="63CDA202" w:rsidR="007F451D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6E4516B4" w14:textId="77777777" w:rsidR="007F451D" w:rsidRPr="00370EF8" w:rsidRDefault="007F451D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B84DFFD" w14:textId="217428EE" w:rsidR="007F451D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</w:tr>
      <w:tr w:rsidR="002506B6" w:rsidRPr="00370EF8" w14:paraId="679AD074" w14:textId="77777777" w:rsidTr="00A07653">
        <w:trPr>
          <w:trHeight w:val="144"/>
        </w:trPr>
        <w:tc>
          <w:tcPr>
            <w:tcW w:w="5724" w:type="dxa"/>
          </w:tcPr>
          <w:p w14:paraId="6DC9DFBB" w14:textId="41ABCDD6" w:rsidR="002506B6" w:rsidRPr="00370EF8" w:rsidRDefault="002506B6" w:rsidP="008F3781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576103" w:rsidRPr="00370E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74990191" w14:textId="2C8F7B93" w:rsidR="002506B6" w:rsidRPr="00370EF8" w:rsidRDefault="00576103" w:rsidP="008F378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17</w:t>
            </w:r>
            <w:r w:rsidR="006C5CE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448</w:t>
            </w:r>
            <w:r w:rsidR="006C5CE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638</w:t>
            </w:r>
          </w:p>
        </w:tc>
        <w:tc>
          <w:tcPr>
            <w:tcW w:w="90" w:type="dxa"/>
          </w:tcPr>
          <w:p w14:paraId="2CDE029A" w14:textId="77777777" w:rsidR="002506B6" w:rsidRPr="00370EF8" w:rsidRDefault="002506B6" w:rsidP="008F37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C168936" w14:textId="723EB6EF" w:rsidR="002506B6" w:rsidRPr="00370EF8" w:rsidRDefault="00576103" w:rsidP="008F3781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2506B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511</w:t>
            </w:r>
            <w:r w:rsidR="002506B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028</w:t>
            </w:r>
            <w:r w:rsidR="002506B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539</w:t>
            </w:r>
          </w:p>
        </w:tc>
      </w:tr>
      <w:tr w:rsidR="002506B6" w:rsidRPr="00370EF8" w14:paraId="1C96CC9F" w14:textId="77777777" w:rsidTr="00A07653">
        <w:trPr>
          <w:trHeight w:val="144"/>
        </w:trPr>
        <w:tc>
          <w:tcPr>
            <w:tcW w:w="5724" w:type="dxa"/>
          </w:tcPr>
          <w:p w14:paraId="317733A3" w14:textId="15CFB3F6" w:rsidR="002506B6" w:rsidRPr="00370EF8" w:rsidRDefault="002506B6" w:rsidP="008F3781">
            <w:pPr>
              <w:ind w:left="396" w:right="-202" w:hanging="3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70EF8">
              <w:rPr>
                <w:rFonts w:asciiTheme="majorBidi" w:hAnsiTheme="majorBidi" w:cs="Angsana New"/>
                <w:sz w:val="24"/>
                <w:szCs w:val="24"/>
                <w:lang w:val="en-US"/>
              </w:rPr>
              <w:tab/>
            </w:r>
            <w:r w:rsidRPr="00370EF8">
              <w:rPr>
                <w:rFonts w:asciiTheme="majorBidi" w:hAnsiTheme="majorBidi" w:cs="Angsana New"/>
                <w:sz w:val="24"/>
                <w:szCs w:val="24"/>
                <w:cs/>
              </w:rPr>
              <w:t>เงินสดจ่ายสำหรับเงินให้กู้ยืมระยะสั้นแก่บริษัทที่เกี่ยวข้องกัน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</w:tcPr>
          <w:p w14:paraId="4504D206" w14:textId="1F484C6B" w:rsidR="002506B6" w:rsidRPr="00370EF8" w:rsidRDefault="006C5CE1" w:rsidP="008F3781">
            <w:pPr>
              <w:tabs>
                <w:tab w:val="decimal" w:pos="129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4FA19E7" w14:textId="77777777" w:rsidR="002506B6" w:rsidRPr="00370EF8" w:rsidRDefault="002506B6" w:rsidP="008F37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9C09812" w14:textId="0639D797" w:rsidR="002506B6" w:rsidRPr="00370EF8" w:rsidRDefault="00576103" w:rsidP="008F378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="002506B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500</w:t>
            </w:r>
            <w:r w:rsidR="002506B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</w:tr>
      <w:tr w:rsidR="002506B6" w:rsidRPr="00370EF8" w14:paraId="2AD10B9F" w14:textId="77777777" w:rsidTr="00A07653">
        <w:trPr>
          <w:trHeight w:val="144"/>
        </w:trPr>
        <w:tc>
          <w:tcPr>
            <w:tcW w:w="5724" w:type="dxa"/>
          </w:tcPr>
          <w:p w14:paraId="4876FCFA" w14:textId="76EB751E" w:rsidR="002506B6" w:rsidRPr="00370EF8" w:rsidRDefault="002506B6" w:rsidP="008F3781">
            <w:pPr>
              <w:ind w:left="396" w:right="-202" w:hanging="387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370EF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17D3DFE2" w14:textId="2BB5F391" w:rsidR="002506B6" w:rsidRPr="00370EF8" w:rsidRDefault="006C5CE1" w:rsidP="008F378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576103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431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735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640AB82" w14:textId="77777777" w:rsidR="002506B6" w:rsidRPr="00370EF8" w:rsidRDefault="002506B6" w:rsidP="008F37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A005BDD" w14:textId="13EFD443" w:rsidR="002506B6" w:rsidRPr="00370EF8" w:rsidRDefault="002506B6" w:rsidP="008F378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576103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122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466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580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2506B6" w:rsidRPr="00370EF8" w14:paraId="57FBAC53" w14:textId="77777777" w:rsidTr="00A07653">
        <w:trPr>
          <w:trHeight w:val="144"/>
        </w:trPr>
        <w:tc>
          <w:tcPr>
            <w:tcW w:w="5724" w:type="dxa"/>
          </w:tcPr>
          <w:p w14:paraId="5A175F57" w14:textId="7CF776A2" w:rsidR="002506B6" w:rsidRPr="00370EF8" w:rsidRDefault="002506B6" w:rsidP="008F3781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576103" w:rsidRPr="00370E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DB18431" w14:textId="023FEA54" w:rsidR="002506B6" w:rsidRPr="00370EF8" w:rsidRDefault="00576103" w:rsidP="008F378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</w:t>
            </w:r>
            <w:r w:rsidR="006C5CE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016</w:t>
            </w:r>
            <w:r w:rsidR="006C5CE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903</w:t>
            </w:r>
          </w:p>
        </w:tc>
        <w:tc>
          <w:tcPr>
            <w:tcW w:w="90" w:type="dxa"/>
          </w:tcPr>
          <w:p w14:paraId="2E2921BF" w14:textId="77777777" w:rsidR="002506B6" w:rsidRPr="00370EF8" w:rsidRDefault="002506B6" w:rsidP="008F3781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B005CF9" w14:textId="6D358549" w:rsidR="002506B6" w:rsidRPr="00370EF8" w:rsidRDefault="00576103" w:rsidP="008F3781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2506B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391</w:t>
            </w:r>
            <w:r w:rsidR="002506B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061</w:t>
            </w:r>
            <w:r w:rsidR="002506B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959</w:t>
            </w:r>
          </w:p>
        </w:tc>
      </w:tr>
    </w:tbl>
    <w:p w14:paraId="6D0ECD55" w14:textId="7F06AF91" w:rsidR="004C06E3" w:rsidRPr="00370EF8" w:rsidRDefault="00576103" w:rsidP="00E4428C">
      <w:pPr>
        <w:tabs>
          <w:tab w:val="left" w:pos="1710"/>
        </w:tabs>
        <w:spacing w:before="24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lang w:val="en-US"/>
        </w:rPr>
        <w:t>4</w:t>
      </w:r>
      <w:r w:rsidR="004C06E3" w:rsidRPr="00370EF8">
        <w:rPr>
          <w:rFonts w:asciiTheme="majorBidi" w:hAnsiTheme="majorBidi" w:cstheme="majorBidi"/>
          <w:cs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1</w:t>
      </w:r>
      <w:r w:rsidR="004C06E3" w:rsidRPr="00370EF8">
        <w:rPr>
          <w:rFonts w:asciiTheme="majorBidi" w:hAnsiTheme="majorBidi" w:cstheme="majorBidi"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3</w:t>
      </w:r>
      <w:r w:rsidR="004C06E3" w:rsidRPr="00370EF8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เงินให้กู้ยืมระยะสั้นแก่บริษัทอื่น</w:t>
      </w:r>
    </w:p>
    <w:p w14:paraId="6BE82645" w14:textId="77777777" w:rsidR="004C06E3" w:rsidRPr="00370EF8" w:rsidRDefault="004C06E3" w:rsidP="008F3781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370EF8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gramStart"/>
      <w:r w:rsidRPr="00370EF8">
        <w:rPr>
          <w:rFonts w:asciiTheme="majorBidi" w:hAnsiTheme="majorBidi" w:cstheme="majorBidi"/>
          <w:b/>
          <w:bCs/>
          <w:sz w:val="24"/>
          <w:szCs w:val="24"/>
          <w:cs/>
        </w:rPr>
        <w:t>หน่วย :</w:t>
      </w:r>
      <w:proofErr w:type="gramEnd"/>
      <w:r w:rsidRPr="00370EF8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  <w:r w:rsidRPr="00370EF8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0"/>
        <w:gridCol w:w="1167"/>
        <w:gridCol w:w="146"/>
        <w:gridCol w:w="1167"/>
      </w:tblGrid>
      <w:tr w:rsidR="00522938" w:rsidRPr="00370EF8" w14:paraId="39569D64" w14:textId="77777777" w:rsidTr="00BA0FDF">
        <w:trPr>
          <w:trHeight w:val="144"/>
        </w:trPr>
        <w:tc>
          <w:tcPr>
            <w:tcW w:w="5800" w:type="dxa"/>
          </w:tcPr>
          <w:p w14:paraId="44111097" w14:textId="77777777" w:rsidR="000E1D29" w:rsidRPr="00370EF8" w:rsidRDefault="000E1D29" w:rsidP="008F3781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gridSpan w:val="3"/>
          </w:tcPr>
          <w:p w14:paraId="637FCFE0" w14:textId="77777777" w:rsidR="000E1D29" w:rsidRPr="00370EF8" w:rsidRDefault="000E1D29" w:rsidP="008F378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F411B" w:rsidRPr="00370EF8" w14:paraId="72B9F1F3" w14:textId="77777777" w:rsidTr="000E1D29">
        <w:trPr>
          <w:trHeight w:val="144"/>
        </w:trPr>
        <w:tc>
          <w:tcPr>
            <w:tcW w:w="5800" w:type="dxa"/>
          </w:tcPr>
          <w:p w14:paraId="4AE0D713" w14:textId="77777777" w:rsidR="006F411B" w:rsidRPr="00370EF8" w:rsidRDefault="006F411B" w:rsidP="008F3781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2EA7D443" w14:textId="78D1A014" w:rsidR="006F411B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6" w:type="dxa"/>
          </w:tcPr>
          <w:p w14:paraId="7786D871" w14:textId="77777777" w:rsidR="006F411B" w:rsidRPr="00370EF8" w:rsidRDefault="006F411B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0B2A598B" w14:textId="3542C11E" w:rsidR="006F411B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</w:tr>
      <w:tr w:rsidR="00E12F02" w:rsidRPr="00370EF8" w14:paraId="3269F17A" w14:textId="77777777" w:rsidTr="00F34422">
        <w:trPr>
          <w:trHeight w:val="144"/>
        </w:trPr>
        <w:tc>
          <w:tcPr>
            <w:tcW w:w="5800" w:type="dxa"/>
          </w:tcPr>
          <w:p w14:paraId="6283E9EA" w14:textId="4948F364" w:rsidR="00E12F02" w:rsidRPr="00370EF8" w:rsidRDefault="00E12F02" w:rsidP="008F3781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เงินให้กู้ยืมระยะสั้นแก่บริษัทอื่นยกมา ณ วันที่ </w:t>
            </w:r>
            <w:r w:rsidR="00576103" w:rsidRPr="00370E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67" w:type="dxa"/>
          </w:tcPr>
          <w:p w14:paraId="79B1B2E9" w14:textId="26991340" w:rsidR="00E12F02" w:rsidRPr="00370EF8" w:rsidRDefault="00576103" w:rsidP="008F3781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</w:t>
            </w:r>
            <w:r w:rsidR="0021785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819</w:t>
            </w:r>
            <w:r w:rsidR="0021785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944</w:t>
            </w:r>
          </w:p>
        </w:tc>
        <w:tc>
          <w:tcPr>
            <w:tcW w:w="146" w:type="dxa"/>
          </w:tcPr>
          <w:p w14:paraId="31298CFB" w14:textId="77777777" w:rsidR="00E12F02" w:rsidRPr="00370EF8" w:rsidRDefault="00E12F02" w:rsidP="008F37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2212483C" w14:textId="115E837B" w:rsidR="00E12F02" w:rsidRPr="00370EF8" w:rsidRDefault="00576103" w:rsidP="008F3781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</w:t>
            </w:r>
            <w:r w:rsidR="00E12F0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841</w:t>
            </w:r>
            <w:r w:rsidR="00E12F0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909</w:t>
            </w:r>
          </w:p>
        </w:tc>
      </w:tr>
      <w:tr w:rsidR="00E12F02" w:rsidRPr="00370EF8" w14:paraId="1183ED98" w14:textId="77777777" w:rsidTr="00BA0FDF">
        <w:trPr>
          <w:trHeight w:val="144"/>
        </w:trPr>
        <w:tc>
          <w:tcPr>
            <w:tcW w:w="5800" w:type="dxa"/>
          </w:tcPr>
          <w:p w14:paraId="25619A55" w14:textId="1D5ACCE6" w:rsidR="00E12F02" w:rsidRPr="00370EF8" w:rsidRDefault="00E12F02" w:rsidP="008F3781">
            <w:pPr>
              <w:ind w:left="387" w:right="-202" w:hanging="37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</w:t>
            </w: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C6A6D85" w14:textId="762364AB" w:rsidR="00E12F02" w:rsidRPr="00370EF8" w:rsidRDefault="00576103" w:rsidP="008F3781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264</w:t>
            </w:r>
            <w:r w:rsidR="0021785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618</w:t>
            </w:r>
          </w:p>
        </w:tc>
        <w:tc>
          <w:tcPr>
            <w:tcW w:w="146" w:type="dxa"/>
          </w:tcPr>
          <w:p w14:paraId="09F85B77" w14:textId="77777777" w:rsidR="00E12F02" w:rsidRPr="00370EF8" w:rsidRDefault="00E12F02" w:rsidP="008F3781">
            <w:pPr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67" w:type="dxa"/>
          </w:tcPr>
          <w:p w14:paraId="17D99709" w14:textId="6ADC0721" w:rsidR="00E12F02" w:rsidRPr="00370EF8" w:rsidRDefault="00576103" w:rsidP="008F3781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354</w:t>
            </w:r>
            <w:r w:rsidR="00E12F0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885</w:t>
            </w:r>
          </w:p>
        </w:tc>
      </w:tr>
      <w:tr w:rsidR="00E12F02" w:rsidRPr="00370EF8" w14:paraId="04A42789" w14:textId="77777777" w:rsidTr="00312F42">
        <w:trPr>
          <w:trHeight w:val="144"/>
        </w:trPr>
        <w:tc>
          <w:tcPr>
            <w:tcW w:w="5800" w:type="dxa"/>
          </w:tcPr>
          <w:p w14:paraId="0D3E91F9" w14:textId="32D687E8" w:rsidR="00E12F02" w:rsidRPr="00370EF8" w:rsidRDefault="00E12F02" w:rsidP="008F378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 xml:space="preserve">เงินให้กู้ยืมระยะสั้นแก่บริษัทอื่นยกไป ณ วันที่ </w:t>
            </w:r>
            <w:r w:rsidR="00576103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</w:t>
            </w:r>
            <w:r w:rsidR="0096256E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96256E" w:rsidRPr="00370EF8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3472C850" w14:textId="41E531C3" w:rsidR="00E12F02" w:rsidRPr="00370EF8" w:rsidRDefault="00576103" w:rsidP="008F3781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</w:t>
            </w:r>
            <w:r w:rsidR="0021785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084</w:t>
            </w:r>
            <w:r w:rsidR="0021785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562</w:t>
            </w:r>
          </w:p>
        </w:tc>
        <w:tc>
          <w:tcPr>
            <w:tcW w:w="146" w:type="dxa"/>
          </w:tcPr>
          <w:p w14:paraId="327B6A26" w14:textId="77777777" w:rsidR="00E12F02" w:rsidRPr="00370EF8" w:rsidRDefault="00E12F02" w:rsidP="008F3781">
            <w:pPr>
              <w:tabs>
                <w:tab w:val="decimal" w:pos="1129"/>
              </w:tabs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3A3F96A" w14:textId="7567EA9D" w:rsidR="00E12F02" w:rsidRPr="00370EF8" w:rsidRDefault="00576103" w:rsidP="008F3781">
            <w:pPr>
              <w:tabs>
                <w:tab w:val="decimal" w:pos="1117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</w:t>
            </w:r>
            <w:r w:rsidR="00E12F0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196</w:t>
            </w:r>
            <w:r w:rsidR="00E12F0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794</w:t>
            </w:r>
          </w:p>
        </w:tc>
      </w:tr>
    </w:tbl>
    <w:p w14:paraId="4C764288" w14:textId="77777777" w:rsidR="00FE44BC" w:rsidRPr="00370EF8" w:rsidRDefault="00FE44BC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0"/>
          <w:lang w:val="en-US"/>
        </w:rPr>
      </w:pPr>
      <w:r w:rsidRPr="00370EF8">
        <w:rPr>
          <w:rFonts w:asciiTheme="majorBidi" w:hAnsiTheme="majorBidi" w:cstheme="majorBidi"/>
          <w:spacing w:val="-10"/>
          <w:lang w:val="en-US"/>
        </w:rPr>
        <w:br w:type="page"/>
      </w:r>
    </w:p>
    <w:p w14:paraId="288D65F3" w14:textId="7E0506CE" w:rsidR="00E23770" w:rsidRPr="00370EF8" w:rsidRDefault="00576103" w:rsidP="008F3781">
      <w:pPr>
        <w:tabs>
          <w:tab w:val="left" w:pos="1080"/>
        </w:tabs>
        <w:spacing w:before="120"/>
        <w:ind w:left="1065" w:right="-86" w:hanging="518"/>
        <w:jc w:val="thaiDistribute"/>
        <w:rPr>
          <w:rFonts w:asciiTheme="majorBidi" w:hAnsiTheme="majorBidi" w:cstheme="majorBidi"/>
          <w:spacing w:val="-6"/>
          <w:lang w:val="en-US"/>
        </w:rPr>
      </w:pPr>
      <w:r w:rsidRPr="00370EF8">
        <w:rPr>
          <w:rFonts w:asciiTheme="majorBidi" w:hAnsiTheme="majorBidi" w:cstheme="majorBidi"/>
          <w:spacing w:val="-10"/>
          <w:lang w:val="en-US"/>
        </w:rPr>
        <w:lastRenderedPageBreak/>
        <w:t>4</w:t>
      </w:r>
      <w:r w:rsidR="008F59E3" w:rsidRPr="00370EF8">
        <w:rPr>
          <w:rFonts w:asciiTheme="majorBidi" w:hAnsiTheme="majorBidi" w:cstheme="majorBidi"/>
          <w:spacing w:val="-10"/>
          <w:cs/>
          <w:lang w:val="en-US"/>
        </w:rPr>
        <w:t>.</w:t>
      </w:r>
      <w:r w:rsidRPr="00370EF8">
        <w:rPr>
          <w:rFonts w:asciiTheme="majorBidi" w:hAnsiTheme="majorBidi" w:cstheme="majorBidi"/>
          <w:spacing w:val="-10"/>
          <w:lang w:val="en-US"/>
        </w:rPr>
        <w:t>2</w:t>
      </w:r>
      <w:r w:rsidR="008F59E3" w:rsidRPr="00370EF8">
        <w:rPr>
          <w:rFonts w:asciiTheme="majorBidi" w:hAnsiTheme="majorBidi" w:cstheme="majorBidi"/>
          <w:spacing w:val="-10"/>
          <w:cs/>
          <w:lang w:val="en-US"/>
        </w:rPr>
        <w:tab/>
      </w:r>
      <w:r w:rsidR="00E23770" w:rsidRPr="00370EF8">
        <w:rPr>
          <w:rFonts w:asciiTheme="majorBidi" w:hAnsiTheme="majorBidi" w:cstheme="majorBidi"/>
          <w:spacing w:val="-2"/>
          <w:cs/>
          <w:lang w:val="en-US"/>
        </w:rPr>
        <w:t>การเปลี่ยนแปลงในหนี้สินที่เกิดจากกิจกรรมจัดหาเงินสำหรับงวด</w:t>
      </w:r>
      <w:r w:rsidR="00E12F02" w:rsidRPr="00370EF8">
        <w:rPr>
          <w:rFonts w:asciiTheme="majorBidi" w:hAnsiTheme="majorBidi" w:cstheme="majorBidi" w:hint="cs"/>
          <w:spacing w:val="-2"/>
          <w:cs/>
          <w:lang w:val="en-US"/>
        </w:rPr>
        <w:t>หก</w:t>
      </w:r>
      <w:r w:rsidR="00E23770" w:rsidRPr="00370EF8">
        <w:rPr>
          <w:rFonts w:asciiTheme="majorBidi" w:hAnsiTheme="majorBidi" w:cstheme="majorBidi"/>
          <w:spacing w:val="-2"/>
          <w:cs/>
          <w:lang w:val="en-US"/>
        </w:rPr>
        <w:t xml:space="preserve">เดือนสิ้นสุดวันที่ </w:t>
      </w:r>
      <w:r w:rsidRPr="00370EF8">
        <w:rPr>
          <w:rFonts w:asciiTheme="majorBidi" w:hAnsiTheme="majorBidi" w:cstheme="majorBidi"/>
          <w:spacing w:val="-2"/>
          <w:lang w:val="en-US"/>
        </w:rPr>
        <w:t>30</w:t>
      </w:r>
      <w:r w:rsidR="00DD0777" w:rsidRPr="00370EF8">
        <w:rPr>
          <w:rFonts w:asciiTheme="majorBidi" w:hAnsiTheme="majorBidi" w:cstheme="majorBidi"/>
          <w:spacing w:val="-2"/>
          <w:lang w:val="en-US"/>
        </w:rPr>
        <w:t xml:space="preserve"> </w:t>
      </w:r>
      <w:r w:rsidR="00E12F02" w:rsidRPr="00370EF8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="00E23770" w:rsidRPr="00370EF8">
        <w:rPr>
          <w:rFonts w:asciiTheme="majorBidi" w:hAnsiTheme="majorBidi" w:cstheme="majorBidi"/>
          <w:spacing w:val="-2"/>
          <w:lang w:val="en-US"/>
        </w:rPr>
        <w:t xml:space="preserve"> </w:t>
      </w:r>
      <w:r w:rsidR="00E23770" w:rsidRPr="00370EF8">
        <w:rPr>
          <w:rFonts w:asciiTheme="majorBidi" w:hAnsiTheme="majorBidi" w:cstheme="majorBidi"/>
          <w:spacing w:val="-2"/>
          <w:cs/>
          <w:lang w:val="en-US"/>
        </w:rPr>
        <w:t>มีดังนี้</w:t>
      </w:r>
    </w:p>
    <w:tbl>
      <w:tblPr>
        <w:tblW w:w="4507" w:type="pct"/>
        <w:tblInd w:w="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022"/>
        <w:gridCol w:w="104"/>
        <w:gridCol w:w="1025"/>
        <w:gridCol w:w="106"/>
        <w:gridCol w:w="1025"/>
        <w:gridCol w:w="100"/>
        <w:gridCol w:w="1025"/>
        <w:gridCol w:w="100"/>
        <w:gridCol w:w="964"/>
      </w:tblGrid>
      <w:tr w:rsidR="00AA65BC" w:rsidRPr="00370EF8" w14:paraId="2764EDE5" w14:textId="77777777" w:rsidTr="00AA65BC">
        <w:trPr>
          <w:trHeight w:val="74"/>
        </w:trPr>
        <w:tc>
          <w:tcPr>
            <w:tcW w:w="2862" w:type="dxa"/>
          </w:tcPr>
          <w:p w14:paraId="7B19592F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167F5723" w14:textId="34F6DD99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</w:tcPr>
          <w:p w14:paraId="2E3EA552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3458F8D5" w14:textId="696A7AD3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544EC624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15E2CF52" w14:textId="04B330F9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393833A3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3C21CC8E" w14:textId="18580B38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77B14357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6671660D" w14:textId="2B0A465D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AA65BC" w:rsidRPr="00370EF8" w14:paraId="7251CA26" w14:textId="77777777">
        <w:trPr>
          <w:trHeight w:val="74"/>
        </w:trPr>
        <w:tc>
          <w:tcPr>
            <w:tcW w:w="2862" w:type="dxa"/>
          </w:tcPr>
          <w:p w14:paraId="61095163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71" w:type="dxa"/>
            <w:gridSpan w:val="9"/>
          </w:tcPr>
          <w:p w14:paraId="42B9F0A5" w14:textId="0D81CF6B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AA65BC" w:rsidRPr="00370EF8" w14:paraId="1F9815CB" w14:textId="77777777" w:rsidTr="00AA65BC">
        <w:trPr>
          <w:trHeight w:val="74"/>
        </w:trPr>
        <w:tc>
          <w:tcPr>
            <w:tcW w:w="2862" w:type="dxa"/>
          </w:tcPr>
          <w:p w14:paraId="122C9B42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544CDD63" w14:textId="51B3C135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23D5F177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619D152E" w14:textId="24085FDF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6" w:type="dxa"/>
          </w:tcPr>
          <w:p w14:paraId="62427354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2A4F53C1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404CDEB7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6008F6E2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52F4253A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7B44F5D6" w14:textId="49E5BEFF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</w:t>
            </w:r>
            <w:r w:rsidRPr="00370EF8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</w:rPr>
              <w:t>ดคงเหลือ</w:t>
            </w:r>
          </w:p>
        </w:tc>
      </w:tr>
      <w:tr w:rsidR="00AA65BC" w:rsidRPr="00370EF8" w14:paraId="3F4E5329" w14:textId="77777777" w:rsidTr="00AA65BC">
        <w:trPr>
          <w:trHeight w:val="74"/>
        </w:trPr>
        <w:tc>
          <w:tcPr>
            <w:tcW w:w="2862" w:type="dxa"/>
          </w:tcPr>
          <w:p w14:paraId="36191650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7B79C89C" w14:textId="7807E072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0A1208CE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70E86B53" w14:textId="7052B51E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6" w:type="dxa"/>
          </w:tcPr>
          <w:p w14:paraId="1F6A3A9A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3AEBFD" w14:textId="46CBD69D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077C4C30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468389E8" w14:textId="0DDD1551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AA65BC" w:rsidRPr="00370EF8" w14:paraId="346D88DD" w14:textId="77777777" w:rsidTr="00AA65BC">
        <w:trPr>
          <w:trHeight w:val="74"/>
        </w:trPr>
        <w:tc>
          <w:tcPr>
            <w:tcW w:w="2862" w:type="dxa"/>
          </w:tcPr>
          <w:p w14:paraId="008AA5AC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62026CFB" w14:textId="4F74FBED" w:rsidR="00AA65BC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AA65BC"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121BCD8D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95C89" w14:textId="762877A3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6" w:type="dxa"/>
          </w:tcPr>
          <w:p w14:paraId="2F4FC418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29BC5" w14:textId="098292FE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EA03F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655E5" w14:textId="714DC79A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33EA1732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3688AD4F" w14:textId="1AB412B8" w:rsidR="00AA65BC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AA65BC"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E12F02" w:rsidRPr="00370EF8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AA65BC" w:rsidRPr="00370EF8" w14:paraId="240F256B" w14:textId="77777777" w:rsidTr="00AA65BC">
        <w:trPr>
          <w:trHeight w:val="74"/>
        </w:trPr>
        <w:tc>
          <w:tcPr>
            <w:tcW w:w="2862" w:type="dxa"/>
          </w:tcPr>
          <w:p w14:paraId="11D1A9C9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hideMark/>
          </w:tcPr>
          <w:p w14:paraId="336B51DF" w14:textId="6008778B" w:rsidR="00AA65BC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4" w:type="dxa"/>
          </w:tcPr>
          <w:p w14:paraId="3730A749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</w:tcPr>
          <w:p w14:paraId="72B8D844" w14:textId="77777777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384D98A6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hideMark/>
          </w:tcPr>
          <w:p w14:paraId="43BB9FEA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FF29D84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69918BB2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FA91517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hideMark/>
          </w:tcPr>
          <w:p w14:paraId="649ADCA2" w14:textId="67D520F4" w:rsidR="00AA65BC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2569</w:t>
            </w:r>
          </w:p>
        </w:tc>
      </w:tr>
      <w:tr w:rsidR="00AA65BC" w:rsidRPr="00370EF8" w14:paraId="5110A54D" w14:textId="77777777" w:rsidTr="00AA65BC">
        <w:trPr>
          <w:trHeight w:val="74"/>
        </w:trPr>
        <w:tc>
          <w:tcPr>
            <w:tcW w:w="2862" w:type="dxa"/>
          </w:tcPr>
          <w:p w14:paraId="741B494B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55D7B0C4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EA5260B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</w:tcPr>
          <w:p w14:paraId="3B9C18B4" w14:textId="77777777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E6C96EA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hideMark/>
          </w:tcPr>
          <w:p w14:paraId="5339AB20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6666C835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101B9470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D1A57D8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</w:tcPr>
          <w:p w14:paraId="46A8B410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AA65BC" w:rsidRPr="00370EF8" w14:paraId="06C286EB" w14:textId="77777777" w:rsidTr="00AA65BC">
        <w:trPr>
          <w:trHeight w:val="74"/>
        </w:trPr>
        <w:tc>
          <w:tcPr>
            <w:tcW w:w="2862" w:type="dxa"/>
          </w:tcPr>
          <w:p w14:paraId="06A24C80" w14:textId="77777777" w:rsidR="00AA65BC" w:rsidRPr="00370EF8" w:rsidRDefault="00AA65BC" w:rsidP="008F378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5D6F98" w14:textId="123D716B" w:rsidR="00AA65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</w:t>
            </w:r>
            <w:r w:rsidR="002D14D4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802</w:t>
            </w:r>
            <w:r w:rsidR="002D14D4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8ECA52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636F4" w14:textId="083DFC2C" w:rsidR="00AA65BC" w:rsidRPr="00370EF8" w:rsidRDefault="00217851" w:rsidP="008F3781">
            <w:pPr>
              <w:tabs>
                <w:tab w:val="decimal" w:pos="0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A7166B" w14:textId="77777777" w:rsidR="00AA65BC" w:rsidRPr="00370EF8" w:rsidRDefault="00AA65BC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E3C3B8" w14:textId="4CFFDD61" w:rsidR="00AA65BC" w:rsidRPr="00370EF8" w:rsidRDefault="00217851" w:rsidP="008F3781">
            <w:pPr>
              <w:tabs>
                <w:tab w:val="decimal" w:pos="206"/>
              </w:tabs>
              <w:ind w:right="191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D832E7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257F37" w14:textId="7E6E64A3" w:rsidR="00AA65BC" w:rsidRPr="00370EF8" w:rsidRDefault="00217851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201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8E3CC5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BE1899" w14:textId="6C5889D2" w:rsidR="00AA65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601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096</w:t>
            </w:r>
          </w:p>
        </w:tc>
      </w:tr>
      <w:tr w:rsidR="00AA65BC" w:rsidRPr="00370EF8" w14:paraId="3D03837A" w14:textId="77777777" w:rsidTr="00AA65BC">
        <w:trPr>
          <w:trHeight w:val="261"/>
        </w:trPr>
        <w:tc>
          <w:tcPr>
            <w:tcW w:w="2862" w:type="dxa"/>
          </w:tcPr>
          <w:p w14:paraId="6FBE96F9" w14:textId="77777777" w:rsidR="00AA65BC" w:rsidRPr="00370EF8" w:rsidRDefault="00AA65BC" w:rsidP="008F378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B2B1BC" w14:textId="3727E64C" w:rsidR="00AA65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154</w:t>
            </w:r>
            <w:r w:rsidR="008549B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588</w:t>
            </w:r>
            <w:r w:rsidR="008549B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596D10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230355" w14:textId="4A16E085" w:rsidR="00AA65BC" w:rsidRPr="00370EF8" w:rsidRDefault="00217851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43A926" w14:textId="49FD0311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B043D4" w14:textId="05853B3D" w:rsidR="00AA65BC" w:rsidRPr="00370EF8" w:rsidRDefault="00576103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217851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00217851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26D869" w14:textId="236F5642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48F70E" w14:textId="2AC6DED3" w:rsidR="00AA65BC" w:rsidRPr="00370EF8" w:rsidRDefault="00217851" w:rsidP="008F3781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3AB5CC" w14:textId="000C621F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5D0130" w14:textId="6BF6E6FD" w:rsidR="00AA65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99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811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445</w:t>
            </w:r>
          </w:p>
        </w:tc>
      </w:tr>
      <w:tr w:rsidR="00AA65BC" w:rsidRPr="00370EF8" w14:paraId="2BBCFC86" w14:textId="77777777" w:rsidTr="00AA65BC">
        <w:trPr>
          <w:trHeight w:val="74"/>
        </w:trPr>
        <w:tc>
          <w:tcPr>
            <w:tcW w:w="2862" w:type="dxa"/>
          </w:tcPr>
          <w:p w14:paraId="4AD7AE85" w14:textId="77777777" w:rsidR="00AA65BC" w:rsidRPr="00370EF8" w:rsidRDefault="00AA65BC" w:rsidP="008F378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F4EFDEE" w14:textId="573D5982" w:rsidR="00AA65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390</w:t>
            </w:r>
            <w:r w:rsidR="008B7A1B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475</w:t>
            </w:r>
            <w:r w:rsidR="008B7A1B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707698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D315F40" w14:textId="5864C8B7" w:rsidR="00AA65BC" w:rsidRPr="00370EF8" w:rsidRDefault="00217851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FD751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FBAA2F" w14:textId="40FF8045" w:rsidR="00AA65BC" w:rsidRPr="00370EF8" w:rsidRDefault="00217851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BCC8C8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6F7639" w14:textId="66BB71CD" w:rsidR="00AA65BC" w:rsidRPr="00370EF8" w:rsidRDefault="00576103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123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620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17532D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DDEE9D2" w14:textId="38BF9871" w:rsidR="00AA65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385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270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919</w:t>
            </w:r>
          </w:p>
        </w:tc>
      </w:tr>
      <w:tr w:rsidR="00AA65BC" w:rsidRPr="00370EF8" w14:paraId="21D0A196" w14:textId="77777777" w:rsidTr="00AA65BC">
        <w:trPr>
          <w:trHeight w:val="74"/>
        </w:trPr>
        <w:tc>
          <w:tcPr>
            <w:tcW w:w="2862" w:type="dxa"/>
          </w:tcPr>
          <w:p w14:paraId="0C30755A" w14:textId="77777777" w:rsidR="00AA65BC" w:rsidRPr="00370EF8" w:rsidRDefault="00AA65BC" w:rsidP="008F378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12BAEA" w14:textId="6FADA272" w:rsidR="00AA65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FE782A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494</w:t>
            </w:r>
            <w:r w:rsidR="00FE782A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649</w:t>
            </w:r>
            <w:r w:rsidR="00FE782A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9965D7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80FE576" w14:textId="6DFB8366" w:rsidR="00AA65BC" w:rsidRPr="00370EF8" w:rsidRDefault="00217851" w:rsidP="008F3781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E2AE78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D2845B8" w14:textId="0538C573" w:rsidR="00AA65BC" w:rsidRPr="00370EF8" w:rsidRDefault="00217851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078D1F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BD999B" w14:textId="2A520FD2" w:rsidR="00AA65BC" w:rsidRPr="00370EF8" w:rsidRDefault="00576103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420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691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AA3C1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28F1CA" w14:textId="52CD181A" w:rsidR="00AA65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499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069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819</w:t>
            </w:r>
          </w:p>
        </w:tc>
      </w:tr>
      <w:tr w:rsidR="00AA65BC" w:rsidRPr="00370EF8" w14:paraId="65FEDF07" w14:textId="77777777" w:rsidTr="00AA65BC">
        <w:trPr>
          <w:trHeight w:val="74"/>
        </w:trPr>
        <w:tc>
          <w:tcPr>
            <w:tcW w:w="2862" w:type="dxa"/>
          </w:tcPr>
          <w:p w14:paraId="5BD3AABE" w14:textId="77777777" w:rsidR="00AA65BC" w:rsidRPr="00370EF8" w:rsidRDefault="00AA65BC" w:rsidP="008F3781">
            <w:pPr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24A1E27" w14:textId="43BCAC61" w:rsidR="00AA65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C0FC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079</w:t>
            </w:r>
            <w:r w:rsidR="00AC0FC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515</w:t>
            </w:r>
            <w:r w:rsidR="00AC0FC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770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73A3EB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253C93E2" w14:textId="06A4B0BE" w:rsidR="00AA65BC" w:rsidRPr="00370EF8" w:rsidRDefault="00217851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01FA01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110AA59" w14:textId="19184047" w:rsidR="00AA65BC" w:rsidRPr="00370EF8" w:rsidRDefault="00576103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222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642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63C79D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9ED9D1D" w14:textId="4A1AD2A0" w:rsidR="00AA65BC" w:rsidRPr="00370EF8" w:rsidRDefault="00576103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342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667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B13B87" w14:textId="77777777" w:rsidR="00AA65BC" w:rsidRPr="00370EF8" w:rsidRDefault="00AA65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945634A" w14:textId="52F65262" w:rsidR="00AA65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023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753</w:t>
            </w:r>
            <w:r w:rsidR="0021785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279</w:t>
            </w:r>
          </w:p>
        </w:tc>
      </w:tr>
    </w:tbl>
    <w:p w14:paraId="242B16D0" w14:textId="34321EC5" w:rsidR="00430DCD" w:rsidRPr="00370EF8" w:rsidRDefault="006F00B1" w:rsidP="008F3781">
      <w:pPr>
        <w:overflowPunct/>
        <w:autoSpaceDE/>
        <w:autoSpaceDN/>
        <w:adjustRightInd/>
        <w:spacing w:before="120" w:after="120"/>
        <w:ind w:firstLine="873"/>
        <w:jc w:val="thaiDistribute"/>
        <w:textAlignment w:val="auto"/>
        <w:rPr>
          <w:rFonts w:ascii="Angsana New" w:hAnsi="Angsana New" w:cs="Angsana New"/>
          <w:sz w:val="18"/>
          <w:szCs w:val="18"/>
          <w:lang w:val="en-US"/>
        </w:rPr>
      </w:pPr>
      <w:r w:rsidRPr="00370EF8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370EF8">
        <w:rPr>
          <w:rFonts w:ascii="Angsana New" w:hAnsi="Angsana New" w:cs="Angsana New" w:hint="cs"/>
          <w:sz w:val="18"/>
          <w:szCs w:val="18"/>
          <w:cs/>
          <w:lang w:val="en-US"/>
        </w:rPr>
        <w:t>ยอด</w:t>
      </w:r>
      <w:r w:rsidRPr="00370EF8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ดังกล่าวประกอบด้วย</w:t>
      </w:r>
      <w:r w:rsidRPr="00370EF8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370EF8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370EF8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370EF8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370EF8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การเพิ่มขึ้นของสัญญาเช่าและการต่ออายุ</w:t>
      </w:r>
      <w:r w:rsidRPr="00370EF8">
        <w:rPr>
          <w:rFonts w:ascii="Angsana New" w:hAnsi="Angsana New" w:cs="Angsana New" w:hint="cs"/>
          <w:sz w:val="18"/>
          <w:szCs w:val="18"/>
          <w:cs/>
          <w:lang w:val="en-US"/>
        </w:rPr>
        <w:t>สัญญาเช่า</w:t>
      </w:r>
    </w:p>
    <w:tbl>
      <w:tblPr>
        <w:tblW w:w="4512" w:type="pct"/>
        <w:tblInd w:w="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2"/>
        <w:gridCol w:w="1022"/>
        <w:gridCol w:w="104"/>
        <w:gridCol w:w="1025"/>
        <w:gridCol w:w="106"/>
        <w:gridCol w:w="1025"/>
        <w:gridCol w:w="100"/>
        <w:gridCol w:w="1025"/>
        <w:gridCol w:w="100"/>
        <w:gridCol w:w="964"/>
      </w:tblGrid>
      <w:tr w:rsidR="00AA65BC" w:rsidRPr="00370EF8" w14:paraId="41D2DD74" w14:textId="77777777" w:rsidTr="00AA65BC">
        <w:trPr>
          <w:trHeight w:val="74"/>
        </w:trPr>
        <w:tc>
          <w:tcPr>
            <w:tcW w:w="2872" w:type="dxa"/>
          </w:tcPr>
          <w:p w14:paraId="7994C77E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5BB62DCC" w14:textId="4EF84910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</w:tcPr>
          <w:p w14:paraId="7707E337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04A4BBB5" w14:textId="131CB27E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3EC1B2A5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1C53F494" w14:textId="486984E9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BDAA11D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6D63BD15" w14:textId="72C69C5D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659CFE2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5E88D150" w14:textId="5862C0D3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AA65BC" w:rsidRPr="00370EF8" w14:paraId="75470ADE" w14:textId="77777777">
        <w:trPr>
          <w:trHeight w:val="74"/>
        </w:trPr>
        <w:tc>
          <w:tcPr>
            <w:tcW w:w="2872" w:type="dxa"/>
          </w:tcPr>
          <w:p w14:paraId="1545D22C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71" w:type="dxa"/>
            <w:gridSpan w:val="9"/>
          </w:tcPr>
          <w:p w14:paraId="7CBCE26B" w14:textId="03367EF8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AA65BC" w:rsidRPr="00370EF8" w14:paraId="7E443F9C" w14:textId="77777777" w:rsidTr="00AA65BC">
        <w:trPr>
          <w:trHeight w:val="74"/>
        </w:trPr>
        <w:tc>
          <w:tcPr>
            <w:tcW w:w="2872" w:type="dxa"/>
          </w:tcPr>
          <w:p w14:paraId="3F540040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149A694D" w14:textId="51372D0A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02C65E7B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0F234E4F" w14:textId="308487CB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6" w:type="dxa"/>
          </w:tcPr>
          <w:p w14:paraId="587FD3F6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3AF37C1A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29ECD554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7DC0AFDC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4277B8A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59BB3745" w14:textId="1C0C92C5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</w:t>
            </w:r>
            <w:r w:rsidRPr="00370EF8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</w:rPr>
              <w:t>ดคงเหลือ</w:t>
            </w:r>
          </w:p>
        </w:tc>
      </w:tr>
      <w:tr w:rsidR="00AA65BC" w:rsidRPr="00370EF8" w14:paraId="4B9CEDB2" w14:textId="77777777" w:rsidTr="00AA65BC">
        <w:trPr>
          <w:trHeight w:val="74"/>
        </w:trPr>
        <w:tc>
          <w:tcPr>
            <w:tcW w:w="2872" w:type="dxa"/>
          </w:tcPr>
          <w:p w14:paraId="13AA64C5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0AE89B6F" w14:textId="4CC7A9EE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189F97D7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3D90D485" w14:textId="675A4C63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6" w:type="dxa"/>
          </w:tcPr>
          <w:p w14:paraId="7835BBBE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6BBBDA" w14:textId="7EB21469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05123F70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281869BB" w14:textId="29673EFF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E12F02" w:rsidRPr="00370EF8" w14:paraId="388577D4" w14:textId="77777777" w:rsidTr="00AA65BC">
        <w:trPr>
          <w:trHeight w:val="74"/>
        </w:trPr>
        <w:tc>
          <w:tcPr>
            <w:tcW w:w="2872" w:type="dxa"/>
          </w:tcPr>
          <w:p w14:paraId="62982950" w14:textId="77777777" w:rsidR="00E12F02" w:rsidRPr="00370EF8" w:rsidRDefault="00E12F02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0275C2CD" w14:textId="1B4141DE" w:rsidR="00E12F02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E12F02"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7ABED2B0" w14:textId="77777777" w:rsidR="00E12F02" w:rsidRPr="00370EF8" w:rsidRDefault="00E12F02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5AE31" w14:textId="3CDA480C" w:rsidR="00E12F02" w:rsidRPr="00370EF8" w:rsidRDefault="00E12F02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6" w:type="dxa"/>
          </w:tcPr>
          <w:p w14:paraId="401848C5" w14:textId="77777777" w:rsidR="00E12F02" w:rsidRPr="00370EF8" w:rsidRDefault="00E12F02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C8587" w14:textId="1D0AC117" w:rsidR="00E12F02" w:rsidRPr="00370EF8" w:rsidRDefault="00E12F02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95B0" w14:textId="77777777" w:rsidR="00E12F02" w:rsidRPr="00370EF8" w:rsidRDefault="00E12F02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A4E56" w14:textId="409E42D5" w:rsidR="00E12F02" w:rsidRPr="00370EF8" w:rsidRDefault="00E12F02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419C2B6F" w14:textId="77777777" w:rsidR="00E12F02" w:rsidRPr="00370EF8" w:rsidRDefault="00E12F02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1F3B1446" w14:textId="28326416" w:rsidR="00E12F02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E12F02"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E12F02" w:rsidRPr="00370EF8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AA65BC" w:rsidRPr="00370EF8" w14:paraId="3DF71CD9" w14:textId="77777777" w:rsidTr="00AA65BC">
        <w:trPr>
          <w:trHeight w:val="74"/>
        </w:trPr>
        <w:tc>
          <w:tcPr>
            <w:tcW w:w="2872" w:type="dxa"/>
          </w:tcPr>
          <w:p w14:paraId="51867A7D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hideMark/>
          </w:tcPr>
          <w:p w14:paraId="2F15F4F6" w14:textId="335106DF" w:rsidR="00AA65BC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78635C41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</w:tcPr>
          <w:p w14:paraId="16D7101E" w14:textId="77777777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539214F5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hideMark/>
          </w:tcPr>
          <w:p w14:paraId="30EFF9C3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14D8297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159778AE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6EFD69ED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hideMark/>
          </w:tcPr>
          <w:p w14:paraId="0AD58FB7" w14:textId="6CBE8248" w:rsidR="00AA65BC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</w:tr>
      <w:tr w:rsidR="00AA65BC" w:rsidRPr="00370EF8" w14:paraId="70DD7EBF" w14:textId="77777777" w:rsidTr="00AA65BC">
        <w:trPr>
          <w:trHeight w:val="74"/>
        </w:trPr>
        <w:tc>
          <w:tcPr>
            <w:tcW w:w="2872" w:type="dxa"/>
          </w:tcPr>
          <w:p w14:paraId="4C1A819B" w14:textId="77777777" w:rsidR="00AA65BC" w:rsidRPr="00370EF8" w:rsidRDefault="00AA65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2FEAE9CE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2185D26" w14:textId="77777777" w:rsidR="00AA65BC" w:rsidRPr="00370EF8" w:rsidRDefault="00AA65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</w:tcPr>
          <w:p w14:paraId="5BBA686C" w14:textId="77777777" w:rsidR="00AA65BC" w:rsidRPr="00370EF8" w:rsidRDefault="00AA65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1944ED79" w14:textId="77777777" w:rsidR="00AA65BC" w:rsidRPr="00370EF8" w:rsidRDefault="00AA65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hideMark/>
          </w:tcPr>
          <w:p w14:paraId="307FE5D2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35A07D0F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68EA8522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8025DA5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</w:tcPr>
          <w:p w14:paraId="5DCF32D2" w14:textId="77777777" w:rsidR="00AA65BC" w:rsidRPr="00370EF8" w:rsidRDefault="00AA65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4234C1" w:rsidRPr="00370EF8" w14:paraId="034BD6C0" w14:textId="77777777" w:rsidTr="006F351F">
        <w:trPr>
          <w:trHeight w:val="74"/>
        </w:trPr>
        <w:tc>
          <w:tcPr>
            <w:tcW w:w="2872" w:type="dxa"/>
          </w:tcPr>
          <w:p w14:paraId="7C546B21" w14:textId="77777777" w:rsidR="004234C1" w:rsidRPr="00370EF8" w:rsidRDefault="004234C1" w:rsidP="008F378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9EDA08" w14:textId="3A69F96D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108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493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1F4749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FEA850" w14:textId="49F4BC26" w:rsidR="004234C1" w:rsidRPr="00370EF8" w:rsidRDefault="004234C1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35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8BFB61" w14:textId="77777777" w:rsidR="004234C1" w:rsidRPr="00370EF8" w:rsidRDefault="004234C1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B91B2B" w14:textId="6046C11F" w:rsidR="004234C1" w:rsidRPr="00370EF8" w:rsidRDefault="00576103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240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959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53EA82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58454E" w14:textId="59E8FEDE" w:rsidR="004234C1" w:rsidRPr="00370EF8" w:rsidRDefault="004234C1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716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713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67B77F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F76E35" w14:textId="76B0CCFD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74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018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082</w:t>
            </w:r>
          </w:p>
        </w:tc>
      </w:tr>
      <w:tr w:rsidR="004234C1" w:rsidRPr="00370EF8" w14:paraId="1121C6E1" w14:textId="77777777" w:rsidTr="00AA65BC">
        <w:trPr>
          <w:trHeight w:val="261"/>
        </w:trPr>
        <w:tc>
          <w:tcPr>
            <w:tcW w:w="2872" w:type="dxa"/>
          </w:tcPr>
          <w:p w14:paraId="0F7A4205" w14:textId="77777777" w:rsidR="004234C1" w:rsidRPr="00370EF8" w:rsidRDefault="004234C1" w:rsidP="008F378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436B1F" w14:textId="2B1C078A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156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744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7162AD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E3353B" w14:textId="661D0BB9" w:rsidR="004234C1" w:rsidRPr="00370EF8" w:rsidRDefault="004234C1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7DDC9E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751C5E" w14:textId="6021B725" w:rsidR="004234C1" w:rsidRPr="00370EF8" w:rsidRDefault="00576103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491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CE2235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031FD9" w14:textId="16041D0D" w:rsidR="004234C1" w:rsidRPr="00370EF8" w:rsidRDefault="004234C1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090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035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E9A472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56705E" w14:textId="141B6D45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157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145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479</w:t>
            </w:r>
          </w:p>
        </w:tc>
      </w:tr>
      <w:tr w:rsidR="004234C1" w:rsidRPr="00370EF8" w14:paraId="1E935B74" w14:textId="77777777" w:rsidTr="00AA65BC">
        <w:trPr>
          <w:trHeight w:val="74"/>
        </w:trPr>
        <w:tc>
          <w:tcPr>
            <w:tcW w:w="2872" w:type="dxa"/>
          </w:tcPr>
          <w:p w14:paraId="57D75B76" w14:textId="77777777" w:rsidR="004234C1" w:rsidRPr="00370EF8" w:rsidRDefault="004234C1" w:rsidP="008F378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BDCA0C5" w14:textId="38C1AB65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378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192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548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09CC7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A5B57D5" w14:textId="78A49E68" w:rsidR="004234C1" w:rsidRPr="00370EF8" w:rsidRDefault="004234C1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248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200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45628B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01992FB" w14:textId="77FDF9E1" w:rsidR="004234C1" w:rsidRPr="00370EF8" w:rsidRDefault="004234C1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2878DB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BB142F3" w14:textId="3AE28F03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538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968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623280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4384A9E" w14:textId="09EB0348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380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483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316</w:t>
            </w:r>
          </w:p>
        </w:tc>
      </w:tr>
      <w:tr w:rsidR="004234C1" w:rsidRPr="00370EF8" w14:paraId="0E1729ED" w14:textId="77777777" w:rsidTr="00AA65BC">
        <w:trPr>
          <w:trHeight w:val="74"/>
        </w:trPr>
        <w:tc>
          <w:tcPr>
            <w:tcW w:w="2872" w:type="dxa"/>
          </w:tcPr>
          <w:p w14:paraId="162832A1" w14:textId="77777777" w:rsidR="004234C1" w:rsidRPr="00370EF8" w:rsidRDefault="004234C1" w:rsidP="008F378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2B1AE3" w14:textId="173B70B9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504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012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B34C7B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089F89B" w14:textId="0BF07844" w:rsidR="004234C1" w:rsidRPr="00370EF8" w:rsidRDefault="004234C1" w:rsidP="008F3781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1317B1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FFB40FC" w14:textId="23427E81" w:rsidR="004234C1" w:rsidRPr="00370EF8" w:rsidRDefault="004234C1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F8F7FC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4E62E0" w14:textId="75936C8F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144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831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340D88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F7F24C" w14:textId="65832A0F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507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157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761</w:t>
            </w:r>
          </w:p>
        </w:tc>
      </w:tr>
      <w:tr w:rsidR="004234C1" w:rsidRPr="00370EF8" w14:paraId="2473B3C0" w14:textId="77777777" w:rsidTr="00AA65BC">
        <w:trPr>
          <w:trHeight w:val="74"/>
        </w:trPr>
        <w:tc>
          <w:tcPr>
            <w:tcW w:w="2872" w:type="dxa"/>
          </w:tcPr>
          <w:p w14:paraId="29B0142F" w14:textId="77777777" w:rsidR="004234C1" w:rsidRPr="00370EF8" w:rsidRDefault="004234C1" w:rsidP="008F3781">
            <w:pPr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303138F" w14:textId="4A6AD9B2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147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443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122F8B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3CB68BC3" w14:textId="0E9B887A" w:rsidR="004234C1" w:rsidRPr="00370EF8" w:rsidRDefault="004234C1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51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248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200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1C8E62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BD83B14" w14:textId="2BA8CFAD" w:rsidR="004234C1" w:rsidRPr="00370EF8" w:rsidRDefault="00576103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731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962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5F3B84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D7B1B35" w14:textId="53007FF7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877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051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CF9B72" w14:textId="77777777" w:rsidR="004234C1" w:rsidRPr="00370EF8" w:rsidRDefault="004234C1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58B1A10" w14:textId="3BFCC506" w:rsidR="004234C1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118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804</w:t>
            </w:r>
            <w:r w:rsidR="004234C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638</w:t>
            </w:r>
          </w:p>
        </w:tc>
      </w:tr>
    </w:tbl>
    <w:p w14:paraId="7336C92E" w14:textId="77777777" w:rsidR="00FE44BC" w:rsidRPr="00370EF8" w:rsidRDefault="00D55D05" w:rsidP="008F3781">
      <w:pPr>
        <w:overflowPunct/>
        <w:autoSpaceDE/>
        <w:autoSpaceDN/>
        <w:adjustRightInd/>
        <w:spacing w:before="120" w:after="120"/>
        <w:ind w:firstLine="873"/>
        <w:jc w:val="thaiDistribute"/>
        <w:textAlignment w:val="auto"/>
        <w:rPr>
          <w:rFonts w:ascii="Angsana New" w:hAnsi="Angsana New" w:cs="Angsana New"/>
          <w:sz w:val="18"/>
          <w:szCs w:val="18"/>
          <w:lang w:val="en-US"/>
        </w:rPr>
      </w:pPr>
      <w:r w:rsidRPr="00370EF8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370EF8">
        <w:rPr>
          <w:rFonts w:ascii="Angsana New" w:hAnsi="Angsana New" w:cs="Angsana New" w:hint="cs"/>
          <w:spacing w:val="-8"/>
          <w:sz w:val="18"/>
          <w:szCs w:val="18"/>
          <w:cs/>
          <w:lang w:val="en-US"/>
        </w:rPr>
        <w:t>ยอดดังกล่าวประกอบด้วย</w:t>
      </w:r>
      <w:r w:rsidRPr="00370EF8">
        <w:rPr>
          <w:rFonts w:ascii="Angsana New" w:hAnsi="Angsana New" w:cs="Angsana New"/>
          <w:spacing w:val="-8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370EF8">
        <w:rPr>
          <w:rFonts w:ascii="Angsana New" w:hAnsi="Angsana New" w:cs="Angsana New"/>
          <w:spacing w:val="-8"/>
          <w:sz w:val="18"/>
          <w:szCs w:val="18"/>
          <w:lang w:val="en-US"/>
        </w:rPr>
        <w:t xml:space="preserve"> </w:t>
      </w:r>
      <w:r w:rsidRPr="00370EF8">
        <w:rPr>
          <w:rFonts w:ascii="Angsana New" w:hAnsi="Angsana New" w:cs="Angsana New"/>
          <w:spacing w:val="-8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370EF8">
        <w:rPr>
          <w:rFonts w:ascii="Angsana New" w:hAnsi="Angsana New" w:cs="Angsana New"/>
          <w:spacing w:val="-8"/>
          <w:sz w:val="18"/>
          <w:szCs w:val="18"/>
          <w:lang w:val="en-US"/>
        </w:rPr>
        <w:t xml:space="preserve"> </w:t>
      </w:r>
      <w:r w:rsidRPr="00370EF8">
        <w:rPr>
          <w:rFonts w:ascii="Angsana New" w:hAnsi="Angsana New" w:cs="Angsana New" w:hint="cs"/>
          <w:spacing w:val="-8"/>
          <w:sz w:val="18"/>
          <w:szCs w:val="18"/>
          <w:cs/>
          <w:lang w:val="en-US"/>
        </w:rPr>
        <w:t>การเพิ่มขึ้นของสัญญาเช่าและการต่ออายุสัญญา</w:t>
      </w:r>
      <w:r w:rsidRPr="00370EF8">
        <w:rPr>
          <w:rFonts w:ascii="Angsana New" w:hAnsi="Angsana New" w:cs="Angsana New" w:hint="cs"/>
          <w:sz w:val="18"/>
          <w:szCs w:val="18"/>
          <w:cs/>
          <w:lang w:val="en-US"/>
        </w:rPr>
        <w:t>เช่า</w:t>
      </w:r>
    </w:p>
    <w:tbl>
      <w:tblPr>
        <w:tblW w:w="4527" w:type="pct"/>
        <w:tblInd w:w="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022"/>
        <w:gridCol w:w="104"/>
        <w:gridCol w:w="1025"/>
        <w:gridCol w:w="106"/>
        <w:gridCol w:w="1182"/>
        <w:gridCol w:w="100"/>
        <w:gridCol w:w="1025"/>
        <w:gridCol w:w="100"/>
        <w:gridCol w:w="1025"/>
        <w:gridCol w:w="100"/>
        <w:gridCol w:w="964"/>
      </w:tblGrid>
      <w:tr w:rsidR="00FE44BC" w:rsidRPr="00370EF8" w14:paraId="7098F8F3" w14:textId="77777777">
        <w:trPr>
          <w:trHeight w:val="74"/>
        </w:trPr>
        <w:tc>
          <w:tcPr>
            <w:tcW w:w="1617" w:type="dxa"/>
          </w:tcPr>
          <w:p w14:paraId="6551DEC2" w14:textId="77777777" w:rsidR="00FE44BC" w:rsidRPr="00370EF8" w:rsidRDefault="00FE44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10DBB622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57E70147" w14:textId="77777777" w:rsidR="00FE44BC" w:rsidRPr="00370EF8" w:rsidRDefault="00FE44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5428F335" w14:textId="77777777" w:rsidR="00FE44BC" w:rsidRPr="00370EF8" w:rsidRDefault="00FE44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4207201B" w14:textId="77777777" w:rsidR="00FE44BC" w:rsidRPr="00370EF8" w:rsidRDefault="00FE44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26677C35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6B14D345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18F9EBFD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46DF0E5E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76371498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3A1E135D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2ED9B246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FE44BC" w:rsidRPr="00370EF8" w14:paraId="6BF3434F" w14:textId="77777777">
        <w:trPr>
          <w:trHeight w:val="74"/>
        </w:trPr>
        <w:tc>
          <w:tcPr>
            <w:tcW w:w="1617" w:type="dxa"/>
          </w:tcPr>
          <w:p w14:paraId="37937418" w14:textId="77777777" w:rsidR="00FE44BC" w:rsidRPr="00370EF8" w:rsidRDefault="00FE44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3" w:type="dxa"/>
            <w:gridSpan w:val="11"/>
          </w:tcPr>
          <w:p w14:paraId="2ED99343" w14:textId="45BBE16A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FE44BC" w:rsidRPr="00370EF8" w14:paraId="439B2A6E" w14:textId="77777777" w:rsidTr="00F53AE0">
        <w:trPr>
          <w:trHeight w:val="74"/>
        </w:trPr>
        <w:tc>
          <w:tcPr>
            <w:tcW w:w="1617" w:type="dxa"/>
          </w:tcPr>
          <w:p w14:paraId="6E6A22F6" w14:textId="77777777" w:rsidR="00FE44BC" w:rsidRPr="00370EF8" w:rsidRDefault="00FE44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78CC1B8B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49499E27" w14:textId="77777777" w:rsidR="00FE44BC" w:rsidRPr="00370EF8" w:rsidRDefault="00FE44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28452559" w14:textId="77777777" w:rsidR="00FE44BC" w:rsidRPr="00370EF8" w:rsidRDefault="00FE44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6" w:type="dxa"/>
          </w:tcPr>
          <w:p w14:paraId="7FB67F60" w14:textId="77777777" w:rsidR="00FE44BC" w:rsidRPr="00370EF8" w:rsidRDefault="00FE44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174180FC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46FE07CE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1A7E55E3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7BB19617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66D7EC23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048AD741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5D70989A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</w:t>
            </w:r>
            <w:r w:rsidRPr="00370EF8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</w:rPr>
              <w:t>ดคงเหลือ</w:t>
            </w:r>
          </w:p>
        </w:tc>
      </w:tr>
      <w:tr w:rsidR="00FE44BC" w:rsidRPr="00370EF8" w14:paraId="35F3650A" w14:textId="77777777" w:rsidTr="00F53AE0">
        <w:trPr>
          <w:trHeight w:val="74"/>
        </w:trPr>
        <w:tc>
          <w:tcPr>
            <w:tcW w:w="1617" w:type="dxa"/>
          </w:tcPr>
          <w:p w14:paraId="32B799AD" w14:textId="77777777" w:rsidR="00FE44BC" w:rsidRPr="00370EF8" w:rsidRDefault="00FE44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488F41E9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3AE06D19" w14:textId="77777777" w:rsidR="00FE44BC" w:rsidRPr="00370EF8" w:rsidRDefault="00FE44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4EC62FAC" w14:textId="77777777" w:rsidR="00FE44BC" w:rsidRPr="00370EF8" w:rsidRDefault="00FE44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6" w:type="dxa"/>
          </w:tcPr>
          <w:p w14:paraId="241FC04A" w14:textId="77777777" w:rsidR="00FE44BC" w:rsidRPr="00370EF8" w:rsidRDefault="00FE44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1209273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099F2F21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3ADFC773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72642B" w:rsidRPr="00370EF8" w14:paraId="71DCC00F" w14:textId="77777777" w:rsidTr="00F53AE0">
        <w:trPr>
          <w:trHeight w:val="74"/>
        </w:trPr>
        <w:tc>
          <w:tcPr>
            <w:tcW w:w="1617" w:type="dxa"/>
          </w:tcPr>
          <w:p w14:paraId="5577F770" w14:textId="77777777" w:rsidR="0072642B" w:rsidRPr="00370EF8" w:rsidRDefault="0072642B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765C767A" w14:textId="6BAF4A38" w:rsidR="0072642B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72642B"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543A0AA6" w14:textId="77777777" w:rsidR="0072642B" w:rsidRPr="00370EF8" w:rsidRDefault="0072642B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76489" w14:textId="77777777" w:rsidR="0072642B" w:rsidRPr="00370EF8" w:rsidRDefault="0072642B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6" w:type="dxa"/>
          </w:tcPr>
          <w:p w14:paraId="0398BAA2" w14:textId="77777777" w:rsidR="0072642B" w:rsidRPr="00370EF8" w:rsidRDefault="0072642B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C8AAF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0EF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10708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7A53C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AB4C7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62928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79C5CED3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349C790D" w14:textId="5B5C908A" w:rsidR="0072642B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72642B"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72642B" w:rsidRPr="00370EF8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FE44BC" w:rsidRPr="00370EF8" w14:paraId="28D08CB7" w14:textId="77777777">
        <w:trPr>
          <w:trHeight w:val="74"/>
        </w:trPr>
        <w:tc>
          <w:tcPr>
            <w:tcW w:w="1617" w:type="dxa"/>
          </w:tcPr>
          <w:p w14:paraId="3CC10592" w14:textId="77777777" w:rsidR="00FE44BC" w:rsidRPr="00370EF8" w:rsidRDefault="00FE44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hideMark/>
          </w:tcPr>
          <w:p w14:paraId="53FF9146" w14:textId="0DEB6111" w:rsidR="00FE44BC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4" w:type="dxa"/>
          </w:tcPr>
          <w:p w14:paraId="0E74FF1A" w14:textId="77777777" w:rsidR="00FE44BC" w:rsidRPr="00370EF8" w:rsidRDefault="00FE44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</w:tcPr>
          <w:p w14:paraId="396B45AA" w14:textId="77777777" w:rsidR="00FE44BC" w:rsidRPr="00370EF8" w:rsidRDefault="00FE44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35C4D98" w14:textId="77777777" w:rsidR="00FE44BC" w:rsidRPr="00370EF8" w:rsidRDefault="00FE44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67199AF4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0EF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5C5A8191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hideMark/>
          </w:tcPr>
          <w:p w14:paraId="17298C58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FF9B854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1A213660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72FBBC6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hideMark/>
          </w:tcPr>
          <w:p w14:paraId="4D434590" w14:textId="49950063" w:rsidR="00FE44BC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2569</w:t>
            </w:r>
          </w:p>
        </w:tc>
      </w:tr>
      <w:tr w:rsidR="00FE44BC" w:rsidRPr="00370EF8" w14:paraId="6E13457F" w14:textId="77777777">
        <w:trPr>
          <w:trHeight w:val="74"/>
        </w:trPr>
        <w:tc>
          <w:tcPr>
            <w:tcW w:w="1617" w:type="dxa"/>
          </w:tcPr>
          <w:p w14:paraId="63B3156E" w14:textId="77777777" w:rsidR="00FE44BC" w:rsidRPr="00370EF8" w:rsidRDefault="00FE44BC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684A0BB4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7BAFE40F" w14:textId="77777777" w:rsidR="00FE44BC" w:rsidRPr="00370EF8" w:rsidRDefault="00FE44BC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</w:tcPr>
          <w:p w14:paraId="25CD1454" w14:textId="77777777" w:rsidR="00FE44BC" w:rsidRPr="00370EF8" w:rsidRDefault="00FE44BC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47919E2D" w14:textId="77777777" w:rsidR="00FE44BC" w:rsidRPr="00370EF8" w:rsidRDefault="00FE44BC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386DFF03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0EF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6EDCE7AF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hideMark/>
          </w:tcPr>
          <w:p w14:paraId="2BB11D5C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4C024C5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1A4F64F2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2E06769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</w:tcPr>
          <w:p w14:paraId="25EC1CA2" w14:textId="77777777" w:rsidR="00FE44BC" w:rsidRPr="00370EF8" w:rsidRDefault="00FE44BC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FE44BC" w:rsidRPr="00370EF8" w14:paraId="33BE3B5D" w14:textId="77777777">
        <w:trPr>
          <w:trHeight w:val="74"/>
        </w:trPr>
        <w:tc>
          <w:tcPr>
            <w:tcW w:w="1617" w:type="dxa"/>
          </w:tcPr>
          <w:p w14:paraId="745E0063" w14:textId="73946FD4" w:rsidR="00FE44BC" w:rsidRPr="00370EF8" w:rsidRDefault="00FE44BC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41BB7E" w14:textId="57E93B3B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</w:t>
            </w:r>
            <w:r w:rsidR="00454FDA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802</w:t>
            </w:r>
            <w:r w:rsidR="00454FDA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C2AF68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D0126F" w14:textId="6154ECCB" w:rsidR="00FE44BC" w:rsidRPr="00370EF8" w:rsidRDefault="006015A8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5FE425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C045A4" w14:textId="120D233B" w:rsidR="00FE44BC" w:rsidRPr="00370EF8" w:rsidRDefault="006015A8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3C9B7C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25EE5E" w14:textId="1D0D4F19" w:rsidR="00FE44BC" w:rsidRPr="00370EF8" w:rsidRDefault="006015A8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364B9D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FF9A1B" w14:textId="5658A641" w:rsidR="00FE44BC" w:rsidRPr="00370EF8" w:rsidRDefault="006015A8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576103" w:rsidRPr="00370EF8">
              <w:rPr>
                <w:rFonts w:asciiTheme="majorBidi" w:hAnsiTheme="majorBidi" w:cs="Angsana New"/>
                <w:color w:val="000000" w:themeColor="text1"/>
                <w:sz w:val="20"/>
                <w:szCs w:val="20"/>
                <w:lang w:val="en-US"/>
              </w:rPr>
              <w:t>201</w:t>
            </w:r>
            <w:r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="Angsana New"/>
                <w:color w:val="000000" w:themeColor="text1"/>
                <w:sz w:val="20"/>
                <w:szCs w:val="20"/>
                <w:lang w:val="en-US"/>
              </w:rPr>
              <w:t>644</w:t>
            </w:r>
            <w:r w:rsidRPr="00370EF8">
              <w:rPr>
                <w:rFonts w:asciiTheme="majorBidi" w:hAnsiTheme="majorBidi" w:cs="Angsana New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C7D001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839A2B" w14:textId="76D35921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601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096</w:t>
            </w:r>
          </w:p>
        </w:tc>
      </w:tr>
      <w:tr w:rsidR="00FE44BC" w:rsidRPr="00370EF8" w14:paraId="7AEC15A8" w14:textId="77777777">
        <w:trPr>
          <w:trHeight w:val="74"/>
        </w:trPr>
        <w:tc>
          <w:tcPr>
            <w:tcW w:w="1617" w:type="dxa"/>
          </w:tcPr>
          <w:p w14:paraId="2B71DBF1" w14:textId="20931765" w:rsidR="00FE44BC" w:rsidRPr="00370EF8" w:rsidRDefault="00FE44BC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0F8245" w14:textId="01F10418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05631D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B82566" w14:textId="77777777" w:rsidR="00FE44BC" w:rsidRPr="00370EF8" w:rsidRDefault="00FE44BC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7FC067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04FD1E" w14:textId="77777777" w:rsidR="00FE44BC" w:rsidRPr="00370EF8" w:rsidRDefault="00FE44BC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6F4F9A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4D8969" w14:textId="77777777" w:rsidR="00FE44BC" w:rsidRPr="00370EF8" w:rsidRDefault="00FE44BC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9D390B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A238CD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69F28D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8B0283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E44BC" w:rsidRPr="00370EF8" w14:paraId="046AF89E" w14:textId="77777777">
        <w:trPr>
          <w:trHeight w:val="74"/>
        </w:trPr>
        <w:tc>
          <w:tcPr>
            <w:tcW w:w="1617" w:type="dxa"/>
          </w:tcPr>
          <w:p w14:paraId="324794A3" w14:textId="45F54F70" w:rsidR="00FE44BC" w:rsidRPr="00370EF8" w:rsidRDefault="00FE44BC" w:rsidP="008F3781">
            <w:pPr>
              <w:ind w:left="342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1E0ECC" w14:textId="39D55E6D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669</w:t>
            </w:r>
            <w:r w:rsidR="009019C7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446</w:t>
            </w:r>
            <w:r w:rsidR="009019C7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591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2AA34B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C73F66" w14:textId="22A0428F" w:rsidR="00FE44BC" w:rsidRPr="00370EF8" w:rsidRDefault="006015A8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80D03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780795" w14:textId="59486ABF" w:rsidR="00FE44BC" w:rsidRPr="00370EF8" w:rsidRDefault="00576103" w:rsidP="008F3781">
            <w:pPr>
              <w:tabs>
                <w:tab w:val="decimal" w:pos="109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22</w:t>
            </w:r>
            <w:r w:rsidR="006015A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179</w:t>
            </w:r>
            <w:r w:rsidR="006015A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536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C78A49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110456" w14:textId="79261E92" w:rsidR="00FE44BC" w:rsidRPr="00370EF8" w:rsidRDefault="006015A8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E044B6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B8E27F" w14:textId="466FB0D6" w:rsidR="00FE44BC" w:rsidRPr="00370EF8" w:rsidRDefault="006015A8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D5D6AA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98F7E6" w14:textId="4BA91EA8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691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626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127</w:t>
            </w:r>
          </w:p>
        </w:tc>
      </w:tr>
      <w:tr w:rsidR="00FE44BC" w:rsidRPr="00370EF8" w14:paraId="70F729E7" w14:textId="77777777" w:rsidTr="00C56C5B">
        <w:trPr>
          <w:trHeight w:val="117"/>
        </w:trPr>
        <w:tc>
          <w:tcPr>
            <w:tcW w:w="1617" w:type="dxa"/>
          </w:tcPr>
          <w:p w14:paraId="678B29BB" w14:textId="6EF55C0B" w:rsidR="00FE44BC" w:rsidRPr="00370EF8" w:rsidRDefault="00FE44BC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CCE584" w14:textId="04AA8B05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154</w:t>
            </w:r>
            <w:r w:rsidR="009019C7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588</w:t>
            </w:r>
            <w:r w:rsidR="009019C7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8DD916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CDFC8D" w14:textId="572BCF87" w:rsidR="00FE44BC" w:rsidRPr="00370EF8" w:rsidRDefault="005B3D50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5EAC13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FC42AC" w14:textId="45DFEDDD" w:rsidR="00FE44BC" w:rsidRPr="00370EF8" w:rsidRDefault="006015A8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969E4B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438CF9" w14:textId="19DF1537" w:rsidR="00FE44BC" w:rsidRPr="00370EF8" w:rsidRDefault="00576103" w:rsidP="008F3781">
            <w:pPr>
              <w:tabs>
                <w:tab w:val="decimal" w:pos="98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6015A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222</w:t>
            </w:r>
            <w:r w:rsidR="006015A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642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83EB53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E791D7" w14:textId="45036BA9" w:rsidR="00FE44BC" w:rsidRPr="00370EF8" w:rsidRDefault="006015A8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D2B1E9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FFF217" w14:textId="6D2F5DBE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99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811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445</w:t>
            </w:r>
          </w:p>
        </w:tc>
      </w:tr>
      <w:tr w:rsidR="00FE44BC" w:rsidRPr="00370EF8" w14:paraId="686F3C26" w14:textId="77777777" w:rsidTr="00C56C5B">
        <w:trPr>
          <w:trHeight w:val="117"/>
        </w:trPr>
        <w:tc>
          <w:tcPr>
            <w:tcW w:w="1617" w:type="dxa"/>
          </w:tcPr>
          <w:p w14:paraId="7FC320A6" w14:textId="55D90276" w:rsidR="00FE44BC" w:rsidRPr="00370EF8" w:rsidRDefault="00FE44BC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C88B98" w14:textId="32EA7FCA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13</w:t>
            </w:r>
            <w:r w:rsidR="0078691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446</w:t>
            </w:r>
            <w:r w:rsidR="00786911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A039D5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D784B5" w14:textId="47EFE824" w:rsidR="00FE44BC" w:rsidRPr="00370EF8" w:rsidRDefault="006015A8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576103" w:rsidRPr="00370EF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4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620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360</w:t>
            </w:r>
            <w:r w:rsidRPr="00370EF8">
              <w:rPr>
                <w:rFonts w:asciiTheme="majorBidi" w:eastAsia="Times New Roman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0AF5E9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88C38A" w14:textId="3AB5153F" w:rsidR="00FE44BC" w:rsidRPr="00370EF8" w:rsidRDefault="006015A8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C23B14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616613" w14:textId="5B719BCD" w:rsidR="00FE44BC" w:rsidRPr="00370EF8" w:rsidRDefault="006015A8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95D1D4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9F6D49" w14:textId="62AB239B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color w:val="000000" w:themeColor="text1"/>
                <w:sz w:val="20"/>
                <w:szCs w:val="20"/>
                <w:lang w:val="en-US"/>
              </w:rPr>
              <w:t>712</w:t>
            </w:r>
            <w:r w:rsidR="006015A8"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color w:val="000000" w:themeColor="text1"/>
                <w:sz w:val="20"/>
                <w:szCs w:val="20"/>
                <w:lang w:val="en-US"/>
              </w:rPr>
              <w:t>671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305700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864770" w14:textId="3BCCEFC9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538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820</w:t>
            </w:r>
          </w:p>
        </w:tc>
      </w:tr>
      <w:tr w:rsidR="00FE44BC" w:rsidRPr="00370EF8" w14:paraId="0F6ADD7D" w14:textId="77777777">
        <w:trPr>
          <w:trHeight w:val="74"/>
        </w:trPr>
        <w:tc>
          <w:tcPr>
            <w:tcW w:w="1617" w:type="dxa"/>
          </w:tcPr>
          <w:p w14:paraId="641480E2" w14:textId="01405B70" w:rsidR="00FE44BC" w:rsidRPr="00370EF8" w:rsidRDefault="00FE44BC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A14FD9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80E0F8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435937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C2977D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3A8C6D" w14:textId="77777777" w:rsidR="00FE44BC" w:rsidRPr="00370EF8" w:rsidRDefault="00FE44BC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29E84B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C17604" w14:textId="77777777" w:rsidR="00FE44BC" w:rsidRPr="00370EF8" w:rsidRDefault="00FE44BC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D93918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7005B0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972514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7638B8" w14:textId="77777777" w:rsidR="00FE44BC" w:rsidRPr="00370EF8" w:rsidRDefault="00FE44BC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E44BC" w:rsidRPr="00370EF8" w14:paraId="0C748FA8" w14:textId="77777777">
        <w:trPr>
          <w:trHeight w:val="261"/>
        </w:trPr>
        <w:tc>
          <w:tcPr>
            <w:tcW w:w="1617" w:type="dxa"/>
          </w:tcPr>
          <w:p w14:paraId="23F82D2A" w14:textId="05D4276D" w:rsidR="00FE44BC" w:rsidRPr="00370EF8" w:rsidRDefault="00FE44BC" w:rsidP="008F378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="Angsana New" w:hint="cs"/>
                <w:sz w:val="20"/>
                <w:szCs w:val="20"/>
                <w:cs/>
              </w:rPr>
              <w:t xml:space="preserve"> </w:t>
            </w:r>
            <w:r w:rsidRPr="00370EF8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val="en-US"/>
              </w:rPr>
              <w:t>จาก</w:t>
            </w:r>
            <w:r w:rsidRPr="00370EF8">
              <w:rPr>
                <w:rFonts w:asciiTheme="majorBidi" w:eastAsia="Times New Roman" w:hAnsiTheme="majorBidi" w:cs="Angsana New" w:hint="cs"/>
                <w:sz w:val="20"/>
                <w:szCs w:val="20"/>
                <w:cs/>
              </w:rPr>
              <w:t>บริษัท</w:t>
            </w:r>
            <w:r w:rsidRPr="00370EF8">
              <w:rPr>
                <w:rFonts w:asciiTheme="majorBidi" w:eastAsia="Times New Roman" w:hAnsiTheme="majorBidi" w:cs="Angsana New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E95796" w14:textId="2C83D5B1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</w:t>
            </w:r>
            <w:r w:rsidR="00173EC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535</w:t>
            </w:r>
            <w:r w:rsidR="00173EC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360</w:t>
            </w:r>
            <w:r w:rsidR="00173EC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D1D93A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8767B5" w14:textId="4FFCE32F" w:rsidR="00FE44BC" w:rsidRPr="00370EF8" w:rsidRDefault="006015A8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A248DE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D25CBE" w14:textId="43DCCC61" w:rsidR="00FE44BC" w:rsidRPr="00370EF8" w:rsidRDefault="006015A8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3CB4AB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EC078B" w14:textId="0148AF7D" w:rsidR="00FE44BC" w:rsidRPr="00370EF8" w:rsidRDefault="006015A8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EA5069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1BC229" w14:textId="3072F3E5" w:rsidR="00FE44BC" w:rsidRPr="00370EF8" w:rsidRDefault="006015A8" w:rsidP="008F3781">
            <w:pPr>
              <w:tabs>
                <w:tab w:val="decimal" w:pos="524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F455AB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87527F" w14:textId="5DB4C68A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535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360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884</w:t>
            </w:r>
          </w:p>
        </w:tc>
      </w:tr>
      <w:tr w:rsidR="00FE44BC" w:rsidRPr="00370EF8" w14:paraId="3187E021" w14:textId="77777777">
        <w:trPr>
          <w:trHeight w:val="74"/>
        </w:trPr>
        <w:tc>
          <w:tcPr>
            <w:tcW w:w="1617" w:type="dxa"/>
          </w:tcPr>
          <w:p w14:paraId="6EB7D860" w14:textId="37580DE8" w:rsidR="00FE44BC" w:rsidRPr="00370EF8" w:rsidRDefault="00FE44BC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DF4CB7F" w14:textId="48697401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E724A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494</w:t>
            </w:r>
            <w:r w:rsidR="00E724A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649</w:t>
            </w:r>
            <w:r w:rsidR="00E724A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2F7AE9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8B2A30" w14:textId="33A45EFD" w:rsidR="00FE44BC" w:rsidRPr="00370EF8" w:rsidRDefault="006015A8" w:rsidP="008F3781">
            <w:pPr>
              <w:tabs>
                <w:tab w:val="decimal" w:pos="52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DE62B4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67D897B" w14:textId="08996F1F" w:rsidR="00FE44BC" w:rsidRPr="00370EF8" w:rsidRDefault="006015A8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0FF15A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AACFFB" w14:textId="5C80FCDD" w:rsidR="00FE44BC" w:rsidRPr="00370EF8" w:rsidRDefault="006015A8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F99233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36A62F9" w14:textId="1C5DB48C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6015A8"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420</w:t>
            </w:r>
            <w:r w:rsidR="006015A8"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691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63F05A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C089D50" w14:textId="6678D7DB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499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069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819</w:t>
            </w:r>
          </w:p>
        </w:tc>
      </w:tr>
      <w:tr w:rsidR="00FE44BC" w:rsidRPr="00370EF8" w14:paraId="3BCE707F" w14:textId="77777777">
        <w:trPr>
          <w:trHeight w:val="74"/>
        </w:trPr>
        <w:tc>
          <w:tcPr>
            <w:tcW w:w="1617" w:type="dxa"/>
          </w:tcPr>
          <w:p w14:paraId="549F0ABD" w14:textId="77777777" w:rsidR="00FE44BC" w:rsidRPr="00370EF8" w:rsidRDefault="00FE44BC" w:rsidP="008F3781">
            <w:pPr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46BC9B3" w14:textId="1D2CC92E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</w:t>
            </w:r>
            <w:r w:rsidR="00F96619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907</w:t>
            </w:r>
            <w:r w:rsidR="00F96619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294</w:t>
            </w:r>
            <w:r w:rsidR="00F96619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25DE72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5D3B685" w14:textId="4A56D3A6" w:rsidR="00FE44BC" w:rsidRPr="00370EF8" w:rsidRDefault="006015A8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576103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64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620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360</w:t>
            </w:r>
            <w:r w:rsidRPr="00370EF8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0DF6DE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0C4615D" w14:textId="4C170C2A" w:rsidR="00FE44BC" w:rsidRPr="00370EF8" w:rsidRDefault="00576103" w:rsidP="008F3781">
            <w:pPr>
              <w:tabs>
                <w:tab w:val="decimal" w:pos="109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22</w:t>
            </w:r>
            <w:r w:rsidR="006015A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179</w:t>
            </w:r>
            <w:r w:rsidR="006015A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536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D807E7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2B3D799" w14:textId="308DFF80" w:rsidR="00FE44BC" w:rsidRPr="00370EF8" w:rsidRDefault="00576103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5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222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="Angsana New"/>
                <w:sz w:val="20"/>
                <w:szCs w:val="20"/>
                <w:lang w:val="en-US"/>
              </w:rPr>
              <w:t>642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62E8A4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4583B02C" w14:textId="01152FA0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6015A8"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931</w:t>
            </w:r>
            <w:r w:rsidR="006015A8"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718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0A6498" w14:textId="77777777" w:rsidR="00FE44BC" w:rsidRPr="00370EF8" w:rsidRDefault="00FE44BC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1C20889" w14:textId="773D4855" w:rsidR="00FE44BC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875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008</w:t>
            </w:r>
            <w:r w:rsidR="006015A8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191</w:t>
            </w:r>
          </w:p>
        </w:tc>
      </w:tr>
    </w:tbl>
    <w:p w14:paraId="47E54EE6" w14:textId="18A457D5" w:rsidR="008F3781" w:rsidRPr="00370EF8" w:rsidRDefault="006F00B1" w:rsidP="008F3781">
      <w:pPr>
        <w:overflowPunct/>
        <w:autoSpaceDE/>
        <w:autoSpaceDN/>
        <w:adjustRightInd/>
        <w:spacing w:before="120"/>
        <w:ind w:left="950" w:right="-14" w:hanging="86"/>
        <w:jc w:val="thaiDistribute"/>
        <w:textAlignment w:val="auto"/>
        <w:rPr>
          <w:rFonts w:ascii="Angsana New" w:hAnsi="Angsana New" w:cs="Angsana New"/>
          <w:spacing w:val="2"/>
          <w:sz w:val="18"/>
          <w:szCs w:val="18"/>
          <w:cs/>
          <w:lang w:val="en-US"/>
        </w:rPr>
      </w:pPr>
      <w:r w:rsidRPr="00370EF8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370EF8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ยอดดังกล่าวประกอบด้วย</w:t>
      </w:r>
      <w:r w:rsidRPr="00370EF8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="00890971" w:rsidRPr="00370EF8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370EF8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370EF8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370EF8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การเพิ่มขึ้นของสัญญาเช่า</w:t>
      </w:r>
      <w:r w:rsidR="00B04859" w:rsidRPr="00370EF8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370EF8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การต่ออายุ</w:t>
      </w:r>
      <w:r w:rsidRPr="00370EF8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สัญญาเช่</w:t>
      </w:r>
      <w:r w:rsidR="00787D67" w:rsidRPr="00370EF8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า</w:t>
      </w:r>
      <w:r w:rsidR="00B04859" w:rsidRPr="00370EF8">
        <w:rPr>
          <w:rFonts w:ascii="Angsana New" w:hAnsi="Angsana New" w:cs="Angsana New" w:hint="cs"/>
          <w:spacing w:val="6"/>
          <w:sz w:val="18"/>
          <w:szCs w:val="18"/>
          <w:cs/>
          <w:lang w:val="en-US"/>
        </w:rPr>
        <w:t>และ</w:t>
      </w:r>
      <w:r w:rsidR="00035595" w:rsidRPr="00370EF8">
        <w:rPr>
          <w:rFonts w:ascii="Angsana New" w:hAnsi="Angsana New" w:cs="Angsana New"/>
          <w:spacing w:val="6"/>
          <w:sz w:val="18"/>
          <w:szCs w:val="18"/>
          <w:lang w:val="en-US"/>
        </w:rPr>
        <w:t xml:space="preserve">                   </w:t>
      </w:r>
      <w:r w:rsidR="00B04859" w:rsidRPr="00370EF8">
        <w:rPr>
          <w:rFonts w:ascii="Angsana New" w:hAnsi="Angsana New" w:cs="Angsana New" w:hint="cs"/>
          <w:spacing w:val="2"/>
          <w:sz w:val="18"/>
          <w:szCs w:val="18"/>
          <w:cs/>
          <w:lang w:val="en-US"/>
        </w:rPr>
        <w:t>การแปลงสภาพจากเงินทดรองรับ</w:t>
      </w:r>
    </w:p>
    <w:p w14:paraId="73CA5414" w14:textId="77777777" w:rsidR="008F3781" w:rsidRPr="00370EF8" w:rsidRDefault="008F3781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2"/>
          <w:sz w:val="18"/>
          <w:szCs w:val="18"/>
          <w:cs/>
          <w:lang w:val="en-US"/>
        </w:rPr>
      </w:pPr>
      <w:r w:rsidRPr="00370EF8">
        <w:rPr>
          <w:rFonts w:ascii="Angsana New" w:hAnsi="Angsana New" w:cs="Angsana New"/>
          <w:spacing w:val="2"/>
          <w:sz w:val="18"/>
          <w:szCs w:val="18"/>
          <w:cs/>
          <w:lang w:val="en-US"/>
        </w:rPr>
        <w:br w:type="page"/>
      </w:r>
    </w:p>
    <w:p w14:paraId="484EF89C" w14:textId="77777777" w:rsidR="006F00B1" w:rsidRPr="00370EF8" w:rsidRDefault="006F00B1" w:rsidP="008F3781">
      <w:pPr>
        <w:overflowPunct/>
        <w:autoSpaceDE/>
        <w:autoSpaceDN/>
        <w:adjustRightInd/>
        <w:spacing w:before="120"/>
        <w:ind w:left="950" w:right="-14" w:hanging="86"/>
        <w:jc w:val="thaiDistribute"/>
        <w:textAlignment w:val="auto"/>
        <w:rPr>
          <w:rFonts w:ascii="Angsana New" w:hAnsi="Angsana New" w:cs="Angsana New"/>
          <w:spacing w:val="2"/>
          <w:sz w:val="2"/>
          <w:szCs w:val="2"/>
          <w:lang w:val="en-US"/>
        </w:rPr>
      </w:pPr>
    </w:p>
    <w:tbl>
      <w:tblPr>
        <w:tblW w:w="4527" w:type="pct"/>
        <w:tblInd w:w="8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022"/>
        <w:gridCol w:w="104"/>
        <w:gridCol w:w="1025"/>
        <w:gridCol w:w="106"/>
        <w:gridCol w:w="1182"/>
        <w:gridCol w:w="100"/>
        <w:gridCol w:w="1025"/>
        <w:gridCol w:w="100"/>
        <w:gridCol w:w="1025"/>
        <w:gridCol w:w="100"/>
        <w:gridCol w:w="964"/>
      </w:tblGrid>
      <w:tr w:rsidR="007C53B0" w:rsidRPr="00370EF8" w14:paraId="6C6BCD1B" w14:textId="77777777">
        <w:trPr>
          <w:trHeight w:val="74"/>
        </w:trPr>
        <w:tc>
          <w:tcPr>
            <w:tcW w:w="1617" w:type="dxa"/>
          </w:tcPr>
          <w:p w14:paraId="3C5AB05D" w14:textId="77777777" w:rsidR="007C53B0" w:rsidRPr="00370EF8" w:rsidRDefault="007C53B0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7E2CC6E2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16D6C9E9" w14:textId="77777777" w:rsidR="007C53B0" w:rsidRPr="00370EF8" w:rsidRDefault="007C53B0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490CA239" w14:textId="77777777" w:rsidR="007C53B0" w:rsidRPr="00370EF8" w:rsidRDefault="007C53B0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04B82F7D" w14:textId="77777777" w:rsidR="007C53B0" w:rsidRPr="00370EF8" w:rsidRDefault="007C53B0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29028C87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61D5E0C5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651CDB94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1F2099D4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40BA246B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01404DF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5B0BBD58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7C53B0" w:rsidRPr="00370EF8" w14:paraId="323B48C3" w14:textId="77777777">
        <w:trPr>
          <w:trHeight w:val="74"/>
        </w:trPr>
        <w:tc>
          <w:tcPr>
            <w:tcW w:w="1617" w:type="dxa"/>
          </w:tcPr>
          <w:p w14:paraId="7EA87379" w14:textId="77777777" w:rsidR="007C53B0" w:rsidRPr="00370EF8" w:rsidRDefault="007C53B0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3" w:type="dxa"/>
            <w:gridSpan w:val="11"/>
          </w:tcPr>
          <w:p w14:paraId="1F62F41A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7C53B0" w:rsidRPr="00370EF8" w14:paraId="48CE24DF" w14:textId="77777777" w:rsidTr="00F53AE0">
        <w:trPr>
          <w:trHeight w:val="74"/>
        </w:trPr>
        <w:tc>
          <w:tcPr>
            <w:tcW w:w="1617" w:type="dxa"/>
          </w:tcPr>
          <w:p w14:paraId="276326F9" w14:textId="77777777" w:rsidR="007C53B0" w:rsidRPr="00370EF8" w:rsidRDefault="007C53B0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21DAF8E6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688B4C3F" w14:textId="77777777" w:rsidR="007C53B0" w:rsidRPr="00370EF8" w:rsidRDefault="007C53B0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42F8EBAC" w14:textId="77777777" w:rsidR="007C53B0" w:rsidRPr="00370EF8" w:rsidRDefault="007C53B0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6" w:type="dxa"/>
          </w:tcPr>
          <w:p w14:paraId="6275F6B4" w14:textId="77777777" w:rsidR="007C53B0" w:rsidRPr="00370EF8" w:rsidRDefault="007C53B0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628653B2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5645BA9D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4C1508E7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</w:tcPr>
          <w:p w14:paraId="5E036706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left w:val="nil"/>
              <w:right w:val="nil"/>
            </w:tcBorders>
          </w:tcPr>
          <w:p w14:paraId="43943A9B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8991597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13DE0E10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</w:t>
            </w:r>
            <w:r w:rsidRPr="00370EF8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</w:rPr>
              <w:t>ดคงเหลือ</w:t>
            </w:r>
          </w:p>
        </w:tc>
      </w:tr>
      <w:tr w:rsidR="007C53B0" w:rsidRPr="00370EF8" w14:paraId="283555BA" w14:textId="77777777" w:rsidTr="00F53AE0">
        <w:trPr>
          <w:trHeight w:val="74"/>
        </w:trPr>
        <w:tc>
          <w:tcPr>
            <w:tcW w:w="1617" w:type="dxa"/>
          </w:tcPr>
          <w:p w14:paraId="27696D88" w14:textId="77777777" w:rsidR="007C53B0" w:rsidRPr="00370EF8" w:rsidRDefault="007C53B0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129BD12D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7EB46BDB" w14:textId="77777777" w:rsidR="007C53B0" w:rsidRPr="00370EF8" w:rsidRDefault="007C53B0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6A9ABFD2" w14:textId="77777777" w:rsidR="007C53B0" w:rsidRPr="00370EF8" w:rsidRDefault="007C53B0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6" w:type="dxa"/>
          </w:tcPr>
          <w:p w14:paraId="4DBDC084" w14:textId="77777777" w:rsidR="007C53B0" w:rsidRPr="00370EF8" w:rsidRDefault="007C53B0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38F7102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30EF002B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5BE62C10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72642B" w:rsidRPr="00370EF8" w14:paraId="4AADB64C" w14:textId="77777777" w:rsidTr="00F53AE0">
        <w:trPr>
          <w:trHeight w:val="74"/>
        </w:trPr>
        <w:tc>
          <w:tcPr>
            <w:tcW w:w="1617" w:type="dxa"/>
          </w:tcPr>
          <w:p w14:paraId="21269A56" w14:textId="77777777" w:rsidR="0072642B" w:rsidRPr="00370EF8" w:rsidRDefault="0072642B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60FB9FF2" w14:textId="4CA8BD7D" w:rsidR="0072642B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72642B"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033E46D" w14:textId="77777777" w:rsidR="0072642B" w:rsidRPr="00370EF8" w:rsidRDefault="0072642B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EF773" w14:textId="77777777" w:rsidR="0072642B" w:rsidRPr="00370EF8" w:rsidRDefault="0072642B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6" w:type="dxa"/>
          </w:tcPr>
          <w:p w14:paraId="0BF7C60E" w14:textId="77777777" w:rsidR="0072642B" w:rsidRPr="00370EF8" w:rsidRDefault="0072642B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5C14E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0EF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5AC59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19219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E92AA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D4578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302EF1E6" w14:textId="77777777" w:rsidR="0072642B" w:rsidRPr="00370EF8" w:rsidRDefault="0072642B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4" w:type="dxa"/>
          </w:tcPr>
          <w:p w14:paraId="1402CE36" w14:textId="604555BD" w:rsidR="0072642B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72642B"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72642B" w:rsidRPr="00370EF8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C53B0" w:rsidRPr="00370EF8" w14:paraId="60D5EE54" w14:textId="77777777">
        <w:trPr>
          <w:trHeight w:val="74"/>
        </w:trPr>
        <w:tc>
          <w:tcPr>
            <w:tcW w:w="1617" w:type="dxa"/>
          </w:tcPr>
          <w:p w14:paraId="053762CC" w14:textId="77777777" w:rsidR="007C53B0" w:rsidRPr="00370EF8" w:rsidRDefault="007C53B0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  <w:hideMark/>
          </w:tcPr>
          <w:p w14:paraId="38D5CFC7" w14:textId="68C03176" w:rsidR="007C53B0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7D90CA73" w14:textId="77777777" w:rsidR="007C53B0" w:rsidRPr="00370EF8" w:rsidRDefault="007C53B0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5" w:type="dxa"/>
          </w:tcPr>
          <w:p w14:paraId="36B390B8" w14:textId="77777777" w:rsidR="007C53B0" w:rsidRPr="00370EF8" w:rsidRDefault="007C53B0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21C3AEE6" w14:textId="77777777" w:rsidR="007C53B0" w:rsidRPr="00370EF8" w:rsidRDefault="007C53B0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6B196F0A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0EF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49C5C965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hideMark/>
          </w:tcPr>
          <w:p w14:paraId="43CBFDC9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3D3D68C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70DA7A1F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88BD91F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hideMark/>
          </w:tcPr>
          <w:p w14:paraId="7815366D" w14:textId="3068C815" w:rsidR="007C53B0" w:rsidRPr="00370EF8" w:rsidRDefault="00576103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</w:tr>
      <w:tr w:rsidR="007C53B0" w:rsidRPr="00370EF8" w14:paraId="3C87DB7B" w14:textId="77777777">
        <w:trPr>
          <w:trHeight w:val="74"/>
        </w:trPr>
        <w:tc>
          <w:tcPr>
            <w:tcW w:w="1617" w:type="dxa"/>
          </w:tcPr>
          <w:p w14:paraId="0A24FABD" w14:textId="77777777" w:rsidR="007C53B0" w:rsidRPr="00370EF8" w:rsidRDefault="007C53B0" w:rsidP="008F378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2" w:type="dxa"/>
          </w:tcPr>
          <w:p w14:paraId="47B3DF8E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A941B95" w14:textId="77777777" w:rsidR="007C53B0" w:rsidRPr="00370EF8" w:rsidRDefault="007C53B0" w:rsidP="008F37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</w:tcPr>
          <w:p w14:paraId="7EF30A87" w14:textId="77777777" w:rsidR="007C53B0" w:rsidRPr="00370EF8" w:rsidRDefault="007C53B0" w:rsidP="008F378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4CE7D05B" w14:textId="77777777" w:rsidR="007C53B0" w:rsidRPr="00370EF8" w:rsidRDefault="007C53B0" w:rsidP="008F37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743121E0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0EF8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1BED8105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  <w:hideMark/>
          </w:tcPr>
          <w:p w14:paraId="017B4D00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7245A49B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5" w:type="dxa"/>
          </w:tcPr>
          <w:p w14:paraId="74C8C392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503A7C2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</w:tcPr>
          <w:p w14:paraId="084790BA" w14:textId="77777777" w:rsidR="007C53B0" w:rsidRPr="00370EF8" w:rsidRDefault="007C53B0" w:rsidP="008F37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83402F" w:rsidRPr="00370EF8" w14:paraId="02F4E0E4" w14:textId="77777777">
        <w:trPr>
          <w:trHeight w:val="74"/>
        </w:trPr>
        <w:tc>
          <w:tcPr>
            <w:tcW w:w="1617" w:type="dxa"/>
          </w:tcPr>
          <w:p w14:paraId="42FBC218" w14:textId="77777777" w:rsidR="0083402F" w:rsidRPr="00370EF8" w:rsidRDefault="0083402F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51E657" w14:textId="581DF689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493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FE665C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A9873A" w14:textId="64A36029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B5918F" w14:textId="77777777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9E24D0" w14:textId="770F770A" w:rsidR="0083402F" w:rsidRPr="00370EF8" w:rsidRDefault="0083402F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F74829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980577" w14:textId="05D7DA7B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83402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240</w:t>
            </w:r>
            <w:r w:rsidR="0083402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959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168563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081B2F" w14:textId="715F0430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716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713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07830F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3BBE01" w14:textId="7A592C7D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018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</w:p>
        </w:tc>
      </w:tr>
      <w:tr w:rsidR="0083402F" w:rsidRPr="00370EF8" w14:paraId="161A56E4" w14:textId="77777777">
        <w:trPr>
          <w:trHeight w:val="74"/>
        </w:trPr>
        <w:tc>
          <w:tcPr>
            <w:tcW w:w="1617" w:type="dxa"/>
          </w:tcPr>
          <w:p w14:paraId="07644AF8" w14:textId="77777777" w:rsidR="0083402F" w:rsidRPr="00370EF8" w:rsidRDefault="0083402F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9CD228" w14:textId="77777777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370CA1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EC71B6" w14:textId="77777777" w:rsidR="0083402F" w:rsidRPr="00370EF8" w:rsidRDefault="0083402F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D34708" w14:textId="77777777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58D7BE" w14:textId="77777777" w:rsidR="0083402F" w:rsidRPr="00370EF8" w:rsidRDefault="0083402F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598C0F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5EF4FD" w14:textId="77777777" w:rsidR="0083402F" w:rsidRPr="00370EF8" w:rsidRDefault="0083402F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E96A12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971E69" w14:textId="77777777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76953C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47F8A2" w14:textId="77777777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83402F" w:rsidRPr="00370EF8" w14:paraId="0547D5B8" w14:textId="77777777">
        <w:trPr>
          <w:trHeight w:val="74"/>
        </w:trPr>
        <w:tc>
          <w:tcPr>
            <w:tcW w:w="1617" w:type="dxa"/>
          </w:tcPr>
          <w:p w14:paraId="0B841BDC" w14:textId="77777777" w:rsidR="0083402F" w:rsidRPr="00370EF8" w:rsidRDefault="0083402F" w:rsidP="008F3781">
            <w:pPr>
              <w:ind w:left="342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2D6EC8" w14:textId="394919D2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671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941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FFE0C5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5ED7E9" w14:textId="7A2FBD15" w:rsidR="0083402F" w:rsidRPr="00370EF8" w:rsidRDefault="0083402F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 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8DC051" w14:textId="77777777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179F84" w14:textId="54993BF8" w:rsidR="0083402F" w:rsidRPr="00370EF8" w:rsidRDefault="00576103" w:rsidP="008F3781">
            <w:pPr>
              <w:tabs>
                <w:tab w:val="decimal" w:pos="109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29</w:t>
            </w:r>
            <w:r w:rsidR="0083402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707</w:t>
            </w:r>
            <w:r w:rsidR="0083402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599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4F7EB7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BD24AB" w14:textId="033119B9" w:rsidR="0083402F" w:rsidRPr="00370EF8" w:rsidRDefault="0083402F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34AD6E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EE31CC" w14:textId="0DB485CF" w:rsidR="0083402F" w:rsidRPr="00370EF8" w:rsidRDefault="0083402F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F93AF9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583075" w14:textId="7AC02B96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701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018</w:t>
            </w:r>
          </w:p>
        </w:tc>
      </w:tr>
      <w:tr w:rsidR="0083402F" w:rsidRPr="00370EF8" w14:paraId="4ADBC22F" w14:textId="77777777">
        <w:trPr>
          <w:trHeight w:val="74"/>
        </w:trPr>
        <w:tc>
          <w:tcPr>
            <w:tcW w:w="1617" w:type="dxa"/>
          </w:tcPr>
          <w:p w14:paraId="2FDEA5D2" w14:textId="77777777" w:rsidR="0083402F" w:rsidRPr="00370EF8" w:rsidRDefault="0083402F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8C490D" w14:textId="08242530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744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DB3072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DE4C26" w14:textId="6EF4635D" w:rsidR="0083402F" w:rsidRPr="00370EF8" w:rsidRDefault="0083402F" w:rsidP="008F3781">
            <w:pPr>
              <w:tabs>
                <w:tab w:val="decimal" w:pos="524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1C1344" w14:textId="77777777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1BD9CB" w14:textId="3094C904" w:rsidR="0083402F" w:rsidRPr="00370EF8" w:rsidRDefault="0083402F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7EFC29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9CB2AB" w14:textId="122363B1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</w:t>
            </w:r>
            <w:r w:rsidR="0083402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491</w:t>
            </w:r>
            <w:r w:rsidR="0083402F"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7F3B0A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08BE34" w14:textId="05B1B49E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035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75CD59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539DDB" w14:textId="5157F658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</w:p>
        </w:tc>
      </w:tr>
      <w:tr w:rsidR="0083402F" w:rsidRPr="00370EF8" w14:paraId="4CA0B1DF" w14:textId="77777777">
        <w:trPr>
          <w:trHeight w:val="74"/>
        </w:trPr>
        <w:tc>
          <w:tcPr>
            <w:tcW w:w="1617" w:type="dxa"/>
          </w:tcPr>
          <w:p w14:paraId="6BB566EE" w14:textId="77777777" w:rsidR="0083402F" w:rsidRPr="00370EF8" w:rsidRDefault="0083402F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3A9AD8" w14:textId="57213B14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866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5316FA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A54BBD" w14:textId="52959701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(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761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57601B" w14:textId="77777777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0EF2D4" w14:textId="7B762C26" w:rsidR="0083402F" w:rsidRPr="00370EF8" w:rsidRDefault="0083402F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869524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147619" w14:textId="7F88A1F1" w:rsidR="0083402F" w:rsidRPr="00370EF8" w:rsidRDefault="0083402F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0365C4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63CB06" w14:textId="4D23A521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706F35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672FC6" w14:textId="298E42E8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723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209</w:t>
            </w:r>
          </w:p>
        </w:tc>
      </w:tr>
      <w:tr w:rsidR="0083402F" w:rsidRPr="00370EF8" w14:paraId="5D032D77" w14:textId="77777777" w:rsidTr="006F351F">
        <w:trPr>
          <w:trHeight w:val="74"/>
        </w:trPr>
        <w:tc>
          <w:tcPr>
            <w:tcW w:w="1617" w:type="dxa"/>
          </w:tcPr>
          <w:p w14:paraId="55F02CEA" w14:textId="77777777" w:rsidR="0083402F" w:rsidRPr="00370EF8" w:rsidRDefault="0083402F" w:rsidP="008F3781">
            <w:pPr>
              <w:ind w:left="153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9F7EF89" w14:textId="715D7905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AD5581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FB5FDB9" w14:textId="77E4C437" w:rsidR="0083402F" w:rsidRPr="00370EF8" w:rsidRDefault="0083402F" w:rsidP="008F3781">
            <w:pPr>
              <w:tabs>
                <w:tab w:val="decimal" w:pos="52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D35D1A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EA77F71" w14:textId="1E486FDD" w:rsidR="0083402F" w:rsidRPr="00370EF8" w:rsidRDefault="0083402F" w:rsidP="008F3781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D0F974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DFEA418" w14:textId="5BF82AC1" w:rsidR="0083402F" w:rsidRPr="00370EF8" w:rsidRDefault="0083402F" w:rsidP="008F378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E9F51A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66CABC1" w14:textId="40A665DE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05E5A1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7471526" w14:textId="4BAA7E1B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507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761</w:t>
            </w:r>
          </w:p>
        </w:tc>
      </w:tr>
      <w:tr w:rsidR="0083402F" w:rsidRPr="00370EF8" w14:paraId="5DC07D55" w14:textId="77777777">
        <w:trPr>
          <w:trHeight w:val="74"/>
        </w:trPr>
        <w:tc>
          <w:tcPr>
            <w:tcW w:w="1617" w:type="dxa"/>
          </w:tcPr>
          <w:p w14:paraId="5DF42630" w14:textId="77777777" w:rsidR="0083402F" w:rsidRPr="00370EF8" w:rsidRDefault="0083402F" w:rsidP="008F3781">
            <w:pPr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A69F838" w14:textId="41A1FC77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455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059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64750D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EEB6589" w14:textId="264494E5" w:rsidR="0083402F" w:rsidRPr="00370EF8" w:rsidRDefault="0083402F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761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A3359A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B4C2019" w14:textId="7E950EC9" w:rsidR="0083402F" w:rsidRPr="00370EF8" w:rsidRDefault="00576103" w:rsidP="008F3781">
            <w:pPr>
              <w:tabs>
                <w:tab w:val="decimal" w:pos="109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707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784009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0A3D9B20" w14:textId="3FDD2748" w:rsidR="0083402F" w:rsidRPr="00370EF8" w:rsidRDefault="0083402F" w:rsidP="008F3781">
            <w:pPr>
              <w:tabs>
                <w:tab w:val="decimal" w:pos="804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74C5DB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32D75B58" w14:textId="1EB2BC9D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560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D81152" w14:textId="77777777" w:rsidR="0083402F" w:rsidRPr="00370EF8" w:rsidRDefault="0083402F" w:rsidP="008F3781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E1D1BCE" w14:textId="27271141" w:rsidR="0083402F" w:rsidRPr="00370EF8" w:rsidRDefault="00576103" w:rsidP="008F3781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453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693</w:t>
            </w:r>
            <w:r w:rsidR="0083402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549</w:t>
            </w:r>
          </w:p>
        </w:tc>
      </w:tr>
    </w:tbl>
    <w:p w14:paraId="43109D5A" w14:textId="403DAE1C" w:rsidR="006F00B1" w:rsidRPr="00370EF8" w:rsidRDefault="006F00B1" w:rsidP="008F3781">
      <w:pPr>
        <w:overflowPunct/>
        <w:autoSpaceDE/>
        <w:autoSpaceDN/>
        <w:adjustRightInd/>
        <w:spacing w:before="120"/>
        <w:ind w:left="950" w:right="-14" w:hanging="86"/>
        <w:jc w:val="thaiDistribute"/>
        <w:textAlignment w:val="auto"/>
        <w:rPr>
          <w:rFonts w:ascii="Angsana New" w:hAnsi="Angsana New" w:cs="Angsana New"/>
          <w:sz w:val="18"/>
          <w:szCs w:val="18"/>
          <w:lang w:val="en-US"/>
        </w:rPr>
      </w:pPr>
      <w:r w:rsidRPr="00370EF8">
        <w:rPr>
          <w:rFonts w:ascii="Angsana New" w:hAnsi="Angsana New" w:cs="Angsana New"/>
          <w:sz w:val="18"/>
          <w:szCs w:val="18"/>
          <w:lang w:val="en-US"/>
        </w:rPr>
        <w:t xml:space="preserve">* </w:t>
      </w:r>
      <w:r w:rsidRPr="00370EF8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ยอดดังกล่าวประกอบด้วย</w:t>
      </w:r>
      <w:r w:rsidRPr="00370EF8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370EF8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370EF8">
        <w:rPr>
          <w:rFonts w:ascii="Angsana New" w:hAnsi="Angsana New" w:cs="Angsana New"/>
          <w:spacing w:val="-6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370EF8">
        <w:rPr>
          <w:rFonts w:ascii="Angsana New" w:hAnsi="Angsana New" w:cs="Angsana New"/>
          <w:spacing w:val="-6"/>
          <w:sz w:val="18"/>
          <w:szCs w:val="18"/>
          <w:lang w:val="en-US"/>
        </w:rPr>
        <w:t xml:space="preserve"> </w:t>
      </w:r>
      <w:r w:rsidRPr="00370EF8">
        <w:rPr>
          <w:rFonts w:ascii="Angsana New" w:hAnsi="Angsana New" w:cs="Angsana New" w:hint="cs"/>
          <w:spacing w:val="-6"/>
          <w:sz w:val="18"/>
          <w:szCs w:val="18"/>
          <w:cs/>
          <w:lang w:val="en-US"/>
        </w:rPr>
        <w:t>การเพิ่มขึ้นของสัญญาเช่าและการต่ออายุสัญญา</w:t>
      </w:r>
      <w:r w:rsidRPr="00370EF8">
        <w:rPr>
          <w:rFonts w:ascii="Angsana New" w:hAnsi="Angsana New" w:cs="Angsana New" w:hint="cs"/>
          <w:sz w:val="18"/>
          <w:szCs w:val="18"/>
          <w:cs/>
          <w:lang w:val="en-US"/>
        </w:rPr>
        <w:t>เช่า</w:t>
      </w:r>
    </w:p>
    <w:p w14:paraId="11992726" w14:textId="75B0C741" w:rsidR="00E23770" w:rsidRPr="00370EF8" w:rsidRDefault="00576103" w:rsidP="008F3781">
      <w:pPr>
        <w:tabs>
          <w:tab w:val="left" w:pos="540"/>
        </w:tabs>
        <w:spacing w:before="280"/>
        <w:rPr>
          <w:rFonts w:asciiTheme="majorBidi" w:hAnsiTheme="majorBidi" w:cstheme="majorBidi"/>
          <w:b/>
          <w:bCs/>
          <w:snapToGrid w:val="0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t>5</w:t>
      </w:r>
      <w:r w:rsidR="00E23770" w:rsidRPr="00370EF8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370EF8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เงิน</w:t>
      </w:r>
      <w:r w:rsidR="00E23770" w:rsidRPr="00370EF8">
        <w:rPr>
          <w:rFonts w:asciiTheme="majorBidi" w:hAnsiTheme="majorBidi" w:cstheme="majorBidi"/>
          <w:b/>
          <w:bCs/>
          <w:snapToGrid w:val="0"/>
          <w:cs/>
        </w:rPr>
        <w:t>สดและรายการเทียบเท่าเงินสด</w:t>
      </w:r>
    </w:p>
    <w:p w14:paraId="3B7F9B5F" w14:textId="77777777" w:rsidR="00E23770" w:rsidRPr="00370EF8" w:rsidRDefault="00E23770" w:rsidP="008F3781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14:paraId="297858B1" w14:textId="77777777" w:rsidR="00E23770" w:rsidRPr="00370EF8" w:rsidRDefault="00E23770" w:rsidP="008F3781">
      <w:pPr>
        <w:spacing w:line="320" w:lineRule="exact"/>
        <w:ind w:left="547" w:right="-34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522938" w:rsidRPr="00370EF8" w14:paraId="346B9DA4" w14:textId="77777777" w:rsidTr="00B40B6C">
        <w:trPr>
          <w:trHeight w:val="270"/>
        </w:trPr>
        <w:tc>
          <w:tcPr>
            <w:tcW w:w="3852" w:type="dxa"/>
          </w:tcPr>
          <w:p w14:paraId="7D33C270" w14:textId="77777777" w:rsidR="00561202" w:rsidRPr="00370EF8" w:rsidRDefault="00561202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5B73AA6" w14:textId="77777777" w:rsidR="00561202" w:rsidRPr="00370EF8" w:rsidRDefault="00561202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2151C4CE" w14:textId="77777777" w:rsidR="00561202" w:rsidRPr="00370EF8" w:rsidRDefault="00561202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58F7C5C9" w14:textId="77777777" w:rsidR="00561202" w:rsidRPr="00370EF8" w:rsidRDefault="00561202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370EF8" w14:paraId="689A229B" w14:textId="77777777" w:rsidTr="00B40B6C">
        <w:trPr>
          <w:trHeight w:val="20"/>
        </w:trPr>
        <w:tc>
          <w:tcPr>
            <w:tcW w:w="3852" w:type="dxa"/>
          </w:tcPr>
          <w:p w14:paraId="1F8B6C74" w14:textId="77777777" w:rsidR="00561202" w:rsidRPr="00370EF8" w:rsidRDefault="00561202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2CC69BE" w14:textId="77777777" w:rsidR="00561202" w:rsidRPr="00370EF8" w:rsidRDefault="00561202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3701826E" w14:textId="77777777" w:rsidR="00561202" w:rsidRPr="00370EF8" w:rsidRDefault="00561202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FF578B9" w14:textId="77777777" w:rsidR="00561202" w:rsidRPr="00370EF8" w:rsidRDefault="00561202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72524FB" w14:textId="77777777" w:rsidR="00561202" w:rsidRPr="00370EF8" w:rsidRDefault="00561202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7086783" w14:textId="77777777" w:rsidR="00561202" w:rsidRPr="00370EF8" w:rsidRDefault="00561202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6877B426" w14:textId="77777777" w:rsidR="00561202" w:rsidRPr="00370EF8" w:rsidRDefault="00561202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471269" w14:textId="77777777" w:rsidR="00561202" w:rsidRPr="00370EF8" w:rsidRDefault="00561202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3402F" w:rsidRPr="00370EF8" w14:paraId="27B0FFA9" w14:textId="77777777" w:rsidTr="00B40B6C">
        <w:trPr>
          <w:trHeight w:val="20"/>
        </w:trPr>
        <w:tc>
          <w:tcPr>
            <w:tcW w:w="3852" w:type="dxa"/>
          </w:tcPr>
          <w:p w14:paraId="7C2E73B0" w14:textId="77777777" w:rsidR="0083402F" w:rsidRPr="00370EF8" w:rsidRDefault="0083402F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D192FE9" w14:textId="3DDF662F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3402F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6" w:type="dxa"/>
          </w:tcPr>
          <w:p w14:paraId="6A4FB29E" w14:textId="77777777" w:rsidR="0083402F" w:rsidRPr="00370EF8" w:rsidRDefault="0083402F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E84415A" w14:textId="7FB226CD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2CBC708" w14:textId="77777777" w:rsidR="0083402F" w:rsidRPr="00370EF8" w:rsidRDefault="0083402F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E9F2D42" w14:textId="187A814A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3402F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1B983564" w14:textId="77777777" w:rsidR="0083402F" w:rsidRPr="00370EF8" w:rsidRDefault="0083402F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4503D6" w14:textId="65382E4C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3402F" w:rsidRPr="00370EF8" w14:paraId="60441736" w14:textId="77777777" w:rsidTr="00B40B6C">
        <w:trPr>
          <w:trHeight w:val="20"/>
        </w:trPr>
        <w:tc>
          <w:tcPr>
            <w:tcW w:w="3852" w:type="dxa"/>
          </w:tcPr>
          <w:p w14:paraId="4C4CC4D8" w14:textId="77777777" w:rsidR="0083402F" w:rsidRPr="00370EF8" w:rsidRDefault="0083402F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8287321" w14:textId="10978C15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66" w:type="dxa"/>
          </w:tcPr>
          <w:p w14:paraId="02D5789B" w14:textId="77777777" w:rsidR="0083402F" w:rsidRPr="00370EF8" w:rsidRDefault="0083402F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2808DF3" w14:textId="4B53CB85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28D29399" w14:textId="77777777" w:rsidR="0083402F" w:rsidRPr="00370EF8" w:rsidRDefault="0083402F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17529C7" w14:textId="2A725B2D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</w:tcPr>
          <w:p w14:paraId="76D07EEC" w14:textId="77777777" w:rsidR="0083402F" w:rsidRPr="00370EF8" w:rsidRDefault="0083402F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7A21673" w14:textId="49CDC148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83402F" w:rsidRPr="00370EF8" w14:paraId="18D3EC50" w14:textId="77777777" w:rsidTr="00837222">
        <w:trPr>
          <w:trHeight w:val="20"/>
        </w:trPr>
        <w:tc>
          <w:tcPr>
            <w:tcW w:w="3852" w:type="dxa"/>
          </w:tcPr>
          <w:p w14:paraId="2F3B5FDD" w14:textId="69B8D238" w:rsidR="0083402F" w:rsidRPr="00370EF8" w:rsidRDefault="0083402F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188" w:type="dxa"/>
            <w:vAlign w:val="bottom"/>
          </w:tcPr>
          <w:p w14:paraId="13D974AF" w14:textId="00862F85" w:rsidR="0083402F" w:rsidRPr="00370EF8" w:rsidRDefault="00576103" w:rsidP="008F3781">
            <w:pPr>
              <w:tabs>
                <w:tab w:val="decimal" w:pos="1098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66" w:type="dxa"/>
          </w:tcPr>
          <w:p w14:paraId="185E176C" w14:textId="77777777" w:rsidR="0083402F" w:rsidRPr="00370EF8" w:rsidRDefault="0083402F" w:rsidP="008F3781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CB54666" w14:textId="2B6BDAD9" w:rsidR="0083402F" w:rsidRPr="00370EF8" w:rsidRDefault="00576103" w:rsidP="008F3781">
            <w:pPr>
              <w:tabs>
                <w:tab w:val="decimal" w:pos="1107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98" w:type="dxa"/>
          </w:tcPr>
          <w:p w14:paraId="015AB1CB" w14:textId="77777777" w:rsidR="0083402F" w:rsidRPr="00370EF8" w:rsidRDefault="0083402F" w:rsidP="008F3781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635A3E" w14:textId="77C11B59" w:rsidR="0083402F" w:rsidRPr="00370EF8" w:rsidRDefault="00576103" w:rsidP="008F3781">
            <w:pPr>
              <w:tabs>
                <w:tab w:val="decimal" w:pos="1110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" w:type="dxa"/>
          </w:tcPr>
          <w:p w14:paraId="7189B76A" w14:textId="77777777" w:rsidR="0083402F" w:rsidRPr="00370EF8" w:rsidRDefault="0083402F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B4E605F" w14:textId="4E3B65DA" w:rsidR="0083402F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</w:tr>
      <w:tr w:rsidR="0083402F" w:rsidRPr="00370EF8" w14:paraId="4CD4DE49" w14:textId="77777777" w:rsidTr="003627F8">
        <w:trPr>
          <w:trHeight w:val="20"/>
        </w:trPr>
        <w:tc>
          <w:tcPr>
            <w:tcW w:w="3852" w:type="dxa"/>
          </w:tcPr>
          <w:p w14:paraId="151D7DB3" w14:textId="7265955E" w:rsidR="0083402F" w:rsidRPr="00370EF8" w:rsidRDefault="0083402F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เงินฝากออมทรัพย์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FE31" w14:textId="10B230A3" w:rsidR="0083402F" w:rsidRPr="00370EF8" w:rsidRDefault="00576103" w:rsidP="008F3781">
            <w:pPr>
              <w:tabs>
                <w:tab w:val="decimal" w:pos="1098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  <w:tc>
          <w:tcPr>
            <w:tcW w:w="66" w:type="dxa"/>
          </w:tcPr>
          <w:p w14:paraId="7503602F" w14:textId="77777777" w:rsidR="0083402F" w:rsidRPr="00370EF8" w:rsidRDefault="0083402F" w:rsidP="008F3781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D8DE8BB" w14:textId="773F5F7E" w:rsidR="0083402F" w:rsidRPr="00370EF8" w:rsidRDefault="00576103" w:rsidP="008F3781">
            <w:pPr>
              <w:tabs>
                <w:tab w:val="decimal" w:pos="1107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98" w:type="dxa"/>
          </w:tcPr>
          <w:p w14:paraId="682618EF" w14:textId="77777777" w:rsidR="0083402F" w:rsidRPr="00370EF8" w:rsidRDefault="0083402F" w:rsidP="008F3781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8978236" w14:textId="26068684" w:rsidR="0083402F" w:rsidRPr="00370EF8" w:rsidRDefault="00576103" w:rsidP="008F3781">
            <w:pPr>
              <w:tabs>
                <w:tab w:val="decimal" w:pos="1110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  <w:tc>
          <w:tcPr>
            <w:tcW w:w="99" w:type="dxa"/>
          </w:tcPr>
          <w:p w14:paraId="076B0EFD" w14:textId="77777777" w:rsidR="0083402F" w:rsidRPr="00370EF8" w:rsidRDefault="0083402F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12AAA52" w14:textId="731B9A60" w:rsidR="0083402F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</w:p>
        </w:tc>
      </w:tr>
      <w:tr w:rsidR="0083402F" w:rsidRPr="00370EF8" w14:paraId="4FF0C5B3" w14:textId="77777777" w:rsidTr="003627F8">
        <w:trPr>
          <w:trHeight w:val="20"/>
        </w:trPr>
        <w:tc>
          <w:tcPr>
            <w:tcW w:w="3852" w:type="dxa"/>
          </w:tcPr>
          <w:p w14:paraId="1D606FD6" w14:textId="3E202DFC" w:rsidR="0083402F" w:rsidRPr="00370EF8" w:rsidRDefault="0083402F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F2C00" w14:textId="4CC6349E" w:rsidR="0083402F" w:rsidRPr="00370EF8" w:rsidRDefault="00576103" w:rsidP="008F3781">
            <w:pPr>
              <w:tabs>
                <w:tab w:val="decimal" w:pos="1098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66" w:type="dxa"/>
          </w:tcPr>
          <w:p w14:paraId="3637CBE0" w14:textId="77777777" w:rsidR="0083402F" w:rsidRPr="00370EF8" w:rsidRDefault="0083402F" w:rsidP="008F3781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5951BFB" w14:textId="27D142F4" w:rsidR="0083402F" w:rsidRPr="00370EF8" w:rsidRDefault="00576103" w:rsidP="008F3781">
            <w:pPr>
              <w:tabs>
                <w:tab w:val="decimal" w:pos="1107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98" w:type="dxa"/>
          </w:tcPr>
          <w:p w14:paraId="145F2A3A" w14:textId="77777777" w:rsidR="0083402F" w:rsidRPr="00370EF8" w:rsidRDefault="0083402F" w:rsidP="008F3781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1E3B5D5" w14:textId="2580FB68" w:rsidR="0083402F" w:rsidRPr="00370EF8" w:rsidRDefault="00576103" w:rsidP="008F3781">
            <w:pPr>
              <w:tabs>
                <w:tab w:val="decimal" w:pos="1110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99" w:type="dxa"/>
          </w:tcPr>
          <w:p w14:paraId="37C38026" w14:textId="77777777" w:rsidR="0083402F" w:rsidRPr="00370EF8" w:rsidRDefault="0083402F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2180E7D" w14:textId="17FB0B53" w:rsidR="0083402F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</w:tr>
      <w:tr w:rsidR="0083402F" w:rsidRPr="00370EF8" w14:paraId="131957C5" w14:textId="77777777" w:rsidTr="00561202">
        <w:trPr>
          <w:trHeight w:val="20"/>
        </w:trPr>
        <w:tc>
          <w:tcPr>
            <w:tcW w:w="3852" w:type="dxa"/>
          </w:tcPr>
          <w:p w14:paraId="14B50342" w14:textId="509CEA99" w:rsidR="0083402F" w:rsidRPr="00370EF8" w:rsidRDefault="0083402F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1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4AB498" w14:textId="4F1DC824" w:rsidR="0083402F" w:rsidRPr="00370EF8" w:rsidRDefault="00576103" w:rsidP="008F3781">
            <w:pPr>
              <w:tabs>
                <w:tab w:val="decimal" w:pos="1098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66" w:type="dxa"/>
          </w:tcPr>
          <w:p w14:paraId="6FFF1F35" w14:textId="77777777" w:rsidR="0083402F" w:rsidRPr="00370EF8" w:rsidRDefault="0083402F" w:rsidP="008F3781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5D14FD" w14:textId="5CD95257" w:rsidR="0083402F" w:rsidRPr="00370EF8" w:rsidRDefault="00576103" w:rsidP="008F3781">
            <w:pPr>
              <w:tabs>
                <w:tab w:val="decimal" w:pos="1107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98" w:type="dxa"/>
          </w:tcPr>
          <w:p w14:paraId="72FAF491" w14:textId="77777777" w:rsidR="0083402F" w:rsidRPr="00370EF8" w:rsidRDefault="0083402F" w:rsidP="008F3781">
            <w:pPr>
              <w:tabs>
                <w:tab w:val="decimal" w:pos="961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854388" w14:textId="51D2DB0B" w:rsidR="0083402F" w:rsidRPr="00370EF8" w:rsidRDefault="00576103" w:rsidP="008F3781">
            <w:pPr>
              <w:tabs>
                <w:tab w:val="decimal" w:pos="1110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6015A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99" w:type="dxa"/>
          </w:tcPr>
          <w:p w14:paraId="337C7EC4" w14:textId="77777777" w:rsidR="0083402F" w:rsidRPr="00370EF8" w:rsidRDefault="0083402F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17EE2F" w14:textId="645FE6BC" w:rsidR="0083402F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83402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</w:tbl>
    <w:p w14:paraId="62F0B067" w14:textId="77777777" w:rsidR="007C53B0" w:rsidRPr="00370EF8" w:rsidRDefault="007C53B0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3061A562" w14:textId="00D0F2AB" w:rsidR="00E23770" w:rsidRPr="00370EF8" w:rsidRDefault="00576103" w:rsidP="008F3781">
      <w:pPr>
        <w:spacing w:before="360" w:line="380" w:lineRule="exact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6</w:t>
      </w:r>
      <w:r w:rsidR="00E23770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.</w:t>
      </w:r>
      <w:r w:rsidR="00E23770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ลูกหนี้การค้าและลูกหนี้อื่น</w:t>
      </w:r>
    </w:p>
    <w:p w14:paraId="2D126AA2" w14:textId="3C812D0D" w:rsidR="00E23770" w:rsidRPr="00370EF8" w:rsidRDefault="00E23770" w:rsidP="008F3781">
      <w:pPr>
        <w:tabs>
          <w:tab w:val="left" w:pos="9090"/>
        </w:tabs>
        <w:spacing w:line="380" w:lineRule="exact"/>
        <w:ind w:left="540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t>ลูกหนี้การค้าและลูกหนี้</w:t>
      </w:r>
      <w:r w:rsidR="00C32746" w:rsidRPr="00370EF8">
        <w:rPr>
          <w:rFonts w:asciiTheme="majorBidi" w:hAnsiTheme="majorBidi" w:cstheme="majorBidi" w:hint="cs"/>
          <w:snapToGrid w:val="0"/>
          <w:cs/>
          <w:lang w:val="en-US"/>
        </w:rPr>
        <w:t>หมุนเวียน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อื่น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36918E03" w14:textId="77777777" w:rsidR="00E23770" w:rsidRPr="00370EF8" w:rsidRDefault="00E23770" w:rsidP="008F3781">
      <w:pPr>
        <w:spacing w:line="38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bookmarkStart w:id="2" w:name="OLE_LINK2"/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bookmarkEnd w:id="2"/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7C53B0" w:rsidRPr="00370EF8" w14:paraId="105F089E" w14:textId="77777777">
        <w:trPr>
          <w:trHeight w:val="20"/>
        </w:trPr>
        <w:tc>
          <w:tcPr>
            <w:tcW w:w="3960" w:type="dxa"/>
          </w:tcPr>
          <w:p w14:paraId="72FC96A6" w14:textId="77777777" w:rsidR="007C53B0" w:rsidRPr="00370EF8" w:rsidRDefault="007C53B0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3993FEF6" w14:textId="04D93D78" w:rsidR="007C53B0" w:rsidRPr="00370EF8" w:rsidRDefault="007C53B0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7DA8F26A" w14:textId="77777777" w:rsidR="007C53B0" w:rsidRPr="00370EF8" w:rsidRDefault="007C53B0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2413382E" w14:textId="0D0A96A9" w:rsidR="007C53B0" w:rsidRPr="00370EF8" w:rsidRDefault="007C53B0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3B0" w:rsidRPr="00370EF8" w14:paraId="48969A0D" w14:textId="77777777" w:rsidTr="00C009CF">
        <w:trPr>
          <w:trHeight w:val="20"/>
        </w:trPr>
        <w:tc>
          <w:tcPr>
            <w:tcW w:w="3960" w:type="dxa"/>
          </w:tcPr>
          <w:p w14:paraId="18AF68C7" w14:textId="77777777" w:rsidR="007C53B0" w:rsidRPr="00370EF8" w:rsidRDefault="007C53B0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C534E25" w14:textId="47A8769A" w:rsidR="007C53B0" w:rsidRPr="00370EF8" w:rsidRDefault="007C53B0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42E9AF97" w14:textId="77777777" w:rsidR="007C53B0" w:rsidRPr="00370EF8" w:rsidRDefault="007C53B0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A021F01" w14:textId="24DAD680" w:rsidR="007C53B0" w:rsidRPr="00370EF8" w:rsidRDefault="007C53B0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E6C3976" w14:textId="77777777" w:rsidR="007C53B0" w:rsidRPr="00370EF8" w:rsidRDefault="007C53B0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8E5445F" w14:textId="5F550687" w:rsidR="007C53B0" w:rsidRPr="00370EF8" w:rsidRDefault="007C53B0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E7CEEEB" w14:textId="77777777" w:rsidR="007C53B0" w:rsidRPr="00370EF8" w:rsidRDefault="007C53B0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9E67154" w14:textId="5BE84A60" w:rsidR="007C53B0" w:rsidRPr="00370EF8" w:rsidRDefault="007C53B0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83402F" w:rsidRPr="00370EF8" w14:paraId="1497CCFA" w14:textId="77777777" w:rsidTr="00C009CF">
        <w:trPr>
          <w:trHeight w:val="20"/>
        </w:trPr>
        <w:tc>
          <w:tcPr>
            <w:tcW w:w="3960" w:type="dxa"/>
          </w:tcPr>
          <w:p w14:paraId="7229A95B" w14:textId="77777777" w:rsidR="0083402F" w:rsidRPr="00370EF8" w:rsidRDefault="0083402F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52FBAC" w14:textId="64FA1BCF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3402F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6" w:type="dxa"/>
          </w:tcPr>
          <w:p w14:paraId="618DD9D0" w14:textId="77777777" w:rsidR="0083402F" w:rsidRPr="00370EF8" w:rsidRDefault="0083402F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E9E2B9" w14:textId="14CA74BE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3CAB84BC" w14:textId="77777777" w:rsidR="0083402F" w:rsidRPr="00370EF8" w:rsidRDefault="0083402F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B0FFC9C" w14:textId="6C21F113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3402F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4F5ABE1E" w14:textId="77777777" w:rsidR="0083402F" w:rsidRPr="00370EF8" w:rsidRDefault="0083402F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73C6FBE" w14:textId="0D1D9CD6" w:rsidR="0083402F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3402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C53B0" w:rsidRPr="00370EF8" w14:paraId="7C5BC344" w14:textId="77777777" w:rsidTr="00C009CF">
        <w:trPr>
          <w:trHeight w:val="20"/>
        </w:trPr>
        <w:tc>
          <w:tcPr>
            <w:tcW w:w="3960" w:type="dxa"/>
          </w:tcPr>
          <w:p w14:paraId="275C8A50" w14:textId="77777777" w:rsidR="007C53B0" w:rsidRPr="00370EF8" w:rsidRDefault="007C53B0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432D803" w14:textId="464470E5" w:rsidR="007C53B0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66" w:type="dxa"/>
          </w:tcPr>
          <w:p w14:paraId="4D95A05D" w14:textId="77777777" w:rsidR="007C53B0" w:rsidRPr="00370EF8" w:rsidRDefault="007C53B0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035EF3F" w14:textId="74DD916F" w:rsidR="007C53B0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30280719" w14:textId="77777777" w:rsidR="007C53B0" w:rsidRPr="00370EF8" w:rsidRDefault="007C53B0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AA5214E" w14:textId="3E7FEDC2" w:rsidR="007C53B0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</w:tcPr>
          <w:p w14:paraId="7BFB5951" w14:textId="77777777" w:rsidR="007C53B0" w:rsidRPr="00370EF8" w:rsidRDefault="007C53B0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49E6A2A" w14:textId="5D655D46" w:rsidR="007C53B0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C53B0" w:rsidRPr="00370EF8" w14:paraId="3970B8F3" w14:textId="77777777" w:rsidTr="007C53B0">
        <w:trPr>
          <w:trHeight w:val="20"/>
        </w:trPr>
        <w:tc>
          <w:tcPr>
            <w:tcW w:w="3960" w:type="dxa"/>
          </w:tcPr>
          <w:p w14:paraId="5EC83759" w14:textId="2455A027" w:rsidR="007C53B0" w:rsidRPr="00370EF8" w:rsidRDefault="007C53B0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88" w:type="dxa"/>
          </w:tcPr>
          <w:p w14:paraId="420042A0" w14:textId="77777777" w:rsidR="007C53B0" w:rsidRPr="00370EF8" w:rsidRDefault="007C53B0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1F08C02E" w14:textId="77777777" w:rsidR="007C53B0" w:rsidRPr="00370EF8" w:rsidRDefault="007C53B0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DC16633" w14:textId="77777777" w:rsidR="007C53B0" w:rsidRPr="00370EF8" w:rsidRDefault="007C53B0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F7A82EC" w14:textId="77777777" w:rsidR="007C53B0" w:rsidRPr="00370EF8" w:rsidRDefault="007C53B0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9FD941D" w14:textId="77777777" w:rsidR="007C53B0" w:rsidRPr="00370EF8" w:rsidRDefault="007C53B0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20280A75" w14:textId="77777777" w:rsidR="007C53B0" w:rsidRPr="00370EF8" w:rsidRDefault="007C53B0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B25EFE3" w14:textId="77777777" w:rsidR="007C53B0" w:rsidRPr="00370EF8" w:rsidRDefault="007C53B0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015A8" w:rsidRPr="00370EF8" w14:paraId="26F5F4EF" w14:textId="77777777" w:rsidTr="007C53B0">
        <w:trPr>
          <w:trHeight w:val="20"/>
        </w:trPr>
        <w:tc>
          <w:tcPr>
            <w:tcW w:w="3960" w:type="dxa"/>
          </w:tcPr>
          <w:p w14:paraId="6817858A" w14:textId="03EDC858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ลูกหนี้การค้า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96AE303" w14:textId="23E8B3B1" w:rsidR="006015A8" w:rsidRPr="00370EF8" w:rsidRDefault="00576103" w:rsidP="008B1BB7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66" w:type="dxa"/>
          </w:tcPr>
          <w:p w14:paraId="4493C8CD" w14:textId="77777777" w:rsidR="006015A8" w:rsidRPr="00370EF8" w:rsidRDefault="006015A8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48B2AB9" w14:textId="6F21B929" w:rsidR="006015A8" w:rsidRPr="00370EF8" w:rsidRDefault="00576103" w:rsidP="008B1BB7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19F2FBA3" w14:textId="77777777" w:rsidR="006015A8" w:rsidRPr="00370EF8" w:rsidRDefault="006015A8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9AC5C95" w14:textId="109D42F4" w:rsidR="006015A8" w:rsidRPr="00370EF8" w:rsidRDefault="006015A8" w:rsidP="008F3781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46874BC" w14:textId="77777777" w:rsidR="006015A8" w:rsidRPr="00370EF8" w:rsidRDefault="006015A8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652F10B" w14:textId="5804CD85" w:rsidR="006015A8" w:rsidRPr="00370EF8" w:rsidRDefault="006015A8" w:rsidP="008F3781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015A8" w:rsidRPr="00370EF8" w14:paraId="495D6958" w14:textId="77777777" w:rsidTr="007C53B0">
        <w:trPr>
          <w:trHeight w:val="20"/>
        </w:trPr>
        <w:tc>
          <w:tcPr>
            <w:tcW w:w="3960" w:type="dxa"/>
          </w:tcPr>
          <w:p w14:paraId="3B085B05" w14:textId="542B9915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8AD60" w14:textId="6EE044D5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66" w:type="dxa"/>
          </w:tcPr>
          <w:p w14:paraId="5E401E8E" w14:textId="77777777" w:rsidR="006015A8" w:rsidRPr="00370EF8" w:rsidRDefault="006015A8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0FE4" w14:textId="44CE85E7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412B83A8" w14:textId="77777777" w:rsidR="006015A8" w:rsidRPr="00370EF8" w:rsidRDefault="006015A8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3D66981A" w14:textId="7C1E5198" w:rsidR="006015A8" w:rsidRPr="00370EF8" w:rsidRDefault="006015A8" w:rsidP="008F3781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3E5EFA5" w14:textId="77777777" w:rsidR="006015A8" w:rsidRPr="00370EF8" w:rsidRDefault="006015A8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47274A62" w14:textId="034654F7" w:rsidR="006015A8" w:rsidRPr="00370EF8" w:rsidRDefault="006015A8" w:rsidP="008F3781">
            <w:pPr>
              <w:tabs>
                <w:tab w:val="decimal" w:pos="556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015A8" w:rsidRPr="00370EF8" w14:paraId="0C3062DC" w14:textId="77777777" w:rsidTr="007C53B0">
        <w:trPr>
          <w:trHeight w:val="20"/>
        </w:trPr>
        <w:tc>
          <w:tcPr>
            <w:tcW w:w="3960" w:type="dxa"/>
          </w:tcPr>
          <w:p w14:paraId="4B866462" w14:textId="77777777" w:rsidR="006015A8" w:rsidRPr="00370EF8" w:rsidRDefault="006015A8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DC5D92B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2A293119" w14:textId="77777777" w:rsidR="006015A8" w:rsidRPr="00370EF8" w:rsidRDefault="006015A8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94D43E8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8" w:type="dxa"/>
          </w:tcPr>
          <w:p w14:paraId="7432DB1E" w14:textId="77777777" w:rsidR="006015A8" w:rsidRPr="00370EF8" w:rsidRDefault="006015A8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E0D04CF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47E5D3B" w14:textId="77777777" w:rsidR="006015A8" w:rsidRPr="00370EF8" w:rsidRDefault="006015A8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ECB66B7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6015A8" w:rsidRPr="00370EF8" w14:paraId="785709CB" w14:textId="77777777" w:rsidTr="00C009CF">
        <w:trPr>
          <w:trHeight w:val="20"/>
        </w:trPr>
        <w:tc>
          <w:tcPr>
            <w:tcW w:w="3960" w:type="dxa"/>
          </w:tcPr>
          <w:p w14:paraId="4E0E2505" w14:textId="22048423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vAlign w:val="center"/>
          </w:tcPr>
          <w:p w14:paraId="0FAF160C" w14:textId="5F59C5DC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AED8D0C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1648D22A" w14:textId="2E571F55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02B34FB5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340579F1" w14:textId="144175F6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5123EC51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6A2DC121" w14:textId="0CD64C80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6015A8" w:rsidRPr="00370EF8" w14:paraId="234F313E" w14:textId="77777777" w:rsidTr="00B40B6C">
        <w:trPr>
          <w:trHeight w:val="20"/>
        </w:trPr>
        <w:tc>
          <w:tcPr>
            <w:tcW w:w="3960" w:type="dxa"/>
          </w:tcPr>
          <w:p w14:paraId="417087FB" w14:textId="4C80B3D0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ค่าใช้จ่าย</w:t>
            </w:r>
            <w:r w:rsidRPr="00370EF8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>จ่าย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ล่วงหน้า</w:t>
            </w:r>
          </w:p>
        </w:tc>
        <w:tc>
          <w:tcPr>
            <w:tcW w:w="1188" w:type="dxa"/>
            <w:vAlign w:val="center"/>
          </w:tcPr>
          <w:p w14:paraId="151D7D74" w14:textId="0AA8DBE2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447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649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66" w:type="dxa"/>
            <w:vAlign w:val="center"/>
          </w:tcPr>
          <w:p w14:paraId="276299BE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0CB0D642" w14:textId="0062029B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992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045</w:t>
            </w:r>
          </w:p>
        </w:tc>
        <w:tc>
          <w:tcPr>
            <w:tcW w:w="98" w:type="dxa"/>
            <w:vAlign w:val="center"/>
          </w:tcPr>
          <w:p w14:paraId="77185958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7C288E16" w14:textId="730FF8F9" w:rsidR="006015A8" w:rsidRPr="00370EF8" w:rsidRDefault="00576103" w:rsidP="008B1BB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495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308</w:t>
            </w:r>
          </w:p>
        </w:tc>
        <w:tc>
          <w:tcPr>
            <w:tcW w:w="99" w:type="dxa"/>
            <w:vAlign w:val="center"/>
          </w:tcPr>
          <w:p w14:paraId="3ADFCB6B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68B913A" w14:textId="033B5DD7" w:rsidR="006015A8" w:rsidRPr="00370EF8" w:rsidRDefault="00576103" w:rsidP="008B1BB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339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729</w:t>
            </w:r>
          </w:p>
        </w:tc>
      </w:tr>
      <w:tr w:rsidR="006015A8" w:rsidRPr="00370EF8" w14:paraId="2041702E" w14:textId="77777777" w:rsidTr="00B40B6C">
        <w:trPr>
          <w:trHeight w:val="20"/>
        </w:trPr>
        <w:tc>
          <w:tcPr>
            <w:tcW w:w="3960" w:type="dxa"/>
          </w:tcPr>
          <w:p w14:paraId="36607C41" w14:textId="1208369D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vAlign w:val="center"/>
          </w:tcPr>
          <w:p w14:paraId="2E8B8F26" w14:textId="4D84A6D6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143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565</w:t>
            </w:r>
          </w:p>
        </w:tc>
        <w:tc>
          <w:tcPr>
            <w:tcW w:w="66" w:type="dxa"/>
            <w:vAlign w:val="center"/>
          </w:tcPr>
          <w:p w14:paraId="3AFF6DDC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4266E94" w14:textId="6354040E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933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</w:t>
            </w:r>
          </w:p>
        </w:tc>
        <w:tc>
          <w:tcPr>
            <w:tcW w:w="98" w:type="dxa"/>
            <w:vAlign w:val="center"/>
          </w:tcPr>
          <w:p w14:paraId="016D25EC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53546F7A" w14:textId="493EEF7E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576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861</w:t>
            </w:r>
          </w:p>
        </w:tc>
        <w:tc>
          <w:tcPr>
            <w:tcW w:w="99" w:type="dxa"/>
            <w:vAlign w:val="center"/>
          </w:tcPr>
          <w:p w14:paraId="6945839F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AD74A12" w14:textId="29BA09A6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843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960</w:t>
            </w:r>
          </w:p>
        </w:tc>
      </w:tr>
      <w:tr w:rsidR="006015A8" w:rsidRPr="00370EF8" w14:paraId="0F7618BA" w14:textId="77777777" w:rsidTr="001E2943">
        <w:trPr>
          <w:trHeight w:val="20"/>
        </w:trPr>
        <w:tc>
          <w:tcPr>
            <w:tcW w:w="3960" w:type="dxa"/>
          </w:tcPr>
          <w:p w14:paraId="2450FBB8" w14:textId="0193D47B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vAlign w:val="center"/>
          </w:tcPr>
          <w:p w14:paraId="51D590E4" w14:textId="17EB14E3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644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101</w:t>
            </w:r>
          </w:p>
        </w:tc>
        <w:tc>
          <w:tcPr>
            <w:tcW w:w="66" w:type="dxa"/>
            <w:vAlign w:val="center"/>
          </w:tcPr>
          <w:p w14:paraId="09246CDF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5716C05" w14:textId="6002AF30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793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</w:p>
        </w:tc>
        <w:tc>
          <w:tcPr>
            <w:tcW w:w="98" w:type="dxa"/>
            <w:vAlign w:val="center"/>
          </w:tcPr>
          <w:p w14:paraId="7B49E0D1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5C42AC6F" w14:textId="30084BEB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624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130</w:t>
            </w:r>
          </w:p>
        </w:tc>
        <w:tc>
          <w:tcPr>
            <w:tcW w:w="99" w:type="dxa"/>
            <w:vAlign w:val="center"/>
          </w:tcPr>
          <w:p w14:paraId="04DDF791" w14:textId="77777777" w:rsidR="006015A8" w:rsidRPr="00370EF8" w:rsidRDefault="006015A8" w:rsidP="008F3781">
            <w:pPr>
              <w:tabs>
                <w:tab w:val="decimal" w:pos="961"/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26F35F7" w14:textId="59D41584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669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130</w:t>
            </w:r>
          </w:p>
        </w:tc>
      </w:tr>
      <w:tr w:rsidR="006015A8" w:rsidRPr="00370EF8" w14:paraId="30389D30" w14:textId="77777777" w:rsidTr="00C12810">
        <w:trPr>
          <w:trHeight w:val="20"/>
        </w:trPr>
        <w:tc>
          <w:tcPr>
            <w:tcW w:w="3960" w:type="dxa"/>
          </w:tcPr>
          <w:p w14:paraId="42B13B0A" w14:textId="16713E12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="Angsana New"/>
                <w:snapToGrid w:val="0"/>
                <w:szCs w:val="28"/>
                <w:cs/>
              </w:rPr>
              <w:t>เงินมัดจำจ่ายล่วงหน้า - บริษัทที่เกี่ยวข้องกัน</w:t>
            </w:r>
          </w:p>
        </w:tc>
        <w:tc>
          <w:tcPr>
            <w:tcW w:w="1188" w:type="dxa"/>
            <w:vAlign w:val="center"/>
          </w:tcPr>
          <w:p w14:paraId="2432B8D0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8E8D6A8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77FD5BB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E373395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6C2D45D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0B59C9BB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0E9CCB86" w14:textId="77777777" w:rsidR="006015A8" w:rsidRPr="00370EF8" w:rsidRDefault="006015A8" w:rsidP="008F3781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6015A8" w:rsidRPr="00370EF8" w14:paraId="07F54F1A" w14:textId="77777777" w:rsidTr="00C12810">
        <w:trPr>
          <w:trHeight w:val="20"/>
        </w:trPr>
        <w:tc>
          <w:tcPr>
            <w:tcW w:w="3960" w:type="dxa"/>
          </w:tcPr>
          <w:p w14:paraId="1DAE3B53" w14:textId="1CA2C393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</w:tcPr>
          <w:p w14:paraId="4026995F" w14:textId="409233B6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517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66" w:type="dxa"/>
            <w:vAlign w:val="center"/>
          </w:tcPr>
          <w:p w14:paraId="23D6B086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E3EC471" w14:textId="1BD2E20F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517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8" w:type="dxa"/>
          </w:tcPr>
          <w:p w14:paraId="490312FE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15FC8280" w14:textId="303D9A25" w:rsidR="006015A8" w:rsidRPr="00370EF8" w:rsidRDefault="000F1B28" w:rsidP="008F3781">
            <w:pPr>
              <w:tabs>
                <w:tab w:val="decimal" w:pos="64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3273561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2378BA6" w14:textId="1DE47348" w:rsidR="006015A8" w:rsidRPr="00370EF8" w:rsidRDefault="006015A8" w:rsidP="008F3781">
            <w:pPr>
              <w:tabs>
                <w:tab w:val="decimal" w:pos="65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015A8" w:rsidRPr="00370EF8" w14:paraId="10A31D8F" w14:textId="77777777" w:rsidTr="00C12810">
        <w:trPr>
          <w:trHeight w:val="20"/>
        </w:trPr>
        <w:tc>
          <w:tcPr>
            <w:tcW w:w="3960" w:type="dxa"/>
          </w:tcPr>
          <w:p w14:paraId="0F16308B" w14:textId="4C85E8B3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vAlign w:val="center"/>
          </w:tcPr>
          <w:p w14:paraId="61511079" w14:textId="14363451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292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784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571</w:t>
            </w:r>
          </w:p>
        </w:tc>
        <w:tc>
          <w:tcPr>
            <w:tcW w:w="66" w:type="dxa"/>
            <w:vAlign w:val="center"/>
          </w:tcPr>
          <w:p w14:paraId="7DF1D2D6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413256A0" w14:textId="5447A66E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292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784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571</w:t>
            </w:r>
          </w:p>
        </w:tc>
        <w:tc>
          <w:tcPr>
            <w:tcW w:w="98" w:type="dxa"/>
            <w:vAlign w:val="center"/>
          </w:tcPr>
          <w:p w14:paraId="43320DC5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724709A4" w14:textId="6D10E0F2" w:rsidR="006015A8" w:rsidRPr="00370EF8" w:rsidRDefault="000F1B28" w:rsidP="008F3781">
            <w:pPr>
              <w:tabs>
                <w:tab w:val="decimal" w:pos="644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2A49D8EF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E140224" w14:textId="23C4B079" w:rsidR="006015A8" w:rsidRPr="00370EF8" w:rsidRDefault="006015A8" w:rsidP="008F3781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015A8" w:rsidRPr="00370EF8" w14:paraId="117C3561" w14:textId="77777777" w:rsidTr="00C009CF">
        <w:trPr>
          <w:trHeight w:val="20"/>
        </w:trPr>
        <w:tc>
          <w:tcPr>
            <w:tcW w:w="3960" w:type="dxa"/>
          </w:tcPr>
          <w:p w14:paraId="03B8D8D9" w14:textId="77777777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</w:tcPr>
          <w:p w14:paraId="6563BE51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3E892030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DA4A775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0B8FB10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73845A31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78511A6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702CCEC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6015A8" w:rsidRPr="00370EF8" w14:paraId="7B2CD0A6" w14:textId="77777777" w:rsidTr="00C12810">
        <w:trPr>
          <w:trHeight w:val="20"/>
        </w:trPr>
        <w:tc>
          <w:tcPr>
            <w:tcW w:w="3960" w:type="dxa"/>
          </w:tcPr>
          <w:p w14:paraId="65189431" w14:textId="62FE6407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</w:tcPr>
          <w:p w14:paraId="7AFA005A" w14:textId="3DB924B1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263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190</w:t>
            </w:r>
          </w:p>
        </w:tc>
        <w:tc>
          <w:tcPr>
            <w:tcW w:w="66" w:type="dxa"/>
          </w:tcPr>
          <w:p w14:paraId="63EC73C1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121A515" w14:textId="5358DC9D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665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125</w:t>
            </w:r>
          </w:p>
        </w:tc>
        <w:tc>
          <w:tcPr>
            <w:tcW w:w="98" w:type="dxa"/>
          </w:tcPr>
          <w:p w14:paraId="02C6D4AC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98D40" w14:textId="26FAC24F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025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753</w:t>
            </w:r>
          </w:p>
        </w:tc>
        <w:tc>
          <w:tcPr>
            <w:tcW w:w="99" w:type="dxa"/>
          </w:tcPr>
          <w:p w14:paraId="550C8928" w14:textId="77777777" w:rsidR="006015A8" w:rsidRPr="00370EF8" w:rsidRDefault="006015A8" w:rsidP="008F3781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5CF697DD" w14:textId="29706608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636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843</w:t>
            </w:r>
          </w:p>
        </w:tc>
      </w:tr>
      <w:tr w:rsidR="006015A8" w:rsidRPr="00370EF8" w14:paraId="1318465D" w14:textId="77777777" w:rsidTr="00C12810">
        <w:trPr>
          <w:trHeight w:val="20"/>
        </w:trPr>
        <w:tc>
          <w:tcPr>
            <w:tcW w:w="3960" w:type="dxa"/>
          </w:tcPr>
          <w:p w14:paraId="014D6892" w14:textId="50C5B1DE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-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บริษัทอื่น</w:t>
            </w:r>
          </w:p>
        </w:tc>
        <w:tc>
          <w:tcPr>
            <w:tcW w:w="1188" w:type="dxa"/>
          </w:tcPr>
          <w:p w14:paraId="11B14AAF" w14:textId="155618D4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313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742</w:t>
            </w:r>
          </w:p>
        </w:tc>
        <w:tc>
          <w:tcPr>
            <w:tcW w:w="66" w:type="dxa"/>
          </w:tcPr>
          <w:p w14:paraId="598AE468" w14:textId="77777777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0693E0A" w14:textId="1FB46FF0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844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027</w:t>
            </w:r>
          </w:p>
        </w:tc>
        <w:tc>
          <w:tcPr>
            <w:tcW w:w="98" w:type="dxa"/>
          </w:tcPr>
          <w:p w14:paraId="207DD61C" w14:textId="77777777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68BA6CC" w14:textId="3AC38749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" w:type="dxa"/>
          </w:tcPr>
          <w:p w14:paraId="068AA38C" w14:textId="77777777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FB0F79F" w14:textId="334C8C30" w:rsidR="006015A8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6015A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6015A8" w:rsidRPr="00370EF8" w14:paraId="49E3B8CB" w14:textId="77777777" w:rsidTr="00C12810">
        <w:trPr>
          <w:trHeight w:val="20"/>
        </w:trPr>
        <w:tc>
          <w:tcPr>
            <w:tcW w:w="3960" w:type="dxa"/>
          </w:tcPr>
          <w:p w14:paraId="2641A5F2" w14:textId="1CF01198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="Angsana New" w:hint="cs"/>
                <w:snapToGrid w:val="0"/>
                <w:szCs w:val="28"/>
                <w:cs/>
              </w:rPr>
              <w:t>รายได้</w:t>
            </w:r>
            <w:r w:rsidR="00E91005" w:rsidRPr="00370EF8">
              <w:rPr>
                <w:rFonts w:asciiTheme="majorBidi" w:hAnsiTheme="majorBidi" w:cs="Angsana New" w:hint="cs"/>
                <w:snapToGrid w:val="0"/>
                <w:szCs w:val="28"/>
                <w:cs/>
              </w:rPr>
              <w:t>ค่าเช่า</w:t>
            </w:r>
            <w:r w:rsidRPr="00370EF8">
              <w:rPr>
                <w:rFonts w:asciiTheme="majorBidi" w:hAnsiTheme="majorBidi" w:cs="Angsana New"/>
                <w:snapToGrid w:val="0"/>
                <w:szCs w:val="28"/>
                <w:cs/>
              </w:rPr>
              <w:t>ค้างรับ - บริษัทที่เกี่ยวข้องกัน</w:t>
            </w:r>
          </w:p>
        </w:tc>
        <w:tc>
          <w:tcPr>
            <w:tcW w:w="1188" w:type="dxa"/>
          </w:tcPr>
          <w:p w14:paraId="3F87FF05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5F4F2EF1" w14:textId="77777777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7BC8C25E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FD582CA" w14:textId="77777777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D0755ED" w14:textId="77777777" w:rsidR="006015A8" w:rsidRPr="00370EF8" w:rsidRDefault="006015A8" w:rsidP="008F3781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D783712" w14:textId="77777777" w:rsidR="006015A8" w:rsidRPr="00370EF8" w:rsidRDefault="006015A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7E57C70" w14:textId="77777777" w:rsidR="006015A8" w:rsidRPr="00370EF8" w:rsidRDefault="006015A8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AF751C" w:rsidRPr="00370EF8" w14:paraId="663396F9" w14:textId="77777777" w:rsidTr="00D77992">
        <w:trPr>
          <w:trHeight w:val="20"/>
        </w:trPr>
        <w:tc>
          <w:tcPr>
            <w:tcW w:w="3960" w:type="dxa"/>
          </w:tcPr>
          <w:p w14:paraId="7ED05282" w14:textId="1D0B0BCB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vAlign w:val="center"/>
          </w:tcPr>
          <w:p w14:paraId="18FA547E" w14:textId="1E9469FF" w:rsidR="00AF751C" w:rsidRPr="00370EF8" w:rsidRDefault="00AF751C" w:rsidP="008F3781">
            <w:pPr>
              <w:tabs>
                <w:tab w:val="decimal" w:pos="722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568824A3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FF26A44" w14:textId="79AF9B2F" w:rsidR="00AF751C" w:rsidRPr="00370EF8" w:rsidRDefault="00AF751C" w:rsidP="008F3781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51E37F81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F58AC" w14:textId="1BAB296B" w:rsidR="00AF751C" w:rsidRPr="00370EF8" w:rsidRDefault="00576103" w:rsidP="008F3781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602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672</w:t>
            </w:r>
          </w:p>
        </w:tc>
        <w:tc>
          <w:tcPr>
            <w:tcW w:w="99" w:type="dxa"/>
          </w:tcPr>
          <w:p w14:paraId="3F198C09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21E0F08" w14:textId="3F6B31E3" w:rsidR="00AF751C" w:rsidRPr="00370EF8" w:rsidRDefault="00AF751C" w:rsidP="008F3781">
            <w:pPr>
              <w:tabs>
                <w:tab w:val="decimal" w:pos="653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F751C" w:rsidRPr="00370EF8" w14:paraId="37E2D2C2" w14:textId="77777777" w:rsidTr="00D77992">
        <w:trPr>
          <w:trHeight w:val="20"/>
        </w:trPr>
        <w:tc>
          <w:tcPr>
            <w:tcW w:w="3960" w:type="dxa"/>
          </w:tcPr>
          <w:p w14:paraId="255008B9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  <w:vAlign w:val="center"/>
          </w:tcPr>
          <w:p w14:paraId="0A6B57C2" w14:textId="56369B96" w:rsidR="00AF751C" w:rsidRPr="00370EF8" w:rsidRDefault="00AF751C" w:rsidP="008F3781">
            <w:pPr>
              <w:spacing w:line="360" w:lineRule="exact"/>
              <w:ind w:right="-16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531269F1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47732CC" w14:textId="690A9658" w:rsidR="00AF751C" w:rsidRPr="00370EF8" w:rsidRDefault="00AF751C" w:rsidP="008F3781">
            <w:pPr>
              <w:tabs>
                <w:tab w:val="decimal" w:pos="639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BE47354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62958B3" w14:textId="6C0DD0A7" w:rsidR="00AF751C" w:rsidRPr="00370EF8" w:rsidRDefault="00AF751C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6B3C962E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E5A43AC" w14:textId="0E65A23E" w:rsidR="00AF751C" w:rsidRPr="00370EF8" w:rsidRDefault="00AF751C" w:rsidP="008F3781">
            <w:pPr>
              <w:tabs>
                <w:tab w:val="decimal" w:pos="653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AF751C" w:rsidRPr="00370EF8" w14:paraId="67E40217" w14:textId="77777777" w:rsidTr="00D77992">
        <w:trPr>
          <w:trHeight w:val="20"/>
        </w:trPr>
        <w:tc>
          <w:tcPr>
            <w:tcW w:w="3960" w:type="dxa"/>
          </w:tcPr>
          <w:p w14:paraId="13BC3BF0" w14:textId="791D620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vAlign w:val="center"/>
          </w:tcPr>
          <w:p w14:paraId="37542966" w14:textId="3EB31D20" w:rsidR="00AF751C" w:rsidRPr="00370EF8" w:rsidRDefault="00AF751C" w:rsidP="008F3781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32C50546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B681264" w14:textId="60A3AD6F" w:rsidR="00AF751C" w:rsidRPr="00370EF8" w:rsidRDefault="00AF751C" w:rsidP="008F3781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2965680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C8153FB" w14:textId="07733204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422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443</w:t>
            </w:r>
          </w:p>
        </w:tc>
        <w:tc>
          <w:tcPr>
            <w:tcW w:w="99" w:type="dxa"/>
          </w:tcPr>
          <w:p w14:paraId="587F71D0" w14:textId="77777777" w:rsidR="00AF751C" w:rsidRPr="00370EF8" w:rsidRDefault="00AF751C" w:rsidP="008F3781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C3E2A28" w14:textId="1DC94B4C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271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842</w:t>
            </w:r>
          </w:p>
        </w:tc>
      </w:tr>
      <w:tr w:rsidR="00AF751C" w:rsidRPr="00370EF8" w14:paraId="74943CEB" w14:textId="77777777" w:rsidTr="00C12810">
        <w:trPr>
          <w:trHeight w:val="20"/>
        </w:trPr>
        <w:tc>
          <w:tcPr>
            <w:tcW w:w="3960" w:type="dxa"/>
          </w:tcPr>
          <w:p w14:paraId="31312A16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vAlign w:val="center"/>
          </w:tcPr>
          <w:p w14:paraId="46285FE4" w14:textId="475B77BD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594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997</w:t>
            </w:r>
          </w:p>
        </w:tc>
        <w:tc>
          <w:tcPr>
            <w:tcW w:w="66" w:type="dxa"/>
          </w:tcPr>
          <w:p w14:paraId="15F375C3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7F97BB4" w14:textId="6CAD06A5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171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618</w:t>
            </w:r>
          </w:p>
        </w:tc>
        <w:tc>
          <w:tcPr>
            <w:tcW w:w="98" w:type="dxa"/>
          </w:tcPr>
          <w:p w14:paraId="790B7544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E997B" w14:textId="183B3833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628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679</w:t>
            </w:r>
          </w:p>
        </w:tc>
        <w:tc>
          <w:tcPr>
            <w:tcW w:w="99" w:type="dxa"/>
          </w:tcPr>
          <w:p w14:paraId="2A72CD31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1368B8C" w14:textId="1B22A10C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186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873</w:t>
            </w:r>
          </w:p>
        </w:tc>
      </w:tr>
      <w:tr w:rsidR="00AF751C" w:rsidRPr="00370EF8" w14:paraId="6FA1734A" w14:textId="77777777" w:rsidTr="00C12810">
        <w:trPr>
          <w:trHeight w:val="20"/>
        </w:trPr>
        <w:tc>
          <w:tcPr>
            <w:tcW w:w="3960" w:type="dxa"/>
          </w:tcPr>
          <w:p w14:paraId="75F1F303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4ACCE" w14:textId="0B246A68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244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351</w:t>
            </w:r>
          </w:p>
        </w:tc>
        <w:tc>
          <w:tcPr>
            <w:tcW w:w="66" w:type="dxa"/>
          </w:tcPr>
          <w:p w14:paraId="74663845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0899C51" w14:textId="16553887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348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037</w:t>
            </w:r>
          </w:p>
        </w:tc>
        <w:tc>
          <w:tcPr>
            <w:tcW w:w="98" w:type="dxa"/>
          </w:tcPr>
          <w:p w14:paraId="0A3E7C9C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3475" w14:textId="25DA21A5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277</w:t>
            </w:r>
          </w:p>
        </w:tc>
        <w:tc>
          <w:tcPr>
            <w:tcW w:w="99" w:type="dxa"/>
          </w:tcPr>
          <w:p w14:paraId="05CC206F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304F115" w14:textId="1A10D6DC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400</w:t>
            </w:r>
          </w:p>
        </w:tc>
      </w:tr>
      <w:tr w:rsidR="00AF751C" w:rsidRPr="00370EF8" w14:paraId="74EED7D8" w14:textId="77777777" w:rsidTr="00C12810">
        <w:trPr>
          <w:trHeight w:val="20"/>
        </w:trPr>
        <w:tc>
          <w:tcPr>
            <w:tcW w:w="3960" w:type="dxa"/>
          </w:tcPr>
          <w:p w14:paraId="1FD0D4B9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8AE9" w14:textId="52AAD2D0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398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626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499</w:t>
            </w:r>
          </w:p>
        </w:tc>
        <w:tc>
          <w:tcPr>
            <w:tcW w:w="66" w:type="dxa"/>
            <w:vAlign w:val="bottom"/>
          </w:tcPr>
          <w:p w14:paraId="5046CDFB" w14:textId="77777777" w:rsidR="00AF751C" w:rsidRPr="00370EF8" w:rsidRDefault="00AF751C" w:rsidP="008F3781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4758FF02" w14:textId="39EC26F5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392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414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544</w:t>
            </w:r>
          </w:p>
        </w:tc>
        <w:tc>
          <w:tcPr>
            <w:tcW w:w="98" w:type="dxa"/>
          </w:tcPr>
          <w:p w14:paraId="3C3BCDFD" w14:textId="77777777" w:rsidR="00AF751C" w:rsidRPr="00370EF8" w:rsidRDefault="00AF751C" w:rsidP="008F3781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29B7" w14:textId="46037190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602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802</w:t>
            </w:r>
          </w:p>
        </w:tc>
        <w:tc>
          <w:tcPr>
            <w:tcW w:w="99" w:type="dxa"/>
          </w:tcPr>
          <w:p w14:paraId="66FF4445" w14:textId="77777777" w:rsidR="00AF751C" w:rsidRPr="00370EF8" w:rsidRDefault="00AF751C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EAEF65" w14:textId="01267741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025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961</w:t>
            </w:r>
          </w:p>
        </w:tc>
      </w:tr>
      <w:tr w:rsidR="00AF751C" w:rsidRPr="00370EF8" w14:paraId="68594784" w14:textId="77777777" w:rsidTr="00C12810">
        <w:trPr>
          <w:trHeight w:val="20"/>
        </w:trPr>
        <w:tc>
          <w:tcPr>
            <w:tcW w:w="3960" w:type="dxa"/>
          </w:tcPr>
          <w:p w14:paraId="67CF0DE0" w14:textId="5DD98D88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ลูกหนี้จากการขายเงินลงทุน</w:t>
            </w:r>
            <w:r w:rsidRPr="00370EF8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 xml:space="preserve">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4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D5426EA" w14:textId="6916CA6F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125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66" w:type="dxa"/>
          </w:tcPr>
          <w:p w14:paraId="70659EFE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5917B20" w14:textId="66ACC413" w:rsidR="00AF751C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125</w:t>
            </w:r>
            <w:r w:rsidR="00AF751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" w:type="dxa"/>
          </w:tcPr>
          <w:p w14:paraId="392D300D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59929C2" w14:textId="6BA74A10" w:rsidR="00AF751C" w:rsidRPr="00370EF8" w:rsidRDefault="00AF751C" w:rsidP="008F3781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FE3B272" w14:textId="77777777" w:rsidR="00AF751C" w:rsidRPr="00370EF8" w:rsidRDefault="00AF751C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D419761" w14:textId="73488676" w:rsidR="00AF751C" w:rsidRPr="00370EF8" w:rsidRDefault="00AF751C" w:rsidP="008F3781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AB5" w:rsidRPr="00370EF8" w14:paraId="43BAD599" w14:textId="77777777" w:rsidTr="00F35CF1">
        <w:trPr>
          <w:trHeight w:val="20"/>
        </w:trPr>
        <w:tc>
          <w:tcPr>
            <w:tcW w:w="3960" w:type="dxa"/>
          </w:tcPr>
          <w:p w14:paraId="407B2AA6" w14:textId="6FBEA9B1" w:rsidR="00BF1AB5" w:rsidRPr="00370EF8" w:rsidRDefault="00BF1AB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vertAlign w:val="superscript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ลูกหนี้จากการขายสินทรัพย์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center"/>
          </w:tcPr>
          <w:p w14:paraId="502000DD" w14:textId="52190096" w:rsidR="00BF1AB5" w:rsidRPr="00370EF8" w:rsidRDefault="00093757" w:rsidP="006B73A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61,113,</w:t>
            </w:r>
            <w:r w:rsidR="006B73A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640</w:t>
            </w:r>
          </w:p>
        </w:tc>
        <w:tc>
          <w:tcPr>
            <w:tcW w:w="66" w:type="dxa"/>
          </w:tcPr>
          <w:p w14:paraId="76CE00F6" w14:textId="77777777" w:rsidR="00BF1AB5" w:rsidRPr="00370EF8" w:rsidRDefault="00BF1AB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807E609" w14:textId="5A1AA1E9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113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320</w:t>
            </w:r>
          </w:p>
        </w:tc>
        <w:tc>
          <w:tcPr>
            <w:tcW w:w="98" w:type="dxa"/>
          </w:tcPr>
          <w:p w14:paraId="4210CD19" w14:textId="77777777" w:rsidR="00BF1AB5" w:rsidRPr="00370EF8" w:rsidRDefault="00BF1AB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9990C27" w14:textId="0BD14300" w:rsidR="00BF1AB5" w:rsidRPr="00370EF8" w:rsidRDefault="00BF1AB5" w:rsidP="008F3781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F74065E" w14:textId="77777777" w:rsidR="00BF1AB5" w:rsidRPr="00370EF8" w:rsidRDefault="00BF1AB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9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250197" w14:textId="0C8CC799" w:rsidR="00BF1AB5" w:rsidRPr="00370EF8" w:rsidRDefault="00BF1AB5" w:rsidP="008F3781">
            <w:pPr>
              <w:tabs>
                <w:tab w:val="decimal" w:pos="666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AB5" w:rsidRPr="00370EF8" w14:paraId="2E888285" w14:textId="77777777" w:rsidTr="004D2D47">
        <w:trPr>
          <w:trHeight w:val="324"/>
        </w:trPr>
        <w:tc>
          <w:tcPr>
            <w:tcW w:w="3960" w:type="dxa"/>
          </w:tcPr>
          <w:p w14:paraId="52508BD0" w14:textId="77777777" w:rsidR="00BF1AB5" w:rsidRPr="00370EF8" w:rsidRDefault="00BF1AB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7108E4A" w14:textId="5B06A87F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306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612</w:t>
            </w:r>
          </w:p>
        </w:tc>
        <w:tc>
          <w:tcPr>
            <w:tcW w:w="66" w:type="dxa"/>
          </w:tcPr>
          <w:p w14:paraId="512FA405" w14:textId="77777777" w:rsidR="00BF1AB5" w:rsidRPr="00370EF8" w:rsidRDefault="00BF1AB5" w:rsidP="008F3781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BB42677" w14:textId="64098459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304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308</w:t>
            </w:r>
          </w:p>
        </w:tc>
        <w:tc>
          <w:tcPr>
            <w:tcW w:w="98" w:type="dxa"/>
          </w:tcPr>
          <w:p w14:paraId="3934641E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9F1B847" w14:textId="67CB3950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784</w:t>
            </w:r>
          </w:p>
        </w:tc>
        <w:tc>
          <w:tcPr>
            <w:tcW w:w="99" w:type="dxa"/>
          </w:tcPr>
          <w:p w14:paraId="39374C6B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197B696F" w14:textId="1BD24724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672</w:t>
            </w:r>
          </w:p>
        </w:tc>
      </w:tr>
      <w:tr w:rsidR="00BF1AB5" w:rsidRPr="00370EF8" w14:paraId="0AF49989" w14:textId="77777777" w:rsidTr="00F3462D">
        <w:trPr>
          <w:trHeight w:val="324"/>
        </w:trPr>
        <w:tc>
          <w:tcPr>
            <w:tcW w:w="3960" w:type="dxa"/>
          </w:tcPr>
          <w:p w14:paraId="446C7CDA" w14:textId="6E1C09A1" w:rsidR="00BF1AB5" w:rsidRPr="00370EF8" w:rsidRDefault="00BF1AB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FE948F" w14:textId="0211ED68" w:rsidR="00BF1AB5" w:rsidRPr="00370EF8" w:rsidRDefault="007B1DFC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973,125,417</w:t>
            </w:r>
          </w:p>
        </w:tc>
        <w:tc>
          <w:tcPr>
            <w:tcW w:w="66" w:type="dxa"/>
          </w:tcPr>
          <w:p w14:paraId="1195F1DE" w14:textId="77777777" w:rsidR="00BF1AB5" w:rsidRPr="00370EF8" w:rsidRDefault="00BF1AB5" w:rsidP="008F3781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6C82CD" w14:textId="39DC46FF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956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006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817</w:t>
            </w:r>
          </w:p>
        </w:tc>
        <w:tc>
          <w:tcPr>
            <w:tcW w:w="98" w:type="dxa"/>
          </w:tcPr>
          <w:p w14:paraId="1DE2D24F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AE064" w14:textId="57E968C9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186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603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709</w:t>
            </w:r>
          </w:p>
        </w:tc>
        <w:tc>
          <w:tcPr>
            <w:tcW w:w="99" w:type="dxa"/>
          </w:tcPr>
          <w:p w14:paraId="336F1EF1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2C962" w14:textId="131B9FF8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604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410</w:t>
            </w:r>
          </w:p>
        </w:tc>
      </w:tr>
      <w:tr w:rsidR="00BF1AB5" w:rsidRPr="00370EF8" w14:paraId="17436194" w14:textId="77777777" w:rsidTr="00C12810">
        <w:trPr>
          <w:trHeight w:val="324"/>
        </w:trPr>
        <w:tc>
          <w:tcPr>
            <w:tcW w:w="3960" w:type="dxa"/>
          </w:tcPr>
          <w:p w14:paraId="1D1E828E" w14:textId="5324274B" w:rsidR="00BF1AB5" w:rsidRPr="00370EF8" w:rsidRDefault="00BF1AB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35655" w14:textId="67E8DDC8" w:rsidR="00BF1AB5" w:rsidRPr="00370EF8" w:rsidRDefault="00BF1AB5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6B73A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6B73A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179,220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66" w:type="dxa"/>
          </w:tcPr>
          <w:p w14:paraId="6793BF10" w14:textId="77777777" w:rsidR="00BF1AB5" w:rsidRPr="00370EF8" w:rsidRDefault="00BF1AB5" w:rsidP="008F3781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5ADE4" w14:textId="7AE0DE4F" w:rsidR="00BF1AB5" w:rsidRPr="00370EF8" w:rsidRDefault="00BF1AB5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178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900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dxa"/>
          </w:tcPr>
          <w:p w14:paraId="1CBCDEF2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19899" w14:textId="2F6BC0C9" w:rsidR="00BF1AB5" w:rsidRPr="00370EF8" w:rsidRDefault="00BF1AB5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580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6207DF46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D7B63" w14:textId="638EDA9C" w:rsidR="00BF1AB5" w:rsidRPr="00370EF8" w:rsidRDefault="00BF1AB5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580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F1AB5" w:rsidRPr="00370EF8" w14:paraId="4497EB14" w14:textId="77777777" w:rsidTr="00F3462D">
        <w:trPr>
          <w:trHeight w:val="324"/>
        </w:trPr>
        <w:tc>
          <w:tcPr>
            <w:tcW w:w="3960" w:type="dxa"/>
          </w:tcPr>
          <w:p w14:paraId="05690631" w14:textId="518561A2" w:rsidR="00BF1AB5" w:rsidRPr="00370EF8" w:rsidRDefault="00BF1AB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  <w:r w:rsidRPr="00370EF8">
              <w:rPr>
                <w:rFonts w:asciiTheme="majorBidi" w:hAnsiTheme="majorBidi" w:cs="Angsana New"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F3A67" w14:textId="2E2EC6C8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911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946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66" w:type="dxa"/>
          </w:tcPr>
          <w:p w14:paraId="2E104887" w14:textId="77777777" w:rsidR="00BF1AB5" w:rsidRPr="00370EF8" w:rsidRDefault="00BF1AB5" w:rsidP="008F3781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BB24FB" w14:textId="743D75FC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896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827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917</w:t>
            </w:r>
          </w:p>
        </w:tc>
        <w:tc>
          <w:tcPr>
            <w:tcW w:w="98" w:type="dxa"/>
          </w:tcPr>
          <w:p w14:paraId="43868507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AA4133" w14:textId="73903288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186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538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129</w:t>
            </w:r>
          </w:p>
        </w:tc>
        <w:tc>
          <w:tcPr>
            <w:tcW w:w="99" w:type="dxa"/>
          </w:tcPr>
          <w:p w14:paraId="10940B56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39280" w14:textId="3F85A0F3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538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830</w:t>
            </w:r>
          </w:p>
        </w:tc>
      </w:tr>
      <w:tr w:rsidR="00BF1AB5" w:rsidRPr="00370EF8" w14:paraId="62AA47BD" w14:textId="77777777" w:rsidTr="00C009CF">
        <w:trPr>
          <w:trHeight w:val="20"/>
        </w:trPr>
        <w:tc>
          <w:tcPr>
            <w:tcW w:w="3960" w:type="dxa"/>
          </w:tcPr>
          <w:p w14:paraId="4603EED3" w14:textId="77777777" w:rsidR="00BF1AB5" w:rsidRPr="00370EF8" w:rsidRDefault="00BF1AB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DEB92" w14:textId="69363824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948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063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204</w:t>
            </w:r>
          </w:p>
        </w:tc>
        <w:tc>
          <w:tcPr>
            <w:tcW w:w="66" w:type="dxa"/>
          </w:tcPr>
          <w:p w14:paraId="05730E7E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FB212" w14:textId="68F7A843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932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944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924</w:t>
            </w:r>
          </w:p>
        </w:tc>
        <w:tc>
          <w:tcPr>
            <w:tcW w:w="98" w:type="dxa"/>
          </w:tcPr>
          <w:p w14:paraId="515F1C27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C7E62D" w14:textId="727529D8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186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538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129</w:t>
            </w:r>
          </w:p>
        </w:tc>
        <w:tc>
          <w:tcPr>
            <w:tcW w:w="99" w:type="dxa"/>
          </w:tcPr>
          <w:p w14:paraId="37D6164D" w14:textId="77777777" w:rsidR="00BF1AB5" w:rsidRPr="00370EF8" w:rsidRDefault="00BF1AB5" w:rsidP="008F3781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26C87" w14:textId="064C3F6A" w:rsidR="00BF1AB5" w:rsidRPr="00370EF8" w:rsidRDefault="00576103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538</w:t>
            </w:r>
            <w:r w:rsidR="00BF1AB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830</w:t>
            </w:r>
          </w:p>
        </w:tc>
      </w:tr>
    </w:tbl>
    <w:p w14:paraId="12DD5D99" w14:textId="0A0375B1" w:rsidR="00136152" w:rsidRPr="00370EF8" w:rsidRDefault="00136152" w:rsidP="004D7EA3">
      <w:pPr>
        <w:tabs>
          <w:tab w:val="left" w:pos="6660"/>
          <w:tab w:val="left" w:pos="6840"/>
          <w:tab w:val="left" w:pos="7650"/>
        </w:tabs>
        <w:ind w:left="1066" w:hanging="173"/>
        <w:jc w:val="thaiDistribute"/>
        <w:rPr>
          <w:rFonts w:ascii="Angsana New" w:hAnsi="Angsana New" w:cs="Angsana New"/>
          <w:snapToGrid w:val="0"/>
          <w:color w:val="000000" w:themeColor="text1"/>
          <w:cs/>
          <w:lang w:val="en-US"/>
        </w:rPr>
      </w:pPr>
      <w:r w:rsidRPr="00370EF8">
        <w:rPr>
          <w:rFonts w:ascii="Angsana New" w:hAnsi="Angsana New" w:cs="Angsana New"/>
          <w:snapToGrid w:val="0"/>
          <w:color w:val="000000" w:themeColor="text1"/>
          <w:cs/>
          <w:lang w:val="en-US"/>
        </w:rPr>
        <w:br w:type="page"/>
      </w:r>
    </w:p>
    <w:p w14:paraId="474DCFB4" w14:textId="6158485F" w:rsidR="00920B66" w:rsidRPr="00370EF8" w:rsidRDefault="00920B66" w:rsidP="008F3781">
      <w:pPr>
        <w:tabs>
          <w:tab w:val="left" w:pos="9090"/>
        </w:tabs>
        <w:spacing w:before="60"/>
        <w:ind w:left="540"/>
        <w:rPr>
          <w:rFonts w:ascii="Angsana New" w:hAnsi="Angsana New" w:cs="Angsana New"/>
          <w:snapToGrid w:val="0"/>
          <w:color w:val="000000" w:themeColor="text1"/>
          <w:lang w:val="en-US"/>
        </w:rPr>
      </w:pPr>
      <w:r w:rsidRPr="00370EF8">
        <w:rPr>
          <w:rFonts w:ascii="Angsana New" w:hAnsi="Angsana New" w:cs="Angsana New"/>
          <w:snapToGrid w:val="0"/>
          <w:color w:val="000000" w:themeColor="text1"/>
          <w:cs/>
          <w:lang w:val="en-US"/>
        </w:rPr>
        <w:lastRenderedPageBreak/>
        <w:t>ลูกหนี้</w:t>
      </w:r>
      <w:r w:rsidRPr="00370EF8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ไม่</w:t>
      </w:r>
      <w:r w:rsidRPr="00370EF8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หมุนเวียนอื่น ประกอบด้วย</w:t>
      </w:r>
    </w:p>
    <w:p w14:paraId="0F25F4A0" w14:textId="77777777" w:rsidR="00920B66" w:rsidRPr="00370EF8" w:rsidRDefault="00920B66" w:rsidP="008F3781">
      <w:pPr>
        <w:spacing w:line="320" w:lineRule="exact"/>
        <w:ind w:left="7200" w:right="-52" w:firstLine="720"/>
        <w:jc w:val="right"/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</w:pPr>
      <w:r w:rsidRPr="00370EF8">
        <w:rPr>
          <w:rFonts w:ascii="Angsana New" w:hAnsi="Angsana New" w:cs="Angsana New"/>
          <w:b/>
          <w:bCs/>
          <w:snapToGrid w:val="0"/>
          <w:color w:val="000000" w:themeColor="text1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41"/>
        <w:gridCol w:w="98"/>
        <w:gridCol w:w="1155"/>
        <w:gridCol w:w="99"/>
        <w:gridCol w:w="1155"/>
      </w:tblGrid>
      <w:tr w:rsidR="00920B66" w:rsidRPr="00370EF8" w14:paraId="115DA29E" w14:textId="77777777" w:rsidTr="006D776F">
        <w:trPr>
          <w:trHeight w:val="20"/>
        </w:trPr>
        <w:tc>
          <w:tcPr>
            <w:tcW w:w="4050" w:type="dxa"/>
          </w:tcPr>
          <w:p w14:paraId="3E26557F" w14:textId="77777777" w:rsidR="00920B66" w:rsidRPr="00370EF8" w:rsidRDefault="00920B66" w:rsidP="008F3781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</w:tcPr>
          <w:p w14:paraId="5FAACBE4" w14:textId="77777777" w:rsidR="00920B66" w:rsidRPr="00370EF8" w:rsidRDefault="00920B66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365CD31A" w14:textId="77777777" w:rsidR="00920B66" w:rsidRPr="00370EF8" w:rsidRDefault="00920B66" w:rsidP="008F3781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221B6E27" w14:textId="77777777" w:rsidR="00920B66" w:rsidRPr="00370EF8" w:rsidRDefault="00920B66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B66" w:rsidRPr="00370EF8" w14:paraId="60FFE2CA" w14:textId="77777777" w:rsidTr="006D776F">
        <w:trPr>
          <w:trHeight w:val="20"/>
        </w:trPr>
        <w:tc>
          <w:tcPr>
            <w:tcW w:w="4050" w:type="dxa"/>
          </w:tcPr>
          <w:p w14:paraId="50342FB6" w14:textId="77777777" w:rsidR="00920B66" w:rsidRPr="00370EF8" w:rsidRDefault="00920B66" w:rsidP="008F3781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172850" w14:textId="77777777" w:rsidR="00920B66" w:rsidRPr="00370EF8" w:rsidRDefault="00920B66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C728509" w14:textId="77777777" w:rsidR="00920B66" w:rsidRPr="00370EF8" w:rsidRDefault="00920B66" w:rsidP="008F3781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5066B3C3" w14:textId="77777777" w:rsidR="00920B66" w:rsidRPr="00370EF8" w:rsidRDefault="00920B66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F0B25AC" w14:textId="77777777" w:rsidR="00920B66" w:rsidRPr="00370EF8" w:rsidRDefault="00920B66" w:rsidP="008F3781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B0E531" w14:textId="77777777" w:rsidR="00920B66" w:rsidRPr="00370EF8" w:rsidRDefault="00920B66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52555AFF" w14:textId="77777777" w:rsidR="00920B66" w:rsidRPr="00370EF8" w:rsidRDefault="00920B66" w:rsidP="008F3781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F90CC71" w14:textId="77777777" w:rsidR="00920B66" w:rsidRPr="00370EF8" w:rsidRDefault="00920B66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64B6F" w:rsidRPr="00370EF8" w14:paraId="5A52BB19" w14:textId="77777777" w:rsidTr="006D776F">
        <w:trPr>
          <w:trHeight w:val="20"/>
        </w:trPr>
        <w:tc>
          <w:tcPr>
            <w:tcW w:w="4050" w:type="dxa"/>
          </w:tcPr>
          <w:p w14:paraId="53AC541F" w14:textId="77777777" w:rsidR="00D64B6F" w:rsidRPr="00370EF8" w:rsidRDefault="00D64B6F" w:rsidP="008F3781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2402F4" w14:textId="65505865" w:rsidR="00D64B6F" w:rsidRPr="00370EF8" w:rsidRDefault="00576103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4B6F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1920E61" w14:textId="77777777" w:rsidR="00D64B6F" w:rsidRPr="00370EF8" w:rsidRDefault="00D64B6F" w:rsidP="008F3781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7B3E5A81" w14:textId="223C4602" w:rsidR="00D64B6F" w:rsidRPr="00370EF8" w:rsidRDefault="00576103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222FAB4" w14:textId="77777777" w:rsidR="00D64B6F" w:rsidRPr="00370EF8" w:rsidRDefault="00D64B6F" w:rsidP="008F3781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2F89E56" w14:textId="7C749D05" w:rsidR="00D64B6F" w:rsidRPr="00370EF8" w:rsidRDefault="00576103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4B6F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06DF2602" w14:textId="77777777" w:rsidR="00D64B6F" w:rsidRPr="00370EF8" w:rsidRDefault="00D64B6F" w:rsidP="008F3781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C1C942" w14:textId="693BB6A2" w:rsidR="00D64B6F" w:rsidRPr="00370EF8" w:rsidRDefault="00576103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00C18" w:rsidRPr="00370EF8" w14:paraId="4BE58ABE" w14:textId="77777777" w:rsidTr="006D776F">
        <w:trPr>
          <w:trHeight w:val="20"/>
        </w:trPr>
        <w:tc>
          <w:tcPr>
            <w:tcW w:w="4050" w:type="dxa"/>
          </w:tcPr>
          <w:p w14:paraId="32E08AEB" w14:textId="77777777" w:rsidR="00300C18" w:rsidRPr="00370EF8" w:rsidRDefault="00300C18" w:rsidP="008F3781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3E353B" w14:textId="2A4275F5" w:rsidR="00300C18" w:rsidRPr="00370EF8" w:rsidRDefault="00576103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4C8D0CCC" w14:textId="77777777" w:rsidR="00300C18" w:rsidRPr="00370EF8" w:rsidRDefault="00300C18" w:rsidP="008F3781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5A30CB65" w14:textId="71803CCB" w:rsidR="00300C18" w:rsidRPr="00370EF8" w:rsidRDefault="00576103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1CF7C101" w14:textId="77777777" w:rsidR="00300C18" w:rsidRPr="00370EF8" w:rsidRDefault="00300C18" w:rsidP="008F3781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7B3F8A3" w14:textId="5FB60D4E" w:rsidR="00300C18" w:rsidRPr="00370EF8" w:rsidRDefault="00576103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</w:tcPr>
          <w:p w14:paraId="7E5664AC" w14:textId="77777777" w:rsidR="00300C18" w:rsidRPr="00370EF8" w:rsidRDefault="00300C18" w:rsidP="008F3781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61040F" w14:textId="76114245" w:rsidR="00300C18" w:rsidRPr="00370EF8" w:rsidRDefault="00576103" w:rsidP="008F378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920B66" w:rsidRPr="00370EF8" w14:paraId="3F5470BE" w14:textId="77777777" w:rsidTr="006D776F">
        <w:trPr>
          <w:trHeight w:val="20"/>
        </w:trPr>
        <w:tc>
          <w:tcPr>
            <w:tcW w:w="4050" w:type="dxa"/>
          </w:tcPr>
          <w:p w14:paraId="136A6DBE" w14:textId="77777777" w:rsidR="00920B66" w:rsidRPr="00370EF8" w:rsidRDefault="00920B66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ลูกหนี้</w:t>
            </w:r>
            <w:r w:rsidRPr="00370EF8">
              <w:rPr>
                <w:rFonts w:ascii="Angsana New" w:hAnsi="Angsana New" w:cs="Angsana New" w:hint="cs"/>
                <w:b/>
                <w:bCs/>
                <w:snapToGrid w:val="0"/>
                <w:color w:val="000000" w:themeColor="text1"/>
                <w:szCs w:val="28"/>
                <w:cs/>
              </w:rPr>
              <w:t>ไม่</w:t>
            </w:r>
            <w:r w:rsidRPr="00370EF8">
              <w:rPr>
                <w:rFonts w:ascii="Angsana New" w:hAnsi="Angsana New" w:cs="Angsana New"/>
                <w:b/>
                <w:bCs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00D90D" w14:textId="77777777" w:rsidR="00920B66" w:rsidRPr="00370EF8" w:rsidRDefault="00920B66" w:rsidP="008F3781">
            <w:pPr>
              <w:tabs>
                <w:tab w:val="decimal" w:pos="633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C93CF6B" w14:textId="77777777" w:rsidR="00920B66" w:rsidRPr="00370EF8" w:rsidRDefault="00920B66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0D8913EA" w14:textId="77777777" w:rsidR="00920B66" w:rsidRPr="00370EF8" w:rsidRDefault="00920B66" w:rsidP="008F3781">
            <w:pPr>
              <w:tabs>
                <w:tab w:val="decimal" w:pos="1045"/>
              </w:tabs>
              <w:spacing w:line="360" w:lineRule="exact"/>
              <w:ind w:right="-9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ECDBBE4" w14:textId="77777777" w:rsidR="00920B66" w:rsidRPr="00370EF8" w:rsidRDefault="00920B66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5AE0966" w14:textId="77777777" w:rsidR="00920B66" w:rsidRPr="00370EF8" w:rsidRDefault="00920B66" w:rsidP="008F378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50AB534A" w14:textId="77777777" w:rsidR="00920B66" w:rsidRPr="00370EF8" w:rsidRDefault="00920B66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7A7116D" w14:textId="77777777" w:rsidR="00920B66" w:rsidRPr="00370EF8" w:rsidRDefault="00920B66" w:rsidP="008F378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369C9" w:rsidRPr="00370EF8" w14:paraId="2DE0F10D" w14:textId="77777777" w:rsidTr="00C12810">
        <w:trPr>
          <w:trHeight w:val="20"/>
        </w:trPr>
        <w:tc>
          <w:tcPr>
            <w:tcW w:w="4050" w:type="dxa"/>
          </w:tcPr>
          <w:p w14:paraId="6FCA8888" w14:textId="336E8532" w:rsidR="002369C9" w:rsidRPr="00370EF8" w:rsidRDefault="002369C9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080" w:type="dxa"/>
            <w:vAlign w:val="bottom"/>
          </w:tcPr>
          <w:p w14:paraId="47E4C33D" w14:textId="5A672B79" w:rsidR="002369C9" w:rsidRPr="00370EF8" w:rsidRDefault="00576103" w:rsidP="008F3781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36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729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624</w:t>
            </w:r>
          </w:p>
        </w:tc>
        <w:tc>
          <w:tcPr>
            <w:tcW w:w="90" w:type="dxa"/>
          </w:tcPr>
          <w:p w14:paraId="2E22E27D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0B579B66" w14:textId="5F30DB5F" w:rsidR="002369C9" w:rsidRPr="00370EF8" w:rsidRDefault="00576103" w:rsidP="008F3781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18</w:t>
            </w:r>
            <w:r w:rsidR="002369C9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826</w:t>
            </w:r>
            <w:r w:rsidR="002369C9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880</w:t>
            </w:r>
          </w:p>
        </w:tc>
        <w:tc>
          <w:tcPr>
            <w:tcW w:w="98" w:type="dxa"/>
            <w:vAlign w:val="center"/>
          </w:tcPr>
          <w:p w14:paraId="3AF13E32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3EBC919" w14:textId="325944A8" w:rsidR="002369C9" w:rsidRPr="00370EF8" w:rsidRDefault="00576103" w:rsidP="008F378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847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711</w:t>
            </w:r>
          </w:p>
        </w:tc>
        <w:tc>
          <w:tcPr>
            <w:tcW w:w="99" w:type="dxa"/>
            <w:vAlign w:val="center"/>
          </w:tcPr>
          <w:p w14:paraId="178EA21F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5EE312A" w14:textId="5B34EB19" w:rsidR="002369C9" w:rsidRPr="00370EF8" w:rsidRDefault="002369C9" w:rsidP="008F378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369C9" w:rsidRPr="00370EF8" w14:paraId="030EC0E8" w14:textId="77777777" w:rsidTr="00C12810">
        <w:trPr>
          <w:trHeight w:val="20"/>
        </w:trPr>
        <w:tc>
          <w:tcPr>
            <w:tcW w:w="4050" w:type="dxa"/>
          </w:tcPr>
          <w:p w14:paraId="2DDBA910" w14:textId="37EFAA8F" w:rsidR="002369C9" w:rsidRPr="00370EF8" w:rsidRDefault="002369C9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080" w:type="dxa"/>
            <w:vAlign w:val="bottom"/>
          </w:tcPr>
          <w:p w14:paraId="5EF199B6" w14:textId="43AF026A" w:rsidR="002369C9" w:rsidRPr="00370EF8" w:rsidRDefault="00576103" w:rsidP="008F3781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551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032</w:t>
            </w:r>
          </w:p>
        </w:tc>
        <w:tc>
          <w:tcPr>
            <w:tcW w:w="90" w:type="dxa"/>
          </w:tcPr>
          <w:p w14:paraId="75A2BF38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F8EBAF4" w14:textId="4A0C6EAB" w:rsidR="002369C9" w:rsidRPr="00370EF8" w:rsidRDefault="00576103" w:rsidP="008F3781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35</w:t>
            </w:r>
            <w:r w:rsidR="002369C9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505</w:t>
            </w:r>
            <w:r w:rsidR="002369C9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972</w:t>
            </w:r>
          </w:p>
        </w:tc>
        <w:tc>
          <w:tcPr>
            <w:tcW w:w="98" w:type="dxa"/>
            <w:vAlign w:val="center"/>
          </w:tcPr>
          <w:p w14:paraId="21A72D56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582F81D" w14:textId="0F15C8DA" w:rsidR="002369C9" w:rsidRPr="00370EF8" w:rsidRDefault="00576103" w:rsidP="008F3781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551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  <w:tc>
          <w:tcPr>
            <w:tcW w:w="99" w:type="dxa"/>
            <w:vAlign w:val="center"/>
          </w:tcPr>
          <w:p w14:paraId="2C752908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5B3F019" w14:textId="118FDCBD" w:rsidR="002369C9" w:rsidRPr="00370EF8" w:rsidRDefault="00576103" w:rsidP="008F3781">
            <w:pPr>
              <w:tabs>
                <w:tab w:val="decimal" w:pos="1086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2369C9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505</w:t>
            </w:r>
            <w:r w:rsidR="002369C9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971</w:t>
            </w:r>
          </w:p>
        </w:tc>
      </w:tr>
      <w:tr w:rsidR="002369C9" w:rsidRPr="00370EF8" w14:paraId="63B24C12" w14:textId="77777777" w:rsidTr="00C12810">
        <w:trPr>
          <w:trHeight w:val="20"/>
        </w:trPr>
        <w:tc>
          <w:tcPr>
            <w:tcW w:w="4050" w:type="dxa"/>
          </w:tcPr>
          <w:p w14:paraId="25760350" w14:textId="758E39A2" w:rsidR="002369C9" w:rsidRPr="00370EF8" w:rsidRDefault="002369C9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080" w:type="dxa"/>
            <w:vAlign w:val="bottom"/>
          </w:tcPr>
          <w:p w14:paraId="3B69E92F" w14:textId="369873B8" w:rsidR="002369C9" w:rsidRPr="00370EF8" w:rsidRDefault="00576103" w:rsidP="008F3781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23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873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</w:tcPr>
          <w:p w14:paraId="692370BC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FA8D323" w14:textId="58527D66" w:rsidR="002369C9" w:rsidRPr="00370EF8" w:rsidRDefault="00576103" w:rsidP="008F3781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21</w:t>
            </w:r>
            <w:r w:rsidR="002369C9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846</w:t>
            </w:r>
            <w:r w:rsidR="002369C9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018</w:t>
            </w:r>
          </w:p>
        </w:tc>
        <w:tc>
          <w:tcPr>
            <w:tcW w:w="98" w:type="dxa"/>
            <w:vAlign w:val="center"/>
          </w:tcPr>
          <w:p w14:paraId="5AB89C56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752790A" w14:textId="2907AFA6" w:rsidR="002369C9" w:rsidRPr="00370EF8" w:rsidRDefault="000F1B28" w:rsidP="008F378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31FA60C1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D5EAA25" w14:textId="7E5439B7" w:rsidR="002369C9" w:rsidRPr="00370EF8" w:rsidRDefault="002369C9" w:rsidP="008F378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2369C9" w:rsidRPr="00370EF8" w14:paraId="48D13BDB" w14:textId="77777777" w:rsidTr="00C12810">
        <w:trPr>
          <w:trHeight w:val="314"/>
        </w:trPr>
        <w:tc>
          <w:tcPr>
            <w:tcW w:w="4050" w:type="dxa"/>
          </w:tcPr>
          <w:p w14:paraId="4A1D277B" w14:textId="70C1092F" w:rsidR="002369C9" w:rsidRPr="00370EF8" w:rsidRDefault="002369C9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70"/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รวมลูกหนี้</w:t>
            </w:r>
            <w:r w:rsidRPr="00370EF8">
              <w:rPr>
                <w:rFonts w:ascii="Angsana New" w:hAnsi="Angsana New" w:cs="Angsana New" w:hint="cs"/>
                <w:snapToGrid w:val="0"/>
                <w:color w:val="000000" w:themeColor="text1"/>
                <w:szCs w:val="28"/>
                <w:cs/>
              </w:rPr>
              <w:t>ไม่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06476" w14:textId="2FB6FAEA" w:rsidR="002369C9" w:rsidRPr="00370EF8" w:rsidRDefault="00576103" w:rsidP="008F3781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69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154</w:t>
            </w:r>
            <w:r w:rsidR="000F1B28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611</w:t>
            </w:r>
          </w:p>
        </w:tc>
        <w:tc>
          <w:tcPr>
            <w:tcW w:w="90" w:type="dxa"/>
          </w:tcPr>
          <w:p w14:paraId="679AE758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0B10" w14:textId="1BD0DC62" w:rsidR="002369C9" w:rsidRPr="00370EF8" w:rsidRDefault="00576103" w:rsidP="008F3781">
            <w:pPr>
              <w:tabs>
                <w:tab w:val="decimal" w:pos="933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76</w:t>
            </w:r>
            <w:r w:rsidR="002369C9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178</w:t>
            </w:r>
            <w:r w:rsidR="002369C9"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870</w:t>
            </w:r>
          </w:p>
        </w:tc>
        <w:tc>
          <w:tcPr>
            <w:tcW w:w="98" w:type="dxa"/>
            <w:vAlign w:val="center"/>
          </w:tcPr>
          <w:p w14:paraId="62773476" w14:textId="77777777" w:rsidR="002369C9" w:rsidRPr="00370EF8" w:rsidRDefault="002369C9" w:rsidP="008F3781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46FEE" w14:textId="26DEF86F" w:rsidR="002369C9" w:rsidRPr="00370EF8" w:rsidRDefault="00576103" w:rsidP="008F3781">
            <w:pPr>
              <w:tabs>
                <w:tab w:val="decimal" w:pos="108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398</w:t>
            </w:r>
            <w:r w:rsidR="000F1B2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744</w:t>
            </w:r>
          </w:p>
        </w:tc>
        <w:tc>
          <w:tcPr>
            <w:tcW w:w="99" w:type="dxa"/>
            <w:vAlign w:val="center"/>
          </w:tcPr>
          <w:p w14:paraId="1AE6C7DE" w14:textId="77777777" w:rsidR="002369C9" w:rsidRPr="00370EF8" w:rsidRDefault="002369C9" w:rsidP="008F3781">
            <w:pPr>
              <w:tabs>
                <w:tab w:val="decimal" w:pos="961"/>
                <w:tab w:val="decimal" w:pos="1086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E514A" w14:textId="7E1ACF48" w:rsidR="002369C9" w:rsidRPr="00370EF8" w:rsidRDefault="00576103" w:rsidP="008F3781">
            <w:pPr>
              <w:tabs>
                <w:tab w:val="decimal" w:pos="1086"/>
              </w:tabs>
              <w:spacing w:line="360" w:lineRule="exac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2369C9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505</w:t>
            </w:r>
            <w:r w:rsidR="002369C9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US"/>
              </w:rPr>
              <w:t>971</w:t>
            </w:r>
          </w:p>
        </w:tc>
      </w:tr>
    </w:tbl>
    <w:p w14:paraId="5C107C09" w14:textId="39192A10" w:rsidR="009E3308" w:rsidRPr="00370EF8" w:rsidRDefault="00F54213" w:rsidP="004D7EA3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8"/>
          <w:cs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t>สำหรับลูกหนี้การค้า กลุ่มบริษัทได้ใช้วิธีการอย่างง่าย</w:t>
      </w:r>
      <w:r w:rsidR="00E033A1" w:rsidRPr="00370EF8">
        <w:rPr>
          <w:rFonts w:asciiTheme="majorBidi" w:hAnsiTheme="majorBidi" w:cstheme="majorBidi"/>
          <w:snapToGrid w:val="0"/>
          <w:lang w:val="en-US"/>
        </w:rPr>
        <w:t xml:space="preserve"> (Simplif</w:t>
      </w:r>
      <w:r w:rsidR="004F1713" w:rsidRPr="00370EF8">
        <w:rPr>
          <w:rFonts w:asciiTheme="majorBidi" w:hAnsiTheme="majorBidi" w:cstheme="majorBidi"/>
          <w:snapToGrid w:val="0"/>
          <w:lang w:val="en-US"/>
        </w:rPr>
        <w:t>ied</w:t>
      </w:r>
      <w:r w:rsidR="00E033A1" w:rsidRPr="00370EF8">
        <w:rPr>
          <w:rFonts w:asciiTheme="majorBidi" w:hAnsiTheme="majorBidi" w:cstheme="majorBidi"/>
          <w:snapToGrid w:val="0"/>
          <w:lang w:val="en-US"/>
        </w:rPr>
        <w:t xml:space="preserve"> Approach)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ตาม </w:t>
      </w:r>
      <w:r w:rsidRPr="00370EF8">
        <w:rPr>
          <w:rFonts w:asciiTheme="majorBidi" w:hAnsiTheme="majorBidi" w:cstheme="majorBidi"/>
          <w:snapToGrid w:val="0"/>
          <w:lang w:val="en-US"/>
        </w:rPr>
        <w:t>TFRS</w:t>
      </w:r>
      <w:r w:rsidR="00F61AE5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9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เพื่อวัดมูลค่าผลขาดทุนด้านเครดิตที่คาดว่าจะเกิดขึ้นตลอดอายุ</w:t>
      </w:r>
      <w:r w:rsidR="003E0442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</w:t>
      </w:r>
      <w:r w:rsidR="00DB6AA6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ซึ่งประมาณการจากประสบการณ์การขาดทุนด้านเครดิตในอดีต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="003E0442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ดังนั้น</w:t>
      </w:r>
      <w:r w:rsidR="007116E0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ข้อมูลความเสี่ยงด้านเครดิต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ของสินทรัพย์เหล่านี้จึงถูกนำเสนอโดยพิจารณาจากสถานะที่เกินกำหนดชำระในรูปแบบตารางการตั้งสำรอง</w:t>
      </w:r>
    </w:p>
    <w:p w14:paraId="3E50C280" w14:textId="72DEC90D" w:rsidR="00F54213" w:rsidRPr="00370EF8" w:rsidRDefault="00F54213" w:rsidP="004D7EA3">
      <w:pPr>
        <w:spacing w:before="240"/>
        <w:ind w:left="547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ลูกหนี้การค้า ณ วันที่</w:t>
      </w:r>
      <w:r w:rsidR="008E64F7" w:rsidRPr="00370EF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spacing w:val="-8"/>
          <w:lang w:val="en-US"/>
        </w:rPr>
        <w:t>30</w:t>
      </w:r>
      <w:r w:rsidR="008E64F7" w:rsidRPr="00370EF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D64B6F" w:rsidRPr="00370EF8">
        <w:rPr>
          <w:rFonts w:asciiTheme="majorBidi" w:hAnsiTheme="majorBidi" w:cstheme="majorBidi" w:hint="cs"/>
          <w:snapToGrid w:val="0"/>
          <w:spacing w:val="-8"/>
          <w:cs/>
          <w:lang w:val="en-US"/>
        </w:rPr>
        <w:t>มิถุนายน</w:t>
      </w:r>
      <w:r w:rsidR="008E64F7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spacing w:val="-8"/>
          <w:lang w:val="en-US"/>
        </w:rPr>
        <w:t>2569</w:t>
      </w:r>
      <w:r w:rsidR="008E64F7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และวันที่</w:t>
      </w:r>
      <w:r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ธันวาคม</w:t>
      </w:r>
      <w:r w:rsidR="008E64F7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spacing w:val="-8"/>
          <w:lang w:val="en-US"/>
        </w:rPr>
        <w:t>2568</w:t>
      </w:r>
      <w:r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สามารถวิเคราะห์ตามอายุหนี้ที่ค้าง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ชำระได้</w:t>
      </w:r>
      <w:r w:rsidR="007116E0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ดังนี้</w:t>
      </w:r>
    </w:p>
    <w:p w14:paraId="3B428FFA" w14:textId="77777777" w:rsidR="00F54213" w:rsidRPr="00370EF8" w:rsidRDefault="00F54213" w:rsidP="008F3781">
      <w:pPr>
        <w:spacing w:line="32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6"/>
        <w:gridCol w:w="98"/>
        <w:gridCol w:w="1155"/>
        <w:gridCol w:w="98"/>
        <w:gridCol w:w="1155"/>
        <w:gridCol w:w="99"/>
        <w:gridCol w:w="1155"/>
      </w:tblGrid>
      <w:tr w:rsidR="00522938" w:rsidRPr="00370EF8" w14:paraId="387C1485" w14:textId="77777777" w:rsidTr="00731920">
        <w:trPr>
          <w:trHeight w:val="20"/>
        </w:trPr>
        <w:tc>
          <w:tcPr>
            <w:tcW w:w="3852" w:type="dxa"/>
          </w:tcPr>
          <w:p w14:paraId="039A3DBE" w14:textId="77777777" w:rsidR="00F54213" w:rsidRPr="00370EF8" w:rsidRDefault="00F54213" w:rsidP="004D7EA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F3F6648" w14:textId="77777777" w:rsidR="00F54213" w:rsidRPr="00370EF8" w:rsidRDefault="00F5421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E43C434" w14:textId="77777777" w:rsidR="00F54213" w:rsidRPr="00370EF8" w:rsidRDefault="00F54213" w:rsidP="004D7EA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8CAD5E3" w14:textId="77777777" w:rsidR="00F54213" w:rsidRPr="00370EF8" w:rsidRDefault="00F5421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370EF8" w14:paraId="324D7824" w14:textId="77777777" w:rsidTr="00731920">
        <w:trPr>
          <w:trHeight w:val="20"/>
        </w:trPr>
        <w:tc>
          <w:tcPr>
            <w:tcW w:w="3852" w:type="dxa"/>
          </w:tcPr>
          <w:p w14:paraId="72F941EC" w14:textId="77777777" w:rsidR="00F54213" w:rsidRPr="00370EF8" w:rsidRDefault="00F54213" w:rsidP="004D7EA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F62FCBC" w14:textId="77777777" w:rsidR="00F54213" w:rsidRPr="00370EF8" w:rsidRDefault="00F5421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738697D4" w14:textId="77777777" w:rsidR="00F54213" w:rsidRPr="00370EF8" w:rsidRDefault="00F54213" w:rsidP="004D7EA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D7B9090" w14:textId="77777777" w:rsidR="00F54213" w:rsidRPr="00370EF8" w:rsidRDefault="00F5421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8659132" w14:textId="77777777" w:rsidR="00F54213" w:rsidRPr="00370EF8" w:rsidRDefault="00F54213" w:rsidP="004D7EA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7FFD6F" w14:textId="77777777" w:rsidR="00F54213" w:rsidRPr="00370EF8" w:rsidRDefault="00F5421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2A761A" w14:textId="77777777" w:rsidR="00F54213" w:rsidRPr="00370EF8" w:rsidRDefault="00F54213" w:rsidP="004D7EA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0170B3" w14:textId="77777777" w:rsidR="00F54213" w:rsidRPr="00370EF8" w:rsidRDefault="00F5421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64B6F" w:rsidRPr="00370EF8" w14:paraId="3B993A20" w14:textId="77777777" w:rsidTr="00731920">
        <w:trPr>
          <w:trHeight w:val="20"/>
        </w:trPr>
        <w:tc>
          <w:tcPr>
            <w:tcW w:w="3852" w:type="dxa"/>
          </w:tcPr>
          <w:p w14:paraId="6106D33E" w14:textId="77777777" w:rsidR="00D64B6F" w:rsidRPr="00370EF8" w:rsidRDefault="00D64B6F" w:rsidP="004D7EA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DE2ED61" w14:textId="7F3CBD01" w:rsidR="00D64B6F" w:rsidRPr="00370EF8" w:rsidRDefault="0057610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4B6F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8" w:type="dxa"/>
          </w:tcPr>
          <w:p w14:paraId="65B985BE" w14:textId="77777777" w:rsidR="00D64B6F" w:rsidRPr="00370EF8" w:rsidRDefault="00D64B6F" w:rsidP="004D7EA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4CAC42" w14:textId="2605A58F" w:rsidR="00D64B6F" w:rsidRPr="00370EF8" w:rsidRDefault="0057610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791879" w14:textId="77777777" w:rsidR="00D64B6F" w:rsidRPr="00370EF8" w:rsidRDefault="00D64B6F" w:rsidP="004D7EA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ACB226" w14:textId="2B99A3E1" w:rsidR="00D64B6F" w:rsidRPr="00370EF8" w:rsidRDefault="0057610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4B6F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113B2DA1" w14:textId="77777777" w:rsidR="00D64B6F" w:rsidRPr="00370EF8" w:rsidRDefault="00D64B6F" w:rsidP="004D7EA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523A74" w14:textId="266CB6E7" w:rsidR="00D64B6F" w:rsidRPr="00370EF8" w:rsidRDefault="0057610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64B6F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00C18" w:rsidRPr="00370EF8" w14:paraId="357AF44A" w14:textId="77777777" w:rsidTr="00731920">
        <w:trPr>
          <w:trHeight w:val="20"/>
        </w:trPr>
        <w:tc>
          <w:tcPr>
            <w:tcW w:w="3852" w:type="dxa"/>
          </w:tcPr>
          <w:p w14:paraId="0057AA22" w14:textId="77777777" w:rsidR="00300C18" w:rsidRPr="00370EF8" w:rsidRDefault="00300C18" w:rsidP="004D7EA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3E2678EC" w14:textId="489BFF20" w:rsidR="00300C18" w:rsidRPr="00370EF8" w:rsidRDefault="0057610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8" w:type="dxa"/>
          </w:tcPr>
          <w:p w14:paraId="64F9D3C5" w14:textId="77777777" w:rsidR="00300C18" w:rsidRPr="00370EF8" w:rsidRDefault="00300C18" w:rsidP="004D7EA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3E1337" w14:textId="7F44E571" w:rsidR="00300C18" w:rsidRPr="00370EF8" w:rsidRDefault="0057610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6B741F56" w14:textId="77777777" w:rsidR="00300C18" w:rsidRPr="00370EF8" w:rsidRDefault="00300C18" w:rsidP="004D7EA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E317D5" w14:textId="7D4274B8" w:rsidR="00300C18" w:rsidRPr="00370EF8" w:rsidRDefault="0057610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</w:tcPr>
          <w:p w14:paraId="03162E4F" w14:textId="77777777" w:rsidR="00300C18" w:rsidRPr="00370EF8" w:rsidRDefault="00300C18" w:rsidP="004D7EA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4FB3DB5" w14:textId="0D25DD84" w:rsidR="00300C18" w:rsidRPr="00370EF8" w:rsidRDefault="00576103" w:rsidP="004D7EA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22938" w:rsidRPr="00370EF8" w14:paraId="45EDD166" w14:textId="77777777" w:rsidTr="00731920">
        <w:trPr>
          <w:trHeight w:val="20"/>
        </w:trPr>
        <w:tc>
          <w:tcPr>
            <w:tcW w:w="3852" w:type="dxa"/>
          </w:tcPr>
          <w:p w14:paraId="48FA99CF" w14:textId="77777777" w:rsidR="00F54213" w:rsidRPr="00370EF8" w:rsidRDefault="00F54213" w:rsidP="004D7E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50EB6A12" w14:textId="77777777" w:rsidR="00F54213" w:rsidRPr="00370EF8" w:rsidRDefault="00F54213" w:rsidP="004D7EA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2512681" w14:textId="77777777" w:rsidR="00F54213" w:rsidRPr="00370EF8" w:rsidRDefault="00F54213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3F0745" w14:textId="77777777" w:rsidR="00F54213" w:rsidRPr="00370EF8" w:rsidRDefault="00F54213" w:rsidP="004D7EA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306A4D4" w14:textId="77777777" w:rsidR="00F54213" w:rsidRPr="00370EF8" w:rsidRDefault="00F54213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EE2CC8" w14:textId="77777777" w:rsidR="00F54213" w:rsidRPr="00370EF8" w:rsidRDefault="00F54213" w:rsidP="004D7EA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C38F7B4" w14:textId="77777777" w:rsidR="00F54213" w:rsidRPr="00370EF8" w:rsidRDefault="00F54213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083A8C1" w14:textId="77777777" w:rsidR="00F54213" w:rsidRPr="00370EF8" w:rsidRDefault="00F54213" w:rsidP="004D7EA3">
            <w:pPr>
              <w:tabs>
                <w:tab w:val="decimal" w:pos="971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0F1B28" w:rsidRPr="00370EF8" w14:paraId="1B7F82B0" w14:textId="77777777" w:rsidTr="00583C28">
        <w:trPr>
          <w:trHeight w:val="20"/>
        </w:trPr>
        <w:tc>
          <w:tcPr>
            <w:tcW w:w="3852" w:type="dxa"/>
          </w:tcPr>
          <w:p w14:paraId="4F87155D" w14:textId="77777777" w:rsidR="000F1B28" w:rsidRPr="00370EF8" w:rsidRDefault="000F1B28" w:rsidP="004D7E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6" w:type="dxa"/>
          </w:tcPr>
          <w:p w14:paraId="0C4B6C6D" w14:textId="43E2DA77" w:rsidR="000F1B28" w:rsidRPr="00370EF8" w:rsidRDefault="000F1B28" w:rsidP="004D7EA3">
            <w:pPr>
              <w:tabs>
                <w:tab w:val="decimal" w:pos="6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448B4AB1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BD51E0" w14:textId="76440312" w:rsidR="000F1B28" w:rsidRPr="00370EF8" w:rsidRDefault="000F1B28" w:rsidP="004D7EA3">
            <w:pPr>
              <w:tabs>
                <w:tab w:val="decimal" w:pos="652"/>
              </w:tabs>
              <w:spacing w:line="320" w:lineRule="exact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2FFAD598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4E0EC2E" w14:textId="7AB9F064" w:rsidR="000F1B28" w:rsidRPr="00370EF8" w:rsidRDefault="000F1B28" w:rsidP="004D7EA3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3D170E3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4E47595" w14:textId="2A36BCA1" w:rsidR="000F1B28" w:rsidRPr="00370EF8" w:rsidRDefault="000F1B28" w:rsidP="004D7EA3">
            <w:pPr>
              <w:tabs>
                <w:tab w:val="decimal" w:pos="607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F1B28" w:rsidRPr="00370EF8" w14:paraId="61FB39C8" w14:textId="77777777" w:rsidTr="00583C28">
        <w:trPr>
          <w:trHeight w:val="20"/>
        </w:trPr>
        <w:tc>
          <w:tcPr>
            <w:tcW w:w="3852" w:type="dxa"/>
          </w:tcPr>
          <w:p w14:paraId="05C55E33" w14:textId="77777777" w:rsidR="000F1B28" w:rsidRPr="00370EF8" w:rsidRDefault="000F1B28" w:rsidP="004D7E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เกินกำหนดชำระ</w:t>
            </w:r>
          </w:p>
        </w:tc>
        <w:tc>
          <w:tcPr>
            <w:tcW w:w="1156" w:type="dxa"/>
          </w:tcPr>
          <w:p w14:paraId="7FBB9035" w14:textId="77777777" w:rsidR="000F1B28" w:rsidRPr="00370EF8" w:rsidRDefault="000F1B28" w:rsidP="004D7EA3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9983E9C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0A6BC2A" w14:textId="77777777" w:rsidR="000F1B28" w:rsidRPr="00370EF8" w:rsidRDefault="000F1B28" w:rsidP="004D7EA3">
            <w:pPr>
              <w:tabs>
                <w:tab w:val="decimal" w:pos="652"/>
              </w:tabs>
              <w:spacing w:line="320" w:lineRule="exact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78D7AC3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AB6D12" w14:textId="77777777" w:rsidR="000F1B28" w:rsidRPr="00370EF8" w:rsidRDefault="000F1B28" w:rsidP="004D7EA3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0842A65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95B633F" w14:textId="77777777" w:rsidR="000F1B28" w:rsidRPr="00370EF8" w:rsidRDefault="000F1B28" w:rsidP="004D7EA3">
            <w:pPr>
              <w:tabs>
                <w:tab w:val="decimal" w:pos="607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0F1B28" w:rsidRPr="00370EF8" w14:paraId="50F6AC5A" w14:textId="77777777" w:rsidTr="007D3C1B">
        <w:trPr>
          <w:trHeight w:val="20"/>
        </w:trPr>
        <w:tc>
          <w:tcPr>
            <w:tcW w:w="3852" w:type="dxa"/>
          </w:tcPr>
          <w:p w14:paraId="7DE49BF2" w14:textId="3B69CC13" w:rsidR="000F1B28" w:rsidRPr="00370EF8" w:rsidRDefault="000F1B28" w:rsidP="004D7E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ไม่เกิน 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463FA181" w14:textId="70E3D72D" w:rsidR="000F1B28" w:rsidRPr="00370EF8" w:rsidRDefault="000F1B28" w:rsidP="004D7EA3">
            <w:pPr>
              <w:tabs>
                <w:tab w:val="decimal" w:pos="6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2239ED1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B90804E" w14:textId="10EF4655" w:rsidR="000F1B28" w:rsidRPr="00370EF8" w:rsidRDefault="000F1B28" w:rsidP="004D7EA3">
            <w:pPr>
              <w:tabs>
                <w:tab w:val="decimal" w:pos="652"/>
              </w:tabs>
              <w:spacing w:line="320" w:lineRule="exact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1971C01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D1A5350" w14:textId="4A482F4D" w:rsidR="000F1B28" w:rsidRPr="00370EF8" w:rsidRDefault="000F1B28" w:rsidP="004D7EA3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5FB1522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C667081" w14:textId="4669D630" w:rsidR="000F1B28" w:rsidRPr="00370EF8" w:rsidRDefault="000F1B28" w:rsidP="004D7EA3">
            <w:pPr>
              <w:tabs>
                <w:tab w:val="decimal" w:pos="607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F1B28" w:rsidRPr="00370EF8" w14:paraId="56A73317" w14:textId="77777777" w:rsidTr="00F13E18">
        <w:trPr>
          <w:trHeight w:val="20"/>
        </w:trPr>
        <w:tc>
          <w:tcPr>
            <w:tcW w:w="3852" w:type="dxa"/>
          </w:tcPr>
          <w:p w14:paraId="223EC7F9" w14:textId="762A1089" w:rsidR="000F1B28" w:rsidRPr="00370EF8" w:rsidRDefault="000F1B28" w:rsidP="004D7E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6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5D8A55AD" w14:textId="6FC2D248" w:rsidR="000F1B28" w:rsidRPr="00370EF8" w:rsidRDefault="000F1B28" w:rsidP="004D7EA3">
            <w:pPr>
              <w:tabs>
                <w:tab w:val="decimal" w:pos="649"/>
              </w:tabs>
              <w:spacing w:line="32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F05ACDC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7C533B0" w14:textId="654AC8D3" w:rsidR="000F1B28" w:rsidRPr="00370EF8" w:rsidRDefault="000F1B28" w:rsidP="004D7EA3">
            <w:pPr>
              <w:tabs>
                <w:tab w:val="decimal" w:pos="652"/>
              </w:tabs>
              <w:spacing w:line="320" w:lineRule="exact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235CB085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5ECA008" w14:textId="4E4B8A4B" w:rsidR="000F1B28" w:rsidRPr="00370EF8" w:rsidRDefault="000F1B28" w:rsidP="004D7EA3">
            <w:pPr>
              <w:tabs>
                <w:tab w:val="decimal" w:pos="661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1C411D8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ED7B7C" w14:textId="01073B3F" w:rsidR="000F1B28" w:rsidRPr="00370EF8" w:rsidRDefault="000F1B28" w:rsidP="004D7EA3">
            <w:pPr>
              <w:tabs>
                <w:tab w:val="decimal" w:pos="607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F1B28" w:rsidRPr="00370EF8" w14:paraId="0DF6ED4F" w14:textId="77777777" w:rsidTr="007D3C1B">
        <w:trPr>
          <w:trHeight w:val="20"/>
        </w:trPr>
        <w:tc>
          <w:tcPr>
            <w:tcW w:w="3852" w:type="dxa"/>
          </w:tcPr>
          <w:p w14:paraId="675FDA89" w14:textId="35187F04" w:rsidR="000F1B28" w:rsidRPr="00370EF8" w:rsidRDefault="000F1B28" w:rsidP="004D7E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6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="00576103" w:rsidRPr="00370EF8">
              <w:rPr>
                <w:rFonts w:asciiTheme="majorBidi" w:hAnsiTheme="majorBidi" w:cstheme="majorBidi"/>
                <w:snapToGrid w:val="0"/>
                <w:szCs w:val="28"/>
              </w:rPr>
              <w:t>12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</w:tcPr>
          <w:p w14:paraId="634FAA29" w14:textId="2009F497" w:rsidR="000F1B28" w:rsidRPr="00370EF8" w:rsidRDefault="000F1B28" w:rsidP="004D7EA3">
            <w:pPr>
              <w:tabs>
                <w:tab w:val="decimal" w:pos="649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023FD26C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781F72" w14:textId="0D788548" w:rsidR="000F1B28" w:rsidRPr="00370EF8" w:rsidRDefault="000F1B28" w:rsidP="004D7EA3">
            <w:pPr>
              <w:tabs>
                <w:tab w:val="decimal" w:pos="652"/>
              </w:tabs>
              <w:spacing w:line="320" w:lineRule="exact"/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4C5B4AAE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4CE620" w14:textId="4305399C" w:rsidR="000F1B28" w:rsidRPr="00370EF8" w:rsidRDefault="000F1B28" w:rsidP="004D7EA3">
            <w:pPr>
              <w:tabs>
                <w:tab w:val="decimal" w:pos="661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2254F90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C6A1D67" w14:textId="639DC0C5" w:rsidR="000F1B28" w:rsidRPr="00370EF8" w:rsidRDefault="000F1B28" w:rsidP="004D7EA3">
            <w:pPr>
              <w:tabs>
                <w:tab w:val="decimal" w:pos="607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F1B28" w:rsidRPr="00370EF8" w14:paraId="09C66666" w14:textId="77777777" w:rsidTr="004D2D47">
        <w:trPr>
          <w:trHeight w:val="20"/>
        </w:trPr>
        <w:tc>
          <w:tcPr>
            <w:tcW w:w="3852" w:type="dxa"/>
          </w:tcPr>
          <w:p w14:paraId="54FAB0F6" w14:textId="74FD41C7" w:rsidR="000F1B28" w:rsidRPr="00370EF8" w:rsidRDefault="000F1B28" w:rsidP="004D7E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="Angsana New" w:eastAsia="Arial Unicode MS" w:hAnsi="Angsana New" w:cs="Angsana New" w:hint="cs"/>
                <w:szCs w:val="28"/>
                <w:cs/>
              </w:rPr>
              <w:t xml:space="preserve">เกิน </w:t>
            </w:r>
            <w:r w:rsidR="00576103" w:rsidRPr="00370EF8">
              <w:rPr>
                <w:rFonts w:ascii="Angsana New" w:eastAsia="Arial Unicode MS" w:hAnsi="Angsana New" w:cs="Angsana New"/>
                <w:szCs w:val="28"/>
              </w:rPr>
              <w:t>12</w:t>
            </w:r>
            <w:r w:rsidRPr="00370EF8">
              <w:rPr>
                <w:rFonts w:ascii="Angsana New" w:eastAsia="Arial Unicode MS" w:hAnsi="Angsana New" w:cs="Angsana New"/>
                <w:szCs w:val="28"/>
              </w:rPr>
              <w:t xml:space="preserve"> </w:t>
            </w:r>
            <w:r w:rsidRPr="00370EF8">
              <w:rPr>
                <w:rFonts w:ascii="Angsana New" w:eastAsia="Arial Unicode MS" w:hAnsi="Angsana New" w:cs="Angsana New" w:hint="cs"/>
                <w:szCs w:val="28"/>
                <w:cs/>
              </w:rPr>
              <w:t>เดือน</w:t>
            </w:r>
            <w:r w:rsidRPr="00370EF8">
              <w:rPr>
                <w:rFonts w:ascii="Angsana New" w:eastAsia="Arial Unicode MS" w:hAnsi="Angsana New" w:cs="Angsana New"/>
                <w:szCs w:val="28"/>
              </w:rPr>
              <w:t xml:space="preserve"> </w:t>
            </w:r>
            <w:r w:rsidRPr="00370EF8">
              <w:rPr>
                <w:rFonts w:ascii="Angsana New" w:eastAsia="Arial Unicode MS" w:hAnsi="Angsana New" w:cs="Angsana New"/>
                <w:szCs w:val="28"/>
                <w:vertAlign w:val="superscript"/>
              </w:rPr>
              <w:t>(</w:t>
            </w:r>
            <w:r w:rsidR="00576103" w:rsidRPr="00370EF8">
              <w:rPr>
                <w:rFonts w:ascii="Angsana New" w:eastAsia="Arial Unicode MS" w:hAnsi="Angsana New" w:cs="Angsana New"/>
                <w:szCs w:val="28"/>
                <w:vertAlign w:val="superscript"/>
              </w:rPr>
              <w:t>1</w:t>
            </w:r>
            <w:r w:rsidRPr="00370EF8">
              <w:rPr>
                <w:rFonts w:ascii="Angsana New" w:eastAsia="Arial Unicode MS" w:hAnsi="Angsana New" w:cs="Angsana New"/>
                <w:szCs w:val="28"/>
                <w:vertAlign w:val="superscript"/>
              </w:rPr>
              <w:t>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3AF3A" w14:textId="3C7F5F1C" w:rsidR="000F1B28" w:rsidRPr="00370EF8" w:rsidRDefault="00576103" w:rsidP="004D7EA3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F1B2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0F1B2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7B460016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77E38CA" w14:textId="7A2AFB3A" w:rsidR="000F1B28" w:rsidRPr="00370EF8" w:rsidRDefault="00576103" w:rsidP="004D7EA3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F1B2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0F1B2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50556D55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8502872" w14:textId="3A7FF1C2" w:rsidR="000F1B28" w:rsidRPr="00370EF8" w:rsidRDefault="000F1B28" w:rsidP="004D7EA3">
            <w:pPr>
              <w:tabs>
                <w:tab w:val="decimal" w:pos="661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362CA410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99EBD05" w14:textId="33FE1A7C" w:rsidR="000F1B28" w:rsidRPr="00370EF8" w:rsidRDefault="000F1B28" w:rsidP="004D7EA3">
            <w:pPr>
              <w:tabs>
                <w:tab w:val="decimal" w:pos="607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F1B28" w:rsidRPr="00370EF8" w14:paraId="3F449F7A" w14:textId="77777777" w:rsidTr="00583C28">
        <w:trPr>
          <w:trHeight w:val="20"/>
        </w:trPr>
        <w:tc>
          <w:tcPr>
            <w:tcW w:w="3852" w:type="dxa"/>
          </w:tcPr>
          <w:p w14:paraId="1B531B04" w14:textId="77777777" w:rsidR="000F1B28" w:rsidRPr="00370EF8" w:rsidRDefault="000F1B28" w:rsidP="004D7E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 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038A0" w14:textId="64FC9CE7" w:rsidR="000F1B28" w:rsidRPr="00370EF8" w:rsidRDefault="00576103" w:rsidP="004D7EA3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F1B2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0F1B2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  <w:vAlign w:val="center"/>
          </w:tcPr>
          <w:p w14:paraId="60C93999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2B39CDE" w14:textId="6FC6C758" w:rsidR="000F1B28" w:rsidRPr="00370EF8" w:rsidRDefault="00576103" w:rsidP="004D7EA3">
            <w:pPr>
              <w:tabs>
                <w:tab w:val="decimal" w:pos="1045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F1B2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0F1B28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5F95B4E8" w14:textId="77777777" w:rsidR="000F1B28" w:rsidRPr="00370EF8" w:rsidRDefault="000F1B28" w:rsidP="004D7EA3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0D4A1455" w14:textId="596A8261" w:rsidR="000F1B28" w:rsidRPr="00370EF8" w:rsidRDefault="000F1B28" w:rsidP="004D7EA3">
            <w:pPr>
              <w:tabs>
                <w:tab w:val="decimal" w:pos="661"/>
              </w:tabs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FAB181" w14:textId="77777777" w:rsidR="000F1B28" w:rsidRPr="00370EF8" w:rsidRDefault="000F1B28" w:rsidP="004D7EA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5789DA5" w14:textId="6EB6D7C2" w:rsidR="000F1B28" w:rsidRPr="00370EF8" w:rsidRDefault="000F1B28" w:rsidP="004D7EA3">
            <w:pPr>
              <w:tabs>
                <w:tab w:val="decimal" w:pos="607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1DB24981" w14:textId="05D7AA77" w:rsidR="007C53B0" w:rsidRPr="00370EF8" w:rsidRDefault="000B2CE1" w:rsidP="008F3781">
      <w:pPr>
        <w:tabs>
          <w:tab w:val="left" w:pos="9090"/>
        </w:tabs>
        <w:spacing w:before="120"/>
        <w:ind w:left="821" w:hanging="187"/>
        <w:jc w:val="thaiDistribute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="Angsana New" w:hAnsi="Angsana New" w:cs="Angsana New"/>
          <w:snapToGrid w:val="0"/>
          <w:spacing w:val="-10"/>
          <w:vertAlign w:val="superscript"/>
          <w:lang w:val="en-US"/>
        </w:rPr>
        <w:t>(</w:t>
      </w:r>
      <w:r w:rsidR="00576103" w:rsidRPr="00370EF8">
        <w:rPr>
          <w:rFonts w:ascii="Angsana New" w:hAnsi="Angsana New" w:cs="Angsana New"/>
          <w:snapToGrid w:val="0"/>
          <w:spacing w:val="-10"/>
          <w:vertAlign w:val="superscript"/>
          <w:lang w:val="en-US"/>
        </w:rPr>
        <w:t>1</w:t>
      </w:r>
      <w:r w:rsidRPr="00370EF8">
        <w:rPr>
          <w:rFonts w:ascii="Angsana New" w:hAnsi="Angsana New" w:cs="Angsana New"/>
          <w:snapToGrid w:val="0"/>
          <w:spacing w:val="-10"/>
          <w:vertAlign w:val="superscript"/>
          <w:lang w:val="en-US"/>
        </w:rPr>
        <w:t>)</w:t>
      </w:r>
      <w:r w:rsidRPr="00370EF8">
        <w:rPr>
          <w:rFonts w:asciiTheme="majorBidi" w:eastAsia="SimSun" w:hAnsiTheme="majorBidi" w:cstheme="majorBidi"/>
          <w:sz w:val="24"/>
          <w:szCs w:val="24"/>
          <w:lang w:val="en-US"/>
        </w:rPr>
        <w:t xml:space="preserve"> </w:t>
      </w:r>
      <w:r w:rsidRPr="00370EF8">
        <w:rPr>
          <w:rFonts w:asciiTheme="majorBidi" w:eastAsia="SimSun" w:hAnsiTheme="majorBidi" w:cstheme="majorBidi"/>
          <w:spacing w:val="-6"/>
          <w:sz w:val="24"/>
          <w:szCs w:val="24"/>
          <w:lang w:val="en-US"/>
        </w:rPr>
        <w:t xml:space="preserve"> </w:t>
      </w:r>
      <w:r w:rsidRPr="00370EF8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ลูกหนี้การค้าที่เกินกำหนดชำระเป็นลูกหนี้ของบริษัทย่อยจากการขายส่งวัสดุ อุปกรณ์และเครื่องตกแต่งที่ใช้ในงานก่อสร้างให้กับผู้รับเหมาโครงการของบริษัทย่อยอีกแห่งหนึ่ง ฝ่ายบริหารของกลุ่</w:t>
      </w:r>
      <w:r w:rsidRPr="00370EF8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ม</w:t>
      </w:r>
      <w:r w:rsidRPr="00370EF8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บริษัทพิจารณาไม่ตั้งผลขาดทุนด้านเครดิตที่คาดว่าจะเกิดขึ้นเนื่องจากคาดว่าจะได้</w:t>
      </w:r>
      <w:r w:rsidR="00FE6384" w:rsidRPr="00370EF8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รับ</w:t>
      </w:r>
      <w:r w:rsidRPr="00370EF8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ชำระยอดลูกหนี้ดังกล่าวทั้งจำนวน</w:t>
      </w:r>
      <w:r w:rsidR="007C53B0" w:rsidRPr="00370EF8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46A6F1AC" w14:textId="543852C8" w:rsidR="00E23770" w:rsidRPr="00370EF8" w:rsidRDefault="00576103" w:rsidP="008F3781">
      <w:pPr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7</w:t>
      </w:r>
      <w:r w:rsidR="00E23770" w:rsidRPr="00370EF8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370EF8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9909C3" w:rsidRPr="00370EF8">
        <w:rPr>
          <w:rFonts w:asciiTheme="majorBidi" w:hAnsiTheme="majorBidi" w:cstheme="majorBidi"/>
          <w:b/>
          <w:bCs/>
          <w:cs/>
        </w:rPr>
        <w:t>ต้นทุนของ</w:t>
      </w:r>
      <w:r w:rsidR="00E23770" w:rsidRPr="00370EF8">
        <w:rPr>
          <w:rFonts w:asciiTheme="majorBidi" w:hAnsiTheme="majorBidi" w:cstheme="majorBidi"/>
          <w:b/>
          <w:bCs/>
          <w:cs/>
        </w:rPr>
        <w:t>สัญญา</w:t>
      </w:r>
    </w:p>
    <w:p w14:paraId="0D9231F9" w14:textId="77777777" w:rsidR="00E23770" w:rsidRPr="00370EF8" w:rsidRDefault="009909C3" w:rsidP="008F3781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t>ต้นทุนของ</w:t>
      </w:r>
      <w:r w:rsidR="00E23770" w:rsidRPr="00370EF8">
        <w:rPr>
          <w:rFonts w:asciiTheme="majorBidi" w:hAnsiTheme="majorBidi" w:cstheme="majorBidi"/>
          <w:snapToGrid w:val="0"/>
          <w:cs/>
          <w:lang w:val="en-US"/>
        </w:rPr>
        <w:t>สัญญา ประกอบด้วย</w:t>
      </w:r>
    </w:p>
    <w:p w14:paraId="3C93D2CE" w14:textId="77777777" w:rsidR="00E23770" w:rsidRPr="00370EF8" w:rsidRDefault="00E23770" w:rsidP="008F3781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522938" w:rsidRPr="00370EF8" w14:paraId="3BBBDD56" w14:textId="77777777" w:rsidTr="002B2C91">
        <w:trPr>
          <w:cantSplit/>
          <w:trHeight w:val="144"/>
        </w:trPr>
        <w:tc>
          <w:tcPr>
            <w:tcW w:w="6012" w:type="dxa"/>
          </w:tcPr>
          <w:p w14:paraId="0E0B0F44" w14:textId="77777777" w:rsidR="00E23770" w:rsidRPr="00370EF8" w:rsidRDefault="00E23770" w:rsidP="008F378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8" w:type="dxa"/>
            <w:gridSpan w:val="3"/>
          </w:tcPr>
          <w:p w14:paraId="595562CB" w14:textId="77777777" w:rsidR="00E23770" w:rsidRPr="00370EF8" w:rsidRDefault="00E23770" w:rsidP="008F378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2938" w:rsidRPr="00370EF8" w14:paraId="347443AE" w14:textId="77777777" w:rsidTr="002B2C91">
        <w:trPr>
          <w:cantSplit/>
          <w:trHeight w:val="144"/>
        </w:trPr>
        <w:tc>
          <w:tcPr>
            <w:tcW w:w="6012" w:type="dxa"/>
          </w:tcPr>
          <w:p w14:paraId="3127130C" w14:textId="77777777" w:rsidR="00E23770" w:rsidRPr="00370EF8" w:rsidRDefault="00E23770" w:rsidP="008F378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9" w:type="dxa"/>
          </w:tcPr>
          <w:p w14:paraId="43126EED" w14:textId="726984CC" w:rsidR="00E23770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0" w:type="dxa"/>
          </w:tcPr>
          <w:p w14:paraId="35366373" w14:textId="77777777" w:rsidR="00E23770" w:rsidRPr="00370EF8" w:rsidRDefault="00E23770" w:rsidP="008F3781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0291F518" w14:textId="740C4ABD" w:rsidR="00E23770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</w:tr>
      <w:tr w:rsidR="00136C66" w:rsidRPr="00370EF8" w14:paraId="77C38B50" w14:textId="77777777" w:rsidTr="00FC2EDD">
        <w:trPr>
          <w:cantSplit/>
          <w:trHeight w:val="144"/>
        </w:trPr>
        <w:tc>
          <w:tcPr>
            <w:tcW w:w="6012" w:type="dxa"/>
          </w:tcPr>
          <w:p w14:paraId="6B553943" w14:textId="2270F17D" w:rsidR="00136C66" w:rsidRPr="00370EF8" w:rsidRDefault="00136C66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ยอดคงเหลือต้นงวด</w:t>
            </w:r>
            <w:r w:rsidRPr="00370EF8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1</w:t>
            </w:r>
            <w:r w:rsidRPr="00370EF8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 xml:space="preserve">มกราคม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A205" w14:textId="017F812E" w:rsidR="00136C66" w:rsidRPr="00370EF8" w:rsidRDefault="00576103" w:rsidP="008F3781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0F1B28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262</w:t>
            </w:r>
            <w:r w:rsidR="000F1B28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</w:p>
        </w:tc>
        <w:tc>
          <w:tcPr>
            <w:tcW w:w="150" w:type="dxa"/>
          </w:tcPr>
          <w:p w14:paraId="118E7C33" w14:textId="77777777" w:rsidR="00136C66" w:rsidRPr="00370EF8" w:rsidRDefault="00136C66" w:rsidP="008F3781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223F76F6" w14:textId="6A298C71" w:rsidR="00136C66" w:rsidRPr="00370EF8" w:rsidRDefault="00576103" w:rsidP="008F3781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136C66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315</w:t>
            </w:r>
            <w:r w:rsidR="00136C66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258</w:t>
            </w:r>
          </w:p>
        </w:tc>
      </w:tr>
      <w:tr w:rsidR="00136C66" w:rsidRPr="00370EF8" w14:paraId="6FE423D3" w14:textId="77777777" w:rsidTr="00FC2EDD">
        <w:trPr>
          <w:cantSplit/>
          <w:trHeight w:val="144"/>
        </w:trPr>
        <w:tc>
          <w:tcPr>
            <w:tcW w:w="6012" w:type="dxa"/>
          </w:tcPr>
          <w:p w14:paraId="23C47500" w14:textId="77777777" w:rsidR="00136C66" w:rsidRPr="00370EF8" w:rsidRDefault="00136C66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3B12" w14:textId="5F4A96C1" w:rsidR="00136C66" w:rsidRPr="00370EF8" w:rsidRDefault="00576103" w:rsidP="008F3781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0F1B28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  <w:r w:rsidR="000F1B28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</w:tcPr>
          <w:p w14:paraId="3CEBF29D" w14:textId="77777777" w:rsidR="00136C66" w:rsidRPr="00370EF8" w:rsidRDefault="00136C66" w:rsidP="008F3781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42C7390B" w14:textId="53BFE9CD" w:rsidR="00136C66" w:rsidRPr="00370EF8" w:rsidRDefault="00576103" w:rsidP="008F3781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136C66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  <w:r w:rsidR="00136C66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754</w:t>
            </w:r>
          </w:p>
        </w:tc>
      </w:tr>
      <w:tr w:rsidR="00136C66" w:rsidRPr="00370EF8" w14:paraId="1A86C362" w14:textId="77777777" w:rsidTr="00FC2EDD">
        <w:trPr>
          <w:cantSplit/>
          <w:trHeight w:val="144"/>
        </w:trPr>
        <w:tc>
          <w:tcPr>
            <w:tcW w:w="6012" w:type="dxa"/>
          </w:tcPr>
          <w:p w14:paraId="1E3F44C6" w14:textId="77777777" w:rsidR="00136C66" w:rsidRPr="00370EF8" w:rsidRDefault="00136C66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ลดลงระหว่างงวด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21CA" w14:textId="278C8C55" w:rsidR="00136C66" w:rsidRPr="00370EF8" w:rsidRDefault="000F1B28" w:rsidP="008F3781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592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6A3359F" w14:textId="77777777" w:rsidR="00136C66" w:rsidRPr="00370EF8" w:rsidRDefault="00136C66" w:rsidP="008F3781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E4CFCAF" w14:textId="7F072CB8" w:rsidR="00136C66" w:rsidRPr="00370EF8" w:rsidRDefault="00136C66" w:rsidP="008F3781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494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702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136C66" w:rsidRPr="00370EF8" w14:paraId="5379AC99" w14:textId="77777777" w:rsidTr="00F34422">
        <w:trPr>
          <w:cantSplit/>
          <w:trHeight w:val="144"/>
        </w:trPr>
        <w:tc>
          <w:tcPr>
            <w:tcW w:w="6012" w:type="dxa"/>
          </w:tcPr>
          <w:p w14:paraId="3F02392E" w14:textId="482E90F1" w:rsidR="00136C66" w:rsidRPr="00370EF8" w:rsidRDefault="00136C66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ยอดคงเหลือ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>ปลายงวด</w:t>
            </w:r>
            <w:r w:rsidRPr="00370EF8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30</w:t>
            </w:r>
            <w:r w:rsidRPr="00370EF8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zCs w:val="28"/>
                <w:cs/>
              </w:rPr>
              <w:t>มิถุนายน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647D" w14:textId="389C71A0" w:rsidR="00136C66" w:rsidRPr="00370EF8" w:rsidRDefault="00576103" w:rsidP="008F3781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0F1B28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0F1B28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50" w:type="dxa"/>
          </w:tcPr>
          <w:p w14:paraId="0113F3E5" w14:textId="77777777" w:rsidR="00136C66" w:rsidRPr="00370EF8" w:rsidRDefault="00136C66" w:rsidP="008F3781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03B8E" w14:textId="2E34F8C7" w:rsidR="00136C66" w:rsidRPr="00370EF8" w:rsidRDefault="00576103" w:rsidP="008F3781">
            <w:pPr>
              <w:tabs>
                <w:tab w:val="decimal" w:pos="1126"/>
              </w:tabs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136C66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008</w:t>
            </w:r>
            <w:r w:rsidR="00136C66"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310</w:t>
            </w:r>
          </w:p>
        </w:tc>
      </w:tr>
    </w:tbl>
    <w:p w14:paraId="7DDF5241" w14:textId="353732A9" w:rsidR="00E23770" w:rsidRPr="00370EF8" w:rsidRDefault="00576103" w:rsidP="008F3781">
      <w:pPr>
        <w:spacing w:before="360"/>
        <w:ind w:left="547" w:hanging="547"/>
        <w:rPr>
          <w:rFonts w:asciiTheme="majorBidi" w:hAnsiTheme="majorBidi" w:cstheme="majorBidi"/>
          <w:spacing w:val="-8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t>8</w:t>
      </w:r>
      <w:r w:rsidR="00E23770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.</w:t>
      </w:r>
      <w:r w:rsidR="007C53B0" w:rsidRPr="00370EF8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66256E" w:rsidRPr="00370EF8">
        <w:rPr>
          <w:rFonts w:asciiTheme="majorBidi" w:hAnsiTheme="majorBidi" w:cs="Angsana New"/>
          <w:b/>
          <w:bCs/>
          <w:snapToGrid w:val="0"/>
          <w:cs/>
          <w:lang w:val="en-US"/>
        </w:rPr>
        <w:t>ต้นทุนการพัฒนาอสังหาริมทรัพย์</w:t>
      </w:r>
    </w:p>
    <w:p w14:paraId="7B637E4C" w14:textId="0036BD5B" w:rsidR="00E23770" w:rsidRPr="00370EF8" w:rsidRDefault="0066256E" w:rsidP="008F3781">
      <w:pPr>
        <w:tabs>
          <w:tab w:val="left" w:pos="1170"/>
        </w:tabs>
        <w:ind w:left="547" w:right="-86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="Angsana New"/>
          <w:snapToGrid w:val="0"/>
          <w:cs/>
          <w:lang w:val="en-US"/>
        </w:rPr>
        <w:t xml:space="preserve">ต้นทุนการพัฒนาอสังหาริมทรัพย์ </w:t>
      </w:r>
      <w:r w:rsidR="00E23770" w:rsidRPr="00370EF8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32F11F06" w14:textId="77777777" w:rsidR="00E23770" w:rsidRPr="00370EF8" w:rsidRDefault="00E23770" w:rsidP="008F3781">
      <w:pPr>
        <w:ind w:left="547" w:right="-43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522938" w:rsidRPr="00370EF8" w14:paraId="29CF9F69" w14:textId="77777777" w:rsidTr="00D769B5">
        <w:trPr>
          <w:trHeight w:val="144"/>
        </w:trPr>
        <w:tc>
          <w:tcPr>
            <w:tcW w:w="3477" w:type="dxa"/>
          </w:tcPr>
          <w:p w14:paraId="673FF4EE" w14:textId="77777777" w:rsidR="00CD076C" w:rsidRPr="00370EF8" w:rsidRDefault="00CD076C" w:rsidP="008F378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BA440CE" w14:textId="77777777" w:rsidR="00CD076C" w:rsidRPr="00370EF8" w:rsidRDefault="00CD076C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756D95C" w14:textId="77777777" w:rsidR="00CD076C" w:rsidRPr="00370EF8" w:rsidRDefault="00CD076C" w:rsidP="008F378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29DD4C94" w14:textId="77777777" w:rsidR="00CD076C" w:rsidRPr="00370EF8" w:rsidRDefault="00CD076C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370EF8" w14:paraId="317A83BA" w14:textId="77777777" w:rsidTr="00CD076C">
        <w:trPr>
          <w:trHeight w:val="144"/>
        </w:trPr>
        <w:tc>
          <w:tcPr>
            <w:tcW w:w="3477" w:type="dxa"/>
          </w:tcPr>
          <w:p w14:paraId="3ADE3C1D" w14:textId="77777777" w:rsidR="00CD076C" w:rsidRPr="00370EF8" w:rsidRDefault="00CD076C" w:rsidP="008F378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AB4F801" w14:textId="77777777" w:rsidR="00CD076C" w:rsidRPr="00370EF8" w:rsidRDefault="00CD076C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0B9B258B" w14:textId="77777777" w:rsidR="00CD076C" w:rsidRPr="00370EF8" w:rsidRDefault="00CD076C" w:rsidP="008F378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9FBFD9E" w14:textId="77777777" w:rsidR="00CD076C" w:rsidRPr="00370EF8" w:rsidRDefault="00CD076C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333D721D" w14:textId="77777777" w:rsidR="00CD076C" w:rsidRPr="00370EF8" w:rsidRDefault="00CD076C" w:rsidP="008F378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74F8299" w14:textId="77777777" w:rsidR="00CD076C" w:rsidRPr="00370EF8" w:rsidRDefault="00CD076C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20520D0A" w14:textId="77777777" w:rsidR="00CD076C" w:rsidRPr="00370EF8" w:rsidRDefault="00CD076C" w:rsidP="008F378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6CAE9DD" w14:textId="77777777" w:rsidR="00CD076C" w:rsidRPr="00370EF8" w:rsidRDefault="00CD076C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36C66" w:rsidRPr="00370EF8" w14:paraId="60984823" w14:textId="77777777" w:rsidTr="00CD076C">
        <w:trPr>
          <w:trHeight w:val="144"/>
        </w:trPr>
        <w:tc>
          <w:tcPr>
            <w:tcW w:w="3477" w:type="dxa"/>
          </w:tcPr>
          <w:p w14:paraId="441C3223" w14:textId="77777777" w:rsidR="00136C66" w:rsidRPr="00370EF8" w:rsidRDefault="00136C66" w:rsidP="008F378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BC5211" w14:textId="67DE5093" w:rsidR="00136C66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36C66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36C66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3BA5187D" w14:textId="77777777" w:rsidR="00136C66" w:rsidRPr="00370EF8" w:rsidRDefault="00136C66" w:rsidP="008F378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7A943BC" w14:textId="04543739" w:rsidR="00136C66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36C66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36C66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3985259" w14:textId="77777777" w:rsidR="00136C66" w:rsidRPr="00370EF8" w:rsidRDefault="00136C66" w:rsidP="008F378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9BEC02" w14:textId="350CEDFF" w:rsidR="00136C66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36C66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36C66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" w:type="dxa"/>
          </w:tcPr>
          <w:p w14:paraId="09B9F41A" w14:textId="77777777" w:rsidR="00136C66" w:rsidRPr="00370EF8" w:rsidRDefault="00136C66" w:rsidP="008F378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DD64816" w14:textId="15702767" w:rsidR="00136C66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36C66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36C66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00C18" w:rsidRPr="00370EF8" w14:paraId="4659198C" w14:textId="77777777" w:rsidTr="00CD076C">
        <w:trPr>
          <w:trHeight w:val="144"/>
        </w:trPr>
        <w:tc>
          <w:tcPr>
            <w:tcW w:w="3477" w:type="dxa"/>
          </w:tcPr>
          <w:p w14:paraId="4D143FE1" w14:textId="77777777" w:rsidR="00300C18" w:rsidRPr="00370EF8" w:rsidRDefault="00300C18" w:rsidP="008F378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CE37A6D" w14:textId="58C487A9" w:rsidR="00300C18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5DDC5959" w14:textId="77777777" w:rsidR="00300C18" w:rsidRPr="00370EF8" w:rsidRDefault="00300C18" w:rsidP="008F378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95C9C8C" w14:textId="77361DBC" w:rsidR="00300C18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20EE924F" w14:textId="77777777" w:rsidR="00300C18" w:rsidRPr="00370EF8" w:rsidRDefault="00300C18" w:rsidP="008F378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B6FA64E" w14:textId="2A21935A" w:rsidR="00300C18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054BF4BA" w14:textId="77777777" w:rsidR="00300C18" w:rsidRPr="00370EF8" w:rsidRDefault="00300C18" w:rsidP="008F378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DF836BF" w14:textId="457A218F" w:rsidR="00300C18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6256E" w:rsidRPr="00370EF8" w14:paraId="1A04DEBD" w14:textId="77777777" w:rsidTr="001E2943">
        <w:trPr>
          <w:trHeight w:val="144"/>
        </w:trPr>
        <w:tc>
          <w:tcPr>
            <w:tcW w:w="3477" w:type="dxa"/>
          </w:tcPr>
          <w:p w14:paraId="6335F9BB" w14:textId="77777777" w:rsidR="0066256E" w:rsidRPr="00370EF8" w:rsidRDefault="0066256E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6E06" w14:textId="3EA3683D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31BB606" w14:textId="77777777" w:rsidR="0066256E" w:rsidRPr="00370EF8" w:rsidRDefault="0066256E" w:rsidP="008F378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2922AF7D" w14:textId="2DE897FB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32B327CD" w14:textId="77777777" w:rsidR="0066256E" w:rsidRPr="00370EF8" w:rsidRDefault="0066256E" w:rsidP="008F378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B1B3" w14:textId="0F5E124E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B4FEBC8" w14:textId="77777777" w:rsidR="0066256E" w:rsidRPr="00370EF8" w:rsidRDefault="0066256E" w:rsidP="008F378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41523A2" w14:textId="6764FD11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553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771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</w:p>
        </w:tc>
      </w:tr>
      <w:tr w:rsidR="0066256E" w:rsidRPr="00370EF8" w14:paraId="5FA29288" w14:textId="77777777" w:rsidTr="0012358B">
        <w:trPr>
          <w:trHeight w:val="144"/>
        </w:trPr>
        <w:tc>
          <w:tcPr>
            <w:tcW w:w="3477" w:type="dxa"/>
          </w:tcPr>
          <w:p w14:paraId="47E1A6D1" w14:textId="0E042488" w:rsidR="0066256E" w:rsidRPr="00370EF8" w:rsidRDefault="0066256E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ค่าก่อสร้างและอื่น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vAlign w:val="bottom"/>
          </w:tcPr>
          <w:p w14:paraId="36C97592" w14:textId="789067D8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291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720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094</w:t>
            </w:r>
          </w:p>
        </w:tc>
        <w:tc>
          <w:tcPr>
            <w:tcW w:w="144" w:type="dxa"/>
          </w:tcPr>
          <w:p w14:paraId="69B02D1D" w14:textId="77777777" w:rsidR="0066256E" w:rsidRPr="00370EF8" w:rsidRDefault="0066256E" w:rsidP="008F378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6BFB1E4" w14:textId="54358656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401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344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44" w:type="dxa"/>
          </w:tcPr>
          <w:p w14:paraId="23183113" w14:textId="77777777" w:rsidR="0066256E" w:rsidRPr="00370EF8" w:rsidRDefault="0066256E" w:rsidP="008F378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vAlign w:val="bottom"/>
          </w:tcPr>
          <w:p w14:paraId="721F770C" w14:textId="64F54D90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185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558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795</w:t>
            </w:r>
          </w:p>
        </w:tc>
        <w:tc>
          <w:tcPr>
            <w:tcW w:w="144" w:type="dxa"/>
          </w:tcPr>
          <w:p w14:paraId="3C26FCB3" w14:textId="77777777" w:rsidR="0066256E" w:rsidRPr="00370EF8" w:rsidRDefault="0066256E" w:rsidP="008F378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923E3" w14:textId="65386AE1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185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462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494</w:t>
            </w:r>
          </w:p>
        </w:tc>
      </w:tr>
      <w:tr w:rsidR="0066256E" w:rsidRPr="00370EF8" w14:paraId="4C46F851" w14:textId="77777777" w:rsidTr="0012358B">
        <w:trPr>
          <w:trHeight w:val="144"/>
        </w:trPr>
        <w:tc>
          <w:tcPr>
            <w:tcW w:w="3477" w:type="dxa"/>
          </w:tcPr>
          <w:p w14:paraId="7ADC47CA" w14:textId="77777777" w:rsidR="0066256E" w:rsidRPr="00370EF8" w:rsidRDefault="0066256E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ต้นทุนการกู้ยืม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B0F29" w14:textId="7CE937E7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196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370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890</w:t>
            </w:r>
          </w:p>
        </w:tc>
        <w:tc>
          <w:tcPr>
            <w:tcW w:w="144" w:type="dxa"/>
          </w:tcPr>
          <w:p w14:paraId="76417E9E" w14:textId="77777777" w:rsidR="0066256E" w:rsidRPr="00370EF8" w:rsidRDefault="0066256E" w:rsidP="008F378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9A374CD" w14:textId="33930139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100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846</w:t>
            </w:r>
          </w:p>
        </w:tc>
        <w:tc>
          <w:tcPr>
            <w:tcW w:w="144" w:type="dxa"/>
          </w:tcPr>
          <w:p w14:paraId="1EC4AAA0" w14:textId="77777777" w:rsidR="0066256E" w:rsidRPr="00370EF8" w:rsidRDefault="0066256E" w:rsidP="008F378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280E8" w14:textId="6CD47F0E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653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661</w:t>
            </w:r>
          </w:p>
        </w:tc>
        <w:tc>
          <w:tcPr>
            <w:tcW w:w="144" w:type="dxa"/>
          </w:tcPr>
          <w:p w14:paraId="1BA83ABF" w14:textId="77777777" w:rsidR="0066256E" w:rsidRPr="00370EF8" w:rsidRDefault="0066256E" w:rsidP="008F3781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FE26B9C" w14:textId="60B78E42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12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443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408</w:t>
            </w:r>
          </w:p>
        </w:tc>
      </w:tr>
      <w:tr w:rsidR="0066256E" w:rsidRPr="00370EF8" w14:paraId="2B73E7F0" w14:textId="77777777" w:rsidTr="0012358B">
        <w:trPr>
          <w:trHeight w:val="144"/>
        </w:trPr>
        <w:tc>
          <w:tcPr>
            <w:tcW w:w="3477" w:type="dxa"/>
          </w:tcPr>
          <w:p w14:paraId="3FBD3B53" w14:textId="3660A4A4" w:rsidR="0066256E" w:rsidRPr="00370EF8" w:rsidRDefault="0066256E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    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  <w:r w:rsidRPr="00370EF8">
              <w:rPr>
                <w:rFonts w:asciiTheme="majorBidi" w:hAnsiTheme="majorBidi" w:cs="Angsana New"/>
                <w:snapToGrid w:val="0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99C01C" w14:textId="3B4B69C0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041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862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4" w:type="dxa"/>
          </w:tcPr>
          <w:p w14:paraId="7A6BCDA8" w14:textId="77777777" w:rsidR="0066256E" w:rsidRPr="00370EF8" w:rsidRDefault="0066256E" w:rsidP="008F378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4BD9DEB" w14:textId="36E1BA30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171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216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780</w:t>
            </w:r>
          </w:p>
        </w:tc>
        <w:tc>
          <w:tcPr>
            <w:tcW w:w="144" w:type="dxa"/>
          </w:tcPr>
          <w:p w14:paraId="49600BD3" w14:textId="77777777" w:rsidR="0066256E" w:rsidRPr="00370EF8" w:rsidRDefault="0066256E" w:rsidP="008F3781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B27420" w14:textId="059F2F1C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755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983</w:t>
            </w:r>
            <w:r w:rsidR="00B7214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697</w:t>
            </w:r>
          </w:p>
        </w:tc>
        <w:tc>
          <w:tcPr>
            <w:tcW w:w="144" w:type="dxa"/>
          </w:tcPr>
          <w:p w14:paraId="4D1D9444" w14:textId="77777777" w:rsidR="0066256E" w:rsidRPr="00370EF8" w:rsidRDefault="0066256E" w:rsidP="008F378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02CDC7BA" w14:textId="1214BF47" w:rsidR="0066256E" w:rsidRPr="00370EF8" w:rsidRDefault="00576103" w:rsidP="008F3781">
            <w:pPr>
              <w:tabs>
                <w:tab w:val="decimal" w:pos="1119"/>
              </w:tabs>
              <w:spacing w:line="34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751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677</w:t>
            </w:r>
            <w:r w:rsidR="0066256E"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</w:tr>
    </w:tbl>
    <w:p w14:paraId="1895B2F7" w14:textId="77777777" w:rsidR="00E23770" w:rsidRPr="00370EF8" w:rsidRDefault="00E23770" w:rsidP="008F3781">
      <w:pPr>
        <w:spacing w:before="120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522938" w:rsidRPr="00370EF8" w14:paraId="646491D4" w14:textId="77777777" w:rsidTr="00D769B5">
        <w:trPr>
          <w:trHeight w:val="144"/>
        </w:trPr>
        <w:tc>
          <w:tcPr>
            <w:tcW w:w="3477" w:type="dxa"/>
          </w:tcPr>
          <w:p w14:paraId="41FF70DE" w14:textId="77777777" w:rsidR="00000A98" w:rsidRPr="00370EF8" w:rsidRDefault="00000A98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F99C4E5" w14:textId="77777777" w:rsidR="00000A98" w:rsidRPr="00370EF8" w:rsidRDefault="00000A98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92373A3" w14:textId="77777777" w:rsidR="00000A98" w:rsidRPr="00370EF8" w:rsidRDefault="00000A98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0180429" w14:textId="77777777" w:rsidR="00000A98" w:rsidRPr="00370EF8" w:rsidRDefault="00000A98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370EF8" w14:paraId="5BFD3134" w14:textId="77777777" w:rsidTr="00D769B5">
        <w:trPr>
          <w:trHeight w:val="144"/>
        </w:trPr>
        <w:tc>
          <w:tcPr>
            <w:tcW w:w="3477" w:type="dxa"/>
          </w:tcPr>
          <w:p w14:paraId="013B5274" w14:textId="77777777" w:rsidR="00000A98" w:rsidRPr="00370EF8" w:rsidRDefault="00000A98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5BD6D6D9" w14:textId="520D445A" w:rsidR="00000A98" w:rsidRPr="00370EF8" w:rsidRDefault="00000A98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576103"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="00305D25"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300C18" w:rsidRPr="00370EF8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</w:t>
            </w:r>
            <w:r w:rsidR="000B2476" w:rsidRPr="00370EF8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ิถุนายน</w:t>
            </w:r>
          </w:p>
        </w:tc>
      </w:tr>
      <w:tr w:rsidR="0086375C" w:rsidRPr="00370EF8" w14:paraId="4F69D43D" w14:textId="77777777" w:rsidTr="00D769B5">
        <w:trPr>
          <w:trHeight w:val="144"/>
        </w:trPr>
        <w:tc>
          <w:tcPr>
            <w:tcW w:w="3477" w:type="dxa"/>
          </w:tcPr>
          <w:p w14:paraId="1B556C30" w14:textId="77777777" w:rsidR="0086375C" w:rsidRPr="00370EF8" w:rsidRDefault="0086375C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7242E2D" w14:textId="74C49527" w:rsidR="0086375C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020C4BCB" w14:textId="77777777" w:rsidR="0086375C" w:rsidRPr="00370EF8" w:rsidRDefault="0086375C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CC45D40" w14:textId="03AF1F06" w:rsidR="0086375C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43A2411" w14:textId="77777777" w:rsidR="0086375C" w:rsidRPr="00370EF8" w:rsidRDefault="0086375C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86530D" w14:textId="369A37A3" w:rsidR="0086375C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4D2D0060" w14:textId="77777777" w:rsidR="0086375C" w:rsidRPr="00370EF8" w:rsidRDefault="0086375C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27436DE" w14:textId="41D03A7B" w:rsidR="0086375C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6256E" w:rsidRPr="00370EF8" w14:paraId="6FF4C86A" w14:textId="77777777" w:rsidTr="00000A98">
        <w:trPr>
          <w:trHeight w:val="144"/>
        </w:trPr>
        <w:tc>
          <w:tcPr>
            <w:tcW w:w="3477" w:type="dxa"/>
          </w:tcPr>
          <w:p w14:paraId="2A001016" w14:textId="327DB112" w:rsidR="0066256E" w:rsidRPr="00370EF8" w:rsidRDefault="0066256E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ต้นทุนการพัฒนาอสังหาริมทรัพย์ที่บันทึกเป็น</w:t>
            </w:r>
          </w:p>
        </w:tc>
        <w:tc>
          <w:tcPr>
            <w:tcW w:w="1212" w:type="dxa"/>
            <w:vAlign w:val="center"/>
          </w:tcPr>
          <w:p w14:paraId="5F75F35B" w14:textId="77777777" w:rsidR="0066256E" w:rsidRPr="00370EF8" w:rsidRDefault="0066256E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B05E251" w14:textId="77777777" w:rsidR="0066256E" w:rsidRPr="00370EF8" w:rsidRDefault="0066256E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BC82BB9" w14:textId="77777777" w:rsidR="0066256E" w:rsidRPr="00370EF8" w:rsidRDefault="0066256E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9421A13" w14:textId="77777777" w:rsidR="0066256E" w:rsidRPr="00370EF8" w:rsidRDefault="0066256E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7EEF16A" w14:textId="77777777" w:rsidR="0066256E" w:rsidRPr="00370EF8" w:rsidRDefault="0066256E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4B05749" w14:textId="77777777" w:rsidR="0066256E" w:rsidRPr="00370EF8" w:rsidRDefault="0066256E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C1154F2" w14:textId="77777777" w:rsidR="0066256E" w:rsidRPr="00370EF8" w:rsidRDefault="0066256E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66256E" w:rsidRPr="00370EF8" w14:paraId="001B9FF3" w14:textId="77777777" w:rsidTr="00000A98">
        <w:trPr>
          <w:trHeight w:val="144"/>
        </w:trPr>
        <w:tc>
          <w:tcPr>
            <w:tcW w:w="3477" w:type="dxa"/>
          </w:tcPr>
          <w:p w14:paraId="1CB97821" w14:textId="3EDA84EB" w:rsidR="0066256E" w:rsidRPr="00370EF8" w:rsidRDefault="0066256E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    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212" w:type="dxa"/>
            <w:vAlign w:val="center"/>
          </w:tcPr>
          <w:p w14:paraId="124259F1" w14:textId="77777777" w:rsidR="0066256E" w:rsidRPr="00370EF8" w:rsidRDefault="0066256E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6811EC3" w14:textId="77777777" w:rsidR="0066256E" w:rsidRPr="00370EF8" w:rsidRDefault="0066256E" w:rsidP="008F378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285D8C2" w14:textId="77777777" w:rsidR="0066256E" w:rsidRPr="00370EF8" w:rsidRDefault="0066256E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3D973FB" w14:textId="77777777" w:rsidR="0066256E" w:rsidRPr="00370EF8" w:rsidRDefault="0066256E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18430E12" w14:textId="77777777" w:rsidR="0066256E" w:rsidRPr="00370EF8" w:rsidRDefault="0066256E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F7F909E" w14:textId="77777777" w:rsidR="0066256E" w:rsidRPr="00370EF8" w:rsidRDefault="0066256E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BDBF390" w14:textId="77777777" w:rsidR="0066256E" w:rsidRPr="00370EF8" w:rsidRDefault="0066256E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F166FD" w:rsidRPr="00370EF8" w14:paraId="455B300B" w14:textId="77777777" w:rsidTr="00F34422">
        <w:trPr>
          <w:trHeight w:val="144"/>
        </w:trPr>
        <w:tc>
          <w:tcPr>
            <w:tcW w:w="3477" w:type="dxa"/>
          </w:tcPr>
          <w:p w14:paraId="602CBD22" w14:textId="77777777" w:rsidR="00F166FD" w:rsidRPr="00370EF8" w:rsidRDefault="00F166FD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2F609C8A" w14:textId="1FBD14D0" w:rsidR="00F166FD" w:rsidRPr="00370EF8" w:rsidRDefault="00576103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137</w:t>
            </w:r>
            <w:r w:rsidR="00EA0657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157</w:t>
            </w:r>
            <w:r w:rsidR="00EA0657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523</w:t>
            </w:r>
          </w:p>
        </w:tc>
        <w:tc>
          <w:tcPr>
            <w:tcW w:w="144" w:type="dxa"/>
            <w:vAlign w:val="center"/>
          </w:tcPr>
          <w:p w14:paraId="28623626" w14:textId="77777777" w:rsidR="00F166FD" w:rsidRPr="00370EF8" w:rsidRDefault="00F166FD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5AC40561" w14:textId="4412F667" w:rsidR="00F166FD" w:rsidRPr="00370EF8" w:rsidRDefault="00576103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</w:t>
            </w:r>
            <w:r w:rsidR="00EA0657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695</w:t>
            </w:r>
            <w:r w:rsidR="00EA0657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165</w:t>
            </w:r>
          </w:p>
        </w:tc>
        <w:tc>
          <w:tcPr>
            <w:tcW w:w="144" w:type="dxa"/>
          </w:tcPr>
          <w:p w14:paraId="2D0F2F35" w14:textId="77777777" w:rsidR="00F166FD" w:rsidRPr="00370EF8" w:rsidRDefault="00F166FD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3A92DD58" w14:textId="46CEA3F6" w:rsidR="00F166FD" w:rsidRPr="00370EF8" w:rsidRDefault="00EA0657" w:rsidP="008F3781">
            <w:pPr>
              <w:tabs>
                <w:tab w:val="decimal" w:pos="655"/>
              </w:tabs>
              <w:spacing w:line="360" w:lineRule="exact"/>
              <w:ind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F4251AF" w14:textId="77777777" w:rsidR="00F166FD" w:rsidRPr="00370EF8" w:rsidRDefault="00F166FD" w:rsidP="008F378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1E4482D0" w14:textId="00750118" w:rsidR="00F166FD" w:rsidRPr="00370EF8" w:rsidRDefault="00EA0657" w:rsidP="008F3781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61EF4000" w14:textId="77777777" w:rsidR="00344262" w:rsidRPr="00370EF8" w:rsidRDefault="00344262" w:rsidP="008F3781">
      <w:pPr>
        <w:spacing w:before="120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344262" w:rsidRPr="00370EF8" w14:paraId="6CA27EC8" w14:textId="77777777" w:rsidTr="006F351F">
        <w:trPr>
          <w:trHeight w:val="144"/>
        </w:trPr>
        <w:tc>
          <w:tcPr>
            <w:tcW w:w="3477" w:type="dxa"/>
          </w:tcPr>
          <w:p w14:paraId="32771DD0" w14:textId="77777777" w:rsidR="00344262" w:rsidRPr="00370EF8" w:rsidRDefault="00344262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EBF77ED" w14:textId="77777777" w:rsidR="00344262" w:rsidRPr="00370EF8" w:rsidRDefault="00344262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2687DE4" w14:textId="77777777" w:rsidR="00344262" w:rsidRPr="00370EF8" w:rsidRDefault="00344262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6DB24F8B" w14:textId="77777777" w:rsidR="00344262" w:rsidRPr="00370EF8" w:rsidRDefault="00344262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4262" w:rsidRPr="00370EF8" w14:paraId="237051D7" w14:textId="77777777" w:rsidTr="006F351F">
        <w:trPr>
          <w:trHeight w:val="144"/>
        </w:trPr>
        <w:tc>
          <w:tcPr>
            <w:tcW w:w="3477" w:type="dxa"/>
          </w:tcPr>
          <w:p w14:paraId="30E69F17" w14:textId="77777777" w:rsidR="00344262" w:rsidRPr="00370EF8" w:rsidRDefault="00344262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1A720681" w14:textId="7613B174" w:rsidR="00344262" w:rsidRPr="00370EF8" w:rsidRDefault="00344262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="008405EB" w:rsidRPr="00370EF8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หก</w:t>
            </w: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576103"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="000B2476"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0B2476" w:rsidRPr="00370EF8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344262" w:rsidRPr="00370EF8" w14:paraId="7A43A7A1" w14:textId="77777777" w:rsidTr="006F351F">
        <w:trPr>
          <w:trHeight w:val="144"/>
        </w:trPr>
        <w:tc>
          <w:tcPr>
            <w:tcW w:w="3477" w:type="dxa"/>
          </w:tcPr>
          <w:p w14:paraId="270069D1" w14:textId="77777777" w:rsidR="00344262" w:rsidRPr="00370EF8" w:rsidRDefault="00344262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5E8400E" w14:textId="24133C62" w:rsidR="00344262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49EE3DB7" w14:textId="77777777" w:rsidR="00344262" w:rsidRPr="00370EF8" w:rsidRDefault="00344262" w:rsidP="008F3781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3C26D25" w14:textId="48079225" w:rsidR="00344262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64E21236" w14:textId="77777777" w:rsidR="00344262" w:rsidRPr="00370EF8" w:rsidRDefault="00344262" w:rsidP="008F3781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FE17F6D" w14:textId="51A76694" w:rsidR="00344262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18E26253" w14:textId="77777777" w:rsidR="00344262" w:rsidRPr="00370EF8" w:rsidRDefault="00344262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FE2C8F1" w14:textId="3D8E79B1" w:rsidR="00344262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344262" w:rsidRPr="00370EF8" w14:paraId="188A248B" w14:textId="77777777" w:rsidTr="006F351F">
        <w:trPr>
          <w:trHeight w:val="144"/>
        </w:trPr>
        <w:tc>
          <w:tcPr>
            <w:tcW w:w="3477" w:type="dxa"/>
          </w:tcPr>
          <w:p w14:paraId="1082C2C7" w14:textId="77777777" w:rsidR="00344262" w:rsidRPr="00370EF8" w:rsidRDefault="0034426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ต้นทุนการพัฒนาอสังหาริมทรัพย์ที่บันทึกเป็น</w:t>
            </w:r>
          </w:p>
        </w:tc>
        <w:tc>
          <w:tcPr>
            <w:tcW w:w="1212" w:type="dxa"/>
            <w:vAlign w:val="center"/>
          </w:tcPr>
          <w:p w14:paraId="0377065E" w14:textId="77777777" w:rsidR="00344262" w:rsidRPr="00370EF8" w:rsidRDefault="00344262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83BEEDC" w14:textId="77777777" w:rsidR="00344262" w:rsidRPr="00370EF8" w:rsidRDefault="0034426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E4735ED" w14:textId="77777777" w:rsidR="00344262" w:rsidRPr="00370EF8" w:rsidRDefault="00344262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CECB44B" w14:textId="77777777" w:rsidR="00344262" w:rsidRPr="00370EF8" w:rsidRDefault="0034426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6FCD6A00" w14:textId="77777777" w:rsidR="00344262" w:rsidRPr="00370EF8" w:rsidRDefault="00344262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6686A27" w14:textId="77777777" w:rsidR="00344262" w:rsidRPr="00370EF8" w:rsidRDefault="0034426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5EBD2039" w14:textId="77777777" w:rsidR="00344262" w:rsidRPr="00370EF8" w:rsidRDefault="00344262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344262" w:rsidRPr="00370EF8" w14:paraId="401C4AA5" w14:textId="77777777" w:rsidTr="006F351F">
        <w:trPr>
          <w:trHeight w:val="144"/>
        </w:trPr>
        <w:tc>
          <w:tcPr>
            <w:tcW w:w="3477" w:type="dxa"/>
          </w:tcPr>
          <w:p w14:paraId="06A8A950" w14:textId="77777777" w:rsidR="00344262" w:rsidRPr="00370EF8" w:rsidRDefault="0034426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Cs w:val="28"/>
              </w:rPr>
              <w:t xml:space="preserve">     </w:t>
            </w: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Cs w:val="28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212" w:type="dxa"/>
            <w:vAlign w:val="center"/>
          </w:tcPr>
          <w:p w14:paraId="0F741A1D" w14:textId="77777777" w:rsidR="00344262" w:rsidRPr="00370EF8" w:rsidRDefault="00344262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41A78EA" w14:textId="77777777" w:rsidR="00344262" w:rsidRPr="00370EF8" w:rsidRDefault="00344262" w:rsidP="008F378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369D938F" w14:textId="77777777" w:rsidR="00344262" w:rsidRPr="00370EF8" w:rsidRDefault="00344262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63293D0" w14:textId="77777777" w:rsidR="00344262" w:rsidRPr="00370EF8" w:rsidRDefault="0034426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6D5D7B9C" w14:textId="77777777" w:rsidR="00344262" w:rsidRPr="00370EF8" w:rsidRDefault="00344262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65C02D6" w14:textId="77777777" w:rsidR="00344262" w:rsidRPr="00370EF8" w:rsidRDefault="0034426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02E5ACA1" w14:textId="77777777" w:rsidR="00344262" w:rsidRPr="00370EF8" w:rsidRDefault="00344262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EA0657" w:rsidRPr="00370EF8" w14:paraId="33661BD0" w14:textId="77777777" w:rsidTr="006F351F">
        <w:trPr>
          <w:trHeight w:val="144"/>
        </w:trPr>
        <w:tc>
          <w:tcPr>
            <w:tcW w:w="3477" w:type="dxa"/>
          </w:tcPr>
          <w:p w14:paraId="18687197" w14:textId="77777777" w:rsidR="00EA0657" w:rsidRPr="00370EF8" w:rsidRDefault="00EA0657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79DA6992" w14:textId="3447865B" w:rsidR="00EA0657" w:rsidRPr="00370EF8" w:rsidRDefault="00576103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137</w:t>
            </w:r>
            <w:r w:rsidR="00EA0657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157</w:t>
            </w:r>
            <w:r w:rsidR="00EA0657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523</w:t>
            </w:r>
          </w:p>
        </w:tc>
        <w:tc>
          <w:tcPr>
            <w:tcW w:w="144" w:type="dxa"/>
            <w:vAlign w:val="center"/>
          </w:tcPr>
          <w:p w14:paraId="4B10FD53" w14:textId="77777777" w:rsidR="00EA0657" w:rsidRPr="00370EF8" w:rsidRDefault="00EA0657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65D33995" w14:textId="7A1CE504" w:rsidR="00EA0657" w:rsidRPr="00370EF8" w:rsidRDefault="00576103" w:rsidP="008F3781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270</w:t>
            </w:r>
            <w:r w:rsidR="00EA0657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310</w:t>
            </w:r>
            <w:r w:rsidR="00EA0657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960</w:t>
            </w:r>
          </w:p>
        </w:tc>
        <w:tc>
          <w:tcPr>
            <w:tcW w:w="144" w:type="dxa"/>
          </w:tcPr>
          <w:p w14:paraId="73550090" w14:textId="77777777" w:rsidR="00EA0657" w:rsidRPr="00370EF8" w:rsidRDefault="00EA0657" w:rsidP="008F3781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1F0382AF" w14:textId="7EB59242" w:rsidR="00EA0657" w:rsidRPr="00370EF8" w:rsidRDefault="00EA0657" w:rsidP="008F3781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64B93C7A" w14:textId="77777777" w:rsidR="00EA0657" w:rsidRPr="00370EF8" w:rsidRDefault="00EA0657" w:rsidP="008F378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31520A69" w14:textId="16B8E231" w:rsidR="00EA0657" w:rsidRPr="00370EF8" w:rsidRDefault="00EA0657" w:rsidP="008F3781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1894F490" w14:textId="77777777" w:rsidR="00344262" w:rsidRPr="00370EF8" w:rsidRDefault="00344262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br w:type="page"/>
      </w:r>
    </w:p>
    <w:p w14:paraId="564EDE9A" w14:textId="2659BC6F" w:rsidR="00E23770" w:rsidRPr="00370EF8" w:rsidRDefault="00E23770" w:rsidP="008F3781">
      <w:pPr>
        <w:spacing w:before="200"/>
        <w:ind w:left="547" w:right="-2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lastRenderedPageBreak/>
        <w:t>บริษัท</w:t>
      </w:r>
      <w:r w:rsidR="00790285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แ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ละบริษัท</w:t>
      </w:r>
      <w:r w:rsidR="00471CA1" w:rsidRPr="00370EF8">
        <w:rPr>
          <w:rFonts w:asciiTheme="majorBidi" w:hAnsiTheme="majorBidi" w:cstheme="majorBidi" w:hint="cs"/>
          <w:snapToGrid w:val="0"/>
          <w:spacing w:val="-4"/>
          <w:cs/>
          <w:lang w:val="en-US"/>
        </w:rPr>
        <w:t>ย่อย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ได้นำ</w:t>
      </w:r>
      <w:r w:rsidR="0053015F" w:rsidRPr="00370EF8">
        <w:rPr>
          <w:rFonts w:asciiTheme="majorBidi" w:hAnsiTheme="majorBidi" w:cstheme="majorBidi" w:hint="cs"/>
          <w:snapToGrid w:val="0"/>
          <w:spacing w:val="-4"/>
          <w:cs/>
          <w:lang w:val="en-US"/>
        </w:rPr>
        <w:t>สินทรัพย์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เพื่อเป็นหลักประกันวงเงินสินเชื่อการออกหุ้นกู้</w:t>
      </w:r>
      <w:r w:rsidR="008A1148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ระยะยาว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(ดูหมายเหตุข้อ </w:t>
      </w:r>
      <w:r w:rsidR="00576103" w:rsidRPr="00370EF8">
        <w:rPr>
          <w:rFonts w:asciiTheme="majorBidi" w:hAnsiTheme="majorBidi" w:cstheme="majorBidi"/>
          <w:snapToGrid w:val="0"/>
          <w:spacing w:val="-4"/>
          <w:lang w:val="en-US"/>
        </w:rPr>
        <w:t>17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) </w:t>
      </w:r>
      <w:r w:rsidR="00681559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A7D44" w:rsidRPr="00370EF8">
        <w:rPr>
          <w:rFonts w:asciiTheme="majorBidi" w:hAnsiTheme="majorBidi" w:cstheme="majorBidi" w:hint="cs"/>
          <w:snapToGrid w:val="0"/>
          <w:spacing w:val="-4"/>
          <w:cs/>
          <w:lang w:val="en-US"/>
        </w:rPr>
        <w:t>เงินกู้ยืมระยะสั้น</w:t>
      </w:r>
      <w:r w:rsidR="00681559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(ดูหมายเหตุข้อ </w:t>
      </w:r>
      <w:r w:rsidR="00576103" w:rsidRPr="00370EF8">
        <w:rPr>
          <w:rFonts w:asciiTheme="majorBidi" w:hAnsiTheme="majorBidi" w:cstheme="majorBidi"/>
          <w:snapToGrid w:val="0"/>
          <w:spacing w:val="-4"/>
          <w:lang w:val="en-US"/>
        </w:rPr>
        <w:t>13</w:t>
      </w:r>
      <w:r w:rsidR="00681559" w:rsidRPr="00370EF8">
        <w:rPr>
          <w:rFonts w:asciiTheme="majorBidi" w:hAnsiTheme="majorBidi" w:cstheme="majorBidi"/>
          <w:snapToGrid w:val="0"/>
          <w:spacing w:val="-4"/>
          <w:lang w:val="en-US"/>
        </w:rPr>
        <w:t>)</w:t>
      </w:r>
      <w:r w:rsidR="00681559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โดยมีมูลค่าตามบัญชีสุทธิ</w:t>
      </w:r>
      <w:r w:rsidR="00F43924"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ดังนี้</w:t>
      </w:r>
    </w:p>
    <w:p w14:paraId="2ABE9429" w14:textId="77777777" w:rsidR="00E23770" w:rsidRPr="00370EF8" w:rsidRDefault="00E23770" w:rsidP="008F3781">
      <w:pPr>
        <w:tabs>
          <w:tab w:val="left" w:pos="1080"/>
        </w:tabs>
        <w:spacing w:before="120"/>
        <w:ind w:left="547" w:right="-86"/>
        <w:jc w:val="right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522938" w:rsidRPr="00370EF8" w14:paraId="267F6446" w14:textId="77777777" w:rsidTr="00A07CE1">
        <w:trPr>
          <w:trHeight w:val="144"/>
        </w:trPr>
        <w:tc>
          <w:tcPr>
            <w:tcW w:w="3609" w:type="dxa"/>
          </w:tcPr>
          <w:p w14:paraId="6C46B70B" w14:textId="77777777" w:rsidR="00E23770" w:rsidRPr="00370EF8" w:rsidRDefault="00E23770" w:rsidP="008F3781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6FE90C24" w14:textId="77777777" w:rsidR="00E23770" w:rsidRPr="00370EF8" w:rsidRDefault="00E23770" w:rsidP="008F378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83B7B0" w14:textId="77777777" w:rsidR="00E23770" w:rsidRPr="00370EF8" w:rsidRDefault="00E23770" w:rsidP="008F378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A2AC976" w14:textId="77777777" w:rsidR="00E23770" w:rsidRPr="00370EF8" w:rsidRDefault="00E23770" w:rsidP="008F3781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370EF8" w14:paraId="1280ECC3" w14:textId="77777777" w:rsidTr="00A07CE1">
        <w:trPr>
          <w:trHeight w:val="144"/>
        </w:trPr>
        <w:tc>
          <w:tcPr>
            <w:tcW w:w="3609" w:type="dxa"/>
          </w:tcPr>
          <w:p w14:paraId="79C51DEA" w14:textId="77777777" w:rsidR="00E23770" w:rsidRPr="00370EF8" w:rsidRDefault="00E23770" w:rsidP="008F378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A199784" w14:textId="77777777" w:rsidR="00E23770" w:rsidRPr="00370EF8" w:rsidRDefault="00E23770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D66005" w14:textId="77777777" w:rsidR="00E23770" w:rsidRPr="00370EF8" w:rsidRDefault="00E23770" w:rsidP="008F378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52E7B14" w14:textId="77777777" w:rsidR="00E23770" w:rsidRPr="00370EF8" w:rsidRDefault="00E23770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334913E" w14:textId="77777777" w:rsidR="00E23770" w:rsidRPr="00370EF8" w:rsidRDefault="00E23770" w:rsidP="008F378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B4F5B4" w14:textId="77777777" w:rsidR="00E23770" w:rsidRPr="00370EF8" w:rsidRDefault="00E23770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342CFBC" w14:textId="77777777" w:rsidR="00E23770" w:rsidRPr="00370EF8" w:rsidRDefault="00E23770" w:rsidP="008F378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52834DE" w14:textId="77777777" w:rsidR="00E23770" w:rsidRPr="00370EF8" w:rsidRDefault="00E23770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80B42" w:rsidRPr="00370EF8" w14:paraId="433324FA" w14:textId="77777777" w:rsidTr="00A07CE1">
        <w:trPr>
          <w:trHeight w:val="144"/>
        </w:trPr>
        <w:tc>
          <w:tcPr>
            <w:tcW w:w="3609" w:type="dxa"/>
          </w:tcPr>
          <w:p w14:paraId="7707AC95" w14:textId="77777777" w:rsidR="00F80B42" w:rsidRPr="00370EF8" w:rsidRDefault="00F80B42" w:rsidP="008F378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7C74D5B9" w14:textId="77B43C45" w:rsidR="00F80B42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80B42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80B42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9381551" w14:textId="77777777" w:rsidR="00F80B42" w:rsidRPr="00370EF8" w:rsidRDefault="00F80B42" w:rsidP="008F378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79688AF" w14:textId="3BDA6DEA" w:rsidR="00F80B42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80B42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80B42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5068DA0" w14:textId="77777777" w:rsidR="00F80B42" w:rsidRPr="00370EF8" w:rsidRDefault="00F80B42" w:rsidP="008F378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73E3C1" w14:textId="28F433EA" w:rsidR="00F80B42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80B42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80B42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3F53887" w14:textId="77777777" w:rsidR="00F80B42" w:rsidRPr="00370EF8" w:rsidRDefault="00F80B42" w:rsidP="008F378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18695F2" w14:textId="16164A9F" w:rsidR="00F80B42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80B42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80B42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00C18" w:rsidRPr="00370EF8" w14:paraId="7816CD5F" w14:textId="77777777" w:rsidTr="007158C2">
        <w:trPr>
          <w:trHeight w:val="144"/>
        </w:trPr>
        <w:tc>
          <w:tcPr>
            <w:tcW w:w="3609" w:type="dxa"/>
          </w:tcPr>
          <w:p w14:paraId="1C1E7047" w14:textId="77777777" w:rsidR="00300C18" w:rsidRPr="00370EF8" w:rsidRDefault="00300C18" w:rsidP="008F3781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6C60505" w14:textId="035F8E70" w:rsidR="00300C18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05BB779F" w14:textId="77777777" w:rsidR="00300C18" w:rsidRPr="00370EF8" w:rsidRDefault="00300C18" w:rsidP="008F378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3E8CA55" w14:textId="1BE356FA" w:rsidR="00300C18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4A6E1DE" w14:textId="77777777" w:rsidR="00300C18" w:rsidRPr="00370EF8" w:rsidRDefault="00300C18" w:rsidP="008F3781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33C3F5" w14:textId="76EE5F5F" w:rsidR="00300C18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19F184B1" w14:textId="77777777" w:rsidR="00300C18" w:rsidRPr="00370EF8" w:rsidRDefault="00300C18" w:rsidP="008F3781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617C4959" w14:textId="5683E685" w:rsidR="00300C18" w:rsidRPr="00370EF8" w:rsidRDefault="00576103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22938" w:rsidRPr="00370EF8" w14:paraId="55FABD36" w14:textId="77777777" w:rsidTr="007158C2">
        <w:trPr>
          <w:trHeight w:val="144"/>
        </w:trPr>
        <w:tc>
          <w:tcPr>
            <w:tcW w:w="3609" w:type="dxa"/>
          </w:tcPr>
          <w:p w14:paraId="1DD1A0E3" w14:textId="77777777" w:rsidR="00D072E2" w:rsidRPr="00370EF8" w:rsidRDefault="00D072E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0E15E32F" w14:textId="7529E829" w:rsidR="00D072E2" w:rsidRPr="00370EF8" w:rsidRDefault="00576103" w:rsidP="008F378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755</w:t>
            </w:r>
          </w:p>
        </w:tc>
        <w:tc>
          <w:tcPr>
            <w:tcW w:w="90" w:type="dxa"/>
          </w:tcPr>
          <w:p w14:paraId="78B936D2" w14:textId="77777777" w:rsidR="00D072E2" w:rsidRPr="00370EF8" w:rsidRDefault="00D072E2" w:rsidP="008F378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47911B1" w14:textId="4CD21F5A" w:rsidR="00D072E2" w:rsidRPr="00370EF8" w:rsidRDefault="00576103" w:rsidP="008F378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755</w:t>
            </w:r>
          </w:p>
        </w:tc>
        <w:tc>
          <w:tcPr>
            <w:tcW w:w="90" w:type="dxa"/>
          </w:tcPr>
          <w:p w14:paraId="63A8B9CC" w14:textId="77777777" w:rsidR="00D072E2" w:rsidRPr="00370EF8" w:rsidRDefault="00D072E2" w:rsidP="008F378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AECA2BF" w14:textId="6EE99339" w:rsidR="00D072E2" w:rsidRPr="00370EF8" w:rsidRDefault="00576103" w:rsidP="008F378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744</w:t>
            </w:r>
          </w:p>
        </w:tc>
        <w:tc>
          <w:tcPr>
            <w:tcW w:w="90" w:type="dxa"/>
          </w:tcPr>
          <w:p w14:paraId="432C58D8" w14:textId="77777777" w:rsidR="00D072E2" w:rsidRPr="00370EF8" w:rsidRDefault="00D072E2" w:rsidP="008F3781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759400C" w14:textId="5833ABC6" w:rsidR="00D072E2" w:rsidRPr="00370EF8" w:rsidRDefault="00576103" w:rsidP="008F3781">
            <w:pPr>
              <w:spacing w:line="34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740</w:t>
            </w:r>
          </w:p>
        </w:tc>
      </w:tr>
    </w:tbl>
    <w:p w14:paraId="0F39AAF2" w14:textId="392D3019" w:rsidR="00017239" w:rsidRPr="00370EF8" w:rsidRDefault="00576103" w:rsidP="008F3781">
      <w:pPr>
        <w:overflowPunct/>
        <w:autoSpaceDE/>
        <w:autoSpaceDN/>
        <w:adjustRightInd/>
        <w:spacing w:before="360"/>
        <w:ind w:left="562" w:hanging="562"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t>9</w:t>
      </w:r>
      <w:r w:rsidR="00E23770" w:rsidRPr="00370EF8">
        <w:rPr>
          <w:rFonts w:asciiTheme="majorBidi" w:hAnsiTheme="majorBidi" w:cstheme="majorBidi"/>
          <w:b/>
          <w:bCs/>
          <w:snapToGrid w:val="0"/>
          <w:lang w:val="en-US"/>
        </w:rPr>
        <w:t>.</w:t>
      </w:r>
      <w:bookmarkStart w:id="3" w:name="_Hlk69809523"/>
      <w:r w:rsidR="0063486D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ab/>
      </w:r>
      <w:r w:rsidR="00017239" w:rsidRPr="00370EF8">
        <w:rPr>
          <w:rFonts w:asciiTheme="majorBidi" w:hAnsiTheme="majorBidi" w:cstheme="majorBidi"/>
          <w:b/>
          <w:bCs/>
          <w:cs/>
          <w:lang w:val="en-US"/>
        </w:rPr>
        <w:t>สินทรัพย์ทางการเงินไม่หมุนเวียนอื่น</w:t>
      </w:r>
      <w:bookmarkEnd w:id="3"/>
    </w:p>
    <w:p w14:paraId="325FAFBA" w14:textId="77777777" w:rsidR="00017239" w:rsidRPr="00370EF8" w:rsidRDefault="00017239" w:rsidP="008F3781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 ประกอบด้วย</w:t>
      </w:r>
    </w:p>
    <w:p w14:paraId="1BE533AF" w14:textId="77777777" w:rsidR="00017239" w:rsidRPr="00370EF8" w:rsidRDefault="00017239" w:rsidP="008F3781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91"/>
        <w:gridCol w:w="135"/>
        <w:gridCol w:w="1179"/>
      </w:tblGrid>
      <w:tr w:rsidR="00522938" w:rsidRPr="00370EF8" w14:paraId="2B855EBD" w14:textId="77777777" w:rsidTr="00E87D9F">
        <w:trPr>
          <w:cantSplit/>
        </w:trPr>
        <w:tc>
          <w:tcPr>
            <w:tcW w:w="6171" w:type="dxa"/>
          </w:tcPr>
          <w:p w14:paraId="42FC947E" w14:textId="77777777" w:rsidR="00BE1592" w:rsidRPr="00370EF8" w:rsidRDefault="00BE1592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ED99065" w14:textId="77777777" w:rsidR="00BE1592" w:rsidRPr="00370EF8" w:rsidRDefault="00BE1592" w:rsidP="00C63CEB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2938" w:rsidRPr="00370EF8" w14:paraId="45A6EF4F" w14:textId="77777777" w:rsidTr="00E87D9F">
        <w:trPr>
          <w:cantSplit/>
        </w:trPr>
        <w:tc>
          <w:tcPr>
            <w:tcW w:w="6171" w:type="dxa"/>
          </w:tcPr>
          <w:p w14:paraId="36904FCD" w14:textId="77777777" w:rsidR="00BE1592" w:rsidRPr="00370EF8" w:rsidRDefault="00BE1592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9524ED4" w14:textId="77777777" w:rsidR="00BE1592" w:rsidRPr="00370EF8" w:rsidRDefault="00BE1592" w:rsidP="00C63CEB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22938" w:rsidRPr="00370EF8" w14:paraId="01D83C76" w14:textId="77777777" w:rsidTr="00316F9D">
        <w:trPr>
          <w:cantSplit/>
        </w:trPr>
        <w:tc>
          <w:tcPr>
            <w:tcW w:w="6171" w:type="dxa"/>
          </w:tcPr>
          <w:p w14:paraId="2FB4C687" w14:textId="77777777" w:rsidR="00BE1592" w:rsidRPr="00370EF8" w:rsidRDefault="00BE1592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4530ED74" w14:textId="77777777" w:rsidR="00BE1592" w:rsidRPr="00370EF8" w:rsidRDefault="00BE1592" w:rsidP="00C63CEB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5" w:type="dxa"/>
          </w:tcPr>
          <w:p w14:paraId="011265C5" w14:textId="77777777" w:rsidR="00BE1592" w:rsidRPr="00370EF8" w:rsidRDefault="00BE1592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9D6D5E3" w14:textId="77777777" w:rsidR="00BE1592" w:rsidRPr="00370EF8" w:rsidRDefault="00BE1592" w:rsidP="00C63CEB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F80B42" w:rsidRPr="00370EF8" w14:paraId="2B739DAA" w14:textId="77777777" w:rsidTr="005E03D9">
        <w:trPr>
          <w:cantSplit/>
        </w:trPr>
        <w:tc>
          <w:tcPr>
            <w:tcW w:w="6171" w:type="dxa"/>
          </w:tcPr>
          <w:p w14:paraId="5F943562" w14:textId="77777777" w:rsidR="00F80B42" w:rsidRPr="00370EF8" w:rsidRDefault="00F80B42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53D0EB7C" w14:textId="64EEC1AF" w:rsidR="00F80B42" w:rsidRPr="00370EF8" w:rsidRDefault="00576103" w:rsidP="00C63CEB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80B42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80B42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10E6E0B2" w14:textId="77777777" w:rsidR="00F80B42" w:rsidRPr="00370EF8" w:rsidRDefault="00F80B42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446CEAE" w14:textId="4C0136EA" w:rsidR="00F80B42" w:rsidRPr="00370EF8" w:rsidRDefault="00576103" w:rsidP="00C63CEB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80B42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80B42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938" w:rsidRPr="00370EF8" w14:paraId="5B46A9B9" w14:textId="77777777" w:rsidTr="00316F9D">
        <w:trPr>
          <w:cantSplit/>
        </w:trPr>
        <w:tc>
          <w:tcPr>
            <w:tcW w:w="6171" w:type="dxa"/>
          </w:tcPr>
          <w:p w14:paraId="0D743BEE" w14:textId="77777777" w:rsidR="00A30F68" w:rsidRPr="00370EF8" w:rsidRDefault="00A30F68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3F2BE3A4" w14:textId="77983891" w:rsidR="00A30F68" w:rsidRPr="00370EF8" w:rsidRDefault="00576103" w:rsidP="00C63CEB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</w:tcPr>
          <w:p w14:paraId="11C8DDAD" w14:textId="77777777" w:rsidR="00A30F68" w:rsidRPr="00370EF8" w:rsidRDefault="00A30F68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61ECFA2E" w14:textId="3C878883" w:rsidR="00A30F68" w:rsidRPr="00370EF8" w:rsidRDefault="00576103" w:rsidP="00C63CEB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22938" w:rsidRPr="00370EF8" w14:paraId="53DC7A7C" w14:textId="77777777" w:rsidTr="00BE1592">
        <w:trPr>
          <w:cantSplit/>
        </w:trPr>
        <w:tc>
          <w:tcPr>
            <w:tcW w:w="6171" w:type="dxa"/>
          </w:tcPr>
          <w:p w14:paraId="40EA1771" w14:textId="77777777" w:rsidR="00BE1592" w:rsidRPr="00370EF8" w:rsidRDefault="00BE1592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F921FD7" w14:textId="77777777" w:rsidR="00BE1592" w:rsidRPr="00370EF8" w:rsidRDefault="00BE1592" w:rsidP="00C63CEB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22938" w:rsidRPr="00370EF8" w14:paraId="2D55412C" w14:textId="77777777" w:rsidTr="00316F9D">
        <w:trPr>
          <w:cantSplit/>
        </w:trPr>
        <w:tc>
          <w:tcPr>
            <w:tcW w:w="6171" w:type="dxa"/>
          </w:tcPr>
          <w:p w14:paraId="4C53B8CB" w14:textId="77777777" w:rsidR="00BE1592" w:rsidRPr="00370EF8" w:rsidRDefault="00B2138C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</w:tc>
        <w:tc>
          <w:tcPr>
            <w:tcW w:w="1191" w:type="dxa"/>
            <w:vAlign w:val="center"/>
          </w:tcPr>
          <w:p w14:paraId="42E5241B" w14:textId="77777777" w:rsidR="00BE1592" w:rsidRPr="00370EF8" w:rsidRDefault="00BE1592" w:rsidP="00C63CEB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A6E9E9" w14:textId="77777777" w:rsidR="00BE1592" w:rsidRPr="00370EF8" w:rsidRDefault="00BE1592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7D688222" w14:textId="77777777" w:rsidR="00BE1592" w:rsidRPr="00370EF8" w:rsidRDefault="00BE1592" w:rsidP="00C63CEB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370EF8" w14:paraId="1271DF8B" w14:textId="77777777" w:rsidTr="00316F9D">
        <w:trPr>
          <w:cantSplit/>
        </w:trPr>
        <w:tc>
          <w:tcPr>
            <w:tcW w:w="6171" w:type="dxa"/>
          </w:tcPr>
          <w:p w14:paraId="3AB20156" w14:textId="77777777" w:rsidR="00430EFA" w:rsidRPr="00370EF8" w:rsidRDefault="00430EFA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firstLine="151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center"/>
          </w:tcPr>
          <w:p w14:paraId="59EA1D9A" w14:textId="77777777" w:rsidR="00430EFA" w:rsidRPr="00370EF8" w:rsidRDefault="00430EFA" w:rsidP="00C63CEB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57E833A" w14:textId="77777777" w:rsidR="00430EFA" w:rsidRPr="00370EF8" w:rsidRDefault="00430EFA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17CF939" w14:textId="77777777" w:rsidR="00430EFA" w:rsidRPr="00370EF8" w:rsidRDefault="00430EFA" w:rsidP="00C63CEB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22938" w:rsidRPr="00370EF8" w14:paraId="15A21422" w14:textId="77777777" w:rsidTr="00316F9D">
        <w:trPr>
          <w:cantSplit/>
        </w:trPr>
        <w:tc>
          <w:tcPr>
            <w:tcW w:w="6171" w:type="dxa"/>
          </w:tcPr>
          <w:p w14:paraId="35999730" w14:textId="77777777" w:rsidR="00D93E7D" w:rsidRPr="00370EF8" w:rsidRDefault="005113AB" w:rsidP="00C63C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64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</w:t>
            </w:r>
            <w:r w:rsidR="00D93E7D"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91" w:type="dxa"/>
          </w:tcPr>
          <w:p w14:paraId="6049CF0C" w14:textId="77777777" w:rsidR="00D93E7D" w:rsidRPr="00370EF8" w:rsidRDefault="00D93E7D" w:rsidP="00C63CEB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A98EB8F" w14:textId="77777777" w:rsidR="00D93E7D" w:rsidRPr="00370EF8" w:rsidRDefault="00D93E7D" w:rsidP="00C63CEB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27918B84" w14:textId="77777777" w:rsidR="00D93E7D" w:rsidRPr="00370EF8" w:rsidRDefault="00D93E7D" w:rsidP="00C63CEB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E47872" w:rsidRPr="00370EF8" w14:paraId="7E0139BF" w14:textId="77777777" w:rsidTr="00FD5F7D">
        <w:trPr>
          <w:cantSplit/>
        </w:trPr>
        <w:tc>
          <w:tcPr>
            <w:tcW w:w="6171" w:type="dxa"/>
          </w:tcPr>
          <w:p w14:paraId="05EB1347" w14:textId="77777777" w:rsidR="00E47872" w:rsidRPr="00370EF8" w:rsidRDefault="00E47872" w:rsidP="00C63C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91" w:type="dxa"/>
            <w:vAlign w:val="bottom"/>
          </w:tcPr>
          <w:p w14:paraId="264F43BE" w14:textId="15DBA876" w:rsidR="00E47872" w:rsidRPr="00370EF8" w:rsidRDefault="00576103" w:rsidP="00C63CEB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99</w:t>
            </w:r>
            <w:r w:rsidR="005B64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490</w:t>
            </w:r>
            <w:r w:rsidR="005B64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170</w:t>
            </w:r>
          </w:p>
        </w:tc>
        <w:tc>
          <w:tcPr>
            <w:tcW w:w="135" w:type="dxa"/>
          </w:tcPr>
          <w:p w14:paraId="49E6854C" w14:textId="77777777" w:rsidR="00E47872" w:rsidRPr="00370EF8" w:rsidRDefault="00E47872" w:rsidP="00C63CEB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2B949412" w14:textId="577EF34D" w:rsidR="00E47872" w:rsidRPr="00370EF8" w:rsidRDefault="00576103" w:rsidP="00C63CEB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</w:t>
            </w:r>
            <w:r w:rsidR="00E4787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E4787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282</w:t>
            </w:r>
          </w:p>
        </w:tc>
      </w:tr>
      <w:tr w:rsidR="00E47872" w:rsidRPr="00370EF8" w14:paraId="1C7E55C5" w14:textId="77777777" w:rsidTr="00FD5F7D">
        <w:trPr>
          <w:cantSplit/>
        </w:trPr>
        <w:tc>
          <w:tcPr>
            <w:tcW w:w="6171" w:type="dxa"/>
          </w:tcPr>
          <w:p w14:paraId="672D0312" w14:textId="77777777" w:rsidR="00E47872" w:rsidRPr="00370EF8" w:rsidRDefault="00E47872" w:rsidP="00C63CEB">
            <w:pPr>
              <w:spacing w:line="320" w:lineRule="exact"/>
              <w:ind w:left="522" w:firstLine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BB596" w14:textId="1FDB3994" w:rsidR="00E47872" w:rsidRPr="00370EF8" w:rsidRDefault="00576103" w:rsidP="00C63CEB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99</w:t>
            </w:r>
            <w:r w:rsidR="005B64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490</w:t>
            </w:r>
            <w:r w:rsidR="005B64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170</w:t>
            </w:r>
          </w:p>
        </w:tc>
        <w:tc>
          <w:tcPr>
            <w:tcW w:w="135" w:type="dxa"/>
          </w:tcPr>
          <w:p w14:paraId="3BD2127C" w14:textId="77777777" w:rsidR="00E47872" w:rsidRPr="00370EF8" w:rsidRDefault="00E47872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BF478" w14:textId="4E3797EB" w:rsidR="00E47872" w:rsidRPr="00370EF8" w:rsidRDefault="00576103" w:rsidP="00C63CEB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</w:t>
            </w:r>
            <w:r w:rsidR="00E4787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E4787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282</w:t>
            </w:r>
          </w:p>
        </w:tc>
      </w:tr>
    </w:tbl>
    <w:p w14:paraId="35AD268E" w14:textId="7661A4A3" w:rsidR="00017239" w:rsidRPr="00370EF8" w:rsidRDefault="00017239" w:rsidP="008F3781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รายการเคลื่อนไหวของ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ที่เกิดขึ้นในระหว่างงวด</w:t>
      </w:r>
      <w:r w:rsidR="00FC6A42" w:rsidRPr="00370EF8">
        <w:rPr>
          <w:rFonts w:asciiTheme="majorBidi" w:hAnsiTheme="majorBidi" w:cstheme="majorBidi" w:hint="cs"/>
          <w:snapToGrid w:val="0"/>
          <w:spacing w:val="-4"/>
          <w:cs/>
          <w:lang w:val="en-US"/>
        </w:rPr>
        <w:t>หก</w:t>
      </w:r>
      <w:r w:rsidR="00C24D1D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เดือน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สิ้นสุดวันที่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spacing w:val="-4"/>
          <w:lang w:val="en-US"/>
        </w:rPr>
        <w:t>30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C6A42" w:rsidRPr="00370EF8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มิถุนายน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มีดังนี้</w:t>
      </w:r>
    </w:p>
    <w:p w14:paraId="4EACF412" w14:textId="77777777" w:rsidR="00017239" w:rsidRPr="00370EF8" w:rsidRDefault="00017239" w:rsidP="008F3781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Theme="majorBidi" w:hAnsiTheme="majorBidi" w:cstheme="majorBidi"/>
          <w:snapToGrid w:val="0"/>
          <w:spacing w:val="2"/>
          <w:szCs w:val="32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522938" w:rsidRPr="00370EF8" w14:paraId="39ED7D4D" w14:textId="77777777" w:rsidTr="00E87D9F">
        <w:trPr>
          <w:cantSplit/>
        </w:trPr>
        <w:tc>
          <w:tcPr>
            <w:tcW w:w="6174" w:type="dxa"/>
          </w:tcPr>
          <w:p w14:paraId="5C1C3240" w14:textId="77777777" w:rsidR="00BE1592" w:rsidRPr="00370EF8" w:rsidRDefault="00BE1592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40C0A7AD" w14:textId="77777777" w:rsidR="00BE1592" w:rsidRPr="00370EF8" w:rsidRDefault="00BE1592" w:rsidP="00C63C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2938" w:rsidRPr="00370EF8" w14:paraId="6BE68377" w14:textId="77777777" w:rsidTr="00E87D9F">
        <w:trPr>
          <w:cantSplit/>
        </w:trPr>
        <w:tc>
          <w:tcPr>
            <w:tcW w:w="6174" w:type="dxa"/>
          </w:tcPr>
          <w:p w14:paraId="66ECCA90" w14:textId="77777777" w:rsidR="00BE1592" w:rsidRPr="00370EF8" w:rsidRDefault="00BE1592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523DD1E" w14:textId="77777777" w:rsidR="00BE1592" w:rsidRPr="00370EF8" w:rsidRDefault="00BE1592" w:rsidP="00C63C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22938" w:rsidRPr="00370EF8" w14:paraId="5153872E" w14:textId="77777777" w:rsidTr="00BE1592">
        <w:trPr>
          <w:cantSplit/>
        </w:trPr>
        <w:tc>
          <w:tcPr>
            <w:tcW w:w="6174" w:type="dxa"/>
          </w:tcPr>
          <w:p w14:paraId="054E5595" w14:textId="346A4B80" w:rsidR="00BE1592" w:rsidRPr="00370EF8" w:rsidRDefault="00BE1592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</w:tcPr>
          <w:p w14:paraId="2935F798" w14:textId="0A02FBAE" w:rsidR="00BE1592" w:rsidRPr="00370EF8" w:rsidRDefault="00576103" w:rsidP="00C63C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" w:type="dxa"/>
          </w:tcPr>
          <w:p w14:paraId="16683A1E" w14:textId="77777777" w:rsidR="00BE1592" w:rsidRPr="00370EF8" w:rsidRDefault="00BE1592" w:rsidP="00C63CEB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378A57B5" w14:textId="3D1A4F4E" w:rsidR="00BE1592" w:rsidRPr="00370EF8" w:rsidRDefault="00576103" w:rsidP="00C63CE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</w:tr>
      <w:tr w:rsidR="00E64005" w:rsidRPr="00370EF8" w14:paraId="00AB5D7A" w14:textId="77777777" w:rsidTr="00BE1592">
        <w:trPr>
          <w:cantSplit/>
        </w:trPr>
        <w:tc>
          <w:tcPr>
            <w:tcW w:w="6174" w:type="dxa"/>
          </w:tcPr>
          <w:p w14:paraId="0C75D40B" w14:textId="3F2080B8" w:rsidR="00E64005" w:rsidRPr="00370EF8" w:rsidRDefault="00E64005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1F5465CB" w14:textId="6CE24B1F" w:rsidR="00E64005" w:rsidRPr="00370EF8" w:rsidRDefault="00576103" w:rsidP="00C63CEB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75</w:t>
            </w:r>
            <w:r w:rsidR="005B64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  <w:r w:rsidR="005B64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282</w:t>
            </w:r>
          </w:p>
        </w:tc>
        <w:tc>
          <w:tcPr>
            <w:tcW w:w="146" w:type="dxa"/>
          </w:tcPr>
          <w:p w14:paraId="03D1CE47" w14:textId="77777777" w:rsidR="00E64005" w:rsidRPr="00370EF8" w:rsidRDefault="00E64005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22E32FBE" w14:textId="093E76A8" w:rsidR="00E64005" w:rsidRPr="00370EF8" w:rsidRDefault="00576103" w:rsidP="00C63CEB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108</w:t>
            </w:r>
            <w:r w:rsidR="00E6400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  <w:r w:rsidR="00E6400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024</w:t>
            </w:r>
          </w:p>
        </w:tc>
      </w:tr>
      <w:tr w:rsidR="0043034E" w:rsidRPr="00370EF8" w14:paraId="26A7F80D" w14:textId="77777777" w:rsidTr="00BE1592">
        <w:trPr>
          <w:cantSplit/>
        </w:trPr>
        <w:tc>
          <w:tcPr>
            <w:tcW w:w="6174" w:type="dxa"/>
          </w:tcPr>
          <w:p w14:paraId="2445A5C8" w14:textId="49F2CC75" w:rsidR="0043034E" w:rsidRPr="00370EF8" w:rsidRDefault="00430A84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เงินสดรับจากการจำหน่ายสินทรัพย์ทางการเงินที่วัดมูลค่ายุติธรรม</w:t>
            </w:r>
          </w:p>
        </w:tc>
        <w:tc>
          <w:tcPr>
            <w:tcW w:w="1188" w:type="dxa"/>
            <w:vAlign w:val="center"/>
          </w:tcPr>
          <w:p w14:paraId="1EF5ACF2" w14:textId="77777777" w:rsidR="0043034E" w:rsidRPr="00370EF8" w:rsidRDefault="0043034E" w:rsidP="00C63CEB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51F877BC" w14:textId="77777777" w:rsidR="0043034E" w:rsidRPr="00370EF8" w:rsidRDefault="0043034E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44164D80" w14:textId="77777777" w:rsidR="0043034E" w:rsidRPr="00370EF8" w:rsidRDefault="0043034E" w:rsidP="00C63CEB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43034E" w:rsidRPr="00370EF8" w14:paraId="4FEE8DD2" w14:textId="77777777" w:rsidTr="00BE1592">
        <w:trPr>
          <w:cantSplit/>
        </w:trPr>
        <w:tc>
          <w:tcPr>
            <w:tcW w:w="6174" w:type="dxa"/>
          </w:tcPr>
          <w:p w14:paraId="44D6F6F8" w14:textId="79F76371" w:rsidR="0043034E" w:rsidRPr="00370EF8" w:rsidRDefault="00250C39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/>
              </w:rPr>
              <w:t xml:space="preserve">     </w:t>
            </w:r>
            <w:r w:rsidR="00430A84" w:rsidRPr="00370EF8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88" w:type="dxa"/>
            <w:vAlign w:val="center"/>
          </w:tcPr>
          <w:p w14:paraId="05CD5067" w14:textId="3BE05E81" w:rsidR="0043034E" w:rsidRPr="00370EF8" w:rsidRDefault="005B64EB" w:rsidP="00C63CEB">
            <w:pPr>
              <w:tabs>
                <w:tab w:val="decimal" w:pos="65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dxa"/>
          </w:tcPr>
          <w:p w14:paraId="30923DC2" w14:textId="77777777" w:rsidR="0043034E" w:rsidRPr="00370EF8" w:rsidRDefault="0043034E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75581A1C" w14:textId="5F70B44F" w:rsidR="0043034E" w:rsidRPr="00370EF8" w:rsidRDefault="00430A84" w:rsidP="00C63CEB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57610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64005" w:rsidRPr="00370EF8" w14:paraId="6F687238" w14:textId="77777777" w:rsidTr="00BE1592">
        <w:trPr>
          <w:cantSplit/>
        </w:trPr>
        <w:tc>
          <w:tcPr>
            <w:tcW w:w="6174" w:type="dxa"/>
          </w:tcPr>
          <w:p w14:paraId="492DAF71" w14:textId="77777777" w:rsidR="00E64005" w:rsidRPr="00370EF8" w:rsidRDefault="00E64005" w:rsidP="00C63CE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B05CA3" w14:textId="0C308AAB" w:rsidR="00E64005" w:rsidRPr="00370EF8" w:rsidRDefault="00576103" w:rsidP="00C63CEB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24</w:t>
            </w:r>
            <w:r w:rsidR="005B64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489</w:t>
            </w:r>
            <w:r w:rsidR="005B64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888</w:t>
            </w:r>
          </w:p>
        </w:tc>
        <w:tc>
          <w:tcPr>
            <w:tcW w:w="146" w:type="dxa"/>
          </w:tcPr>
          <w:p w14:paraId="20DED5AC" w14:textId="77777777" w:rsidR="00E64005" w:rsidRPr="00370EF8" w:rsidRDefault="00E64005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1FB7F616" w14:textId="06324254" w:rsidR="00E64005" w:rsidRPr="00370EF8" w:rsidRDefault="00E64005" w:rsidP="00C63CEB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112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360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64005" w:rsidRPr="00370EF8" w14:paraId="7F215262" w14:textId="77777777" w:rsidTr="00BE1592">
        <w:trPr>
          <w:cantSplit/>
        </w:trPr>
        <w:tc>
          <w:tcPr>
            <w:tcW w:w="6174" w:type="dxa"/>
          </w:tcPr>
          <w:p w14:paraId="14F2D272" w14:textId="65D6B113" w:rsidR="00E64005" w:rsidRPr="00370EF8" w:rsidRDefault="00E64005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01BE2" w14:textId="1D5D3B30" w:rsidR="00E64005" w:rsidRPr="00370EF8" w:rsidRDefault="00576103" w:rsidP="00C63CEB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99</w:t>
            </w:r>
            <w:r w:rsidR="005B64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490</w:t>
            </w:r>
            <w:r w:rsidR="005B64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170</w:t>
            </w:r>
          </w:p>
        </w:tc>
        <w:tc>
          <w:tcPr>
            <w:tcW w:w="146" w:type="dxa"/>
          </w:tcPr>
          <w:p w14:paraId="47BA76FB" w14:textId="77777777" w:rsidR="00E64005" w:rsidRPr="00370EF8" w:rsidRDefault="00E64005" w:rsidP="00C63CE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358C5" w14:textId="51F4D0C7" w:rsidR="00E64005" w:rsidRPr="00370EF8" w:rsidRDefault="00576103" w:rsidP="00C63CEB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73</w:t>
            </w:r>
            <w:r w:rsidR="00430A84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469</w:t>
            </w:r>
            <w:r w:rsidR="00430A84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664</w:t>
            </w:r>
          </w:p>
        </w:tc>
      </w:tr>
    </w:tbl>
    <w:p w14:paraId="3C626B1E" w14:textId="77777777" w:rsidR="00017239" w:rsidRPr="00370EF8" w:rsidRDefault="00017239" w:rsidP="008F3781">
      <w:pPr>
        <w:jc w:val="thaiDistribute"/>
        <w:rPr>
          <w:rFonts w:asciiTheme="majorBidi" w:eastAsia="Calibri" w:hAnsiTheme="majorBidi" w:cstheme="majorBidi"/>
          <w:spacing w:val="-8"/>
          <w:sz w:val="2"/>
          <w:szCs w:val="2"/>
          <w:cs/>
        </w:rPr>
      </w:pPr>
    </w:p>
    <w:p w14:paraId="3A4D03FA" w14:textId="40BC7B79" w:rsidR="00C63CEB" w:rsidRPr="00370EF8" w:rsidRDefault="001E6C8A" w:rsidP="00584BD0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bookmarkStart w:id="4" w:name="OLE_LINK5"/>
      <w:r w:rsidR="00576103" w:rsidRPr="00370EF8">
        <w:rPr>
          <w:rFonts w:asciiTheme="majorBidi" w:hAnsiTheme="majorBidi" w:cstheme="majorBidi"/>
          <w:spacing w:val="4"/>
          <w:lang w:val="en-US"/>
        </w:rPr>
        <w:t>30</w:t>
      </w:r>
      <w:r w:rsidR="0080160A" w:rsidRPr="00370EF8">
        <w:rPr>
          <w:rFonts w:asciiTheme="majorBidi" w:hAnsiTheme="majorBidi" w:cstheme="majorBidi" w:hint="cs"/>
          <w:spacing w:val="4"/>
          <w:cs/>
          <w:lang w:val="en-US"/>
        </w:rPr>
        <w:t xml:space="preserve"> </w:t>
      </w:r>
      <w:r w:rsidR="00E64005" w:rsidRPr="00370EF8">
        <w:rPr>
          <w:rFonts w:asciiTheme="majorBidi" w:hAnsiTheme="majorBidi" w:cstheme="majorBidi" w:hint="cs"/>
          <w:spacing w:val="4"/>
          <w:cs/>
          <w:lang w:val="en-US"/>
        </w:rPr>
        <w:t>มิถุนายน</w:t>
      </w:r>
      <w:r w:rsidR="00C56972" w:rsidRPr="00370EF8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256</w:t>
      </w:r>
      <w:bookmarkEnd w:id="4"/>
      <w:r w:rsidR="00576103" w:rsidRPr="00370EF8">
        <w:rPr>
          <w:rFonts w:asciiTheme="majorBidi" w:hAnsiTheme="majorBidi" w:cstheme="majorBidi"/>
          <w:snapToGrid w:val="0"/>
          <w:lang w:val="en-US"/>
        </w:rPr>
        <w:t>9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และ</w:t>
      </w:r>
      <w:r w:rsidR="007F7EA4" w:rsidRPr="00370EF8">
        <w:rPr>
          <w:rFonts w:asciiTheme="majorBidi" w:hAnsiTheme="majorBidi" w:cstheme="majorBidi"/>
          <w:snapToGrid w:val="0"/>
          <w:cs/>
          <w:lang w:val="en-US"/>
        </w:rPr>
        <w:t>วันที่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31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2568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="00C56972" w:rsidRPr="00370EF8">
        <w:rPr>
          <w:rFonts w:ascii="Angsana New" w:hAnsi="Angsana New" w:cs="Angsana New"/>
          <w:snapToGrid w:val="0"/>
          <w:cs/>
          <w:lang w:val="en-US"/>
        </w:rPr>
        <w:t>บริษัทได้จำนำเงินลงทุนใน</w:t>
      </w:r>
      <w:r w:rsidR="00E86144" w:rsidRPr="00370EF8">
        <w:rPr>
          <w:rFonts w:ascii="Angsana New" w:hAnsi="Angsana New" w:cs="Angsana New"/>
          <w:snapToGrid w:val="0"/>
          <w:cs/>
          <w:lang w:val="en-US"/>
        </w:rPr>
        <w:t>ตราสารทุน</w:t>
      </w:r>
      <w:r w:rsidR="00C56972" w:rsidRPr="00370EF8">
        <w:rPr>
          <w:rFonts w:ascii="Angsana New" w:hAnsi="Angsana New" w:cs="Angsana New"/>
          <w:snapToGrid w:val="0"/>
          <w:cs/>
          <w:lang w:val="en-US"/>
        </w:rPr>
        <w:t>มีมูลค่าตาม</w:t>
      </w:r>
      <w:r w:rsidR="00C56972" w:rsidRPr="00370EF8">
        <w:rPr>
          <w:rFonts w:ascii="Angsana New" w:hAnsi="Angsana New" w:cs="Angsana New"/>
          <w:snapToGrid w:val="0"/>
          <w:spacing w:val="-10"/>
          <w:cs/>
          <w:lang w:val="en-US"/>
        </w:rPr>
        <w:t>บัญชีทั้งหมดจำนวน</w:t>
      </w:r>
      <w:r w:rsidR="00C56972" w:rsidRPr="00370EF8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576103" w:rsidRPr="00370EF8">
        <w:rPr>
          <w:rFonts w:ascii="Angsana New" w:hAnsi="Angsana New" w:cs="Angsana New" w:hint="cs"/>
          <w:snapToGrid w:val="0"/>
          <w:spacing w:val="-10"/>
          <w:lang w:val="en-US"/>
        </w:rPr>
        <w:t>94</w:t>
      </w:r>
      <w:r w:rsidR="00524130" w:rsidRPr="00370EF8">
        <w:rPr>
          <w:rFonts w:ascii="Angsana New" w:hAnsi="Angsana New" w:cs="Angsana New"/>
          <w:snapToGrid w:val="0"/>
          <w:spacing w:val="-10"/>
          <w:lang w:val="en-US"/>
        </w:rPr>
        <w:t>.</w:t>
      </w:r>
      <w:r w:rsidR="00576103" w:rsidRPr="00370EF8">
        <w:rPr>
          <w:rFonts w:ascii="Angsana New" w:hAnsi="Angsana New" w:cs="Angsana New" w:hint="cs"/>
          <w:snapToGrid w:val="0"/>
          <w:spacing w:val="-10"/>
          <w:lang w:val="en-US"/>
        </w:rPr>
        <w:t>25</w:t>
      </w:r>
      <w:r w:rsidR="00C56972" w:rsidRPr="00370EF8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C56972" w:rsidRPr="00370EF8">
        <w:rPr>
          <w:rFonts w:ascii="Angsana New" w:hAnsi="Angsana New" w:cs="Angsana New"/>
          <w:snapToGrid w:val="0"/>
          <w:spacing w:val="-10"/>
          <w:cs/>
          <w:lang w:val="en-US"/>
        </w:rPr>
        <w:t>ล้านบาท</w:t>
      </w:r>
      <w:r w:rsidR="00DA0FF3" w:rsidRPr="00370EF8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A0FF3" w:rsidRPr="00370EF8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และ </w:t>
      </w:r>
      <w:r w:rsidR="00576103" w:rsidRPr="00370EF8">
        <w:rPr>
          <w:rFonts w:ascii="Angsana New" w:hAnsi="Angsana New" w:cs="Angsana New"/>
          <w:snapToGrid w:val="0"/>
          <w:spacing w:val="-10"/>
          <w:lang w:val="en-US"/>
        </w:rPr>
        <w:t>71</w:t>
      </w:r>
      <w:r w:rsidR="00DA0FF3" w:rsidRPr="00370EF8">
        <w:rPr>
          <w:rFonts w:ascii="Angsana New" w:hAnsi="Angsana New" w:cs="Angsana New"/>
          <w:snapToGrid w:val="0"/>
          <w:spacing w:val="-10"/>
          <w:lang w:val="en-US"/>
        </w:rPr>
        <w:t>.</w:t>
      </w:r>
      <w:r w:rsidR="00576103" w:rsidRPr="00370EF8">
        <w:rPr>
          <w:rFonts w:ascii="Angsana New" w:hAnsi="Angsana New" w:cs="Angsana New"/>
          <w:snapToGrid w:val="0"/>
          <w:spacing w:val="-10"/>
          <w:lang w:val="en-US"/>
        </w:rPr>
        <w:t>05</w:t>
      </w:r>
      <w:r w:rsidR="00DA0FF3" w:rsidRPr="00370EF8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A0FF3" w:rsidRPr="00370EF8">
        <w:rPr>
          <w:rFonts w:ascii="Angsana New" w:hAnsi="Angsana New" w:cs="Angsana New"/>
          <w:snapToGrid w:val="0"/>
          <w:spacing w:val="-10"/>
          <w:cs/>
          <w:lang w:val="en-US"/>
        </w:rPr>
        <w:t>ล้านบาท ตามลำดับ</w:t>
      </w:r>
      <w:r w:rsidR="00C56972" w:rsidRPr="00370EF8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C56972" w:rsidRPr="00370EF8">
        <w:rPr>
          <w:rFonts w:ascii="Angsana New" w:hAnsi="Angsana New" w:cs="Angsana New"/>
          <w:snapToGrid w:val="0"/>
          <w:spacing w:val="-10"/>
          <w:cs/>
          <w:lang w:val="en-US"/>
        </w:rPr>
        <w:t>เพื่อเป็นหลักทรัพย์ค้ำประกันการออกหุ้น</w:t>
      </w:r>
      <w:r w:rsidR="00C56972"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กู้ระยะยาว </w:t>
      </w:r>
      <w:r w:rsidR="00B25C34" w:rsidRPr="00370EF8">
        <w:rPr>
          <w:rFonts w:ascii="Angsana New" w:hAnsi="Angsana New" w:cs="Angsana New"/>
          <w:snapToGrid w:val="0"/>
          <w:spacing w:val="-8"/>
          <w:lang w:val="en-US"/>
        </w:rPr>
        <w:t>(</w:t>
      </w:r>
      <w:r w:rsidR="00B25C34"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ดูหมายเหตุข้อ 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17</w:t>
      </w:r>
      <w:r w:rsidR="00B25C34" w:rsidRPr="00370EF8">
        <w:rPr>
          <w:rFonts w:ascii="Angsana New" w:hAnsi="Angsana New" w:cs="Angsana New"/>
          <w:snapToGrid w:val="0"/>
          <w:spacing w:val="-8"/>
          <w:lang w:val="en-US"/>
        </w:rPr>
        <w:t xml:space="preserve">) </w:t>
      </w:r>
      <w:r w:rsidR="00C56972" w:rsidRPr="00370EF8">
        <w:rPr>
          <w:rFonts w:ascii="Angsana New" w:hAnsi="Angsana New" w:cs="Angsana New"/>
          <w:snapToGrid w:val="0"/>
          <w:spacing w:val="-8"/>
          <w:cs/>
          <w:lang w:val="en-US"/>
        </w:rPr>
        <w:t>และ</w:t>
      </w:r>
      <w:r w:rsidR="00C56972" w:rsidRPr="00370EF8">
        <w:rPr>
          <w:rFonts w:ascii="Angsana New" w:hAnsi="Angsana New" w:cs="Angsana New"/>
          <w:snapToGrid w:val="0"/>
          <w:spacing w:val="-4"/>
          <w:cs/>
          <w:lang w:val="en-US"/>
        </w:rPr>
        <w:t>เงินกู้ยืมระยะสั้น</w:t>
      </w:r>
      <w:r w:rsidR="219C0603"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C56972" w:rsidRPr="00370EF8">
        <w:rPr>
          <w:rFonts w:asciiTheme="majorBidi" w:hAnsiTheme="majorBidi" w:cstheme="majorBidi"/>
          <w:snapToGrid w:val="0"/>
          <w:spacing w:val="-6"/>
          <w:lang w:val="en-US"/>
        </w:rPr>
        <w:t>(</w:t>
      </w:r>
      <w:r w:rsidR="00C56972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ดูหมายเหตุข้อ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13</w:t>
      </w:r>
      <w:r w:rsidR="00C56972" w:rsidRPr="00370EF8">
        <w:rPr>
          <w:rFonts w:asciiTheme="majorBidi" w:hAnsiTheme="majorBidi" w:cstheme="majorBidi"/>
          <w:snapToGrid w:val="0"/>
          <w:spacing w:val="-6"/>
          <w:lang w:val="en-US"/>
        </w:rPr>
        <w:t>)</w:t>
      </w:r>
      <w:r w:rsidR="00C63CEB" w:rsidRPr="00370EF8">
        <w:rPr>
          <w:rFonts w:asciiTheme="majorBidi" w:hAnsiTheme="majorBidi" w:cstheme="majorBidi"/>
          <w:snapToGrid w:val="0"/>
          <w:spacing w:val="-6"/>
          <w:lang w:val="en-US"/>
        </w:rPr>
        <w:br w:type="page"/>
      </w:r>
    </w:p>
    <w:p w14:paraId="3C2F835E" w14:textId="02350772" w:rsidR="00296A09" w:rsidRPr="00370EF8" w:rsidRDefault="00576103" w:rsidP="008F378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10</w:t>
      </w:r>
      <w:r w:rsidR="00296A09" w:rsidRPr="00370EF8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296A09" w:rsidRPr="00370EF8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296A09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อสังหาริมทรัพย์เพื่อการลงทุน</w:t>
      </w:r>
    </w:p>
    <w:p w14:paraId="05CF7815" w14:textId="36F4CDFC" w:rsidR="00296A09" w:rsidRPr="00370EF8" w:rsidRDefault="00296A09" w:rsidP="008F3781">
      <w:pPr>
        <w:ind w:left="540" w:firstLine="7"/>
        <w:jc w:val="thaiDistribute"/>
        <w:rPr>
          <w:rFonts w:ascii="Angsana New" w:hAnsi="Angsana New" w:cs="Angsana New"/>
          <w:snapToGrid w:val="0"/>
          <w:spacing w:val="-8"/>
          <w:lang w:val="en-US"/>
        </w:rPr>
      </w:pP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รายการกระทบยอดของอสังหาริมทรัพย์เพื่อการลงทุน</w:t>
      </w:r>
      <w:r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ที่แสดงด้วยมูลค่ายุติธรรม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สำหรับงวด</w:t>
      </w:r>
      <w:r w:rsidR="000F6759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หก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เดือนสิ้นสุดวันที่ 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30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9965ED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มิถุนายน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0C4F2E">
        <w:rPr>
          <w:rFonts w:ascii="Angsana New" w:hAnsi="Angsana New" w:cs="Angsana New"/>
          <w:snapToGrid w:val="0"/>
          <w:spacing w:val="-8"/>
          <w:lang w:val="en-US"/>
        </w:rPr>
        <w:t xml:space="preserve">2569 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มีดังนี้</w:t>
      </w:r>
    </w:p>
    <w:p w14:paraId="033E6352" w14:textId="77777777" w:rsidR="00296A09" w:rsidRPr="00370EF8" w:rsidRDefault="00296A09" w:rsidP="008F3781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</w:pPr>
      <w:r w:rsidRPr="00370EF8">
        <w:rPr>
          <w:rFonts w:ascii="Angsana New" w:hAnsi="Angsana New" w:cs="Angsana New"/>
          <w:b/>
          <w:bCs/>
          <w:snapToGrid w:val="0"/>
          <w:sz w:val="24"/>
          <w:szCs w:val="24"/>
          <w:cs/>
          <w:lang w:val="en-US"/>
        </w:rPr>
        <w:t>(หน่วย</w:t>
      </w:r>
      <w:r w:rsidRPr="00370EF8"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  <w:t xml:space="preserve"> : </w:t>
      </w:r>
      <w:r w:rsidRPr="00370EF8">
        <w:rPr>
          <w:rFonts w:ascii="Angsana New" w:hAnsi="Angsana New" w:cs="Angsana New"/>
          <w:b/>
          <w:bCs/>
          <w:snapToGrid w:val="0"/>
          <w:sz w:val="24"/>
          <w:szCs w:val="24"/>
          <w:cs/>
          <w:lang w:val="en-US"/>
        </w:rPr>
        <w:t>บาท)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710"/>
      </w:tblGrid>
      <w:tr w:rsidR="00161E22" w:rsidRPr="00370EF8" w14:paraId="1BBCF370" w14:textId="77777777" w:rsidTr="00A93619">
        <w:trPr>
          <w:trHeight w:val="72"/>
        </w:trPr>
        <w:tc>
          <w:tcPr>
            <w:tcW w:w="5310" w:type="dxa"/>
            <w:vAlign w:val="bottom"/>
          </w:tcPr>
          <w:p w14:paraId="0B750248" w14:textId="77777777" w:rsidR="00161E22" w:rsidRPr="00370EF8" w:rsidRDefault="00161E22" w:rsidP="008F3781">
            <w:pPr>
              <w:snapToGri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</w:tcPr>
          <w:p w14:paraId="01FCA859" w14:textId="77777777" w:rsidR="00161E22" w:rsidRPr="00370EF8" w:rsidRDefault="00161E22" w:rsidP="008F37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54D317CD" w14:textId="77777777" w:rsidR="00161E22" w:rsidRPr="00370EF8" w:rsidRDefault="00161E22" w:rsidP="008F37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</w:tcPr>
          <w:p w14:paraId="22E52E32" w14:textId="437DF092" w:rsidR="00161E22" w:rsidRPr="00370EF8" w:rsidRDefault="00161E22" w:rsidP="008F37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61E22" w:rsidRPr="00370EF8" w14:paraId="45122A79" w14:textId="77777777" w:rsidTr="00A93619">
        <w:trPr>
          <w:trHeight w:val="301"/>
        </w:trPr>
        <w:tc>
          <w:tcPr>
            <w:tcW w:w="5310" w:type="dxa"/>
            <w:vAlign w:val="bottom"/>
          </w:tcPr>
          <w:p w14:paraId="3AD3C8DC" w14:textId="77777777" w:rsidR="00161E22" w:rsidRPr="00370EF8" w:rsidRDefault="00161E22" w:rsidP="008F3781">
            <w:pPr>
              <w:snapToGri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9CD6A19" w14:textId="4C917BC4" w:rsidR="00161E22" w:rsidRPr="00370EF8" w:rsidRDefault="00576103" w:rsidP="008F37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086C3A8B" w14:textId="77777777" w:rsidR="00161E22" w:rsidRPr="00370EF8" w:rsidRDefault="00161E22" w:rsidP="008F3781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B0EAAD5" w14:textId="0A53AF1E" w:rsidR="00161E22" w:rsidRPr="00370EF8" w:rsidRDefault="00576103" w:rsidP="008F37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</w:tr>
      <w:tr w:rsidR="00161E22" w:rsidRPr="00370EF8" w14:paraId="7DE8B17F" w14:textId="77777777" w:rsidTr="00A93619">
        <w:trPr>
          <w:trHeight w:val="203"/>
        </w:trPr>
        <w:tc>
          <w:tcPr>
            <w:tcW w:w="5310" w:type="dxa"/>
          </w:tcPr>
          <w:p w14:paraId="64F44450" w14:textId="7A3C48FB" w:rsidR="00161E22" w:rsidRPr="00370EF8" w:rsidRDefault="00161E22" w:rsidP="008F3781">
            <w:pPr>
              <w:spacing w:line="340" w:lineRule="exact"/>
              <w:ind w:left="450" w:right="-72" w:hanging="36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มูลค่าตามบัญชีต้น</w:t>
            </w:r>
            <w:r w:rsidRPr="00370EF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งวด </w:t>
            </w:r>
            <w:r w:rsidRPr="00370EF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576103" w:rsidRPr="00370EF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70EF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370EF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vAlign w:val="bottom"/>
          </w:tcPr>
          <w:p w14:paraId="09EDA189" w14:textId="5FAD8C7B" w:rsidR="00161E22" w:rsidRPr="00370EF8" w:rsidRDefault="00576103" w:rsidP="008F3781">
            <w:pPr>
              <w:snapToGrid w:val="0"/>
              <w:spacing w:line="320" w:lineRule="exact"/>
              <w:ind w:right="18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438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335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C5AAA88" w14:textId="77777777" w:rsidR="00161E22" w:rsidRPr="00370EF8" w:rsidRDefault="00161E22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D4D123A" w14:textId="51E34B47" w:rsidR="00161E22" w:rsidRPr="00370EF8" w:rsidRDefault="00576103" w:rsidP="008F3781">
            <w:pPr>
              <w:snapToGrid w:val="0"/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438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335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</w:tr>
      <w:tr w:rsidR="00161E22" w:rsidRPr="00370EF8" w14:paraId="64556066" w14:textId="77777777" w:rsidTr="00A93619">
        <w:trPr>
          <w:trHeight w:val="203"/>
        </w:trPr>
        <w:tc>
          <w:tcPr>
            <w:tcW w:w="5310" w:type="dxa"/>
          </w:tcPr>
          <w:p w14:paraId="18C6E35B" w14:textId="5D830E81" w:rsidR="00161E22" w:rsidRPr="00370EF8" w:rsidRDefault="00B67861" w:rsidP="008F3781">
            <w:pPr>
              <w:spacing w:line="340" w:lineRule="exact"/>
              <w:ind w:left="450" w:right="-72" w:hanging="36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เพิ่มขึ้นระหว่างงวด</w:t>
            </w:r>
            <w:r w:rsidR="002A7042" w:rsidRPr="00370EF8">
              <w:rPr>
                <w:rFonts w:ascii="Angsana New" w:hAnsi="Angsana New" w:cs="Angsan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710" w:type="dxa"/>
            <w:vAlign w:val="bottom"/>
          </w:tcPr>
          <w:p w14:paraId="210CD0E9" w14:textId="3A601627" w:rsidR="00161E22" w:rsidRPr="00370EF8" w:rsidRDefault="00161E22" w:rsidP="008F3781">
            <w:pPr>
              <w:snapToGrid w:val="0"/>
              <w:spacing w:line="320" w:lineRule="exact"/>
              <w:ind w:right="805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3B72CA0" w14:textId="77777777" w:rsidR="00161E22" w:rsidRPr="00370EF8" w:rsidRDefault="00161E22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537AF86" w14:textId="740C75C4" w:rsidR="00161E22" w:rsidRPr="00370EF8" w:rsidRDefault="00576103" w:rsidP="008F3781">
            <w:pPr>
              <w:snapToGrid w:val="0"/>
              <w:spacing w:line="32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183</w:t>
            </w:r>
            <w:r w:rsidR="00B6786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278</w:t>
            </w:r>
            <w:r w:rsidR="00B6786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597</w:t>
            </w:r>
          </w:p>
        </w:tc>
      </w:tr>
      <w:tr w:rsidR="00161E22" w:rsidRPr="00370EF8" w14:paraId="1C4108D9" w14:textId="77777777" w:rsidTr="00A93619">
        <w:trPr>
          <w:trHeight w:val="145"/>
        </w:trPr>
        <w:tc>
          <w:tcPr>
            <w:tcW w:w="5310" w:type="dxa"/>
          </w:tcPr>
          <w:p w14:paraId="62EE618D" w14:textId="10BD063D" w:rsidR="00161E22" w:rsidRPr="00370EF8" w:rsidRDefault="00161E22" w:rsidP="008F3781">
            <w:pPr>
              <w:spacing w:line="340" w:lineRule="exact"/>
              <w:ind w:left="85" w:right="-72"/>
              <w:rPr>
                <w:rFonts w:ascii="Angsana New" w:eastAsia="Times New Roman" w:hAnsi="Angsana New" w:cs="Angsana New"/>
                <w:sz w:val="24"/>
                <w:szCs w:val="24"/>
                <w:cs/>
                <w:lang w:val="en-US"/>
              </w:rPr>
            </w:pPr>
            <w:r w:rsidRPr="00370EF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โอนเปลี่ยนประเภท</w:t>
            </w:r>
            <w:r w:rsidRPr="00370EF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จากที่ดิน อาคารและอุปกรณ์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br/>
            </w:r>
            <w:r w:rsidRPr="00370EF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</w:rPr>
              <w:t>(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 xml:space="preserve">ดูหมายเหตุข้อ </w:t>
            </w:r>
            <w:r w:rsidR="00576103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6E214758" w14:textId="09E37C18" w:rsidR="00161E22" w:rsidRPr="00370EF8" w:rsidRDefault="00161E22" w:rsidP="008F3781">
            <w:pPr>
              <w:snapToGrid w:val="0"/>
              <w:spacing w:line="32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DBAF51B" w14:textId="77777777" w:rsidR="00161E22" w:rsidRPr="00370EF8" w:rsidRDefault="00161E22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859C348" w14:textId="5E174F49" w:rsidR="00161E22" w:rsidRPr="00370EF8" w:rsidRDefault="00576103" w:rsidP="008F3781">
            <w:pPr>
              <w:snapToGrid w:val="0"/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</w:t>
            </w:r>
            <w:r w:rsidR="00B6786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481</w:t>
            </w:r>
            <w:r w:rsidR="00B6786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103</w:t>
            </w:r>
            <w:r w:rsidR="00B67861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279</w:t>
            </w:r>
          </w:p>
        </w:tc>
      </w:tr>
      <w:tr w:rsidR="00161E22" w:rsidRPr="00370EF8" w14:paraId="1E2FF05D" w14:textId="77777777" w:rsidTr="00A93619">
        <w:trPr>
          <w:trHeight w:val="145"/>
        </w:trPr>
        <w:tc>
          <w:tcPr>
            <w:tcW w:w="5310" w:type="dxa"/>
          </w:tcPr>
          <w:p w14:paraId="37FD5CD9" w14:textId="7FA0F297" w:rsidR="00161E22" w:rsidRPr="00370EF8" w:rsidRDefault="00161E22" w:rsidP="008F3781">
            <w:pPr>
              <w:spacing w:line="340" w:lineRule="exact"/>
              <w:ind w:left="450" w:right="-72" w:hanging="36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</w:t>
            </w:r>
            <w:r w:rsidRPr="00370EF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ีปลายงวด ณ วันที่ </w:t>
            </w:r>
            <w:r w:rsidR="00576103" w:rsidRPr="00370EF8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370EF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370EF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FD3AA" w14:textId="74F04E85" w:rsidR="00161E22" w:rsidRPr="00370EF8" w:rsidRDefault="00576103" w:rsidP="008F3781">
            <w:pPr>
              <w:snapToGrid w:val="0"/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438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335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  <w:r w:rsidR="00B67861" w:rsidRPr="00370EF8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(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1</w:t>
            </w:r>
            <w:r w:rsidR="00B67861" w:rsidRPr="00370EF8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EC7EAA3" w14:textId="77777777" w:rsidR="00161E22" w:rsidRPr="00370EF8" w:rsidRDefault="00161E22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14CCD" w14:textId="46580C82" w:rsidR="00161E22" w:rsidRPr="00370EF8" w:rsidRDefault="00576103" w:rsidP="008F3781">
            <w:pPr>
              <w:snapToGrid w:val="0"/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102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716</w:t>
            </w:r>
            <w:r w:rsidR="00161E22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876</w:t>
            </w:r>
            <w:r w:rsidR="00B67861" w:rsidRPr="00370EF8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(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2</w:t>
            </w:r>
            <w:r w:rsidR="00B67861" w:rsidRPr="00370EF8"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3A5B08DD" w14:textId="225DA0CA" w:rsidR="003C3EBE" w:rsidRPr="00370EF8" w:rsidRDefault="003C3EBE" w:rsidP="00C2620D">
      <w:pPr>
        <w:tabs>
          <w:tab w:val="left" w:pos="1017"/>
        </w:tabs>
        <w:overflowPunct/>
        <w:autoSpaceDE/>
        <w:autoSpaceDN/>
        <w:adjustRightInd/>
        <w:spacing w:before="240"/>
        <w:ind w:left="994" w:hanging="360"/>
        <w:jc w:val="thaiDistribute"/>
        <w:textAlignment w:val="auto"/>
        <w:rPr>
          <w:rFonts w:asciiTheme="majorBidi" w:hAnsiTheme="majorBidi" w:cs="Angsana New"/>
          <w:spacing w:val="-4"/>
          <w:sz w:val="22"/>
          <w:szCs w:val="22"/>
          <w:lang w:val="en-US"/>
        </w:rPr>
      </w:pPr>
      <w:r w:rsidRPr="00370EF8">
        <w:rPr>
          <w:rFonts w:asciiTheme="majorBidi" w:hAnsiTheme="majorBidi" w:cstheme="majorBidi"/>
          <w:sz w:val="22"/>
          <w:szCs w:val="22"/>
          <w:lang w:val="en-US"/>
        </w:rPr>
        <w:t>*</w:t>
      </w:r>
      <w:r w:rsidRPr="00370EF8">
        <w:rPr>
          <w:rFonts w:asciiTheme="majorBidi" w:hAnsiTheme="majorBidi" w:cstheme="majorBidi"/>
          <w:sz w:val="22"/>
          <w:szCs w:val="22"/>
          <w:lang w:val="en-US"/>
        </w:rPr>
        <w:tab/>
      </w:r>
      <w:r w:rsidRPr="00370EF8">
        <w:rPr>
          <w:rFonts w:ascii="Angsana New" w:eastAsiaTheme="minorEastAsia" w:hAnsi="Angsana New" w:cs="Angsana New"/>
          <w:spacing w:val="-2"/>
          <w:kern w:val="2"/>
          <w:sz w:val="22"/>
          <w:szCs w:val="22"/>
          <w:cs/>
          <w:lang w:val="en-US" w:eastAsia="zh-CN"/>
          <w14:ligatures w14:val="standardContextual"/>
        </w:rPr>
        <w:t>ยอดที่เพิ่มขึ้นระหว่างงวดโดยหลักเกิดจากการเพิ่มขึ้นของงานระหว่างก่อสร้างของโครงการโรงเรียน</w:t>
      </w:r>
      <w:r w:rsidRPr="00370EF8">
        <w:rPr>
          <w:rFonts w:ascii="Angsana New" w:eastAsiaTheme="minorEastAsia" w:hAnsi="Angsana New" w:cs="Angsana New" w:hint="cs"/>
          <w:spacing w:val="-2"/>
          <w:kern w:val="2"/>
          <w:sz w:val="22"/>
          <w:szCs w:val="22"/>
          <w:cs/>
          <w:lang w:val="en-US" w:eastAsia="zh-CN"/>
          <w14:ligatures w14:val="standardContextual"/>
        </w:rPr>
        <w:t>นานาชาติ</w:t>
      </w:r>
      <w:r w:rsidRPr="00370EF8">
        <w:rPr>
          <w:rFonts w:ascii="Angsana New" w:eastAsiaTheme="minorEastAsia" w:hAnsi="Angsana New" w:cs="Angsana New"/>
          <w:spacing w:val="-2"/>
          <w:kern w:val="2"/>
          <w:sz w:val="22"/>
          <w:szCs w:val="22"/>
          <w:cs/>
          <w:lang w:val="en-US" w:eastAsia="zh-CN"/>
          <w14:ligatures w14:val="standardContextual"/>
        </w:rPr>
        <w:t xml:space="preserve">พระราม </w:t>
      </w:r>
      <w:r w:rsidRPr="00370EF8">
        <w:rPr>
          <w:rFonts w:ascii="Angsana New" w:eastAsiaTheme="minorEastAsia" w:hAnsi="Angsana New" w:cs="Angsana New"/>
          <w:spacing w:val="-2"/>
          <w:kern w:val="2"/>
          <w:sz w:val="22"/>
          <w:szCs w:val="22"/>
          <w:lang w:val="en-US" w:eastAsia="zh-CN"/>
          <w14:ligatures w14:val="standardContextual"/>
        </w:rPr>
        <w:t xml:space="preserve">3 </w:t>
      </w:r>
      <w:r w:rsidRPr="00370EF8">
        <w:rPr>
          <w:rFonts w:ascii="Angsana New" w:eastAsiaTheme="minorEastAsia" w:hAnsi="Angsana New" w:cs="Angsana New"/>
          <w:spacing w:val="-2"/>
          <w:kern w:val="2"/>
          <w:sz w:val="22"/>
          <w:szCs w:val="22"/>
          <w:cs/>
          <w:lang w:val="en-US" w:eastAsia="zh-CN"/>
          <w14:ligatures w14:val="standardContextual"/>
        </w:rPr>
        <w:t>และต้นทุนการกู้ยืมจากแหล่งเงินทุนที่เกี่ยวข้อง</w:t>
      </w:r>
      <w:r w:rsidRPr="00370EF8">
        <w:rPr>
          <w:rFonts w:ascii="Angsana New" w:eastAsiaTheme="minorEastAsia" w:hAnsi="Angsana New" w:cs="Angsana New" w:hint="cs"/>
          <w:spacing w:val="-2"/>
          <w:kern w:val="2"/>
          <w:sz w:val="22"/>
          <w:szCs w:val="22"/>
          <w:cs/>
          <w:lang w:val="en-US" w:eastAsia="zh-CN"/>
          <w14:ligatures w14:val="standardContextual"/>
        </w:rPr>
        <w:t>ที่รวมเข้า</w:t>
      </w:r>
      <w:r w:rsidRPr="00370EF8">
        <w:rPr>
          <w:rFonts w:ascii="Angsana New" w:eastAsiaTheme="minorEastAsia" w:hAnsi="Angsana New" w:cs="Angsana New"/>
          <w:spacing w:val="-2"/>
          <w:kern w:val="2"/>
          <w:sz w:val="22"/>
          <w:szCs w:val="22"/>
          <w:cs/>
          <w:lang w:val="en-US" w:eastAsia="zh-CN"/>
          <w14:ligatures w14:val="standardContextual"/>
        </w:rPr>
        <w:t>เป็นราคาทุนของ</w:t>
      </w:r>
      <w:r w:rsidRPr="00370EF8">
        <w:rPr>
          <w:rFonts w:ascii="Angsana New" w:eastAsiaTheme="minorEastAsia" w:hAnsi="Angsana New" w:cs="Angsana New" w:hint="cs"/>
          <w:spacing w:val="-2"/>
          <w:kern w:val="2"/>
          <w:sz w:val="22"/>
          <w:szCs w:val="22"/>
          <w:cs/>
          <w:lang w:val="en-US" w:eastAsia="zh-CN"/>
          <w14:ligatures w14:val="standardContextual"/>
        </w:rPr>
        <w:t>งาน</w:t>
      </w:r>
      <w:r w:rsidRPr="00370EF8">
        <w:rPr>
          <w:rFonts w:ascii="Angsana New" w:eastAsiaTheme="minorEastAsia" w:hAnsi="Angsana New" w:cs="Angsana New"/>
          <w:spacing w:val="-2"/>
          <w:kern w:val="2"/>
          <w:sz w:val="22"/>
          <w:szCs w:val="22"/>
          <w:cs/>
          <w:lang w:val="en-US" w:eastAsia="zh-CN"/>
          <w14:ligatures w14:val="standardContextual"/>
        </w:rPr>
        <w:t>ระหว่างก่อสร้าง</w:t>
      </w:r>
    </w:p>
    <w:p w14:paraId="2C97783F" w14:textId="17DFD01B" w:rsidR="003554D0" w:rsidRPr="00370EF8" w:rsidRDefault="00D122F9" w:rsidP="00C2620D">
      <w:pPr>
        <w:pStyle w:val="ListParagraph"/>
        <w:numPr>
          <w:ilvl w:val="0"/>
          <w:numId w:val="33"/>
        </w:numPr>
        <w:spacing w:after="0" w:line="240" w:lineRule="auto"/>
        <w:ind w:left="994" w:right="90"/>
        <w:jc w:val="thaiDistribute"/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</w:pPr>
      <w:r w:rsidRPr="00370EF8">
        <w:rPr>
          <w:rFonts w:ascii="Angsana New" w:eastAsiaTheme="minorEastAsia" w:hAnsi="Angsana New" w:cs="Angsana New" w:hint="cs"/>
          <w:spacing w:val="-4"/>
          <w:kern w:val="2"/>
          <w:szCs w:val="22"/>
          <w:cs/>
          <w:lang w:eastAsia="zh-CN"/>
          <w14:ligatures w14:val="standardContextual"/>
        </w:rPr>
        <w:t>ณ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cs/>
          <w:lang w:eastAsia="zh-CN"/>
          <w14:ligatures w14:val="standardContextual"/>
        </w:rPr>
        <w:t xml:space="preserve"> </w:t>
      </w:r>
      <w:r w:rsidRPr="00370EF8">
        <w:rPr>
          <w:rFonts w:ascii="Angsana New" w:eastAsiaTheme="minorEastAsia" w:hAnsi="Angsana New" w:cs="Angsana New" w:hint="cs"/>
          <w:spacing w:val="-4"/>
          <w:kern w:val="2"/>
          <w:szCs w:val="22"/>
          <w:cs/>
          <w:lang w:eastAsia="zh-CN"/>
          <w14:ligatures w14:val="standardContextual"/>
        </w:rPr>
        <w:t>วันที่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cs/>
          <w:lang w:eastAsia="zh-CN"/>
          <w14:ligatures w14:val="standardContextual"/>
        </w:rPr>
        <w:t xml:space="preserve"> </w:t>
      </w:r>
      <w:r w:rsidR="00576103" w:rsidRPr="00370EF8"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  <w:t>30</w:t>
      </w:r>
      <w:r w:rsidR="00460B60" w:rsidRPr="00370EF8"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  <w:t xml:space="preserve"> </w:t>
      </w:r>
      <w:r w:rsidR="00460B60" w:rsidRPr="00370EF8">
        <w:rPr>
          <w:rFonts w:ascii="Angsana New" w:eastAsiaTheme="minorEastAsia" w:hAnsi="Angsana New" w:cs="Angsana New" w:hint="cs"/>
          <w:spacing w:val="-4"/>
          <w:kern w:val="2"/>
          <w:szCs w:val="22"/>
          <w:cs/>
          <w:lang w:eastAsia="zh-CN"/>
          <w14:ligatures w14:val="standardContextual"/>
        </w:rPr>
        <w:t xml:space="preserve">มิถุนายน </w:t>
      </w:r>
      <w:r w:rsidR="00576103" w:rsidRPr="00370EF8"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  <w:t>2569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cs/>
          <w:lang w:eastAsia="zh-CN"/>
          <w14:ligatures w14:val="standardContextual"/>
        </w:rPr>
        <w:t xml:space="preserve"> บริษัทได้จดจำนองที่ดินซึ่งมีมูลค่าตามบัญชี (ที่แสดงด้วยมูลค่ายุติธรรม) จำนวน </w:t>
      </w:r>
      <w:r w:rsidR="00576103" w:rsidRPr="00370EF8">
        <w:rPr>
          <w:rFonts w:ascii="Angsana New" w:eastAsiaTheme="minorEastAsia" w:hAnsi="Angsana New" w:cs="Angsana New"/>
          <w:spacing w:val="-2"/>
          <w:kern w:val="2"/>
          <w:szCs w:val="22"/>
          <w:lang w:eastAsia="zh-CN"/>
          <w14:ligatures w14:val="standardContextual"/>
        </w:rPr>
        <w:t>1</w:t>
      </w:r>
      <w:r w:rsidRPr="00370EF8">
        <w:rPr>
          <w:rFonts w:ascii="Angsana New" w:eastAsiaTheme="minorEastAsia" w:hAnsi="Angsana New" w:cs="Angsana New"/>
          <w:spacing w:val="-2"/>
          <w:kern w:val="2"/>
          <w:szCs w:val="22"/>
          <w:lang w:eastAsia="zh-CN"/>
          <w14:ligatures w14:val="standardContextual"/>
        </w:rPr>
        <w:t>,</w:t>
      </w:r>
      <w:r w:rsidR="00576103" w:rsidRPr="00370EF8">
        <w:rPr>
          <w:rFonts w:ascii="Angsana New" w:eastAsiaTheme="minorEastAsia" w:hAnsi="Angsana New" w:cs="Angsana New"/>
          <w:spacing w:val="-2"/>
          <w:kern w:val="2"/>
          <w:szCs w:val="22"/>
          <w:lang w:eastAsia="zh-CN"/>
          <w14:ligatures w14:val="standardContextual"/>
        </w:rPr>
        <w:t>438</w:t>
      </w:r>
      <w:r w:rsidRPr="00370EF8">
        <w:rPr>
          <w:rFonts w:ascii="Angsana New" w:eastAsiaTheme="minorEastAsia" w:hAnsi="Angsana New" w:cs="Angsana New"/>
          <w:spacing w:val="-2"/>
          <w:kern w:val="2"/>
          <w:szCs w:val="22"/>
          <w:lang w:eastAsia="zh-CN"/>
          <w14:ligatures w14:val="standardContextual"/>
        </w:rPr>
        <w:t>.</w:t>
      </w:r>
      <w:r w:rsidR="00576103" w:rsidRPr="00370EF8">
        <w:rPr>
          <w:rFonts w:ascii="Angsana New" w:eastAsiaTheme="minorEastAsia" w:hAnsi="Angsana New" w:cs="Angsana New"/>
          <w:spacing w:val="-2"/>
          <w:kern w:val="2"/>
          <w:szCs w:val="22"/>
          <w:lang w:eastAsia="zh-CN"/>
          <w14:ligatures w14:val="standardContextual"/>
        </w:rPr>
        <w:t>34</w:t>
      </w:r>
      <w:r w:rsidRPr="00370EF8">
        <w:rPr>
          <w:rFonts w:ascii="Angsana New" w:eastAsiaTheme="minorEastAsia" w:hAnsi="Angsana New" w:cs="Angsana New"/>
          <w:spacing w:val="-2"/>
          <w:kern w:val="2"/>
          <w:szCs w:val="22"/>
          <w:cs/>
          <w:lang w:eastAsia="zh-CN"/>
          <w14:ligatures w14:val="standardContextual"/>
        </w:rPr>
        <w:t xml:space="preserve"> ล้านบาท รวมทั้งส่วนควบและส่วนต่อเติมของอาคารและสิ่งปลูกสร้างที่จะถูกสร้างในอนาค</w:t>
      </w:r>
      <w:r w:rsidR="00AF500E" w:rsidRPr="00370EF8">
        <w:rPr>
          <w:rFonts w:ascii="Angsana New" w:eastAsiaTheme="minorEastAsia" w:hAnsi="Angsana New" w:cs="Angsana New" w:hint="cs"/>
          <w:spacing w:val="-2"/>
          <w:kern w:val="2"/>
          <w:szCs w:val="22"/>
          <w:cs/>
          <w:lang w:eastAsia="zh-CN"/>
          <w14:ligatures w14:val="standardContextual"/>
        </w:rPr>
        <w:t>ต</w:t>
      </w:r>
      <w:r w:rsidRPr="00370EF8">
        <w:rPr>
          <w:rFonts w:ascii="Angsana New" w:eastAsiaTheme="minorEastAsia" w:hAnsi="Angsana New" w:cs="Angsana New"/>
          <w:spacing w:val="-2"/>
          <w:kern w:val="2"/>
          <w:szCs w:val="22"/>
          <w:cs/>
          <w:lang w:eastAsia="zh-CN"/>
          <w14:ligatures w14:val="standardContextual"/>
        </w:rPr>
        <w:t>เพื่อเป็นหลักประกันการออก</w:t>
      </w:r>
      <w:r w:rsidRPr="00370EF8">
        <w:rPr>
          <w:rFonts w:ascii="Angsana New" w:eastAsiaTheme="minorEastAsia" w:hAnsi="Angsana New" w:cs="Angsana New"/>
          <w:kern w:val="2"/>
          <w:szCs w:val="22"/>
          <w:cs/>
          <w:lang w:eastAsia="zh-CN"/>
          <w14:ligatures w14:val="standardContextual"/>
        </w:rPr>
        <w:t>หุ้น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cs/>
          <w:lang w:eastAsia="zh-CN"/>
          <w14:ligatures w14:val="standardContextual"/>
        </w:rPr>
        <w:t xml:space="preserve">กู้ระยะยาว (ดูหมายเหตุข้อ </w:t>
      </w:r>
      <w:r w:rsidR="00576103" w:rsidRPr="00370EF8"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  <w:t>17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  <w:t>)</w:t>
      </w:r>
    </w:p>
    <w:p w14:paraId="42C030CB" w14:textId="2E473E45" w:rsidR="00296A09" w:rsidRPr="00370EF8" w:rsidRDefault="00D122F9" w:rsidP="00C2620D">
      <w:pPr>
        <w:pStyle w:val="ListParagraph"/>
        <w:numPr>
          <w:ilvl w:val="0"/>
          <w:numId w:val="33"/>
        </w:numPr>
        <w:spacing w:after="0" w:line="240" w:lineRule="auto"/>
        <w:ind w:left="994" w:right="90"/>
        <w:jc w:val="thaiDistribute"/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</w:pPr>
      <w:r w:rsidRPr="00370EF8">
        <w:rPr>
          <w:rFonts w:ascii="Angsana New" w:eastAsiaTheme="minorEastAsia" w:hAnsi="Angsana New" w:cs="Angsana New" w:hint="cs"/>
          <w:spacing w:val="-4"/>
          <w:kern w:val="2"/>
          <w:szCs w:val="22"/>
          <w:cs/>
          <w:lang w:eastAsia="zh-CN"/>
          <w14:ligatures w14:val="standardContextual"/>
        </w:rPr>
        <w:t>ณ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cs/>
          <w:lang w:eastAsia="zh-CN"/>
          <w14:ligatures w14:val="standardContextual"/>
        </w:rPr>
        <w:t xml:space="preserve"> </w:t>
      </w:r>
      <w:r w:rsidRPr="00370EF8">
        <w:rPr>
          <w:rFonts w:ascii="Angsana New" w:eastAsiaTheme="minorEastAsia" w:hAnsi="Angsana New" w:cs="Angsana New" w:hint="cs"/>
          <w:spacing w:val="-4"/>
          <w:kern w:val="2"/>
          <w:szCs w:val="22"/>
          <w:cs/>
          <w:lang w:eastAsia="zh-CN"/>
          <w14:ligatures w14:val="standardContextual"/>
        </w:rPr>
        <w:t>วันที่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cs/>
          <w:lang w:eastAsia="zh-CN"/>
          <w14:ligatures w14:val="standardContextual"/>
        </w:rPr>
        <w:t xml:space="preserve"> </w:t>
      </w:r>
      <w:r w:rsidR="00576103" w:rsidRPr="00370EF8"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  <w:t>30</w:t>
      </w:r>
      <w:r w:rsidR="00460B60" w:rsidRPr="00370EF8"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  <w:t xml:space="preserve"> </w:t>
      </w:r>
      <w:r w:rsidR="00460B60" w:rsidRPr="00370EF8">
        <w:rPr>
          <w:rFonts w:ascii="Angsana New" w:eastAsiaTheme="minorEastAsia" w:hAnsi="Angsana New" w:cs="Angsana New"/>
          <w:spacing w:val="-4"/>
          <w:kern w:val="2"/>
          <w:szCs w:val="22"/>
          <w:cs/>
          <w:lang w:eastAsia="zh-CN"/>
          <w14:ligatures w14:val="standardContextual"/>
        </w:rPr>
        <w:t xml:space="preserve">มิถุนายน </w:t>
      </w:r>
      <w:r w:rsidR="00576103" w:rsidRPr="00370EF8"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  <w:t>2569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cs/>
          <w:lang w:eastAsia="zh-CN"/>
          <w14:ligatures w14:val="standardContextual"/>
        </w:rPr>
        <w:t xml:space="preserve"> บริษัทได้จดจำนองที่ดินและสิ่งปลูกสร้างที่จะถูกสร้างในอนาคต</w:t>
      </w:r>
      <w:r w:rsidR="007D46CB" w:rsidRPr="00370EF8">
        <w:rPr>
          <w:rFonts w:ascii="Angsana New" w:eastAsiaTheme="minorEastAsia" w:hAnsi="Angsana New" w:cs="Angsana New" w:hint="cs"/>
          <w:spacing w:val="-4"/>
          <w:kern w:val="2"/>
          <w:szCs w:val="22"/>
          <w:cs/>
          <w:lang w:eastAsia="zh-CN"/>
          <w14:ligatures w14:val="standardContextual"/>
        </w:rPr>
        <w:t>ซึ่ง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cs/>
          <w:lang w:eastAsia="zh-CN"/>
          <w14:ligatures w14:val="standardContextual"/>
        </w:rPr>
        <w:t>มีมูลค่าตาม</w:t>
      </w:r>
      <w:r w:rsidRPr="00370EF8">
        <w:rPr>
          <w:rFonts w:ascii="Angsana New" w:eastAsiaTheme="minorEastAsia" w:hAnsi="Angsana New" w:cs="Angsana New"/>
          <w:spacing w:val="-10"/>
          <w:kern w:val="2"/>
          <w:szCs w:val="22"/>
          <w:cs/>
          <w:lang w:eastAsia="zh-CN"/>
          <w14:ligatures w14:val="standardContextual"/>
        </w:rPr>
        <w:t xml:space="preserve">บัญชี </w:t>
      </w:r>
      <w:r w:rsidRPr="00370EF8">
        <w:rPr>
          <w:rFonts w:ascii="Angsana New" w:eastAsiaTheme="minorEastAsia" w:hAnsi="Angsana New" w:cs="Angsana New"/>
          <w:spacing w:val="-10"/>
          <w:kern w:val="2"/>
          <w:szCs w:val="22"/>
          <w:lang w:eastAsia="zh-CN"/>
          <w14:ligatures w14:val="standardContextual"/>
        </w:rPr>
        <w:t>(</w:t>
      </w:r>
      <w:r w:rsidRPr="00370EF8">
        <w:rPr>
          <w:rFonts w:ascii="Angsana New" w:eastAsiaTheme="minorEastAsia" w:hAnsi="Angsana New" w:cs="Angsana New"/>
          <w:spacing w:val="-10"/>
          <w:kern w:val="2"/>
          <w:szCs w:val="22"/>
          <w:cs/>
          <w:lang w:eastAsia="zh-CN"/>
          <w14:ligatures w14:val="standardContextual"/>
        </w:rPr>
        <w:t xml:space="preserve">ที่แสดงด้วยมูลค่ายุติธรรม) จำนวน </w:t>
      </w:r>
      <w:r w:rsidR="00576103" w:rsidRPr="00370EF8">
        <w:rPr>
          <w:rFonts w:ascii="Angsana New" w:eastAsiaTheme="minorEastAsia" w:hAnsi="Angsana New" w:cs="Angsana New" w:hint="cs"/>
          <w:spacing w:val="-10"/>
          <w:kern w:val="2"/>
          <w:szCs w:val="22"/>
          <w:lang w:eastAsia="zh-CN"/>
          <w14:ligatures w14:val="standardContextual"/>
        </w:rPr>
        <w:t>7</w:t>
      </w:r>
      <w:r w:rsidR="009F5C70" w:rsidRPr="00370EF8">
        <w:rPr>
          <w:rFonts w:ascii="Angsana New" w:eastAsiaTheme="minorEastAsia" w:hAnsi="Angsana New" w:cs="Angsana New"/>
          <w:spacing w:val="-10"/>
          <w:kern w:val="2"/>
          <w:szCs w:val="22"/>
          <w:lang w:eastAsia="zh-CN"/>
          <w14:ligatures w14:val="standardContextual"/>
        </w:rPr>
        <w:t>,</w:t>
      </w:r>
      <w:r w:rsidR="00576103" w:rsidRPr="00370EF8">
        <w:rPr>
          <w:rFonts w:ascii="Angsana New" w:eastAsiaTheme="minorEastAsia" w:hAnsi="Angsana New" w:cs="Angsana New" w:hint="cs"/>
          <w:spacing w:val="-10"/>
          <w:kern w:val="2"/>
          <w:szCs w:val="22"/>
          <w:lang w:eastAsia="zh-CN"/>
          <w14:ligatures w14:val="standardContextual"/>
        </w:rPr>
        <w:t>102</w:t>
      </w:r>
      <w:r w:rsidR="009F5C70" w:rsidRPr="00370EF8">
        <w:rPr>
          <w:rFonts w:ascii="Angsana New" w:eastAsiaTheme="minorEastAsia" w:hAnsi="Angsana New" w:cs="Angsana New"/>
          <w:spacing w:val="-10"/>
          <w:kern w:val="2"/>
          <w:szCs w:val="22"/>
          <w:lang w:eastAsia="zh-CN"/>
          <w14:ligatures w14:val="standardContextual"/>
        </w:rPr>
        <w:t>.</w:t>
      </w:r>
      <w:r w:rsidR="00576103" w:rsidRPr="00370EF8">
        <w:rPr>
          <w:rFonts w:ascii="Angsana New" w:eastAsiaTheme="minorEastAsia" w:hAnsi="Angsana New" w:cs="Angsana New" w:hint="cs"/>
          <w:spacing w:val="-10"/>
          <w:kern w:val="2"/>
          <w:szCs w:val="22"/>
          <w:lang w:eastAsia="zh-CN"/>
          <w14:ligatures w14:val="standardContextual"/>
        </w:rPr>
        <w:t>72</w:t>
      </w:r>
      <w:r w:rsidRPr="00370EF8">
        <w:rPr>
          <w:rFonts w:ascii="Angsana New" w:eastAsiaTheme="minorEastAsia" w:hAnsi="Angsana New" w:cs="Angsana New"/>
          <w:spacing w:val="-10"/>
          <w:kern w:val="2"/>
          <w:szCs w:val="22"/>
          <w:lang w:eastAsia="zh-CN"/>
          <w14:ligatures w14:val="standardContextual"/>
        </w:rPr>
        <w:t xml:space="preserve"> </w:t>
      </w:r>
      <w:r w:rsidRPr="00370EF8">
        <w:rPr>
          <w:rFonts w:ascii="Angsana New" w:eastAsiaTheme="minorEastAsia" w:hAnsi="Angsana New" w:cs="Angsana New"/>
          <w:spacing w:val="-10"/>
          <w:kern w:val="2"/>
          <w:szCs w:val="22"/>
          <w:cs/>
          <w:lang w:eastAsia="zh-CN"/>
          <w14:ligatures w14:val="standardContextual"/>
        </w:rPr>
        <w:t>ล้านบาท เพื่อเป็นหลักประกันการออกหุ้นกู้ระยะ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cs/>
          <w:lang w:eastAsia="zh-CN"/>
          <w14:ligatures w14:val="standardContextual"/>
        </w:rPr>
        <w:t xml:space="preserve">ยาว (ดูหมายเหตุข้อ </w:t>
      </w:r>
      <w:r w:rsidR="00576103" w:rsidRPr="00370EF8"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  <w:t>17</w:t>
      </w:r>
      <w:r w:rsidRPr="00370EF8">
        <w:rPr>
          <w:rFonts w:ascii="Angsana New" w:eastAsiaTheme="minorEastAsia" w:hAnsi="Angsana New" w:cs="Angsana New"/>
          <w:spacing w:val="-4"/>
          <w:kern w:val="2"/>
          <w:szCs w:val="22"/>
          <w:lang w:eastAsia="zh-CN"/>
          <w14:ligatures w14:val="standardContextual"/>
        </w:rPr>
        <w:t>)</w:t>
      </w:r>
    </w:p>
    <w:p w14:paraId="621CAE64" w14:textId="0AB71751" w:rsidR="00296A09" w:rsidRPr="00370EF8" w:rsidRDefault="00296A09" w:rsidP="00C2620D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 w:cs="Angsana New"/>
          <w:snapToGrid w:val="0"/>
          <w:spacing w:val="-8"/>
          <w:lang w:val="en-US"/>
        </w:rPr>
      </w:pP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เมื่อวันที่ 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23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มกราคม 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2569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 (“ผู้ให้เช่า”) ได้ทำสัญญาเช่าที่ดินและสิ่งปลูกสร้างกับบริษัทย่อยแห่งหนึ่ง (“ผู้เช่า”) เพื่อวัตถุประสงค์ในการดำเนินกิจการโรงเรียน ดังนั้น</w:t>
      </w:r>
      <w:r w:rsidRPr="00370EF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บริษัทจึงได้โอนเปลี่ยนประเภทที่ดินและสิ่งปลูกสร้างดังกล่าวจากที่ดิน อาคารและอุปกรณ์ เป็นอสังหาริมทรัพย์เพื่อการลงทุน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เป็น </w:t>
      </w:r>
      <w:r w:rsidRPr="00370EF8">
        <w:rPr>
          <w:rFonts w:ascii="Angsana New" w:hAnsi="Angsana New" w:cs="Angsana New"/>
          <w:snapToGrid w:val="0"/>
          <w:spacing w:val="-8"/>
          <w:lang w:val="en-US"/>
        </w:rPr>
        <w:t>“</w:t>
      </w:r>
      <w:r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ผลกำไรจากการตีราคาสินทรัพย์ใหม่</w:t>
      </w:r>
      <w:r w:rsidRPr="00370EF8">
        <w:rPr>
          <w:rFonts w:ascii="Angsana New" w:hAnsi="Angsana New" w:cs="Angsana New"/>
          <w:snapToGrid w:val="0"/>
          <w:spacing w:val="-8"/>
          <w:lang w:val="en-US"/>
        </w:rPr>
        <w:t xml:space="preserve">” </w:t>
      </w:r>
      <w:r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E629D0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กำไรเบ็ดเสร็จอื่นใน</w:t>
      </w:r>
      <w:r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งบกำไรขาดทุนและกำไรขาดทุนเบ็ดเสร็จอื่น</w:t>
      </w:r>
      <w:r w:rsidR="00AA65BC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เฉพาะกิจการ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>สำหรับงวด</w:t>
      </w:r>
      <w:r w:rsidR="008032D7" w:rsidRPr="00370EF8">
        <w:rPr>
          <w:rFonts w:ascii="Angsana New" w:hAnsi="Angsana New" w:cs="Angsana New" w:hint="cs"/>
          <w:snapToGrid w:val="0"/>
          <w:spacing w:val="-4"/>
          <w:cs/>
          <w:lang w:val="en-US"/>
        </w:rPr>
        <w:t>หก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เดือนสิ้นสุดวันที่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8032D7"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8032D7" w:rsidRPr="00370EF8">
        <w:rPr>
          <w:rFonts w:ascii="Angsana New" w:hAnsi="Angsana New" w:cs="Angsana New" w:hint="cs"/>
          <w:snapToGrid w:val="0"/>
          <w:spacing w:val="-4"/>
          <w:cs/>
          <w:lang w:val="en-US"/>
        </w:rPr>
        <w:t>มิถุนายน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2569</w:t>
      </w:r>
      <w:r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จำนวน 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1</w:t>
      </w:r>
      <w:r w:rsidR="00B476A3" w:rsidRPr="00370EF8">
        <w:rPr>
          <w:rFonts w:ascii="Angsana New" w:hAnsi="Angsana New" w:cs="Angsana New"/>
          <w:snapToGrid w:val="0"/>
          <w:spacing w:val="-8"/>
          <w:lang w:val="en-US"/>
        </w:rPr>
        <w:t>,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336</w:t>
      </w:r>
      <w:r w:rsidR="00B476A3" w:rsidRPr="00370EF8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99</w:t>
      </w:r>
      <w:r w:rsidRPr="00370EF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="009F5C70" w:rsidRPr="00370EF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และ</w:t>
      </w:r>
      <w:r w:rsidR="00A209EC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แสดง</w:t>
      </w:r>
      <w:r w:rsidR="00A209EC" w:rsidRPr="00370EF8">
        <w:rPr>
          <w:rFonts w:ascii="Angsana New" w:hAnsi="Angsana New" w:cs="Angsana New"/>
          <w:snapToGrid w:val="0"/>
          <w:spacing w:val="-8"/>
          <w:lang w:val="en-US"/>
        </w:rPr>
        <w:t>“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ส่วนเกินทุนจากการตีราคาสินทรัพย์</w:t>
      </w:r>
      <w:r w:rsidR="00A209EC" w:rsidRPr="00370EF8">
        <w:rPr>
          <w:rFonts w:ascii="Angsana New" w:hAnsi="Angsana New" w:cs="Angsana New"/>
          <w:snapToGrid w:val="0"/>
          <w:spacing w:val="-8"/>
          <w:lang w:val="en-US"/>
        </w:rPr>
        <w:t xml:space="preserve">” </w:t>
      </w:r>
      <w:r w:rsidR="00AA65BC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ด้วยจำนวนเงินเดียวกัน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ในส่วนของ</w:t>
      </w:r>
      <w:r w:rsidR="004C11B8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ผู้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ถือหุ้น</w:t>
      </w:r>
      <w:r w:rsidR="004C11B8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ในงบฐานะการเงิน</w:t>
      </w:r>
      <w:r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เฉพาะกิจการ</w:t>
      </w:r>
      <w:r w:rsidR="00731F02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ณ วันที่</w:t>
      </w:r>
      <w:r w:rsidR="00921F33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8032D7"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8032D7" w:rsidRPr="00370EF8">
        <w:rPr>
          <w:rFonts w:ascii="Angsana New" w:hAnsi="Angsana New" w:cs="Angsana New" w:hint="cs"/>
          <w:snapToGrid w:val="0"/>
          <w:spacing w:val="-4"/>
          <w:cs/>
          <w:lang w:val="en-US"/>
        </w:rPr>
        <w:t>มิถุนายน</w:t>
      </w:r>
      <w:r w:rsidR="008032D7"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2569</w:t>
      </w:r>
    </w:p>
    <w:p w14:paraId="015B1995" w14:textId="2C58181C" w:rsidR="00296A09" w:rsidRPr="00370EF8" w:rsidRDefault="00296A09" w:rsidP="008F3781">
      <w:pPr>
        <w:ind w:left="540" w:firstLine="7"/>
        <w:jc w:val="thaiDistribute"/>
        <w:rPr>
          <w:rFonts w:ascii="Angsana New" w:hAnsi="Angsana New" w:cs="Angsana New"/>
          <w:snapToGrid w:val="0"/>
          <w:spacing w:val="-8"/>
          <w:lang w:val="en-US"/>
        </w:rPr>
      </w:pP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รายการ</w:t>
      </w:r>
      <w:r w:rsidR="00C02B9A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เคลื่อนไหว</w:t>
      </w:r>
      <w:r w:rsidR="002230D8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ของ</w:t>
      </w:r>
      <w:r w:rsidR="002230D8" w:rsidRPr="00370EF8">
        <w:rPr>
          <w:rFonts w:ascii="Angsana New" w:hAnsi="Angsana New" w:cs="Angsana New"/>
          <w:snapToGrid w:val="0"/>
          <w:spacing w:val="-8"/>
          <w:cs/>
          <w:lang w:val="en-US"/>
        </w:rPr>
        <w:t>ส่วนเกินทุนจากการตีราคาสินทรัพย์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สำหรับงวด</w:t>
      </w:r>
      <w:r w:rsidR="000474C1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หก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เดือนสิ้นสุดวันที่ 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30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0474C1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มิถุนายน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2230D8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                     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>มีดังนี้</w:t>
      </w:r>
    </w:p>
    <w:p w14:paraId="1EF12825" w14:textId="77777777" w:rsidR="00296A09" w:rsidRPr="00370EF8" w:rsidRDefault="00296A09" w:rsidP="008F3781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</w:pPr>
      <w:r w:rsidRPr="00370EF8">
        <w:rPr>
          <w:rFonts w:ascii="Angsana New" w:hAnsi="Angsana New" w:cs="Angsana New"/>
          <w:b/>
          <w:bCs/>
          <w:snapToGrid w:val="0"/>
          <w:sz w:val="24"/>
          <w:szCs w:val="24"/>
          <w:cs/>
          <w:lang w:val="en-US"/>
        </w:rPr>
        <w:t>(หน่วย</w:t>
      </w:r>
      <w:r w:rsidRPr="00370EF8"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  <w:t xml:space="preserve"> : </w:t>
      </w:r>
      <w:r w:rsidRPr="00370EF8">
        <w:rPr>
          <w:rFonts w:ascii="Angsana New" w:hAnsi="Angsana New" w:cs="Angsana New"/>
          <w:b/>
          <w:bCs/>
          <w:snapToGrid w:val="0"/>
          <w:sz w:val="24"/>
          <w:szCs w:val="24"/>
          <w:cs/>
          <w:lang w:val="en-US"/>
        </w:rPr>
        <w:t>บาท)</w:t>
      </w:r>
    </w:p>
    <w:tbl>
      <w:tblPr>
        <w:tblW w:w="87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5"/>
        <w:gridCol w:w="1145"/>
        <w:gridCol w:w="90"/>
        <w:gridCol w:w="1208"/>
        <w:gridCol w:w="95"/>
        <w:gridCol w:w="1259"/>
        <w:gridCol w:w="97"/>
        <w:gridCol w:w="1179"/>
      </w:tblGrid>
      <w:tr w:rsidR="00296A09" w:rsidRPr="00370EF8" w14:paraId="27B42B49" w14:textId="77777777">
        <w:trPr>
          <w:trHeight w:val="77"/>
        </w:trPr>
        <w:tc>
          <w:tcPr>
            <w:tcW w:w="3715" w:type="dxa"/>
            <w:vAlign w:val="bottom"/>
          </w:tcPr>
          <w:p w14:paraId="249DE411" w14:textId="77777777" w:rsidR="00296A09" w:rsidRPr="00370EF8" w:rsidRDefault="00296A09" w:rsidP="008F3781">
            <w:pPr>
              <w:snapToGri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43" w:type="dxa"/>
            <w:gridSpan w:val="3"/>
          </w:tcPr>
          <w:p w14:paraId="5843303C" w14:textId="77777777" w:rsidR="00296A09" w:rsidRPr="00370EF8" w:rsidRDefault="00296A09" w:rsidP="008F37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5" w:type="dxa"/>
          </w:tcPr>
          <w:p w14:paraId="249E5E01" w14:textId="77777777" w:rsidR="00296A09" w:rsidRPr="00370EF8" w:rsidRDefault="00296A09" w:rsidP="008F3781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gridSpan w:val="3"/>
          </w:tcPr>
          <w:p w14:paraId="6A89133E" w14:textId="77777777" w:rsidR="00296A09" w:rsidRPr="00370EF8" w:rsidRDefault="00296A09" w:rsidP="008F3781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96A09" w:rsidRPr="00370EF8" w14:paraId="61E932FA" w14:textId="77777777">
        <w:trPr>
          <w:trHeight w:val="324"/>
        </w:trPr>
        <w:tc>
          <w:tcPr>
            <w:tcW w:w="3715" w:type="dxa"/>
            <w:vAlign w:val="bottom"/>
          </w:tcPr>
          <w:p w14:paraId="45ED495D" w14:textId="77777777" w:rsidR="00296A09" w:rsidRPr="00370EF8" w:rsidRDefault="00296A09" w:rsidP="008F3781">
            <w:pPr>
              <w:snapToGri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3B245751" w14:textId="64D73882" w:rsidR="00296A09" w:rsidRPr="00370EF8" w:rsidRDefault="00576103" w:rsidP="008F37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7C3692CB" w14:textId="77777777" w:rsidR="00296A09" w:rsidRPr="00370EF8" w:rsidRDefault="00296A09" w:rsidP="008F3781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4AA63D1" w14:textId="7B132A59" w:rsidR="00296A09" w:rsidRPr="00370EF8" w:rsidRDefault="00576103" w:rsidP="008F37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5" w:type="dxa"/>
          </w:tcPr>
          <w:p w14:paraId="27C41C53" w14:textId="77777777" w:rsidR="00296A09" w:rsidRPr="00370EF8" w:rsidRDefault="00296A09" w:rsidP="008F3781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297F5600" w14:textId="1BD915B0" w:rsidR="00296A09" w:rsidRPr="00370EF8" w:rsidRDefault="00576103" w:rsidP="008F37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2569</w:t>
            </w:r>
          </w:p>
        </w:tc>
        <w:tc>
          <w:tcPr>
            <w:tcW w:w="97" w:type="dxa"/>
          </w:tcPr>
          <w:p w14:paraId="1512FA2C" w14:textId="77777777" w:rsidR="00296A09" w:rsidRPr="00370EF8" w:rsidRDefault="00296A09" w:rsidP="008F3781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41417FE" w14:textId="7A76323C" w:rsidR="00296A09" w:rsidRPr="00370EF8" w:rsidRDefault="00576103" w:rsidP="008F378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</w:tr>
      <w:tr w:rsidR="00AE7166" w:rsidRPr="00370EF8" w14:paraId="5B4BC087" w14:textId="77777777">
        <w:trPr>
          <w:trHeight w:val="218"/>
        </w:trPr>
        <w:tc>
          <w:tcPr>
            <w:tcW w:w="3715" w:type="dxa"/>
          </w:tcPr>
          <w:p w14:paraId="4A559A81" w14:textId="099417E7" w:rsidR="00AE7166" w:rsidRPr="00370EF8" w:rsidRDefault="00AE7166" w:rsidP="008F3781">
            <w:pPr>
              <w:spacing w:line="340" w:lineRule="exact"/>
              <w:ind w:left="450" w:right="-72" w:hanging="36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70EF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ยอดคงเหลือ</w:t>
            </w:r>
            <w:r w:rsidRPr="00370EF8">
              <w:rPr>
                <w:rFonts w:ascii="Angsana New" w:hAnsi="Angsana New" w:cs="Angsana New"/>
                <w:sz w:val="24"/>
                <w:szCs w:val="24"/>
                <w:cs/>
              </w:rPr>
              <w:t>ต้น</w:t>
            </w:r>
            <w:r w:rsidRPr="00370EF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งวด </w:t>
            </w:r>
            <w:r w:rsidRPr="00370EF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576103" w:rsidRPr="00370EF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70EF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370EF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145" w:type="dxa"/>
            <w:vAlign w:val="bottom"/>
          </w:tcPr>
          <w:p w14:paraId="5115201A" w14:textId="3570E3C6" w:rsidR="00AE7166" w:rsidRPr="00370EF8" w:rsidRDefault="00576103" w:rsidP="008F3781">
            <w:pPr>
              <w:snapToGrid w:val="0"/>
              <w:spacing w:line="320" w:lineRule="exact"/>
              <w:ind w:right="8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  <w:vAlign w:val="bottom"/>
          </w:tcPr>
          <w:p w14:paraId="327D6C19" w14:textId="77777777" w:rsidR="00AE7166" w:rsidRPr="00370EF8" w:rsidRDefault="00AE7166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0A8CF14" w14:textId="4E73613C" w:rsidR="00AE7166" w:rsidRPr="00370EF8" w:rsidRDefault="00576103" w:rsidP="008F3781">
            <w:pPr>
              <w:snapToGrid w:val="0"/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5" w:type="dxa"/>
            <w:vAlign w:val="bottom"/>
          </w:tcPr>
          <w:p w14:paraId="371CFD7F" w14:textId="77777777" w:rsidR="00AE7166" w:rsidRPr="00370EF8" w:rsidRDefault="00AE7166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6E35B2B2" w14:textId="392D0702" w:rsidR="00AE7166" w:rsidRPr="00370EF8" w:rsidRDefault="00576103" w:rsidP="008F3781">
            <w:pPr>
              <w:tabs>
                <w:tab w:val="left" w:pos="899"/>
              </w:tabs>
              <w:snapToGrid w:val="0"/>
              <w:spacing w:line="320" w:lineRule="exact"/>
              <w:ind w:right="16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7" w:type="dxa"/>
            <w:vAlign w:val="bottom"/>
          </w:tcPr>
          <w:p w14:paraId="1D155465" w14:textId="77777777" w:rsidR="00AE7166" w:rsidRPr="00370EF8" w:rsidRDefault="00AE7166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565378BD" w14:textId="3B5DC9F0" w:rsidR="00AE7166" w:rsidRPr="00370EF8" w:rsidRDefault="00576103" w:rsidP="008F3781">
            <w:pPr>
              <w:snapToGrid w:val="0"/>
              <w:spacing w:line="32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</w:tr>
      <w:tr w:rsidR="00AE7166" w:rsidRPr="00370EF8" w14:paraId="23C7F222" w14:textId="77777777">
        <w:trPr>
          <w:trHeight w:val="156"/>
        </w:trPr>
        <w:tc>
          <w:tcPr>
            <w:tcW w:w="3715" w:type="dxa"/>
          </w:tcPr>
          <w:p w14:paraId="0425DB08" w14:textId="3A2745AA" w:rsidR="00AE7166" w:rsidRPr="00370EF8" w:rsidRDefault="00AE7166" w:rsidP="008F3781">
            <w:pPr>
              <w:spacing w:line="340" w:lineRule="exact"/>
              <w:ind w:left="85"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EF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/>
              </w:rPr>
              <w:t>เพิ่มขึ้นระหว่างงวด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 xml:space="preserve"> -</w:t>
            </w:r>
            <w:r w:rsidRPr="00370EF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US"/>
              </w:rPr>
              <w:t xml:space="preserve"> สุทธิจากภาษี 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</w:rPr>
              <w:t>(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 xml:space="preserve">ดูหมายเหตุข้อ </w:t>
            </w:r>
            <w:r w:rsidR="00576103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11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45" w:type="dxa"/>
            <w:vAlign w:val="bottom"/>
          </w:tcPr>
          <w:p w14:paraId="3B50692B" w14:textId="52C596BC" w:rsidR="00AE7166" w:rsidRPr="00370EF8" w:rsidRDefault="00AE7166" w:rsidP="008F3781">
            <w:pPr>
              <w:snapToGrid w:val="0"/>
              <w:spacing w:line="32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6DF775B" w14:textId="77777777" w:rsidR="00AE7166" w:rsidRPr="00370EF8" w:rsidRDefault="00AE7166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5F2A4A5" w14:textId="01348018" w:rsidR="00AE7166" w:rsidRPr="00370EF8" w:rsidRDefault="00AE7166" w:rsidP="008F3781">
            <w:pPr>
              <w:snapToGrid w:val="0"/>
              <w:spacing w:line="320" w:lineRule="exact"/>
              <w:ind w:right="62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5" w:type="dxa"/>
            <w:vAlign w:val="bottom"/>
          </w:tcPr>
          <w:p w14:paraId="18A30577" w14:textId="77777777" w:rsidR="00AE7166" w:rsidRPr="00370EF8" w:rsidRDefault="00AE7166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4115708F" w14:textId="0D786977" w:rsidR="00AE7166" w:rsidRPr="00370EF8" w:rsidRDefault="00576103" w:rsidP="008F3781">
            <w:pPr>
              <w:snapToGrid w:val="0"/>
              <w:spacing w:line="320" w:lineRule="exact"/>
              <w:ind w:right="16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AE716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336</w:t>
            </w:r>
            <w:r w:rsidR="00AE716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988</w:t>
            </w:r>
            <w:r w:rsidR="00AE7166"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762</w:t>
            </w:r>
          </w:p>
        </w:tc>
        <w:tc>
          <w:tcPr>
            <w:tcW w:w="97" w:type="dxa"/>
            <w:vAlign w:val="bottom"/>
          </w:tcPr>
          <w:p w14:paraId="6E8BFEFB" w14:textId="77777777" w:rsidR="00AE7166" w:rsidRPr="00370EF8" w:rsidRDefault="00AE7166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BC1C5A5" w14:textId="0FE0CD43" w:rsidR="00AE7166" w:rsidRPr="00370EF8" w:rsidRDefault="00AE7166" w:rsidP="008F3781">
            <w:pPr>
              <w:tabs>
                <w:tab w:val="left" w:pos="539"/>
              </w:tabs>
              <w:snapToGrid w:val="0"/>
              <w:spacing w:line="320" w:lineRule="exact"/>
              <w:ind w:right="-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E7166" w:rsidRPr="00370EF8" w14:paraId="7EDF18F3" w14:textId="77777777">
        <w:trPr>
          <w:trHeight w:val="156"/>
        </w:trPr>
        <w:tc>
          <w:tcPr>
            <w:tcW w:w="3715" w:type="dxa"/>
          </w:tcPr>
          <w:p w14:paraId="48A0B5C1" w14:textId="5FE00958" w:rsidR="00AE7166" w:rsidRPr="00370EF8" w:rsidRDefault="00AE7166" w:rsidP="008F3781">
            <w:pPr>
              <w:spacing w:line="340" w:lineRule="exact"/>
              <w:ind w:left="450" w:right="-72" w:hanging="36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370EF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ยอดคงเหลือปลายงวด ณ วันที่ </w:t>
            </w:r>
            <w:r w:rsidR="00576103" w:rsidRPr="00370EF8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370EF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370EF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977D1" w14:textId="2B3522EC" w:rsidR="00AE7166" w:rsidRPr="00370EF8" w:rsidRDefault="00576103" w:rsidP="008F3781">
            <w:pPr>
              <w:snapToGrid w:val="0"/>
              <w:spacing w:line="32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vertAlign w:val="superscript"/>
                <w:lang w:val="en-US"/>
              </w:rPr>
            </w:pP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  <w:vAlign w:val="bottom"/>
          </w:tcPr>
          <w:p w14:paraId="61266A6F" w14:textId="77777777" w:rsidR="00AE7166" w:rsidRPr="00370EF8" w:rsidRDefault="00AE7166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E188A" w14:textId="4AAB1F3B" w:rsidR="00AE7166" w:rsidRPr="00370EF8" w:rsidRDefault="00576103" w:rsidP="008F3781">
            <w:pPr>
              <w:snapToGrid w:val="0"/>
              <w:spacing w:line="320" w:lineRule="exact"/>
              <w:ind w:right="9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655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549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  <w:tc>
          <w:tcPr>
            <w:tcW w:w="95" w:type="dxa"/>
            <w:vAlign w:val="bottom"/>
          </w:tcPr>
          <w:p w14:paraId="12903569" w14:textId="77777777" w:rsidR="00AE7166" w:rsidRPr="00370EF8" w:rsidRDefault="00AE7166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DB75D" w14:textId="5E9F8060" w:rsidR="00AE7166" w:rsidRPr="00370EF8" w:rsidRDefault="00576103" w:rsidP="008F3781">
            <w:pPr>
              <w:tabs>
                <w:tab w:val="left" w:pos="899"/>
              </w:tabs>
              <w:snapToGrid w:val="0"/>
              <w:spacing w:line="320" w:lineRule="exact"/>
              <w:ind w:right="16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</w:pP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1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992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538</w:t>
            </w:r>
            <w:r w:rsidR="00AE7166"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97" w:type="dxa"/>
            <w:vAlign w:val="bottom"/>
          </w:tcPr>
          <w:p w14:paraId="435049CB" w14:textId="77777777" w:rsidR="00AE7166" w:rsidRPr="00370EF8" w:rsidRDefault="00AE7166" w:rsidP="008F3781">
            <w:pPr>
              <w:snapToGrid w:val="0"/>
              <w:spacing w:line="320" w:lineRule="exact"/>
              <w:ind w:right="4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A2BD6DF" w14:textId="04DA274F" w:rsidR="00AE7166" w:rsidRPr="00370EF8" w:rsidRDefault="00576103" w:rsidP="008F3781">
            <w:pPr>
              <w:snapToGrid w:val="0"/>
              <w:spacing w:line="32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655</w:t>
            </w:r>
            <w:r w:rsidR="00AE7166" w:rsidRPr="00370EF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549</w:t>
            </w:r>
            <w:r w:rsidR="00AE7166" w:rsidRPr="00370EF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370EF8">
              <w:rPr>
                <w:rFonts w:ascii="Angsana New" w:eastAsia="Times New Roman" w:hAnsi="Angsana New" w:cs="Angsana New"/>
                <w:sz w:val="24"/>
                <w:szCs w:val="24"/>
                <w:lang w:val="en-US"/>
              </w:rPr>
              <w:t>976</w:t>
            </w:r>
          </w:p>
        </w:tc>
      </w:tr>
    </w:tbl>
    <w:p w14:paraId="3A5B3533" w14:textId="77777777" w:rsidR="004D7EA3" w:rsidRDefault="004D7EA3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spacing w:val="-8"/>
          <w:cs/>
          <w:lang w:val="en-US"/>
        </w:rPr>
      </w:pPr>
      <w:r>
        <w:rPr>
          <w:rFonts w:ascii="Angsana New" w:hAnsi="Angsana New" w:cs="Angsana New"/>
          <w:snapToGrid w:val="0"/>
          <w:spacing w:val="-8"/>
          <w:cs/>
          <w:lang w:val="en-US"/>
        </w:rPr>
        <w:br w:type="page"/>
      </w:r>
    </w:p>
    <w:p w14:paraId="0DD8819A" w14:textId="72C2E86B" w:rsidR="00296A09" w:rsidRPr="00370EF8" w:rsidRDefault="00296A09" w:rsidP="008F3781">
      <w:pPr>
        <w:ind w:left="540" w:firstLine="7"/>
        <w:jc w:val="thaiDistribute"/>
        <w:rPr>
          <w:rFonts w:ascii="Angsana New" w:hAnsi="Angsana New" w:cs="Angsana New"/>
          <w:snapToGrid w:val="0"/>
          <w:spacing w:val="-8"/>
          <w:lang w:val="en-US"/>
        </w:rPr>
      </w:pP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lastRenderedPageBreak/>
        <w:t>รายการที่รับรู้ในงบกำไรขาดทุนและกำไรขาดทุนเบ็ดเสร็จอื่นซึ่งเกิดจากอสังหาริมทรัพย์เพื่อการลงทุนสำหรับ</w:t>
      </w:r>
      <w:r w:rsidRPr="00370EF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งวดสามเดือน</w:t>
      </w:r>
      <w:r w:rsidR="006A609B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และงวดหกเดือน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สิ้นสุดวันที่ </w:t>
      </w:r>
      <w:r w:rsidR="00576103" w:rsidRPr="00370EF8">
        <w:rPr>
          <w:rFonts w:ascii="Angsana New" w:hAnsi="Angsana New" w:cs="Angsana New"/>
          <w:snapToGrid w:val="0"/>
          <w:spacing w:val="-8"/>
          <w:lang w:val="en-US"/>
        </w:rPr>
        <w:t>30</w:t>
      </w:r>
      <w:r w:rsidRPr="00370EF8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3C6C3D" w:rsidRPr="00370EF8">
        <w:rPr>
          <w:rFonts w:ascii="Angsana New" w:hAnsi="Angsana New" w:cs="Angsana New" w:hint="cs"/>
          <w:snapToGrid w:val="0"/>
          <w:spacing w:val="-8"/>
          <w:cs/>
          <w:lang w:val="en-US"/>
        </w:rPr>
        <w:t>มิถุนายน</w:t>
      </w:r>
      <w:r w:rsidRPr="00370EF8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มีดังนี้</w:t>
      </w:r>
    </w:p>
    <w:p w14:paraId="5734A036" w14:textId="77777777" w:rsidR="00533272" w:rsidRPr="000C4F2E" w:rsidRDefault="00533272" w:rsidP="00533272">
      <w:pPr>
        <w:ind w:left="547" w:right="90"/>
        <w:jc w:val="right"/>
        <w:rPr>
          <w:rFonts w:ascii="Angsana New" w:hAnsi="Angsana New" w:cs="Angsana New"/>
          <w:b/>
          <w:bCs/>
          <w:snapToGrid w:val="0"/>
          <w:sz w:val="26"/>
          <w:szCs w:val="26"/>
          <w:cs/>
          <w:lang w:val="en-US"/>
        </w:rPr>
      </w:pPr>
      <w:r w:rsidRPr="000C4F2E">
        <w:rPr>
          <w:rFonts w:ascii="Angsana New" w:hAnsi="Angsana New" w:cs="Angsana New"/>
          <w:b/>
          <w:bCs/>
          <w:snapToGrid w:val="0"/>
          <w:sz w:val="26"/>
          <w:szCs w:val="26"/>
          <w:cs/>
          <w:lang w:val="en-US"/>
        </w:rPr>
        <w:t>(หน่วย : บาท)</w:t>
      </w:r>
    </w:p>
    <w:tbl>
      <w:tblPr>
        <w:tblW w:w="89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27"/>
        <w:gridCol w:w="1161"/>
        <w:gridCol w:w="108"/>
        <w:gridCol w:w="1162"/>
        <w:gridCol w:w="62"/>
        <w:gridCol w:w="1160"/>
        <w:gridCol w:w="103"/>
        <w:gridCol w:w="1348"/>
      </w:tblGrid>
      <w:tr w:rsidR="00533272" w:rsidRPr="000C4F2E" w14:paraId="53766C92" w14:textId="77777777" w:rsidTr="00C2620D">
        <w:trPr>
          <w:trHeight w:val="296"/>
        </w:trPr>
        <w:tc>
          <w:tcPr>
            <w:tcW w:w="3780" w:type="dxa"/>
          </w:tcPr>
          <w:p w14:paraId="20A3BD42" w14:textId="77777777" w:rsidR="00533272" w:rsidRPr="000C4F2E" w:rsidRDefault="00533272" w:rsidP="000C4F2E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31" w:type="dxa"/>
            <w:gridSpan w:val="8"/>
          </w:tcPr>
          <w:p w14:paraId="44A044A6" w14:textId="0E40A987" w:rsidR="00533272" w:rsidRPr="000C4F2E" w:rsidRDefault="00533272" w:rsidP="000C4F2E">
            <w:pPr>
              <w:tabs>
                <w:tab w:val="center" w:pos="252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33272" w:rsidRPr="000C4F2E" w14:paraId="6E5ED855" w14:textId="77777777" w:rsidTr="000C4F2E">
        <w:trPr>
          <w:trHeight w:val="296"/>
        </w:trPr>
        <w:tc>
          <w:tcPr>
            <w:tcW w:w="3807" w:type="dxa"/>
            <w:gridSpan w:val="2"/>
          </w:tcPr>
          <w:p w14:paraId="012FF5D5" w14:textId="77777777" w:rsidR="00533272" w:rsidRPr="000C4F2E" w:rsidRDefault="00533272" w:rsidP="000C4F2E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31" w:type="dxa"/>
            <w:gridSpan w:val="3"/>
          </w:tcPr>
          <w:p w14:paraId="27F6A939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  <w:tc>
          <w:tcPr>
            <w:tcW w:w="62" w:type="dxa"/>
          </w:tcPr>
          <w:p w14:paraId="3CC6B611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11" w:type="dxa"/>
            <w:gridSpan w:val="3"/>
          </w:tcPr>
          <w:p w14:paraId="2E437EA9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0C4F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</w:p>
        </w:tc>
      </w:tr>
      <w:tr w:rsidR="00533272" w:rsidRPr="000C4F2E" w14:paraId="508FB057" w14:textId="77777777" w:rsidTr="000C4F2E">
        <w:trPr>
          <w:trHeight w:val="296"/>
        </w:trPr>
        <w:tc>
          <w:tcPr>
            <w:tcW w:w="3807" w:type="dxa"/>
            <w:gridSpan w:val="2"/>
          </w:tcPr>
          <w:p w14:paraId="479E24E6" w14:textId="77777777" w:rsidR="00533272" w:rsidRPr="000C4F2E" w:rsidRDefault="00533272" w:rsidP="000C4F2E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31" w:type="dxa"/>
            <w:gridSpan w:val="3"/>
          </w:tcPr>
          <w:p w14:paraId="18FA5450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C4F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62" w:type="dxa"/>
          </w:tcPr>
          <w:p w14:paraId="568142D9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11" w:type="dxa"/>
            <w:gridSpan w:val="3"/>
          </w:tcPr>
          <w:p w14:paraId="37EE6B1B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C4F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0C4F2E" w:rsidRPr="000C4F2E" w14:paraId="1974778B" w14:textId="77777777" w:rsidTr="000C4F2E">
        <w:trPr>
          <w:trHeight w:val="296"/>
        </w:trPr>
        <w:tc>
          <w:tcPr>
            <w:tcW w:w="3807" w:type="dxa"/>
            <w:gridSpan w:val="2"/>
          </w:tcPr>
          <w:p w14:paraId="336CE906" w14:textId="77777777" w:rsidR="000C4F2E" w:rsidRPr="000C4F2E" w:rsidRDefault="000C4F2E" w:rsidP="000C4F2E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61" w:type="dxa"/>
          </w:tcPr>
          <w:p w14:paraId="743468D6" w14:textId="5EC3DDAD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8" w:type="dxa"/>
          </w:tcPr>
          <w:p w14:paraId="19A6DBE5" w14:textId="77777777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314EA74D" w14:textId="200853CD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62" w:type="dxa"/>
          </w:tcPr>
          <w:p w14:paraId="3174F6E9" w14:textId="77777777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6F311C7D" w14:textId="4F8CF16D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3" w:type="dxa"/>
          </w:tcPr>
          <w:p w14:paraId="4A1ECB11" w14:textId="77777777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48" w:type="dxa"/>
          </w:tcPr>
          <w:p w14:paraId="1A611522" w14:textId="1FA07FD3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533272" w:rsidRPr="000C4F2E" w14:paraId="447B700C" w14:textId="77777777" w:rsidTr="000C4F2E">
        <w:trPr>
          <w:trHeight w:val="287"/>
        </w:trPr>
        <w:tc>
          <w:tcPr>
            <w:tcW w:w="3807" w:type="dxa"/>
            <w:gridSpan w:val="2"/>
          </w:tcPr>
          <w:p w14:paraId="241AE032" w14:textId="77777777" w:rsidR="00533272" w:rsidRPr="000C4F2E" w:rsidRDefault="00533272" w:rsidP="000C4F2E">
            <w:pPr>
              <w:spacing w:line="340" w:lineRule="exact"/>
              <w:ind w:left="267" w:hanging="18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C4F2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กำไรจากการปรับมูลค่ายุติธรรมของ</w:t>
            </w:r>
          </w:p>
        </w:tc>
        <w:tc>
          <w:tcPr>
            <w:tcW w:w="1161" w:type="dxa"/>
          </w:tcPr>
          <w:p w14:paraId="3617A9B1" w14:textId="77777777" w:rsidR="00533272" w:rsidRPr="000C4F2E" w:rsidRDefault="00533272" w:rsidP="000C4F2E">
            <w:pPr>
              <w:spacing w:line="340" w:lineRule="exact"/>
              <w:ind w:left="-1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44D5C8BD" w14:textId="77777777" w:rsidR="00533272" w:rsidRPr="000C4F2E" w:rsidRDefault="00533272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5882C18B" w14:textId="77777777" w:rsidR="00533272" w:rsidRPr="000C4F2E" w:rsidRDefault="00533272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62" w:type="dxa"/>
          </w:tcPr>
          <w:p w14:paraId="2B47C4E5" w14:textId="77777777" w:rsidR="00533272" w:rsidRPr="000C4F2E" w:rsidRDefault="00533272" w:rsidP="000C4F2E">
            <w:pPr>
              <w:spacing w:line="34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7B593F08" w14:textId="77777777" w:rsidR="00533272" w:rsidRPr="000C4F2E" w:rsidRDefault="00533272" w:rsidP="000C4F2E">
            <w:pPr>
              <w:spacing w:line="34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3" w:type="dxa"/>
          </w:tcPr>
          <w:p w14:paraId="29D41ECD" w14:textId="77777777" w:rsidR="00533272" w:rsidRPr="000C4F2E" w:rsidRDefault="00533272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48" w:type="dxa"/>
          </w:tcPr>
          <w:p w14:paraId="49AE72EB" w14:textId="77777777" w:rsidR="00533272" w:rsidRPr="000C4F2E" w:rsidRDefault="00533272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533272" w:rsidRPr="000C4F2E" w14:paraId="4DC1DB69" w14:textId="77777777" w:rsidTr="000C4F2E">
        <w:trPr>
          <w:trHeight w:val="287"/>
        </w:trPr>
        <w:tc>
          <w:tcPr>
            <w:tcW w:w="3807" w:type="dxa"/>
            <w:gridSpan w:val="2"/>
          </w:tcPr>
          <w:p w14:paraId="4E864B8F" w14:textId="77777777" w:rsidR="00533272" w:rsidRPr="000C4F2E" w:rsidRDefault="00533272" w:rsidP="000C4F2E">
            <w:pPr>
              <w:spacing w:line="340" w:lineRule="exact"/>
              <w:ind w:left="720" w:hanging="475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C4F2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อสังหาริมทรัพย์</w:t>
            </w:r>
            <w:r w:rsidRPr="000C4F2E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  <w:t>เพื่อการลงทุน</w:t>
            </w:r>
          </w:p>
        </w:tc>
        <w:tc>
          <w:tcPr>
            <w:tcW w:w="1161" w:type="dxa"/>
          </w:tcPr>
          <w:p w14:paraId="110D8691" w14:textId="6371B800" w:rsidR="00533272" w:rsidRPr="000C4F2E" w:rsidRDefault="00533272" w:rsidP="000C4F2E">
            <w:pPr>
              <w:spacing w:line="340" w:lineRule="exact"/>
              <w:ind w:left="-1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" w:type="dxa"/>
          </w:tcPr>
          <w:p w14:paraId="4EF02571" w14:textId="77777777" w:rsidR="00533272" w:rsidRPr="000C4F2E" w:rsidRDefault="00533272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</w:tcPr>
          <w:p w14:paraId="6DD945CD" w14:textId="332ED3B8" w:rsidR="00533272" w:rsidRPr="000C4F2E" w:rsidRDefault="00533272" w:rsidP="000C4F2E">
            <w:pPr>
              <w:spacing w:line="340" w:lineRule="exact"/>
              <w:ind w:left="-648" w:right="116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79,907,500</w:t>
            </w:r>
          </w:p>
        </w:tc>
        <w:tc>
          <w:tcPr>
            <w:tcW w:w="62" w:type="dxa"/>
          </w:tcPr>
          <w:p w14:paraId="4357BCF0" w14:textId="77777777" w:rsidR="00533272" w:rsidRPr="000C4F2E" w:rsidRDefault="00533272" w:rsidP="000C4F2E">
            <w:pPr>
              <w:spacing w:line="34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17F81995" w14:textId="63B9EB60" w:rsidR="00533272" w:rsidRPr="000C4F2E" w:rsidRDefault="00533272" w:rsidP="000C4F2E">
            <w:pPr>
              <w:spacing w:line="340" w:lineRule="exact"/>
              <w:ind w:left="-1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" w:type="dxa"/>
          </w:tcPr>
          <w:p w14:paraId="23FA2D2A" w14:textId="77777777" w:rsidR="00533272" w:rsidRPr="000C4F2E" w:rsidRDefault="00533272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48" w:type="dxa"/>
          </w:tcPr>
          <w:p w14:paraId="4FA37B66" w14:textId="07235D6E" w:rsidR="00533272" w:rsidRPr="000C4F2E" w:rsidRDefault="00533272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79,907,500</w:t>
            </w:r>
          </w:p>
        </w:tc>
      </w:tr>
    </w:tbl>
    <w:p w14:paraId="45F0B953" w14:textId="77777777" w:rsidR="00296A09" w:rsidRPr="000C4F2E" w:rsidRDefault="00296A09" w:rsidP="000C4F2E">
      <w:pPr>
        <w:spacing w:before="120"/>
        <w:ind w:left="547" w:right="86"/>
        <w:jc w:val="right"/>
        <w:rPr>
          <w:rFonts w:ascii="Angsana New" w:hAnsi="Angsana New" w:cs="Angsana New"/>
          <w:b/>
          <w:bCs/>
          <w:snapToGrid w:val="0"/>
          <w:sz w:val="26"/>
          <w:szCs w:val="26"/>
          <w:lang w:val="en-US"/>
        </w:rPr>
      </w:pPr>
      <w:r w:rsidRPr="000C4F2E">
        <w:rPr>
          <w:rFonts w:ascii="Angsana New" w:hAnsi="Angsana New" w:cs="Angsana New"/>
          <w:b/>
          <w:bCs/>
          <w:snapToGrid w:val="0"/>
          <w:sz w:val="26"/>
          <w:szCs w:val="26"/>
          <w:cs/>
          <w:lang w:val="en-US"/>
        </w:rPr>
        <w:t>(หน่วย : บาท)</w:t>
      </w:r>
    </w:p>
    <w:tbl>
      <w:tblPr>
        <w:tblW w:w="897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27"/>
        <w:gridCol w:w="1161"/>
        <w:gridCol w:w="108"/>
        <w:gridCol w:w="1160"/>
        <w:gridCol w:w="103"/>
        <w:gridCol w:w="1311"/>
        <w:gridCol w:w="103"/>
        <w:gridCol w:w="1218"/>
      </w:tblGrid>
      <w:tr w:rsidR="00533272" w:rsidRPr="000C4F2E" w14:paraId="2D93004F" w14:textId="77777777" w:rsidTr="00C2620D">
        <w:trPr>
          <w:trHeight w:val="296"/>
        </w:trPr>
        <w:tc>
          <w:tcPr>
            <w:tcW w:w="3780" w:type="dxa"/>
          </w:tcPr>
          <w:p w14:paraId="63513AA1" w14:textId="77777777" w:rsidR="00533272" w:rsidRPr="000C4F2E" w:rsidRDefault="00533272" w:rsidP="000C4F2E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91" w:type="dxa"/>
            <w:gridSpan w:val="8"/>
          </w:tcPr>
          <w:p w14:paraId="3E430E93" w14:textId="45F43C09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0C4F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33272" w:rsidRPr="000C4F2E" w14:paraId="5B05B4BC" w14:textId="77777777" w:rsidTr="00C2620D">
        <w:trPr>
          <w:trHeight w:val="296"/>
        </w:trPr>
        <w:tc>
          <w:tcPr>
            <w:tcW w:w="3807" w:type="dxa"/>
            <w:gridSpan w:val="2"/>
          </w:tcPr>
          <w:p w14:paraId="7B7FA78B" w14:textId="77777777" w:rsidR="00533272" w:rsidRPr="000C4F2E" w:rsidRDefault="00533272" w:rsidP="000C4F2E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6B4B7F52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  <w:tc>
          <w:tcPr>
            <w:tcW w:w="103" w:type="dxa"/>
          </w:tcPr>
          <w:p w14:paraId="4A60687F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2" w:type="dxa"/>
            <w:gridSpan w:val="3"/>
          </w:tcPr>
          <w:p w14:paraId="6F95A5C7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0C4F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</w:p>
        </w:tc>
      </w:tr>
      <w:tr w:rsidR="00533272" w:rsidRPr="000C4F2E" w14:paraId="532567BF" w14:textId="77777777" w:rsidTr="00C2620D">
        <w:trPr>
          <w:trHeight w:val="296"/>
        </w:trPr>
        <w:tc>
          <w:tcPr>
            <w:tcW w:w="3807" w:type="dxa"/>
            <w:gridSpan w:val="2"/>
          </w:tcPr>
          <w:p w14:paraId="04F36A71" w14:textId="77777777" w:rsidR="00533272" w:rsidRPr="000C4F2E" w:rsidRDefault="00533272" w:rsidP="000C4F2E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094711DF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C4F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03" w:type="dxa"/>
          </w:tcPr>
          <w:p w14:paraId="068560EC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2" w:type="dxa"/>
            <w:gridSpan w:val="3"/>
          </w:tcPr>
          <w:p w14:paraId="45E3E718" w14:textId="77777777" w:rsidR="00533272" w:rsidRPr="000C4F2E" w:rsidRDefault="00533272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0C4F2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0C4F2E" w:rsidRPr="000C4F2E" w14:paraId="11AC2C91" w14:textId="77777777" w:rsidTr="00C2620D">
        <w:trPr>
          <w:trHeight w:val="296"/>
        </w:trPr>
        <w:tc>
          <w:tcPr>
            <w:tcW w:w="3807" w:type="dxa"/>
            <w:gridSpan w:val="2"/>
          </w:tcPr>
          <w:p w14:paraId="5D09F708" w14:textId="77777777" w:rsidR="000C4F2E" w:rsidRPr="000C4F2E" w:rsidRDefault="000C4F2E" w:rsidP="000C4F2E">
            <w:pPr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61" w:type="dxa"/>
          </w:tcPr>
          <w:p w14:paraId="6256D648" w14:textId="0455ED45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8" w:type="dxa"/>
          </w:tcPr>
          <w:p w14:paraId="386762F8" w14:textId="77777777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714CA3A0" w14:textId="05C03BF4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3" w:type="dxa"/>
          </w:tcPr>
          <w:p w14:paraId="242E21AB" w14:textId="77777777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</w:tcPr>
          <w:p w14:paraId="18CE705F" w14:textId="22226418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3" w:type="dxa"/>
          </w:tcPr>
          <w:p w14:paraId="42B9986B" w14:textId="77777777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</w:tcPr>
          <w:p w14:paraId="65192BA4" w14:textId="297B200F" w:rsidR="000C4F2E" w:rsidRPr="000C4F2E" w:rsidRDefault="000C4F2E" w:rsidP="000C4F2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533272" w:rsidRPr="000C4F2E" w14:paraId="1859BAA1" w14:textId="77777777" w:rsidTr="00C2620D">
        <w:trPr>
          <w:trHeight w:val="287"/>
        </w:trPr>
        <w:tc>
          <w:tcPr>
            <w:tcW w:w="3807" w:type="dxa"/>
            <w:gridSpan w:val="2"/>
          </w:tcPr>
          <w:p w14:paraId="380317CB" w14:textId="02922849" w:rsidR="00533272" w:rsidRPr="000C4F2E" w:rsidRDefault="00533272" w:rsidP="000C4F2E">
            <w:pPr>
              <w:spacing w:line="340" w:lineRule="exact"/>
              <w:ind w:left="720" w:hanging="621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C4F2E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161" w:type="dxa"/>
          </w:tcPr>
          <w:p w14:paraId="69B4932C" w14:textId="7D7A5A19" w:rsidR="00533272" w:rsidRPr="000C4F2E" w:rsidRDefault="00533272" w:rsidP="000C4F2E">
            <w:pPr>
              <w:tabs>
                <w:tab w:val="decimal" w:pos="1049"/>
              </w:tabs>
              <w:spacing w:line="340" w:lineRule="exact"/>
              <w:ind w:left="51" w:right="-78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24,954,988</w:t>
            </w:r>
          </w:p>
        </w:tc>
        <w:tc>
          <w:tcPr>
            <w:tcW w:w="108" w:type="dxa"/>
          </w:tcPr>
          <w:p w14:paraId="4F7EE350" w14:textId="77777777" w:rsidR="00533272" w:rsidRPr="000C4F2E" w:rsidRDefault="00533272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51E35638" w14:textId="6B23D99C" w:rsidR="00533272" w:rsidRPr="000C4F2E" w:rsidRDefault="00533272" w:rsidP="000C4F2E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" w:type="dxa"/>
          </w:tcPr>
          <w:p w14:paraId="196F7A3D" w14:textId="77777777" w:rsidR="00533272" w:rsidRPr="000C4F2E" w:rsidRDefault="00533272" w:rsidP="000C4F2E">
            <w:pPr>
              <w:spacing w:line="34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</w:tcPr>
          <w:p w14:paraId="64B12C1B" w14:textId="6199E402" w:rsidR="00533272" w:rsidRPr="000C4F2E" w:rsidRDefault="00533272" w:rsidP="000C4F2E">
            <w:pPr>
              <w:tabs>
                <w:tab w:val="decimal" w:pos="1184"/>
              </w:tabs>
              <w:spacing w:line="340" w:lineRule="exact"/>
              <w:ind w:left="51" w:right="-78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43,602,672</w:t>
            </w:r>
          </w:p>
        </w:tc>
        <w:tc>
          <w:tcPr>
            <w:tcW w:w="103" w:type="dxa"/>
          </w:tcPr>
          <w:p w14:paraId="7BF5FF9E" w14:textId="77777777" w:rsidR="00533272" w:rsidRPr="000C4F2E" w:rsidRDefault="00533272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</w:tcPr>
          <w:p w14:paraId="275C3B3F" w14:textId="1536B91B" w:rsidR="00533272" w:rsidRPr="000C4F2E" w:rsidRDefault="00533272" w:rsidP="000C4F2E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0C4F2E" w:rsidRPr="000C4F2E" w14:paraId="0DA413E2" w14:textId="77777777" w:rsidTr="00C2620D">
        <w:trPr>
          <w:trHeight w:val="287"/>
        </w:trPr>
        <w:tc>
          <w:tcPr>
            <w:tcW w:w="3807" w:type="dxa"/>
            <w:gridSpan w:val="2"/>
          </w:tcPr>
          <w:p w14:paraId="6D1C6066" w14:textId="013F79A2" w:rsidR="000C4F2E" w:rsidRPr="000C4F2E" w:rsidRDefault="000C4F2E" w:rsidP="000C4F2E">
            <w:pPr>
              <w:spacing w:line="340" w:lineRule="exact"/>
              <w:ind w:left="720" w:hanging="621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C4F2E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กำไรจากการปรับมูลค่ายุติธรรมของ</w:t>
            </w:r>
          </w:p>
        </w:tc>
        <w:tc>
          <w:tcPr>
            <w:tcW w:w="1161" w:type="dxa"/>
          </w:tcPr>
          <w:p w14:paraId="74AB2B21" w14:textId="77777777" w:rsidR="000C4F2E" w:rsidRPr="000C4F2E" w:rsidRDefault="000C4F2E" w:rsidP="000C4F2E">
            <w:pPr>
              <w:spacing w:line="340" w:lineRule="exact"/>
              <w:ind w:left="-18" w:right="11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65A2776A" w14:textId="77777777" w:rsidR="000C4F2E" w:rsidRPr="000C4F2E" w:rsidRDefault="000C4F2E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24CC030A" w14:textId="77777777" w:rsidR="000C4F2E" w:rsidRPr="000C4F2E" w:rsidRDefault="000C4F2E" w:rsidP="000C4F2E">
            <w:pPr>
              <w:tabs>
                <w:tab w:val="decimal" w:pos="1049"/>
              </w:tabs>
              <w:spacing w:line="340" w:lineRule="exact"/>
              <w:ind w:left="51" w:right="-78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3" w:type="dxa"/>
          </w:tcPr>
          <w:p w14:paraId="419D4ED4" w14:textId="77777777" w:rsidR="000C4F2E" w:rsidRPr="000C4F2E" w:rsidRDefault="000C4F2E" w:rsidP="000C4F2E">
            <w:pPr>
              <w:spacing w:line="34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</w:tcPr>
          <w:p w14:paraId="4AE5FDB2" w14:textId="77777777" w:rsidR="000C4F2E" w:rsidRPr="000C4F2E" w:rsidRDefault="000C4F2E" w:rsidP="000C4F2E">
            <w:pPr>
              <w:tabs>
                <w:tab w:val="decimal" w:pos="1184"/>
              </w:tabs>
              <w:spacing w:line="340" w:lineRule="exact"/>
              <w:ind w:left="51" w:right="-78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3" w:type="dxa"/>
          </w:tcPr>
          <w:p w14:paraId="744277F8" w14:textId="77777777" w:rsidR="000C4F2E" w:rsidRPr="000C4F2E" w:rsidRDefault="000C4F2E" w:rsidP="000C4F2E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</w:tcPr>
          <w:p w14:paraId="35014AEC" w14:textId="77777777" w:rsidR="000C4F2E" w:rsidRPr="000C4F2E" w:rsidRDefault="000C4F2E" w:rsidP="000C4F2E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E61F6F" w:rsidRPr="000C4F2E" w14:paraId="6F2FB579" w14:textId="77777777" w:rsidTr="00C2620D">
        <w:trPr>
          <w:trHeight w:val="287"/>
        </w:trPr>
        <w:tc>
          <w:tcPr>
            <w:tcW w:w="3807" w:type="dxa"/>
            <w:gridSpan w:val="2"/>
          </w:tcPr>
          <w:p w14:paraId="5572616E" w14:textId="31989BF5" w:rsidR="00E61F6F" w:rsidRPr="000C4F2E" w:rsidRDefault="00E61F6F" w:rsidP="00E61F6F">
            <w:pPr>
              <w:spacing w:line="340" w:lineRule="exact"/>
              <w:ind w:left="720" w:hanging="37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C4F2E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61" w:type="dxa"/>
          </w:tcPr>
          <w:p w14:paraId="20109ABF" w14:textId="4C7FDDAF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" w:type="dxa"/>
          </w:tcPr>
          <w:p w14:paraId="380D4670" w14:textId="77777777" w:rsidR="00E61F6F" w:rsidRPr="000C4F2E" w:rsidRDefault="00E61F6F" w:rsidP="00E61F6F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7054013D" w14:textId="3E4F8C9B" w:rsidR="00E61F6F" w:rsidRPr="000C4F2E" w:rsidRDefault="00E61F6F" w:rsidP="00E61F6F">
            <w:pPr>
              <w:tabs>
                <w:tab w:val="decimal" w:pos="1049"/>
              </w:tabs>
              <w:spacing w:line="340" w:lineRule="exact"/>
              <w:ind w:left="51" w:right="-78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</w:t>
            </w: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9,907,500</w:t>
            </w:r>
          </w:p>
        </w:tc>
        <w:tc>
          <w:tcPr>
            <w:tcW w:w="103" w:type="dxa"/>
          </w:tcPr>
          <w:p w14:paraId="61C07718" w14:textId="77777777" w:rsidR="00E61F6F" w:rsidRPr="000C4F2E" w:rsidRDefault="00E61F6F" w:rsidP="00E61F6F">
            <w:pPr>
              <w:spacing w:line="34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</w:tcPr>
          <w:p w14:paraId="2FA5D053" w14:textId="2A048FB1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" w:type="dxa"/>
          </w:tcPr>
          <w:p w14:paraId="0735DC9E" w14:textId="77777777" w:rsidR="00E61F6F" w:rsidRPr="000C4F2E" w:rsidRDefault="00E61F6F" w:rsidP="00E61F6F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</w:tcPr>
          <w:p w14:paraId="385D526B" w14:textId="1A50D4E8" w:rsidR="00E61F6F" w:rsidRPr="000C4F2E" w:rsidRDefault="00E61F6F" w:rsidP="00E61F6F">
            <w:pPr>
              <w:tabs>
                <w:tab w:val="decimal" w:pos="1049"/>
              </w:tabs>
              <w:spacing w:line="340" w:lineRule="exact"/>
              <w:ind w:left="51" w:right="-78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7</w:t>
            </w: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9,907,500</w:t>
            </w:r>
          </w:p>
        </w:tc>
      </w:tr>
      <w:tr w:rsidR="00E61F6F" w:rsidRPr="000C4F2E" w14:paraId="756995C0" w14:textId="77777777" w:rsidTr="00C2620D">
        <w:trPr>
          <w:trHeight w:val="287"/>
        </w:trPr>
        <w:tc>
          <w:tcPr>
            <w:tcW w:w="3807" w:type="dxa"/>
            <w:gridSpan w:val="2"/>
          </w:tcPr>
          <w:p w14:paraId="609DEF53" w14:textId="6E740F31" w:rsidR="00E61F6F" w:rsidRPr="000C4F2E" w:rsidRDefault="00E61F6F" w:rsidP="00E61F6F">
            <w:pPr>
              <w:spacing w:line="340" w:lineRule="exact"/>
              <w:ind w:left="720" w:hanging="62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4F2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161" w:type="dxa"/>
          </w:tcPr>
          <w:p w14:paraId="25F32ADB" w14:textId="77777777" w:rsidR="00E61F6F" w:rsidRPr="000C4F2E" w:rsidRDefault="00E61F6F" w:rsidP="00E61F6F">
            <w:pPr>
              <w:spacing w:line="340" w:lineRule="exact"/>
              <w:ind w:left="-18" w:right="11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7CBFD604" w14:textId="77777777" w:rsidR="00E61F6F" w:rsidRPr="000C4F2E" w:rsidRDefault="00E61F6F" w:rsidP="00E61F6F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66825C13" w14:textId="77777777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3" w:type="dxa"/>
          </w:tcPr>
          <w:p w14:paraId="32133239" w14:textId="77777777" w:rsidR="00E61F6F" w:rsidRPr="000C4F2E" w:rsidRDefault="00E61F6F" w:rsidP="00E61F6F">
            <w:pPr>
              <w:spacing w:line="34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</w:tcPr>
          <w:p w14:paraId="257A8F13" w14:textId="77777777" w:rsidR="00E61F6F" w:rsidRPr="000C4F2E" w:rsidRDefault="00E61F6F" w:rsidP="00E61F6F">
            <w:pPr>
              <w:tabs>
                <w:tab w:val="decimal" w:pos="1184"/>
              </w:tabs>
              <w:spacing w:line="340" w:lineRule="exact"/>
              <w:ind w:left="51" w:right="-78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3" w:type="dxa"/>
          </w:tcPr>
          <w:p w14:paraId="69CF81A0" w14:textId="77777777" w:rsidR="00E61F6F" w:rsidRPr="000C4F2E" w:rsidRDefault="00E61F6F" w:rsidP="00E61F6F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</w:tcPr>
          <w:p w14:paraId="58ACBA07" w14:textId="77777777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E61F6F" w:rsidRPr="000C4F2E" w14:paraId="5114979A" w14:textId="77777777" w:rsidTr="00C2620D">
        <w:trPr>
          <w:trHeight w:val="287"/>
        </w:trPr>
        <w:tc>
          <w:tcPr>
            <w:tcW w:w="3807" w:type="dxa"/>
            <w:gridSpan w:val="2"/>
          </w:tcPr>
          <w:p w14:paraId="77F92478" w14:textId="2C3151B9" w:rsidR="00E61F6F" w:rsidRPr="000C4F2E" w:rsidRDefault="00E61F6F" w:rsidP="00E61F6F">
            <w:pPr>
              <w:spacing w:line="340" w:lineRule="exact"/>
              <w:ind w:left="720" w:hanging="37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4F2E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อสังหาริมทรัพย์เพื่อการลงทุนซึ่งก่อให้เกิด</w:t>
            </w:r>
          </w:p>
        </w:tc>
        <w:tc>
          <w:tcPr>
            <w:tcW w:w="1161" w:type="dxa"/>
          </w:tcPr>
          <w:p w14:paraId="2BF90E60" w14:textId="77777777" w:rsidR="00E61F6F" w:rsidRPr="000C4F2E" w:rsidRDefault="00E61F6F" w:rsidP="00E61F6F">
            <w:pPr>
              <w:spacing w:line="340" w:lineRule="exact"/>
              <w:ind w:left="-18" w:right="11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8" w:type="dxa"/>
          </w:tcPr>
          <w:p w14:paraId="0CA9393E" w14:textId="77777777" w:rsidR="00E61F6F" w:rsidRPr="000C4F2E" w:rsidRDefault="00E61F6F" w:rsidP="00E61F6F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5305B41F" w14:textId="77777777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3" w:type="dxa"/>
          </w:tcPr>
          <w:p w14:paraId="1CDBF6BC" w14:textId="77777777" w:rsidR="00E61F6F" w:rsidRPr="000C4F2E" w:rsidRDefault="00E61F6F" w:rsidP="00E61F6F">
            <w:pPr>
              <w:spacing w:line="34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</w:tcPr>
          <w:p w14:paraId="3D954C3C" w14:textId="77777777" w:rsidR="00E61F6F" w:rsidRPr="000C4F2E" w:rsidRDefault="00E61F6F" w:rsidP="00E61F6F">
            <w:pPr>
              <w:tabs>
                <w:tab w:val="decimal" w:pos="1184"/>
              </w:tabs>
              <w:spacing w:line="340" w:lineRule="exact"/>
              <w:ind w:left="51" w:right="-78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03" w:type="dxa"/>
          </w:tcPr>
          <w:p w14:paraId="239A6DA5" w14:textId="77777777" w:rsidR="00E61F6F" w:rsidRPr="000C4F2E" w:rsidRDefault="00E61F6F" w:rsidP="00E61F6F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</w:tcPr>
          <w:p w14:paraId="766D103B" w14:textId="77777777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E61F6F" w:rsidRPr="000C4F2E" w14:paraId="15796824" w14:textId="77777777" w:rsidTr="00C2620D">
        <w:trPr>
          <w:trHeight w:val="287"/>
        </w:trPr>
        <w:tc>
          <w:tcPr>
            <w:tcW w:w="3807" w:type="dxa"/>
            <w:gridSpan w:val="2"/>
          </w:tcPr>
          <w:p w14:paraId="70549C96" w14:textId="5137D7DF" w:rsidR="00E61F6F" w:rsidRPr="000C4F2E" w:rsidRDefault="00E61F6F" w:rsidP="00E61F6F">
            <w:pPr>
              <w:spacing w:line="340" w:lineRule="exact"/>
              <w:ind w:left="720" w:hanging="37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4F2E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รายได้ค่าเช่าสำหรับ</w:t>
            </w:r>
            <w:r w:rsidRPr="000C4F2E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61" w:type="dxa"/>
          </w:tcPr>
          <w:p w14:paraId="79080D71" w14:textId="4F9BD39B" w:rsidR="00E61F6F" w:rsidRPr="000C4F2E" w:rsidRDefault="00E61F6F" w:rsidP="00E61F6F">
            <w:pPr>
              <w:spacing w:line="340" w:lineRule="exact"/>
              <w:ind w:left="-18" w:right="11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147,074</w:t>
            </w:r>
          </w:p>
        </w:tc>
        <w:tc>
          <w:tcPr>
            <w:tcW w:w="108" w:type="dxa"/>
          </w:tcPr>
          <w:p w14:paraId="44F89812" w14:textId="77777777" w:rsidR="00E61F6F" w:rsidRPr="000C4F2E" w:rsidRDefault="00E61F6F" w:rsidP="00E61F6F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0FEEB34C" w14:textId="3BAEF347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" w:type="dxa"/>
          </w:tcPr>
          <w:p w14:paraId="53612C65" w14:textId="77777777" w:rsidR="00E61F6F" w:rsidRPr="000C4F2E" w:rsidRDefault="00E61F6F" w:rsidP="00E61F6F">
            <w:pPr>
              <w:spacing w:line="34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</w:tcPr>
          <w:p w14:paraId="51F10AF6" w14:textId="4E2E54D4" w:rsidR="00E61F6F" w:rsidRPr="000C4F2E" w:rsidRDefault="00E61F6F" w:rsidP="00E61F6F">
            <w:pPr>
              <w:tabs>
                <w:tab w:val="decimal" w:pos="1184"/>
              </w:tabs>
              <w:spacing w:line="340" w:lineRule="exact"/>
              <w:ind w:left="51" w:right="-78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256,976</w:t>
            </w:r>
          </w:p>
        </w:tc>
        <w:tc>
          <w:tcPr>
            <w:tcW w:w="103" w:type="dxa"/>
          </w:tcPr>
          <w:p w14:paraId="273E6B44" w14:textId="77777777" w:rsidR="00E61F6F" w:rsidRPr="000C4F2E" w:rsidRDefault="00E61F6F" w:rsidP="00E61F6F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</w:tcPr>
          <w:p w14:paraId="20A5D8C3" w14:textId="45247D3F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E61F6F" w:rsidRPr="000C4F2E" w14:paraId="7F394A0B" w14:textId="77777777" w:rsidTr="00C2620D">
        <w:trPr>
          <w:trHeight w:val="287"/>
        </w:trPr>
        <w:tc>
          <w:tcPr>
            <w:tcW w:w="3807" w:type="dxa"/>
            <w:gridSpan w:val="2"/>
          </w:tcPr>
          <w:p w14:paraId="143A69D4" w14:textId="3A13F8EC" w:rsidR="00E61F6F" w:rsidRPr="000C4F2E" w:rsidRDefault="00E61F6F" w:rsidP="00E61F6F">
            <w:pPr>
              <w:spacing w:line="340" w:lineRule="exact"/>
              <w:ind w:left="720" w:hanging="62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4F2E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161" w:type="dxa"/>
          </w:tcPr>
          <w:p w14:paraId="1FFAA98F" w14:textId="435DFCBF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" w:type="dxa"/>
          </w:tcPr>
          <w:p w14:paraId="6E47879F" w14:textId="77777777" w:rsidR="00E61F6F" w:rsidRPr="000C4F2E" w:rsidRDefault="00E61F6F" w:rsidP="00E61F6F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</w:tcPr>
          <w:p w14:paraId="492AD333" w14:textId="41B7CDC6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3" w:type="dxa"/>
          </w:tcPr>
          <w:p w14:paraId="0AF52FDC" w14:textId="77777777" w:rsidR="00E61F6F" w:rsidRPr="000C4F2E" w:rsidRDefault="00E61F6F" w:rsidP="00E61F6F">
            <w:pPr>
              <w:spacing w:line="340" w:lineRule="exact"/>
              <w:ind w:left="-18" w:right="-3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11" w:type="dxa"/>
          </w:tcPr>
          <w:p w14:paraId="7B39C6B6" w14:textId="51133835" w:rsidR="00E61F6F" w:rsidRPr="000C4F2E" w:rsidRDefault="00E61F6F" w:rsidP="00E61F6F">
            <w:pPr>
              <w:tabs>
                <w:tab w:val="decimal" w:pos="1184"/>
              </w:tabs>
              <w:spacing w:line="340" w:lineRule="exact"/>
              <w:ind w:left="51" w:right="-78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1,336,988,762</w:t>
            </w:r>
          </w:p>
        </w:tc>
        <w:tc>
          <w:tcPr>
            <w:tcW w:w="103" w:type="dxa"/>
          </w:tcPr>
          <w:p w14:paraId="7289325E" w14:textId="77777777" w:rsidR="00E61F6F" w:rsidRPr="000C4F2E" w:rsidRDefault="00E61F6F" w:rsidP="00E61F6F">
            <w:pPr>
              <w:spacing w:line="340" w:lineRule="exact"/>
              <w:ind w:left="-648" w:right="135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18" w:type="dxa"/>
          </w:tcPr>
          <w:p w14:paraId="145E42E7" w14:textId="23E5BBBF" w:rsidR="00E61F6F" w:rsidRPr="000C4F2E" w:rsidRDefault="00E61F6F" w:rsidP="00E61F6F">
            <w:pPr>
              <w:tabs>
                <w:tab w:val="decimal" w:pos="636"/>
              </w:tabs>
              <w:spacing w:line="340" w:lineRule="exact"/>
              <w:ind w:left="-18" w:right="111"/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</w:pPr>
            <w:r w:rsidRPr="000C4F2E">
              <w:rPr>
                <w:rFonts w:ascii="Angsana New" w:hAnsi="Angsana New" w:cs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</w:tbl>
    <w:p w14:paraId="5D7B3F5B" w14:textId="2553E399" w:rsidR="00A43C9B" w:rsidRPr="00370EF8" w:rsidRDefault="00576103" w:rsidP="000C4F2E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napToGrid w:val="0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t>11</w:t>
      </w:r>
      <w:r w:rsidR="00A43C9B" w:rsidRPr="00370EF8">
        <w:rPr>
          <w:rFonts w:asciiTheme="majorBidi" w:hAnsiTheme="majorBidi" w:cstheme="majorBidi"/>
          <w:b/>
          <w:bCs/>
          <w:snapToGrid w:val="0"/>
          <w:cs/>
        </w:rPr>
        <w:t>.</w:t>
      </w:r>
      <w:r w:rsidR="00A43C9B" w:rsidRPr="00370EF8">
        <w:rPr>
          <w:rFonts w:asciiTheme="majorBidi" w:hAnsiTheme="majorBidi" w:cstheme="majorBidi"/>
          <w:b/>
          <w:bCs/>
          <w:snapToGrid w:val="0"/>
          <w:cs/>
        </w:rPr>
        <w:tab/>
      </w:r>
      <w:bookmarkStart w:id="5" w:name="OLE_LINK11"/>
      <w:r w:rsidR="00A43C9B" w:rsidRPr="00370EF8">
        <w:rPr>
          <w:rFonts w:asciiTheme="majorBidi" w:hAnsiTheme="majorBidi" w:cstheme="majorBidi"/>
          <w:b/>
          <w:bCs/>
          <w:snapToGrid w:val="0"/>
          <w:cs/>
        </w:rPr>
        <w:t>ที่ดิน อาคารและอุปกรณ์</w:t>
      </w:r>
      <w:bookmarkEnd w:id="5"/>
    </w:p>
    <w:p w14:paraId="5C3A8031" w14:textId="524FFED8" w:rsidR="00A43C9B" w:rsidRPr="00370EF8" w:rsidRDefault="00A43C9B" w:rsidP="008F3781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napToGrid w:val="0"/>
          <w:cs/>
        </w:rPr>
      </w:pPr>
      <w:r w:rsidRPr="00370EF8">
        <w:rPr>
          <w:rFonts w:asciiTheme="majorBidi" w:hAnsiTheme="majorBidi" w:cstheme="majorBidi"/>
          <w:snapToGrid w:val="0"/>
          <w:cs/>
        </w:rPr>
        <w:t>รายการเปลี่ยนแปลงของที่ดิน อาคารและอุปกรณ์สำหรับงวด</w:t>
      </w:r>
      <w:r w:rsidR="008B7C45" w:rsidRPr="00370EF8">
        <w:rPr>
          <w:rFonts w:asciiTheme="majorBidi" w:hAnsiTheme="majorBidi" w:cstheme="majorBidi" w:hint="cs"/>
          <w:snapToGrid w:val="0"/>
          <w:cs/>
        </w:rPr>
        <w:t>หก</w:t>
      </w:r>
      <w:r w:rsidRPr="00370EF8">
        <w:rPr>
          <w:rFonts w:asciiTheme="majorBidi" w:hAnsiTheme="majorBidi" w:cstheme="majorBidi"/>
          <w:snapToGrid w:val="0"/>
          <w:cs/>
        </w:rPr>
        <w:t xml:space="preserve">เดือนสิ้นสุดวันที่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30</w:t>
      </w:r>
      <w:r w:rsidRPr="00370EF8">
        <w:rPr>
          <w:rFonts w:asciiTheme="majorBidi" w:hAnsiTheme="majorBidi" w:cstheme="majorBidi"/>
          <w:snapToGrid w:val="0"/>
          <w:cs/>
        </w:rPr>
        <w:t xml:space="preserve"> </w:t>
      </w:r>
      <w:r w:rsidR="003C6C3D" w:rsidRPr="00370EF8">
        <w:rPr>
          <w:rFonts w:asciiTheme="majorBidi" w:hAnsiTheme="majorBidi" w:cstheme="majorBidi" w:hint="cs"/>
          <w:snapToGrid w:val="0"/>
          <w:cs/>
        </w:rPr>
        <w:t>มิถุนายน</w:t>
      </w:r>
      <w:r w:rsidR="00BC14A2" w:rsidRPr="00370EF8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2569</w:t>
      </w:r>
      <w:r w:rsidRPr="00370EF8">
        <w:rPr>
          <w:rFonts w:asciiTheme="majorBidi" w:hAnsiTheme="majorBidi" w:cstheme="majorBidi"/>
          <w:snapToGrid w:val="0"/>
          <w:cs/>
        </w:rPr>
        <w:t xml:space="preserve"> สรุปได้ดังนี้</w:t>
      </w:r>
    </w:p>
    <w:p w14:paraId="4B54B47D" w14:textId="77777777" w:rsidR="00A43C9B" w:rsidRPr="00370EF8" w:rsidRDefault="00A43C9B" w:rsidP="008F3781">
      <w:pPr>
        <w:ind w:left="518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370EF8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370EF8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370EF8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0"/>
        <w:gridCol w:w="1800"/>
      </w:tblGrid>
      <w:tr w:rsidR="00BD45B3" w:rsidRPr="00370EF8" w14:paraId="6F57D7BF" w14:textId="77777777">
        <w:trPr>
          <w:trHeight w:val="20"/>
        </w:trPr>
        <w:tc>
          <w:tcPr>
            <w:tcW w:w="5400" w:type="dxa"/>
          </w:tcPr>
          <w:p w14:paraId="140EE7B5" w14:textId="77777777" w:rsidR="00BD45B3" w:rsidRPr="00370EF8" w:rsidRDefault="00BD45B3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620" w:type="dxa"/>
          </w:tcPr>
          <w:p w14:paraId="1ADBC8F2" w14:textId="77777777" w:rsidR="00BD45B3" w:rsidRPr="00370EF8" w:rsidRDefault="00BD45B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7CB8BC9C" w14:textId="77777777" w:rsidR="00BD45B3" w:rsidRPr="00370EF8" w:rsidRDefault="00BD45B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6289E90" w14:textId="77777777" w:rsidR="00BD45B3" w:rsidRPr="00370EF8" w:rsidRDefault="00BD45B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BD45B3" w:rsidRPr="00370EF8" w14:paraId="24BF2D1A" w14:textId="77777777">
        <w:trPr>
          <w:trHeight w:val="20"/>
        </w:trPr>
        <w:tc>
          <w:tcPr>
            <w:tcW w:w="5400" w:type="dxa"/>
          </w:tcPr>
          <w:p w14:paraId="17FCA7A3" w14:textId="77777777" w:rsidR="00BD45B3" w:rsidRPr="00370EF8" w:rsidRDefault="00BD45B3" w:rsidP="008F3781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2B7C565" w14:textId="77777777" w:rsidR="00BD45B3" w:rsidRPr="00370EF8" w:rsidRDefault="00BD45B3" w:rsidP="008F3781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F1CA1D5" w14:textId="77777777" w:rsidR="00BD45B3" w:rsidRPr="00370EF8" w:rsidRDefault="00BD45B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8796908" w14:textId="77777777" w:rsidR="00BD45B3" w:rsidRPr="00370EF8" w:rsidRDefault="00BD45B3" w:rsidP="008F378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AE7166" w:rsidRPr="00370EF8" w14:paraId="10F8D260" w14:textId="77777777">
        <w:trPr>
          <w:trHeight w:val="20"/>
        </w:trPr>
        <w:tc>
          <w:tcPr>
            <w:tcW w:w="5400" w:type="dxa"/>
          </w:tcPr>
          <w:p w14:paraId="55320613" w14:textId="2A5DC539" w:rsidR="00AE7166" w:rsidRPr="00370EF8" w:rsidRDefault="00AE7166" w:rsidP="008F3781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31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ธันวาคม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2568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**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1FF99D" w14:textId="618695BE" w:rsidR="00AE7166" w:rsidRPr="00370EF8" w:rsidRDefault="00576103" w:rsidP="008F3781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AE7166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608</w:t>
            </w:r>
            <w:r w:rsidR="00AE7166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803</w:t>
            </w:r>
            <w:r w:rsidR="00AE7166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698</w:t>
            </w:r>
          </w:p>
        </w:tc>
        <w:tc>
          <w:tcPr>
            <w:tcW w:w="90" w:type="dxa"/>
            <w:tcBorders>
              <w:left w:val="nil"/>
            </w:tcBorders>
          </w:tcPr>
          <w:p w14:paraId="14B7FFC3" w14:textId="77777777" w:rsidR="00AE7166" w:rsidRPr="00370EF8" w:rsidRDefault="00AE7166" w:rsidP="008F3781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1DB9BE7" w14:textId="5275D057" w:rsidR="00AE7166" w:rsidRPr="00370EF8" w:rsidRDefault="00576103" w:rsidP="008F3781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AE716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711</w:t>
            </w:r>
            <w:r w:rsidR="00AE716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438</w:t>
            </w:r>
            <w:r w:rsidR="00AE716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731</w:t>
            </w:r>
          </w:p>
        </w:tc>
      </w:tr>
      <w:tr w:rsidR="00AE7166" w:rsidRPr="00370EF8" w14:paraId="02AA9FD9" w14:textId="77777777">
        <w:trPr>
          <w:trHeight w:val="20"/>
        </w:trPr>
        <w:tc>
          <w:tcPr>
            <w:tcW w:w="5400" w:type="dxa"/>
          </w:tcPr>
          <w:p w14:paraId="34AB5E41" w14:textId="77777777" w:rsidR="00AE7166" w:rsidRPr="00370EF8" w:rsidRDefault="00AE7166" w:rsidP="008F3781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เพิ่มขึ้นระหว่างงวด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D4BB1FD" w14:textId="15446CBF" w:rsidR="00AE7166" w:rsidRPr="00370EF8" w:rsidRDefault="00576103" w:rsidP="008F3781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373</w:t>
            </w:r>
            <w:r w:rsidR="0072443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670</w:t>
            </w:r>
            <w:r w:rsidR="0072443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74</w:t>
            </w:r>
            <w:r w:rsidR="0056492E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90" w:type="dxa"/>
            <w:tcBorders>
              <w:left w:val="nil"/>
            </w:tcBorders>
          </w:tcPr>
          <w:p w14:paraId="4BF81099" w14:textId="77777777" w:rsidR="00AE7166" w:rsidRPr="00370EF8" w:rsidRDefault="00AE7166" w:rsidP="008F3781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6A1A7AF" w14:textId="0AEFA0A1" w:rsidR="00AE7166" w:rsidRPr="00370EF8" w:rsidRDefault="00576103" w:rsidP="008F3781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210</w:t>
            </w:r>
            <w:r w:rsidR="00D664B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416</w:t>
            </w:r>
            <w:r w:rsidR="00D664BC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650</w:t>
            </w:r>
          </w:p>
        </w:tc>
      </w:tr>
      <w:tr w:rsidR="00AE7166" w:rsidRPr="00370EF8" w14:paraId="6AC66FE4" w14:textId="77777777">
        <w:trPr>
          <w:trHeight w:val="20"/>
        </w:trPr>
        <w:tc>
          <w:tcPr>
            <w:tcW w:w="5400" w:type="dxa"/>
          </w:tcPr>
          <w:p w14:paraId="66C2EEF1" w14:textId="5F230F26" w:rsidR="00AE7166" w:rsidRPr="00370EF8" w:rsidRDefault="00AE7166" w:rsidP="008F3781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</w:pPr>
            <w:r w:rsidRPr="00370EF8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 xml:space="preserve"> (</w:t>
            </w:r>
            <w:r w:rsidRPr="00370EF8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>10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F558CB6" w14:textId="012BCB8F" w:rsidR="00AE7166" w:rsidRPr="00370EF8" w:rsidRDefault="00AE7166" w:rsidP="008F3781">
            <w:pPr>
              <w:spacing w:line="320" w:lineRule="exact"/>
              <w:ind w:left="-18" w:right="-18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700407F1" w14:textId="77777777" w:rsidR="00AE7166" w:rsidRPr="00370EF8" w:rsidRDefault="00AE7166" w:rsidP="008F3781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5B1A2FB" w14:textId="35AC8F96" w:rsidR="00AE7166" w:rsidRPr="00370EF8" w:rsidRDefault="00576103" w:rsidP="008F3781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AE716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671</w:t>
            </w:r>
            <w:r w:rsidR="00AE716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235</w:t>
            </w:r>
            <w:r w:rsidR="00AE716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953</w:t>
            </w:r>
          </w:p>
        </w:tc>
      </w:tr>
      <w:tr w:rsidR="00AE7166" w:rsidRPr="00370EF8" w14:paraId="7DB5AD6A" w14:textId="77777777">
        <w:trPr>
          <w:trHeight w:val="20"/>
        </w:trPr>
        <w:tc>
          <w:tcPr>
            <w:tcW w:w="5400" w:type="dxa"/>
          </w:tcPr>
          <w:p w14:paraId="5DFA8C7F" w14:textId="585EF439" w:rsidR="00AE7166" w:rsidRPr="00370EF8" w:rsidRDefault="00AE7166" w:rsidP="008F3781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268" w:hanging="190"/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 w:eastAsia="en-US"/>
              </w:rPr>
              <w:t>โอนเปลี่ยนประเภท</w:t>
            </w:r>
            <w:r w:rsidRPr="00370EF8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 w:eastAsia="en-US"/>
              </w:rPr>
              <w:t>เป็นอสังหาริมทรัพย์เพื่อการลงทุน</w:t>
            </w:r>
          </w:p>
          <w:p w14:paraId="59BF6F91" w14:textId="70A9DADA" w:rsidR="00AE7166" w:rsidRPr="00370EF8" w:rsidRDefault="00AE7166" w:rsidP="008F3781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38" w:hanging="27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>(</w:t>
            </w:r>
            <w:r w:rsidRPr="00370EF8">
              <w:rPr>
                <w:rFonts w:asciiTheme="majorBidi" w:hAnsiTheme="majorBidi" w:cs="Angsana New" w:hint="cs"/>
                <w:snapToGrid w:val="0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>10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C0F4E41" w14:textId="77777777" w:rsidR="00AE7166" w:rsidRPr="00370EF8" w:rsidRDefault="00AE7166" w:rsidP="008F3781">
            <w:pPr>
              <w:spacing w:line="320" w:lineRule="exact"/>
              <w:ind w:left="-18" w:right="-18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  <w:p w14:paraId="202803B1" w14:textId="3239F0DD" w:rsidR="00AE7166" w:rsidRPr="00370EF8" w:rsidRDefault="00AE7166" w:rsidP="008F3781">
            <w:pPr>
              <w:spacing w:line="320" w:lineRule="exact"/>
              <w:ind w:left="-18" w:right="-182"/>
              <w:jc w:val="center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A225400" w14:textId="77777777" w:rsidR="00AE7166" w:rsidRPr="00370EF8" w:rsidRDefault="00AE7166" w:rsidP="008F3781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3DA16F6" w14:textId="77777777" w:rsidR="00AE7166" w:rsidRPr="00370EF8" w:rsidRDefault="00AE7166" w:rsidP="008F3781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  <w:p w14:paraId="51FD4E67" w14:textId="6FB0197A" w:rsidR="00AE7166" w:rsidRPr="00370EF8" w:rsidRDefault="00D664BC" w:rsidP="008F3781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481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103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279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AE7166" w:rsidRPr="00370EF8" w14:paraId="171C92B4" w14:textId="77777777">
        <w:trPr>
          <w:trHeight w:val="20"/>
        </w:trPr>
        <w:tc>
          <w:tcPr>
            <w:tcW w:w="5400" w:type="dxa"/>
          </w:tcPr>
          <w:p w14:paraId="3DCAC035" w14:textId="45AFF72B" w:rsidR="00AE7166" w:rsidRPr="00370EF8" w:rsidRDefault="00AE7166" w:rsidP="008F3781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ค่าเสื่อมราคา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63C7F1B" w14:textId="69ED969F" w:rsidR="00AE7166" w:rsidRPr="00370EF8" w:rsidRDefault="00724433" w:rsidP="008F3781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22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871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76</w:t>
            </w:r>
            <w:r w:rsidR="0056492E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79E4FE14" w14:textId="77777777" w:rsidR="00AE7166" w:rsidRPr="00370EF8" w:rsidRDefault="00AE7166" w:rsidP="008F3781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0F44C36" w14:textId="701866C6" w:rsidR="00AE7166" w:rsidRPr="00370EF8" w:rsidRDefault="00724433" w:rsidP="008F3781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705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407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AE7166" w:rsidRPr="00370EF8" w14:paraId="612921C5" w14:textId="77777777">
        <w:trPr>
          <w:trHeight w:val="20"/>
        </w:trPr>
        <w:tc>
          <w:tcPr>
            <w:tcW w:w="5400" w:type="dxa"/>
          </w:tcPr>
          <w:p w14:paraId="3E34CA20" w14:textId="70681279" w:rsidR="00AE7166" w:rsidRPr="00370EF8" w:rsidRDefault="00AE7166" w:rsidP="008F3781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30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มิถุนายน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AF316" w14:textId="10BF3404" w:rsidR="00AE7166" w:rsidRPr="00370EF8" w:rsidRDefault="00576103" w:rsidP="008F3781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72443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959</w:t>
            </w:r>
            <w:r w:rsidR="0072443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602</w:t>
            </w:r>
            <w:r w:rsidR="0072443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679</w:t>
            </w:r>
          </w:p>
        </w:tc>
        <w:tc>
          <w:tcPr>
            <w:tcW w:w="90" w:type="dxa"/>
            <w:tcBorders>
              <w:left w:val="nil"/>
            </w:tcBorders>
          </w:tcPr>
          <w:p w14:paraId="128C5515" w14:textId="77777777" w:rsidR="00AE7166" w:rsidRPr="00370EF8" w:rsidRDefault="00AE7166" w:rsidP="008F3781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8C20C" w14:textId="0435879C" w:rsidR="00AE7166" w:rsidRPr="00370EF8" w:rsidRDefault="00576103" w:rsidP="008F3781">
            <w:pPr>
              <w:tabs>
                <w:tab w:val="decimal" w:pos="1627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</w:t>
            </w:r>
            <w:r w:rsidR="0072443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282</w:t>
            </w:r>
            <w:r w:rsidR="0072443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648</w:t>
            </w:r>
          </w:p>
        </w:tc>
      </w:tr>
    </w:tbl>
    <w:p w14:paraId="4F628E0F" w14:textId="1219242B" w:rsidR="00B256C1" w:rsidRPr="00370EF8" w:rsidRDefault="00FA0195" w:rsidP="008F3781">
      <w:pPr>
        <w:tabs>
          <w:tab w:val="left" w:pos="1017"/>
        </w:tabs>
        <w:overflowPunct/>
        <w:autoSpaceDE/>
        <w:autoSpaceDN/>
        <w:adjustRightInd/>
        <w:spacing w:before="120"/>
        <w:ind w:left="882" w:hanging="335"/>
        <w:jc w:val="thaiDistribute"/>
        <w:textAlignment w:val="auto"/>
        <w:rPr>
          <w:rFonts w:asciiTheme="majorBidi" w:hAnsiTheme="majorBidi" w:cs="Angsana New"/>
          <w:spacing w:val="-4"/>
          <w:sz w:val="22"/>
          <w:szCs w:val="22"/>
          <w:lang w:val="en-US"/>
        </w:rPr>
      </w:pPr>
      <w:r w:rsidRPr="00370EF8">
        <w:rPr>
          <w:rFonts w:asciiTheme="majorBidi" w:hAnsiTheme="majorBidi" w:cstheme="majorBidi"/>
          <w:sz w:val="22"/>
          <w:szCs w:val="22"/>
          <w:lang w:val="en-US"/>
        </w:rPr>
        <w:t>*</w:t>
      </w:r>
      <w:r w:rsidR="002C5DEA" w:rsidRPr="00370EF8">
        <w:rPr>
          <w:rFonts w:asciiTheme="majorBidi" w:hAnsiTheme="majorBidi" w:cstheme="majorBidi"/>
          <w:sz w:val="22"/>
          <w:szCs w:val="22"/>
          <w:lang w:val="en-US"/>
        </w:rPr>
        <w:tab/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ยอด</w:t>
      </w:r>
      <w:r w:rsidR="00793F90"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ที่เพิ่มขึ้นระหว่างงวดโดยหลักเกิดจาก</w:t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การเพิ่มขึ้นของงานระหว่างก่อสร้างของโครงการโรงเรียน</w:t>
      </w:r>
      <w:r w:rsidR="0059174E" w:rsidRPr="00370EF8">
        <w:rPr>
          <w:rFonts w:asciiTheme="majorBidi" w:hAnsiTheme="majorBidi" w:cstheme="majorBidi" w:hint="cs"/>
          <w:spacing w:val="-4"/>
          <w:sz w:val="22"/>
          <w:szCs w:val="22"/>
          <w:cs/>
          <w:lang w:val="en-US"/>
        </w:rPr>
        <w:t>นานาชาติ</w:t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พระราม </w:t>
      </w:r>
      <w:r w:rsidR="00576103" w:rsidRPr="00370EF8">
        <w:rPr>
          <w:rFonts w:asciiTheme="majorBidi" w:hAnsiTheme="majorBidi" w:cstheme="majorBidi"/>
          <w:spacing w:val="-4"/>
          <w:sz w:val="22"/>
          <w:szCs w:val="22"/>
          <w:lang w:val="en-US"/>
        </w:rPr>
        <w:t>3</w:t>
      </w:r>
      <w:r w:rsidR="00A61DD7" w:rsidRPr="00370EF8">
        <w:rPr>
          <w:rFonts w:asciiTheme="majorBidi" w:hAnsiTheme="majorBidi" w:cstheme="majorBidi"/>
          <w:spacing w:val="-4"/>
          <w:sz w:val="22"/>
          <w:szCs w:val="22"/>
          <w:lang w:val="en-US"/>
        </w:rPr>
        <w:t xml:space="preserve"> </w:t>
      </w:r>
      <w:r w:rsidR="00A61DD7" w:rsidRPr="00370EF8">
        <w:rPr>
          <w:rFonts w:asciiTheme="majorBidi" w:hAnsiTheme="majorBidi" w:cs="Angsana New"/>
          <w:spacing w:val="-4"/>
          <w:sz w:val="22"/>
          <w:szCs w:val="22"/>
          <w:cs/>
          <w:lang w:val="en-US"/>
        </w:rPr>
        <w:t>และต้นทุนการกู้ยืมจากแหล่งเงินทุนที่เกี่ยวข้อง</w:t>
      </w:r>
      <w:r w:rsidR="00AA65BC" w:rsidRPr="00370EF8">
        <w:rPr>
          <w:rFonts w:asciiTheme="majorBidi" w:hAnsiTheme="majorBidi" w:cs="Angsana New" w:hint="cs"/>
          <w:spacing w:val="-4"/>
          <w:sz w:val="22"/>
          <w:szCs w:val="22"/>
          <w:cs/>
          <w:lang w:val="en-US"/>
        </w:rPr>
        <w:t>ที่รวม</w:t>
      </w:r>
      <w:r w:rsidR="00BB1CCB" w:rsidRPr="00370EF8">
        <w:rPr>
          <w:rFonts w:asciiTheme="majorBidi" w:hAnsiTheme="majorBidi" w:cs="Angsana New" w:hint="cs"/>
          <w:spacing w:val="-4"/>
          <w:sz w:val="22"/>
          <w:szCs w:val="22"/>
          <w:cs/>
          <w:lang w:val="en-US"/>
        </w:rPr>
        <w:t>เข้า</w:t>
      </w:r>
      <w:r w:rsidR="00A61DD7" w:rsidRPr="00370EF8">
        <w:rPr>
          <w:rFonts w:asciiTheme="majorBidi" w:hAnsiTheme="majorBidi" w:cs="Angsana New"/>
          <w:spacing w:val="-4"/>
          <w:sz w:val="22"/>
          <w:szCs w:val="22"/>
          <w:cs/>
          <w:lang w:val="en-US"/>
        </w:rPr>
        <w:t>เป็นราคาทุนของ</w:t>
      </w:r>
      <w:r w:rsidR="00AA65BC" w:rsidRPr="00370EF8">
        <w:rPr>
          <w:rFonts w:asciiTheme="majorBidi" w:hAnsiTheme="majorBidi" w:cs="Angsana New" w:hint="cs"/>
          <w:spacing w:val="-4"/>
          <w:sz w:val="22"/>
          <w:szCs w:val="22"/>
          <w:cs/>
          <w:lang w:val="en-US"/>
        </w:rPr>
        <w:t>งาน</w:t>
      </w:r>
      <w:r w:rsidR="00A61DD7" w:rsidRPr="00370EF8">
        <w:rPr>
          <w:rFonts w:asciiTheme="majorBidi" w:hAnsiTheme="majorBidi" w:cs="Angsana New"/>
          <w:spacing w:val="-4"/>
          <w:sz w:val="22"/>
          <w:szCs w:val="22"/>
          <w:cs/>
          <w:lang w:val="en-US"/>
        </w:rPr>
        <w:t>ระหว่างก่อสร้าง</w:t>
      </w:r>
    </w:p>
    <w:p w14:paraId="586271CC" w14:textId="500389A6" w:rsidR="004229EA" w:rsidRPr="00370EF8" w:rsidRDefault="00BD45B3" w:rsidP="008F3781">
      <w:pPr>
        <w:tabs>
          <w:tab w:val="left" w:pos="1017"/>
        </w:tabs>
        <w:overflowPunct/>
        <w:autoSpaceDE/>
        <w:autoSpaceDN/>
        <w:adjustRightInd/>
        <w:spacing w:before="120"/>
        <w:ind w:left="878" w:right="65" w:hanging="331"/>
        <w:jc w:val="thaiDistribute"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sz w:val="22"/>
          <w:szCs w:val="22"/>
          <w:lang w:val="en-US"/>
        </w:rPr>
        <w:t xml:space="preserve">** </w:t>
      </w:r>
      <w:r w:rsidR="0075015F" w:rsidRPr="00370EF8">
        <w:rPr>
          <w:rFonts w:asciiTheme="majorBidi" w:hAnsiTheme="majorBidi" w:cstheme="majorBidi"/>
          <w:sz w:val="22"/>
          <w:szCs w:val="22"/>
          <w:cs/>
          <w:lang w:val="en-US"/>
        </w:rPr>
        <w:tab/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ณ วันที่ </w:t>
      </w:r>
      <w:r w:rsidR="00576103" w:rsidRPr="00370EF8">
        <w:rPr>
          <w:rFonts w:asciiTheme="majorBidi" w:hAnsiTheme="majorBidi" w:cstheme="majorBidi"/>
          <w:spacing w:val="-4"/>
          <w:sz w:val="22"/>
          <w:szCs w:val="22"/>
          <w:lang w:val="en-US"/>
        </w:rPr>
        <w:t>31</w:t>
      </w:r>
      <w:r w:rsidRPr="00370EF8">
        <w:rPr>
          <w:rFonts w:asciiTheme="majorBidi" w:hAnsiTheme="majorBidi" w:cstheme="majorBidi"/>
          <w:spacing w:val="-4"/>
          <w:sz w:val="22"/>
          <w:szCs w:val="22"/>
          <w:lang w:val="en-US"/>
        </w:rPr>
        <w:t xml:space="preserve"> </w:t>
      </w:r>
      <w:r w:rsidR="006D589C" w:rsidRPr="00370EF8">
        <w:rPr>
          <w:rFonts w:asciiTheme="majorBidi" w:hAnsiTheme="majorBidi" w:cstheme="majorBidi" w:hint="cs"/>
          <w:spacing w:val="-4"/>
          <w:sz w:val="22"/>
          <w:szCs w:val="22"/>
          <w:cs/>
          <w:lang w:val="en-US"/>
        </w:rPr>
        <w:t>ธันวาคม</w:t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pacing w:val="-4"/>
          <w:sz w:val="22"/>
          <w:szCs w:val="22"/>
          <w:lang w:val="en-US"/>
        </w:rPr>
        <w:t>2568</w:t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 บริษัทได้จดจำนองที่ดินซึ่งมีมูลค่าตามบัญชีจำนวน </w:t>
      </w:r>
      <w:r w:rsidR="00576103" w:rsidRPr="00370EF8">
        <w:rPr>
          <w:rFonts w:asciiTheme="majorBidi" w:hAnsiTheme="majorBidi" w:cstheme="majorBidi"/>
          <w:spacing w:val="-4"/>
          <w:sz w:val="22"/>
          <w:szCs w:val="22"/>
          <w:lang w:val="en-US"/>
        </w:rPr>
        <w:t>1</w:t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,</w:t>
      </w:r>
      <w:r w:rsidR="00576103" w:rsidRPr="00370EF8">
        <w:rPr>
          <w:rFonts w:asciiTheme="majorBidi" w:hAnsiTheme="majorBidi" w:cstheme="majorBidi"/>
          <w:spacing w:val="-4"/>
          <w:sz w:val="22"/>
          <w:szCs w:val="22"/>
          <w:lang w:val="en-US"/>
        </w:rPr>
        <w:t>432</w:t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.</w:t>
      </w:r>
      <w:r w:rsidR="00576103" w:rsidRPr="00370EF8">
        <w:rPr>
          <w:rFonts w:asciiTheme="majorBidi" w:hAnsiTheme="majorBidi" w:cstheme="majorBidi"/>
          <w:spacing w:val="-4"/>
          <w:sz w:val="22"/>
          <w:szCs w:val="22"/>
          <w:lang w:val="en-US"/>
        </w:rPr>
        <w:t>37</w:t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 ล้านบาท รวมทั้งส่วนควบและส่วนต่อเติมของอาคารและ</w:t>
      </w:r>
      <w:r w:rsidR="0075015F" w:rsidRPr="00370EF8">
        <w:rPr>
          <w:rFonts w:asciiTheme="majorBidi" w:hAnsiTheme="majorBidi" w:cstheme="majorBidi"/>
          <w:spacing w:val="-4"/>
          <w:sz w:val="22"/>
          <w:szCs w:val="22"/>
          <w:lang w:val="en-US"/>
        </w:rPr>
        <w:t xml:space="preserve">                   </w:t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สิ่งปลูกสร้างที่จะถูกสร้างในอนาคตเพื่อเป็นหลักทรัพย์ค้ำประกันการออกหุ้นกู้ระยะยาว (ดูหมายเหตุข้อ </w:t>
      </w:r>
      <w:r w:rsidR="00576103" w:rsidRPr="00370EF8">
        <w:rPr>
          <w:rFonts w:asciiTheme="majorBidi" w:hAnsiTheme="majorBidi" w:cstheme="majorBidi"/>
          <w:spacing w:val="-4"/>
          <w:sz w:val="22"/>
          <w:szCs w:val="22"/>
          <w:lang w:val="en-US"/>
        </w:rPr>
        <w:t>17</w:t>
      </w:r>
      <w:r w:rsidRPr="00370EF8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)</w:t>
      </w:r>
      <w:r w:rsidR="004229EA" w:rsidRPr="00370EF8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772556EE" w14:textId="7740B936" w:rsidR="004024B3" w:rsidRPr="00370EF8" w:rsidRDefault="00576103" w:rsidP="008F378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12</w:t>
      </w:r>
      <w:r w:rsidR="004024B3" w:rsidRPr="00370EF8">
        <w:rPr>
          <w:rFonts w:asciiTheme="majorBidi" w:hAnsiTheme="majorBidi" w:cstheme="majorBidi"/>
          <w:b/>
          <w:bCs/>
          <w:snapToGrid w:val="0"/>
          <w:cs/>
        </w:rPr>
        <w:t>.</w:t>
      </w:r>
      <w:r w:rsidR="004024B3" w:rsidRPr="00370EF8">
        <w:rPr>
          <w:rFonts w:asciiTheme="majorBidi" w:hAnsiTheme="majorBidi" w:cstheme="majorBidi"/>
          <w:b/>
          <w:bCs/>
          <w:snapToGrid w:val="0"/>
          <w:cs/>
        </w:rPr>
        <w:tab/>
        <w:t>เจ้าหนี้การค้าและเจ้าหนี้หมุนเวียนอื่น</w:t>
      </w:r>
    </w:p>
    <w:p w14:paraId="6E84E510" w14:textId="77777777" w:rsidR="004024B3" w:rsidRPr="00370EF8" w:rsidRDefault="004024B3" w:rsidP="008F3781">
      <w:pPr>
        <w:pStyle w:val="Header"/>
        <w:tabs>
          <w:tab w:val="clear" w:pos="4153"/>
          <w:tab w:val="clear" w:pos="8306"/>
        </w:tabs>
        <w:ind w:left="547"/>
        <w:rPr>
          <w:rFonts w:asciiTheme="majorBidi" w:hAnsiTheme="majorBidi" w:cstheme="majorBidi"/>
          <w:szCs w:val="32"/>
          <w:lang w:val="en-US"/>
        </w:rPr>
      </w:pPr>
      <w:r w:rsidRPr="00370EF8">
        <w:rPr>
          <w:rFonts w:asciiTheme="majorBidi" w:hAnsiTheme="majorBidi" w:cstheme="majorBidi"/>
          <w:szCs w:val="32"/>
          <w:cs/>
          <w:lang w:val="en-US"/>
        </w:rPr>
        <w:t>เจ้าหนี้การค้าและเจ้าหนี้หมุนเวียนอื่น ประกอบด้วย</w:t>
      </w:r>
    </w:p>
    <w:p w14:paraId="7B5499B5" w14:textId="77777777" w:rsidR="004024B3" w:rsidRPr="00370EF8" w:rsidRDefault="004024B3" w:rsidP="008F3781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13"/>
        <w:gridCol w:w="1169"/>
        <w:gridCol w:w="123"/>
        <w:gridCol w:w="1170"/>
        <w:gridCol w:w="90"/>
        <w:gridCol w:w="1260"/>
        <w:gridCol w:w="90"/>
        <w:gridCol w:w="1170"/>
      </w:tblGrid>
      <w:tr w:rsidR="00522938" w:rsidRPr="00370EF8" w14:paraId="78DFADCD" w14:textId="77777777" w:rsidTr="004229EA">
        <w:trPr>
          <w:trHeight w:val="144"/>
        </w:trPr>
        <w:tc>
          <w:tcPr>
            <w:tcW w:w="4018" w:type="dxa"/>
            <w:gridSpan w:val="2"/>
          </w:tcPr>
          <w:p w14:paraId="7799C18B" w14:textId="77777777" w:rsidR="0061581E" w:rsidRPr="00370EF8" w:rsidRDefault="0061581E" w:rsidP="008F3781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62" w:type="dxa"/>
            <w:gridSpan w:val="3"/>
          </w:tcPr>
          <w:p w14:paraId="60A2D706" w14:textId="77777777" w:rsidR="0061581E" w:rsidRPr="00370EF8" w:rsidRDefault="0061581E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21FDFD0" w14:textId="77777777" w:rsidR="0061581E" w:rsidRPr="00370EF8" w:rsidRDefault="0061581E" w:rsidP="008F378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7BDA1835" w14:textId="77777777" w:rsidR="0061581E" w:rsidRPr="00370EF8" w:rsidRDefault="0061581E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370EF8" w14:paraId="658FE983" w14:textId="77777777" w:rsidTr="004229EA">
        <w:trPr>
          <w:trHeight w:val="144"/>
        </w:trPr>
        <w:tc>
          <w:tcPr>
            <w:tcW w:w="4018" w:type="dxa"/>
            <w:gridSpan w:val="2"/>
          </w:tcPr>
          <w:p w14:paraId="104C000D" w14:textId="77777777" w:rsidR="003E27DB" w:rsidRPr="00370EF8" w:rsidRDefault="003E27DB" w:rsidP="008F3781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4EAAAC1E" w14:textId="4DAFB864" w:rsidR="003E27DB" w:rsidRPr="00370EF8" w:rsidRDefault="003E27DB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23" w:type="dxa"/>
          </w:tcPr>
          <w:p w14:paraId="0499D9FD" w14:textId="77777777" w:rsidR="003E27DB" w:rsidRPr="00370EF8" w:rsidRDefault="003E27DB" w:rsidP="008F378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4C5F48" w14:textId="77777777" w:rsidR="003E27DB" w:rsidRPr="00370EF8" w:rsidRDefault="003E27DB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5F0129E" w14:textId="77777777" w:rsidR="003E27DB" w:rsidRPr="00370EF8" w:rsidRDefault="003E27DB" w:rsidP="008F378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06F97C" w14:textId="77777777" w:rsidR="003E27DB" w:rsidRPr="00370EF8" w:rsidRDefault="003E27DB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49DEBD4" w14:textId="77777777" w:rsidR="003E27DB" w:rsidRPr="00370EF8" w:rsidRDefault="003E27DB" w:rsidP="008F378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6CFF6D" w14:textId="77777777" w:rsidR="003E27DB" w:rsidRPr="00370EF8" w:rsidRDefault="003E27DB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E70AA" w:rsidRPr="00370EF8" w14:paraId="3935CDCB" w14:textId="77777777" w:rsidTr="004229EA">
        <w:trPr>
          <w:trHeight w:val="144"/>
        </w:trPr>
        <w:tc>
          <w:tcPr>
            <w:tcW w:w="4018" w:type="dxa"/>
            <w:gridSpan w:val="2"/>
          </w:tcPr>
          <w:p w14:paraId="5CFE3C9A" w14:textId="77777777" w:rsidR="007E70AA" w:rsidRPr="00370EF8" w:rsidRDefault="007E70AA" w:rsidP="008F3781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067BD02" w14:textId="1B7829E2" w:rsidR="007E70AA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E70AA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E70AA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3" w:type="dxa"/>
          </w:tcPr>
          <w:p w14:paraId="46CAC021" w14:textId="77777777" w:rsidR="007E70AA" w:rsidRPr="00370EF8" w:rsidRDefault="007E70AA" w:rsidP="008F378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3999FD" w14:textId="4489CDEB" w:rsidR="007E70AA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E70AA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E70AA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BD55D3F" w14:textId="77777777" w:rsidR="007E70AA" w:rsidRPr="00370EF8" w:rsidRDefault="007E70AA" w:rsidP="008F378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6707BC" w14:textId="1E318491" w:rsidR="007E70AA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E70AA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E70AA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2A0ACF0" w14:textId="77777777" w:rsidR="007E70AA" w:rsidRPr="00370EF8" w:rsidRDefault="007E70AA" w:rsidP="008F378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172D68" w14:textId="549328F0" w:rsidR="007E70AA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E70AA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E70AA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95614" w:rsidRPr="00370EF8" w14:paraId="1BE17E4C" w14:textId="77777777" w:rsidTr="004229EA">
        <w:trPr>
          <w:trHeight w:val="144"/>
        </w:trPr>
        <w:tc>
          <w:tcPr>
            <w:tcW w:w="4018" w:type="dxa"/>
            <w:gridSpan w:val="2"/>
          </w:tcPr>
          <w:p w14:paraId="6024BB83" w14:textId="77777777" w:rsidR="00595614" w:rsidRPr="00370EF8" w:rsidRDefault="00595614" w:rsidP="008F3781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C3A7777" w14:textId="5F281758" w:rsidR="00595614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3" w:type="dxa"/>
          </w:tcPr>
          <w:p w14:paraId="6A05F921" w14:textId="77777777" w:rsidR="00595614" w:rsidRPr="00370EF8" w:rsidRDefault="00595614" w:rsidP="008F378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334C38" w14:textId="38CCCEEA" w:rsidR="00595614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4FFC309" w14:textId="77777777" w:rsidR="00595614" w:rsidRPr="00370EF8" w:rsidRDefault="00595614" w:rsidP="008F378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E9D6B5" w14:textId="4BD62F11" w:rsidR="00595614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3FDED58E" w14:textId="77777777" w:rsidR="00595614" w:rsidRPr="00370EF8" w:rsidRDefault="00595614" w:rsidP="008F378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B38426" w14:textId="157D4A4B" w:rsidR="00595614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22938" w:rsidRPr="00370EF8" w14:paraId="1E663FB0" w14:textId="77777777" w:rsidTr="004229EA">
        <w:trPr>
          <w:trHeight w:val="144"/>
        </w:trPr>
        <w:tc>
          <w:tcPr>
            <w:tcW w:w="4018" w:type="dxa"/>
            <w:gridSpan w:val="2"/>
          </w:tcPr>
          <w:p w14:paraId="34B6F0F1" w14:textId="77777777" w:rsidR="0061581E" w:rsidRPr="00370EF8" w:rsidRDefault="0061581E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69462464" w14:textId="77777777" w:rsidR="0061581E" w:rsidRPr="00370EF8" w:rsidRDefault="0061581E" w:rsidP="008F3781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</w:tcPr>
          <w:p w14:paraId="42EEFE2C" w14:textId="77777777" w:rsidR="0061581E" w:rsidRPr="00370EF8" w:rsidRDefault="0061581E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599C2C3" w14:textId="77777777" w:rsidR="0061581E" w:rsidRPr="00370EF8" w:rsidRDefault="0061581E" w:rsidP="008F3781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6D19871" w14:textId="77777777" w:rsidR="0061581E" w:rsidRPr="00370EF8" w:rsidRDefault="0061581E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1D20C94" w14:textId="77777777" w:rsidR="0061581E" w:rsidRPr="00370EF8" w:rsidRDefault="0061581E" w:rsidP="008F3781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2396854" w14:textId="77777777" w:rsidR="0061581E" w:rsidRPr="00370EF8" w:rsidRDefault="0061581E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641AD5" w14:textId="77777777" w:rsidR="0061581E" w:rsidRPr="00370EF8" w:rsidRDefault="0061581E" w:rsidP="008F3781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F73125" w:rsidRPr="00370EF8" w14:paraId="4C3DCCBE" w14:textId="77777777" w:rsidTr="004229EA">
        <w:trPr>
          <w:trHeight w:val="144"/>
        </w:trPr>
        <w:tc>
          <w:tcPr>
            <w:tcW w:w="4018" w:type="dxa"/>
            <w:gridSpan w:val="2"/>
          </w:tcPr>
          <w:p w14:paraId="53A60267" w14:textId="15F24301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เจ้าหนี้ค่าก่อสร้าง</w:t>
            </w:r>
            <w:r w:rsidRPr="00370EF8">
              <w:rPr>
                <w:rFonts w:asciiTheme="majorBidi" w:hAnsiTheme="majorBidi" w:cstheme="majorBidi"/>
                <w:szCs w:val="28"/>
              </w:rPr>
              <w:t xml:space="preserve"> (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15</w:t>
            </w:r>
            <w:r w:rsidRPr="00370EF8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FD7D" w14:textId="17EB98D1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484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651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23" w:type="dxa"/>
            <w:vAlign w:val="center"/>
          </w:tcPr>
          <w:p w14:paraId="6127769B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FDFC1D" w14:textId="25EFF438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</w:tcPr>
          <w:p w14:paraId="47BDBC47" w14:textId="77777777" w:rsidR="00F73125" w:rsidRPr="00370EF8" w:rsidRDefault="00F73125" w:rsidP="008F37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4ECBE2B" w14:textId="07F7FC99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9485150" w14:textId="77777777" w:rsidR="00F73125" w:rsidRPr="00370EF8" w:rsidRDefault="00F73125" w:rsidP="008F37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6642DCD" w14:textId="6D91CBB5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73125" w:rsidRPr="00370EF8" w14:paraId="694898EC" w14:textId="77777777" w:rsidTr="004229EA">
        <w:trPr>
          <w:trHeight w:val="144"/>
        </w:trPr>
        <w:tc>
          <w:tcPr>
            <w:tcW w:w="4018" w:type="dxa"/>
            <w:gridSpan w:val="2"/>
          </w:tcPr>
          <w:p w14:paraId="79E4627F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9B4C" w14:textId="5948E434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12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991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399</w:t>
            </w:r>
          </w:p>
        </w:tc>
        <w:tc>
          <w:tcPr>
            <w:tcW w:w="123" w:type="dxa"/>
            <w:vAlign w:val="center"/>
          </w:tcPr>
          <w:p w14:paraId="24898183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3A3C55" w14:textId="362086BD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90" w:type="dxa"/>
          </w:tcPr>
          <w:p w14:paraId="37295621" w14:textId="77777777" w:rsidR="00F73125" w:rsidRPr="00370EF8" w:rsidRDefault="00F73125" w:rsidP="008F37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7DA143E" w14:textId="72DB1474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90" w:type="dxa"/>
            <w:vAlign w:val="center"/>
          </w:tcPr>
          <w:p w14:paraId="144769B7" w14:textId="77777777" w:rsidR="00F73125" w:rsidRPr="00370EF8" w:rsidRDefault="00F73125" w:rsidP="008F37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2AF4722" w14:textId="7379B3B2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</w:tr>
      <w:tr w:rsidR="00F73125" w:rsidRPr="00370EF8" w14:paraId="6A443793" w14:textId="77777777" w:rsidTr="004229EA">
        <w:trPr>
          <w:trHeight w:val="144"/>
        </w:trPr>
        <w:tc>
          <w:tcPr>
            <w:tcW w:w="4018" w:type="dxa"/>
            <w:gridSpan w:val="2"/>
          </w:tcPr>
          <w:p w14:paraId="211F9112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1244" w14:textId="0F23140F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161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23" w:type="dxa"/>
            <w:vAlign w:val="center"/>
          </w:tcPr>
          <w:p w14:paraId="3782936B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5E4C1C" w14:textId="4B319F55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90" w:type="dxa"/>
          </w:tcPr>
          <w:p w14:paraId="679A98A6" w14:textId="77777777" w:rsidR="00F73125" w:rsidRPr="00370EF8" w:rsidRDefault="00F73125" w:rsidP="008F37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0DF0746" w14:textId="39998B1C" w:rsidR="00F73125" w:rsidRPr="00370EF8" w:rsidRDefault="00F73125" w:rsidP="008F3781">
            <w:pPr>
              <w:tabs>
                <w:tab w:val="decimal" w:pos="645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726E2A4" w14:textId="77777777" w:rsidR="00F73125" w:rsidRPr="00370EF8" w:rsidRDefault="00F73125" w:rsidP="008F3781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9D1A218" w14:textId="30340BED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73125" w:rsidRPr="00370EF8" w14:paraId="798AD0C0" w14:textId="77777777" w:rsidTr="004229EA">
        <w:trPr>
          <w:trHeight w:val="144"/>
        </w:trPr>
        <w:tc>
          <w:tcPr>
            <w:tcW w:w="4018" w:type="dxa"/>
            <w:gridSpan w:val="2"/>
          </w:tcPr>
          <w:p w14:paraId="5614FFD5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76AC3" w14:textId="5C9C6AF9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498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804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464</w:t>
            </w:r>
          </w:p>
        </w:tc>
        <w:tc>
          <w:tcPr>
            <w:tcW w:w="123" w:type="dxa"/>
            <w:vAlign w:val="center"/>
          </w:tcPr>
          <w:p w14:paraId="77B7B99E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8C920" w14:textId="398CC405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  <w:tc>
          <w:tcPr>
            <w:tcW w:w="90" w:type="dxa"/>
          </w:tcPr>
          <w:p w14:paraId="0F28ABAB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66D6" w14:textId="60DDB878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90" w:type="dxa"/>
          </w:tcPr>
          <w:p w14:paraId="28CBDD8F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F8B2C" w14:textId="1AC1A164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</w:tr>
      <w:tr w:rsidR="00F73125" w:rsidRPr="00370EF8" w14:paraId="6C3CD8A9" w14:textId="77777777" w:rsidTr="004229EA">
        <w:trPr>
          <w:trHeight w:val="144"/>
        </w:trPr>
        <w:tc>
          <w:tcPr>
            <w:tcW w:w="4005" w:type="dxa"/>
          </w:tcPr>
          <w:p w14:paraId="23D8E43F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182" w:type="dxa"/>
            <w:gridSpan w:val="2"/>
          </w:tcPr>
          <w:p w14:paraId="52B916EF" w14:textId="77777777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21B1A4B2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707FA49" w14:textId="77777777" w:rsidR="00F73125" w:rsidRPr="00370EF8" w:rsidRDefault="00F73125" w:rsidP="008F3781">
            <w:pPr>
              <w:tabs>
                <w:tab w:val="decimal" w:pos="63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8199025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BBBC2D" w14:textId="77777777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82ED0EF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7121858" w14:textId="77777777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73125" w:rsidRPr="00370EF8" w14:paraId="59A08EEF" w14:textId="77777777" w:rsidTr="004229EA">
        <w:trPr>
          <w:trHeight w:val="144"/>
        </w:trPr>
        <w:tc>
          <w:tcPr>
            <w:tcW w:w="4005" w:type="dxa"/>
          </w:tcPr>
          <w:p w14:paraId="57DD0914" w14:textId="4C255D11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2" w:type="dxa"/>
            <w:gridSpan w:val="2"/>
          </w:tcPr>
          <w:p w14:paraId="55B22E5D" w14:textId="77777777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2FA9876B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5BCE15A" w14:textId="77777777" w:rsidR="00F73125" w:rsidRPr="00370EF8" w:rsidRDefault="00F73125" w:rsidP="008F3781">
            <w:pPr>
              <w:tabs>
                <w:tab w:val="decimal" w:pos="63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A1DE622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124ED0" w14:textId="77777777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1665EB3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F4BCA66" w14:textId="77777777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73125" w:rsidRPr="00370EF8" w14:paraId="2BB794CD" w14:textId="77777777" w:rsidTr="004229EA">
        <w:trPr>
          <w:trHeight w:val="144"/>
        </w:trPr>
        <w:tc>
          <w:tcPr>
            <w:tcW w:w="4005" w:type="dxa"/>
          </w:tcPr>
          <w:p w14:paraId="53B59655" w14:textId="50703801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เจ้าหนี้อื่นจากบริษัทที่เกี่ยวข้องกัน </w:t>
            </w:r>
            <w:r w:rsidRPr="00370EF8">
              <w:rPr>
                <w:rFonts w:asciiTheme="majorBidi" w:hAnsiTheme="majorBidi" w:cstheme="majorBidi"/>
                <w:spacing w:val="-4"/>
                <w:szCs w:val="28"/>
              </w:rPr>
              <w:t xml:space="preserve">- </w:t>
            </w:r>
            <w:r w:rsidRPr="00370EF8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เงินทดรองรับ </w:t>
            </w:r>
          </w:p>
        </w:tc>
        <w:tc>
          <w:tcPr>
            <w:tcW w:w="1182" w:type="dxa"/>
            <w:gridSpan w:val="2"/>
            <w:vAlign w:val="center"/>
          </w:tcPr>
          <w:p w14:paraId="7855293F" w14:textId="1B315BD2" w:rsidR="00F73125" w:rsidRPr="00370EF8" w:rsidRDefault="00F73125" w:rsidP="008F3781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761C4514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592FF63" w14:textId="4790DB14" w:rsidR="00F73125" w:rsidRPr="00370EF8" w:rsidRDefault="00F73125" w:rsidP="008F3781">
            <w:pPr>
              <w:tabs>
                <w:tab w:val="decimal" w:pos="63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35C3AD3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9A3E4" w14:textId="5F011509" w:rsidR="00F73125" w:rsidRPr="00370EF8" w:rsidRDefault="00F73125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821499A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01188BD" w14:textId="5BE0ED6B" w:rsidR="00F73125" w:rsidRPr="00370EF8" w:rsidRDefault="00F73125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3125" w:rsidRPr="00370EF8" w14:paraId="773AB295" w14:textId="77777777" w:rsidTr="004229EA">
        <w:trPr>
          <w:trHeight w:val="144"/>
        </w:trPr>
        <w:tc>
          <w:tcPr>
            <w:tcW w:w="4005" w:type="dxa"/>
          </w:tcPr>
          <w:p w14:paraId="411891C2" w14:textId="58C78983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897" w:right="-299" w:hanging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</w:rPr>
              <w:t>(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21</w:t>
            </w:r>
            <w:r w:rsidRPr="00370EF8">
              <w:rPr>
                <w:rFonts w:asciiTheme="majorBidi" w:hAnsiTheme="majorBidi" w:cstheme="majorBidi"/>
                <w:szCs w:val="28"/>
              </w:rPr>
              <w:t>.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4</w:t>
            </w:r>
            <w:r w:rsidRPr="00370EF8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669C98DD" w14:textId="56862AC7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" w:type="dxa"/>
            <w:vAlign w:val="center"/>
          </w:tcPr>
          <w:p w14:paraId="20A14AE0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6C23F20" w14:textId="1F36EBC4" w:rsidR="00F73125" w:rsidRPr="00370EF8" w:rsidRDefault="00F73125" w:rsidP="008F3781">
            <w:pPr>
              <w:tabs>
                <w:tab w:val="decimal" w:pos="63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4FCA0F7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8049D" w14:textId="74BA2287" w:rsidR="00F73125" w:rsidRPr="00370EF8" w:rsidRDefault="00576103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154</w:t>
            </w:r>
            <w:r w:rsidR="00EC408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336</w:t>
            </w:r>
            <w:r w:rsidR="00EC408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  <w:tc>
          <w:tcPr>
            <w:tcW w:w="90" w:type="dxa"/>
            <w:vAlign w:val="center"/>
          </w:tcPr>
          <w:p w14:paraId="7095CF8D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E48503B" w14:textId="4885A00D" w:rsidR="00F73125" w:rsidRPr="00370EF8" w:rsidRDefault="00576103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854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388</w:t>
            </w:r>
          </w:p>
        </w:tc>
      </w:tr>
      <w:tr w:rsidR="00F73125" w:rsidRPr="00370EF8" w14:paraId="47ACBE31" w14:textId="77777777" w:rsidTr="004229EA">
        <w:trPr>
          <w:trHeight w:val="144"/>
        </w:trPr>
        <w:tc>
          <w:tcPr>
            <w:tcW w:w="4005" w:type="dxa"/>
          </w:tcPr>
          <w:p w14:paraId="1372F1C2" w14:textId="299D0DE5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370EF8">
              <w:rPr>
                <w:rFonts w:asciiTheme="majorBidi" w:hAnsiTheme="majorBidi" w:cstheme="majorBidi"/>
                <w:spacing w:val="-4"/>
                <w:szCs w:val="28"/>
              </w:rPr>
              <w:t xml:space="preserve"> - </w:t>
            </w:r>
            <w:r w:rsidRPr="00370EF8">
              <w:rPr>
                <w:rFonts w:asciiTheme="majorBidi" w:hAnsiTheme="majorBidi" w:cstheme="majorBidi"/>
                <w:spacing w:val="-4"/>
                <w:szCs w:val="28"/>
                <w:cs/>
              </w:rPr>
              <w:t>บริษัทที่เกี่ยวข้องกัน</w:t>
            </w:r>
            <w:r w:rsidRPr="00370EF8">
              <w:rPr>
                <w:rFonts w:asciiTheme="majorBidi" w:hAnsiTheme="majorBidi" w:cstheme="majorBidi"/>
                <w:spacing w:val="-4"/>
                <w:szCs w:val="28"/>
              </w:rPr>
              <w:t xml:space="preserve"> </w:t>
            </w:r>
          </w:p>
        </w:tc>
        <w:tc>
          <w:tcPr>
            <w:tcW w:w="1182" w:type="dxa"/>
            <w:gridSpan w:val="2"/>
            <w:vAlign w:val="center"/>
          </w:tcPr>
          <w:p w14:paraId="3BB1513B" w14:textId="2E56E614" w:rsidR="00F73125" w:rsidRPr="00370EF8" w:rsidRDefault="00F73125" w:rsidP="008F3781">
            <w:pPr>
              <w:tabs>
                <w:tab w:val="decimal" w:pos="111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1C860F4A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E054EF7" w14:textId="1513A969" w:rsidR="00F73125" w:rsidRPr="00370EF8" w:rsidRDefault="00F73125" w:rsidP="008F3781">
            <w:pPr>
              <w:tabs>
                <w:tab w:val="decimal" w:pos="111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0CB345B5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5DA6A" w14:textId="152DB208" w:rsidR="00F73125" w:rsidRPr="00370EF8" w:rsidRDefault="00F73125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E18EE0C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D711E86" w14:textId="27D4437C" w:rsidR="00F73125" w:rsidRPr="00370EF8" w:rsidRDefault="00F73125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3125" w:rsidRPr="00370EF8" w14:paraId="159BBBCA" w14:textId="77777777" w:rsidTr="004229EA">
        <w:trPr>
          <w:trHeight w:val="300"/>
        </w:trPr>
        <w:tc>
          <w:tcPr>
            <w:tcW w:w="4005" w:type="dxa"/>
          </w:tcPr>
          <w:p w14:paraId="540327A3" w14:textId="4CDE9259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77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</w:rPr>
              <w:t>(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21</w:t>
            </w:r>
            <w:r w:rsidRPr="00370EF8">
              <w:rPr>
                <w:rFonts w:asciiTheme="majorBidi" w:hAnsiTheme="majorBidi" w:cstheme="majorBidi"/>
                <w:szCs w:val="28"/>
              </w:rPr>
              <w:t>.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4</w:t>
            </w:r>
            <w:r w:rsidRPr="00370EF8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181476B4" w14:textId="13582EBB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149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533</w:t>
            </w:r>
          </w:p>
        </w:tc>
        <w:tc>
          <w:tcPr>
            <w:tcW w:w="123" w:type="dxa"/>
            <w:vAlign w:val="center"/>
          </w:tcPr>
          <w:p w14:paraId="641A8CBD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9961516" w14:textId="7EE72682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90" w:type="dxa"/>
            <w:vAlign w:val="center"/>
          </w:tcPr>
          <w:p w14:paraId="3DB3D272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D3702" w14:textId="2045242E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32</w:t>
            </w:r>
            <w:r w:rsidR="00EC4083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775</w:t>
            </w:r>
            <w:r w:rsidR="00EC4083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90" w:type="dxa"/>
          </w:tcPr>
          <w:p w14:paraId="4854082A" w14:textId="77777777" w:rsidR="00F73125" w:rsidRPr="00370EF8" w:rsidRDefault="00F73125" w:rsidP="008F3781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ACA1530" w14:textId="2D3069A5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688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919</w:t>
            </w:r>
          </w:p>
        </w:tc>
      </w:tr>
      <w:tr w:rsidR="00F73125" w:rsidRPr="00370EF8" w14:paraId="6EC80E09" w14:textId="77777777" w:rsidTr="004229EA">
        <w:trPr>
          <w:trHeight w:val="144"/>
        </w:trPr>
        <w:tc>
          <w:tcPr>
            <w:tcW w:w="4005" w:type="dxa"/>
          </w:tcPr>
          <w:p w14:paraId="657A4090" w14:textId="0EAC3260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370EF8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>บริษัทอื่น</w:t>
            </w:r>
          </w:p>
        </w:tc>
        <w:tc>
          <w:tcPr>
            <w:tcW w:w="1182" w:type="dxa"/>
            <w:gridSpan w:val="2"/>
            <w:vAlign w:val="bottom"/>
          </w:tcPr>
          <w:p w14:paraId="1E0BAE9A" w14:textId="1AAC2805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16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190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828</w:t>
            </w:r>
          </w:p>
        </w:tc>
        <w:tc>
          <w:tcPr>
            <w:tcW w:w="123" w:type="dxa"/>
            <w:vAlign w:val="center"/>
          </w:tcPr>
          <w:p w14:paraId="41361F10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4528FD7" w14:textId="54DC4E95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  <w:vAlign w:val="center"/>
          </w:tcPr>
          <w:p w14:paraId="7E64FB93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39C1" w14:textId="7B968258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504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677</w:t>
            </w:r>
          </w:p>
        </w:tc>
        <w:tc>
          <w:tcPr>
            <w:tcW w:w="90" w:type="dxa"/>
          </w:tcPr>
          <w:p w14:paraId="39F864A0" w14:textId="77777777" w:rsidR="00F73125" w:rsidRPr="00370EF8" w:rsidRDefault="00F73125" w:rsidP="008F3781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9391ADC" w14:textId="462B8CE1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458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080</w:t>
            </w:r>
          </w:p>
        </w:tc>
      </w:tr>
      <w:tr w:rsidR="00F73125" w:rsidRPr="00370EF8" w14:paraId="2D2D3CD4" w14:textId="77777777" w:rsidTr="004229EA">
        <w:trPr>
          <w:trHeight w:val="144"/>
        </w:trPr>
        <w:tc>
          <w:tcPr>
            <w:tcW w:w="4005" w:type="dxa"/>
          </w:tcPr>
          <w:p w14:paraId="3E55C8FC" w14:textId="40E5BE63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 w:hint="cs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182" w:type="dxa"/>
            <w:gridSpan w:val="2"/>
          </w:tcPr>
          <w:p w14:paraId="7C0C35A6" w14:textId="171DB892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71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571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802</w:t>
            </w:r>
          </w:p>
        </w:tc>
        <w:tc>
          <w:tcPr>
            <w:tcW w:w="123" w:type="dxa"/>
            <w:vAlign w:val="center"/>
          </w:tcPr>
          <w:p w14:paraId="7B7313CB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8CB4192" w14:textId="218D297E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90" w:type="dxa"/>
            <w:vAlign w:val="center"/>
          </w:tcPr>
          <w:p w14:paraId="789F2406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35FDE8" w14:textId="1763322C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268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90" w:type="dxa"/>
          </w:tcPr>
          <w:p w14:paraId="0E5A6D59" w14:textId="77777777" w:rsidR="00F73125" w:rsidRPr="00370EF8" w:rsidRDefault="00F73125" w:rsidP="008F3781">
            <w:pPr>
              <w:tabs>
                <w:tab w:val="decimal" w:pos="961"/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E21AE6C" w14:textId="1AF4D3A4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659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189</w:t>
            </w:r>
          </w:p>
        </w:tc>
      </w:tr>
      <w:tr w:rsidR="00F73125" w:rsidRPr="00370EF8" w14:paraId="2EC66D55" w14:textId="77777777" w:rsidTr="004229EA">
        <w:trPr>
          <w:trHeight w:val="144"/>
        </w:trPr>
        <w:tc>
          <w:tcPr>
            <w:tcW w:w="4005" w:type="dxa"/>
          </w:tcPr>
          <w:p w14:paraId="07A3779A" w14:textId="3568AAF2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82" w:type="dxa"/>
            <w:gridSpan w:val="2"/>
            <w:vAlign w:val="bottom"/>
          </w:tcPr>
          <w:p w14:paraId="2530165B" w14:textId="529A7FB3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662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030</w:t>
            </w:r>
          </w:p>
        </w:tc>
        <w:tc>
          <w:tcPr>
            <w:tcW w:w="123" w:type="dxa"/>
            <w:vAlign w:val="center"/>
          </w:tcPr>
          <w:p w14:paraId="40D66F80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D8052E8" w14:textId="5A96E771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90" w:type="dxa"/>
            <w:vAlign w:val="center"/>
          </w:tcPr>
          <w:p w14:paraId="3EF988DD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666C" w14:textId="420D6B21" w:rsidR="00F73125" w:rsidRPr="00370EF8" w:rsidRDefault="00576103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578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88</w:t>
            </w:r>
            <w:r w:rsidRPr="00370EF8">
              <w:rPr>
                <w:rFonts w:asciiTheme="majorBidi" w:hAnsiTheme="majorBidi" w:cs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71D9F26E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13664D0" w14:textId="0E49839B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092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089</w:t>
            </w:r>
          </w:p>
        </w:tc>
      </w:tr>
      <w:tr w:rsidR="00F73125" w:rsidRPr="00370EF8" w14:paraId="4E630451" w14:textId="77777777" w:rsidTr="004229EA">
        <w:trPr>
          <w:trHeight w:val="144"/>
        </w:trPr>
        <w:tc>
          <w:tcPr>
            <w:tcW w:w="4005" w:type="dxa"/>
          </w:tcPr>
          <w:p w14:paraId="0D5D33B1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82" w:type="dxa"/>
            <w:gridSpan w:val="2"/>
            <w:vAlign w:val="bottom"/>
          </w:tcPr>
          <w:p w14:paraId="4B94D0A9" w14:textId="63346730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645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802</w:t>
            </w:r>
          </w:p>
        </w:tc>
        <w:tc>
          <w:tcPr>
            <w:tcW w:w="123" w:type="dxa"/>
            <w:vAlign w:val="center"/>
          </w:tcPr>
          <w:p w14:paraId="2715C88D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9BB84F2" w14:textId="0AEB98B8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  <w:tc>
          <w:tcPr>
            <w:tcW w:w="90" w:type="dxa"/>
            <w:vAlign w:val="center"/>
          </w:tcPr>
          <w:p w14:paraId="79E7E278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1C64" w14:textId="0C67E189" w:rsidR="00F73125" w:rsidRPr="00370EF8" w:rsidRDefault="00576103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906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997</w:t>
            </w:r>
          </w:p>
        </w:tc>
        <w:tc>
          <w:tcPr>
            <w:tcW w:w="90" w:type="dxa"/>
          </w:tcPr>
          <w:p w14:paraId="1695F97A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908C4C" w14:textId="319A65F1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928</w:t>
            </w:r>
            <w:r w:rsidR="00F73125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711</w:t>
            </w:r>
          </w:p>
        </w:tc>
      </w:tr>
      <w:tr w:rsidR="00F73125" w:rsidRPr="00370EF8" w14:paraId="02F635A8" w14:textId="77777777" w:rsidTr="004229EA">
        <w:trPr>
          <w:trHeight w:val="144"/>
        </w:trPr>
        <w:tc>
          <w:tcPr>
            <w:tcW w:w="4005" w:type="dxa"/>
          </w:tcPr>
          <w:p w14:paraId="47A986EB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CA00" w14:textId="6715563A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332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415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747</w:t>
            </w:r>
          </w:p>
        </w:tc>
        <w:tc>
          <w:tcPr>
            <w:tcW w:w="123" w:type="dxa"/>
            <w:vAlign w:val="center"/>
          </w:tcPr>
          <w:p w14:paraId="05B739AC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2C1C87" w14:textId="0723BAFE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90" w:type="dxa"/>
            <w:vAlign w:val="center"/>
          </w:tcPr>
          <w:p w14:paraId="744F44DA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01148EC" w14:textId="27F3A02C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2274499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77F8AA2" w14:textId="13CF2BD4" w:rsidR="00F73125" w:rsidRPr="00370EF8" w:rsidRDefault="00F73125" w:rsidP="008F3781">
            <w:pPr>
              <w:tabs>
                <w:tab w:val="decimal" w:pos="60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73125" w:rsidRPr="00370EF8" w14:paraId="5DCE71CC" w14:textId="77777777" w:rsidTr="004229EA">
        <w:trPr>
          <w:trHeight w:val="144"/>
        </w:trPr>
        <w:tc>
          <w:tcPr>
            <w:tcW w:w="4005" w:type="dxa"/>
          </w:tcPr>
          <w:p w14:paraId="3A75287A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9DE0" w14:textId="6A3B95CD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74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244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23" w:type="dxa"/>
            <w:vAlign w:val="center"/>
          </w:tcPr>
          <w:p w14:paraId="4F1B64C7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F60E4B" w14:textId="71BA1527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</w:p>
        </w:tc>
        <w:tc>
          <w:tcPr>
            <w:tcW w:w="90" w:type="dxa"/>
            <w:vAlign w:val="center"/>
          </w:tcPr>
          <w:p w14:paraId="428F3195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A6DEEE8" w14:textId="61192D47" w:rsidR="00F73125" w:rsidRPr="00370EF8" w:rsidRDefault="00576103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12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126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90" w:type="dxa"/>
          </w:tcPr>
          <w:p w14:paraId="36730297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5371931" w14:textId="14B6023A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</w:p>
        </w:tc>
      </w:tr>
      <w:tr w:rsidR="00F73125" w:rsidRPr="00370EF8" w14:paraId="44BD2A63" w14:textId="77777777" w:rsidTr="004229EA">
        <w:trPr>
          <w:trHeight w:val="144"/>
        </w:trPr>
        <w:tc>
          <w:tcPr>
            <w:tcW w:w="4005" w:type="dxa"/>
          </w:tcPr>
          <w:p w14:paraId="53F088D5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3888" w14:textId="2A9DC0D4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666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702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370</w:t>
            </w:r>
          </w:p>
        </w:tc>
        <w:tc>
          <w:tcPr>
            <w:tcW w:w="123" w:type="dxa"/>
            <w:vAlign w:val="center"/>
          </w:tcPr>
          <w:p w14:paraId="158B9B7E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D8DB56" w14:textId="082FF2E0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  <w:tc>
          <w:tcPr>
            <w:tcW w:w="90" w:type="dxa"/>
            <w:vAlign w:val="center"/>
          </w:tcPr>
          <w:p w14:paraId="45632C50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8A7CA23" w14:textId="3CFB34FE" w:rsidR="00F73125" w:rsidRPr="00370EF8" w:rsidRDefault="00576103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974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672</w:t>
            </w:r>
          </w:p>
        </w:tc>
        <w:tc>
          <w:tcPr>
            <w:tcW w:w="90" w:type="dxa"/>
          </w:tcPr>
          <w:p w14:paraId="280268B9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F784A09" w14:textId="7782CC36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</w:tr>
      <w:tr w:rsidR="00F73125" w:rsidRPr="00370EF8" w14:paraId="7B9A7E60" w14:textId="77777777" w:rsidTr="004229EA">
        <w:trPr>
          <w:trHeight w:val="144"/>
        </w:trPr>
        <w:tc>
          <w:tcPr>
            <w:tcW w:w="4005" w:type="dxa"/>
          </w:tcPr>
          <w:p w14:paraId="28100031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ดอกเบี้ยค้างจ่าย</w:t>
            </w:r>
            <w:r w:rsidRPr="00370EF8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>บริษัทที่เกี่ยวข้องกัน</w:t>
            </w:r>
            <w:r w:rsidRPr="00370EF8">
              <w:rPr>
                <w:rFonts w:asciiTheme="majorBidi" w:hAnsiTheme="majorBidi" w:cstheme="majorBidi"/>
                <w:szCs w:val="28"/>
              </w:rPr>
              <w:t xml:space="preserve"> </w:t>
            </w:r>
          </w:p>
        </w:tc>
        <w:tc>
          <w:tcPr>
            <w:tcW w:w="1182" w:type="dxa"/>
            <w:gridSpan w:val="2"/>
            <w:vAlign w:val="center"/>
          </w:tcPr>
          <w:p w14:paraId="08E424AE" w14:textId="77777777" w:rsidR="00F73125" w:rsidRPr="00370EF8" w:rsidRDefault="00F73125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335FE8A0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16C0B8F" w14:textId="77777777" w:rsidR="00F73125" w:rsidRPr="00370EF8" w:rsidRDefault="00F73125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90420BA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E6846C1" w14:textId="77777777" w:rsidR="00F73125" w:rsidRPr="00370EF8" w:rsidRDefault="00F73125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16F2E86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15882B0" w14:textId="77777777" w:rsidR="00F73125" w:rsidRPr="00370EF8" w:rsidRDefault="00F73125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3125" w:rsidRPr="00370EF8" w14:paraId="09487FD9" w14:textId="77777777" w:rsidTr="004229EA">
        <w:trPr>
          <w:trHeight w:val="234"/>
        </w:trPr>
        <w:tc>
          <w:tcPr>
            <w:tcW w:w="4005" w:type="dxa"/>
          </w:tcPr>
          <w:p w14:paraId="70EF28B3" w14:textId="4B46B0D3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</w:rPr>
              <w:t>(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21</w:t>
            </w:r>
            <w:r w:rsidRPr="00370EF8">
              <w:rPr>
                <w:rFonts w:asciiTheme="majorBidi" w:hAnsiTheme="majorBidi" w:cstheme="majorBidi"/>
                <w:szCs w:val="28"/>
              </w:rPr>
              <w:t>.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4</w:t>
            </w:r>
            <w:r w:rsidRPr="00370EF8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21F956BC" w14:textId="1328E13C" w:rsidR="00F73125" w:rsidRPr="00370EF8" w:rsidRDefault="00F73125" w:rsidP="008F3781">
            <w:pPr>
              <w:tabs>
                <w:tab w:val="decimal" w:pos="661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" w:type="dxa"/>
            <w:vAlign w:val="center"/>
          </w:tcPr>
          <w:p w14:paraId="75813FF0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A7ECBA0" w14:textId="4A622C72" w:rsidR="00F73125" w:rsidRPr="00370EF8" w:rsidRDefault="00F73125" w:rsidP="008F3781">
            <w:pPr>
              <w:tabs>
                <w:tab w:val="decimal" w:pos="64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D56B9A0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31C1CBF" w14:textId="2A775487" w:rsidR="00F73125" w:rsidRPr="00370EF8" w:rsidRDefault="00576103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833</w:t>
            </w:r>
            <w:r w:rsidR="00D261A3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800</w:t>
            </w:r>
            <w:r w:rsidR="00D261A3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694</w:t>
            </w:r>
          </w:p>
        </w:tc>
        <w:tc>
          <w:tcPr>
            <w:tcW w:w="90" w:type="dxa"/>
          </w:tcPr>
          <w:p w14:paraId="58879B56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55F04D0" w14:textId="792E06CF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</w:tr>
      <w:tr w:rsidR="00F73125" w:rsidRPr="00370EF8" w14:paraId="7E203498" w14:textId="77777777" w:rsidTr="004229EA">
        <w:trPr>
          <w:trHeight w:val="144"/>
        </w:trPr>
        <w:tc>
          <w:tcPr>
            <w:tcW w:w="4005" w:type="dxa"/>
          </w:tcPr>
          <w:p w14:paraId="3D5D6AF8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เงินประกัน</w:t>
            </w:r>
            <w:r w:rsidRPr="00370EF8">
              <w:rPr>
                <w:rFonts w:asciiTheme="majorBidi" w:hAnsiTheme="majorBidi" w:cstheme="majorBidi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82" w:type="dxa"/>
            <w:gridSpan w:val="2"/>
            <w:vAlign w:val="center"/>
          </w:tcPr>
          <w:p w14:paraId="43DD7C58" w14:textId="1B15976E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539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352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884</w:t>
            </w:r>
          </w:p>
        </w:tc>
        <w:tc>
          <w:tcPr>
            <w:tcW w:w="123" w:type="dxa"/>
            <w:vAlign w:val="center"/>
          </w:tcPr>
          <w:p w14:paraId="22F8040D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FC03686" w14:textId="26400673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  <w:tc>
          <w:tcPr>
            <w:tcW w:w="90" w:type="dxa"/>
            <w:vAlign w:val="center"/>
          </w:tcPr>
          <w:p w14:paraId="2BF87751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6062096" w14:textId="2F3F7FF9" w:rsidR="00F73125" w:rsidRPr="00370EF8" w:rsidRDefault="00576103" w:rsidP="008F3781">
            <w:pPr>
              <w:tabs>
                <w:tab w:val="decimal" w:pos="1099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802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372</w:t>
            </w:r>
          </w:p>
        </w:tc>
        <w:tc>
          <w:tcPr>
            <w:tcW w:w="90" w:type="dxa"/>
          </w:tcPr>
          <w:p w14:paraId="641D033D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81238F7" w14:textId="27A26B0A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F73125" w:rsidRPr="00370EF8" w14:paraId="595377B5" w14:textId="77777777" w:rsidTr="004229EA">
        <w:trPr>
          <w:trHeight w:val="144"/>
        </w:trPr>
        <w:tc>
          <w:tcPr>
            <w:tcW w:w="4005" w:type="dxa"/>
          </w:tcPr>
          <w:p w14:paraId="348E9565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รายได้รับล่วงหน้า</w:t>
            </w:r>
          </w:p>
        </w:tc>
        <w:tc>
          <w:tcPr>
            <w:tcW w:w="1182" w:type="dxa"/>
            <w:gridSpan w:val="2"/>
            <w:vAlign w:val="center"/>
          </w:tcPr>
          <w:p w14:paraId="5D060600" w14:textId="3C6666CF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429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977</w:t>
            </w:r>
          </w:p>
        </w:tc>
        <w:tc>
          <w:tcPr>
            <w:tcW w:w="123" w:type="dxa"/>
            <w:vAlign w:val="center"/>
          </w:tcPr>
          <w:p w14:paraId="4B2124B0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18942FC" w14:textId="621430E7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  <w:tc>
          <w:tcPr>
            <w:tcW w:w="90" w:type="dxa"/>
            <w:vAlign w:val="center"/>
          </w:tcPr>
          <w:p w14:paraId="19DBAF97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BEBF8DE" w14:textId="69E7A975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6B71B4A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99EBA06" w14:textId="749F91FA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3125" w:rsidRPr="00370EF8" w14:paraId="3DE614F3" w14:textId="77777777" w:rsidTr="004229EA">
        <w:trPr>
          <w:trHeight w:val="144"/>
        </w:trPr>
        <w:tc>
          <w:tcPr>
            <w:tcW w:w="4005" w:type="dxa"/>
          </w:tcPr>
          <w:p w14:paraId="72243A96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รายได้รับล่วงหน้า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82" w:type="dxa"/>
            <w:gridSpan w:val="2"/>
            <w:vAlign w:val="center"/>
          </w:tcPr>
          <w:p w14:paraId="72E8728B" w14:textId="77777777" w:rsidR="00F73125" w:rsidRPr="00370EF8" w:rsidRDefault="00F73125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" w:type="dxa"/>
            <w:vAlign w:val="center"/>
          </w:tcPr>
          <w:p w14:paraId="5A7F279F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B1FD29B" w14:textId="13692650" w:rsidR="00F73125" w:rsidRPr="00370EF8" w:rsidRDefault="00F73125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EDF67F6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BA4388A" w14:textId="596009A8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619B676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379ACC7" w14:textId="7181961F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3125" w:rsidRPr="00370EF8" w14:paraId="187DA393" w14:textId="77777777" w:rsidTr="004229EA">
        <w:trPr>
          <w:trHeight w:val="144"/>
        </w:trPr>
        <w:tc>
          <w:tcPr>
            <w:tcW w:w="4005" w:type="dxa"/>
          </w:tcPr>
          <w:p w14:paraId="3EBE9322" w14:textId="35430C8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</w:rPr>
              <w:t>(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21</w:t>
            </w:r>
            <w:r w:rsidRPr="00370EF8">
              <w:rPr>
                <w:rFonts w:asciiTheme="majorBidi" w:hAnsiTheme="majorBidi" w:cstheme="majorBidi"/>
                <w:szCs w:val="28"/>
              </w:rPr>
              <w:t>.</w:t>
            </w:r>
            <w:r w:rsidR="00576103" w:rsidRPr="00370EF8">
              <w:rPr>
                <w:rFonts w:asciiTheme="majorBidi" w:hAnsiTheme="majorBidi" w:cstheme="majorBidi"/>
                <w:szCs w:val="28"/>
              </w:rPr>
              <w:t>4</w:t>
            </w:r>
            <w:r w:rsidRPr="00370EF8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301F4590" w14:textId="2B531654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025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123" w:type="dxa"/>
            <w:vAlign w:val="center"/>
          </w:tcPr>
          <w:p w14:paraId="3ABC605B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C961FE" w14:textId="7B78D882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90" w:type="dxa"/>
            <w:vAlign w:val="center"/>
          </w:tcPr>
          <w:p w14:paraId="33C12C6F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4D26C07" w14:textId="775CE3BD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78709E1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292E590" w14:textId="348FCE6E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3125" w:rsidRPr="00370EF8" w14:paraId="5060BCB5" w14:textId="77777777" w:rsidTr="004229EA">
        <w:trPr>
          <w:trHeight w:val="144"/>
        </w:trPr>
        <w:tc>
          <w:tcPr>
            <w:tcW w:w="4005" w:type="dxa"/>
          </w:tcPr>
          <w:p w14:paraId="28D79337" w14:textId="3ED8B00E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="Angsana New"/>
                <w:snapToGrid w:val="0"/>
                <w:szCs w:val="28"/>
                <w:cs/>
              </w:rPr>
              <w:t>รายได้ค่าส่วนกลางรอตัดบัญชี</w:t>
            </w:r>
          </w:p>
        </w:tc>
        <w:tc>
          <w:tcPr>
            <w:tcW w:w="1182" w:type="dxa"/>
            <w:gridSpan w:val="2"/>
            <w:vAlign w:val="center"/>
          </w:tcPr>
          <w:p w14:paraId="7137747A" w14:textId="447ABFB0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67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500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956</w:t>
            </w:r>
          </w:p>
        </w:tc>
        <w:tc>
          <w:tcPr>
            <w:tcW w:w="123" w:type="dxa"/>
            <w:vAlign w:val="center"/>
          </w:tcPr>
          <w:p w14:paraId="777C61CE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9C114D8" w14:textId="55D99215" w:rsidR="00F73125" w:rsidRPr="00370EF8" w:rsidRDefault="00F73125" w:rsidP="008F3781">
            <w:pPr>
              <w:tabs>
                <w:tab w:val="decimal" w:pos="64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F4989CB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3381D2B" w14:textId="4199BBA0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AC3CE2A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4C90F68" w14:textId="492372B6" w:rsidR="00F73125" w:rsidRPr="00370EF8" w:rsidRDefault="00F7312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73125" w:rsidRPr="00370EF8" w14:paraId="608952C4" w14:textId="77777777" w:rsidTr="004229EA">
        <w:trPr>
          <w:trHeight w:val="144"/>
        </w:trPr>
        <w:tc>
          <w:tcPr>
            <w:tcW w:w="4005" w:type="dxa"/>
          </w:tcPr>
          <w:p w14:paraId="26F90536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vAlign w:val="center"/>
          </w:tcPr>
          <w:p w14:paraId="3A49B50B" w14:textId="77833EF7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81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888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123" w:type="dxa"/>
            <w:vAlign w:val="center"/>
          </w:tcPr>
          <w:p w14:paraId="38B34B53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5D914F" w14:textId="6551CAFC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90" w:type="dxa"/>
            <w:vAlign w:val="center"/>
          </w:tcPr>
          <w:p w14:paraId="0D9C5B98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728C2B" w14:textId="2A423B42" w:rsidR="00F73125" w:rsidRPr="00370EF8" w:rsidRDefault="00576103" w:rsidP="008F3781">
            <w:pPr>
              <w:tabs>
                <w:tab w:val="decimal" w:pos="1165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863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240</w:t>
            </w:r>
          </w:p>
        </w:tc>
        <w:tc>
          <w:tcPr>
            <w:tcW w:w="90" w:type="dxa"/>
          </w:tcPr>
          <w:p w14:paraId="3F781F12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E4CBA05" w14:textId="2CC24CCE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F73125" w:rsidRPr="00370EF8" w14:paraId="7FC83BAA" w14:textId="77777777" w:rsidTr="004229EA">
        <w:trPr>
          <w:trHeight w:val="144"/>
        </w:trPr>
        <w:tc>
          <w:tcPr>
            <w:tcW w:w="4005" w:type="dxa"/>
          </w:tcPr>
          <w:p w14:paraId="0F391A46" w14:textId="77777777" w:rsidR="00F73125" w:rsidRPr="00370EF8" w:rsidRDefault="00F73125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1A694" w14:textId="41AEE645" w:rsidR="00F73125" w:rsidRPr="00370EF8" w:rsidRDefault="00576103" w:rsidP="008F3781">
            <w:pPr>
              <w:tabs>
                <w:tab w:val="decimal" w:pos="1102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</w:t>
            </w:r>
            <w:r w:rsidR="00FF2FAE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397</w:t>
            </w:r>
            <w:r w:rsidR="00FF2FAE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585</w:t>
            </w:r>
            <w:r w:rsidR="00FF2FAE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123" w:type="dxa"/>
            <w:vAlign w:val="center"/>
          </w:tcPr>
          <w:p w14:paraId="6650499D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501AC" w14:textId="1831B0C0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90" w:type="dxa"/>
            <w:vAlign w:val="center"/>
          </w:tcPr>
          <w:p w14:paraId="73BE0410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AEDF2F" w14:textId="674173DD" w:rsidR="00F73125" w:rsidRPr="00370EF8" w:rsidRDefault="00576103" w:rsidP="008F3781">
            <w:pPr>
              <w:tabs>
                <w:tab w:val="decimal" w:pos="1165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D261A3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257</w:t>
            </w:r>
            <w:r w:rsidR="00D261A3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482</w:t>
            </w:r>
            <w:r w:rsidR="00D261A3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023</w:t>
            </w:r>
          </w:p>
        </w:tc>
        <w:tc>
          <w:tcPr>
            <w:tcW w:w="90" w:type="dxa"/>
          </w:tcPr>
          <w:p w14:paraId="5EB4F433" w14:textId="77777777" w:rsidR="00F73125" w:rsidRPr="00370EF8" w:rsidRDefault="00F73125" w:rsidP="008F3781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93878" w14:textId="5A124E14" w:rsidR="00F73125" w:rsidRPr="00370EF8" w:rsidRDefault="00576103" w:rsidP="008F3781">
            <w:pPr>
              <w:tabs>
                <w:tab w:val="decimal" w:pos="1110"/>
              </w:tabs>
              <w:spacing w:line="320" w:lineRule="exact"/>
              <w:ind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F73125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</w:tbl>
    <w:p w14:paraId="4D32B300" w14:textId="77777777" w:rsidR="004229EA" w:rsidRPr="00370EF8" w:rsidRDefault="004229EA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br w:type="page"/>
      </w:r>
    </w:p>
    <w:p w14:paraId="3FA5F46D" w14:textId="560F580D" w:rsidR="004024B3" w:rsidRPr="00370EF8" w:rsidRDefault="00576103" w:rsidP="008F3781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lastRenderedPageBreak/>
        <w:t>13</w:t>
      </w:r>
      <w:r w:rsidR="004024B3" w:rsidRPr="00370EF8">
        <w:rPr>
          <w:rFonts w:asciiTheme="majorBidi" w:hAnsiTheme="majorBidi" w:cstheme="majorBidi"/>
          <w:b/>
          <w:bCs/>
          <w:lang w:val="en-US"/>
        </w:rPr>
        <w:t>.</w:t>
      </w:r>
      <w:r w:rsidR="004024B3" w:rsidRPr="00370EF8">
        <w:rPr>
          <w:rFonts w:asciiTheme="majorBidi" w:hAnsiTheme="majorBidi" w:cstheme="majorBidi"/>
          <w:b/>
          <w:bCs/>
          <w:cs/>
          <w:lang w:val="en-US"/>
        </w:rPr>
        <w:tab/>
        <w:t>เงินกู้ยืมระยะสั้น</w:t>
      </w:r>
    </w:p>
    <w:p w14:paraId="5C9EC340" w14:textId="77777777" w:rsidR="003E2BCE" w:rsidRPr="00370EF8" w:rsidRDefault="003E2BCE" w:rsidP="008F3781">
      <w:pPr>
        <w:ind w:left="547" w:hanging="25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cs/>
          <w:lang w:val="en-US"/>
        </w:rPr>
        <w:t>เงินกู้ยืมระยะสั้น</w:t>
      </w:r>
      <w:r w:rsidR="004A572A" w:rsidRPr="00370EF8">
        <w:rPr>
          <w:rFonts w:asciiTheme="majorBidi" w:hAnsiTheme="majorBidi" w:cstheme="majorBidi"/>
          <w:lang w:val="en-US"/>
        </w:rPr>
        <w:t xml:space="preserve"> </w:t>
      </w:r>
      <w:r w:rsidRPr="00370EF8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494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207"/>
        <w:gridCol w:w="151"/>
        <w:gridCol w:w="1134"/>
        <w:gridCol w:w="151"/>
        <w:gridCol w:w="1207"/>
        <w:gridCol w:w="151"/>
        <w:gridCol w:w="1134"/>
      </w:tblGrid>
      <w:tr w:rsidR="00522938" w:rsidRPr="00370EF8" w14:paraId="776330FD" w14:textId="77777777" w:rsidTr="0061581E">
        <w:trPr>
          <w:trHeight w:val="20"/>
          <w:jc w:val="center"/>
        </w:trPr>
        <w:tc>
          <w:tcPr>
            <w:tcW w:w="4014" w:type="dxa"/>
          </w:tcPr>
          <w:p w14:paraId="51B55D4B" w14:textId="77777777" w:rsidR="0061581E" w:rsidRPr="00370EF8" w:rsidRDefault="0061581E" w:rsidP="008F3781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5" w:type="dxa"/>
            <w:gridSpan w:val="7"/>
          </w:tcPr>
          <w:p w14:paraId="35C8E76E" w14:textId="77777777" w:rsidR="0061581E" w:rsidRPr="00370EF8" w:rsidRDefault="00E67C94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61581E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938" w:rsidRPr="00370EF8" w14:paraId="561C4D66" w14:textId="77777777" w:rsidTr="0061581E">
        <w:trPr>
          <w:trHeight w:val="20"/>
          <w:jc w:val="center"/>
        </w:trPr>
        <w:tc>
          <w:tcPr>
            <w:tcW w:w="4014" w:type="dxa"/>
          </w:tcPr>
          <w:p w14:paraId="415CD299" w14:textId="77777777" w:rsidR="0061581E" w:rsidRPr="00370EF8" w:rsidRDefault="0061581E" w:rsidP="008F3781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210803A3" w14:textId="37ECB142" w:rsidR="0061581E" w:rsidRPr="00370EF8" w:rsidRDefault="008C70F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12C16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1" w:type="dxa"/>
          </w:tcPr>
          <w:p w14:paraId="4B8045B4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12FEDACB" w14:textId="526D5EF8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76103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22938" w:rsidRPr="00370EF8" w14:paraId="7E951942" w14:textId="77777777" w:rsidTr="0061581E">
        <w:trPr>
          <w:trHeight w:val="20"/>
          <w:jc w:val="center"/>
        </w:trPr>
        <w:tc>
          <w:tcPr>
            <w:tcW w:w="4014" w:type="dxa"/>
          </w:tcPr>
          <w:p w14:paraId="16D22FFA" w14:textId="77777777" w:rsidR="0061581E" w:rsidRPr="00370EF8" w:rsidRDefault="0061581E" w:rsidP="008F3781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18874F35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19F65F60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BB5A56B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297AE8C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00FFEF0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70B3FB00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B12995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522938" w:rsidRPr="00370EF8" w14:paraId="2DDECF5D" w14:textId="77777777" w:rsidTr="0061581E">
        <w:trPr>
          <w:trHeight w:val="20"/>
          <w:jc w:val="center"/>
        </w:trPr>
        <w:tc>
          <w:tcPr>
            <w:tcW w:w="4014" w:type="dxa"/>
          </w:tcPr>
          <w:p w14:paraId="38F6FAE7" w14:textId="77777777" w:rsidR="0061581E" w:rsidRPr="00370EF8" w:rsidRDefault="0061581E" w:rsidP="008F3781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604488E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1D606B38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6FE1219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14:paraId="2C08F8E3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6F40F1F5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298F2783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EB8874" w14:textId="77777777" w:rsidR="0061581E" w:rsidRPr="00370EF8" w:rsidRDefault="0061581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FF2FAE" w:rsidRPr="00370EF8" w14:paraId="7B13B117" w14:textId="77777777" w:rsidTr="0061581E">
        <w:trPr>
          <w:trHeight w:val="20"/>
          <w:jc w:val="center"/>
        </w:trPr>
        <w:tc>
          <w:tcPr>
            <w:tcW w:w="4014" w:type="dxa"/>
          </w:tcPr>
          <w:p w14:paraId="57C5FB20" w14:textId="77777777" w:rsidR="00FF2FAE" w:rsidRPr="00370EF8" w:rsidRDefault="00FF2FAE" w:rsidP="008F3781">
            <w:pPr>
              <w:snapToGrid w:val="0"/>
              <w:spacing w:line="320" w:lineRule="exact"/>
              <w:ind w:left="825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1207" w:type="dxa"/>
          </w:tcPr>
          <w:p w14:paraId="613FDA62" w14:textId="00B96B82" w:rsidR="00FF2FAE" w:rsidRPr="00370EF8" w:rsidRDefault="00576103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</w:t>
            </w:r>
            <w:r w:rsidR="00FF2FAE" w:rsidRPr="00370EF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51" w:type="dxa"/>
          </w:tcPr>
          <w:p w14:paraId="69A9C0AF" w14:textId="77777777" w:rsidR="00FF2FAE" w:rsidRPr="00370EF8" w:rsidRDefault="00FF2FAE" w:rsidP="008F3781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051E6AC" w14:textId="061EEE13" w:rsidR="00FF2FAE" w:rsidRPr="00370EF8" w:rsidRDefault="00576103" w:rsidP="008F3781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</w:t>
            </w:r>
            <w:r w:rsidR="00FF2FAE" w:rsidRPr="00370EF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  <w:r w:rsidR="00FF2FAE" w:rsidRPr="00370EF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1" w:type="dxa"/>
          </w:tcPr>
          <w:p w14:paraId="510B19F1" w14:textId="77777777" w:rsidR="00FF2FAE" w:rsidRPr="00370EF8" w:rsidRDefault="00FF2FAE" w:rsidP="008F3781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1EF1B01" w14:textId="0AFC5EC3" w:rsidR="00FF2FAE" w:rsidRPr="00B1262F" w:rsidRDefault="00576103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</w:t>
            </w:r>
            <w:r w:rsidR="00FF2FAE" w:rsidRPr="00370EF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51" w:type="dxa"/>
          </w:tcPr>
          <w:p w14:paraId="3CEBB0C8" w14:textId="77777777" w:rsidR="00FF2FAE" w:rsidRPr="00370EF8" w:rsidRDefault="00FF2FAE" w:rsidP="008F3781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E9C412" w14:textId="73E9FC05" w:rsidR="00FF2FAE" w:rsidRPr="00370EF8" w:rsidRDefault="00576103" w:rsidP="008F3781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</w:t>
            </w:r>
            <w:r w:rsidR="00FF2FAE" w:rsidRPr="00370EF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  <w:r w:rsidR="00FF2FAE" w:rsidRPr="00370EF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FF2FAE" w:rsidRPr="00370EF8" w14:paraId="29E604A5" w14:textId="77777777" w:rsidTr="0061581E">
        <w:trPr>
          <w:trHeight w:val="20"/>
          <w:jc w:val="center"/>
        </w:trPr>
        <w:tc>
          <w:tcPr>
            <w:tcW w:w="4014" w:type="dxa"/>
          </w:tcPr>
          <w:p w14:paraId="3D7DB54B" w14:textId="77777777" w:rsidR="00FF2FAE" w:rsidRPr="00370EF8" w:rsidRDefault="00FF2FAE" w:rsidP="008F3781">
            <w:pPr>
              <w:snapToGrid w:val="0"/>
              <w:spacing w:line="320" w:lineRule="exact"/>
              <w:ind w:left="63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07" w:type="dxa"/>
          </w:tcPr>
          <w:p w14:paraId="1AA0D47E" w14:textId="77777777" w:rsidR="00FF2FAE" w:rsidRPr="00370EF8" w:rsidRDefault="00FF2FA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7049BE0" w14:textId="77777777" w:rsidR="00FF2FAE" w:rsidRPr="00370EF8" w:rsidRDefault="00FF2FAE" w:rsidP="008F3781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DC9964" w14:textId="49B16916" w:rsidR="00FF2FAE" w:rsidRPr="00370EF8" w:rsidRDefault="00FF2FAE" w:rsidP="008F3781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398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904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1" w:type="dxa"/>
          </w:tcPr>
          <w:p w14:paraId="07F59A4D" w14:textId="77777777" w:rsidR="00FF2FAE" w:rsidRPr="00370EF8" w:rsidRDefault="00FF2FAE" w:rsidP="008F3781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42D30F2" w14:textId="77777777" w:rsidR="00FF2FAE" w:rsidRPr="00370EF8" w:rsidRDefault="00FF2FAE" w:rsidP="008F3781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4BB9DDE" w14:textId="77777777" w:rsidR="00FF2FAE" w:rsidRPr="00370EF8" w:rsidRDefault="00FF2FAE" w:rsidP="008F3781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A3FB22" w14:textId="02028E72" w:rsidR="00FF2FAE" w:rsidRPr="00370EF8" w:rsidRDefault="00FF2FAE" w:rsidP="008F3781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197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260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F2FAE" w:rsidRPr="00370EF8" w14:paraId="23ED5079" w14:textId="77777777" w:rsidTr="00B2010D">
        <w:trPr>
          <w:trHeight w:val="20"/>
          <w:jc w:val="center"/>
        </w:trPr>
        <w:tc>
          <w:tcPr>
            <w:tcW w:w="4014" w:type="dxa"/>
          </w:tcPr>
          <w:p w14:paraId="784CF7BE" w14:textId="77777777" w:rsidR="00FF2FAE" w:rsidRPr="00370EF8" w:rsidRDefault="00FF2FAE" w:rsidP="008F3781">
            <w:pPr>
              <w:snapToGrid w:val="0"/>
              <w:spacing w:line="320" w:lineRule="exact"/>
              <w:ind w:left="984" w:right="2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07" w:type="dxa"/>
          </w:tcPr>
          <w:p w14:paraId="3BC93101" w14:textId="77777777" w:rsidR="00FF2FAE" w:rsidRPr="00370EF8" w:rsidRDefault="00FF2FAE" w:rsidP="008F3781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3069CC4E" w14:textId="77777777" w:rsidR="00FF2FAE" w:rsidRPr="00370EF8" w:rsidRDefault="00FF2FAE" w:rsidP="008F3781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5CF971D" w14:textId="536A06A0" w:rsidR="00FF2FAE" w:rsidRPr="00370EF8" w:rsidRDefault="00576103" w:rsidP="008F3781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</w:t>
            </w:r>
            <w:r w:rsidR="00FF2FAE"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601</w:t>
            </w:r>
            <w:r w:rsidR="00FF2FAE"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096</w:t>
            </w:r>
          </w:p>
        </w:tc>
        <w:tc>
          <w:tcPr>
            <w:tcW w:w="151" w:type="dxa"/>
          </w:tcPr>
          <w:p w14:paraId="67E51803" w14:textId="77777777" w:rsidR="00FF2FAE" w:rsidRPr="00370EF8" w:rsidRDefault="00FF2FAE" w:rsidP="008F3781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5AD71B2E" w14:textId="77777777" w:rsidR="00FF2FAE" w:rsidRPr="00370EF8" w:rsidRDefault="00FF2FAE" w:rsidP="008F3781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93AA9BA" w14:textId="77777777" w:rsidR="00FF2FAE" w:rsidRPr="00370EF8" w:rsidRDefault="00FF2FAE" w:rsidP="008F3781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8DFB45" w14:textId="2FD5D848" w:rsidR="00FF2FAE" w:rsidRPr="00370EF8" w:rsidRDefault="00576103" w:rsidP="008F3781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</w:t>
            </w:r>
            <w:r w:rsidR="00FF2FAE"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802</w:t>
            </w:r>
            <w:r w:rsidR="00FF2FAE"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740</w:t>
            </w:r>
          </w:p>
        </w:tc>
      </w:tr>
    </w:tbl>
    <w:p w14:paraId="6234F398" w14:textId="5BEAF5C6" w:rsidR="002C73CC" w:rsidRPr="00370EF8" w:rsidRDefault="00192B87" w:rsidP="004D7EA3">
      <w:pPr>
        <w:spacing w:before="240" w:line="380" w:lineRule="exact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spacing w:val="-2"/>
          <w:cs/>
        </w:rPr>
        <w:t xml:space="preserve">ณ วันที่ </w:t>
      </w:r>
      <w:r w:rsidR="00576103" w:rsidRPr="00370EF8">
        <w:rPr>
          <w:rFonts w:asciiTheme="majorBidi" w:hAnsiTheme="majorBidi" w:cstheme="majorBidi"/>
          <w:spacing w:val="-2"/>
          <w:lang w:val="en-US"/>
        </w:rPr>
        <w:t>30</w:t>
      </w:r>
      <w:r w:rsidRPr="00370EF8">
        <w:rPr>
          <w:rFonts w:asciiTheme="majorBidi" w:hAnsiTheme="majorBidi" w:cstheme="majorBidi"/>
          <w:spacing w:val="-2"/>
          <w:lang w:val="en-US"/>
        </w:rPr>
        <w:t xml:space="preserve"> </w:t>
      </w:r>
      <w:r w:rsidR="00812C16" w:rsidRPr="00370EF8">
        <w:rPr>
          <w:rFonts w:asciiTheme="majorBidi" w:hAnsiTheme="majorBidi" w:cs="Angsana New" w:hint="cs"/>
          <w:spacing w:val="-2"/>
          <w:cs/>
          <w:lang w:val="en-US"/>
        </w:rPr>
        <w:t>มิถุนายน</w:t>
      </w:r>
      <w:r w:rsidRPr="00370EF8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spacing w:val="-2"/>
          <w:lang w:val="en-US"/>
        </w:rPr>
        <w:t>2569</w:t>
      </w:r>
      <w:r w:rsidRPr="00370EF8">
        <w:rPr>
          <w:rFonts w:asciiTheme="majorBidi" w:hAnsiTheme="majorBidi" w:cstheme="majorBidi"/>
          <w:snapToGrid w:val="0"/>
          <w:spacing w:val="-2"/>
          <w:cs/>
        </w:rPr>
        <w:t xml:space="preserve"> และวันที่ </w:t>
      </w:r>
      <w:r w:rsidR="00576103" w:rsidRPr="00370EF8">
        <w:rPr>
          <w:rFonts w:asciiTheme="majorBidi" w:hAnsiTheme="majorBidi" w:cstheme="majorBidi"/>
          <w:snapToGrid w:val="0"/>
          <w:spacing w:val="-2"/>
          <w:lang w:val="en-US"/>
        </w:rPr>
        <w:t>31</w:t>
      </w:r>
      <w:r w:rsidRPr="00370EF8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ธันวาคม </w:t>
      </w:r>
      <w:r w:rsidR="00576103" w:rsidRPr="00370EF8">
        <w:rPr>
          <w:rFonts w:asciiTheme="majorBidi" w:hAnsiTheme="majorBidi" w:cstheme="majorBidi"/>
          <w:snapToGrid w:val="0"/>
          <w:spacing w:val="-2"/>
          <w:lang w:val="en-US"/>
        </w:rPr>
        <w:t>2568</w:t>
      </w:r>
      <w:r w:rsidRPr="00370EF8">
        <w:rPr>
          <w:rFonts w:asciiTheme="majorBidi" w:hAnsiTheme="majorBidi" w:cstheme="majorBidi"/>
          <w:snapToGrid w:val="0"/>
          <w:spacing w:val="-2"/>
          <w:cs/>
        </w:rPr>
        <w:t xml:space="preserve"> </w:t>
      </w:r>
      <w:r w:rsidR="004A572A" w:rsidRPr="00370EF8">
        <w:rPr>
          <w:rFonts w:asciiTheme="majorBidi" w:hAnsiTheme="majorBidi" w:cstheme="majorBidi"/>
          <w:snapToGrid w:val="0"/>
          <w:cs/>
        </w:rPr>
        <w:t>บริษัทได้จํานําเงินลงทุนในหุ้นสามัญบางส่วน</w:t>
      </w:r>
      <w:r w:rsidR="00414918" w:rsidRPr="00370EF8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FC5C5A" w:rsidRPr="00370EF8">
        <w:rPr>
          <w:rFonts w:asciiTheme="majorBidi" w:hAnsiTheme="majorBidi" w:cstheme="majorBidi"/>
          <w:snapToGrid w:val="0"/>
          <w:lang w:val="en-US"/>
        </w:rPr>
        <w:t xml:space="preserve">             </w:t>
      </w:r>
      <w:r w:rsidR="00414918" w:rsidRPr="00370EF8">
        <w:rPr>
          <w:rFonts w:asciiTheme="majorBidi" w:hAnsiTheme="majorBidi" w:cstheme="majorBidi"/>
          <w:snapToGrid w:val="0"/>
          <w:cs/>
          <w:lang w:val="en-US"/>
        </w:rPr>
        <w:t xml:space="preserve">(ดูหมายเหตุข้อ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9</w:t>
      </w:r>
      <w:r w:rsidR="00414918" w:rsidRPr="00370EF8">
        <w:rPr>
          <w:rFonts w:asciiTheme="majorBidi" w:hAnsiTheme="majorBidi" w:cstheme="majorBidi"/>
          <w:snapToGrid w:val="0"/>
          <w:cs/>
          <w:lang w:val="en-US"/>
        </w:rPr>
        <w:t>)</w:t>
      </w:r>
      <w:r w:rsidR="004A572A"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6446AE" w:rsidRPr="00370EF8">
        <w:rPr>
          <w:rFonts w:asciiTheme="majorBidi" w:hAnsiTheme="majorBidi" w:cstheme="majorBidi" w:hint="cs"/>
          <w:snapToGrid w:val="0"/>
          <w:cs/>
          <w:lang w:val="en-US"/>
        </w:rPr>
        <w:t>และ</w:t>
      </w:r>
      <w:r w:rsidR="00BA2DA1" w:rsidRPr="00370EF8">
        <w:rPr>
          <w:rFonts w:asciiTheme="majorBidi" w:hAnsiTheme="majorBidi" w:cstheme="majorBidi" w:hint="cs"/>
          <w:snapToGrid w:val="0"/>
          <w:cs/>
          <w:lang w:val="en-US"/>
        </w:rPr>
        <w:t>นำ</w:t>
      </w:r>
      <w:r w:rsidR="007D301C" w:rsidRPr="00370EF8">
        <w:rPr>
          <w:rFonts w:asciiTheme="majorBidi" w:hAnsiTheme="majorBidi" w:cstheme="majorBidi" w:hint="cs"/>
          <w:snapToGrid w:val="0"/>
          <w:cs/>
          <w:lang w:val="en-US"/>
        </w:rPr>
        <w:t>สิน</w:t>
      </w:r>
      <w:r w:rsidR="00097540" w:rsidRPr="00370EF8">
        <w:rPr>
          <w:rFonts w:asciiTheme="majorBidi" w:hAnsiTheme="majorBidi" w:cstheme="majorBidi" w:hint="cs"/>
          <w:snapToGrid w:val="0"/>
          <w:cs/>
          <w:lang w:val="en-US"/>
        </w:rPr>
        <w:t>ทรัพย์</w:t>
      </w:r>
      <w:r w:rsidR="008208C8" w:rsidRPr="00370EF8">
        <w:rPr>
          <w:rFonts w:asciiTheme="majorBidi" w:hAnsiTheme="majorBidi" w:cstheme="majorBidi" w:hint="cs"/>
          <w:snapToGrid w:val="0"/>
          <w:cs/>
          <w:lang w:val="en-US"/>
        </w:rPr>
        <w:t>ของ</w:t>
      </w:r>
      <w:r w:rsidR="0015544A" w:rsidRPr="00370EF8">
        <w:rPr>
          <w:rFonts w:asciiTheme="majorBidi" w:hAnsiTheme="majorBidi" w:cstheme="majorBidi" w:hint="cs"/>
          <w:snapToGrid w:val="0"/>
          <w:cs/>
          <w:lang w:val="en-US"/>
        </w:rPr>
        <w:t>บริษัทย่อย</w:t>
      </w:r>
      <w:r w:rsidR="008208C8" w:rsidRPr="00370EF8">
        <w:rPr>
          <w:rFonts w:asciiTheme="majorBidi" w:hAnsiTheme="majorBidi" w:cstheme="majorBidi" w:hint="cs"/>
          <w:snapToGrid w:val="0"/>
          <w:cs/>
          <w:lang w:val="en-US"/>
        </w:rPr>
        <w:t>แห่งหนึ่ง</w:t>
      </w:r>
      <w:r w:rsidR="00414918" w:rsidRPr="00370EF8">
        <w:rPr>
          <w:rFonts w:asciiTheme="majorBidi" w:hAnsiTheme="majorBidi" w:cs="Angsana New" w:hint="cs"/>
          <w:snapToGrid w:val="0"/>
          <w:cs/>
          <w:lang w:val="en-US"/>
        </w:rPr>
        <w:t xml:space="preserve"> </w:t>
      </w:r>
      <w:r w:rsidR="009E43DC" w:rsidRPr="00370EF8">
        <w:rPr>
          <w:rFonts w:asciiTheme="majorBidi" w:hAnsiTheme="majorBidi" w:cstheme="majorBidi"/>
          <w:snapToGrid w:val="0"/>
          <w:cs/>
          <w:lang w:val="en-US"/>
        </w:rPr>
        <w:t xml:space="preserve">(ดูหมายเหตุข้อ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8</w:t>
      </w:r>
      <w:r w:rsidR="009E43DC" w:rsidRPr="00370EF8">
        <w:rPr>
          <w:rFonts w:asciiTheme="majorBidi" w:hAnsiTheme="majorBidi" w:cstheme="majorBidi"/>
          <w:snapToGrid w:val="0"/>
          <w:cs/>
          <w:lang w:val="en-US"/>
        </w:rPr>
        <w:t>)</w:t>
      </w:r>
      <w:r w:rsidR="009E43DC" w:rsidRPr="00370EF8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4A572A" w:rsidRPr="00370EF8">
        <w:rPr>
          <w:rFonts w:asciiTheme="majorBidi" w:hAnsiTheme="majorBidi" w:cstheme="majorBidi"/>
          <w:snapToGrid w:val="0"/>
          <w:cs/>
          <w:lang w:val="en-US"/>
        </w:rPr>
        <w:t>เพื่อเป็นหลักประกัน</w:t>
      </w:r>
      <w:r w:rsidR="00FC7CA4" w:rsidRPr="00370EF8">
        <w:rPr>
          <w:rFonts w:asciiTheme="majorBidi" w:hAnsiTheme="majorBidi" w:cstheme="majorBidi"/>
          <w:snapToGrid w:val="0"/>
          <w:lang w:val="en-US"/>
        </w:rPr>
        <w:t xml:space="preserve">             </w:t>
      </w:r>
      <w:r w:rsidR="004A572A" w:rsidRPr="00370EF8">
        <w:rPr>
          <w:rFonts w:asciiTheme="majorBidi" w:hAnsiTheme="majorBidi" w:cstheme="majorBidi"/>
          <w:snapToGrid w:val="0"/>
          <w:cs/>
          <w:lang w:val="en-US"/>
        </w:rPr>
        <w:t>เงินกู้ยืมระยะสั้น</w:t>
      </w:r>
      <w:r w:rsidR="00996339" w:rsidRPr="00370EF8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418CD15D" w14:textId="7A4751CF" w:rsidR="00774F63" w:rsidRPr="00370EF8" w:rsidRDefault="00576103" w:rsidP="008F3781">
      <w:pPr>
        <w:spacing w:before="36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t>14</w:t>
      </w:r>
      <w:r w:rsidR="00774F63" w:rsidRPr="00370EF8">
        <w:rPr>
          <w:rFonts w:asciiTheme="majorBidi" w:hAnsiTheme="majorBidi" w:cstheme="majorBidi"/>
          <w:b/>
          <w:bCs/>
          <w:lang w:val="en-US"/>
        </w:rPr>
        <w:t>.</w:t>
      </w:r>
      <w:r w:rsidR="00774F63" w:rsidRPr="00370EF8">
        <w:rPr>
          <w:rFonts w:asciiTheme="majorBidi" w:hAnsiTheme="majorBidi" w:cstheme="majorBidi"/>
          <w:b/>
          <w:bCs/>
          <w:cs/>
          <w:lang w:val="en-US"/>
        </w:rPr>
        <w:tab/>
        <w:t>ตั๋วแลกเงิน</w:t>
      </w:r>
    </w:p>
    <w:p w14:paraId="5248A517" w14:textId="77777777" w:rsidR="00774F63" w:rsidRPr="00370EF8" w:rsidRDefault="00774F63" w:rsidP="008F3781">
      <w:pPr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370EF8">
        <w:rPr>
          <w:rFonts w:asciiTheme="majorBidi" w:hAnsiTheme="majorBidi" w:cstheme="majorBidi"/>
          <w:cs/>
          <w:lang w:val="en-US"/>
        </w:rPr>
        <w:t>ตั๋วแลกเงิน ประกอบด้วย</w:t>
      </w:r>
    </w:p>
    <w:p w14:paraId="47F2480F" w14:textId="77777777" w:rsidR="00774F63" w:rsidRPr="00370EF8" w:rsidRDefault="00774F63" w:rsidP="008F3781">
      <w:pPr>
        <w:ind w:left="547" w:hanging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350"/>
        <w:gridCol w:w="180"/>
        <w:gridCol w:w="1350"/>
      </w:tblGrid>
      <w:tr w:rsidR="00774F63" w:rsidRPr="00370EF8" w14:paraId="2426EAFB" w14:textId="77777777" w:rsidTr="00E87D9F">
        <w:tc>
          <w:tcPr>
            <w:tcW w:w="5814" w:type="dxa"/>
          </w:tcPr>
          <w:p w14:paraId="34C34616" w14:textId="77777777" w:rsidR="00774F63" w:rsidRPr="00370EF8" w:rsidRDefault="00774F63" w:rsidP="008F3781">
            <w:pPr>
              <w:spacing w:line="360" w:lineRule="exact"/>
              <w:ind w:hanging="2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2647D47" w14:textId="77777777" w:rsidR="00774F63" w:rsidRPr="00370EF8" w:rsidRDefault="00774F6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4F63" w:rsidRPr="00370EF8" w14:paraId="5DEE7886" w14:textId="77777777" w:rsidTr="00E87D9F">
        <w:tc>
          <w:tcPr>
            <w:tcW w:w="5814" w:type="dxa"/>
          </w:tcPr>
          <w:p w14:paraId="04115F07" w14:textId="77777777" w:rsidR="00774F63" w:rsidRPr="00370EF8" w:rsidRDefault="00774F63" w:rsidP="008F37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97739BB" w14:textId="77777777" w:rsidR="00774F63" w:rsidRPr="00370EF8" w:rsidRDefault="00774F6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74F63" w:rsidRPr="00370EF8" w14:paraId="60997F64" w14:textId="77777777" w:rsidTr="00E87D9F">
        <w:tc>
          <w:tcPr>
            <w:tcW w:w="5814" w:type="dxa"/>
          </w:tcPr>
          <w:p w14:paraId="3086A1DE" w14:textId="77777777" w:rsidR="00774F63" w:rsidRPr="00370EF8" w:rsidRDefault="00774F63" w:rsidP="008F37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FC91D3" w14:textId="77777777" w:rsidR="00774F63" w:rsidRPr="00370EF8" w:rsidRDefault="00774F6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6F7323C4" w14:textId="77777777" w:rsidR="00774F63" w:rsidRPr="00370EF8" w:rsidRDefault="00774F63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30076C" w14:textId="77777777" w:rsidR="00774F63" w:rsidRPr="00370EF8" w:rsidRDefault="00774F6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30F68" w:rsidRPr="00370EF8" w14:paraId="6C38464E" w14:textId="77777777" w:rsidTr="00E87D9F">
        <w:tc>
          <w:tcPr>
            <w:tcW w:w="5814" w:type="dxa"/>
          </w:tcPr>
          <w:p w14:paraId="7BB91244" w14:textId="77777777" w:rsidR="00A30F68" w:rsidRPr="00370EF8" w:rsidRDefault="00A30F68" w:rsidP="008F37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5FEACF9" w14:textId="645AB473" w:rsidR="00A30F68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30F68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12C16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163E8016" w14:textId="77777777" w:rsidR="00A30F68" w:rsidRPr="00370EF8" w:rsidRDefault="00A30F68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C4853C" w14:textId="7F7B8F52" w:rsidR="00A30F68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370EF8" w14:paraId="5517EE81" w14:textId="77777777" w:rsidTr="00E87D9F">
        <w:tc>
          <w:tcPr>
            <w:tcW w:w="5814" w:type="dxa"/>
          </w:tcPr>
          <w:p w14:paraId="45EE13C0" w14:textId="77777777" w:rsidR="00A30F68" w:rsidRPr="00370EF8" w:rsidRDefault="00A30F68" w:rsidP="008F37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9787880" w14:textId="36FB0223" w:rsidR="00A30F68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7DB3B8D6" w14:textId="77777777" w:rsidR="00A30F68" w:rsidRPr="00370EF8" w:rsidRDefault="00A30F68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2C6F0FC" w14:textId="01420301" w:rsidR="00A30F68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47872" w:rsidRPr="00370EF8" w14:paraId="62B429AC" w14:textId="77777777" w:rsidTr="00B40B6C">
        <w:tc>
          <w:tcPr>
            <w:tcW w:w="5814" w:type="dxa"/>
          </w:tcPr>
          <w:p w14:paraId="1225A78D" w14:textId="77777777" w:rsidR="00E47872" w:rsidRPr="00370EF8" w:rsidRDefault="00E4787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ตั๋วแลก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>เงิน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9A26" w14:textId="05A7E62A" w:rsidR="00E47872" w:rsidRPr="00370EF8" w:rsidRDefault="00576103" w:rsidP="008F3781">
            <w:pPr>
              <w:tabs>
                <w:tab w:val="decimal" w:pos="118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100</w:t>
            </w:r>
            <w:r w:rsidR="00FF2FAE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  <w:r w:rsidR="00FF2FAE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tcBorders>
              <w:left w:val="nil"/>
            </w:tcBorders>
          </w:tcPr>
          <w:p w14:paraId="24BB7A0D" w14:textId="77777777" w:rsidR="00E47872" w:rsidRPr="00370EF8" w:rsidRDefault="00E47872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745FAD2" w14:textId="4EF2B53D" w:rsidR="00E47872" w:rsidRPr="00370EF8" w:rsidRDefault="00576103" w:rsidP="008F3781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</w:t>
            </w:r>
            <w:r w:rsidR="00E4787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E4787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E47872" w:rsidRPr="00370EF8" w14:paraId="364129D4" w14:textId="77777777" w:rsidTr="00B40B6C">
        <w:trPr>
          <w:trHeight w:val="243"/>
        </w:trPr>
        <w:tc>
          <w:tcPr>
            <w:tcW w:w="5814" w:type="dxa"/>
          </w:tcPr>
          <w:p w14:paraId="51E9EAE6" w14:textId="77777777" w:rsidR="00E47872" w:rsidRPr="00370EF8" w:rsidRDefault="00E4787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370EF8">
              <w:rPr>
                <w:rFonts w:asciiTheme="majorBidi" w:hAnsiTheme="majorBidi" w:cstheme="majorBidi"/>
                <w:szCs w:val="28"/>
                <w:cs/>
              </w:rPr>
              <w:t>ดอกเบี้ย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54F6D" w14:textId="38F57747" w:rsidR="00E47872" w:rsidRPr="00370EF8" w:rsidRDefault="00FF2FAE" w:rsidP="008F3781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57610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188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555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924C238" w14:textId="77777777" w:rsidR="00E47872" w:rsidRPr="00370EF8" w:rsidRDefault="00E47872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23BABF8" w14:textId="166F4A51" w:rsidR="00E47872" w:rsidRPr="00370EF8" w:rsidRDefault="00E47872" w:rsidP="008F3781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411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197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47872" w:rsidRPr="00370EF8" w14:paraId="4DC9458D" w14:textId="77777777" w:rsidTr="00EB4A8C">
        <w:tc>
          <w:tcPr>
            <w:tcW w:w="5814" w:type="dxa"/>
          </w:tcPr>
          <w:p w14:paraId="7CEE7098" w14:textId="77777777" w:rsidR="00E47872" w:rsidRPr="00370EF8" w:rsidRDefault="00E47872" w:rsidP="008F3781">
            <w:pPr>
              <w:pStyle w:val="MacroText"/>
              <w:spacing w:line="360" w:lineRule="exact"/>
              <w:ind w:right="-74" w:firstLine="242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627B77" w14:textId="67293CB8" w:rsidR="00E47872" w:rsidRPr="00370EF8" w:rsidRDefault="00576103" w:rsidP="008F3781">
            <w:pPr>
              <w:tabs>
                <w:tab w:val="decimal" w:pos="118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99</w:t>
            </w:r>
            <w:r w:rsidR="00FF2FAE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811</w:t>
            </w:r>
            <w:r w:rsidR="00FF2FAE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80" w:type="dxa"/>
            <w:tcBorders>
              <w:left w:val="nil"/>
            </w:tcBorders>
          </w:tcPr>
          <w:p w14:paraId="772774FF" w14:textId="77777777" w:rsidR="00E47872" w:rsidRPr="00370EF8" w:rsidRDefault="00E47872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042A3" w14:textId="4F01494D" w:rsidR="00E47872" w:rsidRPr="00370EF8" w:rsidRDefault="00576103" w:rsidP="008F3781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154</w:t>
            </w:r>
            <w:r w:rsidR="00E4787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588</w:t>
            </w:r>
            <w:r w:rsidR="00E4787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803</w:t>
            </w:r>
          </w:p>
        </w:tc>
      </w:tr>
    </w:tbl>
    <w:p w14:paraId="21418745" w14:textId="018436DA" w:rsidR="009E58F2" w:rsidRPr="00370EF8" w:rsidRDefault="00774F63" w:rsidP="004D7EA3">
      <w:pPr>
        <w:spacing w:before="240" w:after="120"/>
        <w:ind w:left="547"/>
        <w:jc w:val="thaiDistribute"/>
        <w:rPr>
          <w:rFonts w:asciiTheme="majorBidi" w:hAnsiTheme="majorBidi" w:cstheme="majorBidi"/>
          <w:spacing w:val="4"/>
          <w:lang w:val="en-US"/>
        </w:rPr>
      </w:pPr>
      <w:r w:rsidRPr="00370EF8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30</w:t>
      </w:r>
      <w:r w:rsidR="00931854" w:rsidRPr="00370EF8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812C16" w:rsidRPr="00370EF8">
        <w:rPr>
          <w:rFonts w:asciiTheme="majorBidi" w:hAnsiTheme="majorBidi" w:cstheme="majorBidi" w:hint="cs"/>
          <w:snapToGrid w:val="0"/>
          <w:spacing w:val="-6"/>
          <w:cs/>
          <w:lang w:val="en-US"/>
        </w:rPr>
        <w:t>มิถุนายน</w:t>
      </w:r>
      <w:r w:rsidR="00931854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pacing w:val="-6"/>
          <w:lang w:val="en-US"/>
        </w:rPr>
        <w:t>2569</w:t>
      </w:r>
      <w:r w:rsidRPr="00370EF8">
        <w:rPr>
          <w:rFonts w:asciiTheme="majorBidi" w:hAnsiTheme="majorBidi" w:cstheme="majorBidi"/>
          <w:spacing w:val="-6"/>
          <w:lang w:val="en-US"/>
        </w:rPr>
        <w:t xml:space="preserve"> </w:t>
      </w:r>
      <w:r w:rsidRPr="00370EF8">
        <w:rPr>
          <w:rFonts w:asciiTheme="majorBidi" w:hAnsiTheme="majorBidi" w:cstheme="majorBidi"/>
          <w:spacing w:val="-6"/>
          <w:cs/>
          <w:lang w:val="en-US"/>
        </w:rPr>
        <w:t xml:space="preserve">และวันที่ </w:t>
      </w:r>
      <w:r w:rsidR="00576103" w:rsidRPr="00370EF8">
        <w:rPr>
          <w:rFonts w:asciiTheme="majorBidi" w:hAnsiTheme="majorBidi" w:cstheme="majorBidi"/>
          <w:spacing w:val="-6"/>
          <w:lang w:val="en-US"/>
        </w:rPr>
        <w:t>31</w:t>
      </w:r>
      <w:r w:rsidRPr="00370EF8">
        <w:rPr>
          <w:rFonts w:asciiTheme="majorBidi" w:hAnsiTheme="majorBidi" w:cstheme="majorBidi"/>
          <w:spacing w:val="-6"/>
          <w:lang w:val="en-US"/>
        </w:rPr>
        <w:t xml:space="preserve"> </w:t>
      </w:r>
      <w:r w:rsidRPr="00370EF8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576103" w:rsidRPr="00370EF8">
        <w:rPr>
          <w:rFonts w:asciiTheme="majorBidi" w:hAnsiTheme="majorBidi" w:cstheme="majorBidi"/>
          <w:spacing w:val="-6"/>
          <w:lang w:val="en-US"/>
        </w:rPr>
        <w:t>2568</w:t>
      </w:r>
      <w:r w:rsidRPr="00370EF8">
        <w:rPr>
          <w:rFonts w:asciiTheme="majorBidi" w:hAnsiTheme="majorBidi" w:cstheme="majorBidi"/>
          <w:spacing w:val="-6"/>
          <w:lang w:val="en-US"/>
        </w:rPr>
        <w:t xml:space="preserve"> </w:t>
      </w:r>
      <w:r w:rsidRPr="00370EF8">
        <w:rPr>
          <w:rFonts w:asciiTheme="majorBidi" w:hAnsiTheme="majorBidi" w:cstheme="majorBidi"/>
          <w:spacing w:val="-6"/>
          <w:cs/>
          <w:lang w:val="en-US"/>
        </w:rPr>
        <w:t>บริษัทออกและเสนอขายตั๋วแลกเงินระยะสั้น</w:t>
      </w:r>
      <w:r w:rsidRPr="00370EF8">
        <w:rPr>
          <w:rFonts w:asciiTheme="majorBidi" w:hAnsiTheme="majorBidi" w:cstheme="majorBidi"/>
          <w:spacing w:val="4"/>
          <w:cs/>
          <w:lang w:val="en-US"/>
        </w:rPr>
        <w:t>ให้แก่</w:t>
      </w:r>
      <w:r w:rsidR="00742789" w:rsidRPr="00370EF8">
        <w:rPr>
          <w:rFonts w:asciiTheme="majorBidi" w:hAnsiTheme="majorBidi" w:cstheme="majorBidi"/>
          <w:spacing w:val="4"/>
          <w:cs/>
          <w:lang w:val="en-US"/>
        </w:rPr>
        <w:br/>
      </w:r>
      <w:r w:rsidRPr="00370EF8">
        <w:rPr>
          <w:rFonts w:asciiTheme="majorBidi" w:hAnsiTheme="majorBidi" w:cstheme="majorBidi"/>
          <w:spacing w:val="-6"/>
          <w:cs/>
          <w:lang w:val="en-US"/>
        </w:rPr>
        <w:t>นักลงทุนในวงจำกัด โดยออกตั๋วแลกเงินชนิดระบุชื่อผู้ถือประเภทไม่ด้อยสิทธิและไม่มีหลักประกัน</w:t>
      </w:r>
      <w:r w:rsidRPr="00370EF8">
        <w:rPr>
          <w:rFonts w:asciiTheme="majorBidi" w:hAnsiTheme="majorBidi" w:cstheme="majorBidi"/>
          <w:spacing w:val="4"/>
          <w:cs/>
          <w:lang w:val="en-US"/>
        </w:rPr>
        <w:t>ดังนี้</w:t>
      </w:r>
    </w:p>
    <w:p w14:paraId="69EF255A" w14:textId="77777777" w:rsidR="00774F63" w:rsidRPr="00370EF8" w:rsidRDefault="00774F63" w:rsidP="008F3781">
      <w:pPr>
        <w:ind w:left="547"/>
        <w:jc w:val="thaiDistribute"/>
        <w:rPr>
          <w:rFonts w:asciiTheme="majorBidi" w:hAnsiTheme="majorBidi" w:cstheme="majorBidi"/>
          <w:spacing w:val="4"/>
          <w:sz w:val="2"/>
          <w:szCs w:val="2"/>
          <w:lang w:val="en-US"/>
        </w:rPr>
      </w:pPr>
    </w:p>
    <w:tbl>
      <w:tblPr>
        <w:tblW w:w="877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9"/>
        <w:gridCol w:w="10"/>
      </w:tblGrid>
      <w:tr w:rsidR="00774F63" w:rsidRPr="00370EF8" w14:paraId="2E245A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1678CBE2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25CF1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370EF8" w14:paraId="7308E9DB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389E5D95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9002F" w14:textId="6DB13C6F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116C7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12C16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9116C7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</w:tr>
      <w:tr w:rsidR="00774F63" w:rsidRPr="00370EF8" w14:paraId="5159BF8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</w:tcPr>
          <w:p w14:paraId="38006E25" w14:textId="015DC3DB" w:rsidR="00774F63" w:rsidRPr="00370EF8" w:rsidRDefault="004C05BD" w:rsidP="008F3781">
            <w:pPr>
              <w:tabs>
                <w:tab w:val="left" w:pos="237"/>
              </w:tabs>
              <w:ind w:lef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74F63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วันที่ออกตั</w:t>
            </w:r>
            <w:r w:rsidR="00C36416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๋</w:t>
            </w:r>
            <w:r w:rsidR="00774F63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วแลกเงิน</w:t>
            </w:r>
          </w:p>
          <w:p w14:paraId="038E5763" w14:textId="77777777" w:rsidR="00436661" w:rsidRPr="00370EF8" w:rsidRDefault="00436661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B318F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8DE17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CF977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B0D4B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370EF8" w14:paraId="6774C22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vAlign w:val="center"/>
            <w:hideMark/>
          </w:tcPr>
          <w:p w14:paraId="7B156A3E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9C24F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8C03F38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61E30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0DEEC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370EF8" w14:paraId="03FB42F2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491169" w14:textId="77777777" w:rsidR="00774F63" w:rsidRPr="00370EF8" w:rsidRDefault="00774F63" w:rsidP="008F378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DA84F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59EBD41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F6FA8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B6269" w14:textId="77777777" w:rsidR="00774F63" w:rsidRPr="00370EF8" w:rsidRDefault="00774F63" w:rsidP="008F378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90059" w:rsidRPr="00370EF8" w14:paraId="07C55EF0" w14:textId="77777777" w:rsidTr="00C56C5B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3E780" w14:textId="26B6077B" w:rsidR="00190059" w:rsidRPr="00370EF8" w:rsidRDefault="00576103" w:rsidP="008F3781">
            <w:pPr>
              <w:ind w:left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190059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90059"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D14EC13" w14:textId="21842609" w:rsidR="00190059" w:rsidRPr="00370EF8" w:rsidRDefault="00576103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EF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90059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190059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6B14ED2" w14:textId="228002ED" w:rsidR="00190059" w:rsidRPr="00370EF8" w:rsidRDefault="00576103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90059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B29B7CA" w14:textId="40B6193B" w:rsidR="00190059" w:rsidRPr="00370EF8" w:rsidRDefault="00576103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2A7C90A2" w14:textId="18CC7E23" w:rsidR="00190059" w:rsidRPr="00370EF8" w:rsidRDefault="00576103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90059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90059"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</w:tbl>
    <w:p w14:paraId="26A184F2" w14:textId="77777777" w:rsidR="00653BF5" w:rsidRPr="00370EF8" w:rsidRDefault="00653BF5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370EF8">
        <w:rPr>
          <w:rFonts w:asciiTheme="majorBidi" w:hAnsiTheme="majorBidi" w:cstheme="majorBidi"/>
          <w:sz w:val="24"/>
          <w:szCs w:val="24"/>
          <w:cs/>
          <w:lang w:val="en-US"/>
        </w:rPr>
        <w:br w:type="page"/>
      </w:r>
    </w:p>
    <w:p w14:paraId="41911772" w14:textId="77777777" w:rsidR="0062586B" w:rsidRPr="00370EF8" w:rsidRDefault="0062586B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p w14:paraId="0465FC9D" w14:textId="77777777" w:rsidR="00774F63" w:rsidRPr="00370EF8" w:rsidRDefault="00774F63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0"/>
      </w:tblGrid>
      <w:tr w:rsidR="00774F63" w:rsidRPr="00370EF8" w14:paraId="0A6B8A06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76D43DBA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1064D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370EF8" w14:paraId="2BA0FF94" w14:textId="77777777" w:rsidTr="007470F3">
        <w:trPr>
          <w:trHeight w:val="234"/>
        </w:trPr>
        <w:tc>
          <w:tcPr>
            <w:tcW w:w="2196" w:type="dxa"/>
            <w:tcBorders>
              <w:top w:val="nil"/>
              <w:left w:val="nil"/>
              <w:right w:val="nil"/>
            </w:tcBorders>
            <w:vAlign w:val="center"/>
          </w:tcPr>
          <w:p w14:paraId="5A9AB7AF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5948E" w14:textId="17E6342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576103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74F63" w:rsidRPr="00370EF8" w14:paraId="01DCF5CD" w14:textId="77777777" w:rsidTr="007470F3">
        <w:trPr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</w:tcPr>
          <w:p w14:paraId="5A798B22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</w:t>
            </w:r>
            <w:r w:rsidR="00C36416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ตั๋ว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B844D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F357F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41378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B9D43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370EF8" w14:paraId="7AD811BF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vAlign w:val="center"/>
            <w:hideMark/>
          </w:tcPr>
          <w:p w14:paraId="14CE6083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94D6B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8FBEBD3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2AAFD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65B43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370EF8" w14:paraId="177E8109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2DC8B1" w14:textId="77777777" w:rsidR="00774F63" w:rsidRPr="00370EF8" w:rsidRDefault="00774F63" w:rsidP="008F378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91554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93407FD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351E6" w14:textId="77777777" w:rsidR="00774F63" w:rsidRPr="00370EF8" w:rsidRDefault="00774F6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09A7FE" w14:textId="77777777" w:rsidR="00774F63" w:rsidRPr="00370EF8" w:rsidRDefault="00774F63" w:rsidP="008F378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47872" w:rsidRPr="00370EF8" w14:paraId="0DFB4EE4" w14:textId="77777777" w:rsidTr="00B2010D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8EDDD" w14:textId="36E31063" w:rsidR="00E47872" w:rsidRPr="00370EF8" w:rsidRDefault="00576103" w:rsidP="008F3781">
            <w:pPr>
              <w:ind w:left="327" w:hanging="32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4787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7872"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  <w:r w:rsidR="00E4787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1C3A2EF3" w14:textId="695D1C88" w:rsidR="00E47872" w:rsidRPr="00370EF8" w:rsidRDefault="00576103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E4787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E4787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F27D6E6" w14:textId="3D335EE4" w:rsidR="00E47872" w:rsidRPr="00370EF8" w:rsidRDefault="00576103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4787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66C1F5B" w14:textId="0FD78D6E" w:rsidR="00E47872" w:rsidRPr="00370EF8" w:rsidRDefault="00576103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E4787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BABD0" w14:textId="0AB24913" w:rsidR="00E47872" w:rsidRPr="00370EF8" w:rsidRDefault="00576103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4787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7872"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  <w:r w:rsidR="00E4787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</w:tr>
      <w:tr w:rsidR="00E47872" w:rsidRPr="00370EF8" w14:paraId="46CB041A" w14:textId="77777777" w:rsidTr="00C12810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7D0E2BE9" w14:textId="3C48C821" w:rsidR="00E47872" w:rsidRPr="00370EF8" w:rsidRDefault="00576103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4787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7872"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14:paraId="23B7747F" w14:textId="543BE6BC" w:rsidR="00E47872" w:rsidRPr="00370EF8" w:rsidRDefault="00E47872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FFCE083" w14:textId="78B85FB0" w:rsidR="00E47872" w:rsidRPr="00370EF8" w:rsidRDefault="00E47872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33DDA28" w14:textId="1B070E32" w:rsidR="00E47872" w:rsidRPr="00370EF8" w:rsidRDefault="00E47872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6E6FED4" w14:textId="39755E6A" w:rsidR="00E47872" w:rsidRPr="00370EF8" w:rsidRDefault="00576103" w:rsidP="008F378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4787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47872"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</w:tbl>
    <w:p w14:paraId="7569214C" w14:textId="5504EDBF" w:rsidR="002C73CC" w:rsidRPr="00370EF8" w:rsidRDefault="00774F63" w:rsidP="008F3781">
      <w:pPr>
        <w:snapToGrid w:val="0"/>
        <w:spacing w:before="240"/>
        <w:ind w:left="547"/>
        <w:jc w:val="thaiDistribute"/>
        <w:rPr>
          <w:rFonts w:asciiTheme="majorBidi" w:hAnsiTheme="majorBidi" w:cstheme="majorBidi"/>
          <w:snapToGrid w:val="0"/>
          <w:cs/>
        </w:rPr>
      </w:pPr>
      <w:r w:rsidRPr="00370EF8">
        <w:rPr>
          <w:rFonts w:asciiTheme="majorBidi" w:hAnsiTheme="majorBidi" w:cstheme="majorBidi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ู้ดอกเบี้ยจ่ายล่วงหน้าเป็นต้นทุนทางการเงินตามระยะเวลาของตั๋วแลกเงิน</w:t>
      </w:r>
    </w:p>
    <w:p w14:paraId="5D2F683A" w14:textId="5828862F" w:rsidR="00E142AA" w:rsidRPr="00370EF8" w:rsidRDefault="00576103" w:rsidP="008F3781">
      <w:pPr>
        <w:snapToGrid w:val="0"/>
        <w:spacing w:before="360"/>
        <w:ind w:left="548" w:hanging="634"/>
        <w:jc w:val="thaiDistribute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t>15</w:t>
      </w:r>
      <w:r w:rsidR="00E142AA" w:rsidRPr="00370EF8">
        <w:rPr>
          <w:rFonts w:asciiTheme="majorBidi" w:hAnsiTheme="majorBidi" w:cstheme="majorBidi"/>
          <w:b/>
          <w:bCs/>
          <w:cs/>
          <w:lang w:val="en-US"/>
        </w:rPr>
        <w:t xml:space="preserve">. </w:t>
      </w:r>
      <w:r w:rsidR="00E142AA" w:rsidRPr="00370EF8">
        <w:rPr>
          <w:rFonts w:asciiTheme="majorBidi" w:hAnsiTheme="majorBidi" w:cstheme="majorBidi"/>
          <w:b/>
          <w:bCs/>
          <w:cs/>
          <w:lang w:val="en-US"/>
        </w:rPr>
        <w:tab/>
        <w:t>เจ้าหนี้ค่าก่อสร้าง</w:t>
      </w:r>
    </w:p>
    <w:p w14:paraId="7EBE7094" w14:textId="1C27D737" w:rsidR="0004508D" w:rsidRPr="00370EF8" w:rsidRDefault="0004508D" w:rsidP="008F3781">
      <w:pPr>
        <w:pStyle w:val="BodyTextIndent"/>
        <w:spacing w:line="400" w:lineRule="exact"/>
        <w:ind w:left="547" w:firstLine="0"/>
        <w:jc w:val="thaiDistribute"/>
        <w:rPr>
          <w:rFonts w:asciiTheme="majorBidi" w:hAnsiTheme="majorBidi" w:cstheme="majorBidi"/>
          <w:snapToGrid w:val="0"/>
          <w:spacing w:val="-10"/>
          <w:lang w:val="en-US"/>
        </w:rPr>
      </w:pP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เมื่อวันที่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สิงหาคม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ได้ทำสัญญาก่อสร้างโครงการเจ้าพระยา เอสเตท กับบริษัท บีซีอีจี ไทย อินเตอร์เนชั่นแนล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20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กันยายน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2563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</w:t>
      </w:r>
      <w:r w:rsidR="00847705"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>ดังนี้</w:t>
      </w:r>
    </w:p>
    <w:p w14:paraId="6AF1D31A" w14:textId="77777777" w:rsidR="0004508D" w:rsidRPr="00370EF8" w:rsidRDefault="0004508D" w:rsidP="008F3781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t>จำนำหุ้นของบริษัท แลนด์มาร์ค โฮลดิ้งส์ จำกัด ทั้งจำนวน</w:t>
      </w:r>
    </w:p>
    <w:p w14:paraId="5A3C77AB" w14:textId="4618FA0B" w:rsidR="0004508D" w:rsidRPr="00370EF8" w:rsidRDefault="0004508D" w:rsidP="008F3781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t>สิทธิในการสวมสิทธิการเช่าที่ดิน และ</w:t>
      </w:r>
      <w:r w:rsidR="00871BA6" w:rsidRPr="00370EF8">
        <w:rPr>
          <w:rFonts w:asciiTheme="majorBidi" w:hAnsiTheme="majorBidi" w:cstheme="majorBidi" w:hint="cs"/>
          <w:snapToGrid w:val="0"/>
          <w:cs/>
          <w:lang w:val="en-US"/>
        </w:rPr>
        <w:t>คำมั่นว่า</w:t>
      </w:r>
      <w:r w:rsidR="0087699D" w:rsidRPr="00370EF8">
        <w:rPr>
          <w:rFonts w:asciiTheme="majorBidi" w:hAnsiTheme="majorBidi" w:cstheme="majorBidi" w:hint="cs"/>
          <w:snapToGrid w:val="0"/>
          <w:cs/>
          <w:lang w:val="en-US"/>
        </w:rPr>
        <w:t>จะ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จดจำนองสิ่งปลูกสร้างของโครงการ เจ้าพระยา เอสเตท</w:t>
      </w:r>
      <w:r w:rsidR="00C36338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ภายใต้สัญญาหลักประกันแบบมีเงื่อนไข ซึ่งจะบังคับใช้สิทธิได้ภายใต้เงื่อนไขตามที่ระบุไว้ในสัญญา </w:t>
      </w:r>
      <w:bookmarkStart w:id="6" w:name="_Hlk61872588"/>
    </w:p>
    <w:p w14:paraId="73285FE9" w14:textId="0EC94046" w:rsidR="00AA65BC" w:rsidRPr="00370EF8" w:rsidRDefault="0004508D" w:rsidP="008F3781">
      <w:pPr>
        <w:pStyle w:val="BodyTextIndent"/>
        <w:tabs>
          <w:tab w:val="decimal" w:pos="1008"/>
        </w:tabs>
        <w:spacing w:before="240" w:after="120" w:line="400" w:lineRule="exact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spacing w:val="-8"/>
          <w:cs/>
          <w:lang w:val="en-US"/>
        </w:rPr>
      </w:pP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เมื่อ</w:t>
      </w:r>
      <w:bookmarkEnd w:id="6"/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วันที่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16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2563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 เอสเตท จำนวน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375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ล้านดอลลาร์สหรัฐ หรือ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11</w:t>
      </w:r>
      <w:r w:rsidRPr="00370EF8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754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.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75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ได้ถูกชำระคืนแล้ว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>ทั้งจำนวนก่อนวันครบกำหนด บริษัทย่อย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</w:t>
      </w:r>
      <w:r w:rsidR="00A33B12"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>ซึ่งเป็นผู้ค้ำประกันได้ตกลงร่วมกันเพื่อดำเนินการจ่ายชำระหนี้ และ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รับโอนสิทธิเรียกร้องในหนี้ค่าก่อสร้างคืนจากธนาคาร</w:t>
      </w:r>
      <w:r w:rsidR="00A33B12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ซึ่งให้การสนับสนุนทางการเงินสำหรับค่าก่อสร้างก่อนวัน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45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>.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50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ดอลลาร์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>สหรัฐ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>ถูกชำระโดยเงินฝากธนาคารของ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บริษัทย่อย</w:t>
      </w:r>
      <w:r w:rsidRPr="00370EF8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576103" w:rsidRPr="00370EF8">
        <w:rPr>
          <w:rFonts w:asciiTheme="majorBidi" w:hAnsiTheme="majorBidi" w:cstheme="majorBidi"/>
          <w:snapToGrid w:val="0"/>
          <w:spacing w:val="-2"/>
          <w:lang w:val="en-US"/>
        </w:rPr>
        <w:t>329</w:t>
      </w:r>
      <w:r w:rsidRPr="00370EF8">
        <w:rPr>
          <w:rFonts w:asciiTheme="majorBidi" w:hAnsiTheme="majorBidi" w:cstheme="majorBidi"/>
          <w:snapToGrid w:val="0"/>
          <w:spacing w:val="-2"/>
          <w:cs/>
          <w:lang w:val="en-US"/>
        </w:rPr>
        <w:t>.</w:t>
      </w:r>
      <w:r w:rsidR="00576103" w:rsidRPr="00370EF8">
        <w:rPr>
          <w:rFonts w:asciiTheme="majorBidi" w:hAnsiTheme="majorBidi" w:cstheme="majorBidi"/>
          <w:snapToGrid w:val="0"/>
          <w:spacing w:val="-2"/>
          <w:lang w:val="en-US"/>
        </w:rPr>
        <w:t>50</w:t>
      </w:r>
      <w:r w:rsidRPr="00370EF8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ล้านดอลลาร์สหรัฐ</w:t>
      </w:r>
      <w:r w:rsidRPr="00370EF8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ถูกชำระโดยเงินทุนที่จัดหามาโดย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ส่งผลให้ผู้รับ</w:t>
      </w:r>
      <w:r w:rsidR="004678D9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เหมา</w:t>
      </w:r>
      <w:r w:rsidR="00735CF4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โครงการ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โดยบริษัทย่อยและผู้รับ</w:t>
      </w:r>
      <w:r w:rsidR="004678D9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เหมา</w:t>
      </w:r>
      <w:r w:rsidR="008003EC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โครงการ</w:t>
      </w:r>
      <w:r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ได้บรรลุข้อตกลงในสัญญาชำระ</w:t>
      </w:r>
      <w:r w:rsidR="000C4F2E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หนี้</w:t>
      </w:r>
      <w:r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คืนโดยมีเงื่อนไขที่สำคัญ ดังนี้</w:t>
      </w:r>
      <w:r w:rsidR="00AA65BC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br w:type="page"/>
      </w:r>
    </w:p>
    <w:p w14:paraId="740E97B1" w14:textId="1C1900D2" w:rsidR="0004508D" w:rsidRPr="00370EF8" w:rsidRDefault="0004508D" w:rsidP="008F3781">
      <w:pPr>
        <w:pStyle w:val="BodyTextIndent"/>
        <w:numPr>
          <w:ilvl w:val="0"/>
          <w:numId w:val="18"/>
        </w:numPr>
        <w:spacing w:after="120" w:line="400" w:lineRule="exact"/>
        <w:ind w:left="90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lastRenderedPageBreak/>
        <w:t>บริษัทย่อยตกลงชำระค่าธรรมเนียมการจัดหาเงินให้กับ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369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>.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54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ล้านดอลลาร์สหรัฐ</w:t>
      </w:r>
    </w:p>
    <w:p w14:paraId="6EDE5BF5" w14:textId="0F46D836" w:rsidR="0004508D" w:rsidRPr="00370EF8" w:rsidRDefault="0004508D" w:rsidP="008F3781">
      <w:pPr>
        <w:pStyle w:val="BodyTextIndent"/>
        <w:numPr>
          <w:ilvl w:val="0"/>
          <w:numId w:val="18"/>
        </w:numPr>
        <w:spacing w:after="240" w:line="400" w:lineRule="exact"/>
        <w:ind w:left="90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200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ล้านดอลลาร์สหรัฐ ภายในวันที่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31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ธันวาคม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2564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ส่วนหนี้             ที่เหลืออีกจำนวน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169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54</w:t>
      </w:r>
      <w:bookmarkStart w:id="7" w:name="_Hlk61872572"/>
      <w:r w:rsidRPr="00370EF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30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70EF8">
        <w:rPr>
          <w:rFonts w:asciiTheme="majorBidi" w:hAnsiTheme="majorBidi" w:cstheme="majorBidi"/>
          <w:spacing w:val="-4"/>
          <w:cs/>
        </w:rPr>
        <w:t xml:space="preserve">มิถุนายน </w:t>
      </w:r>
      <w:r w:rsidR="00576103" w:rsidRPr="00370EF8">
        <w:rPr>
          <w:rFonts w:asciiTheme="majorBidi" w:hAnsiTheme="majorBidi" w:cstheme="majorBidi"/>
          <w:snapToGrid w:val="0"/>
          <w:spacing w:val="-10"/>
          <w:lang w:val="en-US"/>
        </w:rPr>
        <w:t>2565</w:t>
      </w:r>
      <w:r w:rsidRPr="00370EF8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>ผู้รับเหมาโครงการคิดดอกเบี้ยในอัตราที่ตกลงร่วมกันตลอดระยะเวลาที่ยังค้างชำระ</w:t>
      </w:r>
    </w:p>
    <w:p w14:paraId="5D2CB788" w14:textId="13634FD1" w:rsidR="00C8746C" w:rsidRPr="00370EF8" w:rsidRDefault="00025DDB" w:rsidP="008F3781">
      <w:pPr>
        <w:pStyle w:val="BodyTextIndent"/>
        <w:spacing w:after="120" w:line="400" w:lineRule="exact"/>
        <w:ind w:left="547" w:firstLine="0"/>
        <w:jc w:val="thaiDistribute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นอกจากนั้นในระหว่างปี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2564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ย่อยและผู้รับเหมาโครงการได้ทำข้อตกลงแปลงหนี้ทั้งเงินต้นและดอกเบี้ยค้างจ่ายที่เหลือในสกุลเหรียญสหรัฐอเมริกาเป็นหนี้ที่เป็นไทยบาทด้วยอัตราแลกเปลี่ยนซึ่งตกลงร่วมกัน</w:t>
      </w:r>
    </w:p>
    <w:bookmarkEnd w:id="7"/>
    <w:p w14:paraId="397E892C" w14:textId="48273D7C" w:rsidR="000A1792" w:rsidRPr="00370EF8" w:rsidRDefault="000A1792" w:rsidP="008F3781">
      <w:pPr>
        <w:spacing w:after="240"/>
        <w:ind w:left="540"/>
        <w:jc w:val="thaiDistribute"/>
        <w:rPr>
          <w:rFonts w:asciiTheme="majorBidi" w:hAnsiTheme="majorBidi" w:cstheme="majorBidi"/>
          <w:cs/>
          <w:lang w:eastAsia="x-none"/>
        </w:rPr>
      </w:pPr>
      <w:r w:rsidRPr="00370EF8">
        <w:rPr>
          <w:rFonts w:asciiTheme="majorBidi" w:hAnsiTheme="majorBidi" w:cstheme="majorBidi" w:hint="cs"/>
          <w:cs/>
          <w:lang w:eastAsia="x-none"/>
        </w:rPr>
        <w:t>ณ</w:t>
      </w:r>
      <w:r w:rsidRPr="00370EF8">
        <w:rPr>
          <w:rFonts w:asciiTheme="majorBidi" w:hAnsiTheme="majorBidi" w:cstheme="majorBidi"/>
          <w:cs/>
          <w:lang w:eastAsia="x-none"/>
        </w:rPr>
        <w:t xml:space="preserve"> </w:t>
      </w:r>
      <w:r w:rsidRPr="00370EF8">
        <w:rPr>
          <w:rFonts w:asciiTheme="majorBidi" w:hAnsiTheme="majorBidi" w:cstheme="majorBidi" w:hint="cs"/>
          <w:cs/>
          <w:lang w:eastAsia="x-none"/>
        </w:rPr>
        <w:t>วันที่</w:t>
      </w:r>
      <w:r w:rsidRPr="00370EF8">
        <w:rPr>
          <w:rFonts w:asciiTheme="majorBidi" w:hAnsiTheme="majorBidi" w:cstheme="majorBidi"/>
          <w:cs/>
          <w:lang w:eastAsia="x-none"/>
        </w:rPr>
        <w:t xml:space="preserve"> </w:t>
      </w:r>
      <w:r w:rsidR="00576103" w:rsidRPr="00370EF8">
        <w:rPr>
          <w:rFonts w:asciiTheme="majorBidi" w:hAnsiTheme="majorBidi" w:cstheme="majorBidi"/>
          <w:lang w:val="en-US" w:eastAsia="x-none"/>
        </w:rPr>
        <w:t>30</w:t>
      </w:r>
      <w:r w:rsidR="005E69AE" w:rsidRPr="00370EF8">
        <w:rPr>
          <w:rFonts w:asciiTheme="majorBidi" w:hAnsiTheme="majorBidi" w:cstheme="majorBidi"/>
          <w:lang w:val="en-US" w:eastAsia="x-none"/>
        </w:rPr>
        <w:t xml:space="preserve"> </w:t>
      </w:r>
      <w:r w:rsidR="003547F5" w:rsidRPr="00370EF8">
        <w:rPr>
          <w:rFonts w:asciiTheme="majorBidi" w:hAnsiTheme="majorBidi" w:cs="Angsana New" w:hint="cs"/>
          <w:cs/>
          <w:lang w:val="en-US" w:eastAsia="x-none"/>
        </w:rPr>
        <w:t>ม</w:t>
      </w:r>
      <w:r w:rsidR="006A0742" w:rsidRPr="00370EF8">
        <w:rPr>
          <w:rFonts w:asciiTheme="majorBidi" w:hAnsiTheme="majorBidi" w:cs="Angsana New" w:hint="cs"/>
          <w:cs/>
          <w:lang w:val="en-US" w:eastAsia="x-none"/>
        </w:rPr>
        <w:t>ิถุนายน</w:t>
      </w:r>
      <w:r w:rsidR="005E69AE" w:rsidRPr="00370EF8">
        <w:rPr>
          <w:rFonts w:asciiTheme="majorBidi" w:hAnsiTheme="majorBidi" w:cs="Angsana New"/>
          <w:cs/>
          <w:lang w:val="en-US" w:eastAsia="x-none"/>
        </w:rPr>
        <w:t xml:space="preserve"> </w:t>
      </w:r>
      <w:r w:rsidR="00576103" w:rsidRPr="00370EF8">
        <w:rPr>
          <w:rFonts w:asciiTheme="majorBidi" w:hAnsiTheme="majorBidi" w:cstheme="majorBidi"/>
          <w:lang w:val="en-US" w:eastAsia="x-none"/>
        </w:rPr>
        <w:t>2569</w:t>
      </w:r>
      <w:r w:rsidRPr="00370EF8">
        <w:rPr>
          <w:rFonts w:asciiTheme="majorBidi" w:hAnsiTheme="majorBidi" w:cstheme="majorBidi"/>
          <w:cs/>
          <w:lang w:eastAsia="x-none"/>
        </w:rPr>
        <w:t xml:space="preserve"> </w:t>
      </w:r>
      <w:r w:rsidRPr="00370EF8">
        <w:rPr>
          <w:rFonts w:asciiTheme="majorBidi" w:hAnsiTheme="majorBidi" w:cstheme="majorBidi" w:hint="cs"/>
          <w:cs/>
          <w:lang w:eastAsia="x-none"/>
        </w:rPr>
        <w:t xml:space="preserve">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="00576103" w:rsidRPr="00370EF8">
        <w:rPr>
          <w:rFonts w:asciiTheme="majorBidi" w:hAnsiTheme="majorBidi" w:cstheme="majorBidi" w:hint="cs"/>
          <w:lang w:val="en-US" w:eastAsia="x-none"/>
        </w:rPr>
        <w:t>5</w:t>
      </w:r>
      <w:r w:rsidRPr="00370EF8">
        <w:rPr>
          <w:rFonts w:asciiTheme="majorBidi" w:hAnsiTheme="majorBidi" w:cstheme="majorBidi" w:hint="cs"/>
          <w:cs/>
          <w:lang w:eastAsia="x-none"/>
        </w:rPr>
        <w:t>,</w:t>
      </w:r>
      <w:r w:rsidR="00576103" w:rsidRPr="00370EF8">
        <w:rPr>
          <w:rFonts w:asciiTheme="majorBidi" w:hAnsiTheme="majorBidi" w:cstheme="majorBidi" w:hint="cs"/>
          <w:lang w:val="en-US" w:eastAsia="x-none"/>
        </w:rPr>
        <w:t>484</w:t>
      </w:r>
      <w:r w:rsidRPr="00370EF8">
        <w:rPr>
          <w:rFonts w:asciiTheme="majorBidi" w:hAnsiTheme="majorBidi" w:cstheme="majorBidi" w:hint="cs"/>
          <w:cs/>
          <w:lang w:eastAsia="x-none"/>
        </w:rPr>
        <w:t>.</w:t>
      </w:r>
      <w:r w:rsidR="00576103" w:rsidRPr="00370EF8">
        <w:rPr>
          <w:rFonts w:asciiTheme="majorBidi" w:hAnsiTheme="majorBidi" w:cstheme="majorBidi" w:hint="cs"/>
          <w:lang w:val="en-US" w:eastAsia="x-none"/>
        </w:rPr>
        <w:t>65</w:t>
      </w:r>
      <w:r w:rsidRPr="00370EF8">
        <w:rPr>
          <w:rFonts w:asciiTheme="majorBidi" w:hAnsiTheme="majorBidi" w:cstheme="majorBidi"/>
          <w:cs/>
          <w:lang w:eastAsia="x-none"/>
        </w:rPr>
        <w:t xml:space="preserve"> </w:t>
      </w:r>
      <w:r w:rsidRPr="00370EF8">
        <w:rPr>
          <w:rFonts w:asciiTheme="majorBidi" w:hAnsiTheme="majorBidi" w:cstheme="majorBidi" w:hint="cs"/>
          <w:cs/>
          <w:lang w:eastAsia="x-none"/>
        </w:rPr>
        <w:t>ล้านบาท</w:t>
      </w:r>
      <w:r w:rsidRPr="00370EF8">
        <w:rPr>
          <w:rFonts w:asciiTheme="majorBidi" w:hAnsiTheme="majorBidi" w:cstheme="majorBidi"/>
          <w:cs/>
          <w:lang w:eastAsia="x-none"/>
        </w:rPr>
        <w:t xml:space="preserve"> </w:t>
      </w:r>
      <w:r w:rsidRPr="00370EF8">
        <w:rPr>
          <w:rFonts w:asciiTheme="majorBidi" w:hAnsiTheme="majorBidi" w:cstheme="majorBidi" w:hint="cs"/>
          <w:cs/>
          <w:lang w:eastAsia="x-none"/>
        </w:rPr>
        <w:t xml:space="preserve">และ </w:t>
      </w:r>
      <w:bookmarkStart w:id="8" w:name="_Hlk228472757"/>
      <w:r w:rsidR="00576103" w:rsidRPr="00370EF8">
        <w:rPr>
          <w:rFonts w:ascii="Angsana New" w:hAnsi="Angsana New" w:cs="Angsana New"/>
          <w:spacing w:val="-6"/>
          <w:lang w:val="en-US"/>
        </w:rPr>
        <w:t>1</w:t>
      </w:r>
      <w:r w:rsidR="00190059" w:rsidRPr="00370EF8">
        <w:rPr>
          <w:rFonts w:ascii="Angsana New" w:hAnsi="Angsana New" w:cs="Angsana New"/>
          <w:spacing w:val="-6"/>
          <w:lang w:val="en-US"/>
        </w:rPr>
        <w:t>,</w:t>
      </w:r>
      <w:r w:rsidR="00576103" w:rsidRPr="00370EF8">
        <w:rPr>
          <w:rFonts w:ascii="Angsana New" w:hAnsi="Angsana New" w:cs="Angsana New"/>
          <w:spacing w:val="-6"/>
          <w:lang w:val="en-US"/>
        </w:rPr>
        <w:t>614</w:t>
      </w:r>
      <w:r w:rsidR="00190059" w:rsidRPr="00370EF8">
        <w:rPr>
          <w:rFonts w:ascii="Angsana New" w:hAnsi="Angsana New" w:cs="Angsana New"/>
          <w:spacing w:val="-6"/>
          <w:lang w:val="en-US"/>
        </w:rPr>
        <w:t>.</w:t>
      </w:r>
      <w:r w:rsidR="00576103" w:rsidRPr="00370EF8">
        <w:rPr>
          <w:rFonts w:ascii="Angsana New" w:hAnsi="Angsana New" w:cs="Angsana New"/>
          <w:spacing w:val="-6"/>
          <w:lang w:val="en-US"/>
        </w:rPr>
        <w:t>69</w:t>
      </w:r>
      <w:r w:rsidR="00CA6FAF" w:rsidRPr="00370EF8">
        <w:rPr>
          <w:rFonts w:asciiTheme="majorBidi" w:hAnsiTheme="majorBidi" w:cstheme="majorBidi"/>
          <w:lang w:val="en-US" w:eastAsia="x-none"/>
        </w:rPr>
        <w:t xml:space="preserve"> </w:t>
      </w:r>
      <w:bookmarkEnd w:id="8"/>
      <w:r w:rsidRPr="00370EF8">
        <w:rPr>
          <w:rFonts w:asciiTheme="majorBidi" w:hAnsiTheme="majorBidi" w:cstheme="majorBidi" w:hint="cs"/>
          <w:cs/>
          <w:lang w:eastAsia="x-none"/>
        </w:rPr>
        <w:t>ล้านบาท</w:t>
      </w:r>
      <w:r w:rsidRPr="00370EF8">
        <w:rPr>
          <w:rFonts w:asciiTheme="majorBidi" w:hAnsiTheme="majorBidi" w:cstheme="majorBidi"/>
          <w:cs/>
          <w:lang w:eastAsia="x-none"/>
        </w:rPr>
        <w:t xml:space="preserve"> </w:t>
      </w:r>
      <w:r w:rsidRPr="00370EF8">
        <w:rPr>
          <w:rFonts w:asciiTheme="majorBidi" w:hAnsiTheme="majorBidi" w:cstheme="majorBidi" w:hint="cs"/>
          <w:cs/>
          <w:lang w:eastAsia="x-none"/>
        </w:rPr>
        <w:t>ตามลำดับ ซึ่งตามสัญญาชำระ</w:t>
      </w:r>
      <w:r w:rsidR="00DE6EF3" w:rsidRPr="00370EF8">
        <w:rPr>
          <w:rFonts w:asciiTheme="majorBidi" w:hAnsiTheme="majorBidi" w:cstheme="majorBidi" w:hint="cs"/>
          <w:cs/>
          <w:lang w:eastAsia="x-none"/>
        </w:rPr>
        <w:t>เงิน</w:t>
      </w:r>
      <w:r w:rsidRPr="00370EF8">
        <w:rPr>
          <w:rFonts w:asciiTheme="majorBidi" w:hAnsiTheme="majorBidi" w:cstheme="majorBidi" w:hint="cs"/>
          <w:cs/>
          <w:lang w:eastAsia="x-none"/>
        </w:rPr>
        <w:t>คืน ยอดหนี้ดังกล่าวมีกำหนดชำระภายในวันที่</w:t>
      </w:r>
      <w:r w:rsidRPr="00370EF8">
        <w:rPr>
          <w:rFonts w:asciiTheme="majorBidi" w:hAnsiTheme="majorBidi" w:cstheme="majorBidi"/>
          <w:cs/>
          <w:lang w:eastAsia="x-none"/>
        </w:rPr>
        <w:t xml:space="preserve"> </w:t>
      </w:r>
      <w:r w:rsidR="00576103" w:rsidRPr="00370EF8">
        <w:rPr>
          <w:rFonts w:asciiTheme="majorBidi" w:hAnsiTheme="majorBidi" w:cstheme="majorBidi"/>
          <w:lang w:val="en-US" w:eastAsia="x-none"/>
        </w:rPr>
        <w:t>30</w:t>
      </w:r>
      <w:r w:rsidRPr="00370EF8">
        <w:rPr>
          <w:rFonts w:asciiTheme="majorBidi" w:hAnsiTheme="majorBidi" w:cstheme="majorBidi"/>
          <w:cs/>
          <w:lang w:eastAsia="x-none"/>
        </w:rPr>
        <w:t xml:space="preserve"> </w:t>
      </w:r>
      <w:r w:rsidRPr="00370EF8">
        <w:rPr>
          <w:rFonts w:asciiTheme="majorBidi" w:hAnsiTheme="majorBidi" w:cstheme="majorBidi" w:hint="cs"/>
          <w:cs/>
          <w:lang w:eastAsia="x-none"/>
        </w:rPr>
        <w:t>มิถุนายน</w:t>
      </w:r>
      <w:r w:rsidRPr="00370EF8">
        <w:rPr>
          <w:rFonts w:asciiTheme="majorBidi" w:hAnsiTheme="majorBidi" w:cstheme="majorBidi"/>
          <w:cs/>
          <w:lang w:eastAsia="x-none"/>
        </w:rPr>
        <w:t xml:space="preserve"> </w:t>
      </w:r>
      <w:r w:rsidR="00576103" w:rsidRPr="00370EF8">
        <w:rPr>
          <w:rFonts w:asciiTheme="majorBidi" w:hAnsiTheme="majorBidi" w:cstheme="majorBidi"/>
          <w:lang w:val="en-US" w:eastAsia="x-none"/>
        </w:rPr>
        <w:t>2565</w:t>
      </w:r>
    </w:p>
    <w:p w14:paraId="2B486A8D" w14:textId="59B37FD1" w:rsidR="00B10A2E" w:rsidRPr="00370EF8" w:rsidRDefault="003547F5" w:rsidP="008F3781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370EF8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การก่อสร้างโครงการเจ้าพระยาเอสเตทได้ภายในวันที่</w:t>
      </w:r>
      <w:r w:rsidRPr="00370EF8">
        <w:rPr>
          <w:rFonts w:ascii="Angsana New" w:hAnsi="Angsana New" w:cs="Angsana New" w:hint="cs"/>
          <w:spacing w:val="-6"/>
          <w:cs/>
        </w:rPr>
        <w:t xml:space="preserve"> </w:t>
      </w:r>
      <w:r w:rsidRPr="00370EF8">
        <w:rPr>
          <w:rFonts w:ascii="Angsana New" w:hAnsi="Angsana New" w:cs="Angsana New"/>
          <w:spacing w:val="-6"/>
          <w:lang w:val="en-US"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31</w:t>
      </w:r>
      <w:r w:rsidRPr="00370EF8">
        <w:rPr>
          <w:rFonts w:ascii="Angsana New" w:hAnsi="Angsana New" w:cs="Angsana New"/>
          <w:cs/>
        </w:rPr>
        <w:t xml:space="preserve"> ตุลาคม </w:t>
      </w:r>
      <w:r w:rsidR="00576103" w:rsidRPr="00370EF8">
        <w:rPr>
          <w:rFonts w:ascii="Angsana New" w:hAnsi="Angsana New" w:cs="Angsana New"/>
          <w:lang w:val="en-US"/>
        </w:rPr>
        <w:t>2561</w:t>
      </w:r>
      <w:r w:rsidRPr="00370EF8">
        <w:rPr>
          <w:rFonts w:ascii="Angsana New" w:hAnsi="Angsana New" w:cs="Angsana New"/>
          <w:cs/>
        </w:rPr>
        <w:t xml:space="preserve"> ตามที่ก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370EF8">
        <w:rPr>
          <w:rFonts w:ascii="Angsana New" w:hAnsi="Angsana New" w:cs="Angsana New" w:hint="cs"/>
          <w:cs/>
        </w:rPr>
        <w:t>โครงการ</w:t>
      </w:r>
      <w:r w:rsidRPr="00370EF8">
        <w:rPr>
          <w:rFonts w:ascii="Angsana New" w:hAnsi="Angsana New" w:cs="Angsana New"/>
          <w:cs/>
        </w:rPr>
        <w:t>แต่ละฝ่</w:t>
      </w:r>
      <w:r w:rsidRPr="00370EF8">
        <w:rPr>
          <w:rFonts w:ascii="Angsana New" w:hAnsi="Angsana New" w:cs="Angsana New" w:hint="cs"/>
          <w:cs/>
        </w:rPr>
        <w:t>า</w:t>
      </w:r>
      <w:r w:rsidRPr="00370EF8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370EF8">
        <w:rPr>
          <w:rFonts w:ascii="Angsana New" w:hAnsi="Angsana New" w:cs="Angsana New" w:hint="cs"/>
          <w:cs/>
        </w:rPr>
        <w:t>า</w:t>
      </w:r>
      <w:r w:rsidRPr="00370EF8">
        <w:rPr>
          <w:rFonts w:ascii="Angsana New" w:hAnsi="Angsana New" w:cs="Angsana New"/>
          <w:cs/>
        </w:rPr>
        <w:t>ยตามที่</w:t>
      </w:r>
      <w:r w:rsidR="00AA1D3F" w:rsidRPr="00370EF8">
        <w:rPr>
          <w:rFonts w:ascii="Angsana New" w:hAnsi="Angsana New" w:cs="Angsana New"/>
          <w:cs/>
        </w:rPr>
        <w:t>ปรากฏ</w:t>
      </w:r>
      <w:r w:rsidRPr="00370EF8">
        <w:rPr>
          <w:rFonts w:ascii="Angsana New" w:hAnsi="Angsana New" w:cs="Angsana New"/>
          <w:cs/>
        </w:rPr>
        <w:t>ในสัญญาก่อสร้าง (“วิศวกร”) ส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Determiner) ของคู่สัญญา จะต้องชี้ขาดประเด็นดังกล่าวซึ่งจะมีผลผูกพันคู่สัญญา โดยเมื่อวันที่ </w:t>
      </w:r>
      <w:r w:rsidR="00576103" w:rsidRPr="00370EF8">
        <w:rPr>
          <w:rFonts w:ascii="Angsana New" w:hAnsi="Angsana New" w:cs="Angsana New"/>
          <w:lang w:val="en-US"/>
        </w:rPr>
        <w:t>20</w:t>
      </w:r>
      <w:r w:rsidRPr="00370EF8">
        <w:rPr>
          <w:rFonts w:ascii="Angsana New" w:hAnsi="Angsana New" w:cs="Angsana New"/>
          <w:cs/>
        </w:rPr>
        <w:t xml:space="preserve"> เมษายน </w:t>
      </w:r>
      <w:r w:rsidR="00576103" w:rsidRPr="00370EF8">
        <w:rPr>
          <w:rFonts w:ascii="Angsana New" w:hAnsi="Angsana New" w:cs="Angsana New"/>
          <w:lang w:val="en-US"/>
        </w:rPr>
        <w:t>2566</w:t>
      </w:r>
      <w:r w:rsidRPr="00370EF8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370EF8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กล่าวคือวันที่</w:t>
      </w:r>
      <w:r w:rsidRPr="00370EF8">
        <w:rPr>
          <w:rFonts w:ascii="Angsana New" w:hAnsi="Angsana New" w:cs="Angsana New"/>
          <w:cs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31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ตุลาคม</w:t>
      </w:r>
      <w:r w:rsidRPr="00370EF8">
        <w:rPr>
          <w:rFonts w:ascii="Angsana New" w:hAnsi="Angsana New" w:cs="Angsana New"/>
          <w:cs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2561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และผู้รับเหมาโครงการไม่สามารถปฏิบัติตามที่ระบุไว้ในสัญญาก่อสร้าง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="00D563C1" w:rsidRPr="00370EF8">
        <w:rPr>
          <w:rFonts w:ascii="Angsana New" w:hAnsi="Angsana New" w:cs="Angsana New"/>
          <w:lang w:val="en-US"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5</w:t>
      </w:r>
      <w:r w:rsidR="00D563C1" w:rsidRPr="00370EF8">
        <w:rPr>
          <w:rFonts w:ascii="Angsana New" w:hAnsi="Angsana New" w:cs="Angsana New"/>
          <w:lang w:val="en-US"/>
        </w:rPr>
        <w:t>,</w:t>
      </w:r>
      <w:r w:rsidR="00576103" w:rsidRPr="00370EF8">
        <w:rPr>
          <w:rFonts w:ascii="Angsana New" w:hAnsi="Angsana New" w:cs="Angsana New"/>
          <w:lang w:val="en-US"/>
        </w:rPr>
        <w:t>380</w:t>
      </w:r>
      <w:r w:rsidR="00D563C1" w:rsidRPr="00370EF8">
        <w:rPr>
          <w:rFonts w:ascii="Angsana New" w:hAnsi="Angsana New" w:cs="Angsana New"/>
          <w:lang w:val="en-US"/>
        </w:rPr>
        <w:t>.</w:t>
      </w:r>
      <w:r w:rsidR="00576103" w:rsidRPr="00370EF8">
        <w:rPr>
          <w:rFonts w:ascii="Angsana New" w:hAnsi="Angsana New" w:cs="Angsana New"/>
          <w:lang w:val="en-US"/>
        </w:rPr>
        <w:t>22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ล้านบาท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 xml:space="preserve">และยังระบุไว้ในหนังสือชี้ขาดดังกล่าวว่าการก่อสร้างโครงการยังไม่แล้วเสร็จ </w:t>
      </w:r>
      <w:r w:rsidRPr="00370EF8">
        <w:rPr>
          <w:rFonts w:ascii="Angsana New" w:hAnsi="Angsana New" w:cs="Angsana New"/>
          <w:cs/>
        </w:rPr>
        <w:t>และค่าความเสียหายจากความล่าช้า</w:t>
      </w:r>
      <w:r w:rsidRPr="00370EF8">
        <w:rPr>
          <w:rFonts w:ascii="Angsana New" w:hAnsi="Angsana New" w:cs="Angsana New"/>
          <w:spacing w:val="4"/>
          <w:cs/>
        </w:rPr>
        <w:t>จะดำเนินต่อจนถึงวันที่งานก่อสร้างแล้วเสร็จ</w:t>
      </w:r>
      <w:r w:rsidR="00AA1D3F" w:rsidRPr="00370EF8">
        <w:rPr>
          <w:rFonts w:ascii="Angsana New" w:hAnsi="Angsana New" w:cs="Angsana New"/>
          <w:spacing w:val="4"/>
          <w:cs/>
        </w:rPr>
        <w:t xml:space="preserve">พร้อมใช้งาน </w:t>
      </w:r>
      <w:r w:rsidRPr="00370EF8">
        <w:rPr>
          <w:rFonts w:ascii="Angsana New" w:hAnsi="Angsana New" w:cs="Angsana New"/>
          <w:spacing w:val="4"/>
          <w:cs/>
        </w:rPr>
        <w:t>(</w:t>
      </w:r>
      <w:r w:rsidRPr="00370EF8">
        <w:rPr>
          <w:rFonts w:ascii="Angsana New" w:hAnsi="Angsana New" w:cs="Angsana New"/>
          <w:spacing w:val="4"/>
        </w:rPr>
        <w:t>Practical Completion)</w:t>
      </w:r>
    </w:p>
    <w:p w14:paraId="4544EBAB" w14:textId="77777777" w:rsidR="004D7EA3" w:rsidRDefault="004D7EA3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1F7AD62" w14:textId="4A15E6D2" w:rsidR="000A1792" w:rsidRPr="00370EF8" w:rsidRDefault="003547F5" w:rsidP="008F3781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370EF8">
        <w:rPr>
          <w:rFonts w:ascii="Angsana New" w:hAnsi="Angsana New" w:cs="Angsana New"/>
          <w:cs/>
        </w:rPr>
        <w:lastRenderedPageBreak/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>นวนรวมของ</w:t>
      </w:r>
      <w:r w:rsidRPr="00370EF8">
        <w:rPr>
          <w:rFonts w:ascii="Angsana New" w:hAnsi="Angsana New" w:cs="Angsana New" w:hint="cs"/>
          <w:cs/>
        </w:rPr>
        <w:t>เจ้า</w:t>
      </w:r>
      <w:r w:rsidRPr="00370EF8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576103" w:rsidRPr="00370EF8">
        <w:rPr>
          <w:rFonts w:ascii="Angsana New" w:hAnsi="Angsana New" w:cs="Angsana New"/>
          <w:lang w:val="en-US"/>
        </w:rPr>
        <w:t>205</w:t>
      </w:r>
      <w:r w:rsidRPr="00370EF8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479A76E1" w14:textId="1879BB92" w:rsidR="004E296B" w:rsidRPr="00370EF8" w:rsidRDefault="003547F5" w:rsidP="008F3781">
      <w:pPr>
        <w:pStyle w:val="BodyTextIndent"/>
        <w:tabs>
          <w:tab w:val="decimal" w:pos="1008"/>
        </w:tabs>
        <w:spacing w:after="240"/>
        <w:ind w:left="547" w:firstLine="0"/>
        <w:jc w:val="thaiDistribute"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370EF8">
        <w:rPr>
          <w:rFonts w:asciiTheme="majorBidi" w:hAnsiTheme="majorBidi" w:cs="Angsana New" w:hint="cs"/>
          <w:cs/>
        </w:rPr>
        <w:t>ต่อมา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29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</w:t>
      </w:r>
      <w:r w:rsidR="00B40378">
        <w:rPr>
          <w:rFonts w:ascii="Angsana New" w:hAnsi="Angsana New" w:cs="Angsana New" w:hint="cs"/>
          <w:snapToGrid w:val="0"/>
          <w:spacing w:val="-4"/>
          <w:cs/>
          <w:lang w:val="en-US"/>
        </w:rPr>
        <w:t>พร้อมใช้งาน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 (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>ซึ่ง</w:t>
      </w:r>
      <w:r w:rsidRPr="00370EF8">
        <w:rPr>
          <w:rFonts w:ascii="Angsana New" w:hAnsi="Angsana New" w:cs="Angsana New" w:hint="cs"/>
          <w:snapToGrid w:val="0"/>
          <w:spacing w:val="-4"/>
          <w:cs/>
          <w:lang w:val="en-US"/>
        </w:rPr>
        <w:t>เป็น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ระยะเวลาก่อสร้างเกินกว่าเวลาที่กำหนดในสัญญาก่อสร้างมากกว่า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9E15B6"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</w:p>
    <w:p w14:paraId="3B3E47EA" w14:textId="73017275" w:rsidR="0007566C" w:rsidRPr="002A4D6A" w:rsidRDefault="003547F5" w:rsidP="002A4D6A">
      <w:pPr>
        <w:ind w:left="547"/>
        <w:jc w:val="thaiDistribute"/>
        <w:rPr>
          <w:rFonts w:ascii="Angsana New" w:hAnsi="Angsana New" w:cs="Angsana New"/>
          <w:snapToGrid w:val="0"/>
          <w:spacing w:val="-12"/>
          <w:cs/>
          <w:lang w:val="en-US" w:eastAsia="x-none"/>
        </w:rPr>
      </w:pPr>
      <w:r w:rsidRPr="00370EF8">
        <w:rPr>
          <w:rFonts w:ascii="Angsana New" w:hAnsi="Angsana New" w:cs="Angsana New"/>
          <w:snapToGrid w:val="0"/>
          <w:spacing w:val="-12"/>
          <w:cs/>
          <w:lang w:val="en-US" w:eastAsia="x-none"/>
        </w:rPr>
        <w:t>ปัจจุบันผู้รับเหมาโครงการ บริษัทและบริษัทย่อยอยู่ระหว่างการดำเนินคดีทางกฎหมายและการระงับข้อพิพาทด้วยวิธีทางอนุญาโตตุลาการ ที่เกี่ยวข้องกับการผิดสัญญาก่อสร้างและสัญญาอื่น</w:t>
      </w:r>
      <w:r w:rsidR="00572D63" w:rsidRPr="00370EF8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 xml:space="preserve"> </w:t>
      </w:r>
      <w:r w:rsidRPr="00370EF8">
        <w:rPr>
          <w:rFonts w:ascii="Angsana New" w:hAnsi="Angsana New" w:cs="Angsana New"/>
          <w:snapToGrid w:val="0"/>
          <w:spacing w:val="-12"/>
          <w:cs/>
          <w:lang w:val="en-US" w:eastAsia="x-none"/>
        </w:rPr>
        <w:t>ๆ</w:t>
      </w:r>
      <w:r w:rsidR="00572D63" w:rsidRPr="00370EF8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 xml:space="preserve"> </w:t>
      </w:r>
      <w:r w:rsidRPr="00370EF8">
        <w:rPr>
          <w:rFonts w:ascii="Angsana New" w:hAnsi="Angsana New" w:cs="Angsana New"/>
          <w:snapToGrid w:val="0"/>
          <w:spacing w:val="-12"/>
          <w:cs/>
          <w:lang w:val="en-US" w:eastAsia="x-none"/>
        </w:rPr>
        <w:t>ที่เกี่ยวข้อง</w:t>
      </w:r>
      <w:r w:rsidR="0004508D" w:rsidRPr="00370EF8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(</w:t>
      </w:r>
      <w:r w:rsidR="0004508D" w:rsidRPr="00370EF8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ดูหมายเหตุ</w:t>
      </w:r>
      <w:r w:rsidR="00FC5C5A" w:rsidRPr="00370EF8">
        <w:rPr>
          <w:rFonts w:ascii="Angsana New" w:hAnsi="Angsana New" w:cs="Angsana New"/>
          <w:snapToGrid w:val="0"/>
          <w:spacing w:val="-12"/>
          <w:lang w:val="en-US" w:eastAsia="x-none"/>
        </w:rPr>
        <w:t xml:space="preserve">                    </w:t>
      </w:r>
      <w:r w:rsidR="0004508D" w:rsidRPr="00370EF8">
        <w:rPr>
          <w:rFonts w:ascii="Angsana New" w:hAnsi="Angsana New" w:cs="Angsana New" w:hint="cs"/>
          <w:snapToGrid w:val="0"/>
          <w:spacing w:val="-12"/>
          <w:cs/>
          <w:lang w:val="en-US" w:eastAsia="x-none"/>
        </w:rPr>
        <w:t>ข้อ</w:t>
      </w:r>
      <w:r w:rsidR="0004508D" w:rsidRPr="00370EF8">
        <w:rPr>
          <w:rFonts w:ascii="Angsana New" w:hAnsi="Angsana New" w:cs="Angsana New"/>
          <w:snapToGrid w:val="0"/>
          <w:spacing w:val="-12"/>
          <w:cs/>
          <w:lang w:val="en-US" w:eastAsia="x-none"/>
        </w:rPr>
        <w:t xml:space="preserve"> </w:t>
      </w:r>
      <w:r w:rsidR="00576103" w:rsidRPr="00370EF8">
        <w:rPr>
          <w:rFonts w:ascii="Angsana New" w:hAnsi="Angsana New" w:cs="Angsana New"/>
          <w:snapToGrid w:val="0"/>
          <w:spacing w:val="-12"/>
          <w:lang w:val="en-US" w:eastAsia="x-none"/>
        </w:rPr>
        <w:t>24</w:t>
      </w:r>
      <w:r w:rsidR="005225C3" w:rsidRPr="00370EF8">
        <w:rPr>
          <w:rFonts w:ascii="Angsana New" w:hAnsi="Angsana New" w:cs="Angsana New"/>
          <w:snapToGrid w:val="0"/>
          <w:spacing w:val="-12"/>
          <w:lang w:val="en-US" w:eastAsia="x-none"/>
        </w:rPr>
        <w:t>.</w:t>
      </w:r>
      <w:r w:rsidR="00576103" w:rsidRPr="00370EF8">
        <w:rPr>
          <w:rFonts w:ascii="Angsana New" w:hAnsi="Angsana New" w:cs="Angsana New"/>
          <w:snapToGrid w:val="0"/>
          <w:spacing w:val="-12"/>
          <w:lang w:val="en-US" w:eastAsia="x-none"/>
        </w:rPr>
        <w:t>2</w:t>
      </w:r>
      <w:r w:rsidR="0004508D" w:rsidRPr="00370EF8">
        <w:rPr>
          <w:rFonts w:ascii="Angsana New" w:hAnsi="Angsana New" w:cs="Angsana New"/>
          <w:snapToGrid w:val="0"/>
          <w:spacing w:val="-12"/>
          <w:cs/>
          <w:lang w:val="en-US" w:eastAsia="x-none"/>
        </w:rPr>
        <w:t>)</w:t>
      </w:r>
    </w:p>
    <w:p w14:paraId="5DCFECB0" w14:textId="5EAA1F44" w:rsidR="004024B3" w:rsidRPr="00370EF8" w:rsidRDefault="00576103" w:rsidP="008F3781">
      <w:pPr>
        <w:pStyle w:val="BodyTextIndent"/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t>16</w:t>
      </w:r>
      <w:r w:rsidR="004024B3" w:rsidRPr="00370EF8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167D7B" w:rsidRPr="00370EF8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4024B3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หนี้สินตามสัญญาเช่า</w:t>
      </w:r>
    </w:p>
    <w:p w14:paraId="0CB802D1" w14:textId="77777777" w:rsidR="004024B3" w:rsidRPr="00370EF8" w:rsidRDefault="004024B3" w:rsidP="008F3781">
      <w:pPr>
        <w:pStyle w:val="BodyTextIndent"/>
        <w:ind w:left="547" w:firstLine="0"/>
        <w:jc w:val="left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t>หนี้สินตามสัญญาเช่า ประกอบด้วย</w:t>
      </w:r>
    </w:p>
    <w:p w14:paraId="0A50CE77" w14:textId="77777777" w:rsidR="004024B3" w:rsidRPr="00370EF8" w:rsidRDefault="004024B3" w:rsidP="008F3781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A45C14" w:rsidRPr="00370EF8" w14:paraId="4C19695E" w14:textId="77777777" w:rsidTr="00FA668B">
        <w:trPr>
          <w:trHeight w:hRule="exact" w:val="360"/>
        </w:trPr>
        <w:tc>
          <w:tcPr>
            <w:tcW w:w="5850" w:type="dxa"/>
          </w:tcPr>
          <w:p w14:paraId="590D6A18" w14:textId="77777777" w:rsidR="00A45C14" w:rsidRPr="00370EF8" w:rsidRDefault="00A45C14" w:rsidP="008F3781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72AC03C4" w14:textId="77777777" w:rsidR="00A45C14" w:rsidRPr="00370EF8" w:rsidRDefault="00A45C14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24B3" w:rsidRPr="00370EF8" w14:paraId="632EE0E6" w14:textId="77777777" w:rsidTr="00FA668B">
        <w:trPr>
          <w:trHeight w:hRule="exact" w:val="360"/>
        </w:trPr>
        <w:tc>
          <w:tcPr>
            <w:tcW w:w="5850" w:type="dxa"/>
          </w:tcPr>
          <w:p w14:paraId="4ED7C06F" w14:textId="77777777" w:rsidR="004024B3" w:rsidRPr="00370EF8" w:rsidRDefault="004024B3" w:rsidP="008F3781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FE3379" w14:textId="77777777" w:rsidR="004024B3" w:rsidRPr="00370EF8" w:rsidRDefault="004024B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40977EE" w14:textId="77777777" w:rsidR="004024B3" w:rsidRPr="00370EF8" w:rsidRDefault="004024B3" w:rsidP="008F378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4AD089" w14:textId="77777777" w:rsidR="004024B3" w:rsidRPr="00370EF8" w:rsidRDefault="004024B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30F68" w:rsidRPr="00370EF8" w14:paraId="6C33EA4A" w14:textId="77777777" w:rsidTr="00FA668B">
        <w:trPr>
          <w:trHeight w:hRule="exact" w:val="360"/>
        </w:trPr>
        <w:tc>
          <w:tcPr>
            <w:tcW w:w="5850" w:type="dxa"/>
          </w:tcPr>
          <w:p w14:paraId="1876BC30" w14:textId="77777777" w:rsidR="00A30F68" w:rsidRPr="00370EF8" w:rsidRDefault="00A30F68" w:rsidP="008F3781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1E2EBE" w14:textId="2919C409" w:rsidR="00A30F68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B256C1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A6A57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06F3F66F" w14:textId="77777777" w:rsidR="00A30F68" w:rsidRPr="00370EF8" w:rsidRDefault="00A30F68" w:rsidP="008F378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41B7C5" w14:textId="0D454231" w:rsidR="00A30F68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370EF8" w14:paraId="73B98FDB" w14:textId="77777777" w:rsidTr="00FA668B">
        <w:trPr>
          <w:trHeight w:hRule="exact" w:val="360"/>
        </w:trPr>
        <w:tc>
          <w:tcPr>
            <w:tcW w:w="5850" w:type="dxa"/>
          </w:tcPr>
          <w:p w14:paraId="1EAFFE0A" w14:textId="77777777" w:rsidR="00A30F68" w:rsidRPr="00370EF8" w:rsidRDefault="00A30F68" w:rsidP="008F3781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18180" w14:textId="573439E7" w:rsidR="00A30F68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14C1EA5D" w14:textId="77777777" w:rsidR="00A30F68" w:rsidRPr="00370EF8" w:rsidRDefault="00A30F68" w:rsidP="008F3781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48A39C" w14:textId="7B26AC89" w:rsidR="00A30F68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A6082" w:rsidRPr="00370EF8" w14:paraId="26846898" w14:textId="77777777" w:rsidTr="00FA668B">
        <w:trPr>
          <w:trHeight w:hRule="exact" w:val="360"/>
        </w:trPr>
        <w:tc>
          <w:tcPr>
            <w:tcW w:w="5850" w:type="dxa"/>
          </w:tcPr>
          <w:p w14:paraId="30D0ABE3" w14:textId="77777777" w:rsidR="00BA6082" w:rsidRPr="00370EF8" w:rsidRDefault="00BA6082" w:rsidP="008F3781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05EE986" w14:textId="3A095587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385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270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919</w:t>
            </w:r>
          </w:p>
        </w:tc>
        <w:tc>
          <w:tcPr>
            <w:tcW w:w="180" w:type="dxa"/>
          </w:tcPr>
          <w:p w14:paraId="64318D26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00D1FB" w14:textId="7BB14F2B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390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475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099</w:t>
            </w:r>
          </w:p>
        </w:tc>
      </w:tr>
      <w:tr w:rsidR="00BA6082" w:rsidRPr="00370EF8" w14:paraId="01D2E7DB" w14:textId="77777777" w:rsidTr="00FA668B">
        <w:trPr>
          <w:trHeight w:hRule="exact" w:val="360"/>
        </w:trPr>
        <w:tc>
          <w:tcPr>
            <w:tcW w:w="5850" w:type="dxa"/>
          </w:tcPr>
          <w:p w14:paraId="40AD63F7" w14:textId="77777777" w:rsidR="00BA6082" w:rsidRPr="00370EF8" w:rsidRDefault="00BA6082" w:rsidP="008F3781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  <w:vAlign w:val="bottom"/>
          </w:tcPr>
          <w:p w14:paraId="56E0BEEA" w14:textId="77777777" w:rsidR="00BA6082" w:rsidRPr="00370EF8" w:rsidRDefault="00BA6082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08FC17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BBB31A" w14:textId="30F56C48" w:rsidR="00BA6082" w:rsidRPr="00370EF8" w:rsidRDefault="00BA6082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A6082" w:rsidRPr="00370EF8" w14:paraId="1DC00C7A" w14:textId="77777777" w:rsidTr="00FA668B">
        <w:trPr>
          <w:trHeight w:hRule="exact" w:val="360"/>
        </w:trPr>
        <w:tc>
          <w:tcPr>
            <w:tcW w:w="5850" w:type="dxa"/>
          </w:tcPr>
          <w:p w14:paraId="13157655" w14:textId="77777777" w:rsidR="00BA6082" w:rsidRPr="00370EF8" w:rsidRDefault="00BA6082" w:rsidP="008F3781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695015" w14:textId="4C07F354" w:rsidR="00BA6082" w:rsidRPr="00370EF8" w:rsidRDefault="00255BEF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496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700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831FEC3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073D1B" w14:textId="178E9061" w:rsidR="00BA6082" w:rsidRPr="00370EF8" w:rsidRDefault="00BA6082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235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747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A6082" w:rsidRPr="00370EF8" w14:paraId="5A29D88C" w14:textId="77777777" w:rsidTr="00FA668B">
        <w:trPr>
          <w:trHeight w:hRule="exact" w:val="360"/>
        </w:trPr>
        <w:tc>
          <w:tcPr>
            <w:tcW w:w="5850" w:type="dxa"/>
          </w:tcPr>
          <w:p w14:paraId="6BAB6BBA" w14:textId="77777777" w:rsidR="00BA6082" w:rsidRPr="00370EF8" w:rsidRDefault="00BA6082" w:rsidP="008F3781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09C62" w14:textId="3139575D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378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774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219</w:t>
            </w:r>
          </w:p>
        </w:tc>
        <w:tc>
          <w:tcPr>
            <w:tcW w:w="180" w:type="dxa"/>
          </w:tcPr>
          <w:p w14:paraId="718C1EF6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CA886" w14:textId="527D39B8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381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239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352</w:t>
            </w:r>
          </w:p>
        </w:tc>
      </w:tr>
      <w:tr w:rsidR="00BA6082" w:rsidRPr="00370EF8" w14:paraId="79764012" w14:textId="77777777" w:rsidTr="00C12810">
        <w:trPr>
          <w:trHeight w:hRule="exact" w:val="360"/>
        </w:trPr>
        <w:tc>
          <w:tcPr>
            <w:tcW w:w="5850" w:type="dxa"/>
          </w:tcPr>
          <w:p w14:paraId="25F8A318" w14:textId="0A79A3B5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590AE" w14:textId="3D3287AD" w:rsidR="00BA6082" w:rsidRPr="00370EF8" w:rsidRDefault="00BA6082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DC4F8E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0E4ED73" w14:textId="225489D5" w:rsidR="00BA6082" w:rsidRPr="00370EF8" w:rsidRDefault="00BA6082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BA6082" w:rsidRPr="00370EF8" w14:paraId="61E754A4" w14:textId="77777777" w:rsidTr="00FD5F7D">
        <w:trPr>
          <w:trHeight w:hRule="exact" w:val="360"/>
        </w:trPr>
        <w:tc>
          <w:tcPr>
            <w:tcW w:w="5850" w:type="dxa"/>
          </w:tcPr>
          <w:p w14:paraId="14715905" w14:textId="6D1E9E24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vAlign w:val="center"/>
          </w:tcPr>
          <w:p w14:paraId="5B70E2BE" w14:textId="182F4545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720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474</w:t>
            </w:r>
          </w:p>
        </w:tc>
        <w:tc>
          <w:tcPr>
            <w:tcW w:w="180" w:type="dxa"/>
          </w:tcPr>
          <w:p w14:paraId="14B76945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4E322A" w14:textId="0910CFD5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021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134</w:t>
            </w:r>
          </w:p>
        </w:tc>
      </w:tr>
      <w:tr w:rsidR="00BA6082" w:rsidRPr="00370EF8" w14:paraId="4FC45AAE" w14:textId="77777777" w:rsidTr="00D12F73">
        <w:trPr>
          <w:trHeight w:hRule="exact" w:val="360"/>
        </w:trPr>
        <w:tc>
          <w:tcPr>
            <w:tcW w:w="5850" w:type="dxa"/>
          </w:tcPr>
          <w:p w14:paraId="4884F6F0" w14:textId="64C97187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022D87" w14:textId="325635F0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B31BF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397</w:t>
            </w:r>
            <w:r w:rsidR="00B31BF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180" w:type="dxa"/>
          </w:tcPr>
          <w:p w14:paraId="5E9973CD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FFC5E8F" w14:textId="6CB8C315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184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804</w:t>
            </w:r>
          </w:p>
        </w:tc>
      </w:tr>
      <w:tr w:rsidR="00BA6082" w:rsidRPr="00370EF8" w14:paraId="42482BBE" w14:textId="77777777" w:rsidTr="00D12F73">
        <w:trPr>
          <w:trHeight w:hRule="exact" w:val="360"/>
        </w:trPr>
        <w:tc>
          <w:tcPr>
            <w:tcW w:w="5850" w:type="dxa"/>
          </w:tcPr>
          <w:p w14:paraId="3AD7B109" w14:textId="2062AB16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AF685A" w14:textId="7C0BCA01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B31BF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124</w:t>
            </w:r>
            <w:r w:rsidR="00B31BF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287</w:t>
            </w:r>
            <w:r w:rsidR="00B31BF6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380</w:t>
            </w:r>
          </w:p>
        </w:tc>
        <w:tc>
          <w:tcPr>
            <w:tcW w:w="180" w:type="dxa"/>
          </w:tcPr>
          <w:p w14:paraId="07434CD8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E7AF98" w14:textId="6866BC83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124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287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380</w:t>
            </w:r>
          </w:p>
        </w:tc>
      </w:tr>
      <w:tr w:rsidR="00BA6082" w:rsidRPr="00370EF8" w14:paraId="0D4A33BE" w14:textId="77777777" w:rsidTr="00D12F73">
        <w:trPr>
          <w:trHeight w:hRule="exact" w:val="360"/>
        </w:trPr>
        <w:tc>
          <w:tcPr>
            <w:tcW w:w="5850" w:type="dxa"/>
          </w:tcPr>
          <w:p w14:paraId="65C2E379" w14:textId="77777777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9D95CB" w14:textId="62812081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204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405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518</w:t>
            </w:r>
          </w:p>
        </w:tc>
        <w:tc>
          <w:tcPr>
            <w:tcW w:w="180" w:type="dxa"/>
          </w:tcPr>
          <w:p w14:paraId="38883163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DB75FC" w14:textId="6D19E7D3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221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493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318</w:t>
            </w:r>
          </w:p>
        </w:tc>
      </w:tr>
      <w:tr w:rsidR="00BA6082" w:rsidRPr="00370EF8" w14:paraId="59FA1AC6" w14:textId="77777777" w:rsidTr="008D2AE4">
        <w:trPr>
          <w:trHeight w:hRule="exact" w:val="360"/>
        </w:trPr>
        <w:tc>
          <w:tcPr>
            <w:tcW w:w="5850" w:type="dxa"/>
          </w:tcPr>
          <w:p w14:paraId="72AFC8C7" w14:textId="77777777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B66271" w14:textId="2FCBD549" w:rsidR="00BA6082" w:rsidRPr="00370EF8" w:rsidRDefault="00255BEF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819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134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599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BEB7578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306766D" w14:textId="6440910E" w:rsidR="00BA6082" w:rsidRPr="00370EF8" w:rsidRDefault="00BA6082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831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018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219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A6082" w:rsidRPr="00370EF8" w14:paraId="3B96E25B" w14:textId="77777777" w:rsidTr="008D2AE4">
        <w:trPr>
          <w:trHeight w:hRule="exact" w:val="360"/>
        </w:trPr>
        <w:tc>
          <w:tcPr>
            <w:tcW w:w="5850" w:type="dxa"/>
          </w:tcPr>
          <w:p w14:paraId="6AE1FC69" w14:textId="7C0E2A4A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9D4A37" w14:textId="10B895F1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385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270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919</w:t>
            </w:r>
          </w:p>
        </w:tc>
        <w:tc>
          <w:tcPr>
            <w:tcW w:w="180" w:type="dxa"/>
          </w:tcPr>
          <w:p w14:paraId="7F352CC4" w14:textId="77777777" w:rsidR="00BA6082" w:rsidRPr="00370EF8" w:rsidRDefault="00BA6082" w:rsidP="008F378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036718" w14:textId="412EEBD0" w:rsidR="00BA6082" w:rsidRPr="00370EF8" w:rsidRDefault="00576103" w:rsidP="008F378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390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475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099</w:t>
            </w:r>
          </w:p>
        </w:tc>
      </w:tr>
    </w:tbl>
    <w:p w14:paraId="7DD8590B" w14:textId="77777777" w:rsidR="00D374A9" w:rsidRPr="00370EF8" w:rsidRDefault="00D374A9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br w:type="page"/>
      </w:r>
    </w:p>
    <w:p w14:paraId="01285460" w14:textId="1B7BF7A6" w:rsidR="003D0F56" w:rsidRPr="00370EF8" w:rsidRDefault="003D0F56" w:rsidP="008F3781">
      <w:pPr>
        <w:spacing w:before="120"/>
        <w:ind w:left="547" w:right="-29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lastRenderedPageBreak/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3D0F56" w:rsidRPr="00370EF8" w14:paraId="660DF098" w14:textId="77777777" w:rsidTr="00433D72">
        <w:trPr>
          <w:trHeight w:hRule="exact" w:val="360"/>
        </w:trPr>
        <w:tc>
          <w:tcPr>
            <w:tcW w:w="5850" w:type="dxa"/>
          </w:tcPr>
          <w:p w14:paraId="03399110" w14:textId="77777777" w:rsidR="003D0F56" w:rsidRPr="00370EF8" w:rsidRDefault="003D0F56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527ED067" w14:textId="77777777" w:rsidR="003D0F56" w:rsidRPr="00370EF8" w:rsidRDefault="003D0F56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D0F56" w:rsidRPr="00370EF8" w14:paraId="7D56D45D" w14:textId="77777777" w:rsidTr="00FA668B">
        <w:trPr>
          <w:trHeight w:hRule="exact" w:val="360"/>
        </w:trPr>
        <w:tc>
          <w:tcPr>
            <w:tcW w:w="5850" w:type="dxa"/>
          </w:tcPr>
          <w:p w14:paraId="704D94FA" w14:textId="77777777" w:rsidR="003D0F56" w:rsidRPr="00370EF8" w:rsidRDefault="003D0F56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593806" w14:textId="77777777" w:rsidR="003D0F56" w:rsidRPr="00370EF8" w:rsidRDefault="003D0F56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8C72C19" w14:textId="77777777" w:rsidR="003D0F56" w:rsidRPr="00370EF8" w:rsidRDefault="003D0F56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F3A6E7" w14:textId="77777777" w:rsidR="003D0F56" w:rsidRPr="00370EF8" w:rsidRDefault="003D0F56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A10F9" w:rsidRPr="00370EF8" w14:paraId="023A774F" w14:textId="77777777" w:rsidTr="00FA668B">
        <w:trPr>
          <w:trHeight w:hRule="exact" w:val="360"/>
        </w:trPr>
        <w:tc>
          <w:tcPr>
            <w:tcW w:w="5850" w:type="dxa"/>
          </w:tcPr>
          <w:p w14:paraId="071DFC15" w14:textId="77777777" w:rsidR="00DA10F9" w:rsidRPr="00370EF8" w:rsidRDefault="00DA10F9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5C74B1" w14:textId="08BA04F7" w:rsidR="00DA10F9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A10F9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A10F9"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09F57396" w14:textId="77777777" w:rsidR="00DA10F9" w:rsidRPr="00370EF8" w:rsidRDefault="00DA10F9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85FE755" w14:textId="0815E484" w:rsidR="00DA10F9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A10F9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A10F9"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809F5" w:rsidRPr="00370EF8" w14:paraId="36C3D4CA" w14:textId="77777777" w:rsidTr="00FA668B">
        <w:trPr>
          <w:trHeight w:hRule="exact" w:val="360"/>
        </w:trPr>
        <w:tc>
          <w:tcPr>
            <w:tcW w:w="5850" w:type="dxa"/>
          </w:tcPr>
          <w:p w14:paraId="17FFB37F" w14:textId="77777777" w:rsidR="005809F5" w:rsidRPr="00370EF8" w:rsidRDefault="005809F5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795BF8B" w14:textId="26BAF149" w:rsidR="005809F5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</w:tcPr>
          <w:p w14:paraId="56E20F03" w14:textId="77777777" w:rsidR="005809F5" w:rsidRPr="00370EF8" w:rsidRDefault="005809F5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966C5ED" w14:textId="3830AD4F" w:rsidR="005809F5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BA6082" w:rsidRPr="00370EF8" w14:paraId="17EF32D9" w14:textId="77777777" w:rsidTr="00FA668B">
        <w:trPr>
          <w:trHeight w:hRule="exact" w:val="360"/>
        </w:trPr>
        <w:tc>
          <w:tcPr>
            <w:tcW w:w="5850" w:type="dxa"/>
          </w:tcPr>
          <w:p w14:paraId="11C70BFF" w14:textId="77777777" w:rsidR="00BA6082" w:rsidRPr="00370EF8" w:rsidRDefault="00BA6082" w:rsidP="008F378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C23FB79" w14:textId="33055D69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538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820</w:t>
            </w:r>
          </w:p>
        </w:tc>
        <w:tc>
          <w:tcPr>
            <w:tcW w:w="180" w:type="dxa"/>
          </w:tcPr>
          <w:p w14:paraId="2B730F86" w14:textId="77777777" w:rsidR="00BA6082" w:rsidRPr="00370EF8" w:rsidRDefault="00BA6082" w:rsidP="008F3781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2754DA" w14:textId="188C5280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446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509</w:t>
            </w:r>
          </w:p>
        </w:tc>
      </w:tr>
      <w:tr w:rsidR="00BA6082" w:rsidRPr="00370EF8" w14:paraId="52EE9B80" w14:textId="77777777" w:rsidTr="00FA668B">
        <w:trPr>
          <w:trHeight w:hRule="exact" w:val="360"/>
        </w:trPr>
        <w:tc>
          <w:tcPr>
            <w:tcW w:w="5850" w:type="dxa"/>
          </w:tcPr>
          <w:p w14:paraId="4E7E67DA" w14:textId="77777777" w:rsidR="00BA6082" w:rsidRPr="00370EF8" w:rsidRDefault="00BA6082" w:rsidP="008F378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</w:tcPr>
          <w:p w14:paraId="6262F8CD" w14:textId="77777777" w:rsidR="00BA6082" w:rsidRPr="00370EF8" w:rsidRDefault="00BA6082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9EFABD0" w14:textId="77777777" w:rsidR="00BA6082" w:rsidRPr="00370EF8" w:rsidRDefault="00BA6082" w:rsidP="008F3781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9F0E26" w14:textId="2A077F9F" w:rsidR="00BA6082" w:rsidRPr="00370EF8" w:rsidRDefault="00BA6082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A6082" w:rsidRPr="00370EF8" w14:paraId="7561586D" w14:textId="77777777" w:rsidTr="00262D05">
        <w:trPr>
          <w:trHeight w:hRule="exact" w:val="360"/>
        </w:trPr>
        <w:tc>
          <w:tcPr>
            <w:tcW w:w="5850" w:type="dxa"/>
          </w:tcPr>
          <w:p w14:paraId="26D05338" w14:textId="77777777" w:rsidR="00BA6082" w:rsidRPr="00370EF8" w:rsidRDefault="00BA6082" w:rsidP="008F378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155D64" w14:textId="0C5A2B5C" w:rsidR="00BA6082" w:rsidRPr="00370EF8" w:rsidRDefault="00255BEF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846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763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BAC9B32" w14:textId="77777777" w:rsidR="00BA6082" w:rsidRPr="00370EF8" w:rsidRDefault="00BA6082" w:rsidP="008F3781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CAAD26" w14:textId="6D174466" w:rsidR="00BA6082" w:rsidRPr="00370EF8" w:rsidRDefault="00BA6082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583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258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A6082" w:rsidRPr="00370EF8" w14:paraId="45CAC3F4" w14:textId="77777777" w:rsidTr="00C12810">
        <w:trPr>
          <w:trHeight w:hRule="exact" w:val="360"/>
        </w:trPr>
        <w:tc>
          <w:tcPr>
            <w:tcW w:w="5850" w:type="dxa"/>
          </w:tcPr>
          <w:p w14:paraId="328A54B2" w14:textId="77777777" w:rsidR="00BA6082" w:rsidRPr="00370EF8" w:rsidRDefault="00BA6082" w:rsidP="008F3781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DFF751" w14:textId="3FC651C4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692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057</w:t>
            </w:r>
          </w:p>
        </w:tc>
        <w:tc>
          <w:tcPr>
            <w:tcW w:w="180" w:type="dxa"/>
          </w:tcPr>
          <w:p w14:paraId="4E1FE9A4" w14:textId="77777777" w:rsidR="00BA6082" w:rsidRPr="00370EF8" w:rsidRDefault="00BA6082" w:rsidP="008F3781">
            <w:pPr>
              <w:tabs>
                <w:tab w:val="decimal" w:pos="842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3254D" w14:textId="360231DD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863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251</w:t>
            </w:r>
          </w:p>
        </w:tc>
      </w:tr>
      <w:tr w:rsidR="00BA6082" w:rsidRPr="00370EF8" w14:paraId="6A78D6C5" w14:textId="77777777" w:rsidTr="00CB3A33">
        <w:trPr>
          <w:trHeight w:hRule="exact" w:val="453"/>
        </w:trPr>
        <w:tc>
          <w:tcPr>
            <w:tcW w:w="5850" w:type="dxa"/>
          </w:tcPr>
          <w:p w14:paraId="6AC3660A" w14:textId="3D11CBCF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</w:tcPr>
          <w:p w14:paraId="652E727C" w14:textId="03EF41D0" w:rsidR="00BA6082" w:rsidRPr="00370EF8" w:rsidRDefault="00BA6082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EAEB9E" w14:textId="77777777" w:rsidR="00BA6082" w:rsidRPr="00370EF8" w:rsidRDefault="00BA6082" w:rsidP="008F3781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5DEDCE" w14:textId="0875B237" w:rsidR="00BA6082" w:rsidRPr="00370EF8" w:rsidRDefault="00BA6082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A6082" w:rsidRPr="00370EF8" w14:paraId="25FCCAA4" w14:textId="77777777" w:rsidTr="00B40B6C">
        <w:trPr>
          <w:trHeight w:hRule="exact" w:val="360"/>
        </w:trPr>
        <w:tc>
          <w:tcPr>
            <w:tcW w:w="5850" w:type="dxa"/>
          </w:tcPr>
          <w:p w14:paraId="32C23DA1" w14:textId="0A2A8597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0C328A5" w14:textId="2907898D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416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914</w:t>
            </w:r>
          </w:p>
        </w:tc>
        <w:tc>
          <w:tcPr>
            <w:tcW w:w="180" w:type="dxa"/>
          </w:tcPr>
          <w:p w14:paraId="39FB3602" w14:textId="77777777" w:rsidR="00BA6082" w:rsidRPr="00370EF8" w:rsidRDefault="00BA6082" w:rsidP="008F3781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553AC10" w14:textId="7B2FABBB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413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694</w:t>
            </w:r>
          </w:p>
        </w:tc>
      </w:tr>
      <w:tr w:rsidR="00BA6082" w:rsidRPr="00370EF8" w14:paraId="5B91BB2C" w14:textId="77777777" w:rsidTr="00B40B6C">
        <w:trPr>
          <w:trHeight w:hRule="exact" w:val="360"/>
        </w:trPr>
        <w:tc>
          <w:tcPr>
            <w:tcW w:w="5850" w:type="dxa"/>
          </w:tcPr>
          <w:p w14:paraId="38D422CD" w14:textId="3FE15D7F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7E724" w14:textId="573C0C52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083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424</w:t>
            </w:r>
          </w:p>
        </w:tc>
        <w:tc>
          <w:tcPr>
            <w:tcW w:w="180" w:type="dxa"/>
          </w:tcPr>
          <w:p w14:paraId="0A7B33A9" w14:textId="77777777" w:rsidR="00BA6082" w:rsidRPr="00370EF8" w:rsidRDefault="00BA6082" w:rsidP="008F3781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3799D3B" w14:textId="554DC5F9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467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004</w:t>
            </w:r>
          </w:p>
        </w:tc>
      </w:tr>
      <w:tr w:rsidR="00BA6082" w:rsidRPr="00370EF8" w14:paraId="7027BEE6" w14:textId="77777777" w:rsidTr="00B40B6C">
        <w:trPr>
          <w:trHeight w:hRule="exact" w:val="360"/>
        </w:trPr>
        <w:tc>
          <w:tcPr>
            <w:tcW w:w="5850" w:type="dxa"/>
          </w:tcPr>
          <w:p w14:paraId="00C65F8E" w14:textId="77777777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7286" w14:textId="77E4195A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80" w:type="dxa"/>
          </w:tcPr>
          <w:p w14:paraId="70D25166" w14:textId="77777777" w:rsidR="00BA6082" w:rsidRPr="00370EF8" w:rsidRDefault="00BA6082" w:rsidP="008F3781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F89AFBD" w14:textId="0B02EA13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880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698</w:t>
            </w:r>
          </w:p>
        </w:tc>
      </w:tr>
      <w:tr w:rsidR="00BA6082" w:rsidRPr="00370EF8" w14:paraId="4F30C7A8" w14:textId="77777777" w:rsidTr="00B40B6C">
        <w:trPr>
          <w:trHeight w:hRule="exact" w:val="360"/>
        </w:trPr>
        <w:tc>
          <w:tcPr>
            <w:tcW w:w="5850" w:type="dxa"/>
          </w:tcPr>
          <w:p w14:paraId="3FD36435" w14:textId="77777777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81966" w14:textId="20053761" w:rsidR="00BA6082" w:rsidRPr="00370EF8" w:rsidRDefault="00255BEF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961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518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0B33738" w14:textId="77777777" w:rsidR="00BA6082" w:rsidRPr="00370EF8" w:rsidRDefault="00BA6082" w:rsidP="008F3781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65A3F08" w14:textId="07B9215C" w:rsidR="00BA6082" w:rsidRPr="00370EF8" w:rsidRDefault="00BA6082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434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189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BA6082" w:rsidRPr="00370EF8" w14:paraId="42D659E2" w14:textId="77777777" w:rsidTr="00FD5F7D">
        <w:trPr>
          <w:trHeight w:hRule="exact" w:val="360"/>
        </w:trPr>
        <w:tc>
          <w:tcPr>
            <w:tcW w:w="5850" w:type="dxa"/>
          </w:tcPr>
          <w:p w14:paraId="1D686940" w14:textId="34C95BDE" w:rsidR="00BA6082" w:rsidRPr="00370EF8" w:rsidRDefault="00BA6082" w:rsidP="008F378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A8155" w14:textId="4036067A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538</w:t>
            </w:r>
            <w:r w:rsidR="00255BE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820</w:t>
            </w:r>
          </w:p>
        </w:tc>
        <w:tc>
          <w:tcPr>
            <w:tcW w:w="180" w:type="dxa"/>
          </w:tcPr>
          <w:p w14:paraId="476085DA" w14:textId="77777777" w:rsidR="00BA6082" w:rsidRPr="00370EF8" w:rsidRDefault="00BA6082" w:rsidP="008F3781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FBCC38" w14:textId="5BE51F74" w:rsidR="00BA6082" w:rsidRPr="00370EF8" w:rsidRDefault="00576103" w:rsidP="008F3781">
            <w:pPr>
              <w:tabs>
                <w:tab w:val="decimal" w:pos="1266"/>
              </w:tabs>
              <w:spacing w:line="360" w:lineRule="exact"/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446</w:t>
            </w:r>
            <w:r w:rsidR="00BA6082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509</w:t>
            </w:r>
          </w:p>
        </w:tc>
      </w:tr>
    </w:tbl>
    <w:p w14:paraId="0BAD6738" w14:textId="509D86CB" w:rsidR="00E142AA" w:rsidRPr="00370EF8" w:rsidRDefault="00576103" w:rsidP="008F3781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370EF8">
        <w:rPr>
          <w:rFonts w:asciiTheme="majorBidi" w:hAnsiTheme="majorBidi" w:cstheme="majorBidi"/>
          <w:b/>
          <w:bCs/>
          <w:snapToGrid w:val="0"/>
          <w:lang w:val="en-US"/>
        </w:rPr>
        <w:t>17</w:t>
      </w:r>
      <w:r w:rsidR="00E142AA" w:rsidRPr="00370EF8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42AA" w:rsidRPr="00370EF8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142AA" w:rsidRPr="00370EF8">
        <w:rPr>
          <w:rFonts w:asciiTheme="majorBidi" w:hAnsiTheme="majorBidi" w:cstheme="majorBidi"/>
          <w:b/>
          <w:bCs/>
          <w:snapToGrid w:val="0"/>
          <w:cs/>
          <w:lang w:val="en-US"/>
        </w:rPr>
        <w:t>หุ้นกู้</w:t>
      </w:r>
    </w:p>
    <w:p w14:paraId="42BF6ED8" w14:textId="4640C11B" w:rsidR="005B26C1" w:rsidRPr="00370EF8" w:rsidRDefault="00873497" w:rsidP="008F3781">
      <w:pPr>
        <w:tabs>
          <w:tab w:val="left" w:pos="4500"/>
          <w:tab w:val="left" w:pos="5220"/>
        </w:tabs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370EF8">
        <w:rPr>
          <w:rFonts w:asciiTheme="majorBidi" w:eastAsia="SimSun" w:hAnsiTheme="majorBidi" w:cstheme="majorBidi"/>
          <w:spacing w:val="-2"/>
          <w:cs/>
        </w:rPr>
        <w:t xml:space="preserve">เมื่อวันที่ </w:t>
      </w:r>
      <w:r w:rsidR="00576103" w:rsidRPr="00370EF8">
        <w:rPr>
          <w:rFonts w:asciiTheme="majorBidi" w:eastAsia="SimSun" w:hAnsiTheme="majorBidi" w:cstheme="majorBidi"/>
          <w:spacing w:val="-2"/>
          <w:lang w:val="en-US"/>
        </w:rPr>
        <w:t>27</w:t>
      </w:r>
      <w:r w:rsidRPr="00370EF8">
        <w:rPr>
          <w:rFonts w:asciiTheme="majorBidi" w:eastAsia="SimSun" w:hAnsiTheme="majorBidi" w:cstheme="majorBidi"/>
          <w:spacing w:val="-2"/>
          <w:cs/>
        </w:rPr>
        <w:t xml:space="preserve"> เมษายน </w:t>
      </w:r>
      <w:r w:rsidR="00576103" w:rsidRPr="00370EF8">
        <w:rPr>
          <w:rFonts w:asciiTheme="majorBidi" w:eastAsia="SimSun" w:hAnsiTheme="majorBidi" w:cstheme="majorBidi"/>
          <w:spacing w:val="-2"/>
          <w:lang w:val="en-US"/>
        </w:rPr>
        <w:t>2560</w:t>
      </w:r>
      <w:r w:rsidRPr="00370EF8">
        <w:rPr>
          <w:rFonts w:asciiTheme="majorBidi" w:eastAsia="SimSun" w:hAnsiTheme="majorBidi" w:cstheme="majorBidi"/>
          <w:spacing w:val="-2"/>
          <w:cs/>
        </w:rPr>
        <w:t xml:space="preserve"> ที่ประชุมสามัญผู้ถือหุ้นมีมติให้บริษัทออกและเสนอขายหุ้นกู้โดยมูลค่ารวม</w:t>
      </w:r>
      <w:r w:rsidR="00C96877" w:rsidRPr="00370EF8">
        <w:rPr>
          <w:rFonts w:asciiTheme="majorBidi" w:eastAsia="SimSun" w:hAnsiTheme="majorBidi" w:cstheme="majorBidi"/>
          <w:spacing w:val="-2"/>
          <w:cs/>
        </w:rPr>
        <w:t xml:space="preserve">  </w:t>
      </w:r>
      <w:r w:rsidRPr="00370EF8">
        <w:rPr>
          <w:rFonts w:asciiTheme="majorBidi" w:eastAsia="SimSun" w:hAnsiTheme="majorBidi" w:cstheme="majorBidi"/>
          <w:spacing w:val="-2"/>
          <w:cs/>
        </w:rPr>
        <w:t xml:space="preserve">ของหุ้นกู้ที่ยังไม่ได้ไถ่ถอน ณ ขณะใดขณะหนึ่ง กำหนดไว้ไม่เกิน </w:t>
      </w:r>
      <w:r w:rsidR="00576103" w:rsidRPr="00370EF8">
        <w:rPr>
          <w:rFonts w:asciiTheme="majorBidi" w:eastAsia="SimSun" w:hAnsiTheme="majorBidi" w:cstheme="majorBidi"/>
          <w:spacing w:val="-2"/>
          <w:lang w:val="en-US"/>
        </w:rPr>
        <w:t>5</w:t>
      </w:r>
      <w:r w:rsidRPr="00370EF8">
        <w:rPr>
          <w:rFonts w:asciiTheme="majorBidi" w:eastAsia="SimSun" w:hAnsiTheme="majorBidi" w:cstheme="majorBidi"/>
          <w:spacing w:val="-2"/>
          <w:cs/>
        </w:rPr>
        <w:t>,</w:t>
      </w:r>
      <w:r w:rsidR="00576103" w:rsidRPr="00370EF8">
        <w:rPr>
          <w:rFonts w:asciiTheme="majorBidi" w:eastAsia="SimSun" w:hAnsiTheme="majorBidi" w:cstheme="majorBidi"/>
          <w:spacing w:val="-2"/>
          <w:lang w:val="en-US"/>
        </w:rPr>
        <w:t>000</w:t>
      </w:r>
      <w:r w:rsidRPr="00370EF8">
        <w:rPr>
          <w:rFonts w:asciiTheme="majorBidi" w:eastAsia="SimSun" w:hAnsiTheme="majorBidi" w:cstheme="majorBidi"/>
          <w:spacing w:val="-2"/>
          <w:cs/>
        </w:rPr>
        <w:t xml:space="preserve"> ล้านบาท ต่อมาเมื่อวันที่ </w:t>
      </w:r>
      <w:r w:rsidR="00F44179" w:rsidRPr="00370EF8">
        <w:rPr>
          <w:rFonts w:asciiTheme="majorBidi" w:eastAsia="SimSun" w:hAnsiTheme="majorBidi" w:cstheme="majorBidi"/>
          <w:spacing w:val="-2"/>
          <w:cs/>
        </w:rPr>
        <w:t xml:space="preserve">          </w:t>
      </w:r>
      <w:r w:rsidR="00576103" w:rsidRPr="00370EF8">
        <w:rPr>
          <w:rFonts w:asciiTheme="majorBidi" w:eastAsia="SimSun" w:hAnsiTheme="majorBidi" w:cstheme="majorBidi"/>
          <w:spacing w:val="-2"/>
          <w:lang w:val="en-US"/>
        </w:rPr>
        <w:t>24</w:t>
      </w:r>
      <w:r w:rsidRPr="00370EF8">
        <w:rPr>
          <w:rFonts w:asciiTheme="majorBidi" w:eastAsia="SimSun" w:hAnsiTheme="majorBidi" w:cstheme="majorBidi"/>
          <w:spacing w:val="-2"/>
          <w:cs/>
        </w:rPr>
        <w:t xml:space="preserve"> กุมภาพันธ์ </w:t>
      </w:r>
      <w:r w:rsidR="00576103" w:rsidRPr="00370EF8">
        <w:rPr>
          <w:rFonts w:asciiTheme="majorBidi" w:eastAsia="SimSun" w:hAnsiTheme="majorBidi" w:cstheme="majorBidi"/>
          <w:spacing w:val="-2"/>
          <w:lang w:val="en-US"/>
        </w:rPr>
        <w:t>2563</w:t>
      </w:r>
      <w:r w:rsidRPr="00370EF8">
        <w:rPr>
          <w:rFonts w:asciiTheme="majorBidi" w:eastAsia="SimSun" w:hAnsiTheme="majorBidi" w:cstheme="majorBidi"/>
          <w:spacing w:val="-2"/>
          <w:cs/>
        </w:rPr>
        <w:t xml:space="preserve"> 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576103" w:rsidRPr="00370EF8">
        <w:rPr>
          <w:rFonts w:asciiTheme="majorBidi" w:eastAsia="SimSun" w:hAnsiTheme="majorBidi" w:cstheme="majorBidi"/>
          <w:spacing w:val="-2"/>
          <w:lang w:val="en-US"/>
        </w:rPr>
        <w:t>2</w:t>
      </w:r>
      <w:r w:rsidRPr="00370EF8">
        <w:rPr>
          <w:rFonts w:asciiTheme="majorBidi" w:eastAsia="SimSun" w:hAnsiTheme="majorBidi" w:cstheme="majorBidi"/>
          <w:spacing w:val="-2"/>
          <w:cs/>
        </w:rPr>
        <w:t>,</w:t>
      </w:r>
      <w:r w:rsidR="00576103" w:rsidRPr="00370EF8">
        <w:rPr>
          <w:rFonts w:asciiTheme="majorBidi" w:eastAsia="SimSun" w:hAnsiTheme="majorBidi" w:cstheme="majorBidi"/>
          <w:spacing w:val="-2"/>
          <w:lang w:val="en-US"/>
        </w:rPr>
        <w:t>000</w:t>
      </w:r>
      <w:r w:rsidRPr="00370EF8">
        <w:rPr>
          <w:rFonts w:asciiTheme="majorBidi" w:eastAsia="SimSun" w:hAnsiTheme="majorBidi" w:cstheme="majorBidi"/>
          <w:spacing w:val="-2"/>
          <w:cs/>
        </w:rPr>
        <w:t xml:space="preserve"> 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576103" w:rsidRPr="00370EF8">
        <w:rPr>
          <w:rFonts w:asciiTheme="majorBidi" w:eastAsia="SimSun" w:hAnsiTheme="majorBidi" w:cstheme="majorBidi"/>
          <w:spacing w:val="-2"/>
          <w:lang w:val="en-US"/>
        </w:rPr>
        <w:t>7</w:t>
      </w:r>
      <w:r w:rsidRPr="00370EF8">
        <w:rPr>
          <w:rFonts w:asciiTheme="majorBidi" w:eastAsia="SimSun" w:hAnsiTheme="majorBidi" w:cstheme="majorBidi"/>
          <w:spacing w:val="-2"/>
          <w:cs/>
        </w:rPr>
        <w:t>,</w:t>
      </w:r>
      <w:r w:rsidR="00576103" w:rsidRPr="00370EF8">
        <w:rPr>
          <w:rFonts w:asciiTheme="majorBidi" w:eastAsia="SimSun" w:hAnsiTheme="majorBidi" w:cstheme="majorBidi"/>
          <w:spacing w:val="-2"/>
          <w:lang w:val="en-US"/>
        </w:rPr>
        <w:t>000</w:t>
      </w:r>
      <w:r w:rsidR="005F1E8F" w:rsidRPr="00370EF8">
        <w:rPr>
          <w:rFonts w:asciiTheme="majorBidi" w:eastAsia="SimSun" w:hAnsiTheme="majorBidi" w:cstheme="majorBidi"/>
          <w:spacing w:val="-2"/>
          <w:cs/>
        </w:rPr>
        <w:t xml:space="preserve"> </w:t>
      </w:r>
      <w:r w:rsidRPr="00370EF8">
        <w:rPr>
          <w:rFonts w:asciiTheme="majorBidi" w:eastAsia="SimSun" w:hAnsiTheme="majorBidi" w:cstheme="majorBidi"/>
          <w:spacing w:val="-2"/>
          <w:cs/>
        </w:rPr>
        <w:t xml:space="preserve">ล้านบาท </w:t>
      </w:r>
    </w:p>
    <w:p w14:paraId="6524EAD6" w14:textId="77777777" w:rsidR="00D374A9" w:rsidRPr="00370EF8" w:rsidRDefault="00D374A9" w:rsidP="008F378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pacing w:val="-10"/>
          <w:cs/>
        </w:rPr>
      </w:pPr>
      <w:r w:rsidRPr="00370EF8">
        <w:rPr>
          <w:rFonts w:asciiTheme="majorBidi" w:eastAsia="SimSun" w:hAnsiTheme="majorBidi" w:cstheme="majorBidi"/>
          <w:spacing w:val="-10"/>
          <w:cs/>
        </w:rPr>
        <w:br w:type="page"/>
      </w:r>
    </w:p>
    <w:p w14:paraId="5F9A638E" w14:textId="62F8280A" w:rsidR="00873497" w:rsidRPr="00370EF8" w:rsidRDefault="00873497" w:rsidP="008F3781">
      <w:pPr>
        <w:tabs>
          <w:tab w:val="left" w:pos="4500"/>
          <w:tab w:val="left" w:pos="5220"/>
        </w:tabs>
        <w:spacing w:before="240"/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370EF8">
        <w:rPr>
          <w:rFonts w:asciiTheme="majorBidi" w:eastAsia="SimSun" w:hAnsiTheme="majorBidi" w:cstheme="majorBidi"/>
          <w:spacing w:val="-10"/>
          <w:cs/>
        </w:rPr>
        <w:lastRenderedPageBreak/>
        <w:t>บริษัทออกจำหน่ายหุ้นกู้ ชนิดระบุชื่อผู้ถือประเภทไม่ด้อยสิทธิ ทั้งมีหลักประกันและไม่มีหลักประกัน</w:t>
      </w:r>
      <w:r w:rsidRPr="00370EF8">
        <w:rPr>
          <w:rFonts w:asciiTheme="majorBidi" w:eastAsia="SimSun" w:hAnsiTheme="majorBidi" w:cstheme="majorBidi"/>
          <w:spacing w:val="-4"/>
          <w:cs/>
        </w:rPr>
        <w:t>และมีผู้แทนผู้ถือหุ้นกู้ โดยมีรายละเอียด</w:t>
      </w:r>
      <w:r w:rsidRPr="00370EF8">
        <w:rPr>
          <w:rFonts w:asciiTheme="majorBidi" w:eastAsia="SimSun" w:hAnsiTheme="majorBidi" w:cstheme="majorBidi"/>
          <w:cs/>
        </w:rPr>
        <w:t xml:space="preserve"> ดังนี้</w:t>
      </w:r>
    </w:p>
    <w:p w14:paraId="40EA32BA" w14:textId="4FDA5E42" w:rsidR="00873497" w:rsidRPr="00370EF8" w:rsidRDefault="00873497" w:rsidP="008F3781">
      <w:pPr>
        <w:ind w:left="360" w:right="-25"/>
        <w:jc w:val="right"/>
        <w:rPr>
          <w:rFonts w:asciiTheme="majorBidi" w:eastAsia="Times New Roman" w:hAnsiTheme="majorBidi" w:cstheme="majorBidi"/>
          <w:b/>
          <w:bCs/>
          <w:sz w:val="22"/>
          <w:szCs w:val="22"/>
          <w:cs/>
        </w:rPr>
      </w:pPr>
      <w:r w:rsidRPr="00370EF8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9079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418"/>
        <w:gridCol w:w="1170"/>
        <w:gridCol w:w="810"/>
        <w:gridCol w:w="900"/>
        <w:gridCol w:w="90"/>
        <w:gridCol w:w="1170"/>
        <w:gridCol w:w="90"/>
        <w:gridCol w:w="1177"/>
      </w:tblGrid>
      <w:tr w:rsidR="00873497" w:rsidRPr="00370EF8" w14:paraId="43F5CCE3" w14:textId="77777777" w:rsidTr="007508F0">
        <w:trPr>
          <w:cantSplit/>
          <w:trHeight w:val="144"/>
        </w:trPr>
        <w:tc>
          <w:tcPr>
            <w:tcW w:w="2254" w:type="dxa"/>
          </w:tcPr>
          <w:p w14:paraId="2C75857A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418" w:type="dxa"/>
          </w:tcPr>
          <w:p w14:paraId="338E6646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righ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วันที่จำหน่าย</w:t>
            </w:r>
          </w:p>
        </w:tc>
        <w:tc>
          <w:tcPr>
            <w:tcW w:w="1170" w:type="dxa"/>
          </w:tcPr>
          <w:p w14:paraId="78F653CF" w14:textId="365FB800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right="3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810" w:type="dxa"/>
          </w:tcPr>
          <w:p w14:paraId="1CFA17E0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0" w:type="dxa"/>
          </w:tcPr>
          <w:p w14:paraId="4172A09A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ชำระดอกเบี้ย</w:t>
            </w:r>
          </w:p>
        </w:tc>
        <w:tc>
          <w:tcPr>
            <w:tcW w:w="90" w:type="dxa"/>
          </w:tcPr>
          <w:p w14:paraId="6587FE92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2D3E23F2" w14:textId="100AC70C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งบการเงินรวม</w:t>
            </w:r>
            <w:r w:rsidR="00AE6C0D" w:rsidRPr="00370EF8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และ</w:t>
            </w:r>
          </w:p>
        </w:tc>
      </w:tr>
      <w:tr w:rsidR="00873497" w:rsidRPr="00370EF8" w14:paraId="75C80066" w14:textId="77777777" w:rsidTr="007508F0">
        <w:trPr>
          <w:cantSplit/>
          <w:trHeight w:val="144"/>
        </w:trPr>
        <w:tc>
          <w:tcPr>
            <w:tcW w:w="2254" w:type="dxa"/>
          </w:tcPr>
          <w:p w14:paraId="47C1EF5D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7608A6E3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4F74614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D485198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0" w:type="dxa"/>
          </w:tcPr>
          <w:p w14:paraId="3A6F1660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2BA38C4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4D209384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370EF8" w14:paraId="74551AA1" w14:textId="77777777" w:rsidTr="007508F0">
        <w:trPr>
          <w:cantSplit/>
          <w:trHeight w:val="144"/>
        </w:trPr>
        <w:tc>
          <w:tcPr>
            <w:tcW w:w="2254" w:type="dxa"/>
          </w:tcPr>
          <w:p w14:paraId="14C433E8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4607FFA8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BE7A899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3BC3E2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CD687D3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D257182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95B8B0C" w14:textId="0E3D936F" w:rsidR="00873497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7F20C67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036C7F1D" w14:textId="5F2CFB00" w:rsidR="00873497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5809F5" w:rsidRPr="00370EF8" w14:paraId="63DD9F93" w14:textId="77777777" w:rsidTr="007508F0">
        <w:trPr>
          <w:cantSplit/>
          <w:trHeight w:val="144"/>
        </w:trPr>
        <w:tc>
          <w:tcPr>
            <w:tcW w:w="2254" w:type="dxa"/>
          </w:tcPr>
          <w:p w14:paraId="2B7E2C5A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22784F8A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C90289C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4172F3D0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7200583D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24608A9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23C6EF79" w14:textId="131133BB" w:rsidR="005809F5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5809F5" w:rsidRPr="00370EF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DA10F9" w:rsidRPr="00370EF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1DDB1A7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50F50C17" w14:textId="3C12D2FD" w:rsidR="005809F5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5809F5" w:rsidRPr="00370EF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5809F5" w:rsidRPr="00370EF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5809F5" w:rsidRPr="00370EF8" w14:paraId="48960930" w14:textId="77777777" w:rsidTr="007508F0">
        <w:trPr>
          <w:cantSplit/>
          <w:trHeight w:val="144"/>
        </w:trPr>
        <w:tc>
          <w:tcPr>
            <w:tcW w:w="2254" w:type="dxa"/>
          </w:tcPr>
          <w:p w14:paraId="4B0C6FCD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18" w:type="dxa"/>
          </w:tcPr>
          <w:p w14:paraId="3729E862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5DC4DA6E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3FC9E34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D4E0E79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68E3323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84CB73A" w14:textId="6230EF6C" w:rsidR="005809F5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321E3364" w14:textId="77777777" w:rsidR="005809F5" w:rsidRPr="00370EF8" w:rsidRDefault="005809F5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4BA65EF7" w14:textId="6180B316" w:rsidR="005809F5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9A39B2" w:rsidRPr="00370EF8" w14:paraId="533669E8" w14:textId="77777777" w:rsidTr="007508F0">
        <w:trPr>
          <w:cantSplit/>
          <w:trHeight w:val="144"/>
        </w:trPr>
        <w:tc>
          <w:tcPr>
            <w:tcW w:w="2254" w:type="dxa"/>
          </w:tcPr>
          <w:p w14:paraId="7FEB7AEF" w14:textId="69288CD0" w:rsidR="009A39B2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ind w:left="162" w:right="72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370EF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370EF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ชนิดมีหลักประกัน </w:t>
            </w:r>
          </w:p>
        </w:tc>
        <w:tc>
          <w:tcPr>
            <w:tcW w:w="1418" w:type="dxa"/>
          </w:tcPr>
          <w:p w14:paraId="07D82B1F" w14:textId="77777777" w:rsidR="009A39B2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AFB0753" w14:textId="77777777" w:rsidR="009A39B2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B54C46E" w14:textId="77777777" w:rsidR="009A39B2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E00A286" w14:textId="77777777" w:rsidR="009A39B2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967E477" w14:textId="77777777" w:rsidR="009A39B2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1B497C1" w14:textId="77777777" w:rsidR="009A39B2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82E7785" w14:textId="77777777" w:rsidR="009A39B2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</w:tcPr>
          <w:p w14:paraId="79ABE9D4" w14:textId="77777777" w:rsidR="009A39B2" w:rsidRPr="00370EF8" w:rsidRDefault="009A39B2" w:rsidP="008F3781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A6082" w:rsidRPr="00370EF8" w14:paraId="42BD9474" w14:textId="77777777" w:rsidTr="007508F0">
        <w:trPr>
          <w:cantSplit/>
          <w:trHeight w:val="144"/>
        </w:trPr>
        <w:tc>
          <w:tcPr>
            <w:tcW w:w="2254" w:type="dxa"/>
          </w:tcPr>
          <w:p w14:paraId="6989DC98" w14:textId="34F4FD4B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206</w:t>
            </w:r>
            <w:proofErr w:type="gramStart"/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418" w:type="dxa"/>
          </w:tcPr>
          <w:p w14:paraId="68E0A1F6" w14:textId="3CC2B923" w:rsidR="00BA6082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</w:tcPr>
          <w:p w14:paraId="0CB2460B" w14:textId="508DF705" w:rsidR="00BA6082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370EF8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ธันวาคม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  <w:r w:rsidRPr="00370EF8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9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6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2E35C826" w14:textId="75922CD3" w:rsidR="00BA6082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604C1D77" w14:textId="1DBA3DF5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631338E4" w14:textId="77777777" w:rsidR="00BA6082" w:rsidRPr="00370EF8" w:rsidRDefault="00BA6082" w:rsidP="008F378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7A7AC9" w14:textId="79564406" w:rsidR="00BA6082" w:rsidRPr="00370EF8" w:rsidRDefault="00576103" w:rsidP="008F378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121CE8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121CE8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CC569CE" w14:textId="77777777" w:rsidR="00BA6082" w:rsidRPr="00370EF8" w:rsidRDefault="00BA6082" w:rsidP="008F3781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C78D62E" w14:textId="2FEAF6F9" w:rsidR="00BA6082" w:rsidRPr="00370EF8" w:rsidRDefault="00576103" w:rsidP="008F378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A6082" w:rsidRPr="00370EF8" w14:paraId="0F20136E" w14:textId="77777777" w:rsidTr="007508F0">
        <w:trPr>
          <w:cantSplit/>
          <w:trHeight w:val="144"/>
        </w:trPr>
        <w:tc>
          <w:tcPr>
            <w:tcW w:w="2254" w:type="dxa"/>
          </w:tcPr>
          <w:p w14:paraId="7DF4F5C9" w14:textId="533C8EF9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213</w:t>
            </w:r>
            <w:proofErr w:type="gramStart"/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418" w:type="dxa"/>
          </w:tcPr>
          <w:p w14:paraId="39862372" w14:textId="380FF6A3" w:rsidR="00BA6082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</w:tcPr>
          <w:p w14:paraId="6A0A96F7" w14:textId="4A56D172" w:rsidR="00BA6082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370EF8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กันยายน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  <w:r w:rsidRPr="00370EF8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9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334E77AB" w14:textId="0AEF539A" w:rsidR="00BA6082" w:rsidRPr="00370EF8" w:rsidRDefault="00576103" w:rsidP="008F378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6451B136" w14:textId="50C605F9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2D085982" w14:textId="77777777" w:rsidR="00BA6082" w:rsidRPr="00370EF8" w:rsidRDefault="00BA6082" w:rsidP="008F378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345E917D" w14:textId="4D406BC4" w:rsidR="00BA6082" w:rsidRPr="00370EF8" w:rsidRDefault="00576103" w:rsidP="008F378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B004A45" w14:textId="77777777" w:rsidR="00BA6082" w:rsidRPr="00370EF8" w:rsidRDefault="00BA6082" w:rsidP="008F3781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452DF515" w14:textId="4A03A8F1" w:rsidR="00BA6082" w:rsidRPr="00370EF8" w:rsidRDefault="00576103" w:rsidP="008F378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A6082" w:rsidRPr="00370EF8" w14:paraId="00E8BA9D" w14:textId="77777777" w:rsidTr="007508F0">
        <w:trPr>
          <w:cantSplit/>
          <w:trHeight w:val="144"/>
        </w:trPr>
        <w:tc>
          <w:tcPr>
            <w:tcW w:w="2254" w:type="dxa"/>
          </w:tcPr>
          <w:p w14:paraId="31BF3D13" w14:textId="36594F45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370EF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370EF8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ชนิดไม่มีหลักประกัน</w:t>
            </w:r>
          </w:p>
        </w:tc>
        <w:tc>
          <w:tcPr>
            <w:tcW w:w="1418" w:type="dxa"/>
          </w:tcPr>
          <w:p w14:paraId="1096BFCC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248A9F0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8AC11D6" w14:textId="77777777" w:rsidR="00BA6082" w:rsidRPr="00370EF8" w:rsidRDefault="00BA6082" w:rsidP="008F378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C351AAF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C4D712E" w14:textId="77777777" w:rsidR="00BA6082" w:rsidRPr="00370EF8" w:rsidRDefault="00BA6082" w:rsidP="008F378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21FBE81A" w14:textId="77777777" w:rsidR="00BA6082" w:rsidRPr="00370EF8" w:rsidRDefault="00BA6082" w:rsidP="008F378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803E09F" w14:textId="77777777" w:rsidR="00BA6082" w:rsidRPr="00370EF8" w:rsidRDefault="00BA6082" w:rsidP="008F3781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27CD0FED" w14:textId="77777777" w:rsidR="00BA6082" w:rsidRPr="00370EF8" w:rsidRDefault="00BA6082" w:rsidP="008F378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BA6082" w:rsidRPr="00370EF8" w14:paraId="4C4A1B13" w14:textId="77777777" w:rsidTr="007508F0">
        <w:trPr>
          <w:cantSplit/>
          <w:trHeight w:val="144"/>
        </w:trPr>
        <w:tc>
          <w:tcPr>
            <w:tcW w:w="2254" w:type="dxa"/>
          </w:tcPr>
          <w:p w14:paraId="4E966D68" w14:textId="51D976B0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OA</w:t>
            </w:r>
          </w:p>
        </w:tc>
        <w:tc>
          <w:tcPr>
            <w:tcW w:w="1418" w:type="dxa"/>
          </w:tcPr>
          <w:p w14:paraId="7BF0161B" w14:textId="6AC6965B" w:rsidR="00BA6082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</w:tcPr>
          <w:p w14:paraId="448CF628" w14:textId="43D0E266" w:rsidR="00BA6082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370EF8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เมษายน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2570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7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6ECC292E" w14:textId="7A70AFEB" w:rsidR="00BA6082" w:rsidRPr="00370EF8" w:rsidRDefault="00576103" w:rsidP="008F378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36245D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2954C2F2" w14:textId="48E60B31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33C793DC" w14:textId="77777777" w:rsidR="00BA6082" w:rsidRPr="00370EF8" w:rsidRDefault="00BA6082" w:rsidP="008F378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0A801F83" w14:textId="22E8AD83" w:rsidR="00BA6082" w:rsidRPr="00370EF8" w:rsidRDefault="00576103" w:rsidP="008F378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204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340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045AE18" w14:textId="77777777" w:rsidR="00BA6082" w:rsidRPr="00370EF8" w:rsidRDefault="00BA6082" w:rsidP="008F3781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3C34AFD4" w14:textId="30AB3701" w:rsidR="00BA6082" w:rsidRPr="00370EF8" w:rsidRDefault="00576103" w:rsidP="008F378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204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340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A6082" w:rsidRPr="00370EF8" w14:paraId="00BC60A6" w14:textId="77777777" w:rsidTr="007508F0">
        <w:trPr>
          <w:cantSplit/>
          <w:trHeight w:val="144"/>
        </w:trPr>
        <w:tc>
          <w:tcPr>
            <w:tcW w:w="2254" w:type="dxa"/>
          </w:tcPr>
          <w:p w14:paraId="51E0AA61" w14:textId="34C21534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219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</w:p>
        </w:tc>
        <w:tc>
          <w:tcPr>
            <w:tcW w:w="1418" w:type="dxa"/>
          </w:tcPr>
          <w:p w14:paraId="32F51EB6" w14:textId="3EC97051" w:rsidR="00BA6082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</w:tcPr>
          <w:p w14:paraId="00A7ECEF" w14:textId="09912EBD" w:rsidR="00BA6082" w:rsidRPr="00370EF8" w:rsidRDefault="00576103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BA6082" w:rsidRPr="00370EF8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มีนาคม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Pr="00370EF8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70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370EF8">
              <w:rPr>
                <w:rFonts w:asciiTheme="majorBidi" w:eastAsia="SimSun" w:hAnsiTheme="majorBidi" w:cstheme="majorBidi" w:hint="cs"/>
                <w:sz w:val="22"/>
                <w:szCs w:val="22"/>
                <w:vertAlign w:val="superscript"/>
                <w:lang w:val="en-US"/>
              </w:rPr>
              <w:t>8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</w:tcPr>
          <w:p w14:paraId="453944DF" w14:textId="12FE85D5" w:rsidR="00BA6082" w:rsidRPr="00370EF8" w:rsidRDefault="00576103" w:rsidP="008F378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4113F3C2" w14:textId="61BD49B8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357B2920" w14:textId="77777777" w:rsidR="00BA6082" w:rsidRPr="00370EF8" w:rsidRDefault="00BA6082" w:rsidP="008F378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E58DAF" w14:textId="00F40CCE" w:rsidR="00BA6082" w:rsidRPr="00370EF8" w:rsidRDefault="00576103" w:rsidP="008F378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1796358" w14:textId="77777777" w:rsidR="00BA6082" w:rsidRPr="00370EF8" w:rsidRDefault="00BA6082" w:rsidP="008F3781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8E4E89A" w14:textId="4FBF3F81" w:rsidR="00BA6082" w:rsidRPr="00370EF8" w:rsidRDefault="00576103" w:rsidP="008F378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A6082" w:rsidRPr="00370EF8" w14:paraId="53FD73C9" w14:textId="77777777" w:rsidTr="007508F0">
        <w:trPr>
          <w:cantSplit/>
          <w:trHeight w:val="144"/>
        </w:trPr>
        <w:tc>
          <w:tcPr>
            <w:tcW w:w="2254" w:type="dxa"/>
          </w:tcPr>
          <w:p w14:paraId="15939258" w14:textId="2BA6EC6D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1418" w:type="dxa"/>
          </w:tcPr>
          <w:p w14:paraId="5961FAA1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ED8E954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27BF224" w14:textId="77777777" w:rsidR="00BA6082" w:rsidRPr="00370EF8" w:rsidRDefault="00BA6082" w:rsidP="008F378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8051283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5A417B7" w14:textId="77777777" w:rsidR="00BA6082" w:rsidRPr="00370EF8" w:rsidRDefault="00BA6082" w:rsidP="008F378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2E9615" w14:textId="6221B297" w:rsidR="00BA6082" w:rsidRPr="00370EF8" w:rsidRDefault="00576103" w:rsidP="008F378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502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997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D406BDC" w14:textId="77777777" w:rsidR="00BA6082" w:rsidRPr="00370EF8" w:rsidRDefault="00BA6082" w:rsidP="008F3781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B76B4A8" w14:textId="324AE559" w:rsidR="00BA6082" w:rsidRPr="00370EF8" w:rsidRDefault="00576103" w:rsidP="008F378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502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997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A6082" w:rsidRPr="00370EF8" w14:paraId="10CD0AF6" w14:textId="77777777" w:rsidTr="007508F0">
        <w:trPr>
          <w:cantSplit/>
          <w:trHeight w:val="144"/>
        </w:trPr>
        <w:tc>
          <w:tcPr>
            <w:tcW w:w="2254" w:type="dxa"/>
          </w:tcPr>
          <w:p w14:paraId="051C62DA" w14:textId="3DC8EC30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ต้นทุนในการออกหุ้นกู้</w:t>
            </w:r>
          </w:p>
        </w:tc>
        <w:tc>
          <w:tcPr>
            <w:tcW w:w="1418" w:type="dxa"/>
          </w:tcPr>
          <w:p w14:paraId="2D090B2E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4EFEB036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BBAF2EB" w14:textId="77777777" w:rsidR="00BA6082" w:rsidRPr="00370EF8" w:rsidRDefault="00BA6082" w:rsidP="008F378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E05D90A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1645342" w14:textId="77777777" w:rsidR="00BA6082" w:rsidRPr="00370EF8" w:rsidRDefault="00BA6082" w:rsidP="008F378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DB0A48" w14:textId="788A52AE" w:rsidR="00BA6082" w:rsidRPr="00370EF8" w:rsidRDefault="00DA07D1" w:rsidP="008F378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927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181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E263702" w14:textId="77777777" w:rsidR="00BA6082" w:rsidRPr="00370EF8" w:rsidRDefault="00BA6082" w:rsidP="008F3781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B19332C" w14:textId="035819E5" w:rsidR="00BA6082" w:rsidRPr="00370EF8" w:rsidRDefault="00BA6082" w:rsidP="008F378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347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872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BA6082" w:rsidRPr="00370EF8" w14:paraId="10E3FC90" w14:textId="77777777" w:rsidTr="007508F0">
        <w:trPr>
          <w:cantSplit/>
          <w:trHeight w:val="144"/>
        </w:trPr>
        <w:tc>
          <w:tcPr>
            <w:tcW w:w="2254" w:type="dxa"/>
          </w:tcPr>
          <w:p w14:paraId="5CED5E56" w14:textId="6019B810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1948F36B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1EAF121C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D568587" w14:textId="77777777" w:rsidR="00BA6082" w:rsidRPr="00370EF8" w:rsidRDefault="00BA6082" w:rsidP="008F378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B4D5F37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24A8C49" w14:textId="77777777" w:rsidR="00BA6082" w:rsidRPr="00370EF8" w:rsidRDefault="00BA6082" w:rsidP="008F378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F4950D" w14:textId="1B74B8D3" w:rsidR="00BA6082" w:rsidRPr="00370EF8" w:rsidRDefault="00576103" w:rsidP="008F378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1</w:t>
            </w:r>
            <w:r w:rsidR="00DA07D1" w:rsidRPr="00370EF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499</w:t>
            </w:r>
            <w:r w:rsidR="00DA07D1" w:rsidRPr="00370EF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069</w:t>
            </w:r>
            <w:r w:rsidR="00DA07D1" w:rsidRPr="00370EF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  <w:t>819</w:t>
            </w:r>
          </w:p>
        </w:tc>
        <w:tc>
          <w:tcPr>
            <w:tcW w:w="90" w:type="dxa"/>
          </w:tcPr>
          <w:p w14:paraId="6206E6F7" w14:textId="77777777" w:rsidR="00BA6082" w:rsidRPr="00370EF8" w:rsidRDefault="00BA6082" w:rsidP="008F3781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="Angsana New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DD78A5E" w14:textId="637D4A22" w:rsidR="00BA6082" w:rsidRPr="00370EF8" w:rsidRDefault="00576103" w:rsidP="008F378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494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649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128</w:t>
            </w:r>
          </w:p>
        </w:tc>
      </w:tr>
      <w:tr w:rsidR="00BA6082" w:rsidRPr="00370EF8" w14:paraId="783011B4" w14:textId="77777777" w:rsidTr="007508F0">
        <w:trPr>
          <w:cantSplit/>
          <w:trHeight w:val="144"/>
        </w:trPr>
        <w:tc>
          <w:tcPr>
            <w:tcW w:w="3672" w:type="dxa"/>
            <w:gridSpan w:val="2"/>
          </w:tcPr>
          <w:p w14:paraId="2CDA8E50" w14:textId="535A5C7E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ส่วนของหุ้นกู้ระยะยาวที่ถึงกำหนดชำระภายในหนึ่งปี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5792669B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6773674" w14:textId="77777777" w:rsidR="00BA6082" w:rsidRPr="00370EF8" w:rsidRDefault="00BA6082" w:rsidP="008F378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670DA6E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2788314" w14:textId="77777777" w:rsidR="00BA6082" w:rsidRPr="00370EF8" w:rsidRDefault="00BA6082" w:rsidP="008F378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14497D4C" w14:textId="4B5C2589" w:rsidR="00BA6082" w:rsidRPr="00370EF8" w:rsidRDefault="00566D4F" w:rsidP="008F378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499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069</w:t>
            </w:r>
            <w:r w:rsidR="00DA07D1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819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25876CB" w14:textId="77777777" w:rsidR="00BA6082" w:rsidRPr="00370EF8" w:rsidRDefault="00BA6082" w:rsidP="008F3781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6D22DB3" w14:textId="381DDECD" w:rsidR="00BA6082" w:rsidRPr="00370EF8" w:rsidRDefault="00566D4F" w:rsidP="008F378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178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901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990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BA6082" w:rsidRPr="00370EF8" w14:paraId="7D12EE7C" w14:textId="77777777" w:rsidTr="007508F0">
        <w:trPr>
          <w:cantSplit/>
          <w:trHeight w:val="144"/>
        </w:trPr>
        <w:tc>
          <w:tcPr>
            <w:tcW w:w="2254" w:type="dxa"/>
          </w:tcPr>
          <w:p w14:paraId="685BBA48" w14:textId="715476D0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370EF8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รวมหุ้นกู้ระยะยาว</w:t>
            </w:r>
          </w:p>
        </w:tc>
        <w:tc>
          <w:tcPr>
            <w:tcW w:w="1418" w:type="dxa"/>
          </w:tcPr>
          <w:p w14:paraId="22064788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5F2EB0B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32FFF81" w14:textId="77777777" w:rsidR="00BA6082" w:rsidRPr="00370EF8" w:rsidRDefault="00BA6082" w:rsidP="008F378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369D107" w14:textId="77777777" w:rsidR="00BA6082" w:rsidRPr="00370EF8" w:rsidRDefault="00BA6082" w:rsidP="008F378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D84D93B" w14:textId="77777777" w:rsidR="00BA6082" w:rsidRPr="00370EF8" w:rsidRDefault="00BA6082" w:rsidP="008F378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E5E30" w14:textId="570FB44C" w:rsidR="00BA6082" w:rsidRPr="00370EF8" w:rsidRDefault="00DA07D1" w:rsidP="008F3781">
            <w:pPr>
              <w:tabs>
                <w:tab w:val="decimal" w:pos="634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CC0224A" w14:textId="77777777" w:rsidR="00BA6082" w:rsidRPr="00370EF8" w:rsidRDefault="00BA6082" w:rsidP="008F3781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01F05C56" w14:textId="25604C64" w:rsidR="00BA6082" w:rsidRPr="00370EF8" w:rsidRDefault="00576103" w:rsidP="008F378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315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747</w:t>
            </w:r>
            <w:r w:rsidR="00BA6082"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370EF8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138</w:t>
            </w:r>
          </w:p>
        </w:tc>
      </w:tr>
    </w:tbl>
    <w:p w14:paraId="0FF20643" w14:textId="690DBB4C" w:rsidR="00873497" w:rsidRPr="00370EF8" w:rsidRDefault="00873497" w:rsidP="008F3781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2"/>
          <w:sz w:val="24"/>
          <w:szCs w:val="24"/>
        </w:rPr>
      </w:pP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</w:t>
      </w:r>
      <w:r w:rsidRPr="00370EF8">
        <w:rPr>
          <w:rFonts w:asciiTheme="majorBidi" w:eastAsia="SimSun" w:hAnsiTheme="majorBidi" w:cstheme="majorBidi"/>
          <w:sz w:val="24"/>
          <w:szCs w:val="24"/>
        </w:rPr>
        <w:t>,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000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</w:t>
      </w:r>
      <w:r w:rsidRPr="00370EF8">
        <w:rPr>
          <w:rFonts w:asciiTheme="majorBidi" w:eastAsia="SimSun" w:hAnsiTheme="majorBidi" w:cstheme="majorBidi"/>
          <w:sz w:val="24"/>
          <w:szCs w:val="24"/>
        </w:rPr>
        <w:t>(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ดูหมายเหตุข้อ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10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)  </w:t>
      </w:r>
      <w:r w:rsidRPr="00370EF8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และจำนำเงินลงทุนในหุ้นสามัญบางส่วนของบริษัท </w:t>
      </w:r>
      <w:r w:rsidR="00896B23" w:rsidRPr="00370EF8">
        <w:rPr>
          <w:rFonts w:asciiTheme="majorBidi" w:eastAsia="SimSun" w:hAnsiTheme="majorBidi" w:cstheme="majorBidi"/>
          <w:spacing w:val="2"/>
          <w:sz w:val="24"/>
          <w:szCs w:val="24"/>
        </w:rPr>
        <w:t xml:space="preserve">             </w:t>
      </w:r>
      <w:r w:rsidRPr="00370EF8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(ดูหมายเหตุข้อ </w:t>
      </w:r>
      <w:r w:rsidR="00576103" w:rsidRPr="00370EF8">
        <w:rPr>
          <w:rFonts w:asciiTheme="majorBidi" w:eastAsia="SimSun" w:hAnsiTheme="majorBidi" w:cstheme="majorBidi"/>
          <w:spacing w:val="2"/>
          <w:sz w:val="24"/>
          <w:szCs w:val="24"/>
        </w:rPr>
        <w:t>9</w:t>
      </w:r>
      <w:r w:rsidRPr="00370EF8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) เพื่อเป็นหลักทรัพย์ค้ำประกันการออกหุ้นกู้ระยะยาว </w:t>
      </w:r>
    </w:p>
    <w:p w14:paraId="52E6FEFF" w14:textId="396F7B85" w:rsidR="00873497" w:rsidRPr="00370EF8" w:rsidRDefault="0036245D" w:rsidP="008F3781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370EF8">
        <w:rPr>
          <w:rFonts w:asciiTheme="majorBidi" w:eastAsia="SimSun" w:hAnsiTheme="majorBidi" w:cstheme="majorBidi"/>
          <w:sz w:val="24"/>
          <w:szCs w:val="24"/>
          <w:cs/>
        </w:rPr>
        <w:t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</w:t>
      </w:r>
      <w:r w:rsidRPr="00370EF8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หลักประกันโดยมีวงเงินจำนองจำนวน </w:t>
      </w:r>
      <w:r w:rsidR="00576103" w:rsidRPr="00370EF8">
        <w:rPr>
          <w:rFonts w:asciiTheme="majorBidi" w:eastAsia="SimSun" w:hAnsiTheme="majorBidi" w:cstheme="majorBidi"/>
          <w:spacing w:val="-4"/>
          <w:sz w:val="24"/>
          <w:szCs w:val="24"/>
        </w:rPr>
        <w:t>2</w:t>
      </w:r>
      <w:r w:rsidRPr="00370EF8">
        <w:rPr>
          <w:rFonts w:asciiTheme="majorBidi" w:eastAsia="SimSun" w:hAnsiTheme="majorBidi" w:cstheme="majorBidi"/>
          <w:spacing w:val="-4"/>
          <w:sz w:val="24"/>
          <w:szCs w:val="24"/>
        </w:rPr>
        <w:t>,</w:t>
      </w:r>
      <w:r w:rsidR="00576103" w:rsidRPr="00370EF8">
        <w:rPr>
          <w:rFonts w:asciiTheme="majorBidi" w:eastAsia="SimSun" w:hAnsiTheme="majorBidi" w:cstheme="majorBidi"/>
          <w:spacing w:val="-4"/>
          <w:sz w:val="24"/>
          <w:szCs w:val="24"/>
        </w:rPr>
        <w:t>000</w:t>
      </w:r>
      <w:r w:rsidRPr="00370EF8">
        <w:rPr>
          <w:rFonts w:asciiTheme="majorBidi" w:eastAsia="SimSun" w:hAnsiTheme="majorBidi" w:cstheme="majorBidi" w:hint="cs"/>
          <w:spacing w:val="-4"/>
          <w:sz w:val="24"/>
          <w:szCs w:val="24"/>
          <w:cs/>
        </w:rPr>
        <w:t xml:space="preserve"> </w:t>
      </w:r>
      <w:r w:rsidRPr="00370EF8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ล้านบาท </w:t>
      </w:r>
      <w:r w:rsidRPr="00370EF8">
        <w:rPr>
          <w:rFonts w:asciiTheme="majorBidi" w:eastAsia="SimSun" w:hAnsiTheme="majorBidi" w:cstheme="majorBidi"/>
          <w:spacing w:val="-4"/>
          <w:sz w:val="24"/>
          <w:szCs w:val="24"/>
        </w:rPr>
        <w:t>(</w:t>
      </w:r>
      <w:r w:rsidRPr="00370EF8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ดูหมายเหตุข้อ </w:t>
      </w:r>
      <w:r w:rsidR="00576103" w:rsidRPr="00370EF8">
        <w:rPr>
          <w:rFonts w:asciiTheme="majorBidi" w:eastAsia="SimSun" w:hAnsiTheme="majorBidi" w:cstheme="majorBidi" w:hint="cs"/>
          <w:spacing w:val="-4"/>
          <w:sz w:val="24"/>
          <w:szCs w:val="24"/>
        </w:rPr>
        <w:t>8</w:t>
      </w:r>
      <w:r w:rsidRPr="00370EF8">
        <w:rPr>
          <w:rFonts w:asciiTheme="majorBidi" w:eastAsia="SimSun" w:hAnsiTheme="majorBidi" w:cstheme="majorBidi" w:hint="cs"/>
          <w:spacing w:val="-4"/>
          <w:sz w:val="24"/>
          <w:szCs w:val="24"/>
          <w:cs/>
        </w:rPr>
        <w:t xml:space="preserve"> และข้อ </w:t>
      </w:r>
      <w:r w:rsidR="00576103" w:rsidRPr="00370EF8">
        <w:rPr>
          <w:rFonts w:asciiTheme="majorBidi" w:eastAsia="SimSun" w:hAnsiTheme="majorBidi" w:cstheme="majorBidi"/>
          <w:spacing w:val="-4"/>
          <w:sz w:val="24"/>
          <w:szCs w:val="24"/>
        </w:rPr>
        <w:t>11</w:t>
      </w:r>
      <w:r w:rsidRPr="00370EF8">
        <w:rPr>
          <w:rFonts w:asciiTheme="majorBidi" w:eastAsia="SimSun" w:hAnsiTheme="majorBidi" w:cstheme="majorBidi"/>
          <w:spacing w:val="-4"/>
          <w:sz w:val="24"/>
          <w:szCs w:val="24"/>
        </w:rPr>
        <w:t>)</w:t>
      </w:r>
      <w:r w:rsidRPr="00370EF8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 เพื่อเป็นหลักทรัพย์ค้ำประกันการออกหุ้นกู้ระยะยาว</w:t>
      </w:r>
    </w:p>
    <w:p w14:paraId="02D1617F" w14:textId="3420D7CA" w:rsidR="00873497" w:rsidRPr="00370EF8" w:rsidRDefault="00873497" w:rsidP="008F3781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both"/>
        <w:rPr>
          <w:rFonts w:asciiTheme="majorBidi" w:eastAsia="SimSun" w:hAnsiTheme="majorBidi" w:cstheme="majorBidi"/>
          <w:spacing w:val="4"/>
          <w:sz w:val="24"/>
          <w:szCs w:val="24"/>
        </w:rPr>
      </w:pPr>
      <w:r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576103" w:rsidRPr="00370EF8">
        <w:rPr>
          <w:rFonts w:asciiTheme="majorBidi" w:eastAsia="SimSun" w:hAnsiTheme="majorBidi" w:cstheme="majorBidi"/>
          <w:spacing w:val="4"/>
          <w:sz w:val="24"/>
          <w:szCs w:val="24"/>
        </w:rPr>
        <w:t>1</w:t>
      </w:r>
      <w:r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>.</w:t>
      </w:r>
      <w:r w:rsidR="00576103" w:rsidRPr="00370EF8">
        <w:rPr>
          <w:rFonts w:asciiTheme="majorBidi" w:eastAsia="SimSun" w:hAnsiTheme="majorBidi" w:cstheme="majorBidi"/>
          <w:spacing w:val="4"/>
          <w:sz w:val="24"/>
          <w:szCs w:val="24"/>
        </w:rPr>
        <w:t>20</w:t>
      </w:r>
      <w:r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เท่า ทั้งนี้ ณ วันที่ </w:t>
      </w:r>
      <w:r w:rsidR="00576103" w:rsidRPr="00370EF8">
        <w:rPr>
          <w:rFonts w:asciiTheme="majorBidi" w:eastAsia="SimSun" w:hAnsiTheme="majorBidi" w:cstheme="majorBidi"/>
          <w:spacing w:val="4"/>
          <w:sz w:val="24"/>
          <w:szCs w:val="24"/>
        </w:rPr>
        <w:t>30</w:t>
      </w:r>
      <w:r w:rsidR="00DA07D1" w:rsidRPr="00370EF8">
        <w:rPr>
          <w:rFonts w:asciiTheme="majorBidi" w:eastAsia="SimSun" w:hAnsiTheme="majorBidi" w:cstheme="majorBidi"/>
          <w:spacing w:val="4"/>
          <w:sz w:val="24"/>
          <w:szCs w:val="24"/>
        </w:rPr>
        <w:t xml:space="preserve"> </w:t>
      </w:r>
      <w:r w:rsidR="00DA07D1" w:rsidRPr="00370EF8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มิถุนายน</w:t>
      </w:r>
      <w:r w:rsidR="003972F3" w:rsidRPr="00370EF8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theme="majorBidi"/>
          <w:spacing w:val="4"/>
          <w:sz w:val="24"/>
          <w:szCs w:val="24"/>
        </w:rPr>
        <w:t>2569</w:t>
      </w:r>
      <w:r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576103" w:rsidRPr="00370EF8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576103" w:rsidRPr="00370EF8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บริษัทสามารถปฏิบัติตามเงื่อนไขที่ต้องดำรงอัตราส่วนดังกล่าวได้</w:t>
      </w:r>
    </w:p>
    <w:p w14:paraId="4A19BA68" w14:textId="745C3FB5" w:rsidR="00D5156F" w:rsidRPr="00370EF8" w:rsidRDefault="0085699F" w:rsidP="008F3781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6"/>
          <w:sz w:val="24"/>
          <w:szCs w:val="24"/>
          <w:cs/>
        </w:rPr>
      </w:pPr>
      <w:r w:rsidRPr="00370EF8">
        <w:rPr>
          <w:rFonts w:asciiTheme="majorBidi" w:eastAsia="SimSun" w:hAnsiTheme="majorBidi" w:cstheme="majorBidi"/>
          <w:sz w:val="24"/>
          <w:szCs w:val="24"/>
          <w:cs/>
        </w:rPr>
        <w:t>บริษัทต้องดำรงมูลค่าทรัพย์สินที่เป็นประกันตามสัญญาหลักประกันต่อหนี้เงินต้นหุ</w:t>
      </w:r>
      <w:r w:rsidR="00C57F18"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้นกู้ในอัตราส่วนไม่น้อยกว่า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 เท่า และต้องดำรง</w:t>
      </w:r>
      <w:r w:rsidRPr="00370EF8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="00576103" w:rsidRPr="00370EF8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370EF8">
        <w:rPr>
          <w:rFonts w:asciiTheme="majorBidi" w:eastAsia="SimSun" w:hAnsiTheme="majorBidi" w:cstheme="majorBidi"/>
          <w:spacing w:val="6"/>
          <w:sz w:val="24"/>
          <w:szCs w:val="24"/>
          <w:cs/>
        </w:rPr>
        <w:t>.</w:t>
      </w:r>
      <w:r w:rsidR="00576103" w:rsidRPr="00370EF8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370EF8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: </w:t>
      </w:r>
      <w:r w:rsidR="00576103" w:rsidRPr="00370EF8">
        <w:rPr>
          <w:rFonts w:asciiTheme="majorBidi" w:eastAsia="SimSun" w:hAnsiTheme="majorBidi" w:cstheme="majorBidi"/>
          <w:spacing w:val="6"/>
          <w:sz w:val="24"/>
          <w:szCs w:val="24"/>
        </w:rPr>
        <w:t>1</w:t>
      </w:r>
      <w:r w:rsidRPr="00370EF8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ณ วันสิ้นงวดปีบัญชีของแต่ละปี ตลอดอายุของหุ้นกู้ ทั้งนี้ ณ</w:t>
      </w:r>
      <w:r w:rsidR="005B284C" w:rsidRPr="00370EF8">
        <w:rPr>
          <w:rFonts w:asciiTheme="majorBidi" w:eastAsia="SimSun" w:hAnsiTheme="majorBidi" w:cstheme="majorBidi" w:hint="cs"/>
          <w:spacing w:val="6"/>
          <w:sz w:val="24"/>
          <w:szCs w:val="24"/>
          <w:cs/>
        </w:rPr>
        <w:t xml:space="preserve"> </w:t>
      </w:r>
      <w:r w:rsidR="005B284C" w:rsidRPr="00370EF8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วันที่</w:t>
      </w:r>
      <w:r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theme="majorBidi"/>
          <w:spacing w:val="4"/>
          <w:sz w:val="24"/>
          <w:szCs w:val="24"/>
        </w:rPr>
        <w:t>30</w:t>
      </w:r>
      <w:r w:rsidR="00DA07D1" w:rsidRPr="00370EF8">
        <w:rPr>
          <w:rFonts w:asciiTheme="majorBidi" w:eastAsia="SimSun" w:hAnsiTheme="majorBidi" w:cstheme="majorBidi"/>
          <w:spacing w:val="4"/>
          <w:sz w:val="24"/>
          <w:szCs w:val="24"/>
        </w:rPr>
        <w:t xml:space="preserve"> </w:t>
      </w:r>
      <w:r w:rsidR="00DA07D1" w:rsidRPr="00370EF8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>มิถุนายน</w:t>
      </w:r>
      <w:r w:rsidR="0036245D" w:rsidRPr="00370EF8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theme="majorBidi"/>
          <w:spacing w:val="4"/>
          <w:sz w:val="24"/>
          <w:szCs w:val="24"/>
        </w:rPr>
        <w:t>2569</w:t>
      </w:r>
      <w:r w:rsidR="0036245D"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576103" w:rsidRPr="00370EF8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36245D"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576103" w:rsidRPr="00370EF8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="0036245D"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Pr="00370EF8">
        <w:rPr>
          <w:rFonts w:asciiTheme="majorBidi" w:eastAsia="SimSun" w:hAnsiTheme="majorBidi" w:cstheme="majorBidi"/>
          <w:spacing w:val="6"/>
          <w:sz w:val="24"/>
          <w:szCs w:val="24"/>
          <w:cs/>
        </w:rPr>
        <w:t>บริษัทสามารถปฏิบัติตามเงื่อนไขที่ต้องดำรงอัตราส่วนดังกล่าวได้</w:t>
      </w:r>
    </w:p>
    <w:p w14:paraId="118FFFF4" w14:textId="505A3A16" w:rsidR="00D374A9" w:rsidRPr="00370EF8" w:rsidRDefault="00153AD9" w:rsidP="008F3781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  <w:cs/>
        </w:rPr>
      </w:pP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10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2568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6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23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>กันยายน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2569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>อนุมัติให้แก้ไขเปลี่ยนแปลงอัตราดอกเบี้ยของหุ้นกู้จากเดิมร้อยละ</w:t>
      </w:r>
      <w:r w:rsidR="00632218" w:rsidRPr="00370EF8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7</w:t>
      </w:r>
      <w:r w:rsidRPr="00370EF8">
        <w:rPr>
          <w:rFonts w:asciiTheme="majorBidi" w:eastAsia="SimSun" w:hAnsiTheme="majorBidi" w:cs="Angsana New"/>
          <w:sz w:val="24"/>
          <w:szCs w:val="24"/>
        </w:rPr>
        <w:t>.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75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8</w:t>
      </w:r>
      <w:r w:rsidR="00C70089" w:rsidRPr="00370EF8">
        <w:rPr>
          <w:rFonts w:asciiTheme="majorBidi" w:eastAsia="SimSun" w:hAnsiTheme="majorBidi" w:cs="Angsana New"/>
          <w:sz w:val="24"/>
          <w:szCs w:val="24"/>
        </w:rPr>
        <w:t>.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00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F7E9D" w:rsidRPr="00370EF8">
        <w:rPr>
          <w:rFonts w:asciiTheme="majorBidi" w:eastAsia="SimSun" w:hAnsiTheme="majorBidi" w:cstheme="majorBidi" w:hint="cs"/>
          <w:sz w:val="24"/>
          <w:szCs w:val="24"/>
          <w:cs/>
        </w:rPr>
        <w:t>ตั้งแต่วัน</w:t>
      </w:r>
      <w:r w:rsidR="00AA65BC" w:rsidRPr="00370EF8">
        <w:rPr>
          <w:rFonts w:asciiTheme="majorBidi" w:eastAsia="SimSun" w:hAnsiTheme="majorBidi" w:cstheme="majorBidi" w:hint="cs"/>
          <w:sz w:val="24"/>
          <w:szCs w:val="24"/>
          <w:cs/>
        </w:rPr>
        <w:t>ที่</w:t>
      </w:r>
      <w:r w:rsidR="001F7E9D"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23</w:t>
      </w:r>
      <w:r w:rsidR="001F7E9D" w:rsidRPr="00370EF8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1F7E9D" w:rsidRPr="00370EF8">
        <w:rPr>
          <w:rFonts w:asciiTheme="majorBidi" w:eastAsia="SimSun" w:hAnsiTheme="majorBidi" w:cs="Angsana New" w:hint="cs"/>
          <w:sz w:val="24"/>
          <w:szCs w:val="24"/>
          <w:cs/>
        </w:rPr>
        <w:t>ม</w:t>
      </w:r>
      <w:r w:rsidR="00E85DA6" w:rsidRPr="00370EF8">
        <w:rPr>
          <w:rFonts w:asciiTheme="majorBidi" w:eastAsia="SimSun" w:hAnsiTheme="majorBidi" w:cs="Angsana New" w:hint="cs"/>
          <w:sz w:val="24"/>
          <w:szCs w:val="24"/>
          <w:cs/>
        </w:rPr>
        <w:t>ีนาคม</w:t>
      </w:r>
      <w:r w:rsidR="001F7E9D" w:rsidRPr="00370EF8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2568</w:t>
      </w:r>
      <w:r w:rsidR="001F7E9D"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5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3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>นวน (แล้วแต่กรณี)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</w:p>
    <w:p w14:paraId="69423954" w14:textId="77777777" w:rsidR="00D374A9" w:rsidRPr="00370EF8" w:rsidRDefault="00D374A9" w:rsidP="008F3781">
      <w:pPr>
        <w:overflowPunct/>
        <w:autoSpaceDE/>
        <w:autoSpaceDN/>
        <w:adjustRightInd/>
        <w:textAlignment w:val="auto"/>
        <w:rPr>
          <w:rFonts w:asciiTheme="majorBidi" w:eastAsia="SimSun" w:hAnsiTheme="majorBidi" w:cs="Angsana New"/>
          <w:sz w:val="24"/>
          <w:szCs w:val="24"/>
          <w:cs/>
          <w:lang w:val="en-US"/>
        </w:rPr>
      </w:pPr>
      <w:r w:rsidRPr="00370EF8">
        <w:rPr>
          <w:rFonts w:asciiTheme="majorBidi" w:eastAsia="SimSun" w:hAnsiTheme="majorBidi" w:cs="Angsana New"/>
          <w:sz w:val="24"/>
          <w:szCs w:val="24"/>
          <w:cs/>
        </w:rPr>
        <w:br w:type="page"/>
      </w:r>
    </w:p>
    <w:p w14:paraId="18811CC0" w14:textId="62981C33" w:rsidR="00173989" w:rsidRPr="00370EF8" w:rsidRDefault="00173989" w:rsidP="008F3781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370EF8">
        <w:rPr>
          <w:rFonts w:asciiTheme="majorBidi" w:eastAsia="SimSun" w:hAnsiTheme="majorBidi" w:cstheme="majorBidi"/>
          <w:sz w:val="24"/>
          <w:szCs w:val="24"/>
          <w:cs/>
        </w:rPr>
        <w:lastRenderedPageBreak/>
        <w:t xml:space="preserve">เมื่อวันที่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10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2568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6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25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636B9B" w:rsidRPr="00370EF8">
        <w:rPr>
          <w:rFonts w:asciiTheme="majorBidi" w:eastAsia="SimSun" w:hAnsiTheme="majorBidi" w:cstheme="majorBidi" w:hint="cs"/>
          <w:sz w:val="24"/>
          <w:szCs w:val="24"/>
          <w:cs/>
        </w:rPr>
        <w:t>ธันวาคม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2569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7</w:t>
      </w:r>
      <w:r w:rsidRPr="00370EF8">
        <w:rPr>
          <w:rFonts w:asciiTheme="majorBidi" w:eastAsia="SimSun" w:hAnsiTheme="majorBidi" w:cs="Angsana New"/>
          <w:sz w:val="24"/>
          <w:szCs w:val="24"/>
        </w:rPr>
        <w:t>.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50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7</w:t>
      </w:r>
      <w:r w:rsidR="00636B9B" w:rsidRPr="00370EF8">
        <w:rPr>
          <w:rFonts w:asciiTheme="majorBidi" w:eastAsia="SimSun" w:hAnsiTheme="majorBidi" w:cs="Angsana New"/>
          <w:sz w:val="24"/>
          <w:szCs w:val="24"/>
        </w:rPr>
        <w:t>.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75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636B9B" w:rsidRPr="00370EF8">
        <w:rPr>
          <w:rFonts w:asciiTheme="majorBidi" w:eastAsia="SimSun" w:hAnsiTheme="majorBidi" w:cstheme="majorBidi" w:hint="cs"/>
          <w:sz w:val="24"/>
          <w:szCs w:val="24"/>
          <w:cs/>
        </w:rPr>
        <w:t>ตั้งแต่วัน</w:t>
      </w:r>
      <w:r w:rsidR="00AA65BC" w:rsidRPr="00370EF8">
        <w:rPr>
          <w:rFonts w:asciiTheme="majorBidi" w:eastAsia="SimSun" w:hAnsiTheme="majorBidi" w:cstheme="majorBidi" w:hint="cs"/>
          <w:sz w:val="24"/>
          <w:szCs w:val="24"/>
          <w:cs/>
        </w:rPr>
        <w:t>ที่</w:t>
      </w:r>
      <w:r w:rsidR="00636B9B"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25</w:t>
      </w:r>
      <w:r w:rsidR="00636B9B" w:rsidRPr="00370EF8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636B9B" w:rsidRPr="00370EF8">
        <w:rPr>
          <w:rFonts w:asciiTheme="majorBidi" w:eastAsia="SimSun" w:hAnsiTheme="majorBidi" w:cs="Angsana New" w:hint="cs"/>
          <w:sz w:val="24"/>
          <w:szCs w:val="24"/>
          <w:cs/>
        </w:rPr>
        <w:t xml:space="preserve">มิถุนายน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2568</w:t>
      </w:r>
      <w:r w:rsidR="00636B9B"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DE0CD7" w:rsidRPr="00370EF8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5</w:t>
      </w:r>
      <w:r w:rsidR="00DE0CD7"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2</w:t>
      </w:r>
      <w:r w:rsidR="009230BD" w:rsidRPr="00370EF8">
        <w:rPr>
          <w:rFonts w:asciiTheme="majorBidi" w:eastAsia="SimSun" w:hAnsiTheme="majorBidi" w:cs="Angsana New"/>
          <w:sz w:val="24"/>
          <w:szCs w:val="24"/>
        </w:rPr>
        <w:t>.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75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FA753B" w:rsidRPr="00370EF8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5947F9" w:rsidRPr="00370EF8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6F92D055" w14:textId="6B7E5E75" w:rsidR="00DF6B60" w:rsidRPr="00370EF8" w:rsidRDefault="00DF6B60" w:rsidP="008F3781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="Angsana New"/>
          <w:sz w:val="24"/>
          <w:szCs w:val="24"/>
        </w:rPr>
      </w:pP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10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73989" w:rsidRPr="00370EF8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2568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6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19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173989" w:rsidRPr="00370EF8">
        <w:rPr>
          <w:rFonts w:asciiTheme="majorBidi" w:eastAsia="SimSun" w:hAnsiTheme="majorBidi" w:cstheme="majorBidi" w:hint="cs"/>
          <w:sz w:val="24"/>
          <w:szCs w:val="24"/>
          <w:cs/>
        </w:rPr>
        <w:t>เมษายน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2570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7</w:t>
      </w:r>
      <w:r w:rsidRPr="00370EF8">
        <w:rPr>
          <w:rFonts w:asciiTheme="majorBidi" w:eastAsia="SimSun" w:hAnsiTheme="majorBidi" w:cs="Angsana New"/>
          <w:sz w:val="24"/>
          <w:szCs w:val="24"/>
        </w:rPr>
        <w:t>.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75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8</w:t>
      </w:r>
      <w:r w:rsidR="00C70089" w:rsidRPr="00370EF8">
        <w:rPr>
          <w:rFonts w:asciiTheme="majorBidi" w:eastAsia="SimSun" w:hAnsiTheme="majorBidi" w:cs="Angsana New"/>
          <w:sz w:val="24"/>
          <w:szCs w:val="24"/>
        </w:rPr>
        <w:t>.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00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="00636B9B" w:rsidRPr="00370EF8">
        <w:rPr>
          <w:rFonts w:asciiTheme="majorBidi" w:eastAsia="SimSun" w:hAnsiTheme="majorBidi" w:cs="Angsana New" w:hint="cs"/>
          <w:sz w:val="24"/>
          <w:szCs w:val="24"/>
          <w:cs/>
        </w:rPr>
        <w:t xml:space="preserve"> ตั้งแต่วันที่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19</w:t>
      </w:r>
      <w:r w:rsidR="00636B9B" w:rsidRPr="00370EF8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636B9B" w:rsidRPr="00370EF8">
        <w:rPr>
          <w:rFonts w:asciiTheme="majorBidi" w:eastAsia="SimSun" w:hAnsiTheme="majorBidi" w:cs="Angsana New" w:hint="cs"/>
          <w:sz w:val="24"/>
          <w:szCs w:val="24"/>
          <w:cs/>
        </w:rPr>
        <w:t xml:space="preserve">ตุลาคม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2568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370EF8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5</w:t>
      </w:r>
      <w:r w:rsidR="00DE0CD7"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3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9230BD" w:rsidRPr="00370EF8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9230BD" w:rsidRPr="00370EF8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06ADD82A" w14:textId="1CAE934D" w:rsidR="00636B9B" w:rsidRPr="00370EF8" w:rsidRDefault="00636B9B" w:rsidP="008F3781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10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>มิถุนายน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2568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1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6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6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>มีนาคม</w:t>
      </w:r>
      <w:r w:rsidRPr="00370EF8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2570</w:t>
      </w:r>
      <w:r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7</w:t>
      </w:r>
      <w:r w:rsidRPr="00370EF8">
        <w:rPr>
          <w:rFonts w:asciiTheme="majorBidi" w:eastAsia="SimSun" w:hAnsiTheme="majorBidi" w:cs="Angsana New"/>
          <w:sz w:val="24"/>
          <w:szCs w:val="24"/>
        </w:rPr>
        <w:t>.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75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8</w:t>
      </w:r>
      <w:r w:rsidR="00336460" w:rsidRPr="00370EF8">
        <w:rPr>
          <w:rFonts w:asciiTheme="majorBidi" w:eastAsia="SimSun" w:hAnsiTheme="majorBidi" w:cs="Angsana New"/>
          <w:sz w:val="24"/>
          <w:szCs w:val="24"/>
        </w:rPr>
        <w:t>.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00</w:t>
      </w:r>
      <w:r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 xml:space="preserve">ี ตั้งแต่วันที่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6</w:t>
      </w:r>
      <w:r w:rsidRPr="00370EF8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Pr="00370EF8">
        <w:rPr>
          <w:rFonts w:asciiTheme="majorBidi" w:eastAsia="SimSun" w:hAnsiTheme="majorBidi" w:cs="Angsana New" w:hint="cs"/>
          <w:sz w:val="24"/>
          <w:szCs w:val="24"/>
          <w:cs/>
        </w:rPr>
        <w:t xml:space="preserve">กันยายน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2568</w:t>
      </w:r>
      <w:r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370EF8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="00DE0CD7"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576103" w:rsidRPr="00370EF8">
        <w:rPr>
          <w:rFonts w:asciiTheme="majorBidi" w:eastAsia="SimSun" w:hAnsiTheme="majorBidi" w:cstheme="majorBidi"/>
          <w:sz w:val="24"/>
          <w:szCs w:val="24"/>
        </w:rPr>
        <w:t>5</w:t>
      </w:r>
      <w:r w:rsidR="00DE0CD7" w:rsidRPr="00370EF8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DE0CD7" w:rsidRPr="00370EF8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576103" w:rsidRPr="00370EF8">
        <w:rPr>
          <w:rFonts w:asciiTheme="majorBidi" w:eastAsia="SimSun" w:hAnsiTheme="majorBidi" w:cs="Angsana New"/>
          <w:sz w:val="24"/>
          <w:szCs w:val="24"/>
        </w:rPr>
        <w:t>3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="00DE0CD7" w:rsidRPr="00370EF8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="00DE0CD7" w:rsidRPr="00370EF8">
        <w:rPr>
          <w:rFonts w:asciiTheme="majorBidi" w:eastAsia="SimSun" w:hAnsiTheme="majorBidi" w:cs="Angsana New"/>
          <w:sz w:val="24"/>
          <w:szCs w:val="24"/>
          <w:cs/>
        </w:rPr>
        <w:t>นวน</w:t>
      </w:r>
      <w:r w:rsidR="00DA361D" w:rsidRPr="00370EF8">
        <w:rPr>
          <w:rFonts w:asciiTheme="majorBidi" w:eastAsia="SimSun" w:hAnsiTheme="majorBidi" w:cs="Angsana New"/>
          <w:sz w:val="24"/>
          <w:szCs w:val="24"/>
        </w:rPr>
        <w:t xml:space="preserve"> </w:t>
      </w:r>
      <w:r w:rsidR="009230BD" w:rsidRPr="00370EF8">
        <w:rPr>
          <w:rFonts w:asciiTheme="majorBidi" w:eastAsia="SimSun" w:hAnsiTheme="majorBidi" w:cs="Angsana New"/>
          <w:sz w:val="24"/>
          <w:szCs w:val="24"/>
          <w:cs/>
        </w:rPr>
        <w:t>(แล้วแต่กรณี)</w:t>
      </w:r>
    </w:p>
    <w:p w14:paraId="533360CB" w14:textId="3DDD5C59" w:rsidR="00873497" w:rsidRPr="00370EF8" w:rsidRDefault="00873497" w:rsidP="008F3781">
      <w:pPr>
        <w:ind w:left="547"/>
        <w:rPr>
          <w:rFonts w:asciiTheme="majorBidi" w:hAnsiTheme="majorBidi" w:cstheme="majorBidi"/>
          <w:cs/>
        </w:rPr>
      </w:pPr>
      <w:r w:rsidRPr="00370EF8">
        <w:rPr>
          <w:rFonts w:asciiTheme="majorBidi" w:hAnsiTheme="majorBidi" w:cstheme="majorBidi"/>
          <w:cs/>
        </w:rPr>
        <w:t>รายการเคลื่อนไหวของหุ้นกู้สำหรับงวด</w:t>
      </w:r>
      <w:r w:rsidR="003060F4" w:rsidRPr="00370EF8">
        <w:rPr>
          <w:rFonts w:asciiTheme="majorBidi" w:hAnsiTheme="majorBidi" w:cstheme="majorBidi" w:hint="cs"/>
          <w:cs/>
          <w:lang w:val="en-US"/>
        </w:rPr>
        <w:t>หก</w:t>
      </w:r>
      <w:r w:rsidRPr="00370EF8">
        <w:rPr>
          <w:rFonts w:asciiTheme="majorBidi" w:hAnsiTheme="majorBidi" w:cstheme="majorBidi"/>
          <w:cs/>
        </w:rPr>
        <w:t xml:space="preserve">เดือนสิ้นสุดวันที่ </w:t>
      </w:r>
      <w:r w:rsidR="00576103" w:rsidRPr="00370EF8">
        <w:rPr>
          <w:rFonts w:asciiTheme="majorBidi" w:hAnsiTheme="majorBidi" w:cstheme="majorBidi"/>
          <w:lang w:val="en-US"/>
        </w:rPr>
        <w:t>30</w:t>
      </w:r>
      <w:r w:rsidRPr="00370EF8">
        <w:rPr>
          <w:rFonts w:asciiTheme="majorBidi" w:hAnsiTheme="majorBidi" w:cstheme="majorBidi"/>
          <w:cs/>
        </w:rPr>
        <w:t xml:space="preserve"> </w:t>
      </w:r>
      <w:r w:rsidR="003060F4" w:rsidRPr="00370EF8">
        <w:rPr>
          <w:rFonts w:asciiTheme="majorBidi" w:hAnsiTheme="majorBidi" w:cstheme="majorBidi" w:hint="cs"/>
          <w:cs/>
          <w:lang w:val="en-US"/>
        </w:rPr>
        <w:t>มิถุนายน</w:t>
      </w:r>
      <w:r w:rsidRPr="00370EF8">
        <w:rPr>
          <w:rFonts w:asciiTheme="majorBidi" w:hAnsiTheme="majorBidi" w:cstheme="majorBidi"/>
          <w:cs/>
        </w:rPr>
        <w:t xml:space="preserve"> มีดังนี้</w:t>
      </w:r>
    </w:p>
    <w:p w14:paraId="751521D6" w14:textId="13DF6BCB" w:rsidR="00873497" w:rsidRPr="00370EF8" w:rsidRDefault="00873497" w:rsidP="008F3781">
      <w:pPr>
        <w:ind w:left="7200" w:right="63" w:firstLine="720"/>
        <w:jc w:val="center"/>
        <w:rPr>
          <w:rFonts w:asciiTheme="majorBidi" w:hAnsiTheme="majorBidi" w:cstheme="majorBidi"/>
          <w:b/>
          <w:bCs/>
          <w:cs/>
        </w:rPr>
      </w:pPr>
      <w:r w:rsidRPr="00370EF8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873497" w:rsidRPr="00370EF8" w14:paraId="6BB7FF88" w14:textId="77777777" w:rsidTr="00873497">
        <w:tc>
          <w:tcPr>
            <w:tcW w:w="5382" w:type="dxa"/>
          </w:tcPr>
          <w:p w14:paraId="1A9F2989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670931ED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</w:tcPr>
          <w:p w14:paraId="66CD4409" w14:textId="6C48C331" w:rsidR="00873497" w:rsidRPr="00370EF8" w:rsidRDefault="00873497" w:rsidP="008F3781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6D7E7A" w:rsidRPr="00370E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873497" w:rsidRPr="00370EF8" w14:paraId="11C682DA" w14:textId="77777777" w:rsidTr="00873497">
        <w:tc>
          <w:tcPr>
            <w:tcW w:w="5382" w:type="dxa"/>
          </w:tcPr>
          <w:p w14:paraId="0CD304B0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16678638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</w:tcPr>
          <w:p w14:paraId="1C94C140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370EF8" w14:paraId="43740153" w14:textId="77777777" w:rsidTr="00873497">
        <w:trPr>
          <w:trHeight w:val="270"/>
        </w:trPr>
        <w:tc>
          <w:tcPr>
            <w:tcW w:w="5382" w:type="dxa"/>
          </w:tcPr>
          <w:p w14:paraId="0796AD6E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</w:tcPr>
          <w:p w14:paraId="3A880C55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</w:tcPr>
          <w:p w14:paraId="104DFBA3" w14:textId="4DDE3C20" w:rsidR="00873497" w:rsidRPr="00370EF8" w:rsidRDefault="00576103" w:rsidP="008F3781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3" w:type="dxa"/>
          </w:tcPr>
          <w:p w14:paraId="1ABB5F21" w14:textId="77777777" w:rsidR="00873497" w:rsidRPr="00370EF8" w:rsidRDefault="00873497" w:rsidP="008F3781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</w:tcPr>
          <w:p w14:paraId="213D3055" w14:textId="2394FECB" w:rsidR="00873497" w:rsidRPr="00370EF8" w:rsidRDefault="00576103" w:rsidP="008F3781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436CC" w:rsidRPr="00370EF8" w14:paraId="075F253F" w14:textId="77777777" w:rsidTr="00873497">
        <w:tc>
          <w:tcPr>
            <w:tcW w:w="5382" w:type="dxa"/>
            <w:vAlign w:val="bottom"/>
          </w:tcPr>
          <w:p w14:paraId="54639BD3" w14:textId="6323708C" w:rsidR="007436CC" w:rsidRPr="00370EF8" w:rsidRDefault="007436CC" w:rsidP="008F378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ยอดยกมา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76103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43" w:type="dxa"/>
          </w:tcPr>
          <w:p w14:paraId="0C5DE338" w14:textId="77777777" w:rsidR="007436CC" w:rsidRPr="00370EF8" w:rsidRDefault="007436CC" w:rsidP="008F378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</w:tcPr>
          <w:p w14:paraId="08E28E99" w14:textId="1CD3F248" w:rsidR="007436CC" w:rsidRPr="00370EF8" w:rsidRDefault="00576103" w:rsidP="008F378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210589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494</w:t>
            </w:r>
            <w:r w:rsidR="00210589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649</w:t>
            </w:r>
            <w:r w:rsidR="00210589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143" w:type="dxa"/>
          </w:tcPr>
          <w:p w14:paraId="76854059" w14:textId="77777777" w:rsidR="007436CC" w:rsidRPr="00370EF8" w:rsidRDefault="007436CC" w:rsidP="008F378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</w:tcPr>
          <w:p w14:paraId="71027C15" w14:textId="1C98BDA2" w:rsidR="007436CC" w:rsidRPr="00370EF8" w:rsidRDefault="00576103" w:rsidP="008F378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7436CC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504</w:t>
            </w:r>
            <w:r w:rsidR="007436CC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012</w:t>
            </w:r>
            <w:r w:rsidR="007436CC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930</w:t>
            </w:r>
          </w:p>
        </w:tc>
      </w:tr>
      <w:tr w:rsidR="007436CC" w:rsidRPr="00370EF8" w14:paraId="2C59F937" w14:textId="77777777" w:rsidTr="00F34422">
        <w:tc>
          <w:tcPr>
            <w:tcW w:w="5382" w:type="dxa"/>
            <w:vAlign w:val="bottom"/>
          </w:tcPr>
          <w:p w14:paraId="156B43F4" w14:textId="4E6D14EA" w:rsidR="007436CC" w:rsidRPr="00370EF8" w:rsidRDefault="007436CC" w:rsidP="008F378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ค่าตัดจำหน่ายค่าใช้จ่ายในการออกหุ้นกู้</w:t>
            </w:r>
          </w:p>
        </w:tc>
        <w:tc>
          <w:tcPr>
            <w:tcW w:w="143" w:type="dxa"/>
          </w:tcPr>
          <w:p w14:paraId="4F1AB245" w14:textId="77777777" w:rsidR="007436CC" w:rsidRPr="00370EF8" w:rsidRDefault="007436CC" w:rsidP="008F3781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4E35D79C" w14:textId="320D9D2D" w:rsidR="007436CC" w:rsidRPr="00370EF8" w:rsidRDefault="00576103" w:rsidP="008F378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="00210589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420</w:t>
            </w:r>
            <w:r w:rsidR="00210589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691</w:t>
            </w:r>
          </w:p>
        </w:tc>
        <w:tc>
          <w:tcPr>
            <w:tcW w:w="143" w:type="dxa"/>
          </w:tcPr>
          <w:p w14:paraId="029D4DA6" w14:textId="77777777" w:rsidR="007436CC" w:rsidRPr="00370EF8" w:rsidRDefault="007436CC" w:rsidP="008F378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67B881D7" w14:textId="54D77191" w:rsidR="007436CC" w:rsidRPr="00370EF8" w:rsidRDefault="00576103" w:rsidP="008F378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 w:rsidR="007436CC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986</w:t>
            </w:r>
            <w:r w:rsidR="007436CC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7436CC" w:rsidRPr="00370EF8" w14:paraId="3F370F51" w14:textId="77777777" w:rsidTr="00F34422">
        <w:tc>
          <w:tcPr>
            <w:tcW w:w="5382" w:type="dxa"/>
            <w:vAlign w:val="bottom"/>
          </w:tcPr>
          <w:p w14:paraId="12BA70E0" w14:textId="49C845B3" w:rsidR="007436CC" w:rsidRPr="00370EF8" w:rsidRDefault="007436CC" w:rsidP="008F378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ค่าใช้จ่ายในการออกหุ้นกู้</w:t>
            </w:r>
          </w:p>
        </w:tc>
        <w:tc>
          <w:tcPr>
            <w:tcW w:w="143" w:type="dxa"/>
          </w:tcPr>
          <w:p w14:paraId="1588F634" w14:textId="77777777" w:rsidR="007436CC" w:rsidRPr="00370EF8" w:rsidRDefault="007436CC" w:rsidP="008F3781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4259DE8A" w14:textId="7A2CFA40" w:rsidR="007436CC" w:rsidRPr="00370EF8" w:rsidRDefault="00210589" w:rsidP="008F3781">
            <w:pPr>
              <w:tabs>
                <w:tab w:val="decimal" w:pos="755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" w:type="dxa"/>
          </w:tcPr>
          <w:p w14:paraId="0CBB3013" w14:textId="77777777" w:rsidR="007436CC" w:rsidRPr="00370EF8" w:rsidRDefault="007436CC" w:rsidP="008F378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042FF783" w14:textId="486BB50B" w:rsidR="007436CC" w:rsidRPr="00370EF8" w:rsidRDefault="007436CC" w:rsidP="008F378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576103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841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300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436CC" w:rsidRPr="00370EF8" w14:paraId="2B49C83C" w14:textId="77777777" w:rsidTr="00F34422">
        <w:tc>
          <w:tcPr>
            <w:tcW w:w="5382" w:type="dxa"/>
            <w:vAlign w:val="bottom"/>
          </w:tcPr>
          <w:p w14:paraId="3E536F24" w14:textId="55B3D6FB" w:rsidR="007436CC" w:rsidRPr="00370EF8" w:rsidRDefault="007436CC" w:rsidP="008F3781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576103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70EF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3" w:type="dxa"/>
          </w:tcPr>
          <w:p w14:paraId="21DB9451" w14:textId="77777777" w:rsidR="007436CC" w:rsidRPr="00370EF8" w:rsidRDefault="007436CC" w:rsidP="008F378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5B1E7" w14:textId="29D294CE" w:rsidR="007436CC" w:rsidRPr="00370EF8" w:rsidRDefault="00576103" w:rsidP="008F378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210589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499</w:t>
            </w:r>
            <w:r w:rsidR="00210589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069</w:t>
            </w:r>
            <w:r w:rsidR="00210589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143" w:type="dxa"/>
          </w:tcPr>
          <w:p w14:paraId="4416D9E3" w14:textId="77777777" w:rsidR="007436CC" w:rsidRPr="00370EF8" w:rsidRDefault="007436CC" w:rsidP="008F3781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1B3C1" w14:textId="54CD6B9E" w:rsidR="007436CC" w:rsidRPr="00370EF8" w:rsidRDefault="00576103" w:rsidP="008F3781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7436CC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507</w:t>
            </w:r>
            <w:r w:rsidR="007436CC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</w:t>
            </w:r>
            <w:r w:rsidR="007436CC"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761</w:t>
            </w:r>
          </w:p>
        </w:tc>
      </w:tr>
    </w:tbl>
    <w:p w14:paraId="76A774B9" w14:textId="666AAAF3" w:rsidR="00E142AA" w:rsidRPr="00370EF8" w:rsidRDefault="00576103" w:rsidP="008F3781">
      <w:pPr>
        <w:tabs>
          <w:tab w:val="left" w:pos="540"/>
        </w:tabs>
        <w:overflowPunct/>
        <w:autoSpaceDE/>
        <w:autoSpaceDN/>
        <w:adjustRightInd/>
        <w:spacing w:before="360" w:after="12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370EF8">
        <w:rPr>
          <w:rStyle w:val="PageNumber"/>
          <w:rFonts w:asciiTheme="majorBidi" w:hAnsiTheme="majorBidi" w:cstheme="majorBidi"/>
          <w:b/>
          <w:bCs/>
          <w:lang w:val="en-US"/>
        </w:rPr>
        <w:t>18</w:t>
      </w:r>
      <w:r w:rsidR="00E142AA" w:rsidRPr="00370EF8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370EF8">
        <w:rPr>
          <w:rStyle w:val="PageNumber"/>
          <w:rFonts w:asciiTheme="majorBidi" w:hAnsiTheme="majorBidi" w:cstheme="majorBidi"/>
          <w:b/>
          <w:bCs/>
          <w:cs/>
        </w:rPr>
        <w:tab/>
        <w:t>ทุนเรือนหุ้น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43"/>
        <w:gridCol w:w="21"/>
        <w:gridCol w:w="1656"/>
      </w:tblGrid>
      <w:tr w:rsidR="00167D7B" w:rsidRPr="00370EF8" w14:paraId="545438EE" w14:textId="77777777" w:rsidTr="00167D7B">
        <w:tc>
          <w:tcPr>
            <w:tcW w:w="2948" w:type="dxa"/>
          </w:tcPr>
          <w:p w14:paraId="1135D29F" w14:textId="77777777" w:rsidR="00167D7B" w:rsidRPr="00370EF8" w:rsidRDefault="00167D7B" w:rsidP="008F3781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0" w:type="dxa"/>
            <w:gridSpan w:val="7"/>
          </w:tcPr>
          <w:p w14:paraId="58DDE983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67D7B" w:rsidRPr="00370EF8" w14:paraId="517289CA" w14:textId="77777777" w:rsidTr="00636A16">
        <w:tc>
          <w:tcPr>
            <w:tcW w:w="2948" w:type="dxa"/>
          </w:tcPr>
          <w:p w14:paraId="3E18E358" w14:textId="77777777" w:rsidR="00167D7B" w:rsidRPr="00370EF8" w:rsidRDefault="00167D7B" w:rsidP="008F3781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5BD67B7D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</w:tcPr>
          <w:p w14:paraId="4E4C400D" w14:textId="77777777" w:rsidR="00167D7B" w:rsidRPr="00370EF8" w:rsidRDefault="00167D7B" w:rsidP="008F378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</w:tcPr>
          <w:p w14:paraId="5E42242A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</w:tcPr>
          <w:p w14:paraId="2A723940" w14:textId="77777777" w:rsidR="00167D7B" w:rsidRPr="00370EF8" w:rsidRDefault="00167D7B" w:rsidP="008F3781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</w:tcPr>
          <w:p w14:paraId="7B0B057E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</w:tcPr>
          <w:p w14:paraId="70DEAA48" w14:textId="77777777" w:rsidR="00167D7B" w:rsidRPr="00370EF8" w:rsidRDefault="00167D7B" w:rsidP="008F378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29378192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167D7B" w:rsidRPr="00370EF8" w14:paraId="3040EC2A" w14:textId="77777777" w:rsidTr="00636A16">
        <w:tc>
          <w:tcPr>
            <w:tcW w:w="2948" w:type="dxa"/>
          </w:tcPr>
          <w:p w14:paraId="321CFCB9" w14:textId="77777777" w:rsidR="00167D7B" w:rsidRPr="00370EF8" w:rsidRDefault="00167D7B" w:rsidP="008F3781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1D182617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</w:tcPr>
          <w:p w14:paraId="427A14E0" w14:textId="77777777" w:rsidR="00167D7B" w:rsidRPr="00370EF8" w:rsidRDefault="00167D7B" w:rsidP="008F378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</w:tcPr>
          <w:p w14:paraId="607FAB04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5" w:type="dxa"/>
          </w:tcPr>
          <w:p w14:paraId="1CD0A9E6" w14:textId="77777777" w:rsidR="00167D7B" w:rsidRPr="00370EF8" w:rsidRDefault="00167D7B" w:rsidP="008F3781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</w:tcPr>
          <w:p w14:paraId="0C12902F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</w:tcPr>
          <w:p w14:paraId="3F321452" w14:textId="77777777" w:rsidR="00167D7B" w:rsidRPr="00370EF8" w:rsidRDefault="00167D7B" w:rsidP="008F378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7F425EEF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167D7B" w:rsidRPr="00370EF8" w14:paraId="14E0AFCC" w14:textId="77777777" w:rsidTr="00636A16">
        <w:tc>
          <w:tcPr>
            <w:tcW w:w="2948" w:type="dxa"/>
          </w:tcPr>
          <w:p w14:paraId="45B0CC1E" w14:textId="77777777" w:rsidR="00167D7B" w:rsidRPr="00370EF8" w:rsidRDefault="00167D7B" w:rsidP="008F3781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</w:tcPr>
          <w:p w14:paraId="2A9371F7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</w:tcPr>
          <w:p w14:paraId="7587ED1D" w14:textId="77777777" w:rsidR="00167D7B" w:rsidRPr="00370EF8" w:rsidRDefault="00167D7B" w:rsidP="008F378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</w:tcPr>
          <w:p w14:paraId="7AA07050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</w:tcPr>
          <w:p w14:paraId="780193C9" w14:textId="77777777" w:rsidR="00167D7B" w:rsidRPr="00370EF8" w:rsidRDefault="00167D7B" w:rsidP="008F3781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F8F876B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</w:tcPr>
          <w:p w14:paraId="704B0862" w14:textId="77777777" w:rsidR="00167D7B" w:rsidRPr="00370EF8" w:rsidRDefault="00167D7B" w:rsidP="008F378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098D82D4" w14:textId="77777777" w:rsidR="00167D7B" w:rsidRPr="00370EF8" w:rsidRDefault="00167D7B" w:rsidP="008F37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167D7B" w:rsidRPr="00370EF8" w14:paraId="56D18B15" w14:textId="77777777" w:rsidTr="00636A16">
        <w:tc>
          <w:tcPr>
            <w:tcW w:w="2948" w:type="dxa"/>
          </w:tcPr>
          <w:p w14:paraId="0AC4E21B" w14:textId="77777777" w:rsidR="00167D7B" w:rsidRPr="00370EF8" w:rsidRDefault="00167D7B" w:rsidP="008F3781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2D3BD" w14:textId="77777777" w:rsidR="00167D7B" w:rsidRPr="00370EF8" w:rsidRDefault="00167D7B" w:rsidP="008F3781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</w:tcPr>
          <w:p w14:paraId="5921E0C3" w14:textId="77777777" w:rsidR="00167D7B" w:rsidRPr="00370EF8" w:rsidRDefault="00167D7B" w:rsidP="008F3781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03B87049" w14:textId="77777777" w:rsidR="00167D7B" w:rsidRPr="00370EF8" w:rsidRDefault="00167D7B" w:rsidP="008F3781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55B85305" w14:textId="77777777" w:rsidR="00167D7B" w:rsidRPr="00370EF8" w:rsidRDefault="00167D7B" w:rsidP="008F3781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5D0FE" w14:textId="77777777" w:rsidR="00167D7B" w:rsidRPr="00370EF8" w:rsidRDefault="00167D7B" w:rsidP="008F3781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</w:tcPr>
          <w:p w14:paraId="463F6283" w14:textId="77777777" w:rsidR="00167D7B" w:rsidRPr="00370EF8" w:rsidRDefault="00167D7B" w:rsidP="008F3781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08B304F3" w14:textId="77777777" w:rsidR="00167D7B" w:rsidRPr="00370EF8" w:rsidRDefault="00167D7B" w:rsidP="008F3781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96142" w:rsidRPr="00370EF8" w14:paraId="169E019B" w14:textId="77777777" w:rsidTr="00FD62B3">
        <w:tc>
          <w:tcPr>
            <w:tcW w:w="2948" w:type="dxa"/>
          </w:tcPr>
          <w:p w14:paraId="3FD1964C" w14:textId="4D392896" w:rsidR="00B96142" w:rsidRPr="00370EF8" w:rsidRDefault="00B96142" w:rsidP="008F3781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667FAA23" w14:textId="2F495DA9" w:rsidR="00B96142" w:rsidRPr="00370EF8" w:rsidRDefault="00576103" w:rsidP="008F3781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</w:tcPr>
          <w:p w14:paraId="4AAEFA53" w14:textId="77777777" w:rsidR="00B96142" w:rsidRPr="00370EF8" w:rsidRDefault="00B96142" w:rsidP="008F3781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35C6146D" w14:textId="067344AF" w:rsidR="00B96142" w:rsidRPr="00370EF8" w:rsidRDefault="00B96142" w:rsidP="008F3781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0B0A5E03" w14:textId="77777777" w:rsidR="00B96142" w:rsidRPr="00370EF8" w:rsidRDefault="00B96142" w:rsidP="008F3781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vAlign w:val="center"/>
          </w:tcPr>
          <w:p w14:paraId="27C54659" w14:textId="32D514E0" w:rsidR="00B96142" w:rsidRPr="00370EF8" w:rsidRDefault="00576103" w:rsidP="008F3781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</w:tcPr>
          <w:p w14:paraId="56289315" w14:textId="77777777" w:rsidR="00B96142" w:rsidRPr="00370EF8" w:rsidRDefault="00B96142" w:rsidP="008F3781">
            <w:pPr>
              <w:tabs>
                <w:tab w:val="decimal" w:pos="842"/>
              </w:tabs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6D9F62CB" w14:textId="77777777" w:rsidR="00B96142" w:rsidRPr="00370EF8" w:rsidRDefault="00B96142" w:rsidP="008F3781">
            <w:pPr>
              <w:tabs>
                <w:tab w:val="decimal" w:pos="1080"/>
              </w:tabs>
              <w:spacing w:line="34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6142" w:rsidRPr="00370EF8" w14:paraId="20775976" w14:textId="77777777" w:rsidTr="00FD62B3">
        <w:tc>
          <w:tcPr>
            <w:tcW w:w="2948" w:type="dxa"/>
            <w:vAlign w:val="bottom"/>
          </w:tcPr>
          <w:p w14:paraId="46B05486" w14:textId="2C619FFD" w:rsidR="00B96142" w:rsidRPr="00370EF8" w:rsidRDefault="00BB7AD1" w:rsidP="008F3781">
            <w:pPr>
              <w:spacing w:line="340" w:lineRule="exact"/>
              <w:ind w:right="-36" w:firstLine="2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781E0" w14:textId="4F3E74F8" w:rsidR="00B96142" w:rsidRPr="00370EF8" w:rsidRDefault="00576103" w:rsidP="008F3781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</w:p>
        </w:tc>
        <w:tc>
          <w:tcPr>
            <w:tcW w:w="26" w:type="dxa"/>
          </w:tcPr>
          <w:p w14:paraId="362E6F7A" w14:textId="77777777" w:rsidR="00B96142" w:rsidRPr="00370EF8" w:rsidRDefault="00B96142" w:rsidP="008F3781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2E7773F6" w14:textId="11ACA622" w:rsidR="00B96142" w:rsidRPr="00370EF8" w:rsidRDefault="00576103" w:rsidP="008F3781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37A879A3" w14:textId="77777777" w:rsidR="00B96142" w:rsidRPr="00370EF8" w:rsidRDefault="00B96142" w:rsidP="008F3781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F30D0" w14:textId="687BEA25" w:rsidR="00B96142" w:rsidRPr="00370EF8" w:rsidRDefault="00576103" w:rsidP="008F3781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21" w:type="dxa"/>
          </w:tcPr>
          <w:p w14:paraId="5A108A28" w14:textId="77777777" w:rsidR="00B96142" w:rsidRPr="00370EF8" w:rsidRDefault="00B96142" w:rsidP="008F3781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4790FE44" w14:textId="47C55BD6" w:rsidR="00B96142" w:rsidRPr="00370EF8" w:rsidRDefault="00576103" w:rsidP="008F3781">
            <w:pPr>
              <w:tabs>
                <w:tab w:val="decimal" w:pos="108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B96142" w:rsidRPr="00370EF8" w14:paraId="24FE8007" w14:textId="77777777" w:rsidTr="00FD62B3">
        <w:tc>
          <w:tcPr>
            <w:tcW w:w="2948" w:type="dxa"/>
          </w:tcPr>
          <w:p w14:paraId="1DAFC6C8" w14:textId="17AB011D" w:rsidR="00B96142" w:rsidRPr="00370EF8" w:rsidRDefault="00B96142" w:rsidP="008F3781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69A1FF" w14:textId="0D15B6CB" w:rsidR="00B96142" w:rsidRPr="00370EF8" w:rsidRDefault="00576103" w:rsidP="008F3781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26" w:type="dxa"/>
          </w:tcPr>
          <w:p w14:paraId="1E78AE72" w14:textId="77777777" w:rsidR="00B96142" w:rsidRPr="00370EF8" w:rsidRDefault="00B96142" w:rsidP="008F3781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16C91A2B" w14:textId="606DE824" w:rsidR="00B96142" w:rsidRPr="00370EF8" w:rsidRDefault="00B96142" w:rsidP="008F3781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3BFD936D" w14:textId="77777777" w:rsidR="00B96142" w:rsidRPr="00370EF8" w:rsidRDefault="00B96142" w:rsidP="008F3781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0D9218" w14:textId="75C3DC65" w:rsidR="00B96142" w:rsidRPr="00370EF8" w:rsidRDefault="00576103" w:rsidP="008F3781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B9614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21" w:type="dxa"/>
          </w:tcPr>
          <w:p w14:paraId="45AA5FDC" w14:textId="77777777" w:rsidR="00B96142" w:rsidRPr="00370EF8" w:rsidRDefault="00B96142" w:rsidP="008F3781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342C5D27" w14:textId="77777777" w:rsidR="00B96142" w:rsidRPr="00370EF8" w:rsidRDefault="00B96142" w:rsidP="008F3781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D62B3" w:rsidRPr="00370EF8" w14:paraId="05F23BEC" w14:textId="77777777" w:rsidTr="00FD62B3">
        <w:tc>
          <w:tcPr>
            <w:tcW w:w="2948" w:type="dxa"/>
            <w:vAlign w:val="bottom"/>
          </w:tcPr>
          <w:p w14:paraId="0871B851" w14:textId="4F88C18F" w:rsidR="00FD62B3" w:rsidRPr="00370EF8" w:rsidRDefault="00FD62B3" w:rsidP="008F3781">
            <w:pPr>
              <w:snapToGrid w:val="0"/>
              <w:spacing w:line="340" w:lineRule="exact"/>
              <w:ind w:left="9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Pr="00370EF8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2</w:t>
            </w:r>
            <w:r w:rsidRPr="00370EF8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0DB8AD68" w14:textId="564831B2" w:rsidR="00FD62B3" w:rsidRPr="00370EF8" w:rsidRDefault="00855E59" w:rsidP="008F3781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</w:tcPr>
          <w:p w14:paraId="00E1282E" w14:textId="77777777" w:rsidR="00FD62B3" w:rsidRPr="00370EF8" w:rsidRDefault="00FD62B3" w:rsidP="008F3781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58CF256E" w14:textId="74314A22" w:rsidR="00FD62B3" w:rsidRPr="00370EF8" w:rsidRDefault="00576103" w:rsidP="008F3781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</w:tcPr>
          <w:p w14:paraId="1DDBDA0F" w14:textId="77777777" w:rsidR="00FD62B3" w:rsidRPr="00370EF8" w:rsidRDefault="00FD62B3" w:rsidP="008F3781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vAlign w:val="center"/>
          </w:tcPr>
          <w:p w14:paraId="16494260" w14:textId="44452C17" w:rsidR="00FD62B3" w:rsidRPr="00370EF8" w:rsidRDefault="00855E59" w:rsidP="008F3781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</w:tcPr>
          <w:p w14:paraId="138416F3" w14:textId="77777777" w:rsidR="00FD62B3" w:rsidRPr="00370EF8" w:rsidRDefault="00FD62B3" w:rsidP="008F3781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</w:tcPr>
          <w:p w14:paraId="4D7112FC" w14:textId="71214330" w:rsidR="00FD62B3" w:rsidRPr="00370EF8" w:rsidRDefault="00576103" w:rsidP="008F3781">
            <w:pPr>
              <w:tabs>
                <w:tab w:val="decimal" w:pos="108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FD62B3" w:rsidRPr="00370EF8" w14:paraId="7EEC5B68" w14:textId="77777777" w:rsidTr="00942703">
        <w:tc>
          <w:tcPr>
            <w:tcW w:w="2948" w:type="dxa"/>
          </w:tcPr>
          <w:p w14:paraId="528264BC" w14:textId="4BDAB56A" w:rsidR="00FD62B3" w:rsidRPr="00370EF8" w:rsidRDefault="00FD62B3" w:rsidP="008F3781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5F521E" w14:textId="4C8051D6" w:rsidR="00FD62B3" w:rsidRPr="00370EF8" w:rsidRDefault="00576103" w:rsidP="008F3781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</w:tcPr>
          <w:p w14:paraId="36DE303A" w14:textId="77777777" w:rsidR="00FD62B3" w:rsidRPr="00370EF8" w:rsidRDefault="00FD62B3" w:rsidP="008F3781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14:paraId="04ECE722" w14:textId="0BA63B80" w:rsidR="00FD62B3" w:rsidRPr="00370EF8" w:rsidRDefault="00FD62B3" w:rsidP="008F3781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</w:tcPr>
          <w:p w14:paraId="0F6BB076" w14:textId="77777777" w:rsidR="00FD62B3" w:rsidRPr="00370EF8" w:rsidRDefault="00FD62B3" w:rsidP="008F3781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5D5FAE" w14:textId="68B5FF0B" w:rsidR="00FD62B3" w:rsidRPr="00370EF8" w:rsidRDefault="00576103" w:rsidP="008F3781">
            <w:pPr>
              <w:tabs>
                <w:tab w:val="decimal" w:pos="1348"/>
              </w:tabs>
              <w:spacing w:line="360" w:lineRule="exact"/>
              <w:ind w:right="-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</w:tcPr>
          <w:p w14:paraId="662C749E" w14:textId="77777777" w:rsidR="00FD62B3" w:rsidRPr="00370EF8" w:rsidRDefault="00FD62B3" w:rsidP="008F3781">
            <w:pPr>
              <w:tabs>
                <w:tab w:val="decimal" w:pos="842"/>
              </w:tabs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5282CC81" w14:textId="77777777" w:rsidR="00FD62B3" w:rsidRPr="00370EF8" w:rsidRDefault="00FD62B3" w:rsidP="008F3781">
            <w:pPr>
              <w:tabs>
                <w:tab w:val="decimal" w:pos="1080"/>
              </w:tabs>
              <w:spacing w:line="34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D225EDE" w14:textId="77777777" w:rsidR="00AB0891" w:rsidRPr="00370EF8" w:rsidRDefault="00AB0891">
      <w:pPr>
        <w:overflowPunct/>
        <w:autoSpaceDE/>
        <w:autoSpaceDN/>
        <w:adjustRightInd/>
        <w:textAlignment w:val="auto"/>
        <w:rPr>
          <w:rFonts w:asciiTheme="majorBidi" w:eastAsia="Cambria Math" w:hAnsiTheme="majorBidi" w:cstheme="majorBidi"/>
          <w:snapToGrid w:val="0"/>
          <w:spacing w:val="-6"/>
          <w:sz w:val="24"/>
          <w:szCs w:val="24"/>
          <w:cs/>
          <w:lang w:val="en-US"/>
        </w:rPr>
      </w:pP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br w:type="page"/>
      </w:r>
    </w:p>
    <w:p w14:paraId="51718169" w14:textId="6175B734" w:rsidR="00FD62B3" w:rsidRPr="00370EF8" w:rsidRDefault="002E0D1E" w:rsidP="008F3781">
      <w:pPr>
        <w:pStyle w:val="ListParagraph"/>
        <w:numPr>
          <w:ilvl w:val="0"/>
          <w:numId w:val="26"/>
        </w:numPr>
        <w:spacing w:before="240" w:after="120" w:line="240" w:lineRule="auto"/>
        <w:contextualSpacing w:val="0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</w:rPr>
      </w:pP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lastRenderedPageBreak/>
        <w:t xml:space="preserve">เมื่อวันที่ </w:t>
      </w:r>
      <w:r w:rsidR="00576103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21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576103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2568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ที่ประชุมสามัญผู้ถือหุ้นได้อนุมัติการ</w:t>
      </w:r>
      <w:r w:rsidR="008D5444" w:rsidRPr="00370EF8">
        <w:rPr>
          <w:rFonts w:asciiTheme="majorBidi" w:hAnsiTheme="majorBidi" w:cstheme="majorBidi" w:hint="cs"/>
          <w:snapToGrid w:val="0"/>
          <w:spacing w:val="-6"/>
          <w:sz w:val="24"/>
          <w:szCs w:val="24"/>
          <w:cs/>
        </w:rPr>
        <w:t>เพิ่ม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ทุนจดทะเบียนของบริษัทจำนวน </w:t>
      </w:r>
      <w:r w:rsidR="00576103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504</w:t>
      </w:r>
      <w:r w:rsidR="008D5444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233</w:t>
      </w:r>
      <w:r w:rsidR="008D5444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872</w:t>
      </w:r>
      <w:r w:rsidR="008D5444" w:rsidRPr="00370EF8">
        <w:rPr>
          <w:rFonts w:asciiTheme="majorBidi" w:hAnsiTheme="majorBidi" w:cstheme="majorBidi" w:hint="cs"/>
          <w:snapToGrid w:val="0"/>
          <w:spacing w:val="-6"/>
          <w:sz w:val="24"/>
          <w:szCs w:val="24"/>
          <w:cs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บาท </w:t>
      </w:r>
      <w:r w:rsidR="008D5444"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โดยการออกหุ้นสามัญเพิ่มทุนจำนวนไม่เกิน 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826</w:t>
      </w:r>
      <w:r w:rsidR="008D5444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612</w:t>
      </w:r>
      <w:r w:rsidR="008D5444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905</w:t>
      </w:r>
      <w:r w:rsidR="008D5444"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0</w:t>
      </w:r>
      <w:r w:rsidR="008D5444"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.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61</w:t>
      </w:r>
      <w:r w:rsidR="008D5444"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บาท เพื่อรองรับการจัดสรรหุ้นสามัญเพิ่มทุนแบบมอบอำนาจทั่วไป (</w:t>
      </w:r>
      <w:r w:rsidR="008D5444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General Mandate) </w:t>
      </w:r>
      <w:r w:rsidR="008D5444"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เพื่อเสนอขายให้แก่บุคคลในวงจำกัด (</w:t>
      </w:r>
      <w:r w:rsidR="008D5444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Private Placement)</w:t>
      </w:r>
    </w:p>
    <w:p w14:paraId="3B5C9BB8" w14:textId="4DAC6C60" w:rsidR="00FD62B3" w:rsidRPr="00370EF8" w:rsidRDefault="00FD62B3" w:rsidP="008F3781">
      <w:pPr>
        <w:pStyle w:val="ListParagraph"/>
        <w:numPr>
          <w:ilvl w:val="0"/>
          <w:numId w:val="26"/>
        </w:numPr>
        <w:spacing w:before="240" w:after="120" w:line="240" w:lineRule="auto"/>
        <w:contextualSpacing w:val="0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</w:rPr>
      </w:pP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="00576103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28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576103"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2569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ที่ประชุมสามัญผู้ถือหุ้นได้อนุมัติการ</w:t>
      </w:r>
      <w:r w:rsidRPr="00370EF8">
        <w:rPr>
          <w:rFonts w:asciiTheme="majorBidi" w:hAnsiTheme="majorBidi" w:cstheme="majorBidi" w:hint="cs"/>
          <w:snapToGrid w:val="0"/>
          <w:spacing w:val="-6"/>
          <w:sz w:val="24"/>
          <w:szCs w:val="24"/>
          <w:cs/>
        </w:rPr>
        <w:t>ลด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ทุนจดทะเบียนของบริษัท</w:t>
      </w:r>
      <w:r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จำนวน 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504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233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872</w:t>
      </w:r>
      <w:r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บาท จากทุนจดทะเบียนเดิมจำนวน 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5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546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572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593</w:t>
      </w:r>
      <w:r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บาท เป็นทุนจดทะเบียนจำนวน 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5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042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338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721</w:t>
      </w:r>
      <w:r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บาท โดยการลดหุ้นสามัญจดทะเบียนที่ยังไม่ได้ออกจำหน่าย จำนวน 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826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612</w:t>
      </w:r>
      <w:r w:rsidRPr="00370EF8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905</w:t>
      </w:r>
      <w:r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0</w:t>
      </w:r>
      <w:r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>.</w:t>
      </w:r>
      <w:r w:rsidR="00576103" w:rsidRPr="00370EF8">
        <w:rPr>
          <w:rFonts w:asciiTheme="majorBidi" w:hAnsiTheme="majorBidi" w:cs="Angsana New"/>
          <w:snapToGrid w:val="0"/>
          <w:spacing w:val="-6"/>
          <w:sz w:val="24"/>
          <w:szCs w:val="24"/>
        </w:rPr>
        <w:t>61</w:t>
      </w:r>
      <w:r w:rsidRPr="00370EF8">
        <w:rPr>
          <w:rFonts w:asciiTheme="majorBidi" w:hAnsiTheme="majorBidi" w:cs="Angsana New"/>
          <w:snapToGrid w:val="0"/>
          <w:spacing w:val="-6"/>
          <w:sz w:val="24"/>
          <w:szCs w:val="24"/>
          <w:cs/>
        </w:rPr>
        <w:t xml:space="preserve"> บาท</w:t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EC5594" w:rsidRPr="00370EF8" w14:paraId="73B1E5FB" w14:textId="77777777" w:rsidTr="00EC5594">
        <w:tc>
          <w:tcPr>
            <w:tcW w:w="2889" w:type="dxa"/>
          </w:tcPr>
          <w:p w14:paraId="4D000E34" w14:textId="77777777" w:rsidR="00EC5594" w:rsidRPr="00370EF8" w:rsidRDefault="00EC5594" w:rsidP="008F3781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</w:tcPr>
          <w:p w14:paraId="162DBCD5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5594" w:rsidRPr="00370EF8" w14:paraId="6CA03585" w14:textId="77777777" w:rsidTr="00EC5594">
        <w:tc>
          <w:tcPr>
            <w:tcW w:w="2889" w:type="dxa"/>
          </w:tcPr>
          <w:p w14:paraId="0AD0CDA4" w14:textId="77777777" w:rsidR="00EC5594" w:rsidRPr="00370EF8" w:rsidRDefault="00EC5594" w:rsidP="008F3781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076DBF02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18456C92" w14:textId="77777777" w:rsidR="00EC5594" w:rsidRPr="00370EF8" w:rsidRDefault="00EC5594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</w:tcPr>
          <w:p w14:paraId="3A62E366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7EBA8908" w14:textId="77777777" w:rsidR="00EC5594" w:rsidRPr="00370EF8" w:rsidRDefault="00EC5594" w:rsidP="008F3781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</w:tcPr>
          <w:p w14:paraId="5527F4F6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</w:tcPr>
          <w:p w14:paraId="78ED6159" w14:textId="77777777" w:rsidR="00EC5594" w:rsidRPr="00370EF8" w:rsidRDefault="00EC5594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45BC8752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EC5594" w:rsidRPr="00370EF8" w14:paraId="30990CB0" w14:textId="77777777" w:rsidTr="00EC5594">
        <w:tc>
          <w:tcPr>
            <w:tcW w:w="2889" w:type="dxa"/>
          </w:tcPr>
          <w:p w14:paraId="59321C43" w14:textId="77777777" w:rsidR="00EC5594" w:rsidRPr="00370EF8" w:rsidRDefault="00EC5594" w:rsidP="008F3781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7273145F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</w:tcPr>
          <w:p w14:paraId="43E17F24" w14:textId="77777777" w:rsidR="00EC5594" w:rsidRPr="00370EF8" w:rsidRDefault="00EC5594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</w:tcPr>
          <w:p w14:paraId="3CD76105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8" w:type="dxa"/>
          </w:tcPr>
          <w:p w14:paraId="2DB1C799" w14:textId="77777777" w:rsidR="00EC5594" w:rsidRPr="00370EF8" w:rsidRDefault="00EC5594" w:rsidP="008F3781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</w:tcPr>
          <w:p w14:paraId="1842F6B3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</w:tcPr>
          <w:p w14:paraId="5BFEFAC1" w14:textId="77777777" w:rsidR="00EC5594" w:rsidRPr="00370EF8" w:rsidRDefault="00EC5594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5FE6B420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EC5594" w:rsidRPr="00370EF8" w14:paraId="4CBEF460" w14:textId="77777777" w:rsidTr="00E0787B">
        <w:tc>
          <w:tcPr>
            <w:tcW w:w="2889" w:type="dxa"/>
          </w:tcPr>
          <w:p w14:paraId="7A888657" w14:textId="77777777" w:rsidR="00EC5594" w:rsidRPr="00370EF8" w:rsidRDefault="00EC5594" w:rsidP="008F3781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62969F9B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</w:tcPr>
          <w:p w14:paraId="4775DBA5" w14:textId="77777777" w:rsidR="00EC5594" w:rsidRPr="00370EF8" w:rsidRDefault="00EC5594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0F7816B8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</w:tcPr>
          <w:p w14:paraId="0D0C5927" w14:textId="77777777" w:rsidR="00EC5594" w:rsidRPr="00370EF8" w:rsidRDefault="00EC5594" w:rsidP="008F3781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2DC4EB82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</w:tcPr>
          <w:p w14:paraId="768BB8DC" w14:textId="77777777" w:rsidR="00EC5594" w:rsidRPr="00370EF8" w:rsidRDefault="00EC5594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693FB992" w14:textId="77777777" w:rsidR="00EC5594" w:rsidRPr="00370EF8" w:rsidRDefault="00EC5594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C5594" w:rsidRPr="00370EF8" w14:paraId="3DB5FA10" w14:textId="77777777" w:rsidTr="00E0787B">
        <w:tc>
          <w:tcPr>
            <w:tcW w:w="2889" w:type="dxa"/>
          </w:tcPr>
          <w:p w14:paraId="54B1D4A6" w14:textId="77777777" w:rsidR="00EC5594" w:rsidRPr="00370EF8" w:rsidRDefault="00EC5594" w:rsidP="008F3781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vAlign w:val="center"/>
          </w:tcPr>
          <w:p w14:paraId="4537D2F9" w14:textId="77777777" w:rsidR="00EC5594" w:rsidRPr="00370EF8" w:rsidRDefault="00EC5594" w:rsidP="008F3781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09A57F2A" w14:textId="77777777" w:rsidR="00EC5594" w:rsidRPr="00370EF8" w:rsidRDefault="00EC5594" w:rsidP="008F3781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</w:tcPr>
          <w:p w14:paraId="2D0C2688" w14:textId="77777777" w:rsidR="00EC5594" w:rsidRPr="00370EF8" w:rsidRDefault="00EC5594" w:rsidP="008F3781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62EF2B1" w14:textId="77777777" w:rsidR="00EC5594" w:rsidRPr="00370EF8" w:rsidRDefault="00EC5594" w:rsidP="008F3781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vAlign w:val="center"/>
          </w:tcPr>
          <w:p w14:paraId="12214E7D" w14:textId="77777777" w:rsidR="00EC5594" w:rsidRPr="00370EF8" w:rsidRDefault="00EC5594" w:rsidP="008F3781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2CCD140" w14:textId="77777777" w:rsidR="00EC5594" w:rsidRPr="00370EF8" w:rsidRDefault="00EC5594" w:rsidP="008F3781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268454CD" w14:textId="77777777" w:rsidR="00EC5594" w:rsidRPr="00370EF8" w:rsidRDefault="00EC5594" w:rsidP="008F3781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6082" w:rsidRPr="00370EF8" w14:paraId="56585B0B" w14:textId="77777777" w:rsidTr="00E0787B">
        <w:tc>
          <w:tcPr>
            <w:tcW w:w="2889" w:type="dxa"/>
          </w:tcPr>
          <w:p w14:paraId="47C56286" w14:textId="32D66A63" w:rsidR="00BA6082" w:rsidRPr="00370EF8" w:rsidRDefault="00BA6082" w:rsidP="008F3781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6" w:type="dxa"/>
            <w:tcBorders>
              <w:left w:val="nil"/>
              <w:bottom w:val="double" w:sz="4" w:space="0" w:color="auto"/>
              <w:right w:val="nil"/>
            </w:tcBorders>
          </w:tcPr>
          <w:p w14:paraId="7A617B07" w14:textId="5A5F9E2B" w:rsidR="00BA6082" w:rsidRPr="00370EF8" w:rsidRDefault="00576103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A608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BA608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BA608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</w:tcPr>
          <w:p w14:paraId="08B9BF45" w14:textId="77777777" w:rsidR="00BA6082" w:rsidRPr="00370EF8" w:rsidRDefault="00BA6082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58EB7A21" w14:textId="539AB9A7" w:rsidR="00BA6082" w:rsidRPr="00370EF8" w:rsidRDefault="00576103" w:rsidP="008F3781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A608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</w:tcPr>
          <w:p w14:paraId="5CB92971" w14:textId="77777777" w:rsidR="00BA6082" w:rsidRPr="00370EF8" w:rsidRDefault="00BA6082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bottom w:val="double" w:sz="4" w:space="0" w:color="auto"/>
              <w:right w:val="nil"/>
            </w:tcBorders>
          </w:tcPr>
          <w:p w14:paraId="4677ABA4" w14:textId="17D01E10" w:rsidR="00BA6082" w:rsidRPr="00370EF8" w:rsidRDefault="00576103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A608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BA608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BA608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</w:tcPr>
          <w:p w14:paraId="78009960" w14:textId="77777777" w:rsidR="00BA6082" w:rsidRPr="00370EF8" w:rsidRDefault="00BA6082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4A09002B" w14:textId="38293D44" w:rsidR="00BA6082" w:rsidRPr="00370EF8" w:rsidRDefault="00576103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A6082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FD62B3" w:rsidRPr="00370EF8" w14:paraId="0331602F" w14:textId="77777777" w:rsidTr="00FA668B">
        <w:tc>
          <w:tcPr>
            <w:tcW w:w="2889" w:type="dxa"/>
          </w:tcPr>
          <w:p w14:paraId="16A9A4A4" w14:textId="40B6229A" w:rsidR="00FD62B3" w:rsidRPr="00370EF8" w:rsidRDefault="00FD62B3" w:rsidP="008F3781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51DF3C9" w14:textId="725DE638" w:rsidR="00FD62B3" w:rsidRPr="00370EF8" w:rsidRDefault="00576103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</w:tcPr>
          <w:p w14:paraId="691E0F14" w14:textId="77777777" w:rsidR="00FD62B3" w:rsidRPr="00370EF8" w:rsidRDefault="00FD62B3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413560C9" w14:textId="35F80C99" w:rsidR="00FD62B3" w:rsidRPr="00370EF8" w:rsidRDefault="00576103" w:rsidP="008F3781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</w:tcPr>
          <w:p w14:paraId="37CED5CA" w14:textId="77777777" w:rsidR="00FD62B3" w:rsidRPr="00370EF8" w:rsidRDefault="00FD62B3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4EC66E6" w14:textId="366FC424" w:rsidR="00FD62B3" w:rsidRPr="00370EF8" w:rsidRDefault="00576103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</w:tcPr>
          <w:p w14:paraId="4C344817" w14:textId="77777777" w:rsidR="00FD62B3" w:rsidRPr="00370EF8" w:rsidRDefault="00FD62B3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</w:tcPr>
          <w:p w14:paraId="0CBE7F96" w14:textId="33812E7F" w:rsidR="00FD62B3" w:rsidRPr="00370EF8" w:rsidRDefault="00576103" w:rsidP="008F3781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D62B3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</w:tbl>
    <w:p w14:paraId="69A719EB" w14:textId="582CAC42" w:rsidR="00F00339" w:rsidRPr="00370EF8" w:rsidRDefault="00576103" w:rsidP="008F378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t>19</w:t>
      </w:r>
      <w:r w:rsidR="00F00339" w:rsidRPr="00370EF8">
        <w:rPr>
          <w:rFonts w:asciiTheme="majorBidi" w:hAnsiTheme="majorBidi" w:cstheme="majorBidi"/>
          <w:b/>
          <w:bCs/>
          <w:lang w:val="en-US"/>
        </w:rPr>
        <w:t>.</w:t>
      </w:r>
      <w:r w:rsidR="0062586B" w:rsidRPr="00370EF8">
        <w:rPr>
          <w:rFonts w:asciiTheme="majorBidi" w:hAnsiTheme="majorBidi" w:cstheme="majorBidi"/>
          <w:b/>
          <w:bCs/>
          <w:lang w:val="en-US"/>
        </w:rPr>
        <w:tab/>
      </w:r>
      <w:r w:rsidR="00D52D2C" w:rsidRPr="00370EF8">
        <w:rPr>
          <w:rFonts w:asciiTheme="majorBidi" w:hAnsiTheme="majorBidi" w:cstheme="majorBidi"/>
          <w:b/>
          <w:bCs/>
          <w:cs/>
          <w:lang w:val="en-US"/>
        </w:rPr>
        <w:t>รายได้อื่น</w:t>
      </w:r>
    </w:p>
    <w:p w14:paraId="4A9A40E2" w14:textId="0C494916" w:rsidR="00F00339" w:rsidRPr="00370EF8" w:rsidRDefault="005B4A66" w:rsidP="008F3781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cs/>
        </w:rPr>
      </w:pPr>
      <w:r w:rsidRPr="00370EF8">
        <w:rPr>
          <w:rFonts w:asciiTheme="majorBidi" w:hAnsiTheme="majorBidi" w:cstheme="majorBidi"/>
          <w:cs/>
        </w:rPr>
        <w:t>รายได้อื่น</w:t>
      </w:r>
      <w:r w:rsidR="00D52D2C" w:rsidRPr="00370EF8">
        <w:rPr>
          <w:rFonts w:asciiTheme="majorBidi" w:hAnsiTheme="majorBidi" w:cstheme="majorBidi"/>
          <w:cs/>
        </w:rPr>
        <w:t>สำหรับงวดสามเดือน</w:t>
      </w:r>
      <w:r w:rsidR="00082AD5" w:rsidRPr="00370EF8">
        <w:rPr>
          <w:rFonts w:asciiTheme="majorBidi" w:hAnsiTheme="majorBidi" w:cstheme="majorBidi" w:hint="cs"/>
          <w:cs/>
          <w:lang w:val="en-US"/>
        </w:rPr>
        <w:t>และงวดหกเดือน</w:t>
      </w:r>
      <w:r w:rsidR="00D52D2C" w:rsidRPr="00370EF8">
        <w:rPr>
          <w:rFonts w:asciiTheme="majorBidi" w:hAnsiTheme="majorBidi" w:cstheme="majorBidi"/>
          <w:cs/>
        </w:rPr>
        <w:t xml:space="preserve">สิ้นสุดวันที่ </w:t>
      </w:r>
      <w:r w:rsidR="00576103" w:rsidRPr="00370EF8">
        <w:rPr>
          <w:rFonts w:asciiTheme="majorBidi" w:hAnsiTheme="majorBidi" w:cstheme="majorBidi"/>
          <w:lang w:val="en-US"/>
        </w:rPr>
        <w:t>30</w:t>
      </w:r>
      <w:r w:rsidR="00D52D2C" w:rsidRPr="00370EF8">
        <w:rPr>
          <w:rFonts w:asciiTheme="majorBidi" w:hAnsiTheme="majorBidi" w:cstheme="majorBidi"/>
          <w:cs/>
        </w:rPr>
        <w:t xml:space="preserve"> </w:t>
      </w:r>
      <w:r w:rsidR="005809F5" w:rsidRPr="00370EF8">
        <w:rPr>
          <w:rFonts w:asciiTheme="majorBidi" w:hAnsiTheme="majorBidi" w:cstheme="majorBidi" w:hint="cs"/>
          <w:cs/>
        </w:rPr>
        <w:t>ม</w:t>
      </w:r>
      <w:r w:rsidR="00082AD5" w:rsidRPr="00370EF8">
        <w:rPr>
          <w:rFonts w:asciiTheme="majorBidi" w:hAnsiTheme="majorBidi" w:cstheme="majorBidi" w:hint="cs"/>
          <w:cs/>
        </w:rPr>
        <w:t>ิถุนายน</w:t>
      </w:r>
      <w:r w:rsidR="00D52D2C" w:rsidRPr="00370EF8">
        <w:rPr>
          <w:rFonts w:asciiTheme="majorBidi" w:hAnsiTheme="majorBidi" w:cstheme="majorBidi"/>
          <w:cs/>
        </w:rPr>
        <w:t xml:space="preserve"> มีดังนี้</w:t>
      </w:r>
    </w:p>
    <w:p w14:paraId="5D45D55C" w14:textId="1A08456C" w:rsidR="00776C77" w:rsidRPr="00370EF8" w:rsidRDefault="00727EA0" w:rsidP="008F3781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370EF8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 </w:t>
      </w:r>
      <w:r w:rsidR="00776C77" w:rsidRPr="00370EF8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="00776C77" w:rsidRPr="00370EF8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="00776C77" w:rsidRPr="00370EF8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D52D2C" w:rsidRPr="00370EF8" w14:paraId="0F5CE3A9" w14:textId="77777777" w:rsidTr="00107353">
        <w:trPr>
          <w:trHeight w:val="144"/>
        </w:trPr>
        <w:tc>
          <w:tcPr>
            <w:tcW w:w="3477" w:type="dxa"/>
          </w:tcPr>
          <w:p w14:paraId="7D433ED3" w14:textId="77777777" w:rsidR="00D52D2C" w:rsidRPr="00370EF8" w:rsidRDefault="00D52D2C" w:rsidP="008F378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7CE1499" w14:textId="77777777" w:rsidR="00D52D2C" w:rsidRPr="00370EF8" w:rsidRDefault="00D52D2C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7F8F371" w14:textId="77777777" w:rsidR="00D52D2C" w:rsidRPr="00370EF8" w:rsidRDefault="00D52D2C" w:rsidP="008F378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04A0294B" w14:textId="77777777" w:rsidR="00D52D2C" w:rsidRPr="00370EF8" w:rsidRDefault="00D52D2C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D2C" w:rsidRPr="00370EF8" w14:paraId="62E33600" w14:textId="77777777" w:rsidTr="00107353">
        <w:trPr>
          <w:trHeight w:val="144"/>
        </w:trPr>
        <w:tc>
          <w:tcPr>
            <w:tcW w:w="3477" w:type="dxa"/>
          </w:tcPr>
          <w:p w14:paraId="799693D2" w14:textId="77777777" w:rsidR="00D52D2C" w:rsidRPr="00370EF8" w:rsidRDefault="00D52D2C" w:rsidP="008F378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20B1DFCB" w14:textId="06F2C460" w:rsidR="00D52D2C" w:rsidRPr="00370EF8" w:rsidRDefault="00D52D2C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576103"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7436CC" w:rsidRPr="00370EF8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5809F5" w:rsidRPr="00370EF8" w14:paraId="28D6A2E3" w14:textId="77777777" w:rsidTr="00107353">
        <w:trPr>
          <w:trHeight w:val="144"/>
        </w:trPr>
        <w:tc>
          <w:tcPr>
            <w:tcW w:w="3477" w:type="dxa"/>
          </w:tcPr>
          <w:p w14:paraId="419B943D" w14:textId="77777777" w:rsidR="005809F5" w:rsidRPr="00370EF8" w:rsidRDefault="005809F5" w:rsidP="008F378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92B3C4" w14:textId="5FDBD272" w:rsidR="005809F5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7F07243D" w14:textId="77777777" w:rsidR="005809F5" w:rsidRPr="00370EF8" w:rsidRDefault="005809F5" w:rsidP="008F378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00647A6" w14:textId="216B6AB6" w:rsidR="005809F5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1BF77F27" w14:textId="77777777" w:rsidR="005809F5" w:rsidRPr="00370EF8" w:rsidRDefault="005809F5" w:rsidP="008F378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0D5B877" w14:textId="23CA1080" w:rsidR="005809F5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221250AC" w14:textId="77777777" w:rsidR="005809F5" w:rsidRPr="00370EF8" w:rsidRDefault="005809F5" w:rsidP="008F378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3ADAD1B" w14:textId="0BF19CF5" w:rsidR="005809F5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B559F" w:rsidRPr="00370EF8" w14:paraId="62558E13" w14:textId="77777777" w:rsidTr="00F34422">
        <w:trPr>
          <w:trHeight w:val="144"/>
        </w:trPr>
        <w:tc>
          <w:tcPr>
            <w:tcW w:w="3477" w:type="dxa"/>
          </w:tcPr>
          <w:p w14:paraId="4D33B7E4" w14:textId="10A782DB" w:rsidR="006B559F" w:rsidRPr="00370EF8" w:rsidRDefault="006B559F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vAlign w:val="bottom"/>
          </w:tcPr>
          <w:p w14:paraId="54228AB8" w14:textId="788B68E2" w:rsidR="006B559F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44" w:type="dxa"/>
            <w:vAlign w:val="center"/>
          </w:tcPr>
          <w:p w14:paraId="4C3091C1" w14:textId="77777777" w:rsidR="006B559F" w:rsidRPr="00370EF8" w:rsidRDefault="006B559F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E547BF1" w14:textId="6BD110E4" w:rsidR="006B559F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957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137</w:t>
            </w:r>
          </w:p>
        </w:tc>
        <w:tc>
          <w:tcPr>
            <w:tcW w:w="144" w:type="dxa"/>
          </w:tcPr>
          <w:p w14:paraId="0A23BCCC" w14:textId="77777777" w:rsidR="006B559F" w:rsidRPr="00370EF8" w:rsidRDefault="006B559F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180E957C" w14:textId="3791DA1A" w:rsidR="006B559F" w:rsidRPr="00370EF8" w:rsidRDefault="006B559F" w:rsidP="008F3781">
            <w:pP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2897271" w14:textId="77777777" w:rsidR="006B559F" w:rsidRPr="00370EF8" w:rsidRDefault="006B559F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DF81BF6" w14:textId="18F403E2" w:rsidR="006B559F" w:rsidRPr="00370EF8" w:rsidRDefault="006B559F" w:rsidP="008F3781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B559F" w:rsidRPr="00370EF8" w14:paraId="3782AC34" w14:textId="77777777" w:rsidTr="00F34422">
        <w:trPr>
          <w:trHeight w:val="144"/>
        </w:trPr>
        <w:tc>
          <w:tcPr>
            <w:tcW w:w="3477" w:type="dxa"/>
          </w:tcPr>
          <w:p w14:paraId="07385A6E" w14:textId="7C4D2645" w:rsidR="006B559F" w:rsidRPr="00370EF8" w:rsidRDefault="006B559F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vAlign w:val="bottom"/>
          </w:tcPr>
          <w:p w14:paraId="17F1D42D" w14:textId="1A35C5BD" w:rsidR="006B559F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144" w:type="dxa"/>
            <w:vAlign w:val="center"/>
          </w:tcPr>
          <w:p w14:paraId="33658E40" w14:textId="77777777" w:rsidR="006B559F" w:rsidRPr="00370EF8" w:rsidRDefault="006B559F" w:rsidP="008F378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5A0F072A" w14:textId="54D5E53C" w:rsidR="006B559F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337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187</w:t>
            </w:r>
          </w:p>
        </w:tc>
        <w:tc>
          <w:tcPr>
            <w:tcW w:w="144" w:type="dxa"/>
          </w:tcPr>
          <w:p w14:paraId="0D92AEE7" w14:textId="77777777" w:rsidR="006B559F" w:rsidRPr="00370EF8" w:rsidRDefault="006B559F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F4C82D3" w14:textId="7168E871" w:rsidR="006B559F" w:rsidRPr="00370EF8" w:rsidRDefault="006B559F" w:rsidP="008F3781">
            <w:pP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543A741" w14:textId="77777777" w:rsidR="006B559F" w:rsidRPr="00370EF8" w:rsidRDefault="006B559F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F7430D8" w14:textId="5E6412D1" w:rsidR="006B559F" w:rsidRPr="00370EF8" w:rsidRDefault="006B559F" w:rsidP="008F3781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B559F" w:rsidRPr="00370EF8" w14:paraId="7149B3F3" w14:textId="77777777" w:rsidTr="00C12810">
        <w:trPr>
          <w:trHeight w:val="144"/>
        </w:trPr>
        <w:tc>
          <w:tcPr>
            <w:tcW w:w="3477" w:type="dxa"/>
          </w:tcPr>
          <w:p w14:paraId="087A6D2E" w14:textId="255A862E" w:rsidR="006B559F" w:rsidRPr="00370EF8" w:rsidRDefault="006B559F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vAlign w:val="center"/>
          </w:tcPr>
          <w:p w14:paraId="5BBB25F2" w14:textId="261220C5" w:rsidR="006B559F" w:rsidRPr="00370EF8" w:rsidRDefault="006B559F" w:rsidP="008F3781">
            <w:pPr>
              <w:spacing w:line="320" w:lineRule="exact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5ABA382" w14:textId="77777777" w:rsidR="006B559F" w:rsidRPr="00370EF8" w:rsidRDefault="006B559F" w:rsidP="008F378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center"/>
          </w:tcPr>
          <w:p w14:paraId="14AC8FF7" w14:textId="4032C6B3" w:rsidR="006B559F" w:rsidRPr="00370EF8" w:rsidRDefault="006B559F" w:rsidP="008F3781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B1BB320" w14:textId="77777777" w:rsidR="006B559F" w:rsidRPr="00370EF8" w:rsidRDefault="006B559F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0B3958A" w14:textId="511BC19E" w:rsidR="006B559F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620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  <w:vAlign w:val="center"/>
          </w:tcPr>
          <w:p w14:paraId="747C8A79" w14:textId="77777777" w:rsidR="006B559F" w:rsidRPr="00370EF8" w:rsidRDefault="006B559F" w:rsidP="008F3781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8D93EC3" w14:textId="2613A027" w:rsidR="006B559F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6B559F" w:rsidRPr="00370EF8" w14:paraId="1330DE22" w14:textId="77777777" w:rsidTr="00C12810">
        <w:trPr>
          <w:trHeight w:val="144"/>
        </w:trPr>
        <w:tc>
          <w:tcPr>
            <w:tcW w:w="3477" w:type="dxa"/>
          </w:tcPr>
          <w:p w14:paraId="1B54297E" w14:textId="63A144A0" w:rsidR="006B559F" w:rsidRPr="00370EF8" w:rsidRDefault="006B559F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</w:tcPr>
          <w:p w14:paraId="06C88378" w14:textId="63EA6AA7" w:rsidR="006B559F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6B559F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216</w:t>
            </w:r>
            <w:r w:rsidR="006B559F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44" w:type="dxa"/>
            <w:vAlign w:val="center"/>
          </w:tcPr>
          <w:p w14:paraId="55684B04" w14:textId="77777777" w:rsidR="006B559F" w:rsidRPr="00370EF8" w:rsidRDefault="006B559F" w:rsidP="008F378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D12A9AE" w14:textId="12B7F31A" w:rsidR="006B559F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134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102</w:t>
            </w:r>
          </w:p>
        </w:tc>
        <w:tc>
          <w:tcPr>
            <w:tcW w:w="144" w:type="dxa"/>
          </w:tcPr>
          <w:p w14:paraId="700427CA" w14:textId="77777777" w:rsidR="006B559F" w:rsidRPr="00370EF8" w:rsidRDefault="006B559F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A775755" w14:textId="795F1517" w:rsidR="006B559F" w:rsidRPr="00370EF8" w:rsidRDefault="006B559F" w:rsidP="008F3781">
            <w:pP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7F5E47E5" w14:textId="77777777" w:rsidR="006B559F" w:rsidRPr="00370EF8" w:rsidRDefault="006B559F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5EF90B3C" w14:textId="7ABA2E51" w:rsidR="006B559F" w:rsidRPr="00370EF8" w:rsidRDefault="006B559F" w:rsidP="008F3781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B559F" w:rsidRPr="00370EF8" w14:paraId="1B30FB5B" w14:textId="77777777" w:rsidTr="006F351F">
        <w:trPr>
          <w:trHeight w:val="144"/>
        </w:trPr>
        <w:tc>
          <w:tcPr>
            <w:tcW w:w="3477" w:type="dxa"/>
          </w:tcPr>
          <w:p w14:paraId="68B372B7" w14:textId="0A1364D1" w:rsidR="006B559F" w:rsidRPr="00370EF8" w:rsidRDefault="006B559F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44B38B" w14:textId="37C9ADCF" w:rsidR="006B559F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7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515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44" w:type="dxa"/>
          </w:tcPr>
          <w:p w14:paraId="31A8B44A" w14:textId="77777777" w:rsidR="006B559F" w:rsidRPr="00370EF8" w:rsidRDefault="006B559F" w:rsidP="008F378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301937BA" w14:textId="7A8747F8" w:rsidR="006B559F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159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906</w:t>
            </w:r>
          </w:p>
        </w:tc>
        <w:tc>
          <w:tcPr>
            <w:tcW w:w="144" w:type="dxa"/>
          </w:tcPr>
          <w:p w14:paraId="527BA0ED" w14:textId="77777777" w:rsidR="006B559F" w:rsidRPr="00370EF8" w:rsidRDefault="006B559F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6BD99370" w14:textId="09E18904" w:rsidR="006B559F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44" w:type="dxa"/>
          </w:tcPr>
          <w:p w14:paraId="14FA2CBF" w14:textId="77777777" w:rsidR="006B559F" w:rsidRPr="00370EF8" w:rsidRDefault="006B559F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5C935501" w14:textId="3F298D87" w:rsidR="006B559F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524</w:t>
            </w:r>
          </w:p>
        </w:tc>
      </w:tr>
      <w:tr w:rsidR="006B559F" w:rsidRPr="00370EF8" w14:paraId="215E974A" w14:textId="77777777" w:rsidTr="00D77992">
        <w:trPr>
          <w:trHeight w:val="144"/>
        </w:trPr>
        <w:tc>
          <w:tcPr>
            <w:tcW w:w="3477" w:type="dxa"/>
          </w:tcPr>
          <w:p w14:paraId="1295134D" w14:textId="3D30BF21" w:rsidR="006B559F" w:rsidRPr="00370EF8" w:rsidRDefault="006B559F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121E13" w14:textId="74E86098" w:rsidR="006B559F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80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834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761</w:t>
            </w:r>
          </w:p>
        </w:tc>
        <w:tc>
          <w:tcPr>
            <w:tcW w:w="144" w:type="dxa"/>
            <w:vAlign w:val="center"/>
          </w:tcPr>
          <w:p w14:paraId="5E18CC71" w14:textId="77777777" w:rsidR="006B559F" w:rsidRPr="00370EF8" w:rsidRDefault="006B559F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E988" w14:textId="7B34F618" w:rsidR="006B559F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588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332</w:t>
            </w:r>
          </w:p>
        </w:tc>
        <w:tc>
          <w:tcPr>
            <w:tcW w:w="144" w:type="dxa"/>
          </w:tcPr>
          <w:p w14:paraId="4577087B" w14:textId="77777777" w:rsidR="006B559F" w:rsidRPr="00370EF8" w:rsidRDefault="006B559F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8D3D1D" w14:textId="3D437659" w:rsidR="006B559F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622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44" w:type="dxa"/>
            <w:vAlign w:val="center"/>
          </w:tcPr>
          <w:p w14:paraId="7F6E409F" w14:textId="77777777" w:rsidR="006B559F" w:rsidRPr="00370EF8" w:rsidRDefault="006B559F" w:rsidP="008F3781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211B8" w14:textId="6508162C" w:rsidR="006B559F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6B559F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524</w:t>
            </w:r>
          </w:p>
        </w:tc>
      </w:tr>
    </w:tbl>
    <w:p w14:paraId="3147C399" w14:textId="77777777" w:rsidR="00082AD5" w:rsidRPr="00370EF8" w:rsidRDefault="00082AD5" w:rsidP="008F3781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370EF8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Pr="00370EF8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370EF8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082AD5" w:rsidRPr="00370EF8" w14:paraId="5F27DA91" w14:textId="77777777" w:rsidTr="006F351F">
        <w:trPr>
          <w:trHeight w:val="144"/>
        </w:trPr>
        <w:tc>
          <w:tcPr>
            <w:tcW w:w="3477" w:type="dxa"/>
          </w:tcPr>
          <w:p w14:paraId="29278493" w14:textId="77777777" w:rsidR="00082AD5" w:rsidRPr="00370EF8" w:rsidRDefault="00082AD5" w:rsidP="008F378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6C15B385" w14:textId="77777777" w:rsidR="00082AD5" w:rsidRPr="00370EF8" w:rsidRDefault="00082AD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794F765" w14:textId="77777777" w:rsidR="00082AD5" w:rsidRPr="00370EF8" w:rsidRDefault="00082AD5" w:rsidP="008F378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48E39DC1" w14:textId="77777777" w:rsidR="00082AD5" w:rsidRPr="00370EF8" w:rsidRDefault="00082AD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2AD5" w:rsidRPr="00370EF8" w14:paraId="4DF375CB" w14:textId="77777777" w:rsidTr="006F351F">
        <w:trPr>
          <w:trHeight w:val="144"/>
        </w:trPr>
        <w:tc>
          <w:tcPr>
            <w:tcW w:w="3477" w:type="dxa"/>
          </w:tcPr>
          <w:p w14:paraId="16F8C445" w14:textId="77777777" w:rsidR="00082AD5" w:rsidRPr="00370EF8" w:rsidRDefault="00082AD5" w:rsidP="008F378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608E4B81" w14:textId="71D9A365" w:rsidR="00082AD5" w:rsidRPr="00370EF8" w:rsidRDefault="00082AD5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Pr="00370EF8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หก</w:t>
            </w: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576103"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82AD5" w:rsidRPr="00370EF8" w14:paraId="00326910" w14:textId="77777777" w:rsidTr="006F351F">
        <w:trPr>
          <w:trHeight w:val="144"/>
        </w:trPr>
        <w:tc>
          <w:tcPr>
            <w:tcW w:w="3477" w:type="dxa"/>
          </w:tcPr>
          <w:p w14:paraId="0FFAD619" w14:textId="77777777" w:rsidR="00082AD5" w:rsidRPr="00370EF8" w:rsidRDefault="00082AD5" w:rsidP="008F378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4F43F65" w14:textId="46B87061" w:rsidR="00082AD5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4930D604" w14:textId="77777777" w:rsidR="00082AD5" w:rsidRPr="00370EF8" w:rsidRDefault="00082AD5" w:rsidP="008F378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18F2680" w14:textId="4A47EE96" w:rsidR="00082AD5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1BC4EE8B" w14:textId="77777777" w:rsidR="00082AD5" w:rsidRPr="00370EF8" w:rsidRDefault="00082AD5" w:rsidP="008F378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D000FA7" w14:textId="48D8398C" w:rsidR="00082AD5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dxa"/>
          </w:tcPr>
          <w:p w14:paraId="36656C9C" w14:textId="77777777" w:rsidR="00082AD5" w:rsidRPr="00370EF8" w:rsidRDefault="00082AD5" w:rsidP="008F378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C0468B9" w14:textId="337D3D3A" w:rsidR="00082AD5" w:rsidRPr="00370EF8" w:rsidRDefault="00576103" w:rsidP="008F37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0C4198" w:rsidRPr="00370EF8" w14:paraId="406C7FE4" w14:textId="77777777" w:rsidTr="006F351F">
        <w:trPr>
          <w:trHeight w:val="144"/>
        </w:trPr>
        <w:tc>
          <w:tcPr>
            <w:tcW w:w="3477" w:type="dxa"/>
          </w:tcPr>
          <w:p w14:paraId="28F53500" w14:textId="77777777" w:rsidR="000C4198" w:rsidRPr="00370EF8" w:rsidRDefault="000C419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vAlign w:val="bottom"/>
          </w:tcPr>
          <w:p w14:paraId="61FEFE97" w14:textId="554ADAA4" w:rsidR="000C4198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67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121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144" w:type="dxa"/>
            <w:vAlign w:val="center"/>
          </w:tcPr>
          <w:p w14:paraId="0E79DAEC" w14:textId="77777777" w:rsidR="000C4198" w:rsidRPr="00370EF8" w:rsidRDefault="000C4198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3D05112" w14:textId="66F3B988" w:rsidR="000C4198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</w:t>
            </w:r>
            <w:r w:rsidR="000C419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322</w:t>
            </w:r>
            <w:r w:rsidR="000C419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039</w:t>
            </w:r>
          </w:p>
        </w:tc>
        <w:tc>
          <w:tcPr>
            <w:tcW w:w="144" w:type="dxa"/>
          </w:tcPr>
          <w:p w14:paraId="19C3085E" w14:textId="77777777" w:rsidR="000C4198" w:rsidRPr="00370EF8" w:rsidRDefault="000C4198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A24B61E" w14:textId="41CF408E" w:rsidR="000C4198" w:rsidRPr="00370EF8" w:rsidRDefault="006B559F" w:rsidP="008F3781">
            <w:pP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</w:tcPr>
          <w:p w14:paraId="1D6B910A" w14:textId="77777777" w:rsidR="000C4198" w:rsidRPr="00370EF8" w:rsidRDefault="000C4198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2A7F4F0" w14:textId="167C6A67" w:rsidR="000C4198" w:rsidRPr="00370EF8" w:rsidRDefault="000C4198" w:rsidP="008F3781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C4198" w:rsidRPr="00370EF8" w14:paraId="102845D0" w14:textId="77777777" w:rsidTr="006F351F">
        <w:trPr>
          <w:trHeight w:val="144"/>
        </w:trPr>
        <w:tc>
          <w:tcPr>
            <w:tcW w:w="3477" w:type="dxa"/>
          </w:tcPr>
          <w:p w14:paraId="1D732C77" w14:textId="77777777" w:rsidR="000C4198" w:rsidRPr="00370EF8" w:rsidRDefault="000C419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vAlign w:val="bottom"/>
          </w:tcPr>
          <w:p w14:paraId="667D9484" w14:textId="770614DD" w:rsidR="000C4198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70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811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144" w:type="dxa"/>
            <w:vAlign w:val="center"/>
          </w:tcPr>
          <w:p w14:paraId="7AB76A22" w14:textId="77777777" w:rsidR="000C4198" w:rsidRPr="00370EF8" w:rsidRDefault="000C4198" w:rsidP="008F378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696FA6EA" w14:textId="34A4A6FA" w:rsidR="000C4198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</w:t>
            </w:r>
            <w:r w:rsidR="000C419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409</w:t>
            </w:r>
            <w:r w:rsidR="000C419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44" w:type="dxa"/>
          </w:tcPr>
          <w:p w14:paraId="7B6355EA" w14:textId="77777777" w:rsidR="000C4198" w:rsidRPr="00370EF8" w:rsidRDefault="000C4198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2CE3FC54" w14:textId="46EC4C12" w:rsidR="000C4198" w:rsidRPr="00370EF8" w:rsidRDefault="006B559F" w:rsidP="008F3781">
            <w:pP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153E1FB" w14:textId="77777777" w:rsidR="000C4198" w:rsidRPr="00370EF8" w:rsidRDefault="000C4198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A112E41" w14:textId="3D75480C" w:rsidR="000C4198" w:rsidRPr="00370EF8" w:rsidRDefault="000C4198" w:rsidP="008F3781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C4198" w:rsidRPr="00370EF8" w14:paraId="70464DFA" w14:textId="77777777" w:rsidTr="006F351F">
        <w:trPr>
          <w:trHeight w:val="144"/>
        </w:trPr>
        <w:tc>
          <w:tcPr>
            <w:tcW w:w="3477" w:type="dxa"/>
          </w:tcPr>
          <w:p w14:paraId="740AFA00" w14:textId="77777777" w:rsidR="000C4198" w:rsidRPr="00370EF8" w:rsidRDefault="000C4198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vAlign w:val="center"/>
          </w:tcPr>
          <w:p w14:paraId="6425D01A" w14:textId="410BB67D" w:rsidR="000C4198" w:rsidRPr="00370EF8" w:rsidRDefault="006B559F" w:rsidP="008F3781">
            <w:pPr>
              <w:spacing w:line="320" w:lineRule="exact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19AD6A43" w14:textId="77777777" w:rsidR="000C4198" w:rsidRPr="00370EF8" w:rsidRDefault="000C4198" w:rsidP="008F378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CD246A3" w14:textId="5759D218" w:rsidR="000C4198" w:rsidRPr="00370EF8" w:rsidRDefault="000C4198" w:rsidP="008F3781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19EC9AD5" w14:textId="77777777" w:rsidR="000C4198" w:rsidRPr="00370EF8" w:rsidRDefault="000C4198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24FC9906" w14:textId="46D64591" w:rsidR="000C4198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21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240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  <w:vAlign w:val="center"/>
          </w:tcPr>
          <w:p w14:paraId="09874523" w14:textId="77777777" w:rsidR="000C4198" w:rsidRPr="00370EF8" w:rsidRDefault="000C4198" w:rsidP="008F3781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25740DE8" w14:textId="1D8DCCDA" w:rsidR="000C4198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</w:t>
            </w:r>
            <w:r w:rsidR="000C419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0C4198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1037EB" w:rsidRPr="00370EF8" w14:paraId="3AD35AA0" w14:textId="77777777" w:rsidTr="006F351F">
        <w:trPr>
          <w:trHeight w:val="144"/>
        </w:trPr>
        <w:tc>
          <w:tcPr>
            <w:tcW w:w="3477" w:type="dxa"/>
          </w:tcPr>
          <w:p w14:paraId="542A61B6" w14:textId="77777777" w:rsidR="001037EB" w:rsidRPr="00370EF8" w:rsidRDefault="001037EB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</w:tcPr>
          <w:p w14:paraId="78F3608D" w14:textId="1467BFF9" w:rsidR="001037EB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</w:t>
            </w:r>
            <w:r w:rsidR="006B559F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216</w:t>
            </w:r>
            <w:r w:rsidR="006B559F"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44" w:type="dxa"/>
            <w:vAlign w:val="center"/>
          </w:tcPr>
          <w:p w14:paraId="2BCBEE78" w14:textId="77777777" w:rsidR="001037EB" w:rsidRPr="00370EF8" w:rsidRDefault="001037EB" w:rsidP="008F378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9884523" w14:textId="7764BB7A" w:rsidR="001037EB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1037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104</w:t>
            </w:r>
            <w:r w:rsidR="001037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448</w:t>
            </w:r>
          </w:p>
        </w:tc>
        <w:tc>
          <w:tcPr>
            <w:tcW w:w="144" w:type="dxa"/>
          </w:tcPr>
          <w:p w14:paraId="0BD13DDD" w14:textId="77777777" w:rsidR="001037EB" w:rsidRPr="00370EF8" w:rsidRDefault="001037EB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753EFB35" w14:textId="59B9A3D6" w:rsidR="001037EB" w:rsidRPr="00370EF8" w:rsidRDefault="006B559F" w:rsidP="008F3781">
            <w:pPr>
              <w:spacing w:line="32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C381BBD" w14:textId="77777777" w:rsidR="001037EB" w:rsidRPr="00370EF8" w:rsidRDefault="001037EB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5F8CE252" w14:textId="1A6D1328" w:rsidR="001037EB" w:rsidRPr="00370EF8" w:rsidRDefault="001037EB" w:rsidP="008F3781">
            <w:pPr>
              <w:tabs>
                <w:tab w:val="decimal" w:pos="617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037EB" w:rsidRPr="00370EF8" w14:paraId="40CF0038" w14:textId="77777777" w:rsidTr="006F351F">
        <w:trPr>
          <w:trHeight w:val="144"/>
        </w:trPr>
        <w:tc>
          <w:tcPr>
            <w:tcW w:w="3477" w:type="dxa"/>
          </w:tcPr>
          <w:p w14:paraId="5948891C" w14:textId="77777777" w:rsidR="001037EB" w:rsidRPr="00370EF8" w:rsidRDefault="001037EB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0E0F8" w14:textId="3AD846EA" w:rsidR="001037EB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10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537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875</w:t>
            </w:r>
          </w:p>
        </w:tc>
        <w:tc>
          <w:tcPr>
            <w:tcW w:w="144" w:type="dxa"/>
          </w:tcPr>
          <w:p w14:paraId="58837637" w14:textId="77777777" w:rsidR="001037EB" w:rsidRPr="00370EF8" w:rsidRDefault="001037EB" w:rsidP="008F378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465AF9F1" w14:textId="262F36CD" w:rsidR="001037EB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1037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946</w:t>
            </w:r>
            <w:r w:rsidR="001037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093</w:t>
            </w:r>
          </w:p>
        </w:tc>
        <w:tc>
          <w:tcPr>
            <w:tcW w:w="144" w:type="dxa"/>
          </w:tcPr>
          <w:p w14:paraId="2B3363D9" w14:textId="77777777" w:rsidR="001037EB" w:rsidRPr="00370EF8" w:rsidRDefault="001037EB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6D8A58BE" w14:textId="2F8F685F" w:rsidR="001037EB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681</w:t>
            </w:r>
          </w:p>
        </w:tc>
        <w:tc>
          <w:tcPr>
            <w:tcW w:w="144" w:type="dxa"/>
          </w:tcPr>
          <w:p w14:paraId="6F7B53DA" w14:textId="77777777" w:rsidR="001037EB" w:rsidRPr="00370EF8" w:rsidRDefault="001037EB" w:rsidP="008F3781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694CC283" w14:textId="0F7476AA" w:rsidR="001037EB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1037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391</w:t>
            </w:r>
          </w:p>
        </w:tc>
      </w:tr>
      <w:tr w:rsidR="001037EB" w:rsidRPr="00370EF8" w14:paraId="7CC27FD8" w14:textId="77777777" w:rsidTr="006F351F">
        <w:trPr>
          <w:trHeight w:val="144"/>
        </w:trPr>
        <w:tc>
          <w:tcPr>
            <w:tcW w:w="3477" w:type="dxa"/>
          </w:tcPr>
          <w:p w14:paraId="60483C02" w14:textId="77777777" w:rsidR="001037EB" w:rsidRPr="00370EF8" w:rsidRDefault="001037EB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33067F" w14:textId="49679785" w:rsidR="001037EB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150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687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398</w:t>
            </w:r>
          </w:p>
        </w:tc>
        <w:tc>
          <w:tcPr>
            <w:tcW w:w="144" w:type="dxa"/>
            <w:vAlign w:val="center"/>
          </w:tcPr>
          <w:p w14:paraId="168D13F3" w14:textId="77777777" w:rsidR="001037EB" w:rsidRPr="00370EF8" w:rsidRDefault="001037EB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4314A3" w14:textId="63803425" w:rsidR="001037EB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178</w:t>
            </w:r>
            <w:r w:rsidR="001037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782</w:t>
            </w:r>
            <w:r w:rsidR="001037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281</w:t>
            </w:r>
          </w:p>
        </w:tc>
        <w:tc>
          <w:tcPr>
            <w:tcW w:w="144" w:type="dxa"/>
          </w:tcPr>
          <w:p w14:paraId="517B965E" w14:textId="77777777" w:rsidR="001037EB" w:rsidRPr="00370EF8" w:rsidRDefault="001037EB" w:rsidP="008F3781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4763C" w14:textId="430F846F" w:rsidR="001037EB" w:rsidRPr="00370EF8" w:rsidRDefault="00576103" w:rsidP="008F3781">
            <w:pPr>
              <w:spacing w:line="32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21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244</w:t>
            </w:r>
            <w:r w:rsidR="006B559F" w:rsidRPr="00370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8"/>
                <w:szCs w:val="28"/>
                <w:lang w:val="en-US"/>
              </w:rPr>
              <w:t>681</w:t>
            </w:r>
          </w:p>
        </w:tc>
        <w:tc>
          <w:tcPr>
            <w:tcW w:w="144" w:type="dxa"/>
            <w:vAlign w:val="center"/>
          </w:tcPr>
          <w:p w14:paraId="1678865C" w14:textId="77777777" w:rsidR="001037EB" w:rsidRPr="00370EF8" w:rsidRDefault="001037EB" w:rsidP="008F3781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7317E" w14:textId="1C677C95" w:rsidR="001037EB" w:rsidRPr="00370EF8" w:rsidRDefault="00576103" w:rsidP="008F3781">
            <w:pPr>
              <w:tabs>
                <w:tab w:val="decimal" w:pos="1085"/>
              </w:tabs>
              <w:spacing w:line="320" w:lineRule="exact"/>
              <w:ind w:right="75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</w:t>
            </w:r>
            <w:r w:rsidR="001037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001</w:t>
            </w:r>
            <w:r w:rsidR="001037EB"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391</w:t>
            </w:r>
          </w:p>
        </w:tc>
      </w:tr>
    </w:tbl>
    <w:p w14:paraId="0EA05F39" w14:textId="15397269" w:rsidR="00E142AA" w:rsidRPr="00370EF8" w:rsidRDefault="001037EB" w:rsidP="002A4D6A">
      <w:pPr>
        <w:overflowPunct/>
        <w:autoSpaceDE/>
        <w:autoSpaceDN/>
        <w:adjustRightInd/>
        <w:ind w:left="531" w:hanging="531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370EF8">
        <w:rPr>
          <w:rStyle w:val="PageNumber"/>
          <w:rFonts w:asciiTheme="majorBidi" w:hAnsiTheme="majorBidi" w:cstheme="majorBidi"/>
          <w:b/>
          <w:bCs/>
          <w:lang w:val="en-US"/>
        </w:rPr>
        <w:br w:type="page"/>
      </w:r>
      <w:r w:rsidR="00576103" w:rsidRPr="00370EF8">
        <w:rPr>
          <w:rStyle w:val="PageNumber"/>
          <w:rFonts w:asciiTheme="majorBidi" w:hAnsiTheme="majorBidi" w:cstheme="majorBidi"/>
          <w:b/>
          <w:bCs/>
          <w:lang w:val="en-US"/>
        </w:rPr>
        <w:lastRenderedPageBreak/>
        <w:t>20</w:t>
      </w:r>
      <w:r w:rsidR="00E142AA" w:rsidRPr="00370EF8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2A4D6A">
        <w:rPr>
          <w:rStyle w:val="PageNumber"/>
          <w:rFonts w:asciiTheme="majorBidi" w:hAnsiTheme="majorBidi" w:cstheme="majorBidi"/>
          <w:b/>
          <w:bCs/>
          <w:lang w:val="en-US"/>
        </w:rPr>
        <w:tab/>
      </w:r>
      <w:r w:rsidR="00E142AA" w:rsidRPr="00370EF8">
        <w:rPr>
          <w:rStyle w:val="PageNumber"/>
          <w:rFonts w:asciiTheme="majorBidi" w:hAnsiTheme="majorBidi" w:cstheme="majorBidi"/>
          <w:b/>
          <w:bCs/>
          <w:cs/>
        </w:rPr>
        <w:t>ค่าตอบแทนกรรมการและผู้บริหาร</w:t>
      </w:r>
    </w:p>
    <w:p w14:paraId="3971D976" w14:textId="666E1C88" w:rsidR="00E142AA" w:rsidRPr="00370EF8" w:rsidRDefault="00576103" w:rsidP="008F3781">
      <w:pPr>
        <w:pStyle w:val="BodyTextIndent"/>
        <w:ind w:left="1166" w:hanging="617"/>
        <w:jc w:val="thaiDistribute"/>
        <w:rPr>
          <w:rStyle w:val="PageNumber"/>
          <w:rFonts w:asciiTheme="majorBidi" w:hAnsiTheme="majorBidi" w:cstheme="majorBidi"/>
          <w:cs/>
        </w:rPr>
      </w:pPr>
      <w:r w:rsidRPr="00370EF8">
        <w:rPr>
          <w:rStyle w:val="PageNumber"/>
          <w:rFonts w:asciiTheme="majorBidi" w:hAnsiTheme="majorBidi" w:cstheme="majorBidi"/>
          <w:lang w:val="en-US"/>
        </w:rPr>
        <w:t>20</w:t>
      </w:r>
      <w:r w:rsidR="00E142AA" w:rsidRPr="00370EF8">
        <w:rPr>
          <w:rStyle w:val="PageNumber"/>
          <w:rFonts w:asciiTheme="majorBidi" w:hAnsiTheme="majorBidi" w:cstheme="majorBidi"/>
          <w:cs/>
        </w:rPr>
        <w:t>.</w:t>
      </w:r>
      <w:r w:rsidRPr="00370EF8">
        <w:rPr>
          <w:rStyle w:val="PageNumber"/>
          <w:rFonts w:asciiTheme="majorBidi" w:hAnsiTheme="majorBidi" w:cstheme="majorBidi"/>
          <w:lang w:val="en-US"/>
        </w:rPr>
        <w:t>1</w:t>
      </w:r>
      <w:r w:rsidR="00E142AA" w:rsidRPr="00370EF8">
        <w:rPr>
          <w:rStyle w:val="PageNumber"/>
          <w:rFonts w:asciiTheme="majorBidi" w:hAnsiTheme="majorBidi" w:cstheme="majorBidi"/>
          <w:cs/>
        </w:rPr>
        <w:tab/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370EF8">
        <w:rPr>
          <w:rStyle w:val="PageNumber"/>
          <w:rFonts w:asciiTheme="majorBidi" w:hAnsiTheme="majorBidi" w:cstheme="majorBidi"/>
          <w:lang w:val="en-US"/>
        </w:rPr>
        <w:t>90</w:t>
      </w:r>
      <w:r w:rsidR="00E142AA" w:rsidRPr="00370EF8">
        <w:rPr>
          <w:rStyle w:val="PageNumber"/>
          <w:rFonts w:asciiTheme="majorBidi" w:hAnsiTheme="majorBidi" w:cstheme="majorBidi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14:paraId="1A7D2986" w14:textId="3E4BD0AC" w:rsidR="00320D76" w:rsidRPr="00370EF8" w:rsidRDefault="00576103" w:rsidP="008F3781">
      <w:pPr>
        <w:pStyle w:val="BodyTextIndent"/>
        <w:spacing w:before="240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cs/>
        </w:rPr>
      </w:pPr>
      <w:r w:rsidRPr="00370EF8">
        <w:rPr>
          <w:rStyle w:val="PageNumber"/>
          <w:rFonts w:asciiTheme="majorBidi" w:hAnsiTheme="majorBidi" w:cstheme="majorBidi"/>
          <w:lang w:val="en-US"/>
        </w:rPr>
        <w:t>20</w:t>
      </w:r>
      <w:r w:rsidR="00E142AA" w:rsidRPr="00370EF8">
        <w:rPr>
          <w:rStyle w:val="PageNumber"/>
          <w:rFonts w:asciiTheme="majorBidi" w:hAnsiTheme="majorBidi" w:cstheme="majorBidi"/>
          <w:cs/>
        </w:rPr>
        <w:t>.</w:t>
      </w:r>
      <w:r w:rsidRPr="00370EF8">
        <w:rPr>
          <w:rStyle w:val="PageNumber"/>
          <w:rFonts w:asciiTheme="majorBidi" w:hAnsiTheme="majorBidi" w:cstheme="majorBidi"/>
          <w:lang w:val="en-US"/>
        </w:rPr>
        <w:t>2</w:t>
      </w:r>
      <w:r w:rsidR="00E142AA" w:rsidRPr="00370EF8">
        <w:rPr>
          <w:rStyle w:val="PageNumber"/>
          <w:rFonts w:asciiTheme="majorBidi" w:hAnsiTheme="majorBidi" w:cstheme="majorBidi"/>
          <w:cs/>
        </w:rPr>
        <w:tab/>
      </w:r>
      <w:r w:rsidR="00E142AA" w:rsidRPr="00370EF8">
        <w:rPr>
          <w:rStyle w:val="PageNumber"/>
          <w:rFonts w:asciiTheme="majorBidi" w:hAnsiTheme="majorBidi" w:cstheme="majorBidi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E142AA" w:rsidRPr="00370EF8">
        <w:rPr>
          <w:rFonts w:asciiTheme="majorBidi" w:hAnsiTheme="majorBidi" w:cstheme="majorBidi"/>
          <w:cs/>
          <w:lang w:val="en-US"/>
        </w:rPr>
        <w:t>บริษัท</w:t>
      </w:r>
      <w:r w:rsidR="00E142AA" w:rsidRPr="00370EF8">
        <w:rPr>
          <w:rStyle w:val="PageNumber"/>
          <w:rFonts w:asciiTheme="majorBidi" w:hAnsiTheme="majorBidi" w:cstheme="majorBidi"/>
          <w:snapToGrid w:val="0"/>
          <w:cs/>
        </w:rPr>
        <w:t xml:space="preserve"> ตามมาตรฐานการบัญชีฉบับที่ </w:t>
      </w:r>
      <w:r w:rsidRPr="00370EF8">
        <w:rPr>
          <w:rStyle w:val="PageNumber"/>
          <w:rFonts w:asciiTheme="majorBidi" w:hAnsiTheme="majorBidi" w:cstheme="majorBidi"/>
          <w:snapToGrid w:val="0"/>
          <w:lang w:val="en-US"/>
        </w:rPr>
        <w:t>24</w:t>
      </w:r>
      <w:r w:rsidR="00E142AA" w:rsidRPr="00370EF8">
        <w:rPr>
          <w:rStyle w:val="PageNumber"/>
          <w:rFonts w:asciiTheme="majorBidi" w:hAnsiTheme="majorBidi" w:cstheme="majorBidi"/>
          <w:snapToGrid w:val="0"/>
          <w:cs/>
        </w:rPr>
        <w:t xml:space="preserve"> เรื่อ</w:t>
      </w:r>
      <w:r w:rsidR="00E142AA" w:rsidRPr="00370EF8">
        <w:rPr>
          <w:rStyle w:val="PageNumber"/>
          <w:rFonts w:asciiTheme="majorBidi" w:hAnsiTheme="majorBidi" w:cstheme="majorBidi"/>
          <w:snapToGrid w:val="0"/>
          <w:cs/>
          <w:lang w:val="en-US"/>
        </w:rPr>
        <w:t>ง</w:t>
      </w:r>
      <w:r w:rsidR="00E142AA" w:rsidRPr="00370EF8">
        <w:rPr>
          <w:rStyle w:val="PageNumber"/>
          <w:rFonts w:asciiTheme="majorBidi" w:hAnsiTheme="majorBidi" w:cstheme="majorBidi"/>
          <w:snapToGrid w:val="0"/>
          <w:lang w:val="en-US"/>
        </w:rPr>
        <w:t xml:space="preserve"> </w:t>
      </w:r>
      <w:r w:rsidR="00E142AA" w:rsidRPr="00370EF8">
        <w:rPr>
          <w:rStyle w:val="PageNumber"/>
          <w:rFonts w:asciiTheme="majorBidi" w:hAnsiTheme="majorBidi" w:cstheme="majorBidi"/>
          <w:snapToGrid w:val="0"/>
          <w:cs/>
        </w:rPr>
        <w:t>การเปิดเผยข้อมูลเกี่ยวกับบุคคลหรือกิจการที่เกี่ยวข้องกัน</w:t>
      </w:r>
    </w:p>
    <w:p w14:paraId="09F3F25B" w14:textId="77777777" w:rsidR="000B3504" w:rsidRPr="00370EF8" w:rsidRDefault="000B3504" w:rsidP="008F3781">
      <w:pPr>
        <w:pStyle w:val="BodyTextIndent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sz w:val="2"/>
          <w:szCs w:val="2"/>
          <w:cs/>
        </w:rPr>
      </w:pPr>
    </w:p>
    <w:p w14:paraId="6EA53B36" w14:textId="0DDECCA6" w:rsidR="00E142AA" w:rsidRPr="00370EF8" w:rsidRDefault="00E142AA" w:rsidP="008F3781">
      <w:pPr>
        <w:spacing w:before="240"/>
        <w:ind w:left="533"/>
        <w:rPr>
          <w:rStyle w:val="PageNumber"/>
          <w:rFonts w:asciiTheme="majorBidi" w:hAnsiTheme="majorBidi" w:cstheme="majorBidi"/>
          <w:snapToGrid w:val="0"/>
          <w:spacing w:val="-2"/>
        </w:rPr>
      </w:pPr>
      <w:r w:rsidRPr="00370EF8">
        <w:rPr>
          <w:rStyle w:val="PageNumber"/>
          <w:rFonts w:asciiTheme="majorBidi" w:hAnsiTheme="majorBidi" w:cstheme="majorBidi"/>
          <w:snapToGrid w:val="0"/>
          <w:spacing w:val="-2"/>
          <w:cs/>
        </w:rPr>
        <w:t>ค่าตอบแทนกรรมการและผู้บริหารสำหรับงวดสามเดือน</w:t>
      </w:r>
      <w:r w:rsidR="002230B1" w:rsidRPr="00370EF8">
        <w:rPr>
          <w:rStyle w:val="PageNumber"/>
          <w:rFonts w:asciiTheme="majorBidi" w:hAnsiTheme="majorBidi" w:cstheme="majorBidi" w:hint="cs"/>
          <w:snapToGrid w:val="0"/>
          <w:spacing w:val="-2"/>
          <w:cs/>
        </w:rPr>
        <w:t>และงวดหกเดือน</w:t>
      </w:r>
      <w:r w:rsidR="00B135D6" w:rsidRPr="00370EF8">
        <w:rPr>
          <w:rStyle w:val="PageNumber"/>
          <w:rFonts w:asciiTheme="majorBidi" w:hAnsiTheme="majorBidi" w:cstheme="majorBidi"/>
          <w:snapToGrid w:val="0"/>
          <w:spacing w:val="-2"/>
          <w:cs/>
        </w:rPr>
        <w:t xml:space="preserve">สิ้นสุดวันที่ </w:t>
      </w:r>
      <w:r w:rsidR="00576103" w:rsidRPr="00370EF8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>30</w:t>
      </w:r>
      <w:r w:rsidR="00B135D6" w:rsidRPr="00370EF8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1037EB" w:rsidRPr="00370EF8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มิถุนายน</w:t>
      </w:r>
      <w:r w:rsidR="00B135D6" w:rsidRPr="00370EF8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B135D6" w:rsidRPr="00370EF8">
        <w:rPr>
          <w:rStyle w:val="PageNumber"/>
          <w:rFonts w:asciiTheme="majorBidi" w:hAnsiTheme="majorBidi" w:cstheme="majorBidi"/>
          <w:snapToGrid w:val="0"/>
          <w:spacing w:val="-2"/>
          <w:cs/>
        </w:rPr>
        <w:t>มีดังนี้</w:t>
      </w:r>
    </w:p>
    <w:p w14:paraId="188615A3" w14:textId="635A73D1" w:rsidR="00883E74" w:rsidRPr="00370EF8" w:rsidRDefault="00064A6B" w:rsidP="008F3781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</w:rPr>
      </w:pPr>
      <w:r w:rsidRPr="00370EF8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Pr="00370EF8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370EF8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90"/>
        <w:gridCol w:w="1530"/>
        <w:gridCol w:w="90"/>
        <w:gridCol w:w="1480"/>
      </w:tblGrid>
      <w:tr w:rsidR="007D3961" w:rsidRPr="00370EF8" w14:paraId="6CC95260" w14:textId="77777777" w:rsidTr="007D3961">
        <w:trPr>
          <w:trHeight w:val="147"/>
        </w:trPr>
        <w:tc>
          <w:tcPr>
            <w:tcW w:w="5580" w:type="dxa"/>
          </w:tcPr>
          <w:p w14:paraId="591D4DEA" w14:textId="77777777" w:rsidR="007D3961" w:rsidRPr="00370EF8" w:rsidRDefault="007D3961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4EC905A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100" w:type="dxa"/>
            <w:gridSpan w:val="3"/>
          </w:tcPr>
          <w:p w14:paraId="226A8DA9" w14:textId="4807CA35" w:rsidR="007D3961" w:rsidRPr="00370EF8" w:rsidRDefault="007D3961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</w:tc>
      </w:tr>
      <w:tr w:rsidR="007D3961" w:rsidRPr="00370EF8" w14:paraId="7F8E9AE3" w14:textId="77777777" w:rsidTr="007D3961">
        <w:trPr>
          <w:trHeight w:val="147"/>
        </w:trPr>
        <w:tc>
          <w:tcPr>
            <w:tcW w:w="5580" w:type="dxa"/>
          </w:tcPr>
          <w:p w14:paraId="4DC2D409" w14:textId="77777777" w:rsidR="007D3961" w:rsidRPr="00370EF8" w:rsidRDefault="007D3961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B0BA190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100" w:type="dxa"/>
            <w:gridSpan w:val="3"/>
          </w:tcPr>
          <w:p w14:paraId="2841CE28" w14:textId="3B91C80B" w:rsidR="007D3961" w:rsidRPr="00370EF8" w:rsidRDefault="007D3961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3961" w:rsidRPr="00370EF8" w14:paraId="00DBDFCC" w14:textId="77777777" w:rsidTr="007D3961">
        <w:trPr>
          <w:trHeight w:val="147"/>
        </w:trPr>
        <w:tc>
          <w:tcPr>
            <w:tcW w:w="5580" w:type="dxa"/>
          </w:tcPr>
          <w:p w14:paraId="7CB564A7" w14:textId="77777777" w:rsidR="007D3961" w:rsidRPr="00370EF8" w:rsidRDefault="007D3961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C560374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100" w:type="dxa"/>
            <w:gridSpan w:val="3"/>
          </w:tcPr>
          <w:p w14:paraId="4AA6ECEB" w14:textId="0AC81E31" w:rsidR="007D3961" w:rsidRPr="00370EF8" w:rsidRDefault="007D3961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370EF8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370EF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7D3961" w:rsidRPr="00370EF8" w14:paraId="747FE864" w14:textId="77777777" w:rsidTr="007D3961">
        <w:trPr>
          <w:trHeight w:val="147"/>
        </w:trPr>
        <w:tc>
          <w:tcPr>
            <w:tcW w:w="5580" w:type="dxa"/>
          </w:tcPr>
          <w:p w14:paraId="0F131146" w14:textId="77777777" w:rsidR="007D3961" w:rsidRPr="00370EF8" w:rsidRDefault="007D3961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4588849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100" w:type="dxa"/>
            <w:gridSpan w:val="3"/>
          </w:tcPr>
          <w:p w14:paraId="5A2C6733" w14:textId="1EFCAB0A" w:rsidR="007D3961" w:rsidRPr="00370EF8" w:rsidRDefault="007D3961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576103" w:rsidRPr="00370EF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370EF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70EF8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7D3961" w:rsidRPr="00370EF8" w14:paraId="49EDCFA1" w14:textId="77777777" w:rsidTr="007D3961">
        <w:trPr>
          <w:trHeight w:val="147"/>
        </w:trPr>
        <w:tc>
          <w:tcPr>
            <w:tcW w:w="5580" w:type="dxa"/>
          </w:tcPr>
          <w:p w14:paraId="102A79CC" w14:textId="77777777" w:rsidR="007D3961" w:rsidRPr="00370EF8" w:rsidRDefault="007D3961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2387693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B29CDED" w14:textId="046E9AFF" w:rsidR="007D3961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6DCDE5D8" w14:textId="77777777" w:rsidR="007D3961" w:rsidRPr="00370EF8" w:rsidRDefault="007D3961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0" w:type="dxa"/>
          </w:tcPr>
          <w:p w14:paraId="0EF78D20" w14:textId="6BCE38B2" w:rsidR="007D3961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D3961" w:rsidRPr="00370EF8" w14:paraId="3FF57169" w14:textId="77777777" w:rsidTr="007D3961">
        <w:trPr>
          <w:trHeight w:val="147"/>
        </w:trPr>
        <w:tc>
          <w:tcPr>
            <w:tcW w:w="5580" w:type="dxa"/>
          </w:tcPr>
          <w:p w14:paraId="43432682" w14:textId="3E4B05CA" w:rsidR="007D3961" w:rsidRPr="00370EF8" w:rsidRDefault="007D3961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Style w:val="PageNumber"/>
                <w:rFonts w:asciiTheme="majorBidi" w:hAnsiTheme="majorBidi" w:cstheme="majorBidi"/>
                <w:szCs w:val="28"/>
                <w:cs/>
              </w:rPr>
              <w:t>ค่าตอบแทนกรรมการ</w:t>
            </w:r>
          </w:p>
        </w:tc>
        <w:tc>
          <w:tcPr>
            <w:tcW w:w="90" w:type="dxa"/>
          </w:tcPr>
          <w:p w14:paraId="6ABCA4B1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6207121C" w14:textId="337624DD" w:rsidR="007D3961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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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</w:p>
        </w:tc>
        <w:tc>
          <w:tcPr>
            <w:tcW w:w="90" w:type="dxa"/>
          </w:tcPr>
          <w:p w14:paraId="444EA705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</w:tcPr>
          <w:p w14:paraId="186A4568" w14:textId="3433E57B" w:rsidR="007D3961" w:rsidRPr="00370EF8" w:rsidRDefault="007D3961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</w:p>
        </w:tc>
      </w:tr>
      <w:tr w:rsidR="007D3961" w:rsidRPr="00370EF8" w14:paraId="6B8CA8B5" w14:textId="77777777" w:rsidTr="007D3961">
        <w:trPr>
          <w:trHeight w:val="147"/>
        </w:trPr>
        <w:tc>
          <w:tcPr>
            <w:tcW w:w="5580" w:type="dxa"/>
          </w:tcPr>
          <w:p w14:paraId="460C9FB0" w14:textId="41C87C55" w:rsidR="007D3961" w:rsidRPr="00370EF8" w:rsidRDefault="007D3961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Style w:val="PageNumber"/>
                <w:rFonts w:asciiTheme="majorBidi" w:hAnsiTheme="majorBidi" w:cstheme="majorBidi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" w:type="dxa"/>
          </w:tcPr>
          <w:p w14:paraId="40169E11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3EBAD24F" w14:textId="0F9B30B2" w:rsidR="007D3961" w:rsidRPr="00370EF8" w:rsidRDefault="007D3961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022FC44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</w:tcPr>
          <w:p w14:paraId="79346ED4" w14:textId="3C75D5E3" w:rsidR="007D3961" w:rsidRPr="00370EF8" w:rsidRDefault="007D3961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</w:tr>
      <w:tr w:rsidR="007D3961" w:rsidRPr="00370EF8" w14:paraId="60646284" w14:textId="77777777" w:rsidTr="007D3961">
        <w:trPr>
          <w:trHeight w:val="147"/>
        </w:trPr>
        <w:tc>
          <w:tcPr>
            <w:tcW w:w="5580" w:type="dxa"/>
          </w:tcPr>
          <w:p w14:paraId="0E3124F6" w14:textId="26114BE5" w:rsidR="007D3961" w:rsidRPr="00370EF8" w:rsidRDefault="007D3961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Style w:val="PageNumber"/>
                <w:rFonts w:asciiTheme="majorBidi" w:hAnsiTheme="majorBidi" w:cstheme="majorBidi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68D42A28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2E6241EF" w14:textId="7908FA88" w:rsidR="007D3961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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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</w:p>
        </w:tc>
        <w:tc>
          <w:tcPr>
            <w:tcW w:w="90" w:type="dxa"/>
            <w:vAlign w:val="center"/>
          </w:tcPr>
          <w:p w14:paraId="0A883BE7" w14:textId="77777777" w:rsidR="007D3961" w:rsidRPr="00370EF8" w:rsidRDefault="007D3961" w:rsidP="008F3781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</w:tcPr>
          <w:p w14:paraId="276ECABC" w14:textId="45F76897" w:rsidR="007D3961" w:rsidRPr="00370EF8" w:rsidRDefault="007D3961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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</w:t>
            </w:r>
          </w:p>
        </w:tc>
      </w:tr>
      <w:tr w:rsidR="00C95D92" w:rsidRPr="00370EF8" w14:paraId="3A560E1C" w14:textId="77777777" w:rsidTr="007D3961">
        <w:trPr>
          <w:trHeight w:val="147"/>
        </w:trPr>
        <w:tc>
          <w:tcPr>
            <w:tcW w:w="5580" w:type="dxa"/>
          </w:tcPr>
          <w:p w14:paraId="06244217" w14:textId="2E1C2886" w:rsidR="00C95D92" w:rsidRPr="00370EF8" w:rsidRDefault="00C95D9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9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Style w:val="PageNumber"/>
                <w:rFonts w:asciiTheme="majorBidi" w:hAnsiTheme="majorBidi" w:cstheme="majorBidi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0" w:type="dxa"/>
          </w:tcPr>
          <w:p w14:paraId="4B9E776C" w14:textId="77777777" w:rsidR="00C95D92" w:rsidRPr="00370EF8" w:rsidRDefault="00C95D9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19585815" w14:textId="0A663C55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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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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</w:t>
            </w:r>
          </w:p>
        </w:tc>
        <w:tc>
          <w:tcPr>
            <w:tcW w:w="90" w:type="dxa"/>
            <w:vAlign w:val="center"/>
          </w:tcPr>
          <w:p w14:paraId="6D37DC0B" w14:textId="77777777" w:rsidR="00C95D92" w:rsidRPr="00370EF8" w:rsidRDefault="00C95D92" w:rsidP="008F3781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</w:tcPr>
          <w:p w14:paraId="1301779A" w14:textId="3F743894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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</w:p>
        </w:tc>
      </w:tr>
      <w:tr w:rsidR="00C95D92" w:rsidRPr="00370EF8" w14:paraId="0D223DA7" w14:textId="77777777" w:rsidTr="00D77992">
        <w:trPr>
          <w:trHeight w:val="303"/>
        </w:trPr>
        <w:tc>
          <w:tcPr>
            <w:tcW w:w="5580" w:type="dxa"/>
          </w:tcPr>
          <w:p w14:paraId="126826BC" w14:textId="34B1B45B" w:rsidR="00C95D92" w:rsidRPr="00370EF8" w:rsidRDefault="00C95D9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387C4865" w14:textId="77777777" w:rsidR="00C95D92" w:rsidRPr="00370EF8" w:rsidRDefault="00C95D9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F21CE4" w14:textId="0F25383D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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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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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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</w:p>
        </w:tc>
        <w:tc>
          <w:tcPr>
            <w:tcW w:w="90" w:type="dxa"/>
            <w:vAlign w:val="center"/>
          </w:tcPr>
          <w:p w14:paraId="6D4B1444" w14:textId="77777777" w:rsidR="00C95D92" w:rsidRPr="00370EF8" w:rsidRDefault="00C95D92" w:rsidP="008F3781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745572CE" w14:textId="68AB69CB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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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</w:p>
        </w:tc>
      </w:tr>
    </w:tbl>
    <w:p w14:paraId="3B021F06" w14:textId="77777777" w:rsidR="002230B1" w:rsidRPr="00370EF8" w:rsidRDefault="002230B1" w:rsidP="008F3781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</w:rPr>
      </w:pPr>
      <w:r w:rsidRPr="00370EF8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Pr="00370EF8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370EF8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7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90"/>
        <w:gridCol w:w="1530"/>
        <w:gridCol w:w="90"/>
        <w:gridCol w:w="1481"/>
      </w:tblGrid>
      <w:tr w:rsidR="007D3961" w:rsidRPr="00370EF8" w14:paraId="73BD4EF2" w14:textId="77777777" w:rsidTr="007D3961">
        <w:trPr>
          <w:trHeight w:val="147"/>
        </w:trPr>
        <w:tc>
          <w:tcPr>
            <w:tcW w:w="5580" w:type="dxa"/>
          </w:tcPr>
          <w:p w14:paraId="5B6CF5E8" w14:textId="77777777" w:rsidR="007D3961" w:rsidRPr="00370EF8" w:rsidRDefault="007D3961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13F39F0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101" w:type="dxa"/>
            <w:gridSpan w:val="3"/>
          </w:tcPr>
          <w:p w14:paraId="419E5F5D" w14:textId="77777777" w:rsidR="007D3961" w:rsidRPr="00370EF8" w:rsidRDefault="007D3961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370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</w:tc>
      </w:tr>
      <w:tr w:rsidR="007D3961" w:rsidRPr="00370EF8" w14:paraId="044FCF70" w14:textId="77777777" w:rsidTr="007D3961">
        <w:trPr>
          <w:trHeight w:val="147"/>
        </w:trPr>
        <w:tc>
          <w:tcPr>
            <w:tcW w:w="5580" w:type="dxa"/>
          </w:tcPr>
          <w:p w14:paraId="408A83CA" w14:textId="77777777" w:rsidR="007D3961" w:rsidRPr="00370EF8" w:rsidRDefault="007D3961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ADD50E3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101" w:type="dxa"/>
            <w:gridSpan w:val="3"/>
          </w:tcPr>
          <w:p w14:paraId="6774BBA6" w14:textId="77777777" w:rsidR="007D3961" w:rsidRPr="00370EF8" w:rsidRDefault="007D3961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3961" w:rsidRPr="00370EF8" w14:paraId="3B984573" w14:textId="77777777" w:rsidTr="007D3961">
        <w:trPr>
          <w:trHeight w:val="147"/>
        </w:trPr>
        <w:tc>
          <w:tcPr>
            <w:tcW w:w="5580" w:type="dxa"/>
          </w:tcPr>
          <w:p w14:paraId="04D5A008" w14:textId="77777777" w:rsidR="007D3961" w:rsidRPr="00370EF8" w:rsidRDefault="007D3961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2B388EF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101" w:type="dxa"/>
            <w:gridSpan w:val="3"/>
          </w:tcPr>
          <w:p w14:paraId="1C992E77" w14:textId="1AA59EFC" w:rsidR="007D3961" w:rsidRPr="00370EF8" w:rsidRDefault="007D3961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370EF8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70EF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7D3961" w:rsidRPr="00370EF8" w14:paraId="5F547426" w14:textId="77777777" w:rsidTr="007D3961">
        <w:trPr>
          <w:trHeight w:val="147"/>
        </w:trPr>
        <w:tc>
          <w:tcPr>
            <w:tcW w:w="5580" w:type="dxa"/>
          </w:tcPr>
          <w:p w14:paraId="5BAD2BC9" w14:textId="77777777" w:rsidR="007D3961" w:rsidRPr="00370EF8" w:rsidRDefault="007D3961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5270F62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101" w:type="dxa"/>
            <w:gridSpan w:val="3"/>
          </w:tcPr>
          <w:p w14:paraId="06860AAE" w14:textId="0094B504" w:rsidR="007D3961" w:rsidRPr="00370EF8" w:rsidRDefault="007D3961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576103" w:rsidRPr="00370EF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370EF8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70EF8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7D3961" w:rsidRPr="00370EF8" w14:paraId="42D16A42" w14:textId="77777777" w:rsidTr="007D3961">
        <w:trPr>
          <w:trHeight w:val="147"/>
        </w:trPr>
        <w:tc>
          <w:tcPr>
            <w:tcW w:w="5580" w:type="dxa"/>
          </w:tcPr>
          <w:p w14:paraId="45F8C5D3" w14:textId="77777777" w:rsidR="007D3961" w:rsidRPr="00370EF8" w:rsidRDefault="007D3961" w:rsidP="008F3781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22FC80" w14:textId="77777777" w:rsidR="007D3961" w:rsidRPr="00370EF8" w:rsidRDefault="007D3961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313D82F5" w14:textId="13C0F71E" w:rsidR="007D3961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1FD5BD48" w14:textId="77777777" w:rsidR="007D3961" w:rsidRPr="00370EF8" w:rsidRDefault="007D3961" w:rsidP="008F378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</w:tcPr>
          <w:p w14:paraId="65CB498C" w14:textId="0705BA1F" w:rsidR="007D3961" w:rsidRPr="00370EF8" w:rsidRDefault="00576103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C95D92" w:rsidRPr="00370EF8" w14:paraId="517251C4" w14:textId="77777777" w:rsidTr="007D3961">
        <w:trPr>
          <w:trHeight w:val="147"/>
        </w:trPr>
        <w:tc>
          <w:tcPr>
            <w:tcW w:w="5580" w:type="dxa"/>
          </w:tcPr>
          <w:p w14:paraId="76E63D1D" w14:textId="77777777" w:rsidR="00C95D92" w:rsidRPr="00370EF8" w:rsidRDefault="00C95D9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Style w:val="PageNumber"/>
                <w:rFonts w:asciiTheme="majorBidi" w:hAnsiTheme="majorBidi" w:cstheme="majorBidi"/>
                <w:szCs w:val="28"/>
                <w:cs/>
              </w:rPr>
              <w:t>ค่าตอบแทนกรรมการ</w:t>
            </w:r>
          </w:p>
        </w:tc>
        <w:tc>
          <w:tcPr>
            <w:tcW w:w="90" w:type="dxa"/>
          </w:tcPr>
          <w:p w14:paraId="3E8CE9B2" w14:textId="77777777" w:rsidR="00C95D92" w:rsidRPr="00370EF8" w:rsidRDefault="00C95D9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3EEE274F" w14:textId="633B5A59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</w:p>
        </w:tc>
        <w:tc>
          <w:tcPr>
            <w:tcW w:w="90" w:type="dxa"/>
          </w:tcPr>
          <w:p w14:paraId="5166CCC7" w14:textId="77777777" w:rsidR="00C95D92" w:rsidRPr="00370EF8" w:rsidRDefault="00C95D9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81" w:type="dxa"/>
          </w:tcPr>
          <w:p w14:paraId="6FCAC847" w14:textId="1698E2AD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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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</w:p>
        </w:tc>
      </w:tr>
      <w:tr w:rsidR="00C95D92" w:rsidRPr="00370EF8" w14:paraId="0B73A212" w14:textId="77777777" w:rsidTr="007D3961">
        <w:trPr>
          <w:trHeight w:val="147"/>
        </w:trPr>
        <w:tc>
          <w:tcPr>
            <w:tcW w:w="5580" w:type="dxa"/>
          </w:tcPr>
          <w:p w14:paraId="29B79D5A" w14:textId="77777777" w:rsidR="00C95D92" w:rsidRPr="00370EF8" w:rsidRDefault="00C95D9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370EF8">
              <w:rPr>
                <w:rStyle w:val="PageNumber"/>
                <w:rFonts w:asciiTheme="majorBidi" w:hAnsiTheme="majorBidi" w:cstheme="majorBidi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" w:type="dxa"/>
          </w:tcPr>
          <w:p w14:paraId="610FB3E0" w14:textId="77777777" w:rsidR="00C95D92" w:rsidRPr="00370EF8" w:rsidRDefault="00C95D9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3274700B" w14:textId="77777777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7FB28DE" w14:textId="77777777" w:rsidR="00C95D92" w:rsidRPr="00370EF8" w:rsidRDefault="00C95D92" w:rsidP="008F3781">
            <w:pPr>
              <w:tabs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81" w:type="dxa"/>
          </w:tcPr>
          <w:p w14:paraId="395BA271" w14:textId="77777777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</w:tr>
      <w:tr w:rsidR="00C95D92" w:rsidRPr="00370EF8" w14:paraId="113637FE" w14:textId="77777777" w:rsidTr="007D3961">
        <w:trPr>
          <w:trHeight w:val="147"/>
        </w:trPr>
        <w:tc>
          <w:tcPr>
            <w:tcW w:w="5580" w:type="dxa"/>
          </w:tcPr>
          <w:p w14:paraId="6E1D37EC" w14:textId="77777777" w:rsidR="00C95D92" w:rsidRPr="00370EF8" w:rsidRDefault="00C95D9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Style w:val="PageNumber"/>
                <w:rFonts w:asciiTheme="majorBidi" w:hAnsiTheme="majorBidi" w:cstheme="majorBidi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3E2C05C4" w14:textId="77777777" w:rsidR="00C95D92" w:rsidRPr="00370EF8" w:rsidRDefault="00C95D9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39E5F91C" w14:textId="7705E4DE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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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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</w:t>
            </w:r>
          </w:p>
        </w:tc>
        <w:tc>
          <w:tcPr>
            <w:tcW w:w="90" w:type="dxa"/>
            <w:vAlign w:val="center"/>
          </w:tcPr>
          <w:p w14:paraId="469276E5" w14:textId="77777777" w:rsidR="00C95D92" w:rsidRPr="00370EF8" w:rsidRDefault="00C95D92" w:rsidP="008F3781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81" w:type="dxa"/>
          </w:tcPr>
          <w:p w14:paraId="7BE81338" w14:textId="023CD23B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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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</w:p>
        </w:tc>
      </w:tr>
      <w:tr w:rsidR="00C95D92" w:rsidRPr="00370EF8" w14:paraId="0822AB8D" w14:textId="77777777" w:rsidTr="007D3961">
        <w:trPr>
          <w:trHeight w:val="147"/>
        </w:trPr>
        <w:tc>
          <w:tcPr>
            <w:tcW w:w="5580" w:type="dxa"/>
          </w:tcPr>
          <w:p w14:paraId="680ECD6F" w14:textId="77777777" w:rsidR="00C95D92" w:rsidRPr="00370EF8" w:rsidRDefault="00C95D9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 w:hanging="9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Style w:val="PageNumber"/>
                <w:rFonts w:asciiTheme="majorBidi" w:hAnsiTheme="majorBidi" w:cstheme="majorBidi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0" w:type="dxa"/>
          </w:tcPr>
          <w:p w14:paraId="4E422DC5" w14:textId="77777777" w:rsidR="00C95D92" w:rsidRPr="00370EF8" w:rsidRDefault="00C95D9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5BE2C66A" w14:textId="3829FF00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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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</w:p>
        </w:tc>
        <w:tc>
          <w:tcPr>
            <w:tcW w:w="90" w:type="dxa"/>
            <w:vAlign w:val="center"/>
          </w:tcPr>
          <w:p w14:paraId="25E2C745" w14:textId="77777777" w:rsidR="00C95D92" w:rsidRPr="00370EF8" w:rsidRDefault="00C95D92" w:rsidP="008F3781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81" w:type="dxa"/>
          </w:tcPr>
          <w:p w14:paraId="08037816" w14:textId="7259CA91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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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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</w:p>
        </w:tc>
      </w:tr>
      <w:tr w:rsidR="00C95D92" w:rsidRPr="00370EF8" w14:paraId="1946E959" w14:textId="77777777" w:rsidTr="00D77992">
        <w:trPr>
          <w:trHeight w:val="304"/>
        </w:trPr>
        <w:tc>
          <w:tcPr>
            <w:tcW w:w="5580" w:type="dxa"/>
          </w:tcPr>
          <w:p w14:paraId="351C059B" w14:textId="77777777" w:rsidR="00C95D92" w:rsidRPr="00370EF8" w:rsidRDefault="00C95D92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033C5A1A" w14:textId="77777777" w:rsidR="00C95D92" w:rsidRPr="00370EF8" w:rsidRDefault="00C95D92" w:rsidP="008F3781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595C3B" w14:textId="3E2881A3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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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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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</w:t>
            </w:r>
          </w:p>
        </w:tc>
        <w:tc>
          <w:tcPr>
            <w:tcW w:w="90" w:type="dxa"/>
            <w:vAlign w:val="center"/>
          </w:tcPr>
          <w:p w14:paraId="28341389" w14:textId="77777777" w:rsidR="00C95D92" w:rsidRPr="00370EF8" w:rsidRDefault="00C95D92" w:rsidP="008F3781">
            <w:pPr>
              <w:tabs>
                <w:tab w:val="decimal" w:pos="652"/>
                <w:tab w:val="decimal" w:pos="972"/>
              </w:tabs>
              <w:spacing w:line="360" w:lineRule="exact"/>
              <w:ind w:right="135" w:firstLine="474"/>
              <w:jc w:val="both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0DE3FEA" w14:textId="79BD122A" w:rsidR="00C95D92" w:rsidRPr="00370EF8" w:rsidRDefault="00C95D92" w:rsidP="008F3781">
            <w:pPr>
              <w:tabs>
                <w:tab w:val="decimal" w:pos="1346"/>
              </w:tabs>
              <w:spacing w:line="360" w:lineRule="exact"/>
              <w:ind w:left="-94" w:right="-203" w:firstLine="46"/>
              <w:rPr>
                <w:rFonts w:ascii="Times New Roman" w:hAnsi="Times New Roman" w:cs="Angsana New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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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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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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</w:t>
            </w:r>
            <w:r w:rsidRPr="00370EF8">
              <w:rPr>
                <w:rFonts w:cs="Angsana New"/>
                <w:snapToGrid w:val="0"/>
                <w:sz w:val="18"/>
                <w:szCs w:val="18"/>
                <w:lang w:val="en-US"/>
              </w:rPr>
              <w:t></w:t>
            </w:r>
          </w:p>
        </w:tc>
      </w:tr>
    </w:tbl>
    <w:p w14:paraId="46C20CAF" w14:textId="77777777" w:rsidR="002230B1" w:rsidRPr="00370EF8" w:rsidRDefault="002230B1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br w:type="page"/>
      </w:r>
    </w:p>
    <w:p w14:paraId="203F2537" w14:textId="4C33C500" w:rsidR="00E142AA" w:rsidRPr="00370EF8" w:rsidRDefault="00576103" w:rsidP="008F3781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Cs w:val="28"/>
          <w:cs/>
        </w:rPr>
      </w:pPr>
      <w:r w:rsidRPr="00370EF8">
        <w:rPr>
          <w:rFonts w:asciiTheme="majorBidi" w:hAnsiTheme="majorBidi" w:cstheme="majorBidi"/>
          <w:b/>
          <w:bCs/>
          <w:lang w:val="en-US"/>
        </w:rPr>
        <w:lastRenderedPageBreak/>
        <w:t>21</w:t>
      </w:r>
      <w:r w:rsidR="00E142AA" w:rsidRPr="00370EF8">
        <w:rPr>
          <w:rFonts w:asciiTheme="majorBidi" w:hAnsiTheme="majorBidi" w:cstheme="majorBidi"/>
          <w:b/>
          <w:bCs/>
          <w:cs/>
        </w:rPr>
        <w:t>.</w:t>
      </w:r>
      <w:r w:rsidR="000A1468" w:rsidRPr="00370EF8">
        <w:rPr>
          <w:rFonts w:asciiTheme="majorBidi" w:hAnsiTheme="majorBidi" w:cstheme="majorBidi"/>
          <w:b/>
          <w:bCs/>
          <w:cs/>
        </w:rPr>
        <w:tab/>
      </w:r>
      <w:r w:rsidR="00E142AA" w:rsidRPr="00370EF8">
        <w:rPr>
          <w:rFonts w:asciiTheme="majorBidi" w:hAnsiTheme="majorBidi" w:cstheme="majorBidi"/>
          <w:b/>
          <w:bCs/>
          <w:cs/>
        </w:rPr>
        <w:t>รายการบัญชีกับบุคคลหรือกิจการที่เกี่ยวข้องกัน</w:t>
      </w:r>
    </w:p>
    <w:p w14:paraId="31837EEE" w14:textId="77777777" w:rsidR="00E142AA" w:rsidRPr="00370EF8" w:rsidRDefault="00E142AA" w:rsidP="008F3781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370EF8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370EF8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370E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370EF8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370E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70EF8">
        <w:rPr>
          <w:rFonts w:asciiTheme="majorBidi" w:hAnsiTheme="majorBidi" w:cstheme="majorBidi"/>
          <w:spacing w:val="-4"/>
          <w:sz w:val="32"/>
          <w:szCs w:val="32"/>
          <w:cs/>
        </w:rPr>
        <w:t>หรือถูกควบคุมโดยกลุ่มบริษัท</w:t>
      </w:r>
      <w:r w:rsidRPr="00370EF8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370EF8">
        <w:rPr>
          <w:rFonts w:asciiTheme="majorBidi" w:hAnsiTheme="majorBidi" w:cstheme="majorBidi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370EF8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CA94309" w14:textId="56768BF7" w:rsidR="00873497" w:rsidRPr="00370EF8" w:rsidRDefault="00E142AA" w:rsidP="008F3781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370EF8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Pr="00370E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70EF8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1B3BE6" w:rsidRPr="00370E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70EF8">
        <w:rPr>
          <w:rFonts w:asciiTheme="majorBidi" w:hAnsiTheme="majorBidi" w:cstheme="majorBidi"/>
          <w:spacing w:val="-4"/>
          <w:sz w:val="32"/>
          <w:szCs w:val="32"/>
          <w:cs/>
        </w:rPr>
        <w:t>ซึ่งมีอิทธิพลอย่างเป็นสาระสำคัญกับกลุ่มบริษัท</w:t>
      </w:r>
      <w:r w:rsidRPr="00370EF8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370E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370EF8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1B3BE6" w:rsidRPr="00370EF8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70EF8">
        <w:rPr>
          <w:rFonts w:asciiTheme="majorBidi" w:hAnsiTheme="majorBidi" w:cstheme="majorBidi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370EF8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370EF8">
        <w:rPr>
          <w:rFonts w:asciiTheme="majorBidi" w:hAnsiTheme="majorBidi" w:cstheme="majorBidi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370EF8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Pr="00370EF8">
        <w:rPr>
          <w:rFonts w:asciiTheme="majorBidi" w:hAnsiTheme="majorBidi" w:cstheme="majorBidi"/>
          <w:sz w:val="32"/>
          <w:szCs w:val="32"/>
          <w:cs/>
        </w:rPr>
        <w:t>ไม่ว่าโดยทางตรงหรือทางอ้อม</w:t>
      </w:r>
    </w:p>
    <w:p w14:paraId="4F828B3F" w14:textId="523CE751" w:rsidR="00FE7770" w:rsidRPr="00370EF8" w:rsidRDefault="00FE7770" w:rsidP="008F3781">
      <w:pPr>
        <w:pStyle w:val="BodyText"/>
        <w:spacing w:after="120"/>
        <w:ind w:left="547" w:right="-29"/>
        <w:jc w:val="thaiDistribute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spacing w:val="-8"/>
          <w:cs/>
          <w:lang w:val="en-US"/>
        </w:rPr>
        <w:t>ความสัมพันธ์ที่มีกับบุคคลหรือกิจการที่เกี่ยวข้องกันนอกเหนือจากบริษัทย่อย</w:t>
      </w:r>
      <w:r w:rsidRPr="00370EF8">
        <w:rPr>
          <w:rFonts w:asciiTheme="majorBidi" w:hAnsiTheme="majorBidi" w:cstheme="majorBidi"/>
          <w:spacing w:val="-8"/>
          <w:lang w:val="en-US"/>
        </w:rPr>
        <w:t xml:space="preserve"> </w:t>
      </w:r>
      <w:r w:rsidRPr="00370EF8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576103" w:rsidRPr="00370EF8">
        <w:rPr>
          <w:rFonts w:asciiTheme="majorBidi" w:hAnsiTheme="majorBidi" w:cstheme="majorBidi"/>
          <w:lang w:val="en-US"/>
        </w:rPr>
        <w:t>30</w:t>
      </w:r>
      <w:r w:rsidR="00737ECA" w:rsidRPr="00370EF8">
        <w:rPr>
          <w:rFonts w:asciiTheme="majorBidi" w:hAnsiTheme="majorBidi" w:cstheme="majorBidi"/>
          <w:lang w:val="en-US"/>
        </w:rPr>
        <w:t xml:space="preserve"> </w:t>
      </w:r>
      <w:r w:rsidR="00CB3D2F" w:rsidRPr="00370EF8">
        <w:rPr>
          <w:rFonts w:asciiTheme="majorBidi" w:hAnsiTheme="majorBidi" w:cstheme="majorBidi" w:hint="cs"/>
          <w:cs/>
          <w:lang w:val="en-US"/>
        </w:rPr>
        <w:t>มิถุนายน</w:t>
      </w:r>
      <w:r w:rsidR="00737ECA" w:rsidRPr="00370EF8">
        <w:rPr>
          <w:rFonts w:asciiTheme="majorBidi" w:hAnsiTheme="majorBidi" w:cstheme="majorBidi" w:hint="cs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lang w:val="en-US"/>
        </w:rPr>
        <w:t>2569</w:t>
      </w:r>
      <w:r w:rsidR="00737ECA" w:rsidRPr="00370EF8">
        <w:rPr>
          <w:rFonts w:asciiTheme="majorBidi" w:hAnsiTheme="majorBidi" w:cstheme="majorBidi"/>
          <w:lang w:val="en-US"/>
        </w:rPr>
        <w:t xml:space="preserve"> </w:t>
      </w:r>
      <w:r w:rsidR="00737ECA" w:rsidRPr="00370EF8">
        <w:rPr>
          <w:rFonts w:asciiTheme="majorBidi" w:hAnsiTheme="majorBidi" w:cstheme="majorBidi" w:hint="cs"/>
          <w:cs/>
          <w:lang w:val="en-US"/>
        </w:rPr>
        <w:t>และ</w:t>
      </w:r>
      <w:r w:rsidR="00B65079" w:rsidRPr="00370EF8">
        <w:rPr>
          <w:rFonts w:asciiTheme="majorBidi" w:hAnsiTheme="majorBidi" w:cstheme="majorBidi" w:hint="cs"/>
          <w:cs/>
          <w:lang w:val="en-US"/>
        </w:rPr>
        <w:t>วันที่</w:t>
      </w:r>
      <w:r w:rsidR="00737ECA" w:rsidRPr="00370EF8">
        <w:rPr>
          <w:rFonts w:asciiTheme="majorBidi" w:hAnsiTheme="majorBidi" w:cstheme="majorBidi" w:hint="cs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lang w:val="en-US"/>
        </w:rPr>
        <w:t>31</w:t>
      </w:r>
      <w:r w:rsidR="00737ECA" w:rsidRPr="00370EF8">
        <w:rPr>
          <w:rFonts w:asciiTheme="majorBidi" w:hAnsiTheme="majorBidi" w:cstheme="majorBidi"/>
          <w:lang w:val="en-US"/>
        </w:rPr>
        <w:t xml:space="preserve"> </w:t>
      </w:r>
      <w:r w:rsidR="00737ECA" w:rsidRPr="00370EF8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576103" w:rsidRPr="00370EF8">
        <w:rPr>
          <w:rFonts w:asciiTheme="majorBidi" w:hAnsiTheme="majorBidi" w:cstheme="majorBidi"/>
          <w:lang w:val="en-US"/>
        </w:rPr>
        <w:t>2568</w:t>
      </w:r>
      <w:r w:rsidR="00737ECA" w:rsidRPr="00370EF8">
        <w:rPr>
          <w:rFonts w:asciiTheme="majorBidi" w:hAnsiTheme="majorBidi" w:cstheme="majorBidi"/>
          <w:lang w:val="en-US"/>
        </w:rPr>
        <w:t xml:space="preserve"> </w:t>
      </w:r>
      <w:r w:rsidRPr="00370EF8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602"/>
        <w:gridCol w:w="3708"/>
      </w:tblGrid>
      <w:tr w:rsidR="00CF4F3C" w:rsidRPr="00370EF8" w14:paraId="69A7C2EC" w14:textId="77777777" w:rsidTr="004D0E39">
        <w:trPr>
          <w:tblHeader/>
        </w:trPr>
        <w:tc>
          <w:tcPr>
            <w:tcW w:w="3222" w:type="dxa"/>
          </w:tcPr>
          <w:p w14:paraId="42D4C7D5" w14:textId="77777777" w:rsidR="00CF4F3C" w:rsidRPr="00370EF8" w:rsidRDefault="00CF4F3C" w:rsidP="008F37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602" w:type="dxa"/>
          </w:tcPr>
          <w:p w14:paraId="4A5842AA" w14:textId="77777777" w:rsidR="00CF4F3C" w:rsidRPr="00370EF8" w:rsidRDefault="00CF4F3C" w:rsidP="008F37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ประเทศที่จัดตั้ง</w:t>
            </w:r>
            <w:r w:rsidR="006D5F5E" w:rsidRPr="00370E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/</w:t>
            </w:r>
          </w:p>
          <w:p w14:paraId="2641E0A9" w14:textId="59614B6C" w:rsidR="00484484" w:rsidRPr="00370EF8" w:rsidRDefault="00484484" w:rsidP="008F37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สัญชาติ</w:t>
            </w:r>
          </w:p>
        </w:tc>
        <w:tc>
          <w:tcPr>
            <w:tcW w:w="3708" w:type="dxa"/>
          </w:tcPr>
          <w:p w14:paraId="21E2DABC" w14:textId="77777777" w:rsidR="00CF4F3C" w:rsidRPr="00370EF8" w:rsidRDefault="00CF4F3C" w:rsidP="008F37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  <w:p w14:paraId="48546B5E" w14:textId="77777777" w:rsidR="00FA1151" w:rsidRPr="00370EF8" w:rsidRDefault="00FA1151" w:rsidP="008F37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F4F3C" w:rsidRPr="00370EF8" w14:paraId="1C387A8B" w14:textId="77777777" w:rsidTr="004D0E39">
        <w:tc>
          <w:tcPr>
            <w:tcW w:w="3222" w:type="dxa"/>
          </w:tcPr>
          <w:p w14:paraId="33E1421F" w14:textId="0408D205" w:rsidR="00CF4F3C" w:rsidRPr="00370EF8" w:rsidRDefault="00CF4F3C" w:rsidP="008F37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พาย จำกัด (มหาชน)</w:t>
            </w:r>
          </w:p>
        </w:tc>
        <w:tc>
          <w:tcPr>
            <w:tcW w:w="1602" w:type="dxa"/>
          </w:tcPr>
          <w:p w14:paraId="5194A3D7" w14:textId="77777777" w:rsidR="00CF4F3C" w:rsidRPr="00370EF8" w:rsidRDefault="00CF4F3C" w:rsidP="008F37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12C7F617" w14:textId="4940E15D" w:rsidR="00CF4F3C" w:rsidRPr="00370EF8" w:rsidRDefault="00CF4F3C" w:rsidP="008F37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370EF8" w14:paraId="0DE336AC" w14:textId="77777777" w:rsidTr="004D0E39">
        <w:tc>
          <w:tcPr>
            <w:tcW w:w="3222" w:type="dxa"/>
          </w:tcPr>
          <w:p w14:paraId="26C7454D" w14:textId="18790C71" w:rsidR="00CF4F3C" w:rsidRPr="00370EF8" w:rsidRDefault="00CF4F3C" w:rsidP="008F37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602" w:type="dxa"/>
          </w:tcPr>
          <w:p w14:paraId="1B8513BB" w14:textId="09DFD901" w:rsidR="00CF4F3C" w:rsidRPr="00370EF8" w:rsidRDefault="00CF4F3C" w:rsidP="008F37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5B52ADD2" w14:textId="484AEE47" w:rsidR="00CF4F3C" w:rsidRPr="00370EF8" w:rsidRDefault="00CF4F3C" w:rsidP="008F37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370EF8" w14:paraId="6B491862" w14:textId="77777777" w:rsidTr="004D0E39">
        <w:tc>
          <w:tcPr>
            <w:tcW w:w="3222" w:type="dxa"/>
          </w:tcPr>
          <w:p w14:paraId="412EA139" w14:textId="006C7C83" w:rsidR="00CF4F3C" w:rsidRPr="00370EF8" w:rsidRDefault="00CF4F3C" w:rsidP="008F37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เบาด์ แอนด์ บียอนด์ จำกัด (มหาชน)</w:t>
            </w:r>
          </w:p>
        </w:tc>
        <w:tc>
          <w:tcPr>
            <w:tcW w:w="1602" w:type="dxa"/>
          </w:tcPr>
          <w:p w14:paraId="579D5084" w14:textId="6B94C02F" w:rsidR="00CF4F3C" w:rsidRPr="00370EF8" w:rsidRDefault="00CF4F3C" w:rsidP="008F37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4926A9B3" w14:textId="144810BA" w:rsidR="00CF4F3C" w:rsidRPr="00370EF8" w:rsidRDefault="00CF4F3C" w:rsidP="008F37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370EF8" w14:paraId="0D846709" w14:textId="77777777" w:rsidTr="004D0E39">
        <w:tc>
          <w:tcPr>
            <w:tcW w:w="3222" w:type="dxa"/>
          </w:tcPr>
          <w:p w14:paraId="479EC55F" w14:textId="54A916A2" w:rsidR="00CF4F3C" w:rsidRPr="00370EF8" w:rsidRDefault="00CF4F3C" w:rsidP="008F37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602" w:type="dxa"/>
          </w:tcPr>
          <w:p w14:paraId="66CABF50" w14:textId="449DB1D7" w:rsidR="00CF4F3C" w:rsidRPr="00370EF8" w:rsidRDefault="00CF4F3C" w:rsidP="008F37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0B1A5D92" w14:textId="2BB66DB0" w:rsidR="00CF4F3C" w:rsidRPr="00370EF8" w:rsidRDefault="00CF4F3C" w:rsidP="008F37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370EF8" w14:paraId="7F86121F" w14:textId="77777777" w:rsidTr="004D0E39">
        <w:tc>
          <w:tcPr>
            <w:tcW w:w="3222" w:type="dxa"/>
          </w:tcPr>
          <w:p w14:paraId="73520CF2" w14:textId="46DAF8C0" w:rsidR="00CF4F3C" w:rsidRPr="00370EF8" w:rsidRDefault="00CF4F3C" w:rsidP="008F37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เออร์เบิน รีสอร์ทโฮเต็ล จำกัด</w:t>
            </w:r>
          </w:p>
        </w:tc>
        <w:tc>
          <w:tcPr>
            <w:tcW w:w="1602" w:type="dxa"/>
          </w:tcPr>
          <w:p w14:paraId="5AE9B82A" w14:textId="70BC5068" w:rsidR="00CF4F3C" w:rsidRPr="00370EF8" w:rsidRDefault="00CF4F3C" w:rsidP="008F37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534B0184" w14:textId="109AC2AC" w:rsidR="00CF4F3C" w:rsidRPr="00370EF8" w:rsidRDefault="00CF4F3C" w:rsidP="008F37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F4F3C" w:rsidRPr="00370EF8" w14:paraId="335B6790" w14:textId="77777777" w:rsidTr="004D0E39">
        <w:tc>
          <w:tcPr>
            <w:tcW w:w="3222" w:type="dxa"/>
          </w:tcPr>
          <w:p w14:paraId="70951FC5" w14:textId="6EF47C57" w:rsidR="00CF4F3C" w:rsidRPr="00370EF8" w:rsidRDefault="00CF4F3C" w:rsidP="008F37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02" w:type="dxa"/>
          </w:tcPr>
          <w:p w14:paraId="23F0BFDB" w14:textId="280E9C04" w:rsidR="00CF4F3C" w:rsidRPr="00370EF8" w:rsidRDefault="00CF4F3C" w:rsidP="008F3781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3708" w:type="dxa"/>
          </w:tcPr>
          <w:p w14:paraId="65E35C02" w14:textId="77777777" w:rsidR="00A0740B" w:rsidRPr="00370EF8" w:rsidRDefault="005B62A4" w:rsidP="008F37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บุคคลที่มีอำนาจและความรับผิดชอบการวางแผน</w:t>
            </w:r>
            <w:r w:rsidR="00A0740B" w:rsidRPr="00370E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14:paraId="65FCEEA0" w14:textId="5447E9DB" w:rsidR="00CF4F3C" w:rsidRPr="00370EF8" w:rsidRDefault="005B62A4" w:rsidP="008F3781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EF8">
              <w:rPr>
                <w:rFonts w:asciiTheme="majorBidi" w:hAnsiTheme="majorBidi" w:cstheme="majorBidi"/>
                <w:sz w:val="24"/>
                <w:szCs w:val="24"/>
                <w:cs/>
              </w:rPr>
              <w:t>สั่งการและควบคุมกิจการต่าง ๆ ของกิจการ</w:t>
            </w:r>
          </w:p>
        </w:tc>
      </w:tr>
    </w:tbl>
    <w:p w14:paraId="652F9991" w14:textId="0F2999B6" w:rsidR="00DB5B29" w:rsidRPr="00370EF8" w:rsidRDefault="00576103" w:rsidP="008F3781">
      <w:pPr>
        <w:tabs>
          <w:tab w:val="left" w:pos="1080"/>
        </w:tabs>
        <w:spacing w:before="240" w:after="120"/>
        <w:ind w:left="389" w:right="-389" w:firstLine="144"/>
        <w:jc w:val="thaiDistribute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lang w:val="en-US"/>
        </w:rPr>
        <w:t>21</w:t>
      </w:r>
      <w:r w:rsidR="00DB5B29" w:rsidRPr="00370EF8">
        <w:rPr>
          <w:rFonts w:asciiTheme="majorBidi" w:hAnsiTheme="majorBidi" w:cstheme="majorBidi"/>
          <w:cs/>
          <w:lang w:val="en-US"/>
        </w:rPr>
        <w:t>.</w:t>
      </w:r>
      <w:r w:rsidRPr="00370EF8">
        <w:rPr>
          <w:rFonts w:asciiTheme="majorBidi" w:hAnsiTheme="majorBidi" w:cstheme="majorBidi"/>
          <w:lang w:val="en-US"/>
        </w:rPr>
        <w:t>1</w:t>
      </w:r>
      <w:r w:rsidR="00DB5B29" w:rsidRPr="00370EF8">
        <w:rPr>
          <w:rFonts w:asciiTheme="majorBidi" w:hAnsiTheme="majorBidi" w:cstheme="majorBidi"/>
          <w:lang w:val="en-US"/>
        </w:rPr>
        <w:tab/>
      </w:r>
      <w:r w:rsidR="00DB5B29" w:rsidRPr="00370EF8">
        <w:rPr>
          <w:rFonts w:asciiTheme="majorBidi" w:hAnsiTheme="majorBidi" w:cstheme="majorBidi"/>
          <w:cs/>
        </w:rPr>
        <w:t>เงิน</w:t>
      </w:r>
      <w:r w:rsidR="00DB5B29" w:rsidRPr="00370EF8">
        <w:rPr>
          <w:rFonts w:asciiTheme="majorBidi" w:hAnsiTheme="majorBidi" w:cstheme="majorBidi"/>
          <w:cs/>
          <w:lang w:val="en-US"/>
        </w:rPr>
        <w:t>ลงทุนในบริษัทย่อย</w:t>
      </w:r>
    </w:p>
    <w:tbl>
      <w:tblPr>
        <w:tblW w:w="516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34"/>
        <w:gridCol w:w="632"/>
        <w:gridCol w:w="37"/>
        <w:gridCol w:w="611"/>
        <w:gridCol w:w="37"/>
        <w:gridCol w:w="539"/>
        <w:gridCol w:w="36"/>
        <w:gridCol w:w="549"/>
        <w:gridCol w:w="35"/>
        <w:gridCol w:w="660"/>
        <w:gridCol w:w="35"/>
        <w:gridCol w:w="664"/>
        <w:gridCol w:w="37"/>
        <w:gridCol w:w="618"/>
        <w:gridCol w:w="35"/>
        <w:gridCol w:w="608"/>
        <w:gridCol w:w="35"/>
        <w:gridCol w:w="695"/>
        <w:gridCol w:w="37"/>
        <w:gridCol w:w="699"/>
        <w:gridCol w:w="55"/>
        <w:gridCol w:w="447"/>
        <w:gridCol w:w="45"/>
        <w:gridCol w:w="561"/>
      </w:tblGrid>
      <w:tr w:rsidR="00E17A52" w:rsidRPr="00370EF8" w14:paraId="0EF46078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E234606" w14:textId="77777777" w:rsidR="00723D7A" w:rsidRPr="00370EF8" w:rsidRDefault="00723D7A" w:rsidP="008F37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A423D61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A398CFA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CE22B63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BA74344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ACC5A6C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CB5CF75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5E47679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18A1D7ED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E55C04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107D2C7" w14:textId="77777777" w:rsidR="00723D7A" w:rsidRPr="00370EF8" w:rsidRDefault="00723D7A" w:rsidP="008F3781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42E0785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74E32A04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9CFDE34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68C4962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E7FBF0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4B8D6AA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210259A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07F69DF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30D83A0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187F7575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CC9C54B" w14:textId="77777777" w:rsidR="00723D7A" w:rsidRPr="00370EF8" w:rsidRDefault="00723D7A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6BCAAE2" w14:textId="77777777" w:rsidR="00723D7A" w:rsidRPr="00370EF8" w:rsidRDefault="00723D7A" w:rsidP="008F3781">
            <w:pPr>
              <w:spacing w:line="20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(หน่วย </w:t>
            </w: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: </w:t>
            </w: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บาท)</w:t>
            </w:r>
          </w:p>
        </w:tc>
      </w:tr>
      <w:tr w:rsidR="00D3239C" w:rsidRPr="00370EF8" w14:paraId="33FDC9F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0259031" w14:textId="77777777" w:rsidR="00843DCB" w:rsidRPr="00370EF8" w:rsidRDefault="00843DCB" w:rsidP="008F37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4C199545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07" w:type="dxa"/>
            <w:gridSpan w:val="23"/>
            <w:tcBorders>
              <w:top w:val="nil"/>
              <w:bottom w:val="nil"/>
            </w:tcBorders>
            <w:vAlign w:val="center"/>
          </w:tcPr>
          <w:p w14:paraId="0C80605F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239C" w:rsidRPr="00370EF8" w14:paraId="719859D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2A3AF8EE" w14:textId="77777777" w:rsidR="00843DCB" w:rsidRPr="00370EF8" w:rsidRDefault="00843DCB" w:rsidP="008F37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336C8C44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664DE351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51699BA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5F1465B6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C8EDB99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7F8B464F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สัดส่วนเงินลงทุน 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D153AB7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9" w:type="dxa"/>
            <w:gridSpan w:val="3"/>
            <w:tcBorders>
              <w:top w:val="nil"/>
              <w:bottom w:val="nil"/>
            </w:tcBorders>
            <w:vAlign w:val="center"/>
          </w:tcPr>
          <w:p w14:paraId="527A3541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559CFFD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518CDA6D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3A4664F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3"/>
            <w:tcBorders>
              <w:top w:val="nil"/>
              <w:bottom w:val="nil"/>
            </w:tcBorders>
            <w:vAlign w:val="center"/>
          </w:tcPr>
          <w:p w14:paraId="74F5AEF3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ราคาทุน - สุทธิ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1045A0B5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5A33001E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17A52" w:rsidRPr="00370EF8" w14:paraId="1AFB4CB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7CBC3A64" w14:textId="77777777" w:rsidR="00843DCB" w:rsidRPr="00370EF8" w:rsidRDefault="00843DCB" w:rsidP="008F37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C18F6B4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4BD3247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93EB44C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65978DAA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222AC98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07440409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75B8551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D166029" w14:textId="77777777" w:rsidR="00843DCB" w:rsidRPr="00370EF8" w:rsidRDefault="00843DCB" w:rsidP="008F3781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73FD75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CF2F06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14BB187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FE6524C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1F007AD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063380F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96A8AD8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5D4088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F8186DC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371F7DAA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E24B122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70AC3F0A" w14:textId="751F0316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91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สำหรับงว</w:t>
            </w:r>
            <w:r w:rsidR="0077151A"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>หก</w:t>
            </w: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เดือน</w:t>
            </w:r>
          </w:p>
        </w:tc>
      </w:tr>
      <w:tr w:rsidR="00E17A52" w:rsidRPr="00370EF8" w14:paraId="08ADF5B4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5BB8391" w14:textId="77777777" w:rsidR="00843DCB" w:rsidRPr="00370EF8" w:rsidRDefault="00843DCB" w:rsidP="008F37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75B31F26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3BEEDF6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EBBEBA0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0A4B63AC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3B6B6B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4794A89C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2D15401D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3497167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390403A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5FFCD9AB" w14:textId="77777777" w:rsidR="00843DCB" w:rsidRPr="00370EF8" w:rsidRDefault="00843DCB" w:rsidP="008F3781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23764D8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22245F47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867F219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6BF889D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2CE8DF94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CD60402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64B95D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6827E958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E2FB686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677A1F8C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53193B23" w14:textId="77777777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9FEA288" w14:textId="6A3F5BB5" w:rsidR="00843DCB" w:rsidRPr="00370EF8" w:rsidRDefault="00843DCB" w:rsidP="008F3781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สิ้นสุด</w:t>
            </w:r>
            <w:r w:rsidR="00B155FA"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วันที่ </w:t>
            </w:r>
          </w:p>
        </w:tc>
      </w:tr>
      <w:tr w:rsidR="00CB3D2F" w:rsidRPr="00370EF8" w14:paraId="4544F58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4B7BA02" w14:textId="77777777" w:rsidR="00CB3D2F" w:rsidRPr="00370EF8" w:rsidRDefault="00CB3D2F" w:rsidP="008F37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7679A5E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C99F878" w14:textId="62700DD5" w:rsidR="00CB3D2F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DDD1CA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DC5DCB8" w14:textId="56D67441" w:rsidR="00CB3D2F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CB3D2F"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AB14A5F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E7EFBF3" w14:textId="5DE6FE9A" w:rsidR="00CB3D2F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8946029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F39D84B" w14:textId="11CAFD63" w:rsidR="00CB3D2F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CB3D2F"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92B6F17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7251A7E2" w14:textId="20FA949C" w:rsidR="00CB3D2F" w:rsidRPr="00370EF8" w:rsidRDefault="00576103" w:rsidP="008F3781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1A283D6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A8709A" w14:textId="24A8FEA4" w:rsidR="00CB3D2F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CB3D2F"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2F47ED6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8B2CF1A" w14:textId="0E8A0190" w:rsidR="00CB3D2F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5EBFFFD8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06C6F4CA" w14:textId="1A2F5754" w:rsidR="00CB3D2F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CB3D2F"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9A98B67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1855B3BB" w14:textId="1EAD40D0" w:rsidR="00CB3D2F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ADCC116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71E82CA6" w14:textId="3B70D388" w:rsidR="00CB3D2F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CB3D2F"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305DD54" w14:textId="77777777" w:rsidR="00CB3D2F" w:rsidRPr="00370EF8" w:rsidRDefault="00CB3D2F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4308D7A0" w14:textId="45818803" w:rsidR="00CB3D2F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CB3D2F" w:rsidRPr="00370EF8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มิถุนายน</w:t>
            </w:r>
          </w:p>
        </w:tc>
      </w:tr>
      <w:tr w:rsidR="00A03662" w:rsidRPr="00370EF8" w14:paraId="0C946076" w14:textId="77777777" w:rsidTr="00B40B6C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18D4007" w14:textId="77777777" w:rsidR="00A03662" w:rsidRPr="00370EF8" w:rsidRDefault="00A03662" w:rsidP="008F3781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22DDEE30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7077045" w14:textId="3F461361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336ADB53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256CCFA1" w14:textId="027DA496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A660A1C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179EBDF9" w14:textId="1A39C487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FEABF37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BB67EF1" w14:textId="3FE2F57B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30B4DA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4E96C5BE" w14:textId="55EF7228" w:rsidR="00A03662" w:rsidRPr="00370EF8" w:rsidRDefault="00576103" w:rsidP="008F3781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92CECDC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B875771" w14:textId="1A02B0BB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2324146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CFEEF40" w14:textId="0A9E4EA7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6B2D3567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40669160" w14:textId="3C9ADC1F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E3EB83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CEE00C" w14:textId="7B551550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67615EF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0B34491F" w14:textId="14ADB420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FE5CED3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5E3C6711" w14:textId="7B54D972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4E4ADF1A" w14:textId="77777777" w:rsidR="00A03662" w:rsidRPr="00370EF8" w:rsidRDefault="00A0366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295DBFD0" w14:textId="4F07F411" w:rsidR="00A03662" w:rsidRPr="00370EF8" w:rsidRDefault="00576103" w:rsidP="008F3781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</w:tr>
      <w:tr w:rsidR="009873E6" w:rsidRPr="00370EF8" w14:paraId="2470C36A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</w:tcBorders>
            <w:vAlign w:val="center"/>
          </w:tcPr>
          <w:p w14:paraId="334556CD" w14:textId="77777777" w:rsidR="009873E6" w:rsidRPr="00370EF8" w:rsidRDefault="009873E6" w:rsidP="008F3781">
            <w:pPr>
              <w:pStyle w:val="Heading5"/>
              <w:spacing w:line="200" w:lineRule="exact"/>
              <w:ind w:firstLine="93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บริษัทย่อย</w:t>
            </w:r>
          </w:p>
        </w:tc>
        <w:tc>
          <w:tcPr>
            <w:tcW w:w="34" w:type="dxa"/>
            <w:tcBorders>
              <w:top w:val="nil"/>
            </w:tcBorders>
            <w:vAlign w:val="center"/>
          </w:tcPr>
          <w:p w14:paraId="061FB857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09EF881F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4545CEAD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</w:tcBorders>
            <w:vAlign w:val="center"/>
          </w:tcPr>
          <w:p w14:paraId="22168C48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561059EE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</w:tcBorders>
            <w:vAlign w:val="center"/>
          </w:tcPr>
          <w:p w14:paraId="4C56ED01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</w:tcBorders>
            <w:vAlign w:val="center"/>
          </w:tcPr>
          <w:p w14:paraId="3DCF2EA2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</w:tcBorders>
            <w:vAlign w:val="center"/>
          </w:tcPr>
          <w:p w14:paraId="503CCC93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4781076E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</w:tcBorders>
            <w:vAlign w:val="center"/>
          </w:tcPr>
          <w:p w14:paraId="3C06F39C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71BC69AE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</w:tcBorders>
            <w:vAlign w:val="center"/>
          </w:tcPr>
          <w:p w14:paraId="642F3963" w14:textId="77777777" w:rsidR="009873E6" w:rsidRPr="00370EF8" w:rsidRDefault="009873E6" w:rsidP="008F3781">
            <w:pPr>
              <w:tabs>
                <w:tab w:val="decimal" w:pos="502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02B96A81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</w:tcBorders>
            <w:vAlign w:val="center"/>
          </w:tcPr>
          <w:p w14:paraId="1E377AAE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516A384F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</w:tcBorders>
            <w:vAlign w:val="center"/>
          </w:tcPr>
          <w:p w14:paraId="72FF0A09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3D30E538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</w:tcBorders>
            <w:vAlign w:val="center"/>
          </w:tcPr>
          <w:p w14:paraId="17D66931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178E3A18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</w:tcBorders>
            <w:vAlign w:val="center"/>
          </w:tcPr>
          <w:p w14:paraId="46577486" w14:textId="77777777" w:rsidR="009873E6" w:rsidRPr="00370EF8" w:rsidRDefault="009873E6" w:rsidP="008F37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</w:tcBorders>
            <w:vAlign w:val="center"/>
          </w:tcPr>
          <w:p w14:paraId="241E0F4C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</w:tcBorders>
            <w:vAlign w:val="center"/>
          </w:tcPr>
          <w:p w14:paraId="303DAF8D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</w:tcBorders>
            <w:vAlign w:val="center"/>
          </w:tcPr>
          <w:p w14:paraId="49847F00" w14:textId="77777777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</w:tcBorders>
            <w:vAlign w:val="center"/>
          </w:tcPr>
          <w:p w14:paraId="7B09077A" w14:textId="30D5E7E9" w:rsidR="009873E6" w:rsidRPr="00370EF8" w:rsidRDefault="009873E6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C95D92" w:rsidRPr="00370EF8" w14:paraId="619C31FA" w14:textId="77777777" w:rsidTr="00AA0FA4">
        <w:trPr>
          <w:cantSplit/>
          <w:trHeight w:val="20"/>
        </w:trPr>
        <w:tc>
          <w:tcPr>
            <w:tcW w:w="1800" w:type="dxa"/>
            <w:vAlign w:val="center"/>
          </w:tcPr>
          <w:p w14:paraId="15058929" w14:textId="77777777" w:rsidR="00C95D92" w:rsidRPr="00370EF8" w:rsidRDefault="00C95D92" w:rsidP="008F3781">
            <w:pPr>
              <w:pStyle w:val="Heading5"/>
              <w:spacing w:line="200" w:lineRule="exact"/>
              <w:ind w:left="182" w:hanging="9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34" w:type="dxa"/>
            <w:vAlign w:val="center"/>
          </w:tcPr>
          <w:p w14:paraId="106BA098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0BFCB1A0" w14:textId="41F5496D" w:rsidR="00C95D92" w:rsidRPr="00370EF8" w:rsidRDefault="00576103" w:rsidP="008F37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83708C2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257FF2C" w14:textId="1F3BB4BC" w:rsidR="00C95D92" w:rsidRPr="00370EF8" w:rsidRDefault="00576103" w:rsidP="008F3781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4E52F33" w14:textId="77777777" w:rsidR="00C95D92" w:rsidRPr="00370EF8" w:rsidRDefault="00C95D92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75086E0" w14:textId="685B7B43" w:rsidR="00C95D92" w:rsidRPr="00370EF8" w:rsidRDefault="00576103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475326ED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C092CFC" w14:textId="195D40AD" w:rsidR="00C95D92" w:rsidRPr="00370EF8" w:rsidRDefault="00576103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670FA60C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5E6206C7" w14:textId="69EAF80B" w:rsidR="00C95D92" w:rsidRPr="00370EF8" w:rsidRDefault="00576103" w:rsidP="008F37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5" w:type="dxa"/>
            <w:vAlign w:val="center"/>
          </w:tcPr>
          <w:p w14:paraId="71AAFA20" w14:textId="77777777" w:rsidR="00C95D92" w:rsidRPr="00370EF8" w:rsidRDefault="00C95D92" w:rsidP="008F37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474A84CD" w14:textId="1A2D7533" w:rsidR="00C95D92" w:rsidRPr="00370EF8" w:rsidRDefault="00576103" w:rsidP="008F37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10D58AF6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6B40B4B7" w14:textId="1AEB0278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2C61B6E9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3BB2C7CF" w14:textId="112563EE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54A82EC2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316AB28" w14:textId="0712CAAB" w:rsidR="00C95D92" w:rsidRPr="00370EF8" w:rsidRDefault="00576103" w:rsidP="008F37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27B0FFD7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4C539A92" w14:textId="75D5ED68" w:rsidR="00C95D92" w:rsidRPr="00370EF8" w:rsidRDefault="00576103" w:rsidP="008F37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55" w:type="dxa"/>
            <w:vAlign w:val="center"/>
          </w:tcPr>
          <w:p w14:paraId="3E5DA71C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29E0AF5F" w14:textId="5EE5D793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</w:tcPr>
          <w:p w14:paraId="2BB48CF4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48904462" w14:textId="141C775E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95D92" w:rsidRPr="00370EF8" w14:paraId="750643E3" w14:textId="77777777" w:rsidTr="00AF785B">
        <w:trPr>
          <w:cantSplit/>
          <w:trHeight w:val="20"/>
        </w:trPr>
        <w:tc>
          <w:tcPr>
            <w:tcW w:w="1800" w:type="dxa"/>
            <w:vAlign w:val="center"/>
          </w:tcPr>
          <w:p w14:paraId="40361D83" w14:textId="635F5A70" w:rsidR="00C95D92" w:rsidRPr="00370EF8" w:rsidRDefault="00C95D92" w:rsidP="008F3781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บีซีอีจี คันทรี่ กรุ๊ป เอ็นจิเนียริ่ง </w:t>
            </w:r>
          </w:p>
        </w:tc>
        <w:tc>
          <w:tcPr>
            <w:tcW w:w="34" w:type="dxa"/>
            <w:vAlign w:val="center"/>
          </w:tcPr>
          <w:p w14:paraId="7716EE52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45C1C7C9" w14:textId="49DC35D0" w:rsidR="00C95D92" w:rsidRPr="00370EF8" w:rsidRDefault="00C95D92" w:rsidP="008F37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361A3792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26D2B5CE" w14:textId="58477EE6" w:rsidR="00C95D92" w:rsidRPr="00370EF8" w:rsidRDefault="00C95D92" w:rsidP="008F3781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7C956A89" w14:textId="77777777" w:rsidR="00C95D92" w:rsidRPr="00370EF8" w:rsidRDefault="00C95D92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0B250DA6" w14:textId="662C9B1C" w:rsidR="00C95D92" w:rsidRPr="00370EF8" w:rsidRDefault="00C95D92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vAlign w:val="center"/>
          </w:tcPr>
          <w:p w14:paraId="278940CB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7877B05" w14:textId="5036ECF0" w:rsidR="00C95D92" w:rsidRPr="00370EF8" w:rsidRDefault="00C95D92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03874F67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78FDDB10" w14:textId="6362612D" w:rsidR="00C95D92" w:rsidRPr="00370EF8" w:rsidRDefault="00C95D92" w:rsidP="008F37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3DC9DAF1" w14:textId="77777777" w:rsidR="00C95D92" w:rsidRPr="00370EF8" w:rsidRDefault="00C95D92" w:rsidP="008F37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03E11936" w14:textId="6810B0FA" w:rsidR="00C95D92" w:rsidRPr="00370EF8" w:rsidRDefault="00C95D92" w:rsidP="008F37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6D90CEEF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675F8801" w14:textId="0A1F2665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5" w:type="dxa"/>
            <w:vAlign w:val="center"/>
          </w:tcPr>
          <w:p w14:paraId="56F17ED4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099B7D82" w14:textId="0D658154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5" w:type="dxa"/>
            <w:vAlign w:val="center"/>
          </w:tcPr>
          <w:p w14:paraId="2D2AACAF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92F81DA" w14:textId="3EF663F5" w:rsidR="00C95D92" w:rsidRPr="00370EF8" w:rsidRDefault="00C95D92" w:rsidP="008F37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0E955E97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135A8AE5" w14:textId="1EB5C940" w:rsidR="00C95D92" w:rsidRPr="00370EF8" w:rsidRDefault="00C95D92" w:rsidP="008F37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vAlign w:val="center"/>
          </w:tcPr>
          <w:p w14:paraId="138F23F9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7563C472" w14:textId="00248B30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5" w:type="dxa"/>
            <w:vAlign w:val="center"/>
          </w:tcPr>
          <w:p w14:paraId="0F744413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7A644DB6" w14:textId="05D81D1B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C95D92" w:rsidRPr="00370EF8" w14:paraId="13D29C22" w14:textId="77777777" w:rsidTr="00AF785B">
        <w:trPr>
          <w:cantSplit/>
          <w:trHeight w:val="20"/>
        </w:trPr>
        <w:tc>
          <w:tcPr>
            <w:tcW w:w="1800" w:type="dxa"/>
            <w:vAlign w:val="center"/>
          </w:tcPr>
          <w:p w14:paraId="2958E8E4" w14:textId="5A115159" w:rsidR="00C95D92" w:rsidRPr="00370EF8" w:rsidRDefault="00C95D92" w:rsidP="008F3781">
            <w:pPr>
              <w:pStyle w:val="Heading5"/>
              <w:spacing w:line="200" w:lineRule="exact"/>
              <w:ind w:firstLine="25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จำกัด</w:t>
            </w:r>
          </w:p>
        </w:tc>
        <w:tc>
          <w:tcPr>
            <w:tcW w:w="34" w:type="dxa"/>
            <w:vAlign w:val="center"/>
          </w:tcPr>
          <w:p w14:paraId="52EB40E7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2625C219" w14:textId="30E266F0" w:rsidR="00C95D92" w:rsidRPr="00370EF8" w:rsidRDefault="00576103" w:rsidP="008F37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11940D4E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7CF231A" w14:textId="592E0040" w:rsidR="00C95D92" w:rsidRPr="00370EF8" w:rsidRDefault="00576103" w:rsidP="008F3781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60829E5F" w14:textId="77777777" w:rsidR="00C95D92" w:rsidRPr="00370EF8" w:rsidRDefault="00C95D92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0E027B28" w14:textId="6019223A" w:rsidR="00C95D92" w:rsidRPr="00370EF8" w:rsidRDefault="00576103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vAlign w:val="center"/>
          </w:tcPr>
          <w:p w14:paraId="103B5C71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0560349" w14:textId="0C3D62E9" w:rsidR="00C95D92" w:rsidRPr="00370EF8" w:rsidRDefault="00576103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vAlign w:val="center"/>
          </w:tcPr>
          <w:p w14:paraId="0EC8F61E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4E969445" w14:textId="00D6967D" w:rsidR="00C95D92" w:rsidRPr="00370EF8" w:rsidRDefault="00576103" w:rsidP="008F37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  <w:vAlign w:val="center"/>
          </w:tcPr>
          <w:p w14:paraId="01C2FDD3" w14:textId="77777777" w:rsidR="00C95D92" w:rsidRPr="00370EF8" w:rsidRDefault="00C95D92" w:rsidP="008F37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30904A91" w14:textId="54AF85B6" w:rsidR="00C95D92" w:rsidRPr="00370EF8" w:rsidRDefault="00576103" w:rsidP="008F37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2A895806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7202A343" w14:textId="44CA7AE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6A3E2D4F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6E5D2629" w14:textId="19BCCD70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068DD368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09F3EE76" w14:textId="79C5BA52" w:rsidR="00C95D92" w:rsidRPr="00370EF8" w:rsidRDefault="00576103" w:rsidP="008F37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6E0FE8C0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7360FD51" w14:textId="3C609E4F" w:rsidR="00C95D92" w:rsidRPr="00370EF8" w:rsidRDefault="00576103" w:rsidP="008F37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55" w:type="dxa"/>
            <w:vAlign w:val="center"/>
          </w:tcPr>
          <w:p w14:paraId="6AE2F818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2054B1AC" w14:textId="328C1678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vAlign w:val="center"/>
          </w:tcPr>
          <w:p w14:paraId="6C30DE2F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29C8B4F3" w14:textId="231C0EAB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95D92" w:rsidRPr="00370EF8" w14:paraId="1E186B8E" w14:textId="77777777" w:rsidTr="00AF785B">
        <w:trPr>
          <w:cantSplit/>
          <w:trHeight w:val="20"/>
        </w:trPr>
        <w:tc>
          <w:tcPr>
            <w:tcW w:w="1800" w:type="dxa"/>
            <w:vAlign w:val="center"/>
          </w:tcPr>
          <w:p w14:paraId="0C675693" w14:textId="77777777" w:rsidR="00C95D92" w:rsidRPr="00370EF8" w:rsidRDefault="00C95D92" w:rsidP="008F3781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34" w:type="dxa"/>
            <w:vAlign w:val="center"/>
          </w:tcPr>
          <w:p w14:paraId="737109A9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528C8471" w14:textId="3D67CA89" w:rsidR="00C95D92" w:rsidRPr="00370EF8" w:rsidRDefault="00576103" w:rsidP="008F37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73C1BA31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6A10CD27" w14:textId="77302A81" w:rsidR="00C95D92" w:rsidRPr="00370EF8" w:rsidRDefault="00576103" w:rsidP="008F3781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219B4BFA" w14:textId="77777777" w:rsidR="00C95D92" w:rsidRPr="00370EF8" w:rsidRDefault="00C95D92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DBE847E" w14:textId="468D9DD0" w:rsidR="00C95D92" w:rsidRPr="00370EF8" w:rsidRDefault="00576103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70EDCB55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6D9E7BDB" w14:textId="1A867959" w:rsidR="00C95D92" w:rsidRPr="00370EF8" w:rsidRDefault="00576103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740263B0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14:paraId="1AB73CC5" w14:textId="3BFD1BD3" w:rsidR="00C95D92" w:rsidRPr="00370EF8" w:rsidRDefault="00576103" w:rsidP="008F37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2A2FF5A" w14:textId="77777777" w:rsidR="00C95D92" w:rsidRPr="00370EF8" w:rsidRDefault="00C95D92" w:rsidP="008F37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bottom w:val="nil"/>
            </w:tcBorders>
            <w:vAlign w:val="center"/>
          </w:tcPr>
          <w:p w14:paraId="422AD27F" w14:textId="2CA44245" w:rsidR="00C95D92" w:rsidRPr="00370EF8" w:rsidRDefault="00576103" w:rsidP="008F37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7FDA31D2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70B63468" w14:textId="71F828C3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9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9056202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7E8DB3AD" w14:textId="46F597D9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D32E298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  <w:vAlign w:val="center"/>
          </w:tcPr>
          <w:p w14:paraId="442BA6AD" w14:textId="3BEE21A9" w:rsidR="00C95D92" w:rsidRPr="00370EF8" w:rsidRDefault="00576103" w:rsidP="008F37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59A6234C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bottom w:val="nil"/>
            </w:tcBorders>
            <w:vAlign w:val="center"/>
          </w:tcPr>
          <w:p w14:paraId="55A4FC64" w14:textId="05970569" w:rsidR="00C95D92" w:rsidRPr="00370EF8" w:rsidRDefault="00576103" w:rsidP="008F37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55" w:type="dxa"/>
            <w:tcBorders>
              <w:bottom w:val="nil"/>
            </w:tcBorders>
            <w:vAlign w:val="center"/>
          </w:tcPr>
          <w:p w14:paraId="357363BE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bottom w:val="nil"/>
            </w:tcBorders>
          </w:tcPr>
          <w:p w14:paraId="26C63A94" w14:textId="4346BAEE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1DC20F58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bottom w:val="nil"/>
            </w:tcBorders>
          </w:tcPr>
          <w:p w14:paraId="38D352B3" w14:textId="066B6E79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95D92" w:rsidRPr="00370EF8" w14:paraId="3073F5CF" w14:textId="77777777" w:rsidTr="00AF785B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29E2E7DA" w14:textId="77777777" w:rsidR="00C95D92" w:rsidRPr="00370EF8" w:rsidRDefault="00C95D92" w:rsidP="008F3781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00E551B1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787BAF51" w14:textId="65717DD6" w:rsidR="00C95D92" w:rsidRPr="00370EF8" w:rsidRDefault="00576103" w:rsidP="008F37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3C01A339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25DF9D32" w14:textId="5C9751CD" w:rsidR="00C95D92" w:rsidRPr="00370EF8" w:rsidRDefault="00576103" w:rsidP="008F3781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0E9E58B0" w14:textId="77777777" w:rsidR="00C95D92" w:rsidRPr="00370EF8" w:rsidRDefault="00C95D92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bottom"/>
          </w:tcPr>
          <w:p w14:paraId="6BBD2363" w14:textId="4CEEF24F" w:rsidR="00C95D92" w:rsidRPr="00370EF8" w:rsidRDefault="00576103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520389CB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bottom"/>
          </w:tcPr>
          <w:p w14:paraId="6CCA2243" w14:textId="7AD5D96E" w:rsidR="00C95D92" w:rsidRPr="00370EF8" w:rsidRDefault="00576103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5" w:type="dxa"/>
            <w:tcBorders>
              <w:bottom w:val="nil"/>
            </w:tcBorders>
            <w:vAlign w:val="bottom"/>
          </w:tcPr>
          <w:p w14:paraId="2191454D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14:paraId="5D1C503F" w14:textId="2AA311BB" w:rsidR="00C95D92" w:rsidRPr="00370EF8" w:rsidRDefault="00576103" w:rsidP="008F37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223F6059" w14:textId="77777777" w:rsidR="00C95D92" w:rsidRPr="00370EF8" w:rsidRDefault="00C95D92" w:rsidP="008F37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bottom"/>
          </w:tcPr>
          <w:p w14:paraId="745FF98A" w14:textId="13126360" w:rsidR="00C95D92" w:rsidRPr="00370EF8" w:rsidRDefault="00576103" w:rsidP="008F37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0F520B7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76F4D070" w14:textId="0C37C7FD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8ED4F3A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bottom"/>
          </w:tcPr>
          <w:p w14:paraId="33052555" w14:textId="0C6A3955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67760FBC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bottom"/>
          </w:tcPr>
          <w:p w14:paraId="374681AE" w14:textId="66ACF9F9" w:rsidR="00C95D92" w:rsidRPr="00370EF8" w:rsidRDefault="00576103" w:rsidP="008F37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bottom"/>
          </w:tcPr>
          <w:p w14:paraId="26E9B6A5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bottom"/>
          </w:tcPr>
          <w:p w14:paraId="6F10A7E3" w14:textId="08D2C588" w:rsidR="00C95D92" w:rsidRPr="00370EF8" w:rsidRDefault="00576103" w:rsidP="008F37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D05A866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bottom"/>
          </w:tcPr>
          <w:p w14:paraId="0D1A317E" w14:textId="0B7E254A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40E9598F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bottom"/>
          </w:tcPr>
          <w:p w14:paraId="531D91EC" w14:textId="6279BBD9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95D92" w:rsidRPr="00370EF8" w14:paraId="4B44D435" w14:textId="77777777" w:rsidTr="00AF785B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09FC2EB3" w14:textId="545BACCC" w:rsidR="00C95D92" w:rsidRPr="00370EF8" w:rsidRDefault="00C95D92" w:rsidP="008F3781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70EF8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เอ็ดดูเคชั่น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2A98474B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2EF3DFEA" w14:textId="7D5A8476" w:rsidR="00C95D92" w:rsidRPr="00370EF8" w:rsidRDefault="00576103" w:rsidP="008F37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5CE1DB6A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5FAB4F51" w14:textId="3E8C7D19" w:rsidR="00C95D92" w:rsidRPr="00370EF8" w:rsidRDefault="00576103" w:rsidP="008F3781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4A0EC026" w14:textId="77777777" w:rsidR="00C95D92" w:rsidRPr="00370EF8" w:rsidRDefault="00C95D92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32EE56F6" w14:textId="520B5D4D" w:rsidR="00C95D92" w:rsidRPr="00370EF8" w:rsidRDefault="00576103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C8AD715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756A37E9" w14:textId="527A189E" w:rsidR="00C95D92" w:rsidRPr="00370EF8" w:rsidRDefault="00576103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tcBorders>
              <w:bottom w:val="nil"/>
            </w:tcBorders>
            <w:vAlign w:val="bottom"/>
          </w:tcPr>
          <w:p w14:paraId="06EFEC72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14:paraId="3D4E7C33" w14:textId="19EDA7FC" w:rsidR="00C95D92" w:rsidRPr="00370EF8" w:rsidRDefault="00576103" w:rsidP="008F37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990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06FF7F81" w14:textId="77777777" w:rsidR="00C95D92" w:rsidRPr="00370EF8" w:rsidRDefault="00C95D92" w:rsidP="008F37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bottom"/>
          </w:tcPr>
          <w:p w14:paraId="12CB3C93" w14:textId="40B2F455" w:rsidR="00C95D92" w:rsidRPr="00370EF8" w:rsidRDefault="00576103" w:rsidP="008F37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990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19DF9C89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3284F209" w14:textId="52FFE936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1461AF0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bottom"/>
          </w:tcPr>
          <w:p w14:paraId="69843098" w14:textId="6C1DA99C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0F491508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bottom"/>
          </w:tcPr>
          <w:p w14:paraId="01B89745" w14:textId="5F818614" w:rsidR="00C95D92" w:rsidRPr="00370EF8" w:rsidRDefault="00576103" w:rsidP="008F37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990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bottom"/>
          </w:tcPr>
          <w:p w14:paraId="218FF0DC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bottom"/>
          </w:tcPr>
          <w:p w14:paraId="2A17E3A5" w14:textId="3F93FAFF" w:rsidR="00C95D92" w:rsidRPr="00370EF8" w:rsidRDefault="00576103" w:rsidP="008F37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990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184F280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bottom"/>
          </w:tcPr>
          <w:p w14:paraId="1458163C" w14:textId="01693FC9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1259A77C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bottom"/>
          </w:tcPr>
          <w:p w14:paraId="147AEF8E" w14:textId="73284DE5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95D92" w:rsidRPr="00370EF8" w14:paraId="784D3647" w14:textId="77777777" w:rsidTr="00AF785B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799CE8A3" w14:textId="12893541" w:rsidR="00C95D92" w:rsidRPr="00370EF8" w:rsidRDefault="00C95D92" w:rsidP="008F3781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370EF8">
              <w:rPr>
                <w:rFonts w:asciiTheme="majorBidi" w:hAnsiTheme="majorBidi" w:cs="Angsana New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อินดัสเทรียล ริง โรด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1395ADED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703E288C" w14:textId="7C7E8200" w:rsidR="00C95D92" w:rsidRPr="00370EF8" w:rsidRDefault="00576103" w:rsidP="008F3781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1BA67FB1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5D7D7474" w14:textId="7FB1537E" w:rsidR="00C95D92" w:rsidRPr="00370EF8" w:rsidRDefault="00576103" w:rsidP="008F3781">
            <w:pPr>
              <w:spacing w:line="200" w:lineRule="exact"/>
              <w:ind w:left="-115" w:right="-30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30E96719" w14:textId="77777777" w:rsidR="00C95D92" w:rsidRPr="00370EF8" w:rsidRDefault="00C95D92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05250593" w14:textId="136023B9" w:rsidR="00C95D92" w:rsidRPr="00370EF8" w:rsidRDefault="00C95D92" w:rsidP="008F3781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853838F" w14:textId="77777777" w:rsidR="00C95D92" w:rsidRPr="00370EF8" w:rsidRDefault="00C95D92" w:rsidP="008F3781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36EAF6C4" w14:textId="009D2BC6" w:rsidR="00C95D92" w:rsidRPr="00370EF8" w:rsidRDefault="00C95D92" w:rsidP="008F3781">
            <w:pPr>
              <w:spacing w:line="200" w:lineRule="exact"/>
              <w:ind w:left="-115" w:right="-133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tcBorders>
              <w:bottom w:val="nil"/>
            </w:tcBorders>
            <w:vAlign w:val="bottom"/>
          </w:tcPr>
          <w:p w14:paraId="6F0993BE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vAlign w:val="bottom"/>
          </w:tcPr>
          <w:p w14:paraId="5D75D85B" w14:textId="112A969F" w:rsidR="00C95D92" w:rsidRPr="00370EF8" w:rsidRDefault="00C95D92" w:rsidP="008F37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 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0CFA107A" w14:textId="77777777" w:rsidR="00C95D92" w:rsidRPr="00370EF8" w:rsidRDefault="00C95D92" w:rsidP="008F37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vAlign w:val="bottom"/>
          </w:tcPr>
          <w:p w14:paraId="7056BDA2" w14:textId="7D691A97" w:rsidR="00C95D92" w:rsidRPr="00370EF8" w:rsidRDefault="00C95D92" w:rsidP="008F37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 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AB5DB39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vAlign w:val="bottom"/>
          </w:tcPr>
          <w:p w14:paraId="3DA7FEC9" w14:textId="3EA28E3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0E64021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single" w:sz="4" w:space="0" w:color="auto"/>
            </w:tcBorders>
            <w:vAlign w:val="bottom"/>
          </w:tcPr>
          <w:p w14:paraId="4C372D65" w14:textId="392AA85F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bottom"/>
          </w:tcPr>
          <w:p w14:paraId="7BD55BD2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vAlign w:val="bottom"/>
          </w:tcPr>
          <w:p w14:paraId="43308937" w14:textId="33062994" w:rsidR="00C95D92" w:rsidRPr="00370EF8" w:rsidRDefault="00576103" w:rsidP="008F37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bottom"/>
          </w:tcPr>
          <w:p w14:paraId="380CDB9F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60523807" w14:textId="4D92523C" w:rsidR="00C95D92" w:rsidRPr="00370EF8" w:rsidRDefault="00576103" w:rsidP="008F37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D3C5981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single" w:sz="4" w:space="0" w:color="auto"/>
            </w:tcBorders>
            <w:vAlign w:val="bottom"/>
          </w:tcPr>
          <w:p w14:paraId="1F429876" w14:textId="3DC0A277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58DF9E3D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vAlign w:val="bottom"/>
          </w:tcPr>
          <w:p w14:paraId="15C66CEB" w14:textId="6C4130C4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C95D92" w:rsidRPr="00370EF8" w14:paraId="4E3CBA93" w14:textId="77777777" w:rsidTr="00B40B6C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BA9CF54" w14:textId="77777777" w:rsidR="00C95D92" w:rsidRPr="00370EF8" w:rsidRDefault="00C95D92" w:rsidP="008F3781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C83AE24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2BC992F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84D6E86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bottom"/>
          </w:tcPr>
          <w:p w14:paraId="7D95EB55" w14:textId="63303EE9" w:rsidR="00C95D92" w:rsidRPr="00370EF8" w:rsidRDefault="00C95D92" w:rsidP="008F3781">
            <w:pPr>
              <w:spacing w:line="200" w:lineRule="exact"/>
              <w:ind w:left="-115" w:right="-13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B722837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657DCE6C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  <w:vAlign w:val="center"/>
          </w:tcPr>
          <w:p w14:paraId="2664FC99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0B3B3AA0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A44B2B6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8DEDD" w14:textId="4E4226AD" w:rsidR="00C95D92" w:rsidRPr="00370EF8" w:rsidRDefault="00576103" w:rsidP="008F3781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745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009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5DA89BE" w14:textId="77777777" w:rsidR="00C95D92" w:rsidRPr="00370EF8" w:rsidRDefault="00C95D92" w:rsidP="008F3781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32679" w14:textId="5DC12880" w:rsidR="00C95D92" w:rsidRPr="00370EF8" w:rsidRDefault="00576103" w:rsidP="008F3781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745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487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009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447D1E4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4BDAD0" w14:textId="483C72D6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9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316463C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627C" w14:textId="09273BA0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 xml:space="preserve">  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(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370EF8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C7BFE19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7BCFD0C2" w14:textId="53708802" w:rsidR="00C95D92" w:rsidRPr="00370EF8" w:rsidRDefault="00576103" w:rsidP="008F3781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735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915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E888DD9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07B6A2EA" w14:textId="3ED9FE0A" w:rsidR="00C95D92" w:rsidRPr="00370EF8" w:rsidRDefault="00576103" w:rsidP="008F3781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735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C95D92"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915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04949FD6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double" w:sz="4" w:space="0" w:color="auto"/>
            </w:tcBorders>
          </w:tcPr>
          <w:p w14:paraId="54C48A64" w14:textId="22257BA9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12FDFA45" w14:textId="77777777" w:rsidR="00C95D92" w:rsidRPr="00370EF8" w:rsidRDefault="00C95D92" w:rsidP="008F3781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double" w:sz="4" w:space="0" w:color="auto"/>
            </w:tcBorders>
          </w:tcPr>
          <w:p w14:paraId="3476D7AC" w14:textId="1BF8C2AC" w:rsidR="00C95D92" w:rsidRPr="00370EF8" w:rsidRDefault="00C95D92" w:rsidP="008F3781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</w:tbl>
    <w:p w14:paraId="0556A2EA" w14:textId="5B5C6096" w:rsidR="00CB3D2F" w:rsidRPr="00370EF8" w:rsidRDefault="006D1FDD" w:rsidP="008F3781">
      <w:pPr>
        <w:spacing w:before="240"/>
        <w:ind w:left="1080" w:right="29"/>
        <w:jc w:val="thaiDistribute"/>
        <w:rPr>
          <w:rFonts w:asciiTheme="majorBidi" w:hAnsiTheme="majorBidi" w:cstheme="majorBidi"/>
          <w:snapToGrid w:val="0"/>
          <w:cs/>
        </w:rPr>
      </w:pPr>
      <w:r w:rsidRPr="00370EF8">
        <w:rPr>
          <w:rFonts w:asciiTheme="majorBidi" w:hAnsiTheme="majorBidi" w:cstheme="majorBidi"/>
          <w:snapToGrid w:val="0"/>
          <w:cs/>
        </w:rPr>
        <w:t xml:space="preserve">เมื่อวันที่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19</w:t>
      </w:r>
      <w:r w:rsidRPr="00370EF8">
        <w:rPr>
          <w:rFonts w:asciiTheme="majorBidi" w:hAnsiTheme="majorBidi" w:cstheme="majorBidi"/>
          <w:snapToGrid w:val="0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</w:rPr>
        <w:t xml:space="preserve">กรกฎาคม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2560</w:t>
      </w:r>
      <w:r w:rsidRPr="00370EF8">
        <w:rPr>
          <w:rFonts w:asciiTheme="majorBidi" w:hAnsiTheme="majorBidi" w:cstheme="majorBidi"/>
          <w:snapToGrid w:val="0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</w:rPr>
        <w:t>ที่ประชุมคณะกรรมการบริษัทได้มีมติอนุมัติให้เลิกบริษัท ซีจีดี ดิจิตอล พาร์ทเนอร์ จำกัด ซึ่งเป็นบริษัทย่อย เนื่องจากบริษัทย่อยดังกล่าวได้ยกเลิกการประกอบกิจการแล้ว โดยปัจจุบันบริษัท ซีจีดี ดิจิตอล พาร์ทเนอร์ จำกัด ยังอยู่ระหว่างการชำระบัญชี</w:t>
      </w:r>
      <w:r w:rsidR="00CB3D2F" w:rsidRPr="00370EF8">
        <w:rPr>
          <w:rFonts w:asciiTheme="majorBidi" w:hAnsiTheme="majorBidi" w:cstheme="majorBidi"/>
          <w:snapToGrid w:val="0"/>
          <w:cs/>
        </w:rPr>
        <w:br w:type="page"/>
      </w:r>
    </w:p>
    <w:p w14:paraId="70E0A191" w14:textId="6B9A2480" w:rsidR="00F67C54" w:rsidRPr="00370EF8" w:rsidRDefault="00F67C54" w:rsidP="008F3781">
      <w:pPr>
        <w:spacing w:before="240"/>
        <w:ind w:left="1080" w:right="20"/>
        <w:jc w:val="thaiDistribute"/>
        <w:rPr>
          <w:rFonts w:asciiTheme="majorBidi" w:hAnsiTheme="majorBidi" w:cstheme="majorBidi"/>
          <w:snapToGrid w:val="0"/>
        </w:rPr>
      </w:pPr>
      <w:r w:rsidRPr="00370EF8">
        <w:rPr>
          <w:rFonts w:asciiTheme="majorBidi" w:hAnsiTheme="majorBidi" w:cstheme="majorBidi"/>
          <w:snapToGrid w:val="0"/>
          <w:cs/>
        </w:rPr>
        <w:lastRenderedPageBreak/>
        <w:t xml:space="preserve">เมื่อวันที่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20</w:t>
      </w:r>
      <w:r w:rsidRPr="00370EF8">
        <w:rPr>
          <w:rFonts w:asciiTheme="majorBidi" w:hAnsiTheme="majorBidi" w:cstheme="majorBidi"/>
          <w:snapToGrid w:val="0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</w:rPr>
        <w:t xml:space="preserve">มีนาคม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2568</w:t>
      </w:r>
      <w:r w:rsidRPr="00370EF8">
        <w:rPr>
          <w:rFonts w:asciiTheme="majorBidi" w:hAnsiTheme="majorBidi" w:cstheme="majorBidi"/>
          <w:snapToGrid w:val="0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</w:rPr>
        <w:t xml:space="preserve">ที่ประชุมคณะกรรมการบริษัท ครั้งที่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1</w:t>
      </w:r>
      <w:r w:rsidR="001E5FC7" w:rsidRPr="00370EF8">
        <w:rPr>
          <w:rFonts w:asciiTheme="majorBidi" w:hAnsiTheme="majorBidi" w:cstheme="majorBidi"/>
          <w:snapToGrid w:val="0"/>
          <w:lang w:val="en-US"/>
        </w:rPr>
        <w:t>/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2568</w:t>
      </w:r>
      <w:r w:rsidRPr="00370EF8">
        <w:rPr>
          <w:rFonts w:asciiTheme="majorBidi" w:hAnsiTheme="majorBidi" w:cstheme="majorBidi"/>
          <w:snapToGrid w:val="0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</w:rPr>
        <w:t>มีมติอนุมัติให้จัดตั้งบริษัทย่อยแห่งใหม่เพื่อประกอบกิจการให้เช่าอสังหาริมทรัพย์ ภายใต้ชื่อ “บริษัท ซีจีดี อินดัสเ</w:t>
      </w:r>
      <w:r w:rsidR="00CD1482">
        <w:rPr>
          <w:rFonts w:asciiTheme="majorBidi" w:hAnsiTheme="majorBidi" w:cstheme="majorBidi" w:hint="cs"/>
          <w:snapToGrid w:val="0"/>
          <w:cs/>
        </w:rPr>
        <w:t>ท</w:t>
      </w:r>
      <w:r w:rsidRPr="00370EF8">
        <w:rPr>
          <w:rFonts w:asciiTheme="majorBidi" w:hAnsiTheme="majorBidi" w:cstheme="majorBidi"/>
          <w:snapToGrid w:val="0"/>
          <w:cs/>
        </w:rPr>
        <w:t xml:space="preserve">รียล ริง โรด จำกัด” โดยเมื่อวันที่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</w:t>
      </w:r>
      <w:r w:rsidRPr="00370EF8">
        <w:rPr>
          <w:rFonts w:asciiTheme="majorBidi" w:hAnsiTheme="majorBidi" w:cstheme="majorBidi"/>
          <w:snapToGrid w:val="0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</w:rPr>
        <w:t xml:space="preserve">เมษายน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2568</w:t>
      </w:r>
      <w:r w:rsidRPr="00370EF8">
        <w:rPr>
          <w:rFonts w:asciiTheme="majorBidi" w:hAnsiTheme="majorBidi" w:cstheme="majorBidi"/>
          <w:snapToGrid w:val="0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</w:rPr>
        <w:t>บริษัทได้ดำเนินการจดทะเบียนจัดตั้งบริษัทย่อยดังกล่าวกับกรมพัฒนาธุรกิจการค้า กระทรวงพาณิชย์ ตามมติดังกล่าว</w:t>
      </w:r>
    </w:p>
    <w:p w14:paraId="23DA2097" w14:textId="454CC15A" w:rsidR="00A40F26" w:rsidRPr="00370EF8" w:rsidRDefault="00576103" w:rsidP="008F3781">
      <w:pPr>
        <w:tabs>
          <w:tab w:val="left" w:pos="1080"/>
        </w:tabs>
        <w:spacing w:before="240"/>
        <w:ind w:left="1080" w:right="-16" w:hanging="547"/>
        <w:jc w:val="thaiDistribute"/>
        <w:rPr>
          <w:rFonts w:asciiTheme="majorBidi" w:hAnsiTheme="majorBidi" w:cstheme="majorBidi"/>
          <w:snapToGrid w:val="0"/>
          <w:cs/>
        </w:rPr>
      </w:pPr>
      <w:r w:rsidRPr="00370EF8">
        <w:rPr>
          <w:rFonts w:asciiTheme="majorBidi" w:hAnsiTheme="majorBidi" w:cstheme="majorBidi"/>
          <w:lang w:val="en-US"/>
        </w:rPr>
        <w:t>21</w:t>
      </w:r>
      <w:r w:rsidR="00E142AA" w:rsidRPr="00370EF8">
        <w:rPr>
          <w:rFonts w:asciiTheme="majorBidi" w:hAnsiTheme="majorBidi" w:cstheme="majorBidi"/>
          <w:cs/>
        </w:rPr>
        <w:t>.</w:t>
      </w:r>
      <w:r w:rsidRPr="00370EF8">
        <w:rPr>
          <w:rFonts w:asciiTheme="majorBidi" w:hAnsiTheme="majorBidi" w:cstheme="majorBidi"/>
          <w:lang w:val="en-US"/>
        </w:rPr>
        <w:t>2</w:t>
      </w:r>
      <w:r w:rsidR="00E142AA" w:rsidRPr="00370EF8">
        <w:rPr>
          <w:rFonts w:asciiTheme="majorBidi" w:hAnsiTheme="majorBidi" w:cstheme="majorBidi"/>
          <w:cs/>
        </w:rPr>
        <w:tab/>
      </w:r>
      <w:r w:rsidR="00A40F26" w:rsidRPr="00370EF8">
        <w:rPr>
          <w:rFonts w:asciiTheme="majorBidi" w:hAnsiTheme="majorBidi" w:cstheme="majorBidi"/>
          <w:snapToGrid w:val="0"/>
          <w:spacing w:val="-8"/>
          <w:cs/>
        </w:rPr>
        <w:t>เงินให้กู้ยืมแก่บริษัทที่เกี่ยวข้องกัน ณ วันที่</w:t>
      </w:r>
      <w:r w:rsidR="00A40F26" w:rsidRPr="00370EF8">
        <w:rPr>
          <w:rFonts w:asciiTheme="majorBidi" w:hAnsiTheme="majorBidi" w:cs="Angsana New"/>
          <w:spacing w:val="-8"/>
          <w:cs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30</w:t>
      </w:r>
      <w:r w:rsidR="00A40F26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CB3D2F" w:rsidRPr="00370EF8">
        <w:rPr>
          <w:rFonts w:asciiTheme="majorBidi" w:hAnsiTheme="majorBidi" w:cstheme="majorBidi" w:hint="cs"/>
          <w:snapToGrid w:val="0"/>
          <w:spacing w:val="-8"/>
          <w:cs/>
          <w:lang w:val="en-US"/>
        </w:rPr>
        <w:t>มิถุนายน</w:t>
      </w:r>
      <w:r w:rsidR="00A40F26" w:rsidRPr="00370EF8">
        <w:rPr>
          <w:rFonts w:asciiTheme="majorBidi" w:hAnsiTheme="majorBidi" w:cstheme="majorBidi" w:hint="cs"/>
          <w:snapToGrid w:val="0"/>
          <w:spacing w:val="-8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2569</w:t>
      </w:r>
      <w:r w:rsidR="00A40F26" w:rsidRPr="00370EF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A40F26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และ</w:t>
      </w:r>
      <w:r w:rsidR="00AA65BC" w:rsidRPr="00370EF8">
        <w:rPr>
          <w:rFonts w:asciiTheme="majorBidi" w:hAnsiTheme="majorBidi" w:cstheme="majorBidi" w:hint="cs"/>
          <w:snapToGrid w:val="0"/>
          <w:spacing w:val="-8"/>
          <w:cs/>
          <w:lang w:val="en-US"/>
        </w:rPr>
        <w:t>วันที่</w:t>
      </w:r>
      <w:r w:rsidR="00A40F26" w:rsidRPr="00370EF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="00A40F26" w:rsidRPr="00370EF8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A40F26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ธันวาคม </w:t>
      </w:r>
      <w:r w:rsidRPr="00370EF8">
        <w:rPr>
          <w:rFonts w:asciiTheme="majorBidi" w:hAnsiTheme="majorBidi" w:cstheme="majorBidi"/>
          <w:snapToGrid w:val="0"/>
          <w:spacing w:val="-8"/>
          <w:lang w:val="en-US"/>
        </w:rPr>
        <w:t>2568</w:t>
      </w:r>
      <w:r w:rsidR="00A40F26" w:rsidRPr="00370EF8">
        <w:rPr>
          <w:rFonts w:asciiTheme="majorBidi" w:hAnsiTheme="majorBidi" w:cstheme="majorBidi"/>
          <w:snapToGrid w:val="0"/>
          <w:cs/>
          <w:lang w:val="en-US"/>
        </w:rPr>
        <w:t xml:space="preserve"> ประกอบด้วย</w:t>
      </w:r>
    </w:p>
    <w:p w14:paraId="0220FA1B" w14:textId="77777777" w:rsidR="00A40F26" w:rsidRPr="00370EF8" w:rsidRDefault="00A40F26" w:rsidP="008F3781">
      <w:pPr>
        <w:ind w:left="1080" w:right="65" w:hanging="533"/>
        <w:jc w:val="right"/>
        <w:rPr>
          <w:rFonts w:asciiTheme="majorBidi" w:hAnsiTheme="majorBidi" w:cstheme="majorBidi"/>
          <w:sz w:val="22"/>
          <w:szCs w:val="22"/>
        </w:rPr>
      </w:pPr>
      <w:r w:rsidRPr="00370EF8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90"/>
        <w:gridCol w:w="1350"/>
        <w:gridCol w:w="90"/>
        <w:gridCol w:w="1260"/>
      </w:tblGrid>
      <w:tr w:rsidR="00936C0B" w:rsidRPr="00370EF8" w14:paraId="3545B000" w14:textId="77777777" w:rsidTr="00936C0B">
        <w:trPr>
          <w:cantSplit/>
          <w:trHeight w:val="144"/>
        </w:trPr>
        <w:tc>
          <w:tcPr>
            <w:tcW w:w="5490" w:type="dxa"/>
          </w:tcPr>
          <w:p w14:paraId="46278898" w14:textId="77777777" w:rsidR="00936C0B" w:rsidRPr="00370EF8" w:rsidRDefault="00936C0B" w:rsidP="008F3781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BB79FDF" w14:textId="77777777" w:rsidR="00936C0B" w:rsidRPr="00370EF8" w:rsidRDefault="00936C0B" w:rsidP="008F3781">
            <w:pPr>
              <w:ind w:right="11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4E7D3ACD" w14:textId="08F693AF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  <w:r w:rsidRPr="00370EF8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cs/>
              </w:rPr>
              <w:t>และ</w:t>
            </w: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6C0B" w:rsidRPr="00370EF8" w14:paraId="633D550D" w14:textId="77777777" w:rsidTr="00936C0B">
        <w:trPr>
          <w:cantSplit/>
          <w:trHeight w:val="144"/>
        </w:trPr>
        <w:tc>
          <w:tcPr>
            <w:tcW w:w="5490" w:type="dxa"/>
          </w:tcPr>
          <w:p w14:paraId="4D7DCE8F" w14:textId="77777777" w:rsidR="00936C0B" w:rsidRPr="00370EF8" w:rsidRDefault="00936C0B" w:rsidP="008F3781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030988B" w14:textId="77777777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590C07" w14:textId="77777777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A2F2203" w14:textId="77777777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5D38B324" w14:textId="77777777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</w:tr>
      <w:tr w:rsidR="00936C0B" w:rsidRPr="00370EF8" w14:paraId="14555875" w14:textId="77777777" w:rsidTr="00936C0B">
        <w:trPr>
          <w:cantSplit/>
          <w:trHeight w:val="144"/>
        </w:trPr>
        <w:tc>
          <w:tcPr>
            <w:tcW w:w="5490" w:type="dxa"/>
          </w:tcPr>
          <w:p w14:paraId="42F4BFEB" w14:textId="77777777" w:rsidR="00936C0B" w:rsidRPr="00370EF8" w:rsidRDefault="00936C0B" w:rsidP="008F3781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DD90EAB" w14:textId="77777777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146B65" w14:textId="12A24689" w:rsidR="00936C0B" w:rsidRPr="00370EF8" w:rsidRDefault="00576103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936C0B"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CB3D2F" w:rsidRPr="00370EF8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14:paraId="3968E127" w14:textId="77777777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7925862" w14:textId="0D2171A6" w:rsidR="00936C0B" w:rsidRPr="00370EF8" w:rsidRDefault="00576103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36C0B"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36C0B" w:rsidRPr="00370EF8" w14:paraId="014452C5" w14:textId="77777777" w:rsidTr="00936C0B">
        <w:trPr>
          <w:cantSplit/>
          <w:trHeight w:val="144"/>
        </w:trPr>
        <w:tc>
          <w:tcPr>
            <w:tcW w:w="5490" w:type="dxa"/>
          </w:tcPr>
          <w:p w14:paraId="292F4477" w14:textId="77777777" w:rsidR="00936C0B" w:rsidRPr="00370EF8" w:rsidRDefault="00936C0B" w:rsidP="008F3781">
            <w:pPr>
              <w:ind w:left="1080" w:right="65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4E0D0CB" w14:textId="77777777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B6E7DD" w14:textId="6D7F6B3B" w:rsidR="00936C0B" w:rsidRPr="00370EF8" w:rsidRDefault="00576103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</w:tcPr>
          <w:p w14:paraId="56EA0DAF" w14:textId="77777777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C1BCAEA" w14:textId="48264581" w:rsidR="00936C0B" w:rsidRPr="00370EF8" w:rsidRDefault="00576103" w:rsidP="008F3781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</w:tr>
      <w:tr w:rsidR="00936C0B" w:rsidRPr="00370EF8" w14:paraId="4DDDF0F3" w14:textId="77777777" w:rsidTr="00936C0B">
        <w:trPr>
          <w:cantSplit/>
          <w:trHeight w:hRule="exact" w:val="279"/>
        </w:trPr>
        <w:tc>
          <w:tcPr>
            <w:tcW w:w="5490" w:type="dxa"/>
          </w:tcPr>
          <w:p w14:paraId="35280870" w14:textId="77777777" w:rsidR="00936C0B" w:rsidRPr="00370EF8" w:rsidRDefault="00936C0B" w:rsidP="008F3781">
            <w:pPr>
              <w:ind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90" w:type="dxa"/>
          </w:tcPr>
          <w:p w14:paraId="0A8EB867" w14:textId="77777777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2044F786" w14:textId="77777777" w:rsidR="00936C0B" w:rsidRPr="00370EF8" w:rsidRDefault="00936C0B" w:rsidP="008F3781">
            <w:pPr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0D89AB0" w14:textId="77777777" w:rsidR="00936C0B" w:rsidRPr="00370EF8" w:rsidRDefault="00936C0B" w:rsidP="008F378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B2FE98" w14:textId="77777777" w:rsidR="00936C0B" w:rsidRPr="00370EF8" w:rsidRDefault="00936C0B" w:rsidP="008F3781">
            <w:pPr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8D4C84" w:rsidRPr="00370EF8" w14:paraId="01E37DC2" w14:textId="77777777" w:rsidTr="00936C0B">
        <w:trPr>
          <w:cantSplit/>
          <w:trHeight w:val="144"/>
        </w:trPr>
        <w:tc>
          <w:tcPr>
            <w:tcW w:w="5490" w:type="dxa"/>
          </w:tcPr>
          <w:p w14:paraId="56716B0D" w14:textId="77777777" w:rsidR="008D4C84" w:rsidRPr="00370EF8" w:rsidRDefault="008D4C84" w:rsidP="008F3781">
            <w:pPr>
              <w:snapToGrid w:val="0"/>
              <w:ind w:left="360" w:hanging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0" w:type="dxa"/>
          </w:tcPr>
          <w:p w14:paraId="1966618B" w14:textId="77777777" w:rsidR="008D4C84" w:rsidRPr="00370EF8" w:rsidRDefault="008D4C84" w:rsidP="008F3781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7B8DD1A" w14:textId="66AF8018" w:rsidR="008D4C84" w:rsidRPr="00370EF8" w:rsidRDefault="00576103" w:rsidP="008F3781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5A06EC7C" w14:textId="77777777" w:rsidR="008D4C84" w:rsidRPr="00370EF8" w:rsidRDefault="008D4C84" w:rsidP="008F3781">
            <w:pPr>
              <w:tabs>
                <w:tab w:val="decimal" w:pos="842"/>
              </w:tabs>
              <w:ind w:right="54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56AB3A2C" w14:textId="16389CBF" w:rsidR="008D4C84" w:rsidRPr="00370EF8" w:rsidRDefault="00576103" w:rsidP="008F3781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</w:tr>
      <w:tr w:rsidR="008D4C84" w:rsidRPr="00370EF8" w14:paraId="7522B79C" w14:textId="77777777" w:rsidTr="00936C0B">
        <w:trPr>
          <w:cantSplit/>
          <w:trHeight w:val="144"/>
        </w:trPr>
        <w:tc>
          <w:tcPr>
            <w:tcW w:w="5490" w:type="dxa"/>
          </w:tcPr>
          <w:p w14:paraId="0F5C31CE" w14:textId="77777777" w:rsidR="008D4C84" w:rsidRPr="00370EF8" w:rsidRDefault="008D4C84" w:rsidP="008F3781">
            <w:pPr>
              <w:snapToGrid w:val="0"/>
              <w:ind w:left="540" w:hanging="36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cs/>
              </w:rPr>
              <w:t>หัก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</w:rPr>
              <w:t xml:space="preserve"> 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เงินให้กู้ยืมระยะยาวที่จะ</w:t>
            </w:r>
            <w:r w:rsidRPr="00370EF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ถึง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90" w:type="dxa"/>
          </w:tcPr>
          <w:p w14:paraId="344BC45B" w14:textId="77777777" w:rsidR="008D4C84" w:rsidRPr="00370EF8" w:rsidRDefault="008D4C84" w:rsidP="008F3781">
            <w:pPr>
              <w:tabs>
                <w:tab w:val="decimal" w:pos="842"/>
                <w:tab w:val="decimal" w:pos="1189"/>
              </w:tabs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8B997" w14:textId="411746A0" w:rsidR="008D4C84" w:rsidRPr="00370EF8" w:rsidRDefault="008D4C84" w:rsidP="008F3781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EB4AA3A" w14:textId="77777777" w:rsidR="008D4C84" w:rsidRPr="00370EF8" w:rsidRDefault="008D4C84" w:rsidP="008F3781">
            <w:pPr>
              <w:tabs>
                <w:tab w:val="decimal" w:pos="842"/>
                <w:tab w:val="decimal" w:pos="1189"/>
              </w:tabs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3F33AC8" w14:textId="70F58820" w:rsidR="008D4C84" w:rsidRPr="00370EF8" w:rsidRDefault="008D4C84" w:rsidP="008F3781">
            <w:pPr>
              <w:tabs>
                <w:tab w:val="decimal" w:pos="1189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</w:tr>
      <w:tr w:rsidR="008D4C84" w:rsidRPr="00370EF8" w14:paraId="0E06384D" w14:textId="77777777" w:rsidTr="007A77C1">
        <w:trPr>
          <w:cantSplit/>
          <w:trHeight w:val="144"/>
        </w:trPr>
        <w:tc>
          <w:tcPr>
            <w:tcW w:w="5490" w:type="dxa"/>
          </w:tcPr>
          <w:p w14:paraId="4FEADB46" w14:textId="77777777" w:rsidR="008D4C84" w:rsidRPr="00370EF8" w:rsidRDefault="008D4C84" w:rsidP="008F3781">
            <w:pPr>
              <w:pStyle w:val="Header"/>
              <w:ind w:left="177"/>
              <w:rPr>
                <w:rFonts w:asciiTheme="majorBidi" w:hAnsiTheme="majorBidi" w:cstheme="majorBidi"/>
                <w:sz w:val="22"/>
                <w:szCs w:val="22"/>
              </w:rPr>
            </w:pPr>
            <w:r w:rsidRPr="00370EF8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 เงินให้กู้ยืมระยาวแก่บริษัทที่เกี่ยวข้องกัน</w:t>
            </w:r>
          </w:p>
        </w:tc>
        <w:tc>
          <w:tcPr>
            <w:tcW w:w="90" w:type="dxa"/>
          </w:tcPr>
          <w:p w14:paraId="17D445A5" w14:textId="77777777" w:rsidR="008D4C84" w:rsidRPr="00370EF8" w:rsidRDefault="008D4C84" w:rsidP="008F3781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807739" w14:textId="6D7112AD" w:rsidR="008D4C84" w:rsidRPr="00370EF8" w:rsidRDefault="008D4C84" w:rsidP="008F3781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C6AACF5" w14:textId="77777777" w:rsidR="008D4C84" w:rsidRPr="00370EF8" w:rsidRDefault="008D4C84" w:rsidP="008F3781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537A1862" w14:textId="7AC83DB8" w:rsidR="008D4C84" w:rsidRPr="00370EF8" w:rsidRDefault="008D4C84" w:rsidP="008F3781">
            <w:pPr>
              <w:tabs>
                <w:tab w:val="decimal" w:pos="718"/>
              </w:tabs>
              <w:ind w:left="-76" w:right="696" w:hanging="100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</w:tr>
    </w:tbl>
    <w:p w14:paraId="29319212" w14:textId="0B5C92C4" w:rsidR="00A40F26" w:rsidRPr="00370EF8" w:rsidRDefault="00A40F26" w:rsidP="008F3781">
      <w:pPr>
        <w:spacing w:before="240" w:after="240"/>
        <w:ind w:left="1080" w:right="72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="Angsana New" w:hAnsi="Angsana New" w:cs="Angsana New"/>
          <w:snapToGrid w:val="0"/>
          <w:spacing w:val="6"/>
          <w:cs/>
          <w:lang w:val="en-US"/>
        </w:rPr>
        <w:t xml:space="preserve">เมื่อวันที่ </w:t>
      </w:r>
      <w:r w:rsidR="00576103" w:rsidRPr="00370EF8">
        <w:rPr>
          <w:rFonts w:ascii="Angsana New" w:hAnsi="Angsana New" w:cs="Angsana New"/>
          <w:snapToGrid w:val="0"/>
          <w:spacing w:val="6"/>
          <w:lang w:val="en-US"/>
        </w:rPr>
        <w:t>26</w:t>
      </w:r>
      <w:r w:rsidRPr="00370EF8">
        <w:rPr>
          <w:rFonts w:ascii="Angsana New" w:hAnsi="Angsana New" w:cs="Angsana New"/>
          <w:snapToGrid w:val="0"/>
          <w:spacing w:val="6"/>
          <w:cs/>
          <w:lang w:val="en-US"/>
        </w:rPr>
        <w:t xml:space="preserve"> สิงหาคม </w:t>
      </w:r>
      <w:r w:rsidR="00576103" w:rsidRPr="00370EF8">
        <w:rPr>
          <w:rFonts w:ascii="Angsana New" w:hAnsi="Angsana New" w:cs="Angsana New"/>
          <w:snapToGrid w:val="0"/>
          <w:spacing w:val="6"/>
          <w:lang w:val="en-US"/>
        </w:rPr>
        <w:t>2564</w:t>
      </w:r>
      <w:r w:rsidRPr="00370EF8">
        <w:rPr>
          <w:rFonts w:ascii="Angsana New" w:hAnsi="Angsana New" w:cs="Angsana New"/>
          <w:snapToGrid w:val="0"/>
          <w:spacing w:val="6"/>
          <w:cs/>
          <w:lang w:val="en-US"/>
        </w:rPr>
        <w:t xml:space="preserve"> บริษัทย่อยแห่งหนึ่ง</w:t>
      </w:r>
      <w:r w:rsidRPr="00370EF8">
        <w:rPr>
          <w:rFonts w:ascii="Angsana New" w:hAnsi="Angsana New" w:cs="Angsana New"/>
          <w:snapToGrid w:val="0"/>
          <w:spacing w:val="6"/>
          <w:lang w:val="en-US"/>
        </w:rPr>
        <w:t xml:space="preserve"> (</w:t>
      </w:r>
      <w:r w:rsidRPr="00370EF8">
        <w:rPr>
          <w:rFonts w:ascii="Angsana New" w:hAnsi="Angsana New" w:cs="Angsana New"/>
          <w:snapToGrid w:val="0"/>
          <w:spacing w:val="6"/>
          <w:cs/>
          <w:lang w:val="en-US"/>
        </w:rPr>
        <w:t>ผู้ให้กู้</w:t>
      </w:r>
      <w:r w:rsidRPr="00370EF8">
        <w:rPr>
          <w:rFonts w:ascii="Angsana New" w:hAnsi="Angsana New" w:cs="Angsana New"/>
          <w:snapToGrid w:val="0"/>
          <w:spacing w:val="6"/>
          <w:lang w:val="en-US"/>
        </w:rPr>
        <w:t xml:space="preserve">) </w:t>
      </w:r>
      <w:r w:rsidRPr="00370EF8">
        <w:rPr>
          <w:rFonts w:ascii="Angsana New" w:hAnsi="Angsana New" w:cs="Angsana New"/>
          <w:snapToGrid w:val="0"/>
          <w:spacing w:val="6"/>
          <w:cs/>
          <w:lang w:val="en-US"/>
        </w:rPr>
        <w:t>ได้ทำสัญญาเงินให้กู้ยืมแก่บริษัท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ที่เกี่ยวข้องกันสองแห่ง </w:t>
      </w:r>
      <w:r w:rsidRPr="00370EF8">
        <w:rPr>
          <w:rFonts w:ascii="Angsana New" w:hAnsi="Angsana New" w:cs="Angsana New"/>
          <w:snapToGrid w:val="0"/>
          <w:lang w:val="en-US"/>
        </w:rPr>
        <w:t>(</w:t>
      </w:r>
      <w:r w:rsidRPr="00370EF8">
        <w:rPr>
          <w:rFonts w:ascii="Angsana New" w:hAnsi="Angsana New" w:cs="Angsana New"/>
          <w:snapToGrid w:val="0"/>
          <w:cs/>
          <w:lang w:val="en-US"/>
        </w:rPr>
        <w:t>ผู้กู้</w:t>
      </w:r>
      <w:r w:rsidRPr="00370EF8">
        <w:rPr>
          <w:rFonts w:ascii="Angsana New" w:hAnsi="Angsana New" w:cs="Angsana New"/>
          <w:snapToGrid w:val="0"/>
          <w:lang w:val="en-US"/>
        </w:rPr>
        <w:t>)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ซึ่งมีการ</w:t>
      </w:r>
      <w:r w:rsidRPr="00370EF8">
        <w:rPr>
          <w:rFonts w:asciiTheme="majorBidi" w:hAnsiTheme="majorBidi" w:cstheme="majorBidi"/>
          <w:snapToGrid w:val="0"/>
          <w:cs/>
        </w:rPr>
        <w:t>ค้ำประกันโดยบริษัทใหญ่ของผู้กู้ เงินให้กู้ยืมดังกล่าวมีอัตราดอกเบี้ยร้อยละ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5</w:t>
      </w:r>
      <w:r w:rsidRPr="00370EF8">
        <w:rPr>
          <w:rFonts w:asciiTheme="majorBidi" w:hAnsiTheme="majorBidi" w:cstheme="majorBidi"/>
          <w:snapToGrid w:val="0"/>
        </w:rPr>
        <w:t>.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5</w:t>
      </w:r>
      <w:r w:rsidRPr="00370EF8">
        <w:rPr>
          <w:rFonts w:asciiTheme="majorBidi" w:hAnsiTheme="majorBidi" w:cstheme="majorBidi"/>
          <w:snapToGrid w:val="0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</w:rPr>
        <w:t>ต่อปี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</w:rPr>
        <w:t xml:space="preserve">และมีกำหนดชำระคืนในวันที่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26</w:t>
      </w:r>
      <w:r w:rsidRPr="00370EF8">
        <w:rPr>
          <w:rFonts w:asciiTheme="majorBidi" w:hAnsiTheme="majorBidi" w:cstheme="majorBidi"/>
          <w:snapToGrid w:val="0"/>
          <w:cs/>
        </w:rPr>
        <w:t xml:space="preserve"> สิงหาคม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2569</w:t>
      </w:r>
    </w:p>
    <w:p w14:paraId="6DBD9015" w14:textId="63CE9B25" w:rsidR="00A40F26" w:rsidRPr="00370EF8" w:rsidRDefault="00A40F26" w:rsidP="008F3781">
      <w:pPr>
        <w:pStyle w:val="BodyTextIndent"/>
        <w:tabs>
          <w:tab w:val="left" w:pos="709"/>
        </w:tabs>
        <w:ind w:left="1080" w:right="72" w:firstLine="0"/>
        <w:jc w:val="thaiDistribute"/>
        <w:rPr>
          <w:rFonts w:asciiTheme="majorBidi" w:hAnsiTheme="majorBidi" w:cs="Angsana New"/>
          <w:spacing w:val="2"/>
          <w:cs/>
        </w:rPr>
      </w:pPr>
      <w:r w:rsidRPr="00370EF8">
        <w:rPr>
          <w:rFonts w:asciiTheme="majorBidi" w:hAnsiTheme="majorBidi" w:cs="Angsana New"/>
          <w:spacing w:val="2"/>
          <w:cs/>
          <w:lang w:eastAsia="en-US"/>
        </w:rPr>
        <w:t xml:space="preserve">เมื่อวันที่ </w:t>
      </w:r>
      <w:r w:rsidR="00576103" w:rsidRPr="00370EF8">
        <w:rPr>
          <w:rFonts w:asciiTheme="majorBidi" w:hAnsiTheme="majorBidi" w:cstheme="majorBidi"/>
          <w:spacing w:val="2"/>
          <w:lang w:val="en-US" w:eastAsia="en-US"/>
        </w:rPr>
        <w:t>1</w:t>
      </w:r>
      <w:r w:rsidRPr="00370EF8">
        <w:rPr>
          <w:rFonts w:asciiTheme="majorBidi" w:hAnsiTheme="majorBidi" w:cs="Angsana New"/>
          <w:spacing w:val="2"/>
          <w:cs/>
          <w:lang w:eastAsia="en-US"/>
        </w:rPr>
        <w:t xml:space="preserve"> ตุลาคม </w:t>
      </w:r>
      <w:r w:rsidR="00576103" w:rsidRPr="00370EF8">
        <w:rPr>
          <w:rFonts w:asciiTheme="majorBidi" w:hAnsiTheme="majorBidi" w:cs="Angsana New"/>
          <w:spacing w:val="2"/>
          <w:lang w:val="en-US" w:eastAsia="en-US"/>
        </w:rPr>
        <w:t>2568</w:t>
      </w:r>
      <w:r w:rsidRPr="00370EF8">
        <w:rPr>
          <w:rFonts w:asciiTheme="majorBidi" w:hAnsiTheme="majorBidi" w:cs="Angsana New"/>
          <w:spacing w:val="2"/>
          <w:cs/>
          <w:lang w:eastAsia="en-US"/>
        </w:rPr>
        <w:t xml:space="preserve"> บริษัทได้รับโอนสิทธิในการรับชำระเงินตามสัญญาเงินให้กู้ยืมจาก</w:t>
      </w:r>
      <w:r w:rsidRPr="00370EF8">
        <w:rPr>
          <w:rFonts w:asciiTheme="majorBidi" w:hAnsiTheme="majorBidi" w:cs="Angsana New"/>
          <w:spacing w:val="6"/>
          <w:cs/>
          <w:lang w:eastAsia="en-US"/>
        </w:rPr>
        <w:t>บริษัทย่อยภายใต้สัญญา “</w:t>
      </w:r>
      <w:r w:rsidRPr="00370EF8">
        <w:rPr>
          <w:rFonts w:asciiTheme="majorBidi" w:hAnsiTheme="majorBidi" w:cs="Angsana New"/>
          <w:spacing w:val="6"/>
          <w:lang w:eastAsia="en-US"/>
        </w:rPr>
        <w:t xml:space="preserve">Sale and Purchase Agreement in Relation to Assets” </w:t>
      </w:r>
      <w:r w:rsidRPr="00370EF8">
        <w:rPr>
          <w:rFonts w:asciiTheme="majorBidi" w:hAnsiTheme="majorBidi" w:cs="Angsana New"/>
          <w:spacing w:val="6"/>
          <w:cs/>
          <w:lang w:eastAsia="en-US"/>
        </w:rPr>
        <w:t>โดยบริษัท</w:t>
      </w:r>
      <w:r w:rsidRPr="00370EF8">
        <w:rPr>
          <w:rFonts w:asciiTheme="majorBidi" w:hAnsiTheme="majorBidi" w:cs="Angsana New"/>
          <w:spacing w:val="2"/>
          <w:cs/>
          <w:lang w:eastAsia="en-US"/>
        </w:rPr>
        <w:t>ตกลงชำระรายการดังกล่าวด้วยการหักกลบกับเงินให้กู้ยืมระยะสั้น</w:t>
      </w:r>
      <w:r w:rsidRPr="00370EF8">
        <w:rPr>
          <w:rFonts w:asciiTheme="majorBidi" w:hAnsiTheme="majorBidi" w:cs="Angsana New" w:hint="cs"/>
          <w:spacing w:val="2"/>
          <w:cs/>
          <w:lang w:eastAsia="en-US"/>
        </w:rPr>
        <w:t xml:space="preserve">จำนวน </w:t>
      </w:r>
      <w:r w:rsidR="00576103" w:rsidRPr="00370EF8">
        <w:rPr>
          <w:rFonts w:asciiTheme="majorBidi" w:hAnsiTheme="majorBidi" w:cs="Angsana New"/>
          <w:spacing w:val="2"/>
          <w:lang w:val="en-US" w:eastAsia="en-US"/>
        </w:rPr>
        <w:t>1</w:t>
      </w:r>
      <w:r w:rsidRPr="00370EF8">
        <w:rPr>
          <w:rFonts w:asciiTheme="majorBidi" w:hAnsiTheme="majorBidi" w:cs="Angsana New"/>
          <w:spacing w:val="2"/>
          <w:lang w:val="en-US" w:eastAsia="en-US"/>
        </w:rPr>
        <w:t>,</w:t>
      </w:r>
      <w:r w:rsidR="00576103" w:rsidRPr="00370EF8">
        <w:rPr>
          <w:rFonts w:asciiTheme="majorBidi" w:hAnsiTheme="majorBidi" w:cs="Angsana New"/>
          <w:spacing w:val="2"/>
          <w:lang w:val="en-US" w:eastAsia="en-US"/>
        </w:rPr>
        <w:t>368</w:t>
      </w:r>
      <w:r w:rsidRPr="00370EF8">
        <w:rPr>
          <w:rFonts w:asciiTheme="majorBidi" w:hAnsiTheme="majorBidi" w:cs="Angsana New"/>
          <w:spacing w:val="2"/>
          <w:lang w:val="en-US" w:eastAsia="en-US"/>
        </w:rPr>
        <w:t>.</w:t>
      </w:r>
      <w:r w:rsidR="00576103" w:rsidRPr="00370EF8">
        <w:rPr>
          <w:rFonts w:asciiTheme="majorBidi" w:hAnsiTheme="majorBidi" w:cs="Angsana New"/>
          <w:spacing w:val="2"/>
          <w:lang w:val="en-US" w:eastAsia="en-US"/>
        </w:rPr>
        <w:t>03</w:t>
      </w:r>
      <w:r w:rsidRPr="00370EF8">
        <w:rPr>
          <w:rFonts w:asciiTheme="majorBidi" w:hAnsiTheme="majorBidi" w:cs="Angsana New"/>
          <w:spacing w:val="2"/>
          <w:lang w:val="en-US" w:eastAsia="en-US"/>
        </w:rPr>
        <w:t xml:space="preserve"> </w:t>
      </w:r>
      <w:r w:rsidRPr="00370EF8">
        <w:rPr>
          <w:rFonts w:asciiTheme="majorBidi" w:hAnsiTheme="majorBidi" w:cs="Angsana New" w:hint="cs"/>
          <w:spacing w:val="2"/>
          <w:cs/>
          <w:lang w:val="en-US" w:eastAsia="en-US"/>
        </w:rPr>
        <w:t>ล้านบาท</w:t>
      </w:r>
      <w:r w:rsidRPr="00370EF8">
        <w:rPr>
          <w:rFonts w:asciiTheme="majorBidi" w:hAnsiTheme="majorBidi" w:cs="Angsana New"/>
          <w:spacing w:val="2"/>
          <w:lang w:val="en-US" w:eastAsia="en-US"/>
        </w:rPr>
        <w:t xml:space="preserve">         </w:t>
      </w:r>
      <w:r w:rsidRPr="00370EF8">
        <w:rPr>
          <w:rFonts w:asciiTheme="majorBidi" w:hAnsiTheme="majorBidi" w:cs="Angsana New" w:hint="cs"/>
          <w:spacing w:val="4"/>
          <w:cs/>
          <w:lang w:eastAsia="en-US"/>
        </w:rPr>
        <w:t>และ</w:t>
      </w:r>
      <w:r w:rsidRPr="00370EF8">
        <w:rPr>
          <w:rFonts w:asciiTheme="majorBidi" w:hAnsiTheme="majorBidi" w:cs="Angsana New"/>
          <w:spacing w:val="4"/>
          <w:cs/>
          <w:lang w:eastAsia="en-US"/>
        </w:rPr>
        <w:t xml:space="preserve">ดอกเบี้ยค้างรับ </w:t>
      </w:r>
      <w:r w:rsidRPr="00370EF8">
        <w:rPr>
          <w:rFonts w:asciiTheme="majorBidi" w:hAnsiTheme="majorBidi" w:cs="Angsana New" w:hint="cs"/>
          <w:spacing w:val="4"/>
          <w:cs/>
          <w:lang w:eastAsia="en-US"/>
        </w:rPr>
        <w:t>ส่วนยอดที่เหลือชำระด้วยการหักกลบกับ</w:t>
      </w:r>
      <w:r w:rsidRPr="00370EF8">
        <w:rPr>
          <w:rFonts w:asciiTheme="majorBidi" w:hAnsiTheme="majorBidi" w:cs="Angsana New"/>
          <w:spacing w:val="4"/>
          <w:cs/>
          <w:lang w:eastAsia="en-US"/>
        </w:rPr>
        <w:t>ลูกหนี้อื่นและชำระ</w:t>
      </w:r>
      <w:r w:rsidRPr="00370EF8">
        <w:rPr>
          <w:rFonts w:asciiTheme="majorBidi" w:hAnsiTheme="majorBidi" w:cs="Angsana New" w:hint="cs"/>
          <w:spacing w:val="4"/>
          <w:cs/>
          <w:lang w:eastAsia="en-US"/>
        </w:rPr>
        <w:t>ด้วย</w:t>
      </w:r>
      <w:r w:rsidRPr="00370EF8">
        <w:rPr>
          <w:rFonts w:asciiTheme="majorBidi" w:hAnsiTheme="majorBidi" w:cs="Angsana New"/>
          <w:spacing w:val="4"/>
          <w:cs/>
          <w:lang w:eastAsia="en-US"/>
        </w:rPr>
        <w:t>เงินสด</w:t>
      </w:r>
      <w:r w:rsidRPr="00370EF8">
        <w:rPr>
          <w:rFonts w:asciiTheme="majorBidi" w:hAnsiTheme="majorBidi" w:cs="Angsana New"/>
          <w:spacing w:val="2"/>
          <w:cs/>
          <w:lang w:eastAsia="en-US"/>
        </w:rPr>
        <w:t>ในวันเดียวกันบริษัทได้รับชำระเงิน</w:t>
      </w:r>
      <w:r w:rsidRPr="00370EF8">
        <w:rPr>
          <w:rFonts w:asciiTheme="majorBidi" w:hAnsiTheme="majorBidi" w:cs="Angsana New" w:hint="cs"/>
          <w:spacing w:val="2"/>
          <w:cs/>
          <w:lang w:eastAsia="en-US"/>
        </w:rPr>
        <w:t>คืน</w:t>
      </w:r>
      <w:r w:rsidRPr="00370EF8">
        <w:rPr>
          <w:rFonts w:asciiTheme="majorBidi" w:hAnsiTheme="majorBidi" w:cs="Angsana New" w:hint="cs"/>
          <w:spacing w:val="2"/>
          <w:cs/>
          <w:lang w:val="en-US" w:eastAsia="en-US"/>
        </w:rPr>
        <w:t>บางส่วน</w:t>
      </w:r>
      <w:r w:rsidRPr="00370EF8">
        <w:rPr>
          <w:rFonts w:asciiTheme="majorBidi" w:hAnsiTheme="majorBidi" w:cstheme="majorBidi" w:hint="cs"/>
          <w:spacing w:val="2"/>
          <w:cs/>
          <w:lang w:val="en-US" w:eastAsia="en-US"/>
        </w:rPr>
        <w:t>จากเงิน</w:t>
      </w:r>
      <w:r w:rsidRPr="00370EF8">
        <w:rPr>
          <w:rFonts w:asciiTheme="majorBidi" w:hAnsiTheme="majorBidi" w:cs="Angsana New"/>
          <w:spacing w:val="2"/>
          <w:cs/>
          <w:lang w:eastAsia="en-US"/>
        </w:rPr>
        <w:t>ให้กู้ยืมระยะยาว</w:t>
      </w:r>
      <w:r w:rsidRPr="00370EF8">
        <w:rPr>
          <w:rFonts w:asciiTheme="majorBidi" w:hAnsiTheme="majorBidi" w:cs="Angsana New" w:hint="cs"/>
          <w:spacing w:val="2"/>
          <w:cs/>
          <w:lang w:eastAsia="en-US"/>
        </w:rPr>
        <w:t>แก่บริษัทที่เกี่ยวข้องกัน</w:t>
      </w:r>
      <w:r w:rsidRPr="00370EF8">
        <w:rPr>
          <w:rFonts w:asciiTheme="majorBidi" w:hAnsiTheme="majorBidi" w:cs="Angsana New"/>
          <w:spacing w:val="2"/>
          <w:lang w:val="en-US" w:eastAsia="en-US"/>
        </w:rPr>
        <w:t xml:space="preserve">      </w:t>
      </w:r>
      <w:r w:rsidRPr="00370EF8">
        <w:rPr>
          <w:rFonts w:asciiTheme="majorBidi" w:hAnsiTheme="majorBidi" w:cs="Angsana New" w:hint="cs"/>
          <w:spacing w:val="2"/>
          <w:cs/>
          <w:lang w:eastAsia="en-US"/>
        </w:rPr>
        <w:t>สองแห่ง</w:t>
      </w:r>
    </w:p>
    <w:p w14:paraId="1C4D63C7" w14:textId="77777777" w:rsidR="00A40F26" w:rsidRPr="00370EF8" w:rsidRDefault="00A40F26" w:rsidP="008F3781">
      <w:pPr>
        <w:ind w:left="1080" w:right="65" w:hanging="533"/>
        <w:jc w:val="right"/>
        <w:rPr>
          <w:rFonts w:asciiTheme="majorBidi" w:hAnsiTheme="majorBidi" w:cstheme="majorBidi"/>
          <w:b/>
          <w:bCs/>
          <w:snapToGrid w:val="0"/>
          <w:sz w:val="22"/>
          <w:szCs w:val="22"/>
        </w:rPr>
      </w:pPr>
      <w:r w:rsidRPr="00370EF8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72"/>
        <w:gridCol w:w="1620"/>
        <w:gridCol w:w="90"/>
        <w:gridCol w:w="1530"/>
      </w:tblGrid>
      <w:tr w:rsidR="00A40F26" w:rsidRPr="00370EF8" w14:paraId="4C481512" w14:textId="77777777" w:rsidTr="001E3A46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5FF97D5E" w14:textId="77777777" w:rsidR="00A40F26" w:rsidRPr="00370EF8" w:rsidRDefault="00A40F26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14B6235" w14:textId="77777777" w:rsidR="00A40F26" w:rsidRPr="00370EF8" w:rsidRDefault="00A40F26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gridSpan w:val="3"/>
            <w:noWrap/>
            <w:tcMar>
              <w:left w:w="0" w:type="dxa"/>
              <w:right w:w="0" w:type="dxa"/>
            </w:tcMar>
          </w:tcPr>
          <w:p w14:paraId="440343AD" w14:textId="77777777" w:rsidR="00A40F26" w:rsidRPr="00370EF8" w:rsidRDefault="00A40F26" w:rsidP="008F37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0F26" w:rsidRPr="00370EF8" w14:paraId="5E38995B" w14:textId="77777777" w:rsidTr="001E3A46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045D34F3" w14:textId="77777777" w:rsidR="00A40F26" w:rsidRPr="00370EF8" w:rsidRDefault="00A40F26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6C506DA" w14:textId="77777777" w:rsidR="00A40F26" w:rsidRPr="00370EF8" w:rsidRDefault="00A40F26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4FA491FE" w14:textId="77777777" w:rsidR="00A40F26" w:rsidRPr="00370EF8" w:rsidRDefault="00A40F26" w:rsidP="008F3781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77818AF9" w14:textId="77777777" w:rsidR="00A40F26" w:rsidRPr="00370EF8" w:rsidRDefault="00A40F26" w:rsidP="008F3781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3FBD5A28" w14:textId="77777777" w:rsidR="00A40F26" w:rsidRPr="00370EF8" w:rsidRDefault="00A40F26" w:rsidP="008F3781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</w:tr>
      <w:tr w:rsidR="00A40F26" w:rsidRPr="00370EF8" w14:paraId="0F59BA4A" w14:textId="77777777" w:rsidTr="001E3A46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3C601652" w14:textId="77777777" w:rsidR="00A40F26" w:rsidRPr="00370EF8" w:rsidRDefault="00A40F26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4D450E99" w14:textId="77777777" w:rsidR="00A40F26" w:rsidRPr="00370EF8" w:rsidRDefault="00A40F26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6D4DD002" w14:textId="25C9D093" w:rsidR="00A40F26" w:rsidRPr="00370EF8" w:rsidRDefault="00576103" w:rsidP="008F3781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A40F26"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1E3A46" w:rsidRPr="00370EF8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5D31C10E" w14:textId="77777777" w:rsidR="00A40F26" w:rsidRPr="00370EF8" w:rsidRDefault="00A40F26" w:rsidP="008F3781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58C81851" w14:textId="7A83135A" w:rsidR="00A40F26" w:rsidRPr="00370EF8" w:rsidRDefault="00576103" w:rsidP="008F3781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A40F26"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40F26" w:rsidRPr="00370EF8" w14:paraId="48A63FFD" w14:textId="77777777" w:rsidTr="001E3A46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004C5AB7" w14:textId="77777777" w:rsidR="00A40F26" w:rsidRPr="00370EF8" w:rsidRDefault="00A40F26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C40C9F1" w14:textId="77777777" w:rsidR="00A40F26" w:rsidRPr="00370EF8" w:rsidRDefault="00A40F26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2C8FE384" w14:textId="68C23A52" w:rsidR="00A40F26" w:rsidRPr="00370EF8" w:rsidRDefault="00576103" w:rsidP="008F3781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27181351" w14:textId="77777777" w:rsidR="00A40F26" w:rsidRPr="00370EF8" w:rsidRDefault="00A40F26" w:rsidP="008F3781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61A9C2E2" w14:textId="3AA3CF34" w:rsidR="00A40F26" w:rsidRPr="00370EF8" w:rsidRDefault="00576103" w:rsidP="008F3781">
            <w:pPr>
              <w:ind w:left="-66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2568</w:t>
            </w:r>
          </w:p>
        </w:tc>
      </w:tr>
      <w:tr w:rsidR="00A40F26" w:rsidRPr="00370EF8" w14:paraId="14BF7711" w14:textId="77777777" w:rsidTr="001E3A46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CF1B403" w14:textId="77777777" w:rsidR="00A40F26" w:rsidRPr="00370EF8" w:rsidRDefault="00A40F26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4F93AE88" w14:textId="77777777" w:rsidR="00A40F26" w:rsidRPr="00370EF8" w:rsidRDefault="00A40F26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6F9B7045" w14:textId="77777777" w:rsidR="00A40F26" w:rsidRPr="00370EF8" w:rsidRDefault="00A40F26" w:rsidP="008F3781">
            <w:pPr>
              <w:snapToGrid w:val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392EF13E" w14:textId="77777777" w:rsidR="00A40F26" w:rsidRPr="00370EF8" w:rsidRDefault="00A40F26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58E999D5" w14:textId="77777777" w:rsidR="00A40F26" w:rsidRPr="00370EF8" w:rsidRDefault="00A40F26" w:rsidP="008F3781">
            <w:pPr>
              <w:snapToGrid w:val="0"/>
              <w:ind w:left="-117" w:right="-8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8D4C84" w:rsidRPr="00370EF8" w14:paraId="451D532E" w14:textId="77777777" w:rsidTr="001E3A46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047963A" w14:textId="77777777" w:rsidR="008D4C84" w:rsidRPr="00370EF8" w:rsidRDefault="008D4C84" w:rsidP="008F3781">
            <w:pPr>
              <w:snapToGrid w:val="0"/>
              <w:ind w:left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255AFAC0" w14:textId="77777777" w:rsidR="008D4C84" w:rsidRPr="00370EF8" w:rsidRDefault="008D4C84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  <w:vAlign w:val="center"/>
          </w:tcPr>
          <w:p w14:paraId="2E525CC3" w14:textId="528487AC" w:rsidR="008D4C84" w:rsidRPr="00370EF8" w:rsidRDefault="00576103" w:rsidP="008F378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145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500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28BD637B" w14:textId="77777777" w:rsidR="008D4C84" w:rsidRPr="00370EF8" w:rsidRDefault="008D4C84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  <w:vAlign w:val="center"/>
          </w:tcPr>
          <w:p w14:paraId="049E39D5" w14:textId="7A5090BC" w:rsidR="008D4C84" w:rsidRPr="00370EF8" w:rsidRDefault="00576103" w:rsidP="008F378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145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500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</w:tr>
      <w:tr w:rsidR="008D4C84" w:rsidRPr="00370EF8" w14:paraId="00DE673F" w14:textId="77777777" w:rsidTr="001E3A46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10CEB66" w14:textId="77777777" w:rsidR="008D4C84" w:rsidRPr="00370EF8" w:rsidRDefault="008D4C84" w:rsidP="008F3781">
            <w:pPr>
              <w:snapToGrid w:val="0"/>
              <w:ind w:left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u w:val="single"/>
                <w:cs/>
              </w:rPr>
              <w:t>หัก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37AF59CF" w14:textId="77777777" w:rsidR="008D4C84" w:rsidRPr="00370EF8" w:rsidRDefault="008D4C84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5D15250D" w14:textId="1E92BC12" w:rsidR="008D4C84" w:rsidRPr="00370EF8" w:rsidRDefault="00E743AD" w:rsidP="008F378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133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483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097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0F3B4F2C" w14:textId="77777777" w:rsidR="008D4C84" w:rsidRPr="00370EF8" w:rsidRDefault="008D4C84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71591097" w14:textId="09040090" w:rsidR="008D4C84" w:rsidRPr="00370EF8" w:rsidRDefault="008D4C84" w:rsidP="008F378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128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051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362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</w:tr>
      <w:tr w:rsidR="008D4C84" w:rsidRPr="00370EF8" w14:paraId="1CC39798" w14:textId="77777777" w:rsidTr="001E3A46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6F2B8F0F" w14:textId="3BF8D21B" w:rsidR="008D4C84" w:rsidRPr="00370EF8" w:rsidRDefault="008D4C84" w:rsidP="008F3781">
            <w:pPr>
              <w:snapToGrid w:val="0"/>
              <w:ind w:left="18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เงินให้กู้ยืมระยะสั้น</w:t>
            </w:r>
            <w:r w:rsidRPr="00370EF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แก่บริษัท</w:t>
            </w:r>
            <w:r w:rsidR="00CD1482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751C34F9" w14:textId="77777777" w:rsidR="008D4C84" w:rsidRPr="00370EF8" w:rsidRDefault="008D4C84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62929DE" w14:textId="5418861F" w:rsidR="008D4C84" w:rsidRPr="00370EF8" w:rsidRDefault="00576103" w:rsidP="008F378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</w:t>
            </w:r>
            <w:r w:rsidR="00E743AD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016</w:t>
            </w:r>
            <w:r w:rsidR="00E743AD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903</w:t>
            </w:r>
          </w:p>
        </w:tc>
        <w:tc>
          <w:tcPr>
            <w:tcW w:w="90" w:type="dxa"/>
            <w:tcBorders>
              <w:left w:val="nil"/>
            </w:tcBorders>
            <w:noWrap/>
            <w:tcMar>
              <w:left w:w="0" w:type="dxa"/>
              <w:right w:w="0" w:type="dxa"/>
            </w:tcMar>
          </w:tcPr>
          <w:p w14:paraId="04381BC5" w14:textId="77777777" w:rsidR="008D4C84" w:rsidRPr="00370EF8" w:rsidRDefault="008D4C84" w:rsidP="008F3781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778DFA2D" w14:textId="70AB25D3" w:rsidR="008D4C84" w:rsidRPr="00370EF8" w:rsidRDefault="00576103" w:rsidP="008F3781">
            <w:pPr>
              <w:tabs>
                <w:tab w:val="decimal" w:pos="1438"/>
              </w:tabs>
              <w:ind w:left="-76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17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448</w:t>
            </w:r>
            <w:r w:rsidR="008D4C84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638</w:t>
            </w:r>
          </w:p>
        </w:tc>
      </w:tr>
    </w:tbl>
    <w:p w14:paraId="169B76D1" w14:textId="73E954B1" w:rsidR="00A40F26" w:rsidRPr="00370EF8" w:rsidRDefault="00A40F26" w:rsidP="008F3781">
      <w:pPr>
        <w:spacing w:before="240" w:after="240"/>
        <w:ind w:left="1080" w:right="72"/>
        <w:jc w:val="thaiDistribute"/>
        <w:rPr>
          <w:rFonts w:asciiTheme="majorBidi" w:hAnsiTheme="majorBidi" w:cs="Angsana New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cs/>
        </w:rPr>
        <w:t>เงินให้กู้ยืมระยะสั้นเป็นเงินกู้ที่ไม่มีหลักประกัน</w:t>
      </w:r>
      <w:r w:rsidRPr="00370EF8">
        <w:rPr>
          <w:rFonts w:asciiTheme="majorBidi" w:hAnsiTheme="majorBidi" w:cstheme="majorBidi" w:hint="cs"/>
          <w:snapToGrid w:val="0"/>
          <w:cs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</w:rPr>
        <w:t xml:space="preserve">คิดดอกเบี้ยในอัตราร้อยละ </w:t>
      </w:r>
      <w:r w:rsidR="00576103" w:rsidRPr="00370EF8">
        <w:rPr>
          <w:rFonts w:asciiTheme="majorBidi" w:hAnsiTheme="majorBidi" w:cstheme="majorBidi" w:hint="cs"/>
          <w:snapToGrid w:val="0"/>
          <w:lang w:val="en-US"/>
        </w:rPr>
        <w:t>7</w:t>
      </w:r>
      <w:r w:rsidRPr="00370EF8">
        <w:rPr>
          <w:rFonts w:asciiTheme="majorBidi" w:hAnsiTheme="majorBidi" w:cstheme="majorBidi"/>
          <w:snapToGrid w:val="0"/>
          <w:cs/>
        </w:rPr>
        <w:t xml:space="preserve"> ต่อปี</w:t>
      </w:r>
      <w:r w:rsidRPr="00370EF8">
        <w:rPr>
          <w:rFonts w:asciiTheme="majorBidi" w:hAnsiTheme="majorBidi" w:cstheme="majorBidi" w:hint="cs"/>
          <w:snapToGrid w:val="0"/>
          <w:cs/>
        </w:rPr>
        <w:t xml:space="preserve"> และมี</w:t>
      </w:r>
      <w:r w:rsidRPr="00370EF8">
        <w:rPr>
          <w:rFonts w:asciiTheme="majorBidi" w:hAnsiTheme="majorBidi" w:cs="Angsana New"/>
          <w:snapToGrid w:val="0"/>
          <w:cs/>
        </w:rPr>
        <w:t>กำหนดชำระคืนเมื่อทวงถาม</w:t>
      </w:r>
    </w:p>
    <w:p w14:paraId="65069893" w14:textId="77777777" w:rsidR="001E3A46" w:rsidRPr="00370EF8" w:rsidRDefault="001E3A46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lang w:val="en-US"/>
        </w:rPr>
        <w:br w:type="page"/>
      </w:r>
    </w:p>
    <w:p w14:paraId="511DA0C8" w14:textId="2882ECF1" w:rsidR="00A06D5D" w:rsidRPr="00370EF8" w:rsidRDefault="00576103" w:rsidP="008F3781">
      <w:pPr>
        <w:tabs>
          <w:tab w:val="left" w:pos="1080"/>
        </w:tabs>
        <w:ind w:left="389" w:right="-389" w:firstLine="144"/>
        <w:jc w:val="thaiDistribute"/>
        <w:rPr>
          <w:rFonts w:asciiTheme="majorBidi" w:hAnsiTheme="majorBidi" w:cstheme="majorBidi"/>
          <w:snapToGrid w:val="0"/>
          <w:cs/>
        </w:rPr>
      </w:pPr>
      <w:r w:rsidRPr="00370EF8">
        <w:rPr>
          <w:rFonts w:asciiTheme="majorBidi" w:hAnsiTheme="majorBidi" w:cstheme="majorBidi"/>
          <w:lang w:val="en-US"/>
        </w:rPr>
        <w:lastRenderedPageBreak/>
        <w:t>21</w:t>
      </w:r>
      <w:r w:rsidR="00E2541D" w:rsidRPr="00370EF8">
        <w:rPr>
          <w:rFonts w:asciiTheme="majorBidi" w:hAnsiTheme="majorBidi" w:cstheme="majorBidi"/>
          <w:cs/>
        </w:rPr>
        <w:t>.</w:t>
      </w:r>
      <w:r w:rsidRPr="00370EF8">
        <w:rPr>
          <w:rFonts w:asciiTheme="majorBidi" w:hAnsiTheme="majorBidi" w:cstheme="majorBidi"/>
          <w:lang w:val="en-US"/>
        </w:rPr>
        <w:t>3</w:t>
      </w:r>
      <w:r w:rsidR="00E2541D" w:rsidRPr="00370EF8">
        <w:rPr>
          <w:rFonts w:asciiTheme="majorBidi" w:hAnsiTheme="majorBidi" w:cstheme="majorBidi"/>
          <w:cs/>
        </w:rPr>
        <w:tab/>
      </w:r>
      <w:r w:rsidR="00A06D5D" w:rsidRPr="00370EF8">
        <w:rPr>
          <w:rFonts w:asciiTheme="majorBidi" w:hAnsiTheme="majorBidi" w:cs="Angsana New"/>
          <w:cs/>
        </w:rPr>
        <w:t xml:space="preserve">เงินกู้ยืมจากบริษัทที่เกี่ยวข้องกัน ณ วันที่ </w:t>
      </w:r>
      <w:r w:rsidRPr="00370EF8">
        <w:rPr>
          <w:rFonts w:asciiTheme="majorBidi" w:hAnsiTheme="majorBidi" w:cstheme="majorBidi"/>
          <w:snapToGrid w:val="0"/>
          <w:lang w:val="en-US"/>
        </w:rPr>
        <w:t>30</w:t>
      </w:r>
      <w:r w:rsidR="00A06D5D"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1E3A46" w:rsidRPr="00370EF8">
        <w:rPr>
          <w:rFonts w:asciiTheme="majorBidi" w:hAnsiTheme="majorBidi" w:cstheme="majorBidi" w:hint="cs"/>
          <w:snapToGrid w:val="0"/>
          <w:cs/>
          <w:lang w:val="en-US"/>
        </w:rPr>
        <w:t>มิถุนายน</w:t>
      </w:r>
      <w:r w:rsidR="00A06D5D" w:rsidRPr="00370EF8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lang w:val="en-US"/>
        </w:rPr>
        <w:t>2569</w:t>
      </w:r>
      <w:r w:rsidR="00A06D5D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="00A06D5D" w:rsidRPr="00370EF8">
        <w:rPr>
          <w:rFonts w:asciiTheme="majorBidi" w:hAnsiTheme="majorBidi" w:cstheme="majorBidi"/>
          <w:snapToGrid w:val="0"/>
          <w:cs/>
          <w:lang w:val="en-US"/>
        </w:rPr>
        <w:t>และ</w:t>
      </w:r>
      <w:r w:rsidR="00B720F3" w:rsidRPr="00370EF8">
        <w:rPr>
          <w:rFonts w:asciiTheme="majorBidi" w:hAnsiTheme="majorBidi" w:cstheme="majorBidi" w:hint="cs"/>
          <w:snapToGrid w:val="0"/>
          <w:cs/>
          <w:lang w:val="en-US"/>
        </w:rPr>
        <w:t>วันที่</w:t>
      </w:r>
      <w:r w:rsidR="00A06D5D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lang w:val="en-US"/>
        </w:rPr>
        <w:t>31</w:t>
      </w:r>
      <w:r w:rsidR="00A06D5D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="00A06D5D" w:rsidRPr="00370EF8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Pr="00370EF8">
        <w:rPr>
          <w:rFonts w:asciiTheme="majorBidi" w:hAnsiTheme="majorBidi" w:cstheme="majorBidi"/>
          <w:snapToGrid w:val="0"/>
          <w:lang w:val="en-US"/>
        </w:rPr>
        <w:t>2568</w:t>
      </w:r>
      <w:r w:rsidR="00A06D5D"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A06D5D" w:rsidRPr="00370EF8">
        <w:rPr>
          <w:rFonts w:asciiTheme="majorBidi" w:hAnsiTheme="majorBidi" w:cs="Angsana New"/>
          <w:cs/>
        </w:rPr>
        <w:t>ประกอบด้วย</w:t>
      </w:r>
    </w:p>
    <w:p w14:paraId="78AE0380" w14:textId="77777777" w:rsidR="00A06D5D" w:rsidRPr="00370EF8" w:rsidRDefault="00A06D5D" w:rsidP="008F3781">
      <w:pPr>
        <w:ind w:left="1080" w:right="65" w:hanging="533"/>
        <w:jc w:val="right"/>
        <w:rPr>
          <w:rFonts w:asciiTheme="majorBidi" w:hAnsiTheme="majorBidi" w:cstheme="majorBidi"/>
          <w:sz w:val="22"/>
          <w:szCs w:val="22"/>
          <w:cs/>
        </w:rPr>
      </w:pPr>
      <w:r w:rsidRPr="00370EF8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72"/>
        <w:gridCol w:w="1620"/>
        <w:gridCol w:w="90"/>
        <w:gridCol w:w="1530"/>
      </w:tblGrid>
      <w:tr w:rsidR="00A06D5D" w:rsidRPr="00370EF8" w14:paraId="692DC408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46C94674" w14:textId="77777777" w:rsidR="00A06D5D" w:rsidRPr="00370EF8" w:rsidRDefault="00A06D5D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32A09AD8" w14:textId="77777777" w:rsidR="00A06D5D" w:rsidRPr="00370EF8" w:rsidRDefault="00A06D5D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240" w:type="dxa"/>
            <w:gridSpan w:val="3"/>
            <w:noWrap/>
            <w:tcMar>
              <w:left w:w="0" w:type="dxa"/>
              <w:right w:w="0" w:type="dxa"/>
            </w:tcMar>
          </w:tcPr>
          <w:p w14:paraId="56612DFA" w14:textId="77777777" w:rsidR="00A06D5D" w:rsidRPr="00370EF8" w:rsidRDefault="00A06D5D" w:rsidP="008F37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6D5D" w:rsidRPr="00370EF8" w14:paraId="1877201F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BC65C8C" w14:textId="77777777" w:rsidR="00A06D5D" w:rsidRPr="00370EF8" w:rsidRDefault="00A06D5D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23D92115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5BD6DB46" w14:textId="77777777" w:rsidR="00A06D5D" w:rsidRPr="00370EF8" w:rsidRDefault="00A06D5D" w:rsidP="008F37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5CA6F28E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0BB42188" w14:textId="77777777" w:rsidR="00A06D5D" w:rsidRPr="00370EF8" w:rsidRDefault="00A06D5D" w:rsidP="008F37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1E3A46" w:rsidRPr="00370EF8" w14:paraId="09CC04AB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D180434" w14:textId="77777777" w:rsidR="001E3A46" w:rsidRPr="00370EF8" w:rsidRDefault="001E3A46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0D66088C" w14:textId="77777777" w:rsidR="001E3A46" w:rsidRPr="00370EF8" w:rsidRDefault="001E3A46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1E62AB8B" w14:textId="57246DEF" w:rsidR="001E3A46" w:rsidRPr="00370EF8" w:rsidRDefault="00576103" w:rsidP="008F37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1E3A46"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1E3A46" w:rsidRPr="00370EF8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4A5BAE51" w14:textId="77777777" w:rsidR="001E3A46" w:rsidRPr="00370EF8" w:rsidRDefault="001E3A46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3A3B2375" w14:textId="5BC318A8" w:rsidR="001E3A46" w:rsidRPr="00370EF8" w:rsidRDefault="00576103" w:rsidP="008F37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31</w:t>
            </w:r>
            <w:r w:rsidR="001E3A46" w:rsidRPr="00370EF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06D5D" w:rsidRPr="00370EF8" w14:paraId="7F47712B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72DBBA55" w14:textId="77777777" w:rsidR="00A06D5D" w:rsidRPr="00370EF8" w:rsidRDefault="00A06D5D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72884124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7038026D" w14:textId="4A43A443" w:rsidR="00A06D5D" w:rsidRPr="00370EF8" w:rsidRDefault="00576103" w:rsidP="008F37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2569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2FC215A5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43C53322" w14:textId="5178B57D" w:rsidR="00A06D5D" w:rsidRPr="00370EF8" w:rsidRDefault="00576103" w:rsidP="008F3781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</w:tr>
      <w:tr w:rsidR="00A06D5D" w:rsidRPr="00370EF8" w14:paraId="470144D1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72CD8C4F" w14:textId="77777777" w:rsidR="00A06D5D" w:rsidRPr="00370EF8" w:rsidRDefault="00A06D5D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528C9F1F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77C13BCE" w14:textId="77777777" w:rsidR="00A06D5D" w:rsidRPr="00370EF8" w:rsidRDefault="00A06D5D" w:rsidP="008F3781">
            <w:pPr>
              <w:snapToGrid w:val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4B203BFB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2EA9E6A0" w14:textId="77777777" w:rsidR="00A06D5D" w:rsidRPr="00370EF8" w:rsidRDefault="00A06D5D" w:rsidP="008F3781">
            <w:pPr>
              <w:snapToGrid w:val="0"/>
              <w:ind w:left="-117" w:right="-8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A06D5D" w:rsidRPr="00370EF8" w14:paraId="5B9FB752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6B9E4B7" w14:textId="5BF017CE" w:rsidR="00A06D5D" w:rsidRPr="00370EF8" w:rsidRDefault="00A06D5D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z w:val="22"/>
                <w:szCs w:val="22"/>
              </w:rPr>
            </w:pPr>
            <w:r w:rsidRPr="00370EF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บริษัทย่อย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</w:rPr>
              <w:t xml:space="preserve"> 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(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1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7487EB56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D5C3E8D" w14:textId="717DE4A0" w:rsidR="00A06D5D" w:rsidRPr="00370EF8" w:rsidRDefault="00576103" w:rsidP="008F3781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691</w:t>
            </w:r>
            <w:r w:rsidR="00E743A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626</w:t>
            </w:r>
            <w:r w:rsidR="00E743A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76D867E2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7163FF0" w14:textId="39CF7593" w:rsidR="00A06D5D" w:rsidRPr="00370EF8" w:rsidRDefault="00576103" w:rsidP="008F3781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669</w:t>
            </w:r>
            <w:r w:rsidR="00A06D5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446</w:t>
            </w:r>
            <w:r w:rsidR="00A06D5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591</w:t>
            </w:r>
          </w:p>
        </w:tc>
      </w:tr>
      <w:tr w:rsidR="00A06D5D" w:rsidRPr="00370EF8" w14:paraId="23E553E1" w14:textId="77777777" w:rsidTr="00FC5C5A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948BC87" w14:textId="77777777" w:rsidR="00A06D5D" w:rsidRPr="00370EF8" w:rsidRDefault="00A06D5D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370EF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16754490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2BD400A9" w14:textId="7B3DE3C5" w:rsidR="00A06D5D" w:rsidRPr="00370EF8" w:rsidRDefault="00576103" w:rsidP="008F3781">
            <w:pPr>
              <w:ind w:left="-10" w:right="101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691</w:t>
            </w:r>
            <w:r w:rsidR="00E743AD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626</w:t>
            </w:r>
            <w:r w:rsidR="00E743AD"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127</w:t>
            </w: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7F2A1DA5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0DC0435F" w14:textId="3B94FF3A" w:rsidR="00A06D5D" w:rsidRPr="00370EF8" w:rsidRDefault="00576103" w:rsidP="008F3781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669</w:t>
            </w:r>
            <w:r w:rsidR="00A06D5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446</w:t>
            </w:r>
            <w:r w:rsidR="00A06D5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591</w:t>
            </w:r>
          </w:p>
        </w:tc>
      </w:tr>
      <w:tr w:rsidR="00A06D5D" w:rsidRPr="00370EF8" w14:paraId="2646A185" w14:textId="77777777" w:rsidTr="001C4B9D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2FCF9357" w14:textId="77777777" w:rsidR="00A06D5D" w:rsidRPr="00370EF8" w:rsidRDefault="00A06D5D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Pr="00370EF8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u w:val="single"/>
                <w:cs/>
              </w:rPr>
              <w:t>เงินกู้ยืมระยะยาว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495437B6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tcMar>
              <w:left w:w="0" w:type="dxa"/>
              <w:right w:w="0" w:type="dxa"/>
            </w:tcMar>
          </w:tcPr>
          <w:p w14:paraId="3EEA296B" w14:textId="77777777" w:rsidR="00A06D5D" w:rsidRPr="00370EF8" w:rsidRDefault="00A06D5D" w:rsidP="008F3781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noWrap/>
            <w:tcMar>
              <w:left w:w="0" w:type="dxa"/>
              <w:right w:w="0" w:type="dxa"/>
            </w:tcMar>
          </w:tcPr>
          <w:p w14:paraId="3843C1B7" w14:textId="77777777" w:rsidR="00A06D5D" w:rsidRPr="00370EF8" w:rsidRDefault="00A06D5D" w:rsidP="008F378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noWrap/>
            <w:tcMar>
              <w:left w:w="0" w:type="dxa"/>
              <w:right w:w="0" w:type="dxa"/>
            </w:tcMar>
          </w:tcPr>
          <w:p w14:paraId="1A6B6D23" w14:textId="77777777" w:rsidR="00A06D5D" w:rsidRPr="00370EF8" w:rsidRDefault="00A06D5D" w:rsidP="008F3781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06D5D" w:rsidRPr="00370EF8" w14:paraId="5FB76E43" w14:textId="77777777" w:rsidTr="001C4B9D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7EAF41EE" w14:textId="1B748F6B" w:rsidR="00A06D5D" w:rsidRPr="00370EF8" w:rsidRDefault="00A06D5D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บริษัทย่อย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</w:rPr>
              <w:t xml:space="preserve"> 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(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2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) (</w:t>
            </w:r>
            <w:r w:rsidR="00576103" w:rsidRPr="00370EF8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3</w:t>
            </w:r>
            <w:r w:rsidRPr="00370EF8">
              <w:rPr>
                <w:rFonts w:ascii="Angsana New" w:hAnsi="Angsana New" w:cs="Angsana New"/>
                <w:snapToGrid w:val="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248146C4" w14:textId="77777777" w:rsidR="00A06D5D" w:rsidRPr="00370EF8" w:rsidRDefault="00A06D5D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E84980F" w14:textId="71508598" w:rsidR="00A06D5D" w:rsidRPr="00370EF8" w:rsidRDefault="00576103" w:rsidP="008F3781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E743A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E743A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  <w:r w:rsidR="00E743A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90" w:type="dxa"/>
            <w:tcBorders>
              <w:left w:val="nil"/>
            </w:tcBorders>
            <w:noWrap/>
            <w:tcMar>
              <w:left w:w="0" w:type="dxa"/>
              <w:right w:w="0" w:type="dxa"/>
            </w:tcMar>
          </w:tcPr>
          <w:p w14:paraId="0FCA3C89" w14:textId="77777777" w:rsidR="00A06D5D" w:rsidRPr="00370EF8" w:rsidRDefault="00A06D5D" w:rsidP="008F3781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C811960" w14:textId="310987AD" w:rsidR="00A06D5D" w:rsidRPr="00370EF8" w:rsidRDefault="00576103" w:rsidP="008F3781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06D5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A06D5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  <w:r w:rsidR="00A06D5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  <w:tr w:rsidR="00A06D5D" w:rsidRPr="00370EF8" w14:paraId="5B5A17DB" w14:textId="77777777" w:rsidTr="001C4B9D">
        <w:trPr>
          <w:trHeight w:val="144"/>
        </w:trPr>
        <w:tc>
          <w:tcPr>
            <w:tcW w:w="4968" w:type="dxa"/>
            <w:noWrap/>
            <w:tcMar>
              <w:left w:w="0" w:type="dxa"/>
              <w:right w:w="0" w:type="dxa"/>
            </w:tcMar>
          </w:tcPr>
          <w:p w14:paraId="1B0DD9E2" w14:textId="77777777" w:rsidR="00A06D5D" w:rsidRPr="00370EF8" w:rsidRDefault="00A06D5D" w:rsidP="008F37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 w:right="-180"/>
              <w:rPr>
                <w:rFonts w:ascii="Angsana New" w:hAnsi="Angsana New" w:cs="Angsana New"/>
                <w:sz w:val="22"/>
                <w:szCs w:val="22"/>
              </w:rPr>
            </w:pPr>
            <w:r w:rsidRPr="00370EF8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</w:rPr>
              <w:t>รวม</w:t>
            </w:r>
          </w:p>
        </w:tc>
        <w:tc>
          <w:tcPr>
            <w:tcW w:w="72" w:type="dxa"/>
            <w:noWrap/>
            <w:tcMar>
              <w:left w:w="0" w:type="dxa"/>
              <w:right w:w="0" w:type="dxa"/>
            </w:tcMar>
          </w:tcPr>
          <w:p w14:paraId="7D6C68E6" w14:textId="77777777" w:rsidR="00A06D5D" w:rsidRPr="00370EF8" w:rsidRDefault="00A06D5D" w:rsidP="008F3781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4301296E" w14:textId="73208D7E" w:rsidR="00A06D5D" w:rsidRPr="00370EF8" w:rsidRDefault="00576103" w:rsidP="008F3781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E743A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E743A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  <w:r w:rsidR="00E743A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90" w:type="dxa"/>
            <w:tcBorders>
              <w:left w:val="nil"/>
            </w:tcBorders>
            <w:noWrap/>
            <w:tcMar>
              <w:left w:w="0" w:type="dxa"/>
              <w:right w:w="0" w:type="dxa"/>
            </w:tcMar>
          </w:tcPr>
          <w:p w14:paraId="1E9F2DC4" w14:textId="77777777" w:rsidR="00A06D5D" w:rsidRPr="00370EF8" w:rsidRDefault="00A06D5D" w:rsidP="008F3781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BAB72A5" w14:textId="6068D04F" w:rsidR="00A06D5D" w:rsidRPr="00370EF8" w:rsidRDefault="00576103" w:rsidP="008F3781">
            <w:pPr>
              <w:ind w:left="-10" w:right="101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A06D5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535</w:t>
            </w:r>
            <w:r w:rsidR="00A06D5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360</w:t>
            </w:r>
            <w:r w:rsidR="00A06D5D"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0EF8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</w:tbl>
    <w:p w14:paraId="2A520653" w14:textId="76CDE2D1" w:rsidR="00A06D5D" w:rsidRPr="00370EF8" w:rsidRDefault="00A06D5D" w:rsidP="008F3781">
      <w:pPr>
        <w:tabs>
          <w:tab w:val="left" w:pos="1080"/>
        </w:tabs>
        <w:spacing w:before="240" w:after="120"/>
        <w:ind w:left="1260" w:right="90" w:hanging="18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370EF8">
        <w:rPr>
          <w:rFonts w:ascii="Angsana New" w:hAnsi="Angsana New" w:cs="Angsana New"/>
          <w:sz w:val="22"/>
          <w:szCs w:val="22"/>
          <w:vertAlign w:val="superscript"/>
          <w:cs/>
        </w:rPr>
        <w:t xml:space="preserve"> (</w:t>
      </w:r>
      <w:r w:rsidR="00576103" w:rsidRPr="00370EF8">
        <w:rPr>
          <w:rFonts w:ascii="Angsana New" w:hAnsi="Angsana New" w:cs="Angsana New"/>
          <w:sz w:val="22"/>
          <w:szCs w:val="22"/>
          <w:vertAlign w:val="superscript"/>
          <w:lang w:val="en-US"/>
        </w:rPr>
        <w:t>1</w:t>
      </w:r>
      <w:r w:rsidRPr="00370EF8">
        <w:rPr>
          <w:rFonts w:ascii="Angsana New" w:hAnsi="Angsana New" w:cs="Angsana New"/>
          <w:sz w:val="22"/>
          <w:szCs w:val="22"/>
          <w:vertAlign w:val="superscript"/>
          <w:cs/>
        </w:rPr>
        <w:t>)</w:t>
      </w:r>
      <w:r w:rsidRPr="00370EF8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="00951A23" w:rsidRPr="00370EF8">
        <w:rPr>
          <w:rFonts w:ascii="Angsana New" w:hAnsi="Angsana New" w:cs="Angsana New"/>
          <w:spacing w:val="-4"/>
          <w:sz w:val="22"/>
          <w:szCs w:val="22"/>
          <w:cs/>
        </w:rPr>
        <w:t xml:space="preserve">ณ วันที่ </w:t>
      </w:r>
      <w:r w:rsidR="00576103" w:rsidRPr="00370EF8">
        <w:rPr>
          <w:rFonts w:ascii="Angsana New" w:hAnsi="Angsana New" w:cs="Angsana New"/>
          <w:spacing w:val="-4"/>
          <w:sz w:val="22"/>
          <w:szCs w:val="22"/>
          <w:lang w:val="en-US"/>
        </w:rPr>
        <w:t>30</w:t>
      </w:r>
      <w:r w:rsidR="005B739C" w:rsidRPr="00370EF8">
        <w:rPr>
          <w:rFonts w:ascii="Angsana New" w:hAnsi="Angsana New" w:cs="Angsana New"/>
          <w:spacing w:val="-4"/>
          <w:sz w:val="22"/>
          <w:szCs w:val="22"/>
          <w:lang w:val="en-US"/>
        </w:rPr>
        <w:t xml:space="preserve"> </w:t>
      </w:r>
      <w:r w:rsidR="005B739C" w:rsidRPr="00370EF8">
        <w:rPr>
          <w:rFonts w:ascii="Angsana New" w:hAnsi="Angsana New" w:cs="Angsana New" w:hint="cs"/>
          <w:spacing w:val="-4"/>
          <w:sz w:val="22"/>
          <w:szCs w:val="22"/>
          <w:cs/>
          <w:lang w:val="en-US"/>
        </w:rPr>
        <w:t>มิถุนายน</w:t>
      </w:r>
      <w:r w:rsidR="00951A23" w:rsidRPr="00370EF8">
        <w:rPr>
          <w:rFonts w:ascii="Angsana New" w:hAnsi="Angsana New" w:cs="Angsana New" w:hint="cs"/>
          <w:spacing w:val="-4"/>
          <w:sz w:val="22"/>
          <w:szCs w:val="22"/>
          <w:cs/>
        </w:rPr>
        <w:t xml:space="preserve"> </w:t>
      </w:r>
      <w:r w:rsidR="00576103" w:rsidRPr="00370EF8">
        <w:rPr>
          <w:rFonts w:ascii="Angsana New" w:hAnsi="Angsana New" w:cs="Angsana New"/>
          <w:spacing w:val="-4"/>
          <w:sz w:val="22"/>
          <w:szCs w:val="22"/>
          <w:lang w:val="en-US"/>
        </w:rPr>
        <w:t>2569</w:t>
      </w:r>
      <w:r w:rsidR="00951A23" w:rsidRPr="00370EF8">
        <w:rPr>
          <w:rFonts w:ascii="Angsana New" w:hAnsi="Angsana New" w:cs="Angsana New"/>
          <w:spacing w:val="-4"/>
          <w:sz w:val="22"/>
          <w:szCs w:val="22"/>
          <w:cs/>
        </w:rPr>
        <w:t xml:space="preserve"> และวันที่ </w:t>
      </w:r>
      <w:r w:rsidR="00576103" w:rsidRPr="00370EF8">
        <w:rPr>
          <w:rFonts w:ascii="Angsana New" w:hAnsi="Angsana New" w:cs="Angsana New"/>
          <w:spacing w:val="-4"/>
          <w:sz w:val="22"/>
          <w:szCs w:val="22"/>
          <w:lang w:val="en-US"/>
        </w:rPr>
        <w:t>31</w:t>
      </w:r>
      <w:r w:rsidR="00951A23" w:rsidRPr="00370EF8">
        <w:rPr>
          <w:rFonts w:ascii="Angsana New" w:hAnsi="Angsana New" w:cs="Angsana New"/>
          <w:spacing w:val="-4"/>
          <w:sz w:val="22"/>
          <w:szCs w:val="22"/>
          <w:cs/>
        </w:rPr>
        <w:t xml:space="preserve"> ธันวาคม </w:t>
      </w:r>
      <w:r w:rsidR="00576103" w:rsidRPr="00370EF8">
        <w:rPr>
          <w:rFonts w:ascii="Angsana New" w:hAnsi="Angsana New" w:cs="Angsana New"/>
          <w:spacing w:val="-4"/>
          <w:sz w:val="22"/>
          <w:szCs w:val="22"/>
          <w:lang w:val="en-US"/>
        </w:rPr>
        <w:t>2568</w:t>
      </w:r>
      <w:r w:rsidR="00951A23" w:rsidRPr="00370EF8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Pr="00370EF8">
        <w:rPr>
          <w:rFonts w:ascii="Angsana New" w:hAnsi="Angsana New" w:cs="Angsana New"/>
          <w:sz w:val="22"/>
          <w:szCs w:val="22"/>
          <w:cs/>
        </w:rPr>
        <w:t>บริษัทมีเงินกู้ยืม</w:t>
      </w:r>
      <w:r w:rsidRPr="00370EF8">
        <w:rPr>
          <w:rFonts w:ascii="Angsana New" w:hAnsi="Angsana New" w:cs="Angsana New"/>
          <w:spacing w:val="-4"/>
          <w:sz w:val="22"/>
          <w:szCs w:val="22"/>
          <w:cs/>
        </w:rPr>
        <w:t>ระยะสั้นจากบริษัทย่อยสองแห่งรวมเป็น</w:t>
      </w:r>
      <w:r w:rsidRPr="00370EF8">
        <w:rPr>
          <w:rFonts w:ascii="Angsana New" w:hAnsi="Angsana New" w:cs="Angsana New"/>
          <w:spacing w:val="-4"/>
          <w:sz w:val="22"/>
          <w:szCs w:val="22"/>
          <w:cs/>
          <w:lang w:val="en-US"/>
        </w:rPr>
        <w:t xml:space="preserve">จำนวน </w:t>
      </w:r>
      <w:r w:rsidR="00576103" w:rsidRPr="00370EF8">
        <w:rPr>
          <w:rFonts w:ascii="Angsana New" w:hAnsi="Angsana New" w:cs="Angsana New"/>
          <w:spacing w:val="-4"/>
          <w:sz w:val="22"/>
          <w:szCs w:val="22"/>
          <w:lang w:val="en-US"/>
        </w:rPr>
        <w:t>15</w:t>
      </w:r>
      <w:r w:rsidRPr="00370EF8">
        <w:rPr>
          <w:rFonts w:ascii="Angsana New" w:hAnsi="Angsana New" w:cs="Angsana New"/>
          <w:spacing w:val="-4"/>
          <w:sz w:val="22"/>
          <w:szCs w:val="22"/>
          <w:lang w:val="en-US"/>
        </w:rPr>
        <w:t>.</w:t>
      </w:r>
      <w:r w:rsidR="000271AA" w:rsidRPr="00370EF8">
        <w:rPr>
          <w:rFonts w:ascii="Angsana New" w:hAnsi="Angsana New" w:cs="Angsana New"/>
          <w:spacing w:val="-4"/>
          <w:sz w:val="22"/>
          <w:szCs w:val="22"/>
          <w:lang w:val="en-US"/>
        </w:rPr>
        <w:t>56</w:t>
      </w:r>
      <w:r w:rsidRPr="00370EF8">
        <w:rPr>
          <w:rFonts w:ascii="Angsana New" w:hAnsi="Angsana New" w:cs="Angsana New"/>
          <w:spacing w:val="-4"/>
          <w:sz w:val="22"/>
          <w:szCs w:val="22"/>
          <w:cs/>
          <w:lang w:val="en-US"/>
        </w:rPr>
        <w:t xml:space="preserve"> ล้านปอนด์สเตอร์ลิง โดย</w:t>
      </w:r>
      <w:r w:rsidRPr="00370EF8">
        <w:rPr>
          <w:rFonts w:ascii="Angsana New" w:hAnsi="Angsana New" w:cs="Angsana New"/>
          <w:sz w:val="22"/>
          <w:szCs w:val="22"/>
          <w:cs/>
          <w:lang w:val="en-US"/>
        </w:rPr>
        <w:t>ไม่มีหลักทรัพย์ค้ำประกัน ไม่คิดดอกเบี้ยระหว่างกัน และมีกำหนดชำระคืนเมื่อทวงถาม</w:t>
      </w:r>
    </w:p>
    <w:p w14:paraId="27C968DC" w14:textId="26104FF5" w:rsidR="00A06D5D" w:rsidRPr="00370EF8" w:rsidRDefault="00A06D5D" w:rsidP="008F3781">
      <w:pPr>
        <w:overflowPunct/>
        <w:autoSpaceDE/>
        <w:autoSpaceDN/>
        <w:adjustRightInd/>
        <w:spacing w:after="120"/>
        <w:ind w:left="1260" w:right="90" w:hanging="180"/>
        <w:jc w:val="thaiDistribute"/>
        <w:textAlignment w:val="auto"/>
        <w:rPr>
          <w:rFonts w:ascii="Angsana New" w:hAnsi="Angsana New" w:cs="Angsana New"/>
          <w:sz w:val="22"/>
          <w:szCs w:val="22"/>
          <w:lang w:val="en-US"/>
        </w:rPr>
      </w:pPr>
      <w:r w:rsidRPr="00370EF8">
        <w:rPr>
          <w:rFonts w:ascii="Angsana New" w:hAnsi="Angsana New" w:cs="Angsana New"/>
          <w:sz w:val="22"/>
          <w:szCs w:val="22"/>
          <w:vertAlign w:val="superscript"/>
          <w:lang w:val="en-US"/>
        </w:rPr>
        <w:t>(</w:t>
      </w:r>
      <w:r w:rsidR="00576103" w:rsidRPr="00370EF8">
        <w:rPr>
          <w:rFonts w:ascii="Angsana New" w:hAnsi="Angsana New" w:cs="Angsana New"/>
          <w:sz w:val="22"/>
          <w:szCs w:val="22"/>
          <w:vertAlign w:val="superscript"/>
          <w:lang w:val="en-US"/>
        </w:rPr>
        <w:t>2</w:t>
      </w:r>
      <w:r w:rsidRPr="00370EF8">
        <w:rPr>
          <w:rFonts w:ascii="Angsana New" w:hAnsi="Angsana New" w:cs="Angsana New"/>
          <w:sz w:val="22"/>
          <w:szCs w:val="22"/>
          <w:vertAlign w:val="superscript"/>
          <w:lang w:val="en-US"/>
        </w:rPr>
        <w:t>)</w:t>
      </w:r>
      <w:r w:rsidRPr="00370EF8">
        <w:rPr>
          <w:rFonts w:ascii="Angsana New" w:hAnsi="Angsana New" w:cs="Angsana New"/>
          <w:sz w:val="22"/>
          <w:szCs w:val="22"/>
          <w:vertAlign w:val="superscript"/>
          <w:cs/>
          <w:lang w:val="en-US"/>
        </w:rPr>
        <w:t xml:space="preserve"> </w:t>
      </w:r>
      <w:r w:rsidRPr="00370EF8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Pr="00370EF8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เมื่อวันที่ </w:t>
      </w:r>
      <w:r w:rsidR="00576103" w:rsidRPr="00370EF8">
        <w:rPr>
          <w:rFonts w:ascii="Angsana New" w:hAnsi="Angsana New" w:cs="Angsana New"/>
          <w:spacing w:val="-6"/>
          <w:sz w:val="22"/>
          <w:szCs w:val="22"/>
          <w:lang w:val="en-US"/>
        </w:rPr>
        <w:t>25</w:t>
      </w:r>
      <w:r w:rsidRPr="00370EF8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กันยายน </w:t>
      </w:r>
      <w:r w:rsidR="00576103" w:rsidRPr="00370EF8">
        <w:rPr>
          <w:rFonts w:ascii="Angsana New" w:hAnsi="Angsana New" w:cs="Angsana New"/>
          <w:spacing w:val="-6"/>
          <w:sz w:val="22"/>
          <w:szCs w:val="22"/>
          <w:lang w:val="en-US"/>
        </w:rPr>
        <w:t>2568</w:t>
      </w:r>
      <w:r w:rsidRPr="00370EF8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บริษัทได้ทำสัญญาเงินกู้ยืมระยะยาวกับบริษัทย่อยแห่งหนึ่ง โดยการแปลงสภาพจากเงินทดรองรับ ไปเป็นเงินกู้ยืมระยะยาว ซึ่งเป็นรายการที่ไม่ใช่เงินสด และมีอัตราดอกเบี้ยร้อยละ </w:t>
      </w:r>
      <w:r w:rsidR="00576103" w:rsidRPr="00370EF8">
        <w:rPr>
          <w:rFonts w:ascii="Angsana New" w:hAnsi="Angsana New" w:cs="Angsana New"/>
          <w:spacing w:val="-6"/>
          <w:sz w:val="22"/>
          <w:szCs w:val="22"/>
          <w:lang w:val="en-US"/>
        </w:rPr>
        <w:t>6</w:t>
      </w:r>
      <w:r w:rsidRPr="00370EF8">
        <w:rPr>
          <w:rFonts w:ascii="Angsana New" w:hAnsi="Angsana New" w:cs="Angsana New"/>
          <w:spacing w:val="-6"/>
          <w:sz w:val="22"/>
          <w:szCs w:val="22"/>
          <w:cs/>
          <w:lang w:val="en-US"/>
        </w:rPr>
        <w:t>.</w:t>
      </w:r>
      <w:r w:rsidR="00576103" w:rsidRPr="00370EF8">
        <w:rPr>
          <w:rFonts w:ascii="Angsana New" w:hAnsi="Angsana New" w:cs="Angsana New"/>
          <w:spacing w:val="-6"/>
          <w:sz w:val="22"/>
          <w:szCs w:val="22"/>
          <w:lang w:val="en-US"/>
        </w:rPr>
        <w:t>50</w:t>
      </w:r>
      <w:r w:rsidRPr="00370EF8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 ต่อปี โดยมีกำหนดชำระคืนตามเงื่อนไขที่ระบุในสัญญา</w:t>
      </w:r>
    </w:p>
    <w:p w14:paraId="74C87711" w14:textId="323A2EF9" w:rsidR="00A06D5D" w:rsidRPr="00370EF8" w:rsidRDefault="00A06D5D" w:rsidP="008F3781">
      <w:pPr>
        <w:overflowPunct/>
        <w:autoSpaceDE/>
        <w:autoSpaceDN/>
        <w:adjustRightInd/>
        <w:spacing w:after="120"/>
        <w:ind w:left="1260" w:right="90" w:hanging="180"/>
        <w:jc w:val="thaiDistribute"/>
        <w:textAlignment w:val="auto"/>
        <w:rPr>
          <w:rFonts w:ascii="Angsana New" w:hAnsi="Angsana New" w:cs="Angsana New"/>
          <w:sz w:val="22"/>
          <w:szCs w:val="22"/>
          <w:lang w:val="en-US"/>
        </w:rPr>
      </w:pPr>
      <w:r w:rsidRPr="00370EF8">
        <w:rPr>
          <w:rFonts w:ascii="Angsana New" w:hAnsi="Angsana New" w:cs="Angsana New"/>
          <w:sz w:val="22"/>
          <w:szCs w:val="22"/>
          <w:vertAlign w:val="superscript"/>
          <w:lang w:val="en-US"/>
        </w:rPr>
        <w:t>(</w:t>
      </w:r>
      <w:r w:rsidR="00576103" w:rsidRPr="00370EF8">
        <w:rPr>
          <w:rFonts w:ascii="Angsana New" w:hAnsi="Angsana New" w:cs="Angsana New" w:hint="cs"/>
          <w:sz w:val="22"/>
          <w:szCs w:val="22"/>
          <w:vertAlign w:val="superscript"/>
          <w:lang w:val="en-US"/>
        </w:rPr>
        <w:t>3</w:t>
      </w:r>
      <w:r w:rsidRPr="00370EF8">
        <w:rPr>
          <w:rFonts w:ascii="Angsana New" w:hAnsi="Angsana New" w:cs="Angsana New"/>
          <w:sz w:val="22"/>
          <w:szCs w:val="22"/>
          <w:vertAlign w:val="superscript"/>
          <w:lang w:val="en-US"/>
        </w:rPr>
        <w:t>)</w:t>
      </w:r>
      <w:r w:rsidRPr="00370EF8">
        <w:rPr>
          <w:rFonts w:ascii="Angsana New" w:hAnsi="Angsana New" w:cs="Angsana New"/>
          <w:sz w:val="22"/>
          <w:szCs w:val="22"/>
          <w:vertAlign w:val="superscript"/>
          <w:cs/>
          <w:lang w:val="en-US"/>
        </w:rPr>
        <w:t xml:space="preserve"> </w:t>
      </w:r>
      <w:r w:rsidRPr="00370EF8">
        <w:rPr>
          <w:rFonts w:ascii="Angsana New" w:hAnsi="Angsana New" w:cs="Angsana New"/>
          <w:sz w:val="22"/>
          <w:szCs w:val="22"/>
          <w:vertAlign w:val="superscript"/>
          <w:lang w:val="en-US"/>
        </w:rPr>
        <w:tab/>
      </w:r>
      <w:r w:rsidRPr="00370EF8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เมื่อวันที่ </w:t>
      </w:r>
      <w:r w:rsidR="00576103" w:rsidRPr="00370EF8">
        <w:rPr>
          <w:rFonts w:ascii="Angsana New" w:hAnsi="Angsana New" w:cs="Angsana New"/>
          <w:spacing w:val="-6"/>
          <w:sz w:val="22"/>
          <w:szCs w:val="22"/>
          <w:lang w:val="en-US"/>
        </w:rPr>
        <w:t>23</w:t>
      </w:r>
      <w:r w:rsidRPr="00370EF8">
        <w:rPr>
          <w:rFonts w:ascii="Angsana New" w:hAnsi="Angsana New" w:cs="Angsana New"/>
          <w:spacing w:val="-6"/>
          <w:sz w:val="22"/>
          <w:szCs w:val="22"/>
          <w:lang w:val="en-US"/>
        </w:rPr>
        <w:t xml:space="preserve"> </w:t>
      </w:r>
      <w:r w:rsidRPr="00370EF8">
        <w:rPr>
          <w:rFonts w:ascii="Angsana New" w:hAnsi="Angsana New" w:cs="Angsana New"/>
          <w:spacing w:val="-6"/>
          <w:sz w:val="22"/>
          <w:szCs w:val="22"/>
          <w:cs/>
          <w:lang w:val="en-US"/>
        </w:rPr>
        <w:t>ธันวาคม</w:t>
      </w:r>
      <w:r w:rsidRPr="00370EF8">
        <w:rPr>
          <w:rFonts w:ascii="Angsana New" w:hAnsi="Angsana New" w:cs="Angsana New" w:hint="cs"/>
          <w:spacing w:val="-6"/>
          <w:sz w:val="22"/>
          <w:szCs w:val="22"/>
          <w:cs/>
          <w:lang w:val="en-US"/>
        </w:rPr>
        <w:t xml:space="preserve"> </w:t>
      </w:r>
      <w:r w:rsidR="00576103" w:rsidRPr="00370EF8">
        <w:rPr>
          <w:rFonts w:ascii="Angsana New" w:hAnsi="Angsana New" w:cs="Angsana New"/>
          <w:spacing w:val="-6"/>
          <w:sz w:val="22"/>
          <w:szCs w:val="22"/>
          <w:lang w:val="en-US"/>
        </w:rPr>
        <w:t>2568</w:t>
      </w:r>
      <w:r w:rsidRPr="00370EF8">
        <w:rPr>
          <w:rFonts w:ascii="Angsana New" w:hAnsi="Angsana New" w:cs="Angsana New" w:hint="cs"/>
          <w:spacing w:val="-6"/>
          <w:sz w:val="22"/>
          <w:szCs w:val="22"/>
          <w:cs/>
          <w:lang w:val="en-US"/>
        </w:rPr>
        <w:t xml:space="preserve"> </w:t>
      </w:r>
      <w:r w:rsidRPr="00370EF8">
        <w:rPr>
          <w:rFonts w:ascii="Angsana New" w:hAnsi="Angsana New" w:cs="Angsana New"/>
          <w:spacing w:val="-6"/>
          <w:sz w:val="22"/>
          <w:szCs w:val="22"/>
          <w:cs/>
          <w:lang w:val="en-US"/>
        </w:rPr>
        <w:t xml:space="preserve">บริษัทได้ทำสัญญาเงินกู้ยืมระยะยาวกับบริษัทย่อยแห่งหนึ่ง </w:t>
      </w:r>
      <w:r w:rsidRPr="00370EF8">
        <w:rPr>
          <w:rFonts w:ascii="Angsana New" w:hAnsi="Angsana New" w:cs="Angsana New"/>
          <w:sz w:val="22"/>
          <w:szCs w:val="22"/>
          <w:cs/>
          <w:lang w:val="en-US"/>
        </w:rPr>
        <w:t xml:space="preserve">ซึ่งมีอัตราดอกเบี้ยร้อยละ </w:t>
      </w:r>
      <w:r w:rsidR="00576103" w:rsidRPr="00370EF8">
        <w:rPr>
          <w:rFonts w:ascii="Angsana New" w:hAnsi="Angsana New" w:cs="Angsana New"/>
          <w:sz w:val="22"/>
          <w:szCs w:val="22"/>
          <w:lang w:val="en-US"/>
        </w:rPr>
        <w:t>6</w:t>
      </w:r>
      <w:r w:rsidRPr="00370EF8">
        <w:rPr>
          <w:rFonts w:ascii="Angsana New" w:hAnsi="Angsana New" w:cs="Angsana New"/>
          <w:sz w:val="22"/>
          <w:szCs w:val="22"/>
          <w:lang w:val="en-US"/>
        </w:rPr>
        <w:t>.</w:t>
      </w:r>
      <w:r w:rsidR="00576103" w:rsidRPr="00370EF8">
        <w:rPr>
          <w:rFonts w:ascii="Angsana New" w:hAnsi="Angsana New" w:cs="Angsana New" w:hint="cs"/>
          <w:sz w:val="22"/>
          <w:szCs w:val="22"/>
          <w:lang w:val="en-US"/>
        </w:rPr>
        <w:t>0</w:t>
      </w:r>
      <w:r w:rsidR="00576103" w:rsidRPr="00370EF8">
        <w:rPr>
          <w:rFonts w:ascii="Angsana New" w:hAnsi="Angsana New" w:cs="Angsana New"/>
          <w:sz w:val="22"/>
          <w:szCs w:val="22"/>
          <w:lang w:val="en-US"/>
        </w:rPr>
        <w:t>0</w:t>
      </w:r>
      <w:r w:rsidRPr="00370EF8">
        <w:rPr>
          <w:rFonts w:ascii="Angsana New" w:hAnsi="Angsana New" w:cs="Angsana New"/>
          <w:sz w:val="22"/>
          <w:szCs w:val="22"/>
          <w:cs/>
          <w:lang w:val="en-US"/>
        </w:rPr>
        <w:t xml:space="preserve"> ต่อปี และมีกำหนดชำระคืน</w:t>
      </w:r>
      <w:r w:rsidRPr="00370EF8">
        <w:rPr>
          <w:rFonts w:ascii="Angsana New" w:hAnsi="Angsana New" w:cs="Angsana New" w:hint="cs"/>
          <w:sz w:val="22"/>
          <w:szCs w:val="22"/>
          <w:cs/>
          <w:lang w:val="en-US"/>
        </w:rPr>
        <w:t>ภายในสองปี</w:t>
      </w:r>
      <w:r w:rsidRPr="00370EF8">
        <w:rPr>
          <w:rFonts w:ascii="Angsana New" w:hAnsi="Angsana New" w:cs="Angsana New"/>
          <w:sz w:val="22"/>
          <w:szCs w:val="22"/>
          <w:cs/>
          <w:lang w:val="en-US"/>
        </w:rPr>
        <w:t>นับจากวันที่</w:t>
      </w:r>
      <w:r w:rsidRPr="00370EF8">
        <w:rPr>
          <w:rFonts w:ascii="Angsana New" w:hAnsi="Angsana New" w:cs="Angsana New" w:hint="cs"/>
          <w:sz w:val="22"/>
          <w:szCs w:val="22"/>
          <w:cs/>
          <w:lang w:val="en-US"/>
        </w:rPr>
        <w:t>ในสัญญา</w:t>
      </w:r>
    </w:p>
    <w:p w14:paraId="3DA75A03" w14:textId="65CCB778" w:rsidR="00E142AA" w:rsidRPr="00370EF8" w:rsidRDefault="00576103" w:rsidP="002A4D6A">
      <w:pPr>
        <w:tabs>
          <w:tab w:val="left" w:pos="1080"/>
        </w:tabs>
        <w:spacing w:before="240"/>
        <w:ind w:left="389" w:right="-389" w:firstLine="144"/>
        <w:jc w:val="thaiDistribute"/>
        <w:rPr>
          <w:rFonts w:asciiTheme="majorBidi" w:hAnsiTheme="majorBidi" w:cstheme="majorBidi"/>
          <w:cs/>
        </w:rPr>
      </w:pPr>
      <w:r w:rsidRPr="00370EF8">
        <w:rPr>
          <w:rFonts w:asciiTheme="majorBidi" w:hAnsiTheme="majorBidi" w:cstheme="majorBidi"/>
          <w:lang w:val="en-US"/>
        </w:rPr>
        <w:t>21</w:t>
      </w:r>
      <w:r w:rsidR="00E142AA" w:rsidRPr="00370EF8">
        <w:rPr>
          <w:rFonts w:asciiTheme="majorBidi" w:hAnsiTheme="majorBidi" w:cstheme="majorBidi"/>
          <w:cs/>
        </w:rPr>
        <w:t>.</w:t>
      </w:r>
      <w:r w:rsidRPr="00370EF8">
        <w:rPr>
          <w:rFonts w:asciiTheme="majorBidi" w:hAnsiTheme="majorBidi" w:cstheme="majorBidi"/>
          <w:lang w:val="en-US"/>
        </w:rPr>
        <w:t>4</w:t>
      </w:r>
      <w:r w:rsidR="00E142AA" w:rsidRPr="00370EF8">
        <w:rPr>
          <w:rFonts w:asciiTheme="majorBidi" w:hAnsiTheme="majorBidi" w:cstheme="majorBidi"/>
          <w:lang w:val="en-US"/>
        </w:rPr>
        <w:tab/>
      </w:r>
      <w:r w:rsidR="00E142AA" w:rsidRPr="00370EF8">
        <w:rPr>
          <w:rFonts w:asciiTheme="majorBidi" w:hAnsiTheme="majorBidi" w:cstheme="majorBidi"/>
          <w:cs/>
          <w:lang w:val="en-US"/>
        </w:rPr>
        <w:t>ยอดคงเหลืออื่น</w:t>
      </w:r>
      <w:r w:rsidR="00E142AA" w:rsidRPr="00370EF8">
        <w:rPr>
          <w:rFonts w:asciiTheme="majorBidi" w:hAnsiTheme="majorBidi" w:cstheme="majorBidi"/>
          <w:lang w:val="en-US"/>
        </w:rPr>
        <w:t xml:space="preserve"> </w:t>
      </w:r>
      <w:r w:rsidR="00E142AA" w:rsidRPr="00370EF8">
        <w:rPr>
          <w:rFonts w:asciiTheme="majorBidi" w:hAnsiTheme="majorBidi" w:cstheme="majorBidi"/>
          <w:cs/>
          <w:lang w:val="en-US"/>
        </w:rPr>
        <w:t>ๆ</w:t>
      </w:r>
      <w:r w:rsidR="00E142AA" w:rsidRPr="00370EF8">
        <w:rPr>
          <w:rFonts w:asciiTheme="majorBidi" w:hAnsiTheme="majorBidi" w:cstheme="majorBidi"/>
          <w:lang w:val="en-US"/>
        </w:rPr>
        <w:t xml:space="preserve"> </w:t>
      </w:r>
      <w:r w:rsidR="00E142AA" w:rsidRPr="00370EF8">
        <w:rPr>
          <w:rFonts w:asciiTheme="majorBidi" w:hAnsiTheme="majorBidi" w:cstheme="majorBidi"/>
          <w:cs/>
          <w:lang w:val="en-US"/>
        </w:rPr>
        <w:t>และ</w:t>
      </w:r>
      <w:r w:rsidR="00E142AA" w:rsidRPr="00370EF8">
        <w:rPr>
          <w:rFonts w:asciiTheme="majorBidi" w:hAnsiTheme="majorBidi" w:cstheme="majorBidi"/>
          <w:cs/>
        </w:rPr>
        <w:t>รายการค้ากับบุคคลหรือกิจการที่เกี่ยวข้องกัน</w:t>
      </w:r>
    </w:p>
    <w:p w14:paraId="5834F14A" w14:textId="77777777" w:rsidR="00E142AA" w:rsidRPr="00370EF8" w:rsidRDefault="00E142AA" w:rsidP="008F3781">
      <w:pPr>
        <w:tabs>
          <w:tab w:val="decimal" w:pos="1170"/>
        </w:tabs>
        <w:spacing w:after="120"/>
        <w:ind w:left="1080"/>
        <w:jc w:val="thaiDistribute"/>
        <w:rPr>
          <w:rFonts w:asciiTheme="majorBidi" w:hAnsiTheme="majorBidi" w:cstheme="majorBidi"/>
          <w:cs/>
        </w:rPr>
      </w:pPr>
      <w:r w:rsidRPr="00370EF8">
        <w:rPr>
          <w:rFonts w:asciiTheme="majorBidi" w:hAnsiTheme="majorBidi" w:cstheme="majorBidi"/>
          <w:cs/>
        </w:rPr>
        <w:t>สินทรัพย์ หนี้สิน รายได้และค่าใช้จ่ายส่วนหนึ่งของกลุ่มบริษัท</w:t>
      </w:r>
      <w:r w:rsidRPr="00370EF8">
        <w:rPr>
          <w:rFonts w:asciiTheme="majorBidi" w:hAnsiTheme="majorBidi" w:cstheme="majorBidi"/>
          <w:cs/>
          <w:lang w:val="en-US"/>
        </w:rPr>
        <w:t>และบริษัท</w:t>
      </w:r>
      <w:r w:rsidRPr="00370EF8">
        <w:rPr>
          <w:rFonts w:asciiTheme="majorBidi" w:hAnsiTheme="majorBidi" w:cstheme="majorBidi"/>
          <w:cs/>
        </w:rPr>
        <w:t>เกิดจากรายการกับบุคคล</w:t>
      </w:r>
      <w:r w:rsidRPr="00370EF8">
        <w:rPr>
          <w:rFonts w:asciiTheme="majorBidi" w:hAnsiTheme="majorBidi" w:cstheme="majorBidi"/>
          <w:spacing w:val="-10"/>
          <w:cs/>
        </w:rPr>
        <w:t>หรือกิจการที่เกี่ยวข้องกัน บุคคลหรือกิจการเหล่านี้เกี่ยวข้องกันโดยการ</w:t>
      </w:r>
      <w:r w:rsidRPr="00370EF8">
        <w:rPr>
          <w:rFonts w:asciiTheme="majorBidi" w:hAnsiTheme="majorBidi" w:cstheme="majorBidi"/>
          <w:spacing w:val="-10"/>
          <w:cs/>
          <w:lang w:val="en-US"/>
        </w:rPr>
        <w:t>มี</w:t>
      </w:r>
      <w:r w:rsidRPr="00370EF8">
        <w:rPr>
          <w:rFonts w:asciiTheme="majorBidi" w:hAnsiTheme="majorBidi" w:cstheme="majorBidi"/>
          <w:spacing w:val="-10"/>
          <w:cs/>
        </w:rPr>
        <w:t>กรรมการร่วมกันและการถือหุ้น</w:t>
      </w:r>
      <w:r w:rsidRPr="00370EF8">
        <w:rPr>
          <w:rFonts w:asciiTheme="majorBidi" w:hAnsiTheme="majorBidi" w:cstheme="majorBidi"/>
          <w:spacing w:val="-8"/>
          <w:cs/>
        </w:rPr>
        <w:t>ทั้งทางตรง</w:t>
      </w:r>
      <w:r w:rsidRPr="00370EF8">
        <w:rPr>
          <w:rFonts w:asciiTheme="majorBidi" w:hAnsiTheme="majorBidi" w:cstheme="majorBidi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522938" w:rsidRPr="00370EF8" w14:paraId="64492158" w14:textId="77777777" w:rsidTr="00D619E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21999AD" w14:textId="77777777" w:rsidR="00CE2675" w:rsidRPr="00370EF8" w:rsidRDefault="00CE2675" w:rsidP="008F378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B2923A4" w14:textId="77777777" w:rsidR="00CE2675" w:rsidRPr="00370EF8" w:rsidRDefault="00CE2675" w:rsidP="008F3781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22938" w:rsidRPr="00370EF8" w14:paraId="2F77ADD0" w14:textId="77777777" w:rsidTr="00D619E8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4912AD9" w14:textId="2B988C49" w:rsidR="00CE2675" w:rsidRPr="00370EF8" w:rsidRDefault="00CE2675" w:rsidP="008F3781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ค่าธรรมเนียมบริ</w:t>
            </w:r>
            <w:r w:rsidR="00006199"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>ห</w:t>
            </w: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>าร</w:t>
            </w:r>
            <w:r w:rsidR="00006199"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025A6AB" w14:textId="77777777" w:rsidR="00CE2675" w:rsidRPr="00370EF8" w:rsidRDefault="00CE2675" w:rsidP="008F3781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F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1974E2EF" w14:textId="77777777" w:rsidR="001E3A46" w:rsidRPr="00370EF8" w:rsidRDefault="001E3A46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370EF8">
        <w:rPr>
          <w:rFonts w:asciiTheme="majorBidi" w:hAnsiTheme="majorBidi" w:cstheme="majorBidi"/>
          <w:cs/>
        </w:rPr>
        <w:br w:type="page"/>
      </w:r>
    </w:p>
    <w:p w14:paraId="320CCF2F" w14:textId="0777C95E" w:rsidR="00DB5B29" w:rsidRPr="00370EF8" w:rsidRDefault="00DB5B29" w:rsidP="008F3781">
      <w:pPr>
        <w:tabs>
          <w:tab w:val="left" w:pos="993"/>
        </w:tabs>
        <w:spacing w:before="120" w:after="120"/>
        <w:ind w:left="1080"/>
        <w:rPr>
          <w:rFonts w:asciiTheme="majorBidi" w:hAnsiTheme="majorBidi" w:cstheme="majorBidi"/>
          <w:cs/>
        </w:rPr>
      </w:pPr>
      <w:r w:rsidRPr="00370EF8">
        <w:rPr>
          <w:rFonts w:asciiTheme="majorBidi" w:hAnsiTheme="majorBidi" w:cstheme="majorBidi"/>
          <w:cs/>
        </w:rPr>
        <w:lastRenderedPageBreak/>
        <w:t>รายการกับบุคคลหรือกิจการที่เกี</w:t>
      </w:r>
      <w:r w:rsidR="00D27EF4" w:rsidRPr="00370EF8">
        <w:rPr>
          <w:rFonts w:asciiTheme="majorBidi" w:hAnsiTheme="majorBidi" w:cstheme="majorBidi"/>
          <w:cs/>
        </w:rPr>
        <w:t xml:space="preserve">่ยวข้องกันดังกล่าวที่มีนัยสำคัญ </w:t>
      </w:r>
      <w:r w:rsidRPr="00370EF8">
        <w:rPr>
          <w:rFonts w:asciiTheme="majorBidi" w:hAnsiTheme="majorBidi" w:cstheme="majorBidi"/>
          <w:cs/>
        </w:rPr>
        <w:t>ดังนี้</w:t>
      </w:r>
    </w:p>
    <w:tbl>
      <w:tblPr>
        <w:tblW w:w="81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899"/>
      </w:tblGrid>
      <w:tr w:rsidR="00DB5B29" w:rsidRPr="00370EF8" w14:paraId="4219C06C" w14:textId="77777777" w:rsidTr="00C824BE">
        <w:trPr>
          <w:trHeight w:val="144"/>
        </w:trPr>
        <w:tc>
          <w:tcPr>
            <w:tcW w:w="4309" w:type="dxa"/>
          </w:tcPr>
          <w:p w14:paraId="3074FCA4" w14:textId="77777777" w:rsidR="00DB5B29" w:rsidRPr="00370EF8" w:rsidRDefault="00DB5B29" w:rsidP="008F378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130CECC2" w14:textId="77777777" w:rsidR="00DB5B29" w:rsidRPr="00370EF8" w:rsidRDefault="00DB5B29" w:rsidP="008F378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E38565" w14:textId="77777777" w:rsidR="00DB5B29" w:rsidRPr="00370EF8" w:rsidRDefault="00DB5B29" w:rsidP="008F378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4081795D" w14:textId="77777777" w:rsidR="00DB5B29" w:rsidRPr="00370EF8" w:rsidRDefault="00DB5B29" w:rsidP="008F378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DB5B29" w:rsidRPr="00370EF8" w14:paraId="5FCE7EA5" w14:textId="77777777" w:rsidTr="00C824BE">
        <w:trPr>
          <w:trHeight w:val="144"/>
        </w:trPr>
        <w:tc>
          <w:tcPr>
            <w:tcW w:w="4309" w:type="dxa"/>
          </w:tcPr>
          <w:p w14:paraId="70F7CEB1" w14:textId="77777777" w:rsidR="00DB5B29" w:rsidRPr="00370EF8" w:rsidRDefault="00DB5B29" w:rsidP="008F378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6DC145DF" w14:textId="77777777" w:rsidR="00DB5B29" w:rsidRPr="00370EF8" w:rsidRDefault="00DB5B29" w:rsidP="008F37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A279AB" w14:textId="77777777" w:rsidR="00DB5B29" w:rsidRPr="00370EF8" w:rsidRDefault="00DB5B29" w:rsidP="008F378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36226020" w14:textId="77777777" w:rsidR="00DB5B29" w:rsidRPr="00370EF8" w:rsidRDefault="00DB5B29" w:rsidP="008F37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5B29" w:rsidRPr="00370EF8" w14:paraId="1E29639B" w14:textId="77777777" w:rsidTr="00C824BE">
        <w:trPr>
          <w:trHeight w:val="144"/>
        </w:trPr>
        <w:tc>
          <w:tcPr>
            <w:tcW w:w="4309" w:type="dxa"/>
          </w:tcPr>
          <w:p w14:paraId="68BE26B1" w14:textId="77777777" w:rsidR="00DB5B29" w:rsidRPr="00370EF8" w:rsidRDefault="00DB5B29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DF5001" w14:textId="77777777" w:rsidR="00DB5B29" w:rsidRPr="00370EF8" w:rsidRDefault="00DB5B29" w:rsidP="008F3781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F0D324B" w14:textId="77777777" w:rsidR="00DB5B29" w:rsidRPr="00370EF8" w:rsidRDefault="00DB5B29" w:rsidP="008F37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F51B8" w14:textId="77777777" w:rsidR="00DB5B29" w:rsidRPr="00370EF8" w:rsidRDefault="00DB5B29" w:rsidP="008F3781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5FEDDF5" w14:textId="77777777" w:rsidR="00DB5B29" w:rsidRPr="00370EF8" w:rsidRDefault="00DB5B29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95B8E0" w14:textId="77777777" w:rsidR="00DB5B29" w:rsidRPr="00370EF8" w:rsidRDefault="00DB5B29" w:rsidP="008F3781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E23E0C" w14:textId="77777777" w:rsidR="00DB5B29" w:rsidRPr="00370EF8" w:rsidRDefault="00DB5B29" w:rsidP="008F37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730F94" w14:textId="77777777" w:rsidR="00DB5B29" w:rsidRPr="00370EF8" w:rsidRDefault="00DB5B29" w:rsidP="008F3781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E3A46" w:rsidRPr="00370EF8" w14:paraId="4480E447" w14:textId="77777777" w:rsidTr="00C824BE">
        <w:trPr>
          <w:trHeight w:val="144"/>
        </w:trPr>
        <w:tc>
          <w:tcPr>
            <w:tcW w:w="4309" w:type="dxa"/>
          </w:tcPr>
          <w:p w14:paraId="34DEE5AF" w14:textId="77777777" w:rsidR="001E3A46" w:rsidRPr="00370EF8" w:rsidRDefault="001E3A46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61E4323" w14:textId="745E28EC" w:rsidR="001E3A46" w:rsidRPr="00370EF8" w:rsidRDefault="00576103" w:rsidP="008F3781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E3A46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E3A46"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2028A61" w14:textId="77777777" w:rsidR="001E3A46" w:rsidRPr="00370EF8" w:rsidRDefault="001E3A46" w:rsidP="008F37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837DF6" w14:textId="61C9C829" w:rsidR="001E3A46" w:rsidRPr="00370EF8" w:rsidRDefault="00576103" w:rsidP="008F3781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E3A46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D840E3A" w14:textId="77777777" w:rsidR="001E3A46" w:rsidRPr="00370EF8" w:rsidRDefault="001E3A46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E2281F6" w14:textId="3AC52CE0" w:rsidR="001E3A46" w:rsidRPr="00370EF8" w:rsidRDefault="00576103" w:rsidP="008F3781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E3A46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E3A46"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CE0B1BA" w14:textId="77777777" w:rsidR="001E3A46" w:rsidRPr="00370EF8" w:rsidRDefault="001E3A46" w:rsidP="008F37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0F140D" w14:textId="67A12BDA" w:rsidR="001E3A46" w:rsidRPr="00370EF8" w:rsidRDefault="00576103" w:rsidP="008F3781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E3A46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B44760" w:rsidRPr="00370EF8" w14:paraId="752220ED" w14:textId="77777777" w:rsidTr="00C824BE">
        <w:trPr>
          <w:trHeight w:val="144"/>
        </w:trPr>
        <w:tc>
          <w:tcPr>
            <w:tcW w:w="4309" w:type="dxa"/>
          </w:tcPr>
          <w:p w14:paraId="1FC2626B" w14:textId="77777777" w:rsidR="00B44760" w:rsidRPr="00370EF8" w:rsidRDefault="00B44760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46688D" w14:textId="730C3F07" w:rsidR="00B44760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4B25E694" w14:textId="77777777" w:rsidR="00B44760" w:rsidRPr="00370EF8" w:rsidRDefault="00B44760" w:rsidP="008F37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0B9143" w14:textId="249ED05E" w:rsidR="00B44760" w:rsidRPr="00370EF8" w:rsidRDefault="00576103" w:rsidP="008F3781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3ED0747B" w14:textId="77777777" w:rsidR="00B44760" w:rsidRPr="00370EF8" w:rsidRDefault="00B44760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1174EA" w14:textId="650405F1" w:rsidR="00B44760" w:rsidRPr="00370EF8" w:rsidRDefault="00576103" w:rsidP="008F37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5EBF13DE" w14:textId="77777777" w:rsidR="00B44760" w:rsidRPr="00370EF8" w:rsidRDefault="00B44760" w:rsidP="008F37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36A03D6" w14:textId="232CE4CB" w:rsidR="00B44760" w:rsidRPr="00370EF8" w:rsidRDefault="00576103" w:rsidP="008F3781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DB5B29" w:rsidRPr="00370EF8" w14:paraId="3E79A2C9" w14:textId="77777777" w:rsidTr="00C824BE">
        <w:trPr>
          <w:trHeight w:val="144"/>
        </w:trPr>
        <w:tc>
          <w:tcPr>
            <w:tcW w:w="4309" w:type="dxa"/>
          </w:tcPr>
          <w:p w14:paraId="39560B6D" w14:textId="77777777" w:rsidR="00DB5B29" w:rsidRPr="00370EF8" w:rsidRDefault="00DB5B29" w:rsidP="008F378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5011AA8" w14:textId="77777777" w:rsidR="00DB5B29" w:rsidRPr="00370EF8" w:rsidRDefault="00DB5B29" w:rsidP="008F3781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687281" w14:textId="77777777" w:rsidR="00DB5B29" w:rsidRPr="00370EF8" w:rsidRDefault="00DB5B29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FFD7FAC" w14:textId="77777777" w:rsidR="00DB5B29" w:rsidRPr="00370EF8" w:rsidRDefault="00DB5B29" w:rsidP="008F3781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17EE41" w14:textId="77777777" w:rsidR="00DB5B29" w:rsidRPr="00370EF8" w:rsidRDefault="00DB5B29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01C2EB9" w14:textId="77777777" w:rsidR="00DB5B29" w:rsidRPr="00370EF8" w:rsidRDefault="00DB5B29" w:rsidP="008F3781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393378" w14:textId="77777777" w:rsidR="00DB5B29" w:rsidRPr="00370EF8" w:rsidRDefault="00DB5B29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784847" w14:textId="77777777" w:rsidR="00DB5B29" w:rsidRPr="00370EF8" w:rsidRDefault="00DB5B29" w:rsidP="008F3781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B5B29" w:rsidRPr="00370EF8" w14:paraId="026CB6CD" w14:textId="77777777" w:rsidTr="00C824BE">
        <w:trPr>
          <w:trHeight w:val="144"/>
        </w:trPr>
        <w:tc>
          <w:tcPr>
            <w:tcW w:w="4309" w:type="dxa"/>
          </w:tcPr>
          <w:p w14:paraId="5B66CE70" w14:textId="77777777" w:rsidR="00DB5B29" w:rsidRPr="00370EF8" w:rsidRDefault="00DB5B29" w:rsidP="008F378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0A7B3A" w14:textId="77777777" w:rsidR="00DB5B29" w:rsidRPr="00370EF8" w:rsidRDefault="00DB5B29" w:rsidP="008F3781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26200F" w14:textId="77777777" w:rsidR="00DB5B29" w:rsidRPr="00370EF8" w:rsidRDefault="00DB5B29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CA8BDEF" w14:textId="77777777" w:rsidR="00DB5B29" w:rsidRPr="00370EF8" w:rsidRDefault="00DB5B29" w:rsidP="008F3781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8B558A" w14:textId="77777777" w:rsidR="00DB5B29" w:rsidRPr="00370EF8" w:rsidRDefault="00DB5B29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5D4F31" w14:textId="77777777" w:rsidR="00DB5B29" w:rsidRPr="00370EF8" w:rsidRDefault="00DB5B29" w:rsidP="008F3781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2B4169F" w14:textId="77777777" w:rsidR="00DB5B29" w:rsidRPr="00370EF8" w:rsidRDefault="00DB5B29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D48E87" w14:textId="77777777" w:rsidR="00DB5B29" w:rsidRPr="00370EF8" w:rsidRDefault="00DB5B29" w:rsidP="008F3781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967C3" w:rsidRPr="00370EF8" w14:paraId="4C92D009" w14:textId="77777777" w:rsidTr="00C824BE">
        <w:trPr>
          <w:trHeight w:val="144"/>
        </w:trPr>
        <w:tc>
          <w:tcPr>
            <w:tcW w:w="4309" w:type="dxa"/>
          </w:tcPr>
          <w:p w14:paraId="1FAD7D5D" w14:textId="1528F581" w:rsidR="00C967C3" w:rsidRPr="00370EF8" w:rsidRDefault="00C967C3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DAF16AD" w14:textId="62CA9ABA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05DD0A" w14:textId="77777777" w:rsidR="00C967C3" w:rsidRPr="00370EF8" w:rsidRDefault="00C967C3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FD9B93" w14:textId="0BC29A6C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465987" w14:textId="77777777" w:rsidR="00C967C3" w:rsidRPr="00370EF8" w:rsidRDefault="00C967C3" w:rsidP="008F378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E56517" w14:textId="4C86F215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75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025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753</w:t>
            </w:r>
          </w:p>
        </w:tc>
        <w:tc>
          <w:tcPr>
            <w:tcW w:w="90" w:type="dxa"/>
          </w:tcPr>
          <w:p w14:paraId="4063DD0D" w14:textId="77777777" w:rsidR="00C967C3" w:rsidRPr="00370EF8" w:rsidRDefault="00C967C3" w:rsidP="008F378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2241051" w14:textId="386E5320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636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843</w:t>
            </w:r>
          </w:p>
        </w:tc>
      </w:tr>
      <w:tr w:rsidR="00C967C3" w:rsidRPr="00370EF8" w14:paraId="5458CFE9" w14:textId="77777777" w:rsidTr="00C824BE">
        <w:trPr>
          <w:trHeight w:val="144"/>
        </w:trPr>
        <w:tc>
          <w:tcPr>
            <w:tcW w:w="4309" w:type="dxa"/>
          </w:tcPr>
          <w:p w14:paraId="2E977C2F" w14:textId="50FF97F0" w:rsidR="00C967C3" w:rsidRPr="00370EF8" w:rsidRDefault="00C967C3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</w:t>
            </w:r>
            <w:r w:rsidR="00B65079" w:rsidRPr="00370EF8">
              <w:rPr>
                <w:rFonts w:asciiTheme="majorBidi" w:hAnsiTheme="majorBidi" w:cs="Angsana New" w:hint="cs"/>
                <w:sz w:val="20"/>
                <w:szCs w:val="20"/>
                <w:cs/>
              </w:rPr>
              <w:t>ค่าเช่า</w:t>
            </w:r>
            <w:r w:rsidRPr="00370EF8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ค้างรับ 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(ดูหมายเหตุข้อ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0483D32C" w14:textId="119EBAD9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048E605" w14:textId="77777777" w:rsidR="00C967C3" w:rsidRPr="00370EF8" w:rsidRDefault="00C967C3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AD4003" w14:textId="57CB6622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7D5FAB" w14:textId="77777777" w:rsidR="00C967C3" w:rsidRPr="00370EF8" w:rsidRDefault="00C967C3" w:rsidP="008F378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0CC263F" w14:textId="12D9C41E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43</w:t>
            </w:r>
            <w:r w:rsidR="00950CBA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602</w:t>
            </w:r>
            <w:r w:rsidR="00950CBA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672</w:t>
            </w:r>
          </w:p>
        </w:tc>
        <w:tc>
          <w:tcPr>
            <w:tcW w:w="90" w:type="dxa"/>
          </w:tcPr>
          <w:p w14:paraId="52E413EE" w14:textId="77777777" w:rsidR="00C967C3" w:rsidRPr="00370EF8" w:rsidRDefault="00C967C3" w:rsidP="008F378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2DD7186" w14:textId="7017C15C" w:rsidR="00C967C3" w:rsidRPr="00370EF8" w:rsidRDefault="00C967C3" w:rsidP="008F3781">
            <w:pPr>
              <w:tabs>
                <w:tab w:val="decimal" w:pos="461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C967C3" w:rsidRPr="00370EF8" w14:paraId="535D7C78" w14:textId="77777777" w:rsidTr="00C824BE">
        <w:trPr>
          <w:trHeight w:val="144"/>
        </w:trPr>
        <w:tc>
          <w:tcPr>
            <w:tcW w:w="4309" w:type="dxa"/>
          </w:tcPr>
          <w:p w14:paraId="3743D697" w14:textId="5574D5F8" w:rsidR="00C967C3" w:rsidRPr="00370EF8" w:rsidRDefault="00C967C3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08C3938" w14:textId="1172D22E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E7BF56E" w14:textId="77777777" w:rsidR="00C967C3" w:rsidRPr="00370EF8" w:rsidRDefault="00C967C3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4835FDE" w14:textId="0992B41B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01987F" w14:textId="77777777" w:rsidR="00C967C3" w:rsidRPr="00370EF8" w:rsidRDefault="00C967C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B44199B" w14:textId="1A713191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422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443</w:t>
            </w:r>
          </w:p>
        </w:tc>
        <w:tc>
          <w:tcPr>
            <w:tcW w:w="90" w:type="dxa"/>
          </w:tcPr>
          <w:p w14:paraId="4E96FE23" w14:textId="77777777" w:rsidR="00C967C3" w:rsidRPr="00370EF8" w:rsidRDefault="00C967C3" w:rsidP="008F3781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1A072B6" w14:textId="2CE4CDFB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271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842</w:t>
            </w:r>
          </w:p>
        </w:tc>
      </w:tr>
      <w:tr w:rsidR="00C967C3" w:rsidRPr="00370EF8" w14:paraId="628CA668" w14:textId="77777777" w:rsidTr="00C824BE">
        <w:trPr>
          <w:trHeight w:val="144"/>
        </w:trPr>
        <w:tc>
          <w:tcPr>
            <w:tcW w:w="4309" w:type="dxa"/>
          </w:tcPr>
          <w:p w14:paraId="640F5976" w14:textId="5FF4840F" w:rsidR="00C967C3" w:rsidRPr="00370EF8" w:rsidRDefault="00C967C3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ต้นทุนการพัฒนาอสังหาริมทรัพย์</w:t>
            </w:r>
            <w:r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 </w:t>
            </w:r>
            <w:r w:rsidRPr="00370EF8">
              <w:rPr>
                <w:rFonts w:ascii="Angsana New" w:hAnsi="Angsana New" w:cs="Angsana New"/>
                <w:sz w:val="20"/>
                <w:szCs w:val="20"/>
                <w:cs/>
              </w:rPr>
              <w:t>ต้นทุนการกู้ยืม</w:t>
            </w:r>
          </w:p>
        </w:tc>
        <w:tc>
          <w:tcPr>
            <w:tcW w:w="900" w:type="dxa"/>
          </w:tcPr>
          <w:p w14:paraId="3BE7DE88" w14:textId="77777777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950D901" w14:textId="77777777" w:rsidR="00C967C3" w:rsidRPr="00370EF8" w:rsidRDefault="00C967C3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A1CDC9" w14:textId="77777777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606A5F" w14:textId="77777777" w:rsidR="00C967C3" w:rsidRPr="00370EF8" w:rsidRDefault="00C967C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4DD6387" w14:textId="77777777" w:rsidR="00C967C3" w:rsidRPr="00370EF8" w:rsidRDefault="00C967C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C40018A" w14:textId="77777777" w:rsidR="00C967C3" w:rsidRPr="00370EF8" w:rsidRDefault="00C967C3" w:rsidP="008F3781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E88009F" w14:textId="77777777" w:rsidR="00C967C3" w:rsidRPr="00370EF8" w:rsidRDefault="00C967C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967C3" w:rsidRPr="00370EF8" w14:paraId="20DE34D4" w14:textId="77777777" w:rsidTr="00C824BE">
        <w:trPr>
          <w:trHeight w:val="144"/>
        </w:trPr>
        <w:tc>
          <w:tcPr>
            <w:tcW w:w="4309" w:type="dxa"/>
          </w:tcPr>
          <w:p w14:paraId="20C72679" w14:textId="1598440C" w:rsidR="00C967C3" w:rsidRPr="00370EF8" w:rsidRDefault="00C967C3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Pr="00370EF8">
              <w:rPr>
                <w:rFonts w:ascii="Angsana New" w:hAnsi="Angsana New" w:cs="Angsana New"/>
                <w:sz w:val="20"/>
                <w:szCs w:val="20"/>
                <w:cs/>
              </w:rPr>
              <w:t>(ดูหมายเหตุข้อ</w:t>
            </w:r>
            <w:r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131BA5FC" w14:textId="7CF5DCCA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6BB74FD" w14:textId="77777777" w:rsidR="00C967C3" w:rsidRPr="00370EF8" w:rsidRDefault="00C967C3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083C97B" w14:textId="2261457B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AD536AB" w14:textId="77777777" w:rsidR="00C967C3" w:rsidRPr="00370EF8" w:rsidRDefault="00C967C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09F26CC" w14:textId="17052803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426</w:t>
            </w:r>
          </w:p>
        </w:tc>
        <w:tc>
          <w:tcPr>
            <w:tcW w:w="90" w:type="dxa"/>
          </w:tcPr>
          <w:p w14:paraId="34A03BE6" w14:textId="77777777" w:rsidR="00C967C3" w:rsidRPr="00370EF8" w:rsidRDefault="00C967C3" w:rsidP="008F3781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0226AD97" w14:textId="1EB124DD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172</w:t>
            </w:r>
          </w:p>
        </w:tc>
      </w:tr>
      <w:tr w:rsidR="00C967C3" w:rsidRPr="00370EF8" w14:paraId="483BD489" w14:textId="77777777" w:rsidTr="00C824BE">
        <w:trPr>
          <w:trHeight w:val="144"/>
        </w:trPr>
        <w:tc>
          <w:tcPr>
            <w:tcW w:w="4309" w:type="dxa"/>
          </w:tcPr>
          <w:p w14:paraId="5493DB3B" w14:textId="523031DA" w:rsidR="00C967C3" w:rsidRPr="00370EF8" w:rsidRDefault="00C967C3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="Angsana New" w:hAnsi="Angsana New" w:cs="Angsana New" w:hint="cs"/>
                <w:sz w:val="20"/>
                <w:szCs w:val="20"/>
                <w:cs/>
              </w:rPr>
              <w:t>งาน</w:t>
            </w:r>
            <w:r w:rsidRPr="00370EF8">
              <w:rPr>
                <w:rFonts w:ascii="Angsana New" w:hAnsi="Angsana New" w:cs="Angsana New"/>
                <w:sz w:val="20"/>
                <w:szCs w:val="20"/>
                <w:cs/>
              </w:rPr>
              <w:t>ระหว่างก่อสร้าง</w:t>
            </w:r>
            <w:r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 </w:t>
            </w:r>
            <w:r w:rsidRPr="00370EF8">
              <w:rPr>
                <w:rFonts w:ascii="Angsana New" w:hAnsi="Angsana New" w:cs="Angsana New"/>
                <w:sz w:val="20"/>
                <w:szCs w:val="20"/>
                <w:cs/>
              </w:rPr>
              <w:t>ต้นทุนการกู้ยืม</w:t>
            </w:r>
            <w:r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="Angsana New" w:hAnsi="Angsana New" w:cs="Angsana New"/>
                <w:sz w:val="20"/>
                <w:szCs w:val="20"/>
                <w:cs/>
              </w:rPr>
              <w:t>(ดูหมายเหตุข้อ</w:t>
            </w:r>
            <w:r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6D75FE"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6D75FE" w:rsidRPr="00370EF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และ </w:t>
            </w:r>
            <w:r w:rsidR="006D75FE"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Pr="00370EF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74E4C90" w14:textId="7F24266B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DBF9E5" w14:textId="77777777" w:rsidR="00C967C3" w:rsidRPr="00370EF8" w:rsidRDefault="00C967C3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F0E87E8" w14:textId="761DFEBF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808E39" w14:textId="77777777" w:rsidR="00C967C3" w:rsidRPr="00370EF8" w:rsidRDefault="00C967C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DDCEA5C" w14:textId="4B7DA3E9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176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573</w:t>
            </w:r>
          </w:p>
        </w:tc>
        <w:tc>
          <w:tcPr>
            <w:tcW w:w="90" w:type="dxa"/>
          </w:tcPr>
          <w:p w14:paraId="2F17BA78" w14:textId="77777777" w:rsidR="00C967C3" w:rsidRPr="00370EF8" w:rsidRDefault="00C967C3" w:rsidP="008F3781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C59486A" w14:textId="5EF75B82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</w:p>
        </w:tc>
      </w:tr>
      <w:tr w:rsidR="00C967C3" w:rsidRPr="00370EF8" w14:paraId="286F63CF" w14:textId="77777777" w:rsidTr="00C824BE">
        <w:trPr>
          <w:trHeight w:val="144"/>
        </w:trPr>
        <w:tc>
          <w:tcPr>
            <w:tcW w:w="4309" w:type="dxa"/>
          </w:tcPr>
          <w:p w14:paraId="447CE4F4" w14:textId="7DA0BFA4" w:rsidR="00C967C3" w:rsidRPr="00370EF8" w:rsidRDefault="00C967C3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เจ้าหนี้อื่น 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เงินทดรองรับ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6684AEC" w14:textId="28E2CC96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0EF0E3" w14:textId="77777777" w:rsidR="00C967C3" w:rsidRPr="00370EF8" w:rsidRDefault="00C967C3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3C144C" w14:textId="07652C45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E38DA9" w14:textId="77777777" w:rsidR="00C967C3" w:rsidRPr="00370EF8" w:rsidRDefault="00C967C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BE755F" w14:textId="2042FFCE" w:rsidR="00C967C3" w:rsidRPr="00370EF8" w:rsidRDefault="00D471A9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154,336,732</w:t>
            </w:r>
          </w:p>
        </w:tc>
        <w:tc>
          <w:tcPr>
            <w:tcW w:w="90" w:type="dxa"/>
            <w:vAlign w:val="center"/>
          </w:tcPr>
          <w:p w14:paraId="7EA98357" w14:textId="77777777" w:rsidR="00C967C3" w:rsidRPr="00370EF8" w:rsidRDefault="00C967C3" w:rsidP="008F3781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4820ABE6" w14:textId="559B144E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854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</w:p>
        </w:tc>
      </w:tr>
      <w:tr w:rsidR="00C967C3" w:rsidRPr="00370EF8" w14:paraId="4F121F47" w14:textId="77777777" w:rsidTr="00C824BE">
        <w:trPr>
          <w:trHeight w:val="144"/>
        </w:trPr>
        <w:tc>
          <w:tcPr>
            <w:tcW w:w="4309" w:type="dxa"/>
          </w:tcPr>
          <w:p w14:paraId="618CB7F6" w14:textId="5DB69E93" w:rsidR="00C967C3" w:rsidRPr="00370EF8" w:rsidRDefault="00C967C3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เจ้าหนี้อื่น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E7A3F51" w14:textId="1FCF57C2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BF64B" w14:textId="77777777" w:rsidR="00C967C3" w:rsidRPr="00370EF8" w:rsidRDefault="00C967C3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847C6E" w14:textId="30EADF8D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A651FE" w14:textId="77777777" w:rsidR="00C967C3" w:rsidRPr="00370EF8" w:rsidRDefault="00C967C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BA4426F" w14:textId="3EB3C795" w:rsidR="00C967C3" w:rsidRPr="00370EF8" w:rsidRDefault="001B7A94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32,</w:t>
            </w:r>
            <w:r w:rsidR="00566D4F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570,202</w:t>
            </w:r>
          </w:p>
        </w:tc>
        <w:tc>
          <w:tcPr>
            <w:tcW w:w="90" w:type="dxa"/>
            <w:vAlign w:val="center"/>
          </w:tcPr>
          <w:p w14:paraId="779568E6" w14:textId="77777777" w:rsidR="00C967C3" w:rsidRPr="00370EF8" w:rsidRDefault="00C967C3" w:rsidP="008F3781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9E631D2" w14:textId="0C3F97B9" w:rsidR="00C967C3" w:rsidRPr="00370EF8" w:rsidRDefault="008C294D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581B77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887131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564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887131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822</w:t>
            </w:r>
          </w:p>
        </w:tc>
      </w:tr>
      <w:tr w:rsidR="00C967C3" w:rsidRPr="00370EF8" w14:paraId="2C1CFE20" w14:textId="77777777" w:rsidTr="00C824BE">
        <w:trPr>
          <w:trHeight w:val="144"/>
        </w:trPr>
        <w:tc>
          <w:tcPr>
            <w:tcW w:w="4309" w:type="dxa"/>
          </w:tcPr>
          <w:p w14:paraId="5454BA17" w14:textId="1B9F0D93" w:rsidR="00C967C3" w:rsidRPr="00370EF8" w:rsidRDefault="00C967C3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173DF8B" w14:textId="706668F8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53B382" w14:textId="77777777" w:rsidR="00C967C3" w:rsidRPr="00370EF8" w:rsidRDefault="00C967C3" w:rsidP="008F378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1A5E2A" w14:textId="2E7F6279" w:rsidR="00C967C3" w:rsidRPr="00370EF8" w:rsidRDefault="00C967C3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9B463A" w14:textId="77777777" w:rsidR="00C967C3" w:rsidRPr="00370EF8" w:rsidRDefault="00C967C3" w:rsidP="008F3781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E1F829" w14:textId="469ACAD0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833</w:t>
            </w:r>
            <w:r w:rsidR="00350AF9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1127B7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800</w:t>
            </w:r>
            <w:r w:rsidR="00350AF9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1127B7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694</w:t>
            </w:r>
          </w:p>
        </w:tc>
        <w:tc>
          <w:tcPr>
            <w:tcW w:w="90" w:type="dxa"/>
            <w:vAlign w:val="center"/>
          </w:tcPr>
          <w:p w14:paraId="2BFA159C" w14:textId="77777777" w:rsidR="00C967C3" w:rsidRPr="00370EF8" w:rsidRDefault="00C967C3" w:rsidP="008F3781">
            <w:pPr>
              <w:tabs>
                <w:tab w:val="decimal" w:pos="829"/>
                <w:tab w:val="decimal" w:pos="961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41BDDE9" w14:textId="4E88AC22" w:rsidR="00C967C3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619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C967C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422</w:t>
            </w:r>
          </w:p>
        </w:tc>
      </w:tr>
      <w:tr w:rsidR="00C967C3" w:rsidRPr="00370EF8" w14:paraId="65C4A19B" w14:textId="77777777" w:rsidTr="00C12810">
        <w:trPr>
          <w:trHeight w:val="144"/>
        </w:trPr>
        <w:tc>
          <w:tcPr>
            <w:tcW w:w="4309" w:type="dxa"/>
          </w:tcPr>
          <w:p w14:paraId="4ECC9CEA" w14:textId="3C548019" w:rsidR="00C967C3" w:rsidRPr="00370EF8" w:rsidRDefault="00C967C3" w:rsidP="008F378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AACAE14" w14:textId="77777777" w:rsidR="00C967C3" w:rsidRPr="00370EF8" w:rsidRDefault="00C967C3" w:rsidP="008F3781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9EEC69" w14:textId="77777777" w:rsidR="00C967C3" w:rsidRPr="00370EF8" w:rsidRDefault="00C967C3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4E06C5D" w14:textId="77777777" w:rsidR="00C967C3" w:rsidRPr="00370EF8" w:rsidRDefault="00C967C3" w:rsidP="008F3781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0A9D4C6" w14:textId="77777777" w:rsidR="00C967C3" w:rsidRPr="00370EF8" w:rsidRDefault="00C967C3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E54711D" w14:textId="77777777" w:rsidR="00C967C3" w:rsidRPr="00370EF8" w:rsidRDefault="00C967C3" w:rsidP="008F3781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88466CA" w14:textId="77777777" w:rsidR="00C967C3" w:rsidRPr="00370EF8" w:rsidRDefault="00C967C3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681398" w14:textId="77777777" w:rsidR="00C967C3" w:rsidRPr="00370EF8" w:rsidRDefault="00C967C3" w:rsidP="008F3781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967C3" w:rsidRPr="00370EF8" w14:paraId="4B1D46E4" w14:textId="77777777" w:rsidTr="00C824BE">
        <w:trPr>
          <w:trHeight w:val="144"/>
        </w:trPr>
        <w:tc>
          <w:tcPr>
            <w:tcW w:w="4309" w:type="dxa"/>
          </w:tcPr>
          <w:p w14:paraId="49E2002E" w14:textId="4C236463" w:rsidR="00C967C3" w:rsidRPr="00370EF8" w:rsidRDefault="00C967C3" w:rsidP="008F378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7E2DB003" w14:textId="77777777" w:rsidR="00C967C3" w:rsidRPr="00370EF8" w:rsidRDefault="00C967C3" w:rsidP="008F3781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9C651FC" w14:textId="77777777" w:rsidR="00C967C3" w:rsidRPr="00370EF8" w:rsidRDefault="00C967C3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4403CC" w14:textId="77777777" w:rsidR="00C967C3" w:rsidRPr="00370EF8" w:rsidRDefault="00C967C3" w:rsidP="008F3781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525505" w14:textId="77777777" w:rsidR="00C967C3" w:rsidRPr="00370EF8" w:rsidRDefault="00C967C3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4653A" w14:textId="77777777" w:rsidR="00C967C3" w:rsidRPr="00370EF8" w:rsidRDefault="00C967C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8FC35B1" w14:textId="77777777" w:rsidR="00C967C3" w:rsidRPr="00370EF8" w:rsidRDefault="00C967C3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EA4960D" w14:textId="77777777" w:rsidR="00C967C3" w:rsidRPr="00370EF8" w:rsidRDefault="00C967C3" w:rsidP="008F3781">
            <w:pPr>
              <w:tabs>
                <w:tab w:val="decimal" w:pos="829"/>
              </w:tabs>
              <w:ind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50CBA" w:rsidRPr="00370EF8" w14:paraId="12CF19B2" w14:textId="77777777" w:rsidTr="00C824BE">
        <w:trPr>
          <w:trHeight w:val="144"/>
        </w:trPr>
        <w:tc>
          <w:tcPr>
            <w:tcW w:w="4309" w:type="dxa"/>
          </w:tcPr>
          <w:p w14:paraId="3D356E52" w14:textId="1FBA453B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เงินมัดจำจ่ายล่วงหน้า (ดูหมายเหตุข้อ </w:t>
            </w:r>
            <w:r w:rsidR="00576103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6</w:t>
            </w:r>
            <w:r w:rsidRPr="00370EF8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5D6234B" w14:textId="12F48020" w:rsidR="00950CBA" w:rsidRPr="00370EF8" w:rsidRDefault="00576103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4314D67A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174E52F" w14:textId="6CC7253D" w:rsidR="00950CBA" w:rsidRPr="00370EF8" w:rsidRDefault="00576103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4C88EDE7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1B88BD" w14:textId="40AE5054" w:rsidR="00950CBA" w:rsidRPr="00370EF8" w:rsidRDefault="00950CBA" w:rsidP="008F3781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759A1FD" w14:textId="77777777" w:rsidR="00950CBA" w:rsidRPr="00370EF8" w:rsidRDefault="00950CBA" w:rsidP="008F3781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A82CE5" w14:textId="60E64054" w:rsidR="00950CBA" w:rsidRPr="00370EF8" w:rsidRDefault="00950CBA" w:rsidP="008F3781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50CBA" w:rsidRPr="00370EF8" w14:paraId="16934F57" w14:textId="77777777" w:rsidTr="00C824BE">
        <w:trPr>
          <w:trHeight w:val="144"/>
        </w:trPr>
        <w:tc>
          <w:tcPr>
            <w:tcW w:w="4309" w:type="dxa"/>
          </w:tcPr>
          <w:p w14:paraId="185FD919" w14:textId="11EE9A6F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0184529" w14:textId="0128E473" w:rsidR="00950CBA" w:rsidRPr="00370EF8" w:rsidRDefault="00576103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263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</w:p>
        </w:tc>
        <w:tc>
          <w:tcPr>
            <w:tcW w:w="90" w:type="dxa"/>
          </w:tcPr>
          <w:p w14:paraId="2E220EC3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B9D12A6" w14:textId="013EE0BA" w:rsidR="00950CBA" w:rsidRPr="00370EF8" w:rsidRDefault="00576103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</w:p>
        </w:tc>
        <w:tc>
          <w:tcPr>
            <w:tcW w:w="90" w:type="dxa"/>
          </w:tcPr>
          <w:p w14:paraId="03E152E9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3657A2" w14:textId="7A4C788F" w:rsidR="00950CBA" w:rsidRPr="00370EF8" w:rsidRDefault="00950CBA" w:rsidP="008F3781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DCCDB63" w14:textId="77777777" w:rsidR="00950CBA" w:rsidRPr="00370EF8" w:rsidRDefault="00950CBA" w:rsidP="008F3781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709306B" w14:textId="0FA52ABB" w:rsidR="00950CBA" w:rsidRPr="00370EF8" w:rsidRDefault="00950CBA" w:rsidP="008F3781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50CBA" w:rsidRPr="00370EF8" w14:paraId="28F4F709" w14:textId="77777777" w:rsidTr="00C824BE">
        <w:trPr>
          <w:trHeight w:val="144"/>
        </w:trPr>
        <w:tc>
          <w:tcPr>
            <w:tcW w:w="4309" w:type="dxa"/>
          </w:tcPr>
          <w:p w14:paraId="2E198699" w14:textId="03C0AC05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ลูกหนี้จากการขายเงินลงทุน (ดูหมายเหตุข้อ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244D799E" w14:textId="40B895BF" w:rsidR="00950CBA" w:rsidRPr="00370EF8" w:rsidRDefault="00576103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B3F7AAA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D51A48C" w14:textId="615E2803" w:rsidR="00950CBA" w:rsidRPr="00370EF8" w:rsidRDefault="00576103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0227211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7EBC88" w14:textId="62BA022E" w:rsidR="00950CBA" w:rsidRPr="00370EF8" w:rsidRDefault="00950CBA" w:rsidP="008F3781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139CBF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714872" w14:textId="5E202DA3" w:rsidR="00950CBA" w:rsidRPr="00370EF8" w:rsidRDefault="00950CBA" w:rsidP="008F3781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50CBA" w:rsidRPr="00370EF8" w14:paraId="74D39EF7" w14:textId="77777777" w:rsidTr="00C824BE">
        <w:trPr>
          <w:trHeight w:val="144"/>
        </w:trPr>
        <w:tc>
          <w:tcPr>
            <w:tcW w:w="4309" w:type="dxa"/>
          </w:tcPr>
          <w:p w14:paraId="2D27C0F3" w14:textId="1D1A12DE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เงินลงทุนในหุ้นสามัญ</w:t>
            </w:r>
            <w:r w:rsidR="00566D4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66D4F"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(ดูหมายเหตุข้อ</w:t>
            </w:r>
            <w:r w:rsidR="00566D4F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9)</w:t>
            </w:r>
          </w:p>
        </w:tc>
        <w:tc>
          <w:tcPr>
            <w:tcW w:w="900" w:type="dxa"/>
          </w:tcPr>
          <w:p w14:paraId="692203E4" w14:textId="592D6D73" w:rsidR="00950CBA" w:rsidRPr="00370EF8" w:rsidRDefault="00576103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99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490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170</w:t>
            </w:r>
          </w:p>
        </w:tc>
        <w:tc>
          <w:tcPr>
            <w:tcW w:w="90" w:type="dxa"/>
          </w:tcPr>
          <w:p w14:paraId="58FC24F5" w14:textId="77777777" w:rsidR="00950CBA" w:rsidRPr="00370EF8" w:rsidRDefault="00950CBA" w:rsidP="008F378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C22B0C1" w14:textId="7A9D4393" w:rsidR="00950CBA" w:rsidRPr="00370EF8" w:rsidRDefault="00576103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90" w:type="dxa"/>
          </w:tcPr>
          <w:p w14:paraId="39E3CF94" w14:textId="77777777" w:rsidR="00950CBA" w:rsidRPr="00370EF8" w:rsidRDefault="00950CBA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39F3715" w14:textId="6FA41C62" w:rsidR="00950CBA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99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490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170</w:t>
            </w:r>
          </w:p>
        </w:tc>
        <w:tc>
          <w:tcPr>
            <w:tcW w:w="90" w:type="dxa"/>
          </w:tcPr>
          <w:p w14:paraId="3E11040F" w14:textId="77777777" w:rsidR="00950CBA" w:rsidRPr="00370EF8" w:rsidRDefault="00950CBA" w:rsidP="008F378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D58ECA" w14:textId="07342DEC" w:rsidR="00950CBA" w:rsidRPr="00370EF8" w:rsidRDefault="00576103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</w:tr>
      <w:tr w:rsidR="00950CBA" w:rsidRPr="00370EF8" w14:paraId="7E6EDD63" w14:textId="77777777" w:rsidTr="00C824BE">
        <w:trPr>
          <w:trHeight w:val="144"/>
        </w:trPr>
        <w:tc>
          <w:tcPr>
            <w:tcW w:w="4309" w:type="dxa"/>
          </w:tcPr>
          <w:p w14:paraId="758663C9" w14:textId="37E8AC0E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FAF122D" w14:textId="581EB9C6" w:rsidR="00950CBA" w:rsidRPr="00370EF8" w:rsidRDefault="00576103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9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149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533</w:t>
            </w:r>
          </w:p>
        </w:tc>
        <w:tc>
          <w:tcPr>
            <w:tcW w:w="90" w:type="dxa"/>
          </w:tcPr>
          <w:p w14:paraId="3A592170" w14:textId="77777777" w:rsidR="00950CBA" w:rsidRPr="00370EF8" w:rsidRDefault="00950CBA" w:rsidP="008F378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8649E68" w14:textId="143E9958" w:rsidR="00950CBA" w:rsidRPr="00370EF8" w:rsidRDefault="00576103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</w:p>
        </w:tc>
        <w:tc>
          <w:tcPr>
            <w:tcW w:w="90" w:type="dxa"/>
          </w:tcPr>
          <w:p w14:paraId="171DB1A8" w14:textId="77777777" w:rsidR="00950CBA" w:rsidRPr="00370EF8" w:rsidRDefault="00950CBA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354482" w14:textId="31818D0C" w:rsidR="00950CBA" w:rsidRPr="00370EF8" w:rsidRDefault="00576103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205</w:t>
            </w:r>
            <w:r w:rsidR="00AE1763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689</w:t>
            </w:r>
          </w:p>
        </w:tc>
        <w:tc>
          <w:tcPr>
            <w:tcW w:w="90" w:type="dxa"/>
          </w:tcPr>
          <w:p w14:paraId="3B921E32" w14:textId="77777777" w:rsidR="00950CBA" w:rsidRPr="00370EF8" w:rsidRDefault="00950CBA" w:rsidP="008F378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F9D3E60" w14:textId="506315A6" w:rsidR="00950CBA" w:rsidRPr="00370EF8" w:rsidRDefault="00576103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124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</w:p>
        </w:tc>
      </w:tr>
      <w:tr w:rsidR="00950CBA" w:rsidRPr="00370EF8" w14:paraId="20AA7AD6" w14:textId="77777777" w:rsidTr="00C824BE">
        <w:trPr>
          <w:trHeight w:val="144"/>
        </w:trPr>
        <w:tc>
          <w:tcPr>
            <w:tcW w:w="4309" w:type="dxa"/>
          </w:tcPr>
          <w:p w14:paraId="7E300A2F" w14:textId="1C7EE35C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403AA95" w14:textId="6240A2D1" w:rsidR="00950CBA" w:rsidRPr="00370EF8" w:rsidRDefault="00576103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1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025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831</w:t>
            </w:r>
          </w:p>
        </w:tc>
        <w:tc>
          <w:tcPr>
            <w:tcW w:w="90" w:type="dxa"/>
          </w:tcPr>
          <w:p w14:paraId="6BB3D331" w14:textId="77777777" w:rsidR="00950CBA" w:rsidRPr="00370EF8" w:rsidRDefault="00950CBA" w:rsidP="008F378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CBA006D" w14:textId="4826C5DE" w:rsidR="00950CBA" w:rsidRPr="00370EF8" w:rsidRDefault="00576103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025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</w:p>
        </w:tc>
        <w:tc>
          <w:tcPr>
            <w:tcW w:w="90" w:type="dxa"/>
          </w:tcPr>
          <w:p w14:paraId="36AF38BB" w14:textId="77777777" w:rsidR="00950CBA" w:rsidRPr="00370EF8" w:rsidRDefault="00950CBA" w:rsidP="008F3781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201D65" w14:textId="08149127" w:rsidR="00950CBA" w:rsidRPr="00370EF8" w:rsidRDefault="00950CBA" w:rsidP="008F378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14A620" w14:textId="77777777" w:rsidR="00950CBA" w:rsidRPr="00370EF8" w:rsidRDefault="00950CBA" w:rsidP="008F3781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535EBF9" w14:textId="29FDEF37" w:rsidR="00950CBA" w:rsidRPr="00370EF8" w:rsidRDefault="00950CBA" w:rsidP="008F3781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50CBA" w:rsidRPr="00370EF8" w14:paraId="12AFEBD3" w14:textId="77777777" w:rsidTr="00C824BE">
        <w:trPr>
          <w:trHeight w:val="144"/>
        </w:trPr>
        <w:tc>
          <w:tcPr>
            <w:tcW w:w="4309" w:type="dxa"/>
          </w:tcPr>
          <w:p w14:paraId="71758133" w14:textId="11CD2F4A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cs/>
              </w:rPr>
              <w:t>เงินมัดจำรับล่วงหน้า</w:t>
            </w:r>
          </w:p>
        </w:tc>
        <w:tc>
          <w:tcPr>
            <w:tcW w:w="900" w:type="dxa"/>
          </w:tcPr>
          <w:p w14:paraId="43EA790A" w14:textId="150AD684" w:rsidR="00950CBA" w:rsidRPr="00370EF8" w:rsidRDefault="00576103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710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153243AF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5B5C40" w14:textId="77E5800B" w:rsidR="00950CBA" w:rsidRPr="00370EF8" w:rsidRDefault="00576103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710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7FEEEE9E" w14:textId="77777777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C452EC5" w14:textId="18114D07" w:rsidR="00950CBA" w:rsidRPr="00370EF8" w:rsidRDefault="00950CBA" w:rsidP="008F3781">
            <w:pPr>
              <w:tabs>
                <w:tab w:val="decimal" w:pos="464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1FE959" w14:textId="77777777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47D47F" w14:textId="19B69849" w:rsidR="00950CBA" w:rsidRPr="00370EF8" w:rsidRDefault="00950CBA" w:rsidP="008F3781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50CBA" w:rsidRPr="00370EF8" w14:paraId="16F4BB51" w14:textId="77777777" w:rsidTr="00C824BE">
        <w:trPr>
          <w:trHeight w:val="144"/>
        </w:trPr>
        <w:tc>
          <w:tcPr>
            <w:tcW w:w="4309" w:type="dxa"/>
          </w:tcPr>
          <w:p w14:paraId="7A876214" w14:textId="77777777" w:rsidR="00950CBA" w:rsidRPr="00370EF8" w:rsidRDefault="00950CBA" w:rsidP="008F3781">
            <w:pPr>
              <w:ind w:left="162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6CA97BF" w14:textId="77777777" w:rsidR="00950CBA" w:rsidRPr="00370EF8" w:rsidRDefault="00950CBA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52C453E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69209B" w14:textId="77777777" w:rsidR="00950CBA" w:rsidRPr="00370EF8" w:rsidRDefault="00950CBA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214C649" w14:textId="77777777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207882D" w14:textId="77777777" w:rsidR="00950CBA" w:rsidRPr="00370EF8" w:rsidRDefault="00950CBA" w:rsidP="008F3781">
            <w:pPr>
              <w:tabs>
                <w:tab w:val="decimal" w:pos="464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6002641" w14:textId="77777777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EC8586A" w14:textId="77777777" w:rsidR="00950CBA" w:rsidRPr="00370EF8" w:rsidRDefault="00950CBA" w:rsidP="008F3781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50CBA" w:rsidRPr="00370EF8" w14:paraId="0C068912" w14:textId="77777777" w:rsidTr="00C824BE">
        <w:trPr>
          <w:trHeight w:val="144"/>
        </w:trPr>
        <w:tc>
          <w:tcPr>
            <w:tcW w:w="4309" w:type="dxa"/>
          </w:tcPr>
          <w:p w14:paraId="7F9BBA5C" w14:textId="1B452455" w:rsidR="00950CBA" w:rsidRPr="00370EF8" w:rsidRDefault="00950CBA" w:rsidP="008F378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14495662" w14:textId="77777777" w:rsidR="00950CBA" w:rsidRPr="00370EF8" w:rsidRDefault="00950CBA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C83A3EC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348906" w14:textId="77777777" w:rsidR="00950CBA" w:rsidRPr="00370EF8" w:rsidRDefault="00950CBA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79816D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66E8B3" w14:textId="77777777" w:rsidR="00950CBA" w:rsidRPr="00370EF8" w:rsidRDefault="00950CBA" w:rsidP="008F3781">
            <w:pPr>
              <w:ind w:left="-250" w:right="8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F9D40D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48B2F6" w14:textId="77777777" w:rsidR="00950CBA" w:rsidRPr="00370EF8" w:rsidRDefault="00950CBA" w:rsidP="008F3781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50CBA" w:rsidRPr="00370EF8" w14:paraId="08D3E13B" w14:textId="77777777" w:rsidTr="00C824BE">
        <w:trPr>
          <w:trHeight w:val="144"/>
        </w:trPr>
        <w:tc>
          <w:tcPr>
            <w:tcW w:w="4309" w:type="dxa"/>
          </w:tcPr>
          <w:p w14:paraId="24349082" w14:textId="71D56B87" w:rsidR="00950CBA" w:rsidRPr="00370EF8" w:rsidRDefault="00950CBA" w:rsidP="008F378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900" w:type="dxa"/>
          </w:tcPr>
          <w:p w14:paraId="0F989E8D" w14:textId="044182FE" w:rsidR="00950CBA" w:rsidRPr="00370EF8" w:rsidRDefault="00576103" w:rsidP="008F3781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</w:p>
        </w:tc>
        <w:tc>
          <w:tcPr>
            <w:tcW w:w="90" w:type="dxa"/>
          </w:tcPr>
          <w:p w14:paraId="6D073A19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94CB7BC" w14:textId="36F88BCE" w:rsidR="00950CBA" w:rsidRPr="00370EF8" w:rsidRDefault="00576103" w:rsidP="008F3781">
            <w:pPr>
              <w:tabs>
                <w:tab w:val="decimal" w:pos="829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="00950CBA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</w:p>
        </w:tc>
        <w:tc>
          <w:tcPr>
            <w:tcW w:w="90" w:type="dxa"/>
          </w:tcPr>
          <w:p w14:paraId="1F317B72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597737" w14:textId="6AC4C06F" w:rsidR="00950CBA" w:rsidRPr="00370EF8" w:rsidRDefault="00950CBA" w:rsidP="008F3781">
            <w:pPr>
              <w:tabs>
                <w:tab w:val="decimal" w:pos="463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3F58AA" w14:textId="77777777" w:rsidR="00950CBA" w:rsidRPr="00370EF8" w:rsidRDefault="00950CBA" w:rsidP="008F3781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3949E0" w14:textId="159D0707" w:rsidR="00950CBA" w:rsidRPr="00370EF8" w:rsidRDefault="00950CBA" w:rsidP="008F3781">
            <w:pPr>
              <w:tabs>
                <w:tab w:val="decimal" w:pos="541"/>
              </w:tabs>
              <w:ind w:left="-250" w:right="8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2AF00FD5" w14:textId="7FC18CE7" w:rsidR="00D374A9" w:rsidRPr="00630AAE" w:rsidRDefault="000A5631" w:rsidP="00BF4A29">
      <w:pPr>
        <w:overflowPunct/>
        <w:autoSpaceDE/>
        <w:autoSpaceDN/>
        <w:adjustRightInd/>
        <w:spacing w:before="120" w:after="120"/>
        <w:ind w:left="1267" w:hanging="187"/>
        <w:jc w:val="thaiDistribute"/>
        <w:textAlignment w:val="auto"/>
        <w:rPr>
          <w:rFonts w:asciiTheme="majorBidi" w:hAnsiTheme="majorBidi" w:cstheme="majorBidi"/>
          <w:spacing w:val="4"/>
          <w:sz w:val="20"/>
          <w:szCs w:val="20"/>
          <w:cs/>
          <w:lang w:val="en-US"/>
        </w:rPr>
      </w:pPr>
      <w:r w:rsidRPr="00370EF8">
        <w:rPr>
          <w:rFonts w:asciiTheme="majorBidi" w:hAnsiTheme="majorBidi" w:cstheme="majorBidi"/>
          <w:spacing w:val="4"/>
          <w:sz w:val="20"/>
          <w:szCs w:val="20"/>
          <w:lang w:val="en-US"/>
        </w:rPr>
        <w:t>*</w:t>
      </w:r>
      <w:r w:rsidRPr="00370EF8">
        <w:rPr>
          <w:rFonts w:asciiTheme="majorBidi" w:hAnsiTheme="majorBidi" w:cstheme="majorBidi"/>
          <w:spacing w:val="4"/>
          <w:sz w:val="20"/>
          <w:szCs w:val="20"/>
          <w:lang w:val="en-US"/>
        </w:rPr>
        <w:tab/>
      </w:r>
      <w:r w:rsidR="00180BA4" w:rsidRPr="00370EF8">
        <w:rPr>
          <w:rFonts w:asciiTheme="majorBidi" w:hAnsiTheme="majorBidi" w:cstheme="majorBidi"/>
          <w:spacing w:val="4"/>
          <w:sz w:val="20"/>
          <w:szCs w:val="20"/>
          <w:cs/>
        </w:rPr>
        <w:t xml:space="preserve">เจ้าหนี้อื่น </w:t>
      </w:r>
      <w:r w:rsidR="00180BA4" w:rsidRPr="00370EF8">
        <w:rPr>
          <w:rFonts w:asciiTheme="majorBidi" w:hAnsiTheme="majorBidi" w:cstheme="majorBidi"/>
          <w:spacing w:val="4"/>
          <w:sz w:val="20"/>
          <w:szCs w:val="20"/>
        </w:rPr>
        <w:t>-</w:t>
      </w:r>
      <w:r w:rsidR="00180BA4" w:rsidRPr="00370EF8">
        <w:rPr>
          <w:rFonts w:asciiTheme="majorBidi" w:hAnsiTheme="majorBidi" w:cstheme="majorBidi"/>
          <w:spacing w:val="4"/>
          <w:sz w:val="20"/>
          <w:szCs w:val="20"/>
          <w:cs/>
        </w:rPr>
        <w:t xml:space="preserve"> เงินทดรองรับ เป็นเงินทดรองรับจากบริษัทย่อย</w:t>
      </w:r>
      <w:r w:rsidR="008D4777" w:rsidRPr="00370EF8">
        <w:rPr>
          <w:rFonts w:asciiTheme="majorBidi" w:hAnsiTheme="majorBidi" w:cstheme="majorBidi" w:hint="cs"/>
          <w:spacing w:val="4"/>
          <w:sz w:val="20"/>
          <w:szCs w:val="20"/>
          <w:cs/>
        </w:rPr>
        <w:t>แห่งหนึ่ง</w:t>
      </w:r>
      <w:r w:rsidR="00180BA4" w:rsidRPr="00370EF8">
        <w:rPr>
          <w:rFonts w:asciiTheme="majorBidi" w:hAnsiTheme="majorBidi" w:cstheme="majorBidi"/>
          <w:spacing w:val="4"/>
          <w:sz w:val="20"/>
          <w:szCs w:val="20"/>
          <w:cs/>
        </w:rPr>
        <w:t xml:space="preserve"> โดยคิด</w:t>
      </w:r>
      <w:r w:rsidR="00630AAE">
        <w:rPr>
          <w:rFonts w:asciiTheme="majorBidi" w:hAnsiTheme="majorBidi" w:cstheme="majorBidi" w:hint="cs"/>
          <w:spacing w:val="4"/>
          <w:sz w:val="20"/>
          <w:szCs w:val="20"/>
          <w:cs/>
        </w:rPr>
        <w:t>อัตรา</w:t>
      </w:r>
      <w:r w:rsidR="00180BA4" w:rsidRPr="00370EF8">
        <w:rPr>
          <w:rFonts w:asciiTheme="majorBidi" w:hAnsiTheme="majorBidi" w:cstheme="majorBidi"/>
          <w:spacing w:val="4"/>
          <w:sz w:val="20"/>
          <w:szCs w:val="20"/>
          <w:cs/>
        </w:rPr>
        <w:t>ดอกเบี้ย</w:t>
      </w:r>
      <w:r w:rsidR="00630AAE">
        <w:rPr>
          <w:rFonts w:asciiTheme="majorBidi" w:hAnsiTheme="majorBidi" w:cstheme="majorBidi" w:hint="cs"/>
          <w:spacing w:val="4"/>
          <w:sz w:val="20"/>
          <w:szCs w:val="20"/>
          <w:cs/>
        </w:rPr>
        <w:t xml:space="preserve">ร้อยละ </w:t>
      </w:r>
      <w:r w:rsidR="00630AAE">
        <w:rPr>
          <w:rFonts w:asciiTheme="majorBidi" w:hAnsiTheme="majorBidi" w:cstheme="majorBidi"/>
          <w:spacing w:val="4"/>
          <w:sz w:val="20"/>
          <w:szCs w:val="20"/>
          <w:lang w:val="en-US"/>
        </w:rPr>
        <w:t xml:space="preserve">5 </w:t>
      </w:r>
      <w:r w:rsidR="00630AAE">
        <w:rPr>
          <w:rFonts w:asciiTheme="majorBidi" w:hAnsiTheme="majorBidi" w:cstheme="majorBidi" w:hint="cs"/>
          <w:spacing w:val="4"/>
          <w:sz w:val="20"/>
          <w:szCs w:val="20"/>
          <w:cs/>
          <w:lang w:val="en-US"/>
        </w:rPr>
        <w:t xml:space="preserve">ถึง </w:t>
      </w:r>
      <w:r w:rsidR="00630AAE">
        <w:rPr>
          <w:rFonts w:asciiTheme="majorBidi" w:hAnsiTheme="majorBidi" w:cstheme="majorBidi"/>
          <w:spacing w:val="4"/>
          <w:sz w:val="20"/>
          <w:szCs w:val="20"/>
          <w:lang w:val="en-US"/>
        </w:rPr>
        <w:t xml:space="preserve">6.5 </w:t>
      </w:r>
      <w:r w:rsidR="00630AAE">
        <w:rPr>
          <w:rFonts w:asciiTheme="majorBidi" w:hAnsiTheme="majorBidi" w:cstheme="majorBidi" w:hint="cs"/>
          <w:spacing w:val="4"/>
          <w:sz w:val="20"/>
          <w:szCs w:val="20"/>
          <w:cs/>
          <w:lang w:val="en-US"/>
        </w:rPr>
        <w:t>ต่อปี ตามที่ตกลงร่วมกันและคำนวณจากยอดเงินทดรองรับสุทธิจากลูกหนี้อื่นระหว่างกัน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811DA7" w:rsidRPr="00370EF8" w14:paraId="7A1F7D50" w14:textId="77777777" w:rsidTr="008F6758">
        <w:trPr>
          <w:trHeight w:val="144"/>
        </w:trPr>
        <w:tc>
          <w:tcPr>
            <w:tcW w:w="4309" w:type="dxa"/>
          </w:tcPr>
          <w:p w14:paraId="340F0EBA" w14:textId="07F305A8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9" w:name="_Hlk132643628"/>
          </w:p>
        </w:tc>
        <w:tc>
          <w:tcPr>
            <w:tcW w:w="1889" w:type="dxa"/>
            <w:gridSpan w:val="3"/>
          </w:tcPr>
          <w:p w14:paraId="40B4C24C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8EB772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208874" w14:textId="77777777" w:rsidR="00811DA7" w:rsidRPr="00370EF8" w:rsidRDefault="00811DA7" w:rsidP="008F3781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11DA7" w:rsidRPr="00370EF8" w14:paraId="7126DD0E" w14:textId="77777777" w:rsidTr="008F6758">
        <w:trPr>
          <w:trHeight w:val="144"/>
        </w:trPr>
        <w:tc>
          <w:tcPr>
            <w:tcW w:w="4309" w:type="dxa"/>
          </w:tcPr>
          <w:p w14:paraId="25176897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E142C85" w14:textId="77777777" w:rsidR="00811DA7" w:rsidRPr="00370EF8" w:rsidRDefault="00811DA7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FC9E9E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45DE500" w14:textId="77777777" w:rsidR="00811DA7" w:rsidRPr="00370EF8" w:rsidRDefault="00811DA7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1DA7" w:rsidRPr="00370EF8" w14:paraId="307CDDDB" w14:textId="77777777" w:rsidTr="008F6758">
        <w:trPr>
          <w:trHeight w:val="144"/>
        </w:trPr>
        <w:tc>
          <w:tcPr>
            <w:tcW w:w="4309" w:type="dxa"/>
          </w:tcPr>
          <w:p w14:paraId="7AFB5ACB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17D70F91" w14:textId="64E9B463" w:rsidR="00811DA7" w:rsidRPr="00370EF8" w:rsidRDefault="00811DA7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576103" w:rsidRPr="00370EF8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1B7C88" w:rsidRPr="00370EF8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1E3A46" w:rsidRPr="00370EF8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32A22" w:rsidRPr="00370EF8" w14:paraId="7E33B1B0" w14:textId="77777777" w:rsidTr="008F6758">
        <w:trPr>
          <w:trHeight w:val="144"/>
        </w:trPr>
        <w:tc>
          <w:tcPr>
            <w:tcW w:w="4309" w:type="dxa"/>
          </w:tcPr>
          <w:p w14:paraId="4157EC88" w14:textId="77777777" w:rsidR="00732A22" w:rsidRPr="00370EF8" w:rsidRDefault="00732A2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9EC4E" w14:textId="50E69E82" w:rsidR="00732A22" w:rsidRPr="00370EF8" w:rsidRDefault="00576103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2E8B5071" w14:textId="77777777" w:rsidR="00732A22" w:rsidRPr="00370EF8" w:rsidRDefault="00732A2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199CC4E" w14:textId="48098BDC" w:rsidR="00732A22" w:rsidRPr="00370EF8" w:rsidRDefault="00576103" w:rsidP="008F3781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743F8A39" w14:textId="77777777" w:rsidR="00732A22" w:rsidRPr="00370EF8" w:rsidRDefault="00732A2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A6AE42" w14:textId="6A7ADFFC" w:rsidR="00732A22" w:rsidRPr="00370EF8" w:rsidRDefault="00576103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4977F610" w14:textId="77777777" w:rsidR="00732A22" w:rsidRPr="00370EF8" w:rsidRDefault="00732A2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A27A6B8" w14:textId="18EC2F43" w:rsidR="00732A22" w:rsidRPr="00370EF8" w:rsidRDefault="00576103" w:rsidP="008F3781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811DA7" w:rsidRPr="00370EF8" w14:paraId="4B14E4EC" w14:textId="77777777" w:rsidTr="008F6758">
        <w:trPr>
          <w:trHeight w:val="144"/>
        </w:trPr>
        <w:tc>
          <w:tcPr>
            <w:tcW w:w="4309" w:type="dxa"/>
          </w:tcPr>
          <w:p w14:paraId="2034ACC4" w14:textId="77777777" w:rsidR="00811DA7" w:rsidRPr="00370EF8" w:rsidRDefault="00811DA7" w:rsidP="008F3781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1FD4B08C" w14:textId="77777777" w:rsidR="00811DA7" w:rsidRPr="00370EF8" w:rsidRDefault="00811DA7" w:rsidP="008F3781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85C06E" w14:textId="77777777" w:rsidR="00811DA7" w:rsidRPr="00370EF8" w:rsidRDefault="00811DA7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340012" w14:textId="77777777" w:rsidR="00811DA7" w:rsidRPr="00370EF8" w:rsidRDefault="00811DA7" w:rsidP="008F3781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F390A7" w14:textId="77777777" w:rsidR="00811DA7" w:rsidRPr="00370EF8" w:rsidRDefault="00811DA7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3010F8A" w14:textId="77777777" w:rsidR="00811DA7" w:rsidRPr="00370EF8" w:rsidRDefault="00811DA7" w:rsidP="008F3781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BDF5CD" w14:textId="77777777" w:rsidR="00811DA7" w:rsidRPr="00370EF8" w:rsidRDefault="00811DA7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48B9D0E" w14:textId="77777777" w:rsidR="00811DA7" w:rsidRPr="00370EF8" w:rsidRDefault="00811DA7" w:rsidP="008F3781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11DA7" w:rsidRPr="00370EF8" w14:paraId="59B6087E" w14:textId="77777777" w:rsidTr="008F6758">
        <w:trPr>
          <w:trHeight w:val="144"/>
        </w:trPr>
        <w:tc>
          <w:tcPr>
            <w:tcW w:w="4309" w:type="dxa"/>
          </w:tcPr>
          <w:p w14:paraId="7B9F0C78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FAE5686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3A2120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5CFA6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CBD312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6D231F" w14:textId="77777777" w:rsidR="00811DA7" w:rsidRPr="00370EF8" w:rsidRDefault="00811DA7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DE91DF9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32FBEC4" w14:textId="77777777" w:rsidR="00811DA7" w:rsidRPr="00370EF8" w:rsidRDefault="00811DA7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231478" w:rsidRPr="00370EF8" w14:paraId="73D50102" w14:textId="77777777" w:rsidTr="008F6758">
        <w:trPr>
          <w:trHeight w:val="144"/>
        </w:trPr>
        <w:tc>
          <w:tcPr>
            <w:tcW w:w="4309" w:type="dxa"/>
          </w:tcPr>
          <w:p w14:paraId="22A0E447" w14:textId="07628869" w:rsidR="00231478" w:rsidRPr="00370EF8" w:rsidRDefault="00231478" w:rsidP="008F378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11624319" w14:textId="775FD373" w:rsidR="00231478" w:rsidRPr="00370EF8" w:rsidRDefault="00A41C93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1B4DE9E" w14:textId="77777777" w:rsidR="00231478" w:rsidRPr="00370EF8" w:rsidRDefault="00231478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2CD0049" w14:textId="323FE2E8" w:rsidR="00231478" w:rsidRPr="00370EF8" w:rsidRDefault="00A41C93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D909C6E" w14:textId="77777777" w:rsidR="00231478" w:rsidRPr="00370EF8" w:rsidRDefault="00231478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FCE0360" w14:textId="5D17F197" w:rsidR="00231478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A41C9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="00A41C9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988</w:t>
            </w:r>
          </w:p>
        </w:tc>
        <w:tc>
          <w:tcPr>
            <w:tcW w:w="90" w:type="dxa"/>
          </w:tcPr>
          <w:p w14:paraId="6D64446D" w14:textId="77777777" w:rsidR="00231478" w:rsidRPr="00370EF8" w:rsidRDefault="00231478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AA1FF89" w14:textId="57F0A922" w:rsidR="00231478" w:rsidRPr="00370EF8" w:rsidRDefault="00A41C93" w:rsidP="008F3781">
            <w:pPr>
              <w:spacing w:line="240" w:lineRule="exact"/>
              <w:ind w:firstLine="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-</w:t>
            </w:r>
          </w:p>
        </w:tc>
      </w:tr>
      <w:tr w:rsidR="007C7EEE" w:rsidRPr="00370EF8" w14:paraId="0AB264AF" w14:textId="77777777" w:rsidTr="008F6758">
        <w:trPr>
          <w:trHeight w:val="144"/>
        </w:trPr>
        <w:tc>
          <w:tcPr>
            <w:tcW w:w="4309" w:type="dxa"/>
          </w:tcPr>
          <w:p w14:paraId="6748FB45" w14:textId="69CE28E9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รายได้ค่าธรรมเนียมบริหารจัดการ</w:t>
            </w:r>
          </w:p>
        </w:tc>
        <w:tc>
          <w:tcPr>
            <w:tcW w:w="900" w:type="dxa"/>
          </w:tcPr>
          <w:p w14:paraId="75DC7FD2" w14:textId="1FA44240" w:rsidR="007C7EEE" w:rsidRPr="00370EF8" w:rsidRDefault="007C7EEE" w:rsidP="008F3781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20A1DD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9EE5774" w14:textId="0A15F9DC" w:rsidR="007C7EEE" w:rsidRPr="00370EF8" w:rsidRDefault="007C7EEE" w:rsidP="008F3781">
            <w:pPr>
              <w:spacing w:line="240" w:lineRule="exact"/>
              <w:ind w:left="162" w:hanging="14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79DD183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7B564C" w14:textId="53A13C89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CD14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</w:tcPr>
          <w:p w14:paraId="62AA74EE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054A7B3" w14:textId="078B9DCA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7C7EEE" w:rsidRPr="00370EF8" w14:paraId="63AE3723" w14:textId="77777777" w:rsidTr="008F6758">
        <w:trPr>
          <w:trHeight w:val="144"/>
        </w:trPr>
        <w:tc>
          <w:tcPr>
            <w:tcW w:w="4309" w:type="dxa"/>
          </w:tcPr>
          <w:p w14:paraId="3770B8D2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A6F221C" w14:textId="7B8E5582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7C7380" w14:textId="77777777" w:rsidR="007C7EEE" w:rsidRPr="00370EF8" w:rsidRDefault="007C7EEE" w:rsidP="008F3781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67BB90" w14:textId="2D97F5D0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93306B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B5600C" w14:textId="3481F5AA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574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542</w:t>
            </w:r>
          </w:p>
        </w:tc>
        <w:tc>
          <w:tcPr>
            <w:tcW w:w="90" w:type="dxa"/>
          </w:tcPr>
          <w:p w14:paraId="1D328AD9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055C2F" w14:textId="4EA0CC2E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403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</w:p>
        </w:tc>
      </w:tr>
      <w:tr w:rsidR="007C7EEE" w:rsidRPr="00370EF8" w14:paraId="2642B9C1" w14:textId="77777777" w:rsidTr="008F6758">
        <w:trPr>
          <w:trHeight w:val="144"/>
        </w:trPr>
        <w:tc>
          <w:tcPr>
            <w:tcW w:w="4309" w:type="dxa"/>
          </w:tcPr>
          <w:p w14:paraId="59E0FED9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79DBDD9" w14:textId="1E734847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98900B3" w14:textId="77777777" w:rsidR="007C7EEE" w:rsidRPr="00370EF8" w:rsidRDefault="007C7EEE" w:rsidP="008F3781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7ECCF2F" w14:textId="497E754C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51716" w14:textId="77777777" w:rsidR="007C7EEE" w:rsidRPr="00370EF8" w:rsidRDefault="007C7EEE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3E39F1B" w14:textId="43AA6255" w:rsidR="007C7EEE" w:rsidRPr="00370EF8" w:rsidRDefault="009654C5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80,832,372</w:t>
            </w:r>
          </w:p>
        </w:tc>
        <w:tc>
          <w:tcPr>
            <w:tcW w:w="90" w:type="dxa"/>
            <w:tcBorders>
              <w:left w:val="nil"/>
            </w:tcBorders>
          </w:tcPr>
          <w:p w14:paraId="6E5B88CD" w14:textId="77777777" w:rsidR="007C7EEE" w:rsidRPr="00370EF8" w:rsidRDefault="007C7EEE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89C10F1" w14:textId="76C3E0B2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908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694</w:t>
            </w:r>
          </w:p>
        </w:tc>
      </w:tr>
      <w:tr w:rsidR="007C7EEE" w:rsidRPr="00370EF8" w14:paraId="3B040B98" w14:textId="77777777" w:rsidTr="008B256D">
        <w:trPr>
          <w:trHeight w:hRule="exact" w:val="144"/>
        </w:trPr>
        <w:tc>
          <w:tcPr>
            <w:tcW w:w="4309" w:type="dxa"/>
          </w:tcPr>
          <w:p w14:paraId="68DCF089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04A649" w14:textId="77777777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06C3BA6" w14:textId="77777777" w:rsidR="007C7EEE" w:rsidRPr="00370EF8" w:rsidRDefault="007C7EEE" w:rsidP="008F3781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3393656" w14:textId="77777777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E62B6D" w14:textId="77777777" w:rsidR="007C7EEE" w:rsidRPr="00370EF8" w:rsidRDefault="007C7EEE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D1CD88E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6AC95E7" w14:textId="77777777" w:rsidR="007C7EEE" w:rsidRPr="00370EF8" w:rsidRDefault="007C7EEE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5FFA25A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C7EEE" w:rsidRPr="00370EF8" w14:paraId="6B559931" w14:textId="77777777" w:rsidTr="008F6758">
        <w:trPr>
          <w:trHeight w:val="144"/>
        </w:trPr>
        <w:tc>
          <w:tcPr>
            <w:tcW w:w="4309" w:type="dxa"/>
          </w:tcPr>
          <w:p w14:paraId="253DA933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4990E158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21C250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8284CA1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10A6F5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2E2097A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926C8E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5B5842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C7EEE" w:rsidRPr="00370EF8" w14:paraId="2EAC1632" w14:textId="77777777" w:rsidTr="008F6758">
        <w:trPr>
          <w:trHeight w:val="144"/>
        </w:trPr>
        <w:tc>
          <w:tcPr>
            <w:tcW w:w="4309" w:type="dxa"/>
          </w:tcPr>
          <w:p w14:paraId="4DE2D600" w14:textId="49CA63F2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0" w:name="OLE_LINK16"/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  <w:bookmarkEnd w:id="10"/>
          </w:p>
        </w:tc>
        <w:tc>
          <w:tcPr>
            <w:tcW w:w="900" w:type="dxa"/>
          </w:tcPr>
          <w:p w14:paraId="123898BE" w14:textId="5D9E2B23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</w:p>
        </w:tc>
        <w:tc>
          <w:tcPr>
            <w:tcW w:w="90" w:type="dxa"/>
          </w:tcPr>
          <w:p w14:paraId="2048633A" w14:textId="77777777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137660" w14:textId="58223434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253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491</w:t>
            </w:r>
          </w:p>
        </w:tc>
        <w:tc>
          <w:tcPr>
            <w:tcW w:w="90" w:type="dxa"/>
          </w:tcPr>
          <w:p w14:paraId="49B0ED3B" w14:textId="77777777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389DEA8" w14:textId="59327E29" w:rsidR="007C7EEE" w:rsidRPr="00370EF8" w:rsidRDefault="009A4954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2F8DEC" w14:textId="77777777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A648E18" w14:textId="23429814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7C7EEE" w:rsidRPr="00370EF8" w14:paraId="3F4E4152" w14:textId="77777777" w:rsidTr="008F6758">
        <w:trPr>
          <w:trHeight w:val="144"/>
        </w:trPr>
        <w:tc>
          <w:tcPr>
            <w:tcW w:w="4309" w:type="dxa"/>
          </w:tcPr>
          <w:p w14:paraId="1ADC5016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F92041" w14:textId="451EF2FD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712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329</w:t>
            </w:r>
          </w:p>
        </w:tc>
        <w:tc>
          <w:tcPr>
            <w:tcW w:w="90" w:type="dxa"/>
            <w:tcBorders>
              <w:left w:val="nil"/>
            </w:tcBorders>
          </w:tcPr>
          <w:p w14:paraId="4057234C" w14:textId="77777777" w:rsidR="007C7EEE" w:rsidRPr="00370EF8" w:rsidRDefault="007C7EEE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F1F199" w14:textId="7C1115CE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424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658</w:t>
            </w:r>
          </w:p>
        </w:tc>
        <w:tc>
          <w:tcPr>
            <w:tcW w:w="90" w:type="dxa"/>
          </w:tcPr>
          <w:p w14:paraId="01CE765E" w14:textId="77777777" w:rsidR="007C7EEE" w:rsidRPr="00370EF8" w:rsidRDefault="007C7EEE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89FAA52" w14:textId="31181535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712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329</w:t>
            </w:r>
          </w:p>
        </w:tc>
        <w:tc>
          <w:tcPr>
            <w:tcW w:w="90" w:type="dxa"/>
            <w:tcBorders>
              <w:left w:val="nil"/>
            </w:tcBorders>
          </w:tcPr>
          <w:p w14:paraId="5055F225" w14:textId="77777777" w:rsidR="007C7EEE" w:rsidRPr="00370EF8" w:rsidRDefault="007C7EEE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C374492" w14:textId="083450E5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7C7EEE" w:rsidRPr="00370EF8" w14:paraId="0B4646DD" w14:textId="77777777" w:rsidTr="008F6758">
        <w:trPr>
          <w:trHeight w:val="144"/>
        </w:trPr>
        <w:tc>
          <w:tcPr>
            <w:tcW w:w="4309" w:type="dxa"/>
          </w:tcPr>
          <w:p w14:paraId="382CCE0B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1" w:name="_Hlk132639276"/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29E93B03" w14:textId="05F308DA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829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90" w:type="dxa"/>
            <w:tcBorders>
              <w:left w:val="nil"/>
            </w:tcBorders>
          </w:tcPr>
          <w:p w14:paraId="7389B2B6" w14:textId="77777777" w:rsidR="007C7EEE" w:rsidRPr="00370EF8" w:rsidRDefault="007C7EEE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499DB0B" w14:textId="477A2437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590</w:t>
            </w:r>
          </w:p>
        </w:tc>
        <w:tc>
          <w:tcPr>
            <w:tcW w:w="90" w:type="dxa"/>
          </w:tcPr>
          <w:p w14:paraId="1D74F044" w14:textId="77777777" w:rsidR="007C7EEE" w:rsidRPr="00370EF8" w:rsidRDefault="007C7EEE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A322E2E" w14:textId="3CE4B000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829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90" w:type="dxa"/>
            <w:tcBorders>
              <w:left w:val="nil"/>
            </w:tcBorders>
          </w:tcPr>
          <w:p w14:paraId="62226D81" w14:textId="77777777" w:rsidR="007C7EEE" w:rsidRPr="00370EF8" w:rsidRDefault="007C7EEE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DCFE30D" w14:textId="4E049DD6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590</w:t>
            </w:r>
          </w:p>
        </w:tc>
      </w:tr>
      <w:bookmarkEnd w:id="11"/>
      <w:tr w:rsidR="007C7EEE" w:rsidRPr="00370EF8" w14:paraId="42CB9CF7" w14:textId="77777777" w:rsidTr="008F6758">
        <w:trPr>
          <w:trHeight w:val="144"/>
        </w:trPr>
        <w:tc>
          <w:tcPr>
            <w:tcW w:w="4309" w:type="dxa"/>
          </w:tcPr>
          <w:p w14:paraId="47F11772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071D4430" w14:textId="199C65C1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894</w:t>
            </w:r>
          </w:p>
        </w:tc>
        <w:tc>
          <w:tcPr>
            <w:tcW w:w="90" w:type="dxa"/>
          </w:tcPr>
          <w:p w14:paraId="08CD9BC4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2DD55C4" w14:textId="31F48F23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844</w:t>
            </w:r>
          </w:p>
        </w:tc>
        <w:tc>
          <w:tcPr>
            <w:tcW w:w="90" w:type="dxa"/>
          </w:tcPr>
          <w:p w14:paraId="10301673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FD9EFE1" w14:textId="03EC59F1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301</w:t>
            </w:r>
          </w:p>
        </w:tc>
        <w:tc>
          <w:tcPr>
            <w:tcW w:w="90" w:type="dxa"/>
          </w:tcPr>
          <w:p w14:paraId="06D443C3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384C16" w14:textId="14D3FB2E" w:rsidR="007C7EEE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7C7EEE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347</w:t>
            </w:r>
          </w:p>
        </w:tc>
      </w:tr>
      <w:tr w:rsidR="007C7EEE" w:rsidRPr="00370EF8" w14:paraId="7D2C77D9" w14:textId="77777777" w:rsidTr="008B256D">
        <w:trPr>
          <w:trHeight w:hRule="exact" w:val="144"/>
        </w:trPr>
        <w:tc>
          <w:tcPr>
            <w:tcW w:w="4309" w:type="dxa"/>
          </w:tcPr>
          <w:p w14:paraId="185199AF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817BE9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7B4900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AC570D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943D3B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2FDBA0E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D778B5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3EBEDA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C7EEE" w:rsidRPr="00370EF8" w14:paraId="3AE72FF4" w14:textId="77777777" w:rsidTr="008F6758">
        <w:trPr>
          <w:trHeight w:val="144"/>
        </w:trPr>
        <w:tc>
          <w:tcPr>
            <w:tcW w:w="4309" w:type="dxa"/>
          </w:tcPr>
          <w:p w14:paraId="2DFECB0D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2C07815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CB869C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F7E55D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F2700B1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527352" w14:textId="77777777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41EF5A4" w14:textId="77777777" w:rsidR="007C7EEE" w:rsidRPr="00370EF8" w:rsidRDefault="007C7EEE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2C2814D" w14:textId="77777777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C7EEE" w:rsidRPr="00370EF8" w14:paraId="6F1A2C1A" w14:textId="77777777" w:rsidTr="008F6758">
        <w:trPr>
          <w:trHeight w:val="144"/>
        </w:trPr>
        <w:tc>
          <w:tcPr>
            <w:tcW w:w="4309" w:type="dxa"/>
          </w:tcPr>
          <w:p w14:paraId="52277A55" w14:textId="77777777" w:rsidR="007C7EEE" w:rsidRPr="00370EF8" w:rsidRDefault="007C7EEE" w:rsidP="008F378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F8CEEC9" w14:textId="0479F4AE" w:rsidR="007C7EEE" w:rsidRPr="00370EF8" w:rsidRDefault="009A4954" w:rsidP="008F3781">
            <w:pPr>
              <w:tabs>
                <w:tab w:val="decimal" w:pos="465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B1820A" w14:textId="77777777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0D69E7C" w14:textId="14D0DBAD" w:rsidR="007C7EEE" w:rsidRPr="00370EF8" w:rsidRDefault="007C7EEE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879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</w:p>
        </w:tc>
        <w:tc>
          <w:tcPr>
            <w:tcW w:w="90" w:type="dxa"/>
          </w:tcPr>
          <w:p w14:paraId="748AE7C4" w14:textId="77777777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EA39A0" w14:textId="55AC7BB2" w:rsidR="007C7EEE" w:rsidRPr="00370EF8" w:rsidRDefault="009A4954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B16680" w14:textId="77777777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BB5F8E4" w14:textId="76B12B54" w:rsidR="007C7EEE" w:rsidRPr="00370EF8" w:rsidRDefault="007C7EEE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bookmarkEnd w:id="9"/>
    </w:tbl>
    <w:p w14:paraId="5A1AC327" w14:textId="77777777" w:rsidR="00A53472" w:rsidRPr="00370EF8" w:rsidRDefault="00A53472" w:rsidP="008F3781">
      <w:pPr>
        <w:ind w:left="547" w:hanging="54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53C97702" w14:textId="3767CD87" w:rsidR="00AB0891" w:rsidRPr="00370EF8" w:rsidRDefault="00AB08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br w:type="page"/>
      </w:r>
    </w:p>
    <w:p w14:paraId="24447575" w14:textId="77777777" w:rsidR="001E3A46" w:rsidRPr="00370EF8" w:rsidRDefault="001E3A46" w:rsidP="008F37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FC567F" w:rsidRPr="00370EF8" w14:paraId="09B9E310" w14:textId="77777777" w:rsidTr="006F351F">
        <w:trPr>
          <w:trHeight w:val="144"/>
        </w:trPr>
        <w:tc>
          <w:tcPr>
            <w:tcW w:w="4309" w:type="dxa"/>
          </w:tcPr>
          <w:p w14:paraId="480658A5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36838A82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F656B86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20DAECC4" w14:textId="77777777" w:rsidR="00FC567F" w:rsidRPr="00370EF8" w:rsidRDefault="00FC567F" w:rsidP="008F3781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FC567F" w:rsidRPr="00370EF8" w14:paraId="67132AA4" w14:textId="77777777" w:rsidTr="006F351F">
        <w:trPr>
          <w:trHeight w:val="144"/>
        </w:trPr>
        <w:tc>
          <w:tcPr>
            <w:tcW w:w="4309" w:type="dxa"/>
          </w:tcPr>
          <w:p w14:paraId="3B4897B5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6AF0CBC0" w14:textId="77777777" w:rsidR="00FC567F" w:rsidRPr="00370EF8" w:rsidRDefault="00FC567F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C56C27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5AD2E11E" w14:textId="77777777" w:rsidR="00FC567F" w:rsidRPr="00370EF8" w:rsidRDefault="00FC567F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567F" w:rsidRPr="00370EF8" w14:paraId="217AB8DE" w14:textId="77777777" w:rsidTr="006F351F">
        <w:trPr>
          <w:trHeight w:val="144"/>
        </w:trPr>
        <w:tc>
          <w:tcPr>
            <w:tcW w:w="4309" w:type="dxa"/>
          </w:tcPr>
          <w:p w14:paraId="6557C140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729D8EC3" w14:textId="147DFE1C" w:rsidR="00FC567F" w:rsidRPr="00370EF8" w:rsidRDefault="00FC567F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หก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576103" w:rsidRPr="00370EF8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FC567F" w:rsidRPr="00370EF8" w14:paraId="73853156" w14:textId="77777777" w:rsidTr="006F351F">
        <w:trPr>
          <w:trHeight w:val="144"/>
        </w:trPr>
        <w:tc>
          <w:tcPr>
            <w:tcW w:w="4309" w:type="dxa"/>
          </w:tcPr>
          <w:p w14:paraId="7C12D105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8E9ABBE" w14:textId="016F02BB" w:rsidR="00FC567F" w:rsidRPr="00370EF8" w:rsidRDefault="00576103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376E8CD6" w14:textId="77777777" w:rsidR="00FC567F" w:rsidRPr="00370EF8" w:rsidRDefault="00FC567F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71DCE7A" w14:textId="5095507C" w:rsidR="00FC567F" w:rsidRPr="00370EF8" w:rsidRDefault="00576103" w:rsidP="008F3781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3D86E4E7" w14:textId="77777777" w:rsidR="00FC567F" w:rsidRPr="00370EF8" w:rsidRDefault="00FC567F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B084FCD" w14:textId="1947DA91" w:rsidR="00FC567F" w:rsidRPr="00370EF8" w:rsidRDefault="00576103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08EA5C2B" w14:textId="77777777" w:rsidR="00FC567F" w:rsidRPr="00370EF8" w:rsidRDefault="00FC567F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1DE984B" w14:textId="53C8FEA6" w:rsidR="00FC567F" w:rsidRPr="00370EF8" w:rsidRDefault="00576103" w:rsidP="008F3781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FC567F" w:rsidRPr="00370EF8" w14:paraId="08D0969B" w14:textId="77777777" w:rsidTr="006F351F">
        <w:trPr>
          <w:trHeight w:val="144"/>
        </w:trPr>
        <w:tc>
          <w:tcPr>
            <w:tcW w:w="4309" w:type="dxa"/>
          </w:tcPr>
          <w:p w14:paraId="57C2A401" w14:textId="77777777" w:rsidR="00FC567F" w:rsidRPr="00370EF8" w:rsidRDefault="00FC567F" w:rsidP="008F3781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611AACA1" w14:textId="77777777" w:rsidR="00FC567F" w:rsidRPr="00370EF8" w:rsidRDefault="00FC567F" w:rsidP="008F3781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75D7667" w14:textId="77777777" w:rsidR="00FC567F" w:rsidRPr="00370EF8" w:rsidRDefault="00FC567F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794260F" w14:textId="77777777" w:rsidR="00FC567F" w:rsidRPr="00370EF8" w:rsidRDefault="00FC567F" w:rsidP="008F3781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984E2B8" w14:textId="77777777" w:rsidR="00FC567F" w:rsidRPr="00370EF8" w:rsidRDefault="00FC567F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FA7B72" w14:textId="77777777" w:rsidR="00FC567F" w:rsidRPr="00370EF8" w:rsidRDefault="00FC567F" w:rsidP="008F3781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95E8CA5" w14:textId="77777777" w:rsidR="00FC567F" w:rsidRPr="00370EF8" w:rsidRDefault="00FC567F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6B4673AD" w14:textId="77777777" w:rsidR="00FC567F" w:rsidRPr="00370EF8" w:rsidRDefault="00FC567F" w:rsidP="008F3781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C567F" w:rsidRPr="00370EF8" w14:paraId="3689DBC9" w14:textId="77777777" w:rsidTr="006F351F">
        <w:trPr>
          <w:trHeight w:val="144"/>
        </w:trPr>
        <w:tc>
          <w:tcPr>
            <w:tcW w:w="4309" w:type="dxa"/>
          </w:tcPr>
          <w:p w14:paraId="452E7B5F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33FB4CB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E079BF2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F688B3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0E7298B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F31B6A1" w14:textId="77777777" w:rsidR="00FC567F" w:rsidRPr="00370EF8" w:rsidRDefault="00FC567F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137FF00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6C3E8BE6" w14:textId="77777777" w:rsidR="00FC567F" w:rsidRPr="00370EF8" w:rsidRDefault="00FC567F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77992" w:rsidRPr="00370EF8" w14:paraId="431A5C0D" w14:textId="77777777" w:rsidTr="006F351F">
        <w:trPr>
          <w:trHeight w:val="144"/>
        </w:trPr>
        <w:tc>
          <w:tcPr>
            <w:tcW w:w="4309" w:type="dxa"/>
          </w:tcPr>
          <w:p w14:paraId="61C170C7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900" w:type="dxa"/>
          </w:tcPr>
          <w:p w14:paraId="55107C6D" w14:textId="5BED7790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4823E48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39C4472" w14:textId="3311831D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CFA9FA8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5CBCC7F" w14:textId="1BD333C3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602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672</w:t>
            </w:r>
          </w:p>
        </w:tc>
        <w:tc>
          <w:tcPr>
            <w:tcW w:w="90" w:type="dxa"/>
          </w:tcPr>
          <w:p w14:paraId="4670DD28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2E12A22" w14:textId="4D0FBFCB" w:rsidR="00D77992" w:rsidRPr="00370EF8" w:rsidRDefault="00D77992" w:rsidP="008F3781">
            <w:pPr>
              <w:spacing w:line="240" w:lineRule="exact"/>
              <w:ind w:firstLine="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-</w:t>
            </w:r>
          </w:p>
        </w:tc>
      </w:tr>
      <w:tr w:rsidR="00D77992" w:rsidRPr="00370EF8" w14:paraId="3249FE3A" w14:textId="77777777" w:rsidTr="006F351F">
        <w:trPr>
          <w:trHeight w:val="144"/>
        </w:trPr>
        <w:tc>
          <w:tcPr>
            <w:tcW w:w="4309" w:type="dxa"/>
          </w:tcPr>
          <w:p w14:paraId="654A48BF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รายได้ค่าธรรมเนียมบริหารจัดการ</w:t>
            </w:r>
          </w:p>
        </w:tc>
        <w:tc>
          <w:tcPr>
            <w:tcW w:w="900" w:type="dxa"/>
          </w:tcPr>
          <w:p w14:paraId="6DD5A20C" w14:textId="4010BA4F" w:rsidR="00D77992" w:rsidRPr="00370EF8" w:rsidRDefault="00D77992" w:rsidP="008F3781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7B69E52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3E48248" w14:textId="60AD20CC" w:rsidR="00D77992" w:rsidRPr="00370EF8" w:rsidRDefault="00D77992" w:rsidP="008F3781">
            <w:pPr>
              <w:spacing w:line="240" w:lineRule="exact"/>
              <w:ind w:left="162" w:hanging="14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06703D6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0AF000" w14:textId="68C2C760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162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21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240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DA5FFDF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455FFFA" w14:textId="0E62FE19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D77992" w:rsidRPr="00370EF8" w14:paraId="3CF9453B" w14:textId="77777777" w:rsidTr="006F351F">
        <w:trPr>
          <w:trHeight w:val="144"/>
        </w:trPr>
        <w:tc>
          <w:tcPr>
            <w:tcW w:w="4309" w:type="dxa"/>
          </w:tcPr>
          <w:p w14:paraId="5BAAB9D4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FA7F426" w14:textId="5CC85139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4E327E" w14:textId="77777777" w:rsidR="00D77992" w:rsidRPr="00370EF8" w:rsidRDefault="00D77992" w:rsidP="008F3781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7F3D9B3" w14:textId="0801F170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0F37E46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3FF987" w14:textId="210959F7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</w:p>
        </w:tc>
        <w:tc>
          <w:tcPr>
            <w:tcW w:w="90" w:type="dxa"/>
          </w:tcPr>
          <w:p w14:paraId="09548F6E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C0F2B35" w14:textId="42927C44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421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742</w:t>
            </w:r>
          </w:p>
        </w:tc>
      </w:tr>
      <w:tr w:rsidR="00D77992" w:rsidRPr="00370EF8" w14:paraId="19806892" w14:textId="77777777" w:rsidTr="006F351F">
        <w:trPr>
          <w:trHeight w:val="144"/>
        </w:trPr>
        <w:tc>
          <w:tcPr>
            <w:tcW w:w="4309" w:type="dxa"/>
          </w:tcPr>
          <w:p w14:paraId="41E1AC05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09910F84" w14:textId="0BE0E076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D0CEA4F" w14:textId="77777777" w:rsidR="00D77992" w:rsidRPr="00370EF8" w:rsidRDefault="00D77992" w:rsidP="008F3781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385AAC0" w14:textId="5F8FC04E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F43742" w14:textId="77777777" w:rsidR="00D77992" w:rsidRPr="00370EF8" w:rsidRDefault="00D7799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F89898" w14:textId="272686BD" w:rsidR="00D77992" w:rsidRPr="00370EF8" w:rsidRDefault="009654C5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153,410,565</w:t>
            </w:r>
          </w:p>
        </w:tc>
        <w:tc>
          <w:tcPr>
            <w:tcW w:w="90" w:type="dxa"/>
            <w:tcBorders>
              <w:left w:val="nil"/>
            </w:tcBorders>
          </w:tcPr>
          <w:p w14:paraId="7402F334" w14:textId="77777777" w:rsidR="00D77992" w:rsidRPr="00370EF8" w:rsidRDefault="00D7799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03918FD" w14:textId="1B6B5E27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492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874</w:t>
            </w:r>
          </w:p>
        </w:tc>
      </w:tr>
      <w:tr w:rsidR="00D77992" w:rsidRPr="00370EF8" w14:paraId="6BDD07DF" w14:textId="77777777" w:rsidTr="006F351F">
        <w:trPr>
          <w:trHeight w:hRule="exact" w:val="144"/>
        </w:trPr>
        <w:tc>
          <w:tcPr>
            <w:tcW w:w="4309" w:type="dxa"/>
          </w:tcPr>
          <w:p w14:paraId="6E386787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4E8929E" w14:textId="77777777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94D7284" w14:textId="77777777" w:rsidR="00D77992" w:rsidRPr="00370EF8" w:rsidRDefault="00D77992" w:rsidP="008F3781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B2F17DB" w14:textId="77777777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8B30799" w14:textId="77777777" w:rsidR="00D77992" w:rsidRPr="00370EF8" w:rsidRDefault="00D7799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73746A8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E9E7F36" w14:textId="77777777" w:rsidR="00D77992" w:rsidRPr="00370EF8" w:rsidRDefault="00D7799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1830ED7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77992" w:rsidRPr="00370EF8" w14:paraId="71CB6164" w14:textId="77777777" w:rsidTr="006F351F">
        <w:trPr>
          <w:trHeight w:val="144"/>
        </w:trPr>
        <w:tc>
          <w:tcPr>
            <w:tcW w:w="4309" w:type="dxa"/>
          </w:tcPr>
          <w:p w14:paraId="1983F7F1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76CB8AD3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999BC48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9D90B46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922C4F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0BAAF2A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4DE9747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A5E6166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D77992" w:rsidRPr="00370EF8" w14:paraId="01ABD008" w14:textId="77777777" w:rsidTr="006F351F">
        <w:trPr>
          <w:trHeight w:val="144"/>
        </w:trPr>
        <w:tc>
          <w:tcPr>
            <w:tcW w:w="4309" w:type="dxa"/>
          </w:tcPr>
          <w:p w14:paraId="22642347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6AA2EA2" w14:textId="2130C1DB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681</w:t>
            </w:r>
          </w:p>
        </w:tc>
        <w:tc>
          <w:tcPr>
            <w:tcW w:w="90" w:type="dxa"/>
          </w:tcPr>
          <w:p w14:paraId="79CC06DE" w14:textId="77777777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33062F8" w14:textId="4992CB03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975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520</w:t>
            </w:r>
          </w:p>
        </w:tc>
        <w:tc>
          <w:tcPr>
            <w:tcW w:w="90" w:type="dxa"/>
          </w:tcPr>
          <w:p w14:paraId="1251825D" w14:textId="77777777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C02DB16" w14:textId="466B914D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49BC8C2" w14:textId="77777777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1771BEA7" w14:textId="0ABE6BEE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D77992" w:rsidRPr="00370EF8" w14:paraId="5F4FE2F2" w14:textId="77777777" w:rsidTr="006F351F">
        <w:trPr>
          <w:trHeight w:val="144"/>
        </w:trPr>
        <w:tc>
          <w:tcPr>
            <w:tcW w:w="4309" w:type="dxa"/>
          </w:tcPr>
          <w:p w14:paraId="375881B2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59746BBF" w14:textId="009BA494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</w:p>
        </w:tc>
        <w:tc>
          <w:tcPr>
            <w:tcW w:w="90" w:type="dxa"/>
            <w:tcBorders>
              <w:left w:val="nil"/>
            </w:tcBorders>
          </w:tcPr>
          <w:p w14:paraId="6256664F" w14:textId="77777777" w:rsidR="00D77992" w:rsidRPr="00370EF8" w:rsidRDefault="00D7799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79FE26E" w14:textId="61758872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547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945</w:t>
            </w:r>
          </w:p>
        </w:tc>
        <w:tc>
          <w:tcPr>
            <w:tcW w:w="90" w:type="dxa"/>
          </w:tcPr>
          <w:p w14:paraId="3BBE67DC" w14:textId="77777777" w:rsidR="00D77992" w:rsidRPr="00370EF8" w:rsidRDefault="00D7799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2A32ADB" w14:textId="2CC94020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</w:p>
        </w:tc>
        <w:tc>
          <w:tcPr>
            <w:tcW w:w="90" w:type="dxa"/>
            <w:tcBorders>
              <w:left w:val="nil"/>
            </w:tcBorders>
          </w:tcPr>
          <w:p w14:paraId="18AFD56C" w14:textId="77777777" w:rsidR="00D77992" w:rsidRPr="00370EF8" w:rsidRDefault="00D7799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2C9B5D1D" w14:textId="03034103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D77992" w:rsidRPr="00370EF8" w14:paraId="40A6AF91" w14:textId="77777777" w:rsidTr="006F351F">
        <w:trPr>
          <w:trHeight w:val="144"/>
        </w:trPr>
        <w:tc>
          <w:tcPr>
            <w:tcW w:w="4309" w:type="dxa"/>
          </w:tcPr>
          <w:p w14:paraId="16C24DB6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372BF2E5" w14:textId="0D1AD9FA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975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</w:t>
            </w:r>
          </w:p>
        </w:tc>
        <w:tc>
          <w:tcPr>
            <w:tcW w:w="90" w:type="dxa"/>
            <w:tcBorders>
              <w:left w:val="nil"/>
            </w:tcBorders>
          </w:tcPr>
          <w:p w14:paraId="2C120260" w14:textId="77777777" w:rsidR="00D77992" w:rsidRPr="00370EF8" w:rsidRDefault="00D7799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9F1E5C8" w14:textId="7027ABAD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</w:p>
        </w:tc>
        <w:tc>
          <w:tcPr>
            <w:tcW w:w="90" w:type="dxa"/>
          </w:tcPr>
          <w:p w14:paraId="6008F961" w14:textId="77777777" w:rsidR="00D77992" w:rsidRPr="00370EF8" w:rsidRDefault="00D7799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353E244" w14:textId="2D5A99BF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975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</w:t>
            </w:r>
          </w:p>
        </w:tc>
        <w:tc>
          <w:tcPr>
            <w:tcW w:w="90" w:type="dxa"/>
            <w:tcBorders>
              <w:left w:val="nil"/>
            </w:tcBorders>
          </w:tcPr>
          <w:p w14:paraId="541C3759" w14:textId="77777777" w:rsidR="00D77992" w:rsidRPr="00370EF8" w:rsidRDefault="00D77992" w:rsidP="008F378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98439B5" w14:textId="44CF544A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</w:p>
        </w:tc>
      </w:tr>
      <w:tr w:rsidR="00D77992" w:rsidRPr="00370EF8" w14:paraId="1C4939BA" w14:textId="77777777" w:rsidTr="006F351F">
        <w:trPr>
          <w:trHeight w:val="144"/>
        </w:trPr>
        <w:tc>
          <w:tcPr>
            <w:tcW w:w="4309" w:type="dxa"/>
          </w:tcPr>
          <w:p w14:paraId="55AA2D35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7C953ACB" w14:textId="61470DA0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</w:p>
        </w:tc>
        <w:tc>
          <w:tcPr>
            <w:tcW w:w="90" w:type="dxa"/>
          </w:tcPr>
          <w:p w14:paraId="03FD7735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DD2F0AA" w14:textId="7BC75D8A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058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095</w:t>
            </w:r>
          </w:p>
        </w:tc>
        <w:tc>
          <w:tcPr>
            <w:tcW w:w="90" w:type="dxa"/>
          </w:tcPr>
          <w:p w14:paraId="10677D62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D41C0FC" w14:textId="37DC75AE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</w:t>
            </w:r>
          </w:p>
        </w:tc>
        <w:tc>
          <w:tcPr>
            <w:tcW w:w="90" w:type="dxa"/>
          </w:tcPr>
          <w:p w14:paraId="0E958015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5F54E9" w14:textId="28416140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</w:p>
        </w:tc>
      </w:tr>
      <w:tr w:rsidR="00D77992" w:rsidRPr="00370EF8" w14:paraId="7F1FFF90" w14:textId="77777777" w:rsidTr="006F351F">
        <w:trPr>
          <w:trHeight w:hRule="exact" w:val="144"/>
        </w:trPr>
        <w:tc>
          <w:tcPr>
            <w:tcW w:w="4309" w:type="dxa"/>
          </w:tcPr>
          <w:p w14:paraId="40384832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3685C6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8B6CE14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0CA43E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805A33B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B53FDED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4151BB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4E9243E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77992" w:rsidRPr="00370EF8" w14:paraId="1C40A1BA" w14:textId="77777777" w:rsidTr="006F351F">
        <w:trPr>
          <w:trHeight w:val="144"/>
        </w:trPr>
        <w:tc>
          <w:tcPr>
            <w:tcW w:w="4309" w:type="dxa"/>
          </w:tcPr>
          <w:p w14:paraId="099C3B7D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49A2EDC5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A8883B9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2320BED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5005405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A42440" w14:textId="77777777" w:rsidR="00D77992" w:rsidRPr="00370EF8" w:rsidRDefault="00D77992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C0F7C53" w14:textId="77777777" w:rsidR="00D77992" w:rsidRPr="00370EF8" w:rsidRDefault="00D77992" w:rsidP="008F378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9214428" w14:textId="77777777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D77992" w:rsidRPr="00370EF8" w14:paraId="252C6ADE" w14:textId="77777777" w:rsidTr="006F351F">
        <w:trPr>
          <w:trHeight w:val="144"/>
        </w:trPr>
        <w:tc>
          <w:tcPr>
            <w:tcW w:w="4309" w:type="dxa"/>
          </w:tcPr>
          <w:p w14:paraId="76892553" w14:textId="77777777" w:rsidR="00D77992" w:rsidRPr="00370EF8" w:rsidRDefault="00D77992" w:rsidP="008F378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669C94E" w14:textId="55C26286" w:rsidR="00D77992" w:rsidRPr="00370EF8" w:rsidRDefault="00D77992" w:rsidP="008F3781">
            <w:pPr>
              <w:tabs>
                <w:tab w:val="decimal" w:pos="465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35C7B65" w14:textId="77777777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F6A52A" w14:textId="041AEF1D" w:rsidR="00D77992" w:rsidRPr="00370EF8" w:rsidRDefault="00576103" w:rsidP="008F378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749</w:t>
            </w:r>
            <w:r w:rsidR="00D77992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583</w:t>
            </w:r>
          </w:p>
        </w:tc>
        <w:tc>
          <w:tcPr>
            <w:tcW w:w="90" w:type="dxa"/>
          </w:tcPr>
          <w:p w14:paraId="6A2AFD12" w14:textId="77777777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E3B79F4" w14:textId="22854093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C23406" w14:textId="77777777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27528E5E" w14:textId="774863E3" w:rsidR="00D77992" w:rsidRPr="00370EF8" w:rsidRDefault="00D77992" w:rsidP="008F378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4FBD839D" w14:textId="593245E8" w:rsidR="00E142AA" w:rsidRPr="00370EF8" w:rsidRDefault="00576103" w:rsidP="008F3781">
      <w:pPr>
        <w:spacing w:before="28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t>22</w:t>
      </w:r>
      <w:r w:rsidR="00E142AA" w:rsidRPr="00370EF8">
        <w:rPr>
          <w:rFonts w:asciiTheme="majorBidi" w:hAnsiTheme="majorBidi" w:cstheme="majorBidi"/>
          <w:b/>
          <w:bCs/>
          <w:lang w:val="en-US"/>
        </w:rPr>
        <w:t>.</w:t>
      </w:r>
      <w:r w:rsidR="00E142AA" w:rsidRPr="00370EF8">
        <w:rPr>
          <w:rFonts w:asciiTheme="majorBidi" w:hAnsiTheme="majorBidi" w:cstheme="majorBidi"/>
          <w:b/>
          <w:bCs/>
          <w:cs/>
          <w:lang w:val="en-US"/>
        </w:rPr>
        <w:tab/>
        <w:t>การเสนอข้อมูลทางการเงินจำแนกตามส่วนงาน</w:t>
      </w:r>
    </w:p>
    <w:p w14:paraId="73B6ED3D" w14:textId="5450BD52" w:rsidR="00447A28" w:rsidRPr="00370EF8" w:rsidRDefault="00E142AA" w:rsidP="008F3781">
      <w:pPr>
        <w:ind w:left="56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t>กลุ่มบริษัทดำเนินกิจการหลักใน</w:t>
      </w:r>
      <w:r w:rsidR="00CE74FE" w:rsidRPr="00370EF8">
        <w:rPr>
          <w:rFonts w:asciiTheme="majorBidi" w:hAnsiTheme="majorBidi" w:cstheme="majorBidi" w:hint="cs"/>
          <w:snapToGrid w:val="0"/>
          <w:cs/>
          <w:lang w:val="en-US"/>
        </w:rPr>
        <w:t>หลาย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>ส่วนงาน คือ</w:t>
      </w:r>
      <w:r w:rsidR="00197C96" w:rsidRPr="00370EF8">
        <w:rPr>
          <w:rFonts w:asciiTheme="majorBidi" w:hAnsiTheme="majorBidi" w:cstheme="majorBidi"/>
          <w:snapToGrid w:val="0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ธุรกิจลงทุนถือหุ้นในบริษัทอื่น </w:t>
      </w:r>
      <w:r w:rsidRPr="00370EF8">
        <w:rPr>
          <w:rFonts w:asciiTheme="majorBidi" w:hAnsiTheme="majorBidi" w:cstheme="majorBidi"/>
          <w:snapToGrid w:val="0"/>
          <w:lang w:val="en-US"/>
        </w:rPr>
        <w:t xml:space="preserve">(Holding company) 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ธุรกิจอสังหาริมทรัพย์ </w:t>
      </w:r>
      <w:r w:rsidR="0024635D" w:rsidRPr="00370EF8">
        <w:rPr>
          <w:rFonts w:asciiTheme="majorBidi" w:hAnsiTheme="majorBidi" w:cstheme="majorBidi" w:hint="cs"/>
          <w:snapToGrid w:val="0"/>
          <w:cs/>
          <w:lang w:val="en-US"/>
        </w:rPr>
        <w:t>และธุรกิจการศึกษา</w:t>
      </w:r>
    </w:p>
    <w:p w14:paraId="1E7BD152" w14:textId="61BF68DE" w:rsidR="00E142AA" w:rsidRPr="00370EF8" w:rsidRDefault="00E142AA" w:rsidP="008F3781">
      <w:pPr>
        <w:spacing w:before="120" w:after="120"/>
        <w:ind w:left="562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ข้อมูลทางการเงินจำแนกตามส่วนงานสำหรับ</w:t>
      </w:r>
      <w:r w:rsidR="00A445DA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>งวดสามเดือน</w:t>
      </w:r>
      <w:r w:rsidR="009C2923" w:rsidRPr="00370EF8">
        <w:rPr>
          <w:rFonts w:asciiTheme="majorBidi" w:hAnsiTheme="majorBidi" w:cstheme="majorBidi" w:hint="cs"/>
          <w:snapToGrid w:val="0"/>
          <w:spacing w:val="-8"/>
          <w:cs/>
          <w:lang w:val="en-US"/>
        </w:rPr>
        <w:t>และงวดหกเดือน</w:t>
      </w:r>
      <w:r w:rsidR="00A445DA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สิ้นสุดวันที่ </w:t>
      </w:r>
      <w:r w:rsidR="00576103" w:rsidRPr="00370EF8">
        <w:rPr>
          <w:rFonts w:asciiTheme="majorBidi" w:hAnsiTheme="majorBidi" w:cstheme="majorBidi"/>
          <w:snapToGrid w:val="0"/>
          <w:spacing w:val="-8"/>
          <w:lang w:val="en-US"/>
        </w:rPr>
        <w:t>30</w:t>
      </w:r>
      <w:r w:rsidR="00A445DA"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9C2923" w:rsidRPr="00370EF8">
        <w:rPr>
          <w:rFonts w:asciiTheme="majorBidi" w:hAnsiTheme="majorBidi" w:cstheme="majorBidi" w:hint="cs"/>
          <w:snapToGrid w:val="0"/>
          <w:spacing w:val="-8"/>
          <w:cs/>
          <w:lang w:val="en-US"/>
        </w:rPr>
        <w:t>มิถุนายน</w:t>
      </w:r>
      <w:r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spacing w:val="-8"/>
          <w:lang w:val="en-US"/>
        </w:rPr>
        <w:t>2569</w:t>
      </w:r>
      <w:r w:rsidRPr="00370EF8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และ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lang w:val="en-US"/>
        </w:rPr>
        <w:t>2568</w:t>
      </w:r>
      <w:r w:rsidRPr="00370EF8">
        <w:rPr>
          <w:rFonts w:asciiTheme="majorBidi" w:hAnsiTheme="majorBidi" w:cstheme="majorBidi"/>
          <w:snapToGrid w:val="0"/>
          <w:cs/>
          <w:lang w:val="en-US"/>
        </w:rPr>
        <w:t xml:space="preserve"> มีดังนี้</w:t>
      </w:r>
    </w:p>
    <w:tbl>
      <w:tblPr>
        <w:tblW w:w="9001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315"/>
        <w:gridCol w:w="59"/>
        <w:gridCol w:w="857"/>
        <w:gridCol w:w="56"/>
        <w:gridCol w:w="859"/>
        <w:gridCol w:w="60"/>
        <w:gridCol w:w="857"/>
        <w:gridCol w:w="58"/>
        <w:gridCol w:w="920"/>
        <w:gridCol w:w="58"/>
        <w:gridCol w:w="922"/>
        <w:gridCol w:w="58"/>
        <w:gridCol w:w="922"/>
      </w:tblGrid>
      <w:tr w:rsidR="007D1DAA" w:rsidRPr="00370EF8" w14:paraId="7855F3B9" w14:textId="77777777" w:rsidTr="00332393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F2CE8FD" w14:textId="77777777" w:rsidR="007D1DAA" w:rsidRPr="00370EF8" w:rsidRDefault="007D1DAA" w:rsidP="00BF4A29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8F311AC" w14:textId="77777777" w:rsidR="007D1DAA" w:rsidRPr="00370EF8" w:rsidRDefault="007D1DAA" w:rsidP="00BF4A29">
            <w:pPr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27" w:type="dxa"/>
            <w:gridSpan w:val="11"/>
            <w:tcBorders>
              <w:top w:val="nil"/>
              <w:left w:val="nil"/>
              <w:bottom w:val="nil"/>
            </w:tcBorders>
          </w:tcPr>
          <w:p w14:paraId="0FF9AC5C" w14:textId="59E397FD" w:rsidR="007D1DAA" w:rsidRPr="00370EF8" w:rsidRDefault="007D1DAA" w:rsidP="00BF4A29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proofErr w:type="gramStart"/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:</w:t>
            </w:r>
            <w:proofErr w:type="gramEnd"/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5C7353" w:rsidRPr="00370EF8" w14:paraId="60E9797F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3C8DEFA" w14:textId="77777777" w:rsidR="005C7353" w:rsidRPr="00370EF8" w:rsidRDefault="005C7353" w:rsidP="00BF4A29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7C1F0125" w14:textId="77777777" w:rsidR="005C7353" w:rsidRPr="00370EF8" w:rsidRDefault="005C7353" w:rsidP="00BF4A29">
            <w:pPr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27" w:type="dxa"/>
            <w:gridSpan w:val="11"/>
            <w:tcBorders>
              <w:top w:val="nil"/>
              <w:left w:val="nil"/>
              <w:bottom w:val="nil"/>
            </w:tcBorders>
          </w:tcPr>
          <w:p w14:paraId="5217AF34" w14:textId="58C4A592" w:rsidR="005C7353" w:rsidRPr="00370EF8" w:rsidRDefault="005C7353" w:rsidP="00BF4A2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C7353" w:rsidRPr="00370EF8" w14:paraId="2BD1E0D9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435D381" w14:textId="77777777" w:rsidR="005C7353" w:rsidRPr="00370EF8" w:rsidRDefault="005C7353" w:rsidP="00BF4A29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5FFFC3DE" w14:textId="77777777" w:rsidR="005C7353" w:rsidRPr="00370EF8" w:rsidRDefault="005C7353" w:rsidP="00BF4A29">
            <w:pPr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27" w:type="dxa"/>
            <w:gridSpan w:val="11"/>
            <w:tcBorders>
              <w:top w:val="nil"/>
              <w:left w:val="nil"/>
              <w:bottom w:val="nil"/>
            </w:tcBorders>
          </w:tcPr>
          <w:p w14:paraId="52F09827" w14:textId="1E84AB2C" w:rsidR="005C7353" w:rsidRPr="00370EF8" w:rsidRDefault="005C7353" w:rsidP="00BF4A2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9C2923"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6542B0" w:rsidRPr="00370EF8" w14:paraId="4F395A9B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6A514DB" w14:textId="77777777" w:rsidR="006542B0" w:rsidRPr="00370EF8" w:rsidRDefault="006542B0" w:rsidP="00BF4A29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7C0CF6E8" w14:textId="4D4C42A9" w:rsidR="006542B0" w:rsidRPr="00370EF8" w:rsidRDefault="006542B0" w:rsidP="00BF4A29">
            <w:pPr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</w:tcBorders>
          </w:tcPr>
          <w:p w14:paraId="272E14CB" w14:textId="23650880" w:rsidR="006542B0" w:rsidRPr="00370EF8" w:rsidRDefault="006542B0" w:rsidP="00BF4A29">
            <w:pPr>
              <w:spacing w:line="240" w:lineRule="exact"/>
              <w:ind w:right="65"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60" w:type="dxa"/>
          </w:tcPr>
          <w:p w14:paraId="2DE068EB" w14:textId="77777777" w:rsidR="006542B0" w:rsidRPr="00370EF8" w:rsidRDefault="006542B0" w:rsidP="00BF4A29">
            <w:pPr>
              <w:spacing w:line="240" w:lineRule="exact"/>
              <w:ind w:right="65"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35" w:type="dxa"/>
            <w:gridSpan w:val="3"/>
          </w:tcPr>
          <w:p w14:paraId="0746A713" w14:textId="33D468FE" w:rsidR="006542B0" w:rsidRPr="00370EF8" w:rsidRDefault="006542B0" w:rsidP="00BF4A2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อื่น</w:t>
            </w:r>
            <w:r w:rsidRPr="00370EF8">
              <w:rPr>
                <w:rFonts w:asciiTheme="majorBidi" w:hAnsiTheme="majorBidi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ๆ</w:t>
            </w:r>
            <w:r w:rsidRPr="00370EF8">
              <w:rPr>
                <w:rFonts w:asciiTheme="majorBidi" w:hAnsiTheme="majorBidi" w:cs="Angsana New"/>
                <w:b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58" w:type="dxa"/>
          </w:tcPr>
          <w:p w14:paraId="790B8115" w14:textId="77777777" w:rsidR="006542B0" w:rsidRPr="00370EF8" w:rsidRDefault="006542B0" w:rsidP="00BF4A2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6D749771" w14:textId="054A6B49" w:rsidR="006542B0" w:rsidRPr="00370EF8" w:rsidRDefault="006542B0" w:rsidP="00BF4A2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542B0" w:rsidRPr="00370EF8" w14:paraId="4FD16A03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D520CCD" w14:textId="77777777" w:rsidR="006542B0" w:rsidRPr="00370EF8" w:rsidRDefault="006542B0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77A9509E" w14:textId="12FC4FAA" w:rsidR="006542B0" w:rsidRPr="00370EF8" w:rsidRDefault="006542B0" w:rsidP="00BF4A29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5FC1E731" w14:textId="7D33BABF" w:rsidR="006542B0" w:rsidRPr="00370EF8" w:rsidRDefault="00576103" w:rsidP="00BF4A29">
            <w:pPr>
              <w:spacing w:line="240" w:lineRule="exact"/>
              <w:ind w:left="-540" w:right="132" w:firstLine="54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</w:tcPr>
          <w:p w14:paraId="2CCF3106" w14:textId="77777777" w:rsidR="006542B0" w:rsidRPr="00370EF8" w:rsidRDefault="006542B0" w:rsidP="00BF4A29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14:paraId="2FD12F47" w14:textId="79082899" w:rsidR="006542B0" w:rsidRPr="00370EF8" w:rsidRDefault="00576103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60" w:type="dxa"/>
          </w:tcPr>
          <w:p w14:paraId="070F89BE" w14:textId="77777777" w:rsidR="006542B0" w:rsidRPr="00370EF8" w:rsidRDefault="006542B0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23986E13" w14:textId="6B8EB6CE" w:rsidR="006542B0" w:rsidRPr="00370EF8" w:rsidRDefault="00576103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8" w:type="dxa"/>
          </w:tcPr>
          <w:p w14:paraId="29C39FE7" w14:textId="77777777" w:rsidR="006542B0" w:rsidRPr="00370EF8" w:rsidRDefault="006542B0" w:rsidP="00BF4A29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</w:tcPr>
          <w:p w14:paraId="50DA21F4" w14:textId="30559D5A" w:rsidR="006542B0" w:rsidRPr="00370EF8" w:rsidRDefault="00576103" w:rsidP="00BF4A29">
            <w:pPr>
              <w:spacing w:line="24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58" w:type="dxa"/>
          </w:tcPr>
          <w:p w14:paraId="36DAD160" w14:textId="77777777" w:rsidR="006542B0" w:rsidRPr="00370EF8" w:rsidRDefault="006542B0" w:rsidP="00BF4A29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433653A6" w14:textId="15BCE362" w:rsidR="006542B0" w:rsidRPr="00370EF8" w:rsidRDefault="00576103" w:rsidP="00BF4A29">
            <w:pPr>
              <w:spacing w:line="24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8" w:type="dxa"/>
          </w:tcPr>
          <w:p w14:paraId="2FEBBFB3" w14:textId="77777777" w:rsidR="006542B0" w:rsidRPr="00370EF8" w:rsidRDefault="006542B0" w:rsidP="00BF4A29">
            <w:pPr>
              <w:spacing w:line="24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40A3C399" w14:textId="27168243" w:rsidR="006542B0" w:rsidRPr="00370EF8" w:rsidRDefault="00576103" w:rsidP="00BF4A29">
            <w:pPr>
              <w:spacing w:line="24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6542B0" w:rsidRPr="00370EF8" w14:paraId="72B99A16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61CA39F" w14:textId="77777777" w:rsidR="00433A9B" w:rsidRPr="00370EF8" w:rsidRDefault="00433A9B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541E5846" w14:textId="127CA31E" w:rsidR="00433A9B" w:rsidRPr="00370EF8" w:rsidRDefault="00433A9B" w:rsidP="00BF4A29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03BDCCA1" w14:textId="2CDA7745" w:rsidR="00433A9B" w:rsidRPr="00370EF8" w:rsidRDefault="00433A9B" w:rsidP="00BF4A29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</w:tcPr>
          <w:p w14:paraId="235FE301" w14:textId="77777777" w:rsidR="00433A9B" w:rsidRPr="00370EF8" w:rsidRDefault="00433A9B" w:rsidP="00BF4A29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5AB00AE1" w14:textId="77777777" w:rsidR="00433A9B" w:rsidRPr="00370EF8" w:rsidRDefault="00433A9B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2E9E317B" w14:textId="77777777" w:rsidR="00433A9B" w:rsidRPr="00370EF8" w:rsidRDefault="00433A9B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30945EC7" w14:textId="4092CC2F" w:rsidR="00433A9B" w:rsidRPr="00370EF8" w:rsidRDefault="00433A9B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4704C1B9" w14:textId="77777777" w:rsidR="00433A9B" w:rsidRPr="00370EF8" w:rsidRDefault="00433A9B" w:rsidP="00BF4A29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</w:tcPr>
          <w:p w14:paraId="1C88B059" w14:textId="77777777" w:rsidR="00433A9B" w:rsidRPr="00370EF8" w:rsidRDefault="00433A9B" w:rsidP="00BF4A29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" w:type="dxa"/>
          </w:tcPr>
          <w:p w14:paraId="573B26F5" w14:textId="77777777" w:rsidR="00433A9B" w:rsidRPr="00370EF8" w:rsidRDefault="00433A9B" w:rsidP="00BF4A29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61E2FDF7" w14:textId="77777777" w:rsidR="00433A9B" w:rsidRPr="00370EF8" w:rsidRDefault="00433A9B" w:rsidP="00BF4A29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" w:type="dxa"/>
          </w:tcPr>
          <w:p w14:paraId="062168A0" w14:textId="77777777" w:rsidR="00433A9B" w:rsidRPr="00370EF8" w:rsidRDefault="00433A9B" w:rsidP="00BF4A29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246508D1" w14:textId="03238E94" w:rsidR="00433A9B" w:rsidRPr="00370EF8" w:rsidRDefault="00433A9B" w:rsidP="00BF4A29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542B0" w:rsidRPr="00370EF8" w14:paraId="40D3A1B1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52D49DB" w14:textId="77777777" w:rsidR="00433A9B" w:rsidRPr="00370EF8" w:rsidRDefault="00433A9B" w:rsidP="00BF4A29">
            <w:pPr>
              <w:tabs>
                <w:tab w:val="right" w:pos="6095"/>
              </w:tabs>
              <w:spacing w:line="24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72F8546D" w14:textId="60E299D9" w:rsidR="00433A9B" w:rsidRPr="00370EF8" w:rsidRDefault="00433A9B" w:rsidP="00BF4A29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65774CA5" w14:textId="2F308202" w:rsidR="00433A9B" w:rsidRPr="00370EF8" w:rsidRDefault="00433A9B" w:rsidP="00BF4A29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2CC439F9" w14:textId="77777777" w:rsidR="00433A9B" w:rsidRPr="00370EF8" w:rsidRDefault="00433A9B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14:paraId="39256832" w14:textId="77777777" w:rsidR="00433A9B" w:rsidRPr="00370EF8" w:rsidRDefault="00433A9B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6B1B13B6" w14:textId="77777777" w:rsidR="00433A9B" w:rsidRPr="00370EF8" w:rsidRDefault="00433A9B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7EF0CBBC" w14:textId="6E3317D0" w:rsidR="00433A9B" w:rsidRPr="00370EF8" w:rsidRDefault="00433A9B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76C4FA08" w14:textId="77777777" w:rsidR="00433A9B" w:rsidRPr="00370EF8" w:rsidRDefault="00433A9B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</w:tcPr>
          <w:p w14:paraId="7DB90627" w14:textId="77777777" w:rsidR="00433A9B" w:rsidRPr="00370EF8" w:rsidRDefault="00433A9B" w:rsidP="00BF4A29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0BB67092" w14:textId="77777777" w:rsidR="00433A9B" w:rsidRPr="00370EF8" w:rsidRDefault="00433A9B" w:rsidP="00BF4A29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2" w:type="dxa"/>
          </w:tcPr>
          <w:p w14:paraId="42BE3CBF" w14:textId="77777777" w:rsidR="00433A9B" w:rsidRPr="00370EF8" w:rsidRDefault="00433A9B" w:rsidP="00BF4A29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32B1599B" w14:textId="77777777" w:rsidR="00433A9B" w:rsidRPr="00370EF8" w:rsidRDefault="00433A9B" w:rsidP="00BF4A29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2" w:type="dxa"/>
          </w:tcPr>
          <w:p w14:paraId="67241D31" w14:textId="79FE7A93" w:rsidR="00433A9B" w:rsidRPr="00370EF8" w:rsidRDefault="00433A9B" w:rsidP="00BF4A29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414C1B" w:rsidRPr="00370EF8" w14:paraId="70377D56" w14:textId="77777777" w:rsidTr="003A3781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2AF5AFB8" w14:textId="159BED5A" w:rsidR="00414C1B" w:rsidRPr="00370EF8" w:rsidRDefault="00B53FA5" w:rsidP="00BF4A29">
            <w:pPr>
              <w:tabs>
                <w:tab w:val="right" w:pos="6095"/>
              </w:tabs>
              <w:spacing w:line="24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2E630035" w14:textId="77777777" w:rsidR="00414C1B" w:rsidRPr="00370EF8" w:rsidRDefault="00414C1B" w:rsidP="00BF4A29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270BCD58" w14:textId="77777777" w:rsidR="00414C1B" w:rsidRPr="00370EF8" w:rsidRDefault="00414C1B" w:rsidP="00BF4A29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6584" w14:textId="77777777" w:rsidR="00414C1B" w:rsidRPr="00370EF8" w:rsidRDefault="00414C1B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1E302371" w14:textId="77777777" w:rsidR="00414C1B" w:rsidRPr="00370EF8" w:rsidRDefault="00414C1B" w:rsidP="00BF4A29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</w:tcPr>
          <w:p w14:paraId="37CC5927" w14:textId="77777777" w:rsidR="00414C1B" w:rsidRPr="00370EF8" w:rsidRDefault="00414C1B" w:rsidP="00BF4A29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</w:tcPr>
          <w:p w14:paraId="3585025D" w14:textId="77777777" w:rsidR="00414C1B" w:rsidRPr="00370EF8" w:rsidRDefault="00414C1B" w:rsidP="00BF4A29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  <w:vAlign w:val="bottom"/>
          </w:tcPr>
          <w:p w14:paraId="4AB8716B" w14:textId="77777777" w:rsidR="00414C1B" w:rsidRPr="00370EF8" w:rsidRDefault="00414C1B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0E3E23A" w14:textId="77777777" w:rsidR="00414C1B" w:rsidRPr="00370EF8" w:rsidRDefault="00414C1B" w:rsidP="00BF4A29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616A8211" w14:textId="77777777" w:rsidR="00414C1B" w:rsidRPr="00370EF8" w:rsidRDefault="00414C1B" w:rsidP="00BF4A29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</w:tcPr>
          <w:p w14:paraId="4E0CAC74" w14:textId="77777777" w:rsidR="00414C1B" w:rsidRPr="00370EF8" w:rsidRDefault="00414C1B" w:rsidP="00BF4A29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5740B5A8" w14:textId="77777777" w:rsidR="00414C1B" w:rsidRPr="00370EF8" w:rsidRDefault="00414C1B" w:rsidP="00BF4A29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</w:tcPr>
          <w:p w14:paraId="6885CDDD" w14:textId="77777777" w:rsidR="00414C1B" w:rsidRPr="00370EF8" w:rsidRDefault="00414C1B" w:rsidP="00BF4A29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77992" w:rsidRPr="00370EF8" w14:paraId="26288A43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FDF2E1C" w14:textId="63BECC48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4FF8B69F" w14:textId="77777777" w:rsidR="00D77992" w:rsidRPr="00370EF8" w:rsidRDefault="00D77992" w:rsidP="00BF4A29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1382D26C" w14:textId="653E3295" w:rsidR="00D77992" w:rsidRPr="00370EF8" w:rsidRDefault="00576103" w:rsidP="00BF4A29">
            <w:pPr>
              <w:spacing w:line="2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239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000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000</w:t>
            </w:r>
          </w:p>
        </w:tc>
        <w:tc>
          <w:tcPr>
            <w:tcW w:w="56" w:type="dxa"/>
            <w:vAlign w:val="bottom"/>
          </w:tcPr>
          <w:p w14:paraId="1CCF38DA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54C4BED6" w14:textId="32F2B413" w:rsidR="00D77992" w:rsidRPr="00370EF8" w:rsidRDefault="00576103" w:rsidP="00BF4A29">
            <w:pPr>
              <w:spacing w:line="2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230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011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431</w:t>
            </w:r>
          </w:p>
        </w:tc>
        <w:tc>
          <w:tcPr>
            <w:tcW w:w="60" w:type="dxa"/>
          </w:tcPr>
          <w:p w14:paraId="1ADA0810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39740C01" w14:textId="0F2BFEB3" w:rsidR="00D77992" w:rsidRPr="00370EF8" w:rsidRDefault="00D77992" w:rsidP="00BF4A29">
            <w:pPr>
              <w:spacing w:line="240" w:lineRule="exact"/>
              <w:ind w:right="2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  -</w:t>
            </w:r>
          </w:p>
        </w:tc>
        <w:tc>
          <w:tcPr>
            <w:tcW w:w="58" w:type="dxa"/>
            <w:vAlign w:val="bottom"/>
          </w:tcPr>
          <w:p w14:paraId="33FD5310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8685858" w14:textId="503DCDD6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7611DF0A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</w:tcPr>
          <w:p w14:paraId="26A66FE1" w14:textId="6C123574" w:rsidR="00D77992" w:rsidRPr="00370EF8" w:rsidRDefault="00576103" w:rsidP="00BF4A29">
            <w:pPr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239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000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000</w:t>
            </w:r>
          </w:p>
        </w:tc>
        <w:tc>
          <w:tcPr>
            <w:tcW w:w="58" w:type="dxa"/>
          </w:tcPr>
          <w:p w14:paraId="5A1EDE48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</w:tcPr>
          <w:p w14:paraId="6D425E4C" w14:textId="3BB736FF" w:rsidR="00D77992" w:rsidRPr="00370EF8" w:rsidRDefault="00576103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230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011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431</w:t>
            </w:r>
          </w:p>
        </w:tc>
      </w:tr>
      <w:tr w:rsidR="00D77992" w:rsidRPr="00370EF8" w14:paraId="783B0DE8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89FE647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720" w:right="65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2CCD324D" w14:textId="0F997999" w:rsidR="00D77992" w:rsidRPr="00370EF8" w:rsidRDefault="00D77992" w:rsidP="00BF4A29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951E1BE" w14:textId="1D395522" w:rsidR="00D77992" w:rsidRPr="00370EF8" w:rsidRDefault="00576103" w:rsidP="00BF4A29">
            <w:pPr>
              <w:spacing w:line="240" w:lineRule="exact"/>
              <w:ind w:right="76"/>
              <w:jc w:val="right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174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929</w:t>
            </w:r>
          </w:p>
        </w:tc>
        <w:tc>
          <w:tcPr>
            <w:tcW w:w="56" w:type="dxa"/>
            <w:vAlign w:val="bottom"/>
          </w:tcPr>
          <w:p w14:paraId="554E3FD1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317CB1C8" w14:textId="23DD0827" w:rsidR="00D77992" w:rsidRPr="00370EF8" w:rsidRDefault="00576103" w:rsidP="00BF4A29">
            <w:pPr>
              <w:spacing w:line="240" w:lineRule="exact"/>
              <w:ind w:right="-258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216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807</w:t>
            </w:r>
          </w:p>
        </w:tc>
        <w:tc>
          <w:tcPr>
            <w:tcW w:w="60" w:type="dxa"/>
          </w:tcPr>
          <w:p w14:paraId="17BD15C2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35F31044" w14:textId="2CAC114E" w:rsidR="00D77992" w:rsidRPr="00370EF8" w:rsidRDefault="00D77992" w:rsidP="00BF4A29">
            <w:pPr>
              <w:spacing w:line="240" w:lineRule="exact"/>
              <w:ind w:right="-234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634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  <w:vAlign w:val="bottom"/>
          </w:tcPr>
          <w:p w14:paraId="48C3C44A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94E1E95" w14:textId="5C19623B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693849EB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49E002EE" w14:textId="6FF76528" w:rsidR="00D77992" w:rsidRPr="00370EF8" w:rsidRDefault="00576103" w:rsidP="00BF4A29">
            <w:pPr>
              <w:tabs>
                <w:tab w:val="decimal" w:pos="721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295</w:t>
            </w:r>
          </w:p>
        </w:tc>
        <w:tc>
          <w:tcPr>
            <w:tcW w:w="58" w:type="dxa"/>
          </w:tcPr>
          <w:p w14:paraId="6A582384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</w:tcPr>
          <w:p w14:paraId="7A29BDE3" w14:textId="055B400D" w:rsidR="00D77992" w:rsidRPr="00370EF8" w:rsidRDefault="00576103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216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807</w:t>
            </w:r>
          </w:p>
        </w:tc>
      </w:tr>
      <w:tr w:rsidR="00D77992" w:rsidRPr="00370EF8" w14:paraId="0A7CE7BA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9BDF214" w14:textId="6E91C232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720" w:right="65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cs/>
              </w:rPr>
              <w:t>กำไรจากการปรับมูลค่ายุติธรรมของ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06FCE128" w14:textId="77777777" w:rsidR="00D77992" w:rsidRPr="00370EF8" w:rsidRDefault="00D77992" w:rsidP="00BF4A29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2E56609F" w14:textId="77777777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bottom"/>
          </w:tcPr>
          <w:p w14:paraId="42C58A3B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2F54C470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60" w:type="dxa"/>
          </w:tcPr>
          <w:p w14:paraId="6200CFB5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542D367C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vAlign w:val="bottom"/>
          </w:tcPr>
          <w:p w14:paraId="659003D1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60EF61C9" w14:textId="77777777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5A873555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1015EB81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33F85D60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</w:tcPr>
          <w:p w14:paraId="5A22F77A" w14:textId="77777777" w:rsidR="00D77992" w:rsidRPr="00370EF8" w:rsidRDefault="00D77992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D77992" w:rsidRPr="00370EF8" w14:paraId="6BDEB808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413C854" w14:textId="3FF67FCD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720" w:right="65" w:hanging="180"/>
              <w:jc w:val="both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    </w:t>
            </w:r>
            <w:r w:rsidRPr="00370EF8">
              <w:rPr>
                <w:rFonts w:asciiTheme="majorBidi" w:hAnsiTheme="majorBidi" w:cs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05F9009B" w14:textId="77777777" w:rsidR="00D77992" w:rsidRPr="00370EF8" w:rsidRDefault="00D77992" w:rsidP="00BF4A29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3C98F5BA" w14:textId="493B46D7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6" w:type="dxa"/>
            <w:vAlign w:val="bottom"/>
          </w:tcPr>
          <w:p w14:paraId="5317BBFB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50937D1A" w14:textId="0A13B564" w:rsidR="00D77992" w:rsidRPr="00370EF8" w:rsidRDefault="00576103" w:rsidP="00BF4A29">
            <w:pPr>
              <w:spacing w:line="240" w:lineRule="exact"/>
              <w:ind w:right="-78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907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500</w:t>
            </w:r>
          </w:p>
        </w:tc>
        <w:tc>
          <w:tcPr>
            <w:tcW w:w="60" w:type="dxa"/>
          </w:tcPr>
          <w:p w14:paraId="45331E05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55137BE8" w14:textId="43C8BA64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    -</w:t>
            </w:r>
          </w:p>
        </w:tc>
        <w:tc>
          <w:tcPr>
            <w:tcW w:w="58" w:type="dxa"/>
            <w:vAlign w:val="bottom"/>
          </w:tcPr>
          <w:p w14:paraId="6785682B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right="65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03FA2140" w14:textId="5D7080D6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2DDA4FBF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2B320E68" w14:textId="400B6CDB" w:rsidR="00D77992" w:rsidRPr="00370EF8" w:rsidRDefault="00D77992" w:rsidP="00BF4A29">
            <w:pPr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3A5F7237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</w:tcPr>
          <w:p w14:paraId="7AAD77ED" w14:textId="7CB7EA25" w:rsidR="00D77992" w:rsidRPr="00370EF8" w:rsidRDefault="00576103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907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500</w:t>
            </w:r>
          </w:p>
        </w:tc>
      </w:tr>
      <w:tr w:rsidR="00D77992" w:rsidRPr="00370EF8" w14:paraId="60E4216E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5C50C19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720" w:right="65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5BC93" w14:textId="220FBFDE" w:rsidR="00D77992" w:rsidRPr="00370EF8" w:rsidRDefault="00D77992" w:rsidP="00BF4A29">
            <w:pPr>
              <w:spacing w:line="240" w:lineRule="exact"/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6DCA96" w14:textId="3B703E8B" w:rsidR="00D77992" w:rsidRPr="00370EF8" w:rsidRDefault="00576103" w:rsidP="00BF4A29">
            <w:pPr>
              <w:spacing w:line="240" w:lineRule="exact"/>
              <w:ind w:right="76"/>
              <w:jc w:val="right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538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785</w:t>
            </w:r>
          </w:p>
        </w:tc>
        <w:tc>
          <w:tcPr>
            <w:tcW w:w="56" w:type="dxa"/>
            <w:vAlign w:val="center"/>
          </w:tcPr>
          <w:p w14:paraId="6601BC79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03D85" w14:textId="7C509D3D" w:rsidR="00D77992" w:rsidRPr="00370EF8" w:rsidRDefault="00576103" w:rsidP="00BF4A29">
            <w:pPr>
              <w:spacing w:line="240" w:lineRule="exact"/>
              <w:ind w:right="-78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588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332</w:t>
            </w:r>
          </w:p>
        </w:tc>
        <w:tc>
          <w:tcPr>
            <w:tcW w:w="60" w:type="dxa"/>
          </w:tcPr>
          <w:p w14:paraId="6CB4BE34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861F2" w14:textId="04A1FC5C" w:rsidR="00D77992" w:rsidRPr="00370EF8" w:rsidRDefault="00576103" w:rsidP="00BF4A29">
            <w:pPr>
              <w:spacing w:line="240" w:lineRule="exact"/>
              <w:ind w:right="-234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295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976</w:t>
            </w:r>
          </w:p>
        </w:tc>
        <w:tc>
          <w:tcPr>
            <w:tcW w:w="58" w:type="dxa"/>
            <w:vAlign w:val="center"/>
          </w:tcPr>
          <w:p w14:paraId="35C261A6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28E3F5" w14:textId="4E006B5B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45F4694B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D50617" w14:textId="672FD280" w:rsidR="00D77992" w:rsidRPr="00370EF8" w:rsidRDefault="00576103" w:rsidP="00BF4A29">
            <w:pPr>
              <w:tabs>
                <w:tab w:val="decimal" w:pos="721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834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761</w:t>
            </w:r>
          </w:p>
        </w:tc>
        <w:tc>
          <w:tcPr>
            <w:tcW w:w="58" w:type="dxa"/>
          </w:tcPr>
          <w:p w14:paraId="340EBB67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C6782" w14:textId="227699F3" w:rsidR="00D77992" w:rsidRPr="00370EF8" w:rsidRDefault="00576103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588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332</w:t>
            </w:r>
          </w:p>
        </w:tc>
      </w:tr>
      <w:tr w:rsidR="00D77992" w:rsidRPr="00370EF8" w14:paraId="5D496279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0A60611" w14:textId="3B30240C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right="65" w:hanging="63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59" w:type="dxa"/>
            <w:tcBorders>
              <w:top w:val="single" w:sz="4" w:space="0" w:color="auto"/>
              <w:left w:val="nil"/>
              <w:right w:val="nil"/>
            </w:tcBorders>
          </w:tcPr>
          <w:p w14:paraId="5213C328" w14:textId="71105C67" w:rsidR="00D77992" w:rsidRPr="00370EF8" w:rsidRDefault="00D77992" w:rsidP="00BF4A29">
            <w:pPr>
              <w:spacing w:line="240" w:lineRule="exact"/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438327" w14:textId="0F227C98" w:rsidR="00D77992" w:rsidRPr="00370EF8" w:rsidRDefault="00576103" w:rsidP="00BF4A29">
            <w:pPr>
              <w:spacing w:line="240" w:lineRule="exact"/>
              <w:ind w:right="76"/>
              <w:jc w:val="right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319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713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714</w:t>
            </w:r>
          </w:p>
        </w:tc>
        <w:tc>
          <w:tcPr>
            <w:tcW w:w="56" w:type="dxa"/>
            <w:vAlign w:val="center"/>
          </w:tcPr>
          <w:p w14:paraId="750B6C38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27BA2" w14:textId="526552FA" w:rsidR="00D77992" w:rsidRPr="00370EF8" w:rsidRDefault="00576103" w:rsidP="00BF4A29">
            <w:pPr>
              <w:spacing w:line="2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402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724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070</w:t>
            </w:r>
          </w:p>
        </w:tc>
        <w:tc>
          <w:tcPr>
            <w:tcW w:w="60" w:type="dxa"/>
          </w:tcPr>
          <w:p w14:paraId="099DC701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3A6B0" w14:textId="16CF2153" w:rsidR="00D77992" w:rsidRPr="00370EF8" w:rsidRDefault="00576103" w:rsidP="00BF4A29">
            <w:pPr>
              <w:spacing w:line="240" w:lineRule="exact"/>
              <w:ind w:right="-234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280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342</w:t>
            </w:r>
          </w:p>
        </w:tc>
        <w:tc>
          <w:tcPr>
            <w:tcW w:w="58" w:type="dxa"/>
            <w:vAlign w:val="center"/>
          </w:tcPr>
          <w:p w14:paraId="085EA201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79C1B4" w14:textId="21CA0E8E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26448627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D10029" w14:textId="63C8028E" w:rsidR="00D77992" w:rsidRPr="00370EF8" w:rsidRDefault="00576103" w:rsidP="00BF4A29">
            <w:pPr>
              <w:tabs>
                <w:tab w:val="decimal" w:pos="721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319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994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056</w:t>
            </w:r>
          </w:p>
        </w:tc>
        <w:tc>
          <w:tcPr>
            <w:tcW w:w="58" w:type="dxa"/>
          </w:tcPr>
          <w:p w14:paraId="1A23E33C" w14:textId="77777777" w:rsidR="00D77992" w:rsidRPr="00370EF8" w:rsidRDefault="00D77992" w:rsidP="00BF4A29">
            <w:pPr>
              <w:tabs>
                <w:tab w:val="decimal" w:pos="72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FDB6F" w14:textId="30169D37" w:rsidR="00D77992" w:rsidRPr="00370EF8" w:rsidRDefault="00576103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402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724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070</w:t>
            </w:r>
          </w:p>
        </w:tc>
      </w:tr>
      <w:tr w:rsidR="00D77992" w:rsidRPr="00370EF8" w14:paraId="01A7AD2F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C7C9D05" w14:textId="08DAAD3C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53A0B875" w14:textId="77777777" w:rsidR="00D77992" w:rsidRPr="00370EF8" w:rsidRDefault="00D77992" w:rsidP="00BF4A29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15338" w14:textId="77777777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147268B5" w14:textId="77777777" w:rsidR="00D77992" w:rsidRPr="00370EF8" w:rsidRDefault="00D77992" w:rsidP="00BF4A29">
            <w:pPr>
              <w:spacing w:line="240" w:lineRule="exact"/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7A7AC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60" w:type="dxa"/>
          </w:tcPr>
          <w:p w14:paraId="005822A4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5A70C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35565D6A" w14:textId="77777777" w:rsidR="00D77992" w:rsidRPr="00370EF8" w:rsidRDefault="00D77992" w:rsidP="00BF4A29">
            <w:pPr>
              <w:spacing w:line="240" w:lineRule="exact"/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A7C81" w14:textId="77777777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3D974844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C25A7" w14:textId="77777777" w:rsidR="00D77992" w:rsidRPr="00370EF8" w:rsidRDefault="00D77992" w:rsidP="00BF4A29">
            <w:pPr>
              <w:tabs>
                <w:tab w:val="decimal" w:pos="733"/>
                <w:tab w:val="decimal" w:pos="901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1FFD666A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EB5F7" w14:textId="77777777" w:rsidR="00D77992" w:rsidRPr="00370EF8" w:rsidRDefault="00D77992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D77992" w:rsidRPr="00370EF8" w14:paraId="6FD31C72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0821CEB" w14:textId="0C45349D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 w:firstLine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ต้นทุนขายอาคารชุด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0A9C2503" w14:textId="77777777" w:rsidR="00D77992" w:rsidRPr="00370EF8" w:rsidRDefault="00D77992" w:rsidP="00BF4A29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449C10" w14:textId="7829CA6D" w:rsidR="00D77992" w:rsidRPr="00370EF8" w:rsidRDefault="00576103" w:rsidP="00BF4A29">
            <w:pPr>
              <w:spacing w:line="2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137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523</w:t>
            </w:r>
          </w:p>
        </w:tc>
        <w:tc>
          <w:tcPr>
            <w:tcW w:w="56" w:type="dxa"/>
            <w:vAlign w:val="center"/>
          </w:tcPr>
          <w:p w14:paraId="1A23DF97" w14:textId="77777777" w:rsidR="00D77992" w:rsidRPr="00370EF8" w:rsidRDefault="00D77992" w:rsidP="00BF4A29">
            <w:pPr>
              <w:spacing w:line="240" w:lineRule="exact"/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56C29" w14:textId="09E953DF" w:rsidR="00D77992" w:rsidRPr="00370EF8" w:rsidRDefault="00576103" w:rsidP="00BF4A29">
            <w:pPr>
              <w:spacing w:line="2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140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695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165</w:t>
            </w:r>
          </w:p>
        </w:tc>
        <w:tc>
          <w:tcPr>
            <w:tcW w:w="60" w:type="dxa"/>
          </w:tcPr>
          <w:p w14:paraId="1B53459A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1DD37" w14:textId="509B7946" w:rsidR="00D77992" w:rsidRPr="00370EF8" w:rsidRDefault="00D77992" w:rsidP="00BF4A29">
            <w:pPr>
              <w:spacing w:line="240" w:lineRule="exact"/>
              <w:ind w:right="28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 -</w:t>
            </w:r>
          </w:p>
        </w:tc>
        <w:tc>
          <w:tcPr>
            <w:tcW w:w="58" w:type="dxa"/>
            <w:vAlign w:val="center"/>
          </w:tcPr>
          <w:p w14:paraId="30B070A1" w14:textId="77777777" w:rsidR="00D77992" w:rsidRPr="00370EF8" w:rsidRDefault="00D77992" w:rsidP="00BF4A29">
            <w:pPr>
              <w:spacing w:line="240" w:lineRule="exact"/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DDAEAB" w14:textId="47F7A3B2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0282E2B1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3F4A7C" w14:textId="56676664" w:rsidR="00D77992" w:rsidRPr="00370EF8" w:rsidRDefault="00576103" w:rsidP="00BF4A29">
            <w:pPr>
              <w:tabs>
                <w:tab w:val="decimal" w:pos="733"/>
                <w:tab w:val="decimal" w:pos="901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137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523</w:t>
            </w:r>
          </w:p>
        </w:tc>
        <w:tc>
          <w:tcPr>
            <w:tcW w:w="58" w:type="dxa"/>
          </w:tcPr>
          <w:p w14:paraId="01195B02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50BC1" w14:textId="4D2F02AA" w:rsidR="00D77992" w:rsidRPr="00370EF8" w:rsidRDefault="00576103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140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695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165</w:t>
            </w:r>
          </w:p>
        </w:tc>
      </w:tr>
      <w:tr w:rsidR="00D77992" w:rsidRPr="00370EF8" w14:paraId="46EECEB9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5DE796F0" w14:textId="5FD5AEA1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รวมต้นทุน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18964D02" w14:textId="77777777" w:rsidR="00D77992" w:rsidRPr="00370EF8" w:rsidRDefault="00D77992" w:rsidP="00BF4A29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14F4B5" w14:textId="1D224884" w:rsidR="00D77992" w:rsidRPr="00370EF8" w:rsidRDefault="00576103" w:rsidP="00BF4A29">
            <w:pPr>
              <w:spacing w:line="2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137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523</w:t>
            </w:r>
          </w:p>
        </w:tc>
        <w:tc>
          <w:tcPr>
            <w:tcW w:w="56" w:type="dxa"/>
            <w:vAlign w:val="center"/>
          </w:tcPr>
          <w:p w14:paraId="13FC9953" w14:textId="77777777" w:rsidR="00D77992" w:rsidRPr="00370EF8" w:rsidRDefault="00D77992" w:rsidP="00BF4A29">
            <w:pPr>
              <w:spacing w:line="240" w:lineRule="exact"/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2C943" w14:textId="7600AA06" w:rsidR="00D77992" w:rsidRPr="00370EF8" w:rsidRDefault="00576103" w:rsidP="00BF4A29">
            <w:pPr>
              <w:spacing w:line="2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140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695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165</w:t>
            </w:r>
          </w:p>
        </w:tc>
        <w:tc>
          <w:tcPr>
            <w:tcW w:w="60" w:type="dxa"/>
          </w:tcPr>
          <w:p w14:paraId="063FED74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853402" w14:textId="06A37775" w:rsidR="00D77992" w:rsidRPr="00370EF8" w:rsidRDefault="00D77992" w:rsidP="00BF4A29">
            <w:pPr>
              <w:spacing w:line="240" w:lineRule="exact"/>
              <w:ind w:right="28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 -</w:t>
            </w:r>
          </w:p>
        </w:tc>
        <w:tc>
          <w:tcPr>
            <w:tcW w:w="58" w:type="dxa"/>
            <w:vAlign w:val="center"/>
          </w:tcPr>
          <w:p w14:paraId="5A292BC2" w14:textId="77777777" w:rsidR="00D77992" w:rsidRPr="00370EF8" w:rsidRDefault="00D77992" w:rsidP="00BF4A29">
            <w:pPr>
              <w:spacing w:line="240" w:lineRule="exact"/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80950E" w14:textId="7E5546E7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77E32348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CD8242" w14:textId="55409DA2" w:rsidR="00D77992" w:rsidRPr="00370EF8" w:rsidRDefault="00576103" w:rsidP="00BF4A29">
            <w:pPr>
              <w:tabs>
                <w:tab w:val="decimal" w:pos="733"/>
                <w:tab w:val="decimal" w:pos="901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137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523</w:t>
            </w:r>
          </w:p>
        </w:tc>
        <w:tc>
          <w:tcPr>
            <w:tcW w:w="58" w:type="dxa"/>
          </w:tcPr>
          <w:p w14:paraId="6A0AF69D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3E0AB" w14:textId="7A507DF7" w:rsidR="00D77992" w:rsidRPr="00370EF8" w:rsidRDefault="00576103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140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695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165</w:t>
            </w:r>
          </w:p>
        </w:tc>
      </w:tr>
      <w:tr w:rsidR="00D77992" w:rsidRPr="00370EF8" w14:paraId="1A235372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1585DF5" w14:textId="768F037B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กำไรจากการดำเนินงานตามส่วนงาน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2BF4B7F1" w14:textId="2DE16D3D" w:rsidR="00D77992" w:rsidRPr="00370EF8" w:rsidRDefault="00D77992" w:rsidP="00BF4A29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93847" w14:textId="1FA81167" w:rsidR="00D77992" w:rsidRPr="00370EF8" w:rsidRDefault="00576103" w:rsidP="00BF4A29">
            <w:pPr>
              <w:spacing w:line="240" w:lineRule="exact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182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556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191</w:t>
            </w:r>
          </w:p>
        </w:tc>
        <w:tc>
          <w:tcPr>
            <w:tcW w:w="56" w:type="dxa"/>
            <w:vAlign w:val="center"/>
          </w:tcPr>
          <w:p w14:paraId="0090BF15" w14:textId="77777777" w:rsidR="00D77992" w:rsidRPr="00370EF8" w:rsidRDefault="00D77992" w:rsidP="00BF4A29">
            <w:pPr>
              <w:spacing w:line="240" w:lineRule="exact"/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97E66" w14:textId="3F8E5A85" w:rsidR="00D77992" w:rsidRPr="00370EF8" w:rsidRDefault="00576103" w:rsidP="00BF4A29">
            <w:pPr>
              <w:spacing w:line="240" w:lineRule="exact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262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028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905</w:t>
            </w:r>
          </w:p>
        </w:tc>
        <w:tc>
          <w:tcPr>
            <w:tcW w:w="60" w:type="dxa"/>
          </w:tcPr>
          <w:p w14:paraId="75F2E6B8" w14:textId="77777777" w:rsidR="00D77992" w:rsidRPr="00370EF8" w:rsidRDefault="00D77992" w:rsidP="00BF4A29">
            <w:pPr>
              <w:spacing w:line="240" w:lineRule="exact"/>
              <w:ind w:right="1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F4BEA" w14:textId="4CF53128" w:rsidR="00D77992" w:rsidRPr="00370EF8" w:rsidRDefault="00576103" w:rsidP="00BF4A29">
            <w:pPr>
              <w:spacing w:line="240" w:lineRule="exact"/>
              <w:ind w:right="-234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280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342</w:t>
            </w:r>
          </w:p>
        </w:tc>
        <w:tc>
          <w:tcPr>
            <w:tcW w:w="58" w:type="dxa"/>
            <w:vAlign w:val="center"/>
          </w:tcPr>
          <w:p w14:paraId="1C102E32" w14:textId="77777777" w:rsidR="00D77992" w:rsidRPr="00370EF8" w:rsidRDefault="00D77992" w:rsidP="00BF4A29">
            <w:pPr>
              <w:spacing w:line="240" w:lineRule="exact"/>
              <w:ind w:right="7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C8FF78" w14:textId="6474013A" w:rsidR="00D77992" w:rsidRPr="00370EF8" w:rsidRDefault="00D77992" w:rsidP="00BF4A29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30E05A89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A0F8B3" w14:textId="4AF3F310" w:rsidR="00D77992" w:rsidRPr="00370EF8" w:rsidRDefault="00576103" w:rsidP="00BF4A29">
            <w:pPr>
              <w:tabs>
                <w:tab w:val="decimal" w:pos="733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182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836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533</w:t>
            </w:r>
          </w:p>
        </w:tc>
        <w:tc>
          <w:tcPr>
            <w:tcW w:w="58" w:type="dxa"/>
          </w:tcPr>
          <w:p w14:paraId="02BF0797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02BF5" w14:textId="780D6BC5" w:rsidR="00D77992" w:rsidRPr="00370EF8" w:rsidRDefault="00576103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262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028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905</w:t>
            </w:r>
          </w:p>
        </w:tc>
      </w:tr>
      <w:tr w:rsidR="00D77992" w:rsidRPr="00370EF8" w14:paraId="14C2F829" w14:textId="77777777" w:rsidTr="00D77992">
        <w:trPr>
          <w:trHeight w:val="130"/>
        </w:trPr>
        <w:tc>
          <w:tcPr>
            <w:tcW w:w="3315" w:type="dxa"/>
            <w:tcBorders>
              <w:left w:val="nil"/>
              <w:bottom w:val="nil"/>
              <w:right w:val="nil"/>
            </w:tcBorders>
          </w:tcPr>
          <w:p w14:paraId="1566B47B" w14:textId="6D1F851C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2026997E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03DB4334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0DADDFDC" w14:textId="77777777" w:rsidR="00D77992" w:rsidRPr="00370EF8" w:rsidRDefault="00D77992" w:rsidP="00BF4A29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1B6B6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60" w:type="dxa"/>
          </w:tcPr>
          <w:p w14:paraId="3F7B625F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7B79B2D2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06CE1A1A" w14:textId="77777777" w:rsidR="00D77992" w:rsidRPr="00370EF8" w:rsidRDefault="00D77992" w:rsidP="00BF4A29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C1C02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505B33EB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55E3AB3E" w14:textId="77777777" w:rsidR="00D77992" w:rsidRPr="00370EF8" w:rsidRDefault="00D77992" w:rsidP="00BF4A29">
            <w:pPr>
              <w:tabs>
                <w:tab w:val="decimal" w:pos="733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1A2D4071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550DFD80" w14:textId="77777777" w:rsidR="00D77992" w:rsidRPr="00370EF8" w:rsidRDefault="00D77992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D77992" w:rsidRPr="00370EF8" w14:paraId="1677B8F6" w14:textId="77777777" w:rsidTr="00D77992">
        <w:trPr>
          <w:trHeight w:val="130"/>
        </w:trPr>
        <w:tc>
          <w:tcPr>
            <w:tcW w:w="3315" w:type="dxa"/>
            <w:tcBorders>
              <w:left w:val="nil"/>
              <w:bottom w:val="nil"/>
              <w:right w:val="nil"/>
            </w:tcBorders>
          </w:tcPr>
          <w:p w14:paraId="546A09DF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ค่าใช้จ่ายอื่น ๆ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**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15BD22E9" w14:textId="62403299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03098249" w14:textId="3DC3A5D1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1ED7EEEE" w14:textId="77777777" w:rsidR="00D77992" w:rsidRPr="00370EF8" w:rsidRDefault="00D77992" w:rsidP="00BF4A29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5C86AFD6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60" w:type="dxa"/>
          </w:tcPr>
          <w:p w14:paraId="36149536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5CF5F415" w14:textId="3AFB7A11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62A1AF61" w14:textId="77777777" w:rsidR="00D77992" w:rsidRPr="00370EF8" w:rsidRDefault="00D77992" w:rsidP="00BF4A29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6FD20FB3" w14:textId="5F76F27B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5A117A54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2B1F7F1C" w14:textId="4886AF74" w:rsidR="00D77992" w:rsidRPr="00370EF8" w:rsidRDefault="00D77992" w:rsidP="00BF4A29">
            <w:pPr>
              <w:tabs>
                <w:tab w:val="decimal" w:pos="733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161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663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349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708978CB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0308A97F" w14:textId="61A07ED9" w:rsidR="00D77992" w:rsidRPr="00370EF8" w:rsidRDefault="00D77992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170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840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918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</w:tr>
      <w:tr w:rsidR="00D77992" w:rsidRPr="00370EF8" w14:paraId="01070ACD" w14:textId="77777777" w:rsidTr="00D77992">
        <w:trPr>
          <w:trHeight w:val="130"/>
        </w:trPr>
        <w:tc>
          <w:tcPr>
            <w:tcW w:w="3315" w:type="dxa"/>
            <w:tcBorders>
              <w:left w:val="nil"/>
              <w:bottom w:val="nil"/>
              <w:right w:val="nil"/>
            </w:tcBorders>
          </w:tcPr>
          <w:p w14:paraId="7358FD2E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7050A2F8" w14:textId="2F93FC18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center"/>
          </w:tcPr>
          <w:p w14:paraId="37F5CF56" w14:textId="75559C0D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6C1FF95F" w14:textId="77777777" w:rsidR="00D77992" w:rsidRPr="00370EF8" w:rsidRDefault="00D77992" w:rsidP="00BF4A29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6CDBAAC7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60" w:type="dxa"/>
          </w:tcPr>
          <w:p w14:paraId="42337EB1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7" w:type="dxa"/>
          </w:tcPr>
          <w:p w14:paraId="21AE9744" w14:textId="1C4DB9C0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41EDD8F4" w14:textId="77777777" w:rsidR="00D77992" w:rsidRPr="00370EF8" w:rsidRDefault="00D77992" w:rsidP="00BF4A29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5CA8ECE5" w14:textId="3D522620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25866A7A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2" w:type="dxa"/>
            <w:vAlign w:val="center"/>
          </w:tcPr>
          <w:p w14:paraId="123A5951" w14:textId="5FF7459E" w:rsidR="00D77992" w:rsidRPr="00370EF8" w:rsidRDefault="00D77992" w:rsidP="00BF4A29">
            <w:pPr>
              <w:tabs>
                <w:tab w:val="decimal" w:pos="733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11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716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967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65294372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5AAE6074" w14:textId="4558AF62" w:rsidR="00D77992" w:rsidRPr="00370EF8" w:rsidRDefault="00D77992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10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891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622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</w:tr>
      <w:tr w:rsidR="00D77992" w:rsidRPr="00370EF8" w14:paraId="27985055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6A3AD41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25B79135" w14:textId="714D7880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503A4C30" w14:textId="3DA2B2F1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6789A267" w14:textId="77777777" w:rsidR="00D77992" w:rsidRPr="00370EF8" w:rsidRDefault="00D77992" w:rsidP="00BF4A29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1BBAD302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60" w:type="dxa"/>
          </w:tcPr>
          <w:p w14:paraId="693DA4CD" w14:textId="7777777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262848DF" w14:textId="06202F14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72806BB9" w14:textId="77777777" w:rsidR="00D77992" w:rsidRPr="00370EF8" w:rsidRDefault="00D77992" w:rsidP="00BF4A29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43B19ACF" w14:textId="138D8141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775A8D60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6A29926E" w14:textId="716498AD" w:rsidR="00D77992" w:rsidRPr="00370EF8" w:rsidRDefault="00576103" w:rsidP="00BF4A29">
            <w:pPr>
              <w:tabs>
                <w:tab w:val="decimal" w:pos="733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16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605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603</w:t>
            </w:r>
          </w:p>
        </w:tc>
        <w:tc>
          <w:tcPr>
            <w:tcW w:w="58" w:type="dxa"/>
          </w:tcPr>
          <w:p w14:paraId="65F22E97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3D85F398" w14:textId="755E8E99" w:rsidR="00D77992" w:rsidRPr="00370EF8" w:rsidRDefault="00576103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797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798</w:t>
            </w:r>
          </w:p>
        </w:tc>
      </w:tr>
      <w:tr w:rsidR="00D77992" w:rsidRPr="00370EF8" w14:paraId="737616E8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25F1D8B0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6C9484A8" w14:textId="44915AFE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4A12AE08" w14:textId="5DF72007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49AB376E" w14:textId="77777777" w:rsidR="00D77992" w:rsidRPr="00370EF8" w:rsidRDefault="00D77992" w:rsidP="00BF4A29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6657B049" w14:textId="77777777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" w:type="dxa"/>
          </w:tcPr>
          <w:p w14:paraId="4D12DCE6" w14:textId="77777777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857" w:type="dxa"/>
          </w:tcPr>
          <w:p w14:paraId="487A5E96" w14:textId="65541933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198B825A" w14:textId="77777777" w:rsidR="00D77992" w:rsidRPr="00370EF8" w:rsidRDefault="00D77992" w:rsidP="00BF4A29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81472B7" w14:textId="36A4561B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</w:tcPr>
          <w:p w14:paraId="231FC81D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D06B3" w14:textId="1D919530" w:rsidR="00D77992" w:rsidRPr="00370EF8" w:rsidRDefault="00D77992" w:rsidP="00BF4A29">
            <w:pPr>
              <w:tabs>
                <w:tab w:val="decimal" w:pos="733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145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081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305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2F5840D0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6143A" w14:textId="6425424C" w:rsidR="00D77992" w:rsidRPr="00370EF8" w:rsidRDefault="00D77992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146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443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175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</w:tr>
      <w:tr w:rsidR="00D77992" w:rsidRPr="00370EF8" w14:paraId="21B1703E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E6D8CF4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0ABA831E" w14:textId="779FEDAD" w:rsidR="00D77992" w:rsidRPr="00370EF8" w:rsidRDefault="00D77992" w:rsidP="00BF4A29">
            <w:pPr>
              <w:tabs>
                <w:tab w:val="decimal" w:pos="911"/>
              </w:tabs>
              <w:spacing w:line="24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857" w:type="dxa"/>
            <w:vAlign w:val="center"/>
          </w:tcPr>
          <w:p w14:paraId="4BC56593" w14:textId="0CFE16BA" w:rsidR="00D77992" w:rsidRPr="00370EF8" w:rsidRDefault="00D77992" w:rsidP="00BF4A29">
            <w:pPr>
              <w:tabs>
                <w:tab w:val="decimal" w:pos="911"/>
              </w:tabs>
              <w:spacing w:line="240" w:lineRule="exact"/>
              <w:ind w:right="-76"/>
              <w:jc w:val="center"/>
              <w:rPr>
                <w:rFonts w:asciiTheme="majorBidi" w:hAnsiTheme="majorBidi" w:cstheme="majorBidi"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6ED698D5" w14:textId="77777777" w:rsidR="00D77992" w:rsidRPr="00370EF8" w:rsidRDefault="00D77992" w:rsidP="00BF4A29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1EBD4CEB" w14:textId="77777777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" w:type="dxa"/>
          </w:tcPr>
          <w:p w14:paraId="5F3C880B" w14:textId="77777777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857" w:type="dxa"/>
          </w:tcPr>
          <w:p w14:paraId="39B21AD1" w14:textId="53632CDF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00BB8C16" w14:textId="77777777" w:rsidR="00D77992" w:rsidRPr="00370EF8" w:rsidRDefault="00D77992" w:rsidP="00BF4A29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35F9D866" w14:textId="59882C30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</w:tcPr>
          <w:p w14:paraId="5524C10A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8D8889" w14:textId="3C82B6A6" w:rsidR="00D77992" w:rsidRPr="00370EF8" w:rsidRDefault="00D77992" w:rsidP="00BF4A29">
            <w:pPr>
              <w:tabs>
                <w:tab w:val="decimal" w:pos="733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119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019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485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2758AEF2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EE67B" w14:textId="5BD27299" w:rsidR="00D77992" w:rsidRPr="00370EF8" w:rsidRDefault="00D77992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33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349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012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</w:tr>
      <w:tr w:rsidR="00D77992" w:rsidRPr="00370EF8" w14:paraId="32620B22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B4A8C0B" w14:textId="2753FDD8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0DBF1313" w14:textId="668390B6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15EB38D9" w14:textId="353D5A54" w:rsidR="00D77992" w:rsidRPr="00370EF8" w:rsidRDefault="00D77992" w:rsidP="00BF4A29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7BF08ECE" w14:textId="77777777" w:rsidR="00D77992" w:rsidRPr="00370EF8" w:rsidRDefault="00D77992" w:rsidP="00BF4A29">
            <w:pPr>
              <w:tabs>
                <w:tab w:val="decimal" w:pos="869"/>
              </w:tabs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44AD2AC3" w14:textId="77777777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60" w:type="dxa"/>
          </w:tcPr>
          <w:p w14:paraId="424E5667" w14:textId="77777777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7" w:type="dxa"/>
          </w:tcPr>
          <w:p w14:paraId="56A37AF5" w14:textId="01556916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58B0E83D" w14:textId="77777777" w:rsidR="00D77992" w:rsidRPr="00370EF8" w:rsidRDefault="00D77992" w:rsidP="00BF4A29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15CA40D5" w14:textId="58141A3B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3EEE17D6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01D74" w14:textId="544B44FF" w:rsidR="00D77992" w:rsidRPr="00370EF8" w:rsidRDefault="00576103" w:rsidP="00BF4A29">
            <w:pPr>
              <w:tabs>
                <w:tab w:val="decimal" w:pos="733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11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089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198</w:t>
            </w:r>
          </w:p>
        </w:tc>
        <w:tc>
          <w:tcPr>
            <w:tcW w:w="58" w:type="dxa"/>
          </w:tcPr>
          <w:p w14:paraId="47FD8E13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1D02A" w14:textId="6F2221E5" w:rsidR="00D77992" w:rsidRPr="00370EF8" w:rsidRDefault="00576103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18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204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253</w:t>
            </w:r>
          </w:p>
        </w:tc>
      </w:tr>
      <w:tr w:rsidR="00D77992" w:rsidRPr="00370EF8" w14:paraId="17B32501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858F86B" w14:textId="77777777" w:rsidR="00D77992" w:rsidRPr="00370EF8" w:rsidRDefault="00D77992" w:rsidP="00BF4A29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ขาดทุน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78E93895" w14:textId="3282E301" w:rsidR="00D77992" w:rsidRPr="00370EF8" w:rsidRDefault="00D77992" w:rsidP="00BF4A29">
            <w:pPr>
              <w:tabs>
                <w:tab w:val="decimal" w:pos="911"/>
              </w:tabs>
              <w:spacing w:line="24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857" w:type="dxa"/>
            <w:vAlign w:val="center"/>
          </w:tcPr>
          <w:p w14:paraId="183EFB9D" w14:textId="61F11616" w:rsidR="00D77992" w:rsidRPr="00370EF8" w:rsidRDefault="00D77992" w:rsidP="00BF4A29">
            <w:pPr>
              <w:tabs>
                <w:tab w:val="decimal" w:pos="911"/>
              </w:tabs>
              <w:spacing w:line="240" w:lineRule="exact"/>
              <w:ind w:right="-76"/>
              <w:jc w:val="center"/>
              <w:rPr>
                <w:rFonts w:asciiTheme="majorBidi" w:hAnsiTheme="majorBidi" w:cstheme="majorBidi"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4347683D" w14:textId="77777777" w:rsidR="00D77992" w:rsidRPr="00370EF8" w:rsidRDefault="00D77992" w:rsidP="00BF4A29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1428BB44" w14:textId="77777777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" w:type="dxa"/>
          </w:tcPr>
          <w:p w14:paraId="79A4DC77" w14:textId="77777777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857" w:type="dxa"/>
          </w:tcPr>
          <w:p w14:paraId="2576BA76" w14:textId="7B3750EE" w:rsidR="00D77992" w:rsidRPr="00370EF8" w:rsidRDefault="00D77992" w:rsidP="00BF4A29">
            <w:pPr>
              <w:tabs>
                <w:tab w:val="decimal" w:pos="986"/>
              </w:tabs>
              <w:spacing w:line="240" w:lineRule="exact"/>
              <w:ind w:right="-76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56DC1396" w14:textId="77777777" w:rsidR="00D77992" w:rsidRPr="00370EF8" w:rsidRDefault="00D77992" w:rsidP="00BF4A29">
            <w:pPr>
              <w:spacing w:line="240" w:lineRule="exact"/>
              <w:ind w:left="-540" w:right="89" w:firstLine="543"/>
              <w:jc w:val="center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53E84FB6" w14:textId="20E6371F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</w:tcPr>
          <w:p w14:paraId="612758C9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DE32FE" w14:textId="5C1D5971" w:rsidR="00D77992" w:rsidRPr="00370EF8" w:rsidRDefault="00D77992" w:rsidP="00BF4A29">
            <w:pPr>
              <w:tabs>
                <w:tab w:val="decimal" w:pos="733"/>
              </w:tabs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130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108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683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19D6A9FD" w14:textId="77777777" w:rsidR="00D77992" w:rsidRPr="00370EF8" w:rsidRDefault="00D77992" w:rsidP="00BF4A29">
            <w:pPr>
              <w:tabs>
                <w:tab w:val="decimal" w:pos="901"/>
              </w:tabs>
              <w:spacing w:line="240" w:lineRule="exact"/>
              <w:ind w:right="18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AC6A3" w14:textId="035139D5" w:rsidR="00D77992" w:rsidRPr="00370EF8" w:rsidRDefault="00D77992" w:rsidP="00BF4A29">
            <w:pPr>
              <w:tabs>
                <w:tab w:val="decimal" w:pos="82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51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553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265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</w:tr>
      <w:tr w:rsidR="00D77992" w:rsidRPr="00370EF8" w14:paraId="28D0C676" w14:textId="072EBA8C" w:rsidTr="003A3781">
        <w:trPr>
          <w:trHeight w:val="130"/>
        </w:trPr>
        <w:tc>
          <w:tcPr>
            <w:tcW w:w="9001" w:type="dxa"/>
            <w:gridSpan w:val="13"/>
            <w:tcBorders>
              <w:top w:val="nil"/>
              <w:left w:val="nil"/>
              <w:bottom w:val="nil"/>
            </w:tcBorders>
          </w:tcPr>
          <w:p w14:paraId="04172AEA" w14:textId="77777777" w:rsidR="00D77992" w:rsidRPr="00370EF8" w:rsidRDefault="00D77992" w:rsidP="00BF4A29">
            <w:pPr>
              <w:tabs>
                <w:tab w:val="decimal" w:pos="911"/>
              </w:tabs>
              <w:spacing w:line="240" w:lineRule="exact"/>
              <w:ind w:right="-76" w:firstLine="3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ส่วนงานอื่น ๆ ประกอบด้วย ธุรกิจการศึกษาและธุรกิจลงทุนถือหุ้นในบริษัทอื่น</w:t>
            </w:r>
          </w:p>
          <w:p w14:paraId="26B73F70" w14:textId="30EB656A" w:rsidR="00D77992" w:rsidRPr="00370EF8" w:rsidRDefault="00D77992" w:rsidP="00BF4A29">
            <w:pPr>
              <w:tabs>
                <w:tab w:val="decimal" w:pos="911"/>
              </w:tabs>
              <w:spacing w:line="240" w:lineRule="exact"/>
              <w:ind w:right="-76" w:firstLine="3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**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ค่าใช้จ่ายอื่น ๆ ประกอบด้วย </w:t>
            </w:r>
            <w:r w:rsidRPr="00370EF8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ค่าใช้จ่ายในการบริหารและค่าตอบแทนกรรมการและผู้บริหาร </w:t>
            </w:r>
          </w:p>
        </w:tc>
      </w:tr>
    </w:tbl>
    <w:p w14:paraId="7D0B9259" w14:textId="3417AC50" w:rsidR="006C69B0" w:rsidRPr="00370EF8" w:rsidRDefault="006C69B0" w:rsidP="002A4D6A">
      <w:pPr>
        <w:tabs>
          <w:tab w:val="left" w:pos="720"/>
        </w:tabs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cs="Angsana New"/>
          <w:cs/>
        </w:rPr>
        <w:br w:type="page"/>
      </w:r>
      <w:r w:rsidRPr="00370EF8">
        <w:rPr>
          <w:rFonts w:ascii="Angsana New" w:hAnsi="Angsana New" w:cs="Angsana New"/>
          <w:snapToGrid w:val="0"/>
          <w:cs/>
          <w:lang w:val="en-US"/>
        </w:rPr>
        <w:lastRenderedPageBreak/>
        <w:t xml:space="preserve">สำหรับงวดสามเดือนสิ้นสุดวันที่ </w:t>
      </w:r>
      <w:r w:rsidR="00576103" w:rsidRPr="00370EF8">
        <w:rPr>
          <w:rFonts w:ascii="Angsana New" w:hAnsi="Angsana New" w:cs="Angsana New"/>
          <w:snapToGrid w:val="0"/>
          <w:lang w:val="en-US"/>
        </w:rPr>
        <w:t>30</w:t>
      </w:r>
      <w:r w:rsidRPr="00370EF8">
        <w:rPr>
          <w:rFonts w:ascii="Angsana New" w:hAnsi="Angsana New" w:cs="Angsana New"/>
          <w:snapToGrid w:val="0"/>
          <w:lang w:val="en-US"/>
        </w:rPr>
        <w:t xml:space="preserve"> </w:t>
      </w:r>
      <w:r w:rsidRPr="00370EF8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76103" w:rsidRPr="00370EF8">
        <w:rPr>
          <w:rFonts w:ascii="Angsana New" w:hAnsi="Angsana New" w:cs="Angsana New"/>
          <w:snapToGrid w:val="0"/>
          <w:lang w:val="en-US"/>
        </w:rPr>
        <w:t>2569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กลุ่มบริษัทมีรายได้จากรายการกับลูกค้าภายนอกที่มีมูลค่าตั้งแต่ร้อยละ </w:t>
      </w:r>
      <w:r w:rsidR="00576103" w:rsidRPr="00370EF8">
        <w:rPr>
          <w:rFonts w:ascii="Angsana New" w:hAnsi="Angsana New" w:cs="Angsana New"/>
          <w:snapToGrid w:val="0"/>
          <w:lang w:val="en-US"/>
        </w:rPr>
        <w:t>10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ของรายได้รวมเป็นจำนวน</w:t>
      </w:r>
      <w:r w:rsidRPr="00370EF8">
        <w:rPr>
          <w:rFonts w:ascii="Angsana New" w:hAnsi="Angsana New" w:cs="Angsana New" w:hint="cs"/>
          <w:snapToGrid w:val="0"/>
          <w:cs/>
          <w:lang w:val="en-US"/>
        </w:rPr>
        <w:t>หนึ่ง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รายของส่วนงานธุรกิจอสังหาริมทรัพย์จำนวน </w:t>
      </w:r>
      <w:r w:rsidR="00576103" w:rsidRPr="00370EF8">
        <w:rPr>
          <w:rFonts w:ascii="Angsana New" w:hAnsi="Angsana New" w:cs="Angsana New"/>
          <w:snapToGrid w:val="0"/>
          <w:lang w:val="en-US"/>
        </w:rPr>
        <w:t>239</w:t>
      </w:r>
      <w:r w:rsidRPr="00370EF8">
        <w:rPr>
          <w:rFonts w:ascii="Angsana New" w:hAnsi="Angsana New" w:cs="Angsana New"/>
          <w:snapToGrid w:val="0"/>
          <w:lang w:val="en-US"/>
        </w:rPr>
        <w:t>.</w:t>
      </w:r>
      <w:r w:rsidR="00576103" w:rsidRPr="00370EF8">
        <w:rPr>
          <w:rFonts w:ascii="Angsana New" w:hAnsi="Angsana New" w:cs="Angsana New"/>
          <w:snapToGrid w:val="0"/>
          <w:lang w:val="en-US"/>
        </w:rPr>
        <w:t>00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ล้านบาท ซึ่งคิดเป็นร้อยละ </w:t>
      </w:r>
      <w:r w:rsidR="00576103" w:rsidRPr="00370EF8">
        <w:rPr>
          <w:rFonts w:ascii="Angsana New" w:hAnsi="Angsana New" w:cs="Angsana New"/>
          <w:snapToGrid w:val="0"/>
          <w:lang w:val="en-US"/>
        </w:rPr>
        <w:t>74</w:t>
      </w:r>
      <w:r w:rsidRPr="00370EF8">
        <w:rPr>
          <w:rFonts w:ascii="Angsana New" w:hAnsi="Angsana New" w:cs="Angsana New"/>
          <w:snapToGrid w:val="0"/>
          <w:lang w:val="en-US"/>
        </w:rPr>
        <w:t>.</w:t>
      </w:r>
      <w:r w:rsidR="00576103" w:rsidRPr="00370EF8">
        <w:rPr>
          <w:rFonts w:ascii="Angsana New" w:hAnsi="Angsana New" w:cs="Angsana New"/>
          <w:snapToGrid w:val="0"/>
          <w:lang w:val="en-US"/>
        </w:rPr>
        <w:t>69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ของรายได้ทั้งหมดของกลุ่มบริษัท</w:t>
      </w:r>
      <w:r w:rsidRPr="00370EF8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3FFA55BF" w14:textId="4019E1E7" w:rsidR="006C69B0" w:rsidRPr="00370EF8" w:rsidRDefault="006C69B0" w:rsidP="008F3781">
      <w:pPr>
        <w:tabs>
          <w:tab w:val="left" w:pos="720"/>
        </w:tabs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="Angsana New" w:hAnsi="Angsana New" w:cs="Angsana New"/>
          <w:snapToGrid w:val="0"/>
          <w:cs/>
          <w:lang w:val="en-US"/>
        </w:rPr>
        <w:t xml:space="preserve">สำหรับงวดสามเดือนสิ้นสุดวันที่ </w:t>
      </w:r>
      <w:r w:rsidR="00576103" w:rsidRPr="00370EF8">
        <w:rPr>
          <w:rFonts w:ascii="Angsana New" w:hAnsi="Angsana New" w:cs="Angsana New"/>
          <w:snapToGrid w:val="0"/>
          <w:lang w:val="en-US"/>
        </w:rPr>
        <w:t>30</w:t>
      </w:r>
      <w:r w:rsidRPr="00370EF8">
        <w:rPr>
          <w:rFonts w:ascii="Angsana New" w:hAnsi="Angsana New" w:cs="Angsana New"/>
          <w:snapToGrid w:val="0"/>
          <w:lang w:val="en-US"/>
        </w:rPr>
        <w:t xml:space="preserve"> </w:t>
      </w:r>
      <w:r w:rsidRPr="00370EF8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76103" w:rsidRPr="00370EF8">
        <w:rPr>
          <w:rFonts w:ascii="Angsana New" w:hAnsi="Angsana New" w:cs="Angsana New"/>
          <w:snapToGrid w:val="0"/>
          <w:lang w:val="en-US"/>
        </w:rPr>
        <w:t>2568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กลุ่มบริษัทมีรายได้จากรายการกับลูกค้าภายนอกที่มีมูลค่าตั้งแต่ร้อยละ </w:t>
      </w:r>
      <w:r w:rsidR="00576103" w:rsidRPr="00370EF8">
        <w:rPr>
          <w:rFonts w:ascii="Angsana New" w:hAnsi="Angsana New" w:cs="Angsana New"/>
          <w:snapToGrid w:val="0"/>
          <w:lang w:val="en-US"/>
        </w:rPr>
        <w:t>10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ของรายได้รวมเป็นจำนวนสาม</w:t>
      </w:r>
      <w:r w:rsidR="00CD1482">
        <w:rPr>
          <w:rFonts w:ascii="Angsana New" w:hAnsi="Angsana New" w:cs="Angsana New" w:hint="cs"/>
          <w:snapToGrid w:val="0"/>
          <w:cs/>
          <w:lang w:val="en-US"/>
        </w:rPr>
        <w:t>ราย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ของส่วนงานธุรกิจอสังหาริมทรัพย์จำนวน </w:t>
      </w:r>
      <w:r w:rsidR="00576103" w:rsidRPr="00370EF8">
        <w:rPr>
          <w:rFonts w:ascii="Angsana New" w:hAnsi="Angsana New" w:cs="Angsana New"/>
          <w:snapToGrid w:val="0"/>
          <w:lang w:val="en-US"/>
        </w:rPr>
        <w:t>230</w:t>
      </w:r>
      <w:r w:rsidRPr="00370EF8">
        <w:rPr>
          <w:rFonts w:ascii="Angsana New" w:hAnsi="Angsana New" w:cs="Angsana New"/>
          <w:snapToGrid w:val="0"/>
          <w:lang w:val="en-US"/>
        </w:rPr>
        <w:t>.</w:t>
      </w:r>
      <w:r w:rsidR="00576103" w:rsidRPr="00370EF8">
        <w:rPr>
          <w:rFonts w:ascii="Angsana New" w:hAnsi="Angsana New" w:cs="Angsana New"/>
          <w:snapToGrid w:val="0"/>
          <w:lang w:val="en-US"/>
        </w:rPr>
        <w:t>01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ล้านบาท ซึ่งคิดเป็นร้อยละ </w:t>
      </w:r>
      <w:r w:rsidR="00576103" w:rsidRPr="00370EF8">
        <w:rPr>
          <w:rFonts w:ascii="Angsana New" w:hAnsi="Angsana New" w:cs="Angsana New"/>
          <w:snapToGrid w:val="0"/>
          <w:lang w:val="en-US"/>
        </w:rPr>
        <w:t>57</w:t>
      </w:r>
      <w:r w:rsidRPr="00370EF8">
        <w:rPr>
          <w:rFonts w:ascii="Angsana New" w:hAnsi="Angsana New" w:cs="Angsana New"/>
          <w:snapToGrid w:val="0"/>
          <w:lang w:val="en-US"/>
        </w:rPr>
        <w:t>.</w:t>
      </w:r>
      <w:r w:rsidR="00576103" w:rsidRPr="00370EF8">
        <w:rPr>
          <w:rFonts w:ascii="Angsana New" w:hAnsi="Angsana New" w:cs="Angsana New"/>
          <w:snapToGrid w:val="0"/>
          <w:lang w:val="en-US"/>
        </w:rPr>
        <w:t>11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ของรายได้ทั้งหมดของกลุ่มบริษัท</w:t>
      </w:r>
      <w:r w:rsidRPr="00370EF8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tbl>
      <w:tblPr>
        <w:tblW w:w="9001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315"/>
        <w:gridCol w:w="59"/>
        <w:gridCol w:w="857"/>
        <w:gridCol w:w="56"/>
        <w:gridCol w:w="859"/>
        <w:gridCol w:w="60"/>
        <w:gridCol w:w="857"/>
        <w:gridCol w:w="58"/>
        <w:gridCol w:w="920"/>
        <w:gridCol w:w="58"/>
        <w:gridCol w:w="922"/>
        <w:gridCol w:w="58"/>
        <w:gridCol w:w="922"/>
      </w:tblGrid>
      <w:tr w:rsidR="00D77992" w:rsidRPr="00370EF8" w14:paraId="287B8790" w14:textId="77777777" w:rsidTr="006F351F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2157EC52" w14:textId="0E058DF8" w:rsidR="00D77992" w:rsidRPr="00370EF8" w:rsidRDefault="00D77992" w:rsidP="008F3781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4511B7B1" w14:textId="77777777" w:rsidR="00D77992" w:rsidRPr="00370EF8" w:rsidRDefault="00D77992" w:rsidP="008F3781">
            <w:pPr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27" w:type="dxa"/>
            <w:gridSpan w:val="11"/>
            <w:tcBorders>
              <w:top w:val="nil"/>
              <w:left w:val="nil"/>
              <w:bottom w:val="nil"/>
            </w:tcBorders>
          </w:tcPr>
          <w:p w14:paraId="53C0DA17" w14:textId="77777777" w:rsidR="00D77992" w:rsidRPr="00370EF8" w:rsidRDefault="00D77992" w:rsidP="008F3781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proofErr w:type="gramStart"/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หน่วย 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:</w:t>
            </w:r>
            <w:proofErr w:type="gramEnd"/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D77992" w:rsidRPr="00370EF8" w14:paraId="28B59CA5" w14:textId="77777777" w:rsidTr="006F351F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260C65AC" w14:textId="77777777" w:rsidR="00D77992" w:rsidRPr="00370EF8" w:rsidRDefault="00D77992" w:rsidP="008F3781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44A54077" w14:textId="77777777" w:rsidR="00D77992" w:rsidRPr="00370EF8" w:rsidRDefault="00D77992" w:rsidP="008F3781">
            <w:pPr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27" w:type="dxa"/>
            <w:gridSpan w:val="11"/>
            <w:tcBorders>
              <w:top w:val="nil"/>
              <w:left w:val="nil"/>
              <w:bottom w:val="nil"/>
            </w:tcBorders>
          </w:tcPr>
          <w:p w14:paraId="12A6EBED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77992" w:rsidRPr="00370EF8" w14:paraId="68ED86AC" w14:textId="77777777" w:rsidTr="006F351F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5A472C99" w14:textId="77777777" w:rsidR="00D77992" w:rsidRPr="00370EF8" w:rsidRDefault="00D77992" w:rsidP="008F3781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7786CE6F" w14:textId="77777777" w:rsidR="00D77992" w:rsidRPr="00370EF8" w:rsidRDefault="00D77992" w:rsidP="008F3781">
            <w:pPr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27" w:type="dxa"/>
            <w:gridSpan w:val="11"/>
            <w:tcBorders>
              <w:top w:val="nil"/>
              <w:left w:val="nil"/>
              <w:bottom w:val="nil"/>
            </w:tcBorders>
          </w:tcPr>
          <w:p w14:paraId="09AA64E6" w14:textId="663018F5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หก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</w:p>
        </w:tc>
      </w:tr>
      <w:tr w:rsidR="00D77992" w:rsidRPr="00370EF8" w14:paraId="7469121B" w14:textId="77777777" w:rsidTr="006F351F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B545A62" w14:textId="77777777" w:rsidR="00D77992" w:rsidRPr="00370EF8" w:rsidRDefault="00D77992" w:rsidP="008F3781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6E1C6300" w14:textId="77777777" w:rsidR="00D77992" w:rsidRPr="00370EF8" w:rsidRDefault="00D77992" w:rsidP="008F3781">
            <w:pPr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72" w:type="dxa"/>
            <w:gridSpan w:val="3"/>
            <w:tcBorders>
              <w:top w:val="nil"/>
              <w:left w:val="nil"/>
              <w:bottom w:val="nil"/>
            </w:tcBorders>
          </w:tcPr>
          <w:p w14:paraId="520EEB83" w14:textId="77777777" w:rsidR="00D77992" w:rsidRPr="00370EF8" w:rsidRDefault="00D77992" w:rsidP="008F3781">
            <w:pPr>
              <w:spacing w:line="240" w:lineRule="exact"/>
              <w:ind w:right="65"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60" w:type="dxa"/>
          </w:tcPr>
          <w:p w14:paraId="216DEBD0" w14:textId="77777777" w:rsidR="00D77992" w:rsidRPr="00370EF8" w:rsidRDefault="00D77992" w:rsidP="008F3781">
            <w:pPr>
              <w:spacing w:line="240" w:lineRule="exact"/>
              <w:ind w:right="65"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35" w:type="dxa"/>
            <w:gridSpan w:val="3"/>
          </w:tcPr>
          <w:p w14:paraId="10FC61A2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อื่น</w:t>
            </w:r>
            <w:r w:rsidRPr="00370EF8">
              <w:rPr>
                <w:rFonts w:asciiTheme="majorBidi" w:hAnsiTheme="majorBidi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ๆ</w:t>
            </w:r>
            <w:r w:rsidRPr="00370EF8">
              <w:rPr>
                <w:rFonts w:asciiTheme="majorBidi" w:hAnsiTheme="majorBidi" w:cs="Angsana New"/>
                <w:b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58" w:type="dxa"/>
          </w:tcPr>
          <w:p w14:paraId="3D3A39E0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7DCB1EC9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77992" w:rsidRPr="00370EF8" w14:paraId="39936A4A" w14:textId="77777777" w:rsidTr="006F351F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DE89735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5EFDC0C4" w14:textId="77777777" w:rsidR="00D77992" w:rsidRPr="00370EF8" w:rsidRDefault="00D77992" w:rsidP="008F3781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47D90A6D" w14:textId="56C202A4" w:rsidR="00D77992" w:rsidRPr="00370EF8" w:rsidRDefault="00576103" w:rsidP="008F3781">
            <w:pPr>
              <w:spacing w:line="240" w:lineRule="exact"/>
              <w:ind w:left="-540" w:right="132" w:firstLine="54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</w:tcPr>
          <w:p w14:paraId="6C71CEA9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14:paraId="65122C24" w14:textId="68B6757A" w:rsidR="00D77992" w:rsidRPr="00370EF8" w:rsidRDefault="00576103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60" w:type="dxa"/>
          </w:tcPr>
          <w:p w14:paraId="05345FF0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45511B28" w14:textId="609C63EB" w:rsidR="00D77992" w:rsidRPr="00370EF8" w:rsidRDefault="00576103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8" w:type="dxa"/>
          </w:tcPr>
          <w:p w14:paraId="538BA45F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</w:tcPr>
          <w:p w14:paraId="2F2DBE5C" w14:textId="4C7B5D45" w:rsidR="00D77992" w:rsidRPr="00370EF8" w:rsidRDefault="00576103" w:rsidP="008F3781">
            <w:pPr>
              <w:spacing w:line="24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58" w:type="dxa"/>
          </w:tcPr>
          <w:p w14:paraId="08EC8DD7" w14:textId="77777777" w:rsidR="00D77992" w:rsidRPr="00370EF8" w:rsidRDefault="00D77992" w:rsidP="008F3781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760A3058" w14:textId="4B4DCD26" w:rsidR="00D77992" w:rsidRPr="00370EF8" w:rsidRDefault="00576103" w:rsidP="008F3781">
            <w:pPr>
              <w:spacing w:line="24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8" w:type="dxa"/>
          </w:tcPr>
          <w:p w14:paraId="7FED857E" w14:textId="77777777" w:rsidR="00D77992" w:rsidRPr="00370EF8" w:rsidRDefault="00D77992" w:rsidP="008F3781">
            <w:pPr>
              <w:spacing w:line="24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562737C5" w14:textId="69DBECF2" w:rsidR="00D77992" w:rsidRPr="00370EF8" w:rsidRDefault="00576103" w:rsidP="008F3781">
            <w:pPr>
              <w:spacing w:line="240" w:lineRule="exact"/>
              <w:ind w:left="-540" w:right="96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D77992" w:rsidRPr="00370EF8" w14:paraId="020FD467" w14:textId="77777777" w:rsidTr="006F351F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7617E09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222D015A" w14:textId="77777777" w:rsidR="00D77992" w:rsidRPr="00370EF8" w:rsidRDefault="00D77992" w:rsidP="008F3781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3399AA9E" w14:textId="77777777" w:rsidR="00D77992" w:rsidRPr="00370EF8" w:rsidRDefault="00D77992" w:rsidP="008F3781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nil"/>
              <w:left w:val="nil"/>
              <w:right w:val="nil"/>
            </w:tcBorders>
          </w:tcPr>
          <w:p w14:paraId="29334FD5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308A6F74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49E27D25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10E7E3A3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2B14ACF9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</w:tcPr>
          <w:p w14:paraId="533C8E3E" w14:textId="77777777" w:rsidR="00D77992" w:rsidRPr="00370EF8" w:rsidRDefault="00D77992" w:rsidP="008F3781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" w:type="dxa"/>
          </w:tcPr>
          <w:p w14:paraId="5529CCCB" w14:textId="77777777" w:rsidR="00D77992" w:rsidRPr="00370EF8" w:rsidRDefault="00D77992" w:rsidP="008F3781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3FA273A5" w14:textId="77777777" w:rsidR="00D77992" w:rsidRPr="00370EF8" w:rsidRDefault="00D77992" w:rsidP="008F3781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" w:type="dxa"/>
          </w:tcPr>
          <w:p w14:paraId="563B49FF" w14:textId="77777777" w:rsidR="00D77992" w:rsidRPr="00370EF8" w:rsidRDefault="00D77992" w:rsidP="008F3781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3B92994C" w14:textId="77777777" w:rsidR="00D77992" w:rsidRPr="00370EF8" w:rsidRDefault="00D77992" w:rsidP="008F3781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7992" w:rsidRPr="00370EF8" w14:paraId="57E64AE6" w14:textId="77777777" w:rsidTr="006F351F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4541416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18937154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6B6F6C1E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2C93BB7A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9" w:type="dxa"/>
          </w:tcPr>
          <w:p w14:paraId="3A8C0579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0" w:type="dxa"/>
          </w:tcPr>
          <w:p w14:paraId="28BAB7BE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</w:tcPr>
          <w:p w14:paraId="1E27C420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769BB9C4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</w:tcPr>
          <w:p w14:paraId="4F32929B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622F2EA1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2" w:type="dxa"/>
          </w:tcPr>
          <w:p w14:paraId="471CCD06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36F246A8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2" w:type="dxa"/>
          </w:tcPr>
          <w:p w14:paraId="078D6EF4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D77992" w:rsidRPr="00370EF8" w14:paraId="78B28770" w14:textId="77777777" w:rsidTr="006F351F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8D4459A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427EFBF0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bottom"/>
          </w:tcPr>
          <w:p w14:paraId="1C93FB9C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845D8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480C55D2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</w:tcPr>
          <w:p w14:paraId="1C4537ED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</w:tcPr>
          <w:p w14:paraId="267F4263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  <w:vAlign w:val="bottom"/>
          </w:tcPr>
          <w:p w14:paraId="7B2287C8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76C01038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413B2B41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</w:tcPr>
          <w:p w14:paraId="15F740A5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4977C039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2" w:type="dxa"/>
          </w:tcPr>
          <w:p w14:paraId="12163316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77992" w:rsidRPr="00370EF8" w14:paraId="509ADAD1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402D995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2C6219BF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4A828E86" w14:textId="381D9B25" w:rsidR="00D77992" w:rsidRPr="00370EF8" w:rsidRDefault="00576103" w:rsidP="008F3781">
            <w:pPr>
              <w:spacing w:line="240" w:lineRule="exact"/>
              <w:ind w:right="28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239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000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000</w:t>
            </w:r>
          </w:p>
        </w:tc>
        <w:tc>
          <w:tcPr>
            <w:tcW w:w="56" w:type="dxa"/>
            <w:vAlign w:val="bottom"/>
          </w:tcPr>
          <w:p w14:paraId="0DA2983A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31B6B1FA" w14:textId="6C7A1DCE" w:rsidR="00D77992" w:rsidRPr="00370EF8" w:rsidRDefault="00576103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445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699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336</w:t>
            </w:r>
          </w:p>
        </w:tc>
        <w:tc>
          <w:tcPr>
            <w:tcW w:w="60" w:type="dxa"/>
          </w:tcPr>
          <w:p w14:paraId="48D6938B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6AE71F86" w14:textId="4C590FC5" w:rsidR="00D77992" w:rsidRPr="00370EF8" w:rsidRDefault="00D77992" w:rsidP="008F3781">
            <w:pPr>
              <w:spacing w:line="240" w:lineRule="exact"/>
              <w:ind w:right="-54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  <w:vAlign w:val="bottom"/>
          </w:tcPr>
          <w:p w14:paraId="3FB14453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0E970CAE" w14:textId="27E262B6" w:rsidR="00D77992" w:rsidRPr="00370EF8" w:rsidRDefault="00D77992" w:rsidP="008F3781">
            <w:pPr>
              <w:spacing w:line="240" w:lineRule="exact"/>
              <w:ind w:right="9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53CE3199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</w:tcPr>
          <w:p w14:paraId="285191E0" w14:textId="731D1C7B" w:rsidR="00D77992" w:rsidRPr="00370EF8" w:rsidRDefault="00576103" w:rsidP="008F3781">
            <w:pPr>
              <w:spacing w:line="240" w:lineRule="exact"/>
              <w:ind w:right="9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239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000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000</w:t>
            </w:r>
          </w:p>
        </w:tc>
        <w:tc>
          <w:tcPr>
            <w:tcW w:w="58" w:type="dxa"/>
          </w:tcPr>
          <w:p w14:paraId="5C56094D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</w:tcPr>
          <w:p w14:paraId="6BAFC163" w14:textId="59A503A8" w:rsidR="00D77992" w:rsidRPr="00370EF8" w:rsidRDefault="00576103" w:rsidP="008F3781">
            <w:pPr>
              <w:tabs>
                <w:tab w:val="decimal" w:pos="72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445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699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336</w:t>
            </w:r>
          </w:p>
        </w:tc>
      </w:tr>
      <w:tr w:rsidR="00D77992" w:rsidRPr="00370EF8" w14:paraId="1BAFD668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5FC95479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720" w:right="65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49BA89E9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14499553" w14:textId="40B75315" w:rsidR="00D77992" w:rsidRPr="00370EF8" w:rsidRDefault="00576103" w:rsidP="008F3781">
            <w:pPr>
              <w:spacing w:line="240" w:lineRule="exact"/>
              <w:ind w:right="9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687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836</w:t>
            </w:r>
          </w:p>
        </w:tc>
        <w:tc>
          <w:tcPr>
            <w:tcW w:w="56" w:type="dxa"/>
            <w:vAlign w:val="bottom"/>
          </w:tcPr>
          <w:p w14:paraId="65F25749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1D0B65F6" w14:textId="4BF75AB8" w:rsidR="00D77992" w:rsidRPr="00370EF8" w:rsidRDefault="00576103" w:rsidP="008F3781">
            <w:pPr>
              <w:spacing w:line="240" w:lineRule="exact"/>
              <w:ind w:right="103"/>
              <w:jc w:val="right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231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754</w:t>
            </w:r>
          </w:p>
        </w:tc>
        <w:tc>
          <w:tcPr>
            <w:tcW w:w="60" w:type="dxa"/>
          </w:tcPr>
          <w:p w14:paraId="59534B0F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6B735D3B" w14:textId="4F83958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59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950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  <w:vAlign w:val="bottom"/>
          </w:tcPr>
          <w:p w14:paraId="43CC9805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AF0CDC3" w14:textId="5CFC2D9C" w:rsidR="00D77992" w:rsidRPr="00370EF8" w:rsidRDefault="00D77992" w:rsidP="008F3781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2312726E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15BCAF78" w14:textId="0AF565B0" w:rsidR="00D77992" w:rsidRPr="00370EF8" w:rsidRDefault="00576103" w:rsidP="008F3781">
            <w:pPr>
              <w:tabs>
                <w:tab w:val="decimal" w:pos="72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627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886</w:t>
            </w:r>
          </w:p>
        </w:tc>
        <w:tc>
          <w:tcPr>
            <w:tcW w:w="58" w:type="dxa"/>
          </w:tcPr>
          <w:p w14:paraId="02A44957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</w:tcPr>
          <w:p w14:paraId="739E51AA" w14:textId="065E83EA" w:rsidR="00D77992" w:rsidRPr="00370EF8" w:rsidRDefault="00576103" w:rsidP="008F3781">
            <w:pPr>
              <w:tabs>
                <w:tab w:val="decimal" w:pos="72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231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754</w:t>
            </w:r>
          </w:p>
        </w:tc>
      </w:tr>
      <w:tr w:rsidR="00D77992" w:rsidRPr="00370EF8" w14:paraId="33CEC18D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0BFEC7F4" w14:textId="71635EFD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720" w:right="65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cs/>
              </w:rPr>
              <w:t>กำไรจากการปรับมูลค่ายุติธรรมของ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48498946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48240DA8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bottom"/>
          </w:tcPr>
          <w:p w14:paraId="2A2CCDF5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13E60760" w14:textId="77777777" w:rsidR="00D77992" w:rsidRPr="00370EF8" w:rsidRDefault="00D77992" w:rsidP="008F3781">
            <w:pPr>
              <w:spacing w:line="240" w:lineRule="exact"/>
              <w:ind w:right="103"/>
              <w:jc w:val="right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</w:p>
        </w:tc>
        <w:tc>
          <w:tcPr>
            <w:tcW w:w="60" w:type="dxa"/>
          </w:tcPr>
          <w:p w14:paraId="7AB59968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23CB1914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vAlign w:val="bottom"/>
          </w:tcPr>
          <w:p w14:paraId="418DD621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795C7CDD" w14:textId="77777777" w:rsidR="00D77992" w:rsidRPr="00370EF8" w:rsidRDefault="00D77992" w:rsidP="008F3781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6C2F120F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64D4B951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4FD6399B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</w:tcPr>
          <w:p w14:paraId="686CDFB3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D77992" w:rsidRPr="00370EF8" w14:paraId="54FC7F12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78B203B" w14:textId="0C401091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720" w:right="65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    </w:t>
            </w:r>
            <w:r w:rsidRPr="00370EF8">
              <w:rPr>
                <w:rFonts w:asciiTheme="majorBidi" w:hAnsiTheme="majorBidi" w:cs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4F60303B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38271523" w14:textId="7D716B7F" w:rsidR="00D77992" w:rsidRPr="00370EF8" w:rsidRDefault="00D77992" w:rsidP="008F3781">
            <w:pPr>
              <w:spacing w:line="240" w:lineRule="exact"/>
              <w:ind w:right="-9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6" w:type="dxa"/>
            <w:vAlign w:val="bottom"/>
          </w:tcPr>
          <w:p w14:paraId="4E62A10D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38C9588C" w14:textId="5AE12EE0" w:rsidR="00D77992" w:rsidRPr="00370EF8" w:rsidRDefault="00576103" w:rsidP="008F3781">
            <w:pPr>
              <w:spacing w:line="240" w:lineRule="exact"/>
              <w:ind w:right="103"/>
              <w:jc w:val="right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907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500</w:t>
            </w:r>
          </w:p>
        </w:tc>
        <w:tc>
          <w:tcPr>
            <w:tcW w:w="60" w:type="dxa"/>
          </w:tcPr>
          <w:p w14:paraId="1F56D11F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60A15911" w14:textId="4626C448" w:rsidR="00D77992" w:rsidRPr="00370EF8" w:rsidRDefault="00D77992" w:rsidP="008F3781">
            <w:pPr>
              <w:spacing w:line="240" w:lineRule="exact"/>
              <w:ind w:right="-54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  <w:vAlign w:val="bottom"/>
          </w:tcPr>
          <w:p w14:paraId="28E2D3F8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360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0EA8F10" w14:textId="5844E94E" w:rsidR="00D77992" w:rsidRPr="00370EF8" w:rsidRDefault="00D77992" w:rsidP="008F3781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617F149B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63465633" w14:textId="66B73C6F" w:rsidR="00D77992" w:rsidRPr="00370EF8" w:rsidRDefault="00D77992" w:rsidP="008F3781">
            <w:pPr>
              <w:spacing w:line="240" w:lineRule="exact"/>
              <w:ind w:right="-78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1C65BED7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</w:tcPr>
          <w:p w14:paraId="06570F8E" w14:textId="178190CB" w:rsidR="00D77992" w:rsidRPr="00370EF8" w:rsidRDefault="00576103" w:rsidP="008F3781">
            <w:pPr>
              <w:tabs>
                <w:tab w:val="decimal" w:pos="72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907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500</w:t>
            </w:r>
          </w:p>
        </w:tc>
      </w:tr>
      <w:tr w:rsidR="00D77992" w:rsidRPr="00370EF8" w14:paraId="77BC7BA5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3C110B3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720" w:right="65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A705A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A517EC" w14:textId="69B3A1C5" w:rsidR="00D77992" w:rsidRPr="00370EF8" w:rsidRDefault="00576103" w:rsidP="008F3781">
            <w:pPr>
              <w:spacing w:line="240" w:lineRule="exact"/>
              <w:ind w:right="9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186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422</w:t>
            </w:r>
          </w:p>
        </w:tc>
        <w:tc>
          <w:tcPr>
            <w:tcW w:w="56" w:type="dxa"/>
            <w:vAlign w:val="center"/>
          </w:tcPr>
          <w:p w14:paraId="29936971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0CA14" w14:textId="57074E95" w:rsidR="00D77992" w:rsidRPr="00370EF8" w:rsidRDefault="00576103" w:rsidP="008F3781">
            <w:pPr>
              <w:spacing w:line="240" w:lineRule="exact"/>
              <w:ind w:right="103"/>
              <w:jc w:val="right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178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782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281</w:t>
            </w:r>
          </w:p>
        </w:tc>
        <w:tc>
          <w:tcPr>
            <w:tcW w:w="60" w:type="dxa"/>
          </w:tcPr>
          <w:p w14:paraId="2B951352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2F128" w14:textId="6D5AE441" w:rsidR="00D77992" w:rsidRPr="00370EF8" w:rsidRDefault="00576103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500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976</w:t>
            </w:r>
          </w:p>
        </w:tc>
        <w:tc>
          <w:tcPr>
            <w:tcW w:w="58" w:type="dxa"/>
            <w:vAlign w:val="center"/>
          </w:tcPr>
          <w:p w14:paraId="1EBA4022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3B1F75" w14:textId="3733B3D6" w:rsidR="00D77992" w:rsidRPr="00370EF8" w:rsidRDefault="00D77992" w:rsidP="008F3781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7932B3CD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28B9AF" w14:textId="63BDE139" w:rsidR="00D77992" w:rsidRPr="00370EF8" w:rsidRDefault="00576103" w:rsidP="008F3781">
            <w:pPr>
              <w:tabs>
                <w:tab w:val="decimal" w:pos="72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687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398</w:t>
            </w:r>
          </w:p>
        </w:tc>
        <w:tc>
          <w:tcPr>
            <w:tcW w:w="58" w:type="dxa"/>
          </w:tcPr>
          <w:p w14:paraId="1A682BF1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A8D53" w14:textId="7BF5FC0A" w:rsidR="00D77992" w:rsidRPr="00370EF8" w:rsidRDefault="00576103" w:rsidP="008F3781">
            <w:pPr>
              <w:tabs>
                <w:tab w:val="decimal" w:pos="72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178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782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281</w:t>
            </w:r>
          </w:p>
        </w:tc>
      </w:tr>
      <w:tr w:rsidR="00D77992" w:rsidRPr="00370EF8" w14:paraId="2D7E4016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14E0689F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right="65" w:hanging="63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59" w:type="dxa"/>
            <w:tcBorders>
              <w:top w:val="single" w:sz="4" w:space="0" w:color="auto"/>
              <w:left w:val="nil"/>
              <w:right w:val="nil"/>
            </w:tcBorders>
          </w:tcPr>
          <w:p w14:paraId="001A6306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5586B1" w14:textId="023BAC9F" w:rsidR="00D77992" w:rsidRPr="00370EF8" w:rsidRDefault="00576103" w:rsidP="008F3781">
            <w:pPr>
              <w:spacing w:line="240" w:lineRule="exact"/>
              <w:ind w:right="9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389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874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258</w:t>
            </w:r>
          </w:p>
        </w:tc>
        <w:tc>
          <w:tcPr>
            <w:tcW w:w="56" w:type="dxa"/>
            <w:vAlign w:val="center"/>
          </w:tcPr>
          <w:p w14:paraId="5F1CFFE7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233B0" w14:textId="2B738EE1" w:rsidR="00D77992" w:rsidRPr="00370EF8" w:rsidRDefault="00576103" w:rsidP="008F3781">
            <w:pPr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710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620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871</w:t>
            </w:r>
          </w:p>
        </w:tc>
        <w:tc>
          <w:tcPr>
            <w:tcW w:w="60" w:type="dxa"/>
          </w:tcPr>
          <w:p w14:paraId="61D5D322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1A447" w14:textId="51CAD152" w:rsidR="00D77992" w:rsidRPr="00370EF8" w:rsidRDefault="00576103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441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026</w:t>
            </w:r>
          </w:p>
        </w:tc>
        <w:tc>
          <w:tcPr>
            <w:tcW w:w="58" w:type="dxa"/>
            <w:vAlign w:val="center"/>
          </w:tcPr>
          <w:p w14:paraId="36D82B55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990" w:hanging="36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03392B" w14:textId="42EC3683" w:rsidR="00D77992" w:rsidRPr="00370EF8" w:rsidRDefault="00D77992" w:rsidP="008F3781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7CB4DF90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F19950" w14:textId="087CD2D8" w:rsidR="00D77992" w:rsidRPr="00370EF8" w:rsidRDefault="00576103" w:rsidP="008F3781">
            <w:pPr>
              <w:tabs>
                <w:tab w:val="decimal" w:pos="72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390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315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284</w:t>
            </w:r>
          </w:p>
        </w:tc>
        <w:tc>
          <w:tcPr>
            <w:tcW w:w="58" w:type="dxa"/>
          </w:tcPr>
          <w:p w14:paraId="6C937198" w14:textId="77777777" w:rsidR="00D77992" w:rsidRPr="00370EF8" w:rsidRDefault="00D77992" w:rsidP="008F3781">
            <w:pPr>
              <w:tabs>
                <w:tab w:val="decimal" w:pos="72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9C4C2" w14:textId="496F20A0" w:rsidR="00D77992" w:rsidRPr="00370EF8" w:rsidRDefault="00576103" w:rsidP="008F3781">
            <w:pPr>
              <w:tabs>
                <w:tab w:val="decimal" w:pos="72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710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620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871</w:t>
            </w:r>
          </w:p>
        </w:tc>
      </w:tr>
      <w:tr w:rsidR="00D77992" w:rsidRPr="00370EF8" w14:paraId="0389F5FB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5F6D5E56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01C8FAFD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1650C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4B9E4C7C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91AB3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60" w:type="dxa"/>
          </w:tcPr>
          <w:p w14:paraId="13B1FCDA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F709" w14:textId="121B5071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1A3AE4D2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6909E1" w14:textId="77777777" w:rsidR="00D77992" w:rsidRPr="00370EF8" w:rsidRDefault="00D77992" w:rsidP="008F3781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38ACE26B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6E901" w14:textId="77777777" w:rsidR="00D77992" w:rsidRPr="00370EF8" w:rsidRDefault="00D77992" w:rsidP="008F3781">
            <w:pPr>
              <w:tabs>
                <w:tab w:val="decimal" w:pos="733"/>
                <w:tab w:val="decimal" w:pos="901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7BD5A5CC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68C87" w14:textId="77777777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D77992" w:rsidRPr="00370EF8" w14:paraId="23C867E1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5EAE56FA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 w:firstLine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ต้นทุนขายอาคารชุด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614BA8E2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9ACDCE" w14:textId="10641FBB" w:rsidR="00D77992" w:rsidRPr="00370EF8" w:rsidRDefault="00576103" w:rsidP="008F3781">
            <w:pPr>
              <w:spacing w:line="240" w:lineRule="exact"/>
              <w:ind w:right="28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137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523</w:t>
            </w:r>
          </w:p>
        </w:tc>
        <w:tc>
          <w:tcPr>
            <w:tcW w:w="56" w:type="dxa"/>
            <w:vAlign w:val="center"/>
          </w:tcPr>
          <w:p w14:paraId="03D61A4D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BB3DE" w14:textId="2A1B64D9" w:rsidR="00D77992" w:rsidRPr="00370EF8" w:rsidRDefault="00576103" w:rsidP="008F3781">
            <w:pPr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270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310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960</w:t>
            </w:r>
          </w:p>
        </w:tc>
        <w:tc>
          <w:tcPr>
            <w:tcW w:w="60" w:type="dxa"/>
          </w:tcPr>
          <w:p w14:paraId="06F038D3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C09CB7" w14:textId="4594E0C2" w:rsidR="00D77992" w:rsidRPr="00370EF8" w:rsidRDefault="00D77992" w:rsidP="008F3781">
            <w:pPr>
              <w:spacing w:line="240" w:lineRule="exact"/>
              <w:ind w:right="-54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  <w:vAlign w:val="center"/>
          </w:tcPr>
          <w:p w14:paraId="2048FCD0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7735B" w14:textId="5FFE15CF" w:rsidR="00D77992" w:rsidRPr="00370EF8" w:rsidRDefault="00D77992" w:rsidP="008F3781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3DB141F3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3BE397" w14:textId="7BFF50AC" w:rsidR="00D77992" w:rsidRPr="00370EF8" w:rsidRDefault="00576103" w:rsidP="008F3781">
            <w:pPr>
              <w:tabs>
                <w:tab w:val="decimal" w:pos="733"/>
                <w:tab w:val="decimal" w:pos="90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137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523</w:t>
            </w:r>
          </w:p>
        </w:tc>
        <w:tc>
          <w:tcPr>
            <w:tcW w:w="58" w:type="dxa"/>
          </w:tcPr>
          <w:p w14:paraId="1896E94E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119D1" w14:textId="165676ED" w:rsidR="00D77992" w:rsidRPr="00370EF8" w:rsidRDefault="00576103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270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310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960</w:t>
            </w:r>
          </w:p>
        </w:tc>
      </w:tr>
      <w:tr w:rsidR="00D77992" w:rsidRPr="00370EF8" w14:paraId="29583661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5A45ED71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รวมต้นทุน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47B2E590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1D932A" w14:textId="7FEB5BB9" w:rsidR="00D77992" w:rsidRPr="00370EF8" w:rsidRDefault="00576103" w:rsidP="008F3781">
            <w:pPr>
              <w:spacing w:line="240" w:lineRule="exact"/>
              <w:ind w:right="28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137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523</w:t>
            </w:r>
          </w:p>
        </w:tc>
        <w:tc>
          <w:tcPr>
            <w:tcW w:w="56" w:type="dxa"/>
            <w:vAlign w:val="center"/>
          </w:tcPr>
          <w:p w14:paraId="4AA38188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D1EFC" w14:textId="0BC905FA" w:rsidR="00D77992" w:rsidRPr="00370EF8" w:rsidRDefault="00576103" w:rsidP="008F3781">
            <w:pPr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270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310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960</w:t>
            </w:r>
          </w:p>
        </w:tc>
        <w:tc>
          <w:tcPr>
            <w:tcW w:w="60" w:type="dxa"/>
          </w:tcPr>
          <w:p w14:paraId="758AAEEB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65537F" w14:textId="684D42DC" w:rsidR="00D77992" w:rsidRPr="00370EF8" w:rsidRDefault="00D77992" w:rsidP="008F3781">
            <w:pPr>
              <w:spacing w:line="240" w:lineRule="exact"/>
              <w:ind w:right="-54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  <w:vAlign w:val="center"/>
          </w:tcPr>
          <w:p w14:paraId="1E411F28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550A36" w14:textId="7811BD26" w:rsidR="00D77992" w:rsidRPr="00370EF8" w:rsidRDefault="00D77992" w:rsidP="008F3781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30759ACD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C07481" w14:textId="160EF716" w:rsidR="00D77992" w:rsidRPr="00370EF8" w:rsidRDefault="00576103" w:rsidP="008F3781">
            <w:pPr>
              <w:tabs>
                <w:tab w:val="decimal" w:pos="733"/>
                <w:tab w:val="decimal" w:pos="901"/>
              </w:tabs>
              <w:spacing w:line="240" w:lineRule="exact"/>
              <w:ind w:right="10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137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523</w:t>
            </w:r>
          </w:p>
        </w:tc>
        <w:tc>
          <w:tcPr>
            <w:tcW w:w="58" w:type="dxa"/>
          </w:tcPr>
          <w:p w14:paraId="34423E06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238C1" w14:textId="5255ACD1" w:rsidR="00D77992" w:rsidRPr="00370EF8" w:rsidRDefault="00576103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270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310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960</w:t>
            </w:r>
          </w:p>
        </w:tc>
      </w:tr>
      <w:tr w:rsidR="00D77992" w:rsidRPr="00370EF8" w14:paraId="5628C12B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82B013A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กำไรจากการดำเนินงานตามส่วนงาน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64DAEDAD" w14:textId="77777777" w:rsidR="00D77992" w:rsidRPr="00370EF8" w:rsidRDefault="00D77992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DCFD5C" w14:textId="5B9ECABA" w:rsidR="00D77992" w:rsidRPr="00370EF8" w:rsidRDefault="00576103" w:rsidP="008F3781">
            <w:pPr>
              <w:spacing w:line="240" w:lineRule="exact"/>
              <w:ind w:right="93"/>
              <w:jc w:val="right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252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716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735</w:t>
            </w:r>
          </w:p>
        </w:tc>
        <w:tc>
          <w:tcPr>
            <w:tcW w:w="56" w:type="dxa"/>
            <w:vAlign w:val="center"/>
          </w:tcPr>
          <w:p w14:paraId="61F08165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0EAC3" w14:textId="56D92A8A" w:rsidR="00D77992" w:rsidRPr="00370EF8" w:rsidRDefault="00576103" w:rsidP="008F3781">
            <w:pPr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440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309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911</w:t>
            </w:r>
          </w:p>
        </w:tc>
        <w:tc>
          <w:tcPr>
            <w:tcW w:w="60" w:type="dxa"/>
          </w:tcPr>
          <w:p w14:paraId="525B2A55" w14:textId="77777777" w:rsidR="00D77992" w:rsidRPr="00370EF8" w:rsidRDefault="00D77992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3E383" w14:textId="6081C0FB" w:rsidR="00D77992" w:rsidRPr="00370EF8" w:rsidRDefault="00576103" w:rsidP="008F3781">
            <w:pPr>
              <w:spacing w:line="240" w:lineRule="exact"/>
              <w:ind w:right="181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441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026</w:t>
            </w:r>
          </w:p>
        </w:tc>
        <w:tc>
          <w:tcPr>
            <w:tcW w:w="58" w:type="dxa"/>
            <w:vAlign w:val="center"/>
          </w:tcPr>
          <w:p w14:paraId="0EEBC9E5" w14:textId="77777777" w:rsidR="00D77992" w:rsidRPr="00370EF8" w:rsidRDefault="00D77992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AD1D9A" w14:textId="6430D2F7" w:rsidR="00D77992" w:rsidRPr="00370EF8" w:rsidRDefault="00D77992" w:rsidP="008F3781">
            <w:pPr>
              <w:spacing w:line="240" w:lineRule="exact"/>
              <w:ind w:right="93"/>
              <w:jc w:val="center"/>
              <w:rPr>
                <w:rFonts w:asciiTheme="majorBidi" w:hAnsiTheme="majorBidi" w:cs="Angsana New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-</w:t>
            </w:r>
          </w:p>
        </w:tc>
        <w:tc>
          <w:tcPr>
            <w:tcW w:w="58" w:type="dxa"/>
          </w:tcPr>
          <w:p w14:paraId="3A555465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936A0D" w14:textId="7BD64632" w:rsidR="00D77992" w:rsidRPr="00370EF8" w:rsidRDefault="00576103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253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157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761</w:t>
            </w:r>
          </w:p>
        </w:tc>
        <w:tc>
          <w:tcPr>
            <w:tcW w:w="58" w:type="dxa"/>
          </w:tcPr>
          <w:p w14:paraId="105859E1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CC89C" w14:textId="13857169" w:rsidR="00D77992" w:rsidRPr="00370EF8" w:rsidRDefault="00576103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440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309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911</w:t>
            </w:r>
          </w:p>
        </w:tc>
      </w:tr>
      <w:tr w:rsidR="00D77992" w:rsidRPr="00370EF8" w14:paraId="3A90860A" w14:textId="77777777" w:rsidTr="00D77992">
        <w:trPr>
          <w:trHeight w:val="130"/>
        </w:trPr>
        <w:tc>
          <w:tcPr>
            <w:tcW w:w="3315" w:type="dxa"/>
            <w:tcBorders>
              <w:left w:val="nil"/>
              <w:bottom w:val="nil"/>
              <w:right w:val="nil"/>
            </w:tcBorders>
          </w:tcPr>
          <w:p w14:paraId="748766CF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09800B63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104195EE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3F219172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58EEB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60" w:type="dxa"/>
          </w:tcPr>
          <w:p w14:paraId="6CD8924D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4B71985F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5FEF4CDA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426F3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6F373DB9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3547CF61" w14:textId="77777777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1EEB88BE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4CE9A5F5" w14:textId="77777777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D77992" w:rsidRPr="00370EF8" w14:paraId="57B3EAAD" w14:textId="77777777" w:rsidTr="00D77992">
        <w:trPr>
          <w:trHeight w:val="130"/>
        </w:trPr>
        <w:tc>
          <w:tcPr>
            <w:tcW w:w="3315" w:type="dxa"/>
            <w:tcBorders>
              <w:left w:val="nil"/>
              <w:bottom w:val="nil"/>
              <w:right w:val="nil"/>
            </w:tcBorders>
          </w:tcPr>
          <w:p w14:paraId="557305E6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ค่าใช้จ่ายอื่น ๆ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**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38B62158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3E2A102D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6EBB54B4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23AD6CBC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60" w:type="dxa"/>
          </w:tcPr>
          <w:p w14:paraId="4F313F23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2F500F90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2D71C5BB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00BB562D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2DE5BB83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61576F26" w14:textId="60F01ED5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300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819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289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724FF2FC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00299E8B" w14:textId="66861B05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315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729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338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</w:tr>
      <w:tr w:rsidR="00D77992" w:rsidRPr="00370EF8" w14:paraId="3ABED079" w14:textId="77777777" w:rsidTr="00D77992">
        <w:trPr>
          <w:trHeight w:val="130"/>
        </w:trPr>
        <w:tc>
          <w:tcPr>
            <w:tcW w:w="3315" w:type="dxa"/>
            <w:tcBorders>
              <w:left w:val="nil"/>
              <w:bottom w:val="nil"/>
              <w:right w:val="nil"/>
            </w:tcBorders>
          </w:tcPr>
          <w:p w14:paraId="2C3EC0D2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7E781592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center"/>
          </w:tcPr>
          <w:p w14:paraId="5FE087B6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43C32CC1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3198C793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60" w:type="dxa"/>
          </w:tcPr>
          <w:p w14:paraId="4D2D159D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7" w:type="dxa"/>
          </w:tcPr>
          <w:p w14:paraId="55A2FF40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69272492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1DB2EB94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74044DE0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2" w:type="dxa"/>
            <w:vAlign w:val="center"/>
          </w:tcPr>
          <w:p w14:paraId="642C84A8" w14:textId="495B9186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23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437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328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1AEA0BA8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1FCDF1B8" w14:textId="186D4482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21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523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442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</w:tr>
      <w:tr w:rsidR="00D77992" w:rsidRPr="00370EF8" w14:paraId="2F1AEAC2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45508760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3D664A69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18418480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2484DAA0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17C3E17A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60" w:type="dxa"/>
          </w:tcPr>
          <w:p w14:paraId="50ADC562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57" w:type="dxa"/>
          </w:tcPr>
          <w:p w14:paraId="357A260E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2A12BEAE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C29D9A7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5C8F973C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0BA9C226" w14:textId="1C512C53" w:rsidR="00D77992" w:rsidRPr="00370EF8" w:rsidRDefault="00576103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200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439</w:t>
            </w:r>
          </w:p>
        </w:tc>
        <w:tc>
          <w:tcPr>
            <w:tcW w:w="58" w:type="dxa"/>
          </w:tcPr>
          <w:p w14:paraId="0A89EE1F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vAlign w:val="bottom"/>
          </w:tcPr>
          <w:p w14:paraId="6880C538" w14:textId="2C1D703F" w:rsidR="00D77992" w:rsidRPr="00370EF8" w:rsidRDefault="00576103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60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792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085</w:t>
            </w:r>
          </w:p>
        </w:tc>
      </w:tr>
      <w:tr w:rsidR="00D77992" w:rsidRPr="00370EF8" w14:paraId="774D3FAF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36ACE028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2120238B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69004A22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4B28F4DC" w14:textId="77777777" w:rsidR="00D77992" w:rsidRPr="00370EF8" w:rsidRDefault="00D77992" w:rsidP="008F3781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7D467515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" w:type="dxa"/>
          </w:tcPr>
          <w:p w14:paraId="1306ACAE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857" w:type="dxa"/>
          </w:tcPr>
          <w:p w14:paraId="021B410B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6A9AEE74" w14:textId="77777777" w:rsidR="00D77992" w:rsidRPr="00370EF8" w:rsidRDefault="00D77992" w:rsidP="008F3781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4BABF78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</w:tcPr>
          <w:p w14:paraId="1B503B95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A8690" w14:textId="26EF427F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288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858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716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5ED92E6F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7365C" w14:textId="2F808973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292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632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164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</w:tr>
      <w:tr w:rsidR="00D77992" w:rsidRPr="00370EF8" w14:paraId="4A59E1F6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69911BBA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7EE191D9" w14:textId="77777777" w:rsidR="00D77992" w:rsidRPr="00370EF8" w:rsidRDefault="00D77992" w:rsidP="008F3781">
            <w:pPr>
              <w:tabs>
                <w:tab w:val="decimal" w:pos="911"/>
              </w:tabs>
              <w:spacing w:line="24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857" w:type="dxa"/>
            <w:vAlign w:val="center"/>
          </w:tcPr>
          <w:p w14:paraId="2EA52586" w14:textId="77777777" w:rsidR="00D77992" w:rsidRPr="00370EF8" w:rsidRDefault="00D77992" w:rsidP="008F3781">
            <w:pPr>
              <w:tabs>
                <w:tab w:val="decimal" w:pos="911"/>
              </w:tabs>
              <w:spacing w:line="240" w:lineRule="exact"/>
              <w:ind w:right="-76"/>
              <w:rPr>
                <w:rFonts w:asciiTheme="majorBidi" w:hAnsiTheme="majorBidi" w:cstheme="majorBidi"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109D4A8B" w14:textId="77777777" w:rsidR="00D77992" w:rsidRPr="00370EF8" w:rsidRDefault="00D77992" w:rsidP="008F3781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7D416732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" w:type="dxa"/>
          </w:tcPr>
          <w:p w14:paraId="5120EBEA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857" w:type="dxa"/>
          </w:tcPr>
          <w:p w14:paraId="7707487F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6D751DD4" w14:textId="77777777" w:rsidR="00D77992" w:rsidRPr="00370EF8" w:rsidRDefault="00D77992" w:rsidP="008F3781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41064B39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</w:tcPr>
          <w:p w14:paraId="29809144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51A316" w14:textId="551575E3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329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757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133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0AEA647A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1D5BDC" w14:textId="5FCE8AB2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128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782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948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</w:tr>
      <w:tr w:rsidR="00D77992" w:rsidRPr="00370EF8" w14:paraId="251D73AA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53E6871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ค่าใช้จ่าย (รายได้) 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59" w:type="dxa"/>
            <w:tcBorders>
              <w:top w:val="nil"/>
              <w:left w:val="nil"/>
              <w:right w:val="nil"/>
            </w:tcBorders>
          </w:tcPr>
          <w:p w14:paraId="76399B3A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1B04FABB" w14:textId="77777777" w:rsidR="00D77992" w:rsidRPr="00370EF8" w:rsidRDefault="00D77992" w:rsidP="008F3781">
            <w:pPr>
              <w:spacing w:line="240" w:lineRule="exact"/>
              <w:jc w:val="center"/>
              <w:rPr>
                <w:rFonts w:asciiTheme="majorBidi" w:hAnsiTheme="majorBidi" w:cstheme="majorBidi"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291398C0" w14:textId="77777777" w:rsidR="00D77992" w:rsidRPr="00370EF8" w:rsidRDefault="00D77992" w:rsidP="008F3781">
            <w:pPr>
              <w:tabs>
                <w:tab w:val="decimal" w:pos="869"/>
              </w:tabs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6FD7B5CB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60" w:type="dxa"/>
          </w:tcPr>
          <w:p w14:paraId="416627DB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7" w:type="dxa"/>
          </w:tcPr>
          <w:p w14:paraId="0713C0D2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1BD8FDFA" w14:textId="77777777" w:rsidR="00D77992" w:rsidRPr="00370EF8" w:rsidRDefault="00D77992" w:rsidP="008F3781">
            <w:pPr>
              <w:spacing w:line="240" w:lineRule="exact"/>
              <w:ind w:left="-540" w:firstLine="543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6E941072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4147E132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9717B2" w14:textId="05883F35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895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257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28751462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BABE0" w14:textId="13E75844" w:rsidR="00D77992" w:rsidRPr="00370EF8" w:rsidRDefault="00576103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19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591</w:t>
            </w:r>
            <w:r w:rsidR="00D77992"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640</w:t>
            </w:r>
          </w:p>
        </w:tc>
      </w:tr>
      <w:tr w:rsidR="00D77992" w:rsidRPr="00370EF8" w14:paraId="22C4C98E" w14:textId="77777777" w:rsidTr="00D77992">
        <w:trPr>
          <w:trHeight w:val="130"/>
        </w:trPr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</w:tcPr>
          <w:p w14:paraId="75EAF894" w14:textId="77777777" w:rsidR="00D77992" w:rsidRPr="00370EF8" w:rsidRDefault="00D77992" w:rsidP="008F3781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ขาดทุน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9" w:type="dxa"/>
            <w:tcBorders>
              <w:left w:val="nil"/>
              <w:right w:val="nil"/>
            </w:tcBorders>
          </w:tcPr>
          <w:p w14:paraId="524F2BF8" w14:textId="77777777" w:rsidR="00D77992" w:rsidRPr="00370EF8" w:rsidRDefault="00D77992" w:rsidP="008F3781">
            <w:pPr>
              <w:tabs>
                <w:tab w:val="decimal" w:pos="911"/>
              </w:tabs>
              <w:spacing w:line="24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857" w:type="dxa"/>
            <w:vAlign w:val="center"/>
          </w:tcPr>
          <w:p w14:paraId="425699A4" w14:textId="77777777" w:rsidR="00D77992" w:rsidRPr="00370EF8" w:rsidRDefault="00D77992" w:rsidP="008F3781">
            <w:pPr>
              <w:tabs>
                <w:tab w:val="decimal" w:pos="911"/>
              </w:tabs>
              <w:spacing w:line="240" w:lineRule="exact"/>
              <w:ind w:right="-76"/>
              <w:rPr>
                <w:rFonts w:asciiTheme="majorBidi" w:hAnsiTheme="majorBidi" w:cstheme="majorBidi"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56" w:type="dxa"/>
            <w:vAlign w:val="center"/>
          </w:tcPr>
          <w:p w14:paraId="0F510C89" w14:textId="77777777" w:rsidR="00D77992" w:rsidRPr="00370EF8" w:rsidRDefault="00D77992" w:rsidP="008F3781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859" w:type="dxa"/>
          </w:tcPr>
          <w:p w14:paraId="335AA316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0" w:type="dxa"/>
          </w:tcPr>
          <w:p w14:paraId="372F4920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857" w:type="dxa"/>
          </w:tcPr>
          <w:p w14:paraId="2C152B11" w14:textId="77777777" w:rsidR="00D77992" w:rsidRPr="00370EF8" w:rsidRDefault="00D77992" w:rsidP="008F3781">
            <w:pPr>
              <w:tabs>
                <w:tab w:val="decimal" w:pos="986"/>
              </w:tabs>
              <w:spacing w:line="240" w:lineRule="exact"/>
              <w:ind w:right="-76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  <w:vAlign w:val="center"/>
          </w:tcPr>
          <w:p w14:paraId="4321E7DE" w14:textId="77777777" w:rsidR="00D77992" w:rsidRPr="00370EF8" w:rsidRDefault="00D77992" w:rsidP="008F3781">
            <w:pPr>
              <w:spacing w:line="240" w:lineRule="exact"/>
              <w:ind w:left="-540" w:right="89" w:firstLine="543"/>
              <w:jc w:val="right"/>
              <w:rPr>
                <w:rFonts w:asciiTheme="majorBidi" w:hAnsiTheme="majorBidi" w:cs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920" w:type="dxa"/>
            <w:vAlign w:val="center"/>
          </w:tcPr>
          <w:p w14:paraId="06C90E70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" w:type="dxa"/>
          </w:tcPr>
          <w:p w14:paraId="6A3B898B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1895CE" w14:textId="345B0209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326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861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876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  <w:tc>
          <w:tcPr>
            <w:tcW w:w="58" w:type="dxa"/>
          </w:tcPr>
          <w:p w14:paraId="0F37C06D" w14:textId="77777777" w:rsidR="00D77992" w:rsidRPr="00370EF8" w:rsidRDefault="00D77992" w:rsidP="008F3781">
            <w:pPr>
              <w:tabs>
                <w:tab w:val="decimal" w:pos="901"/>
              </w:tabs>
              <w:spacing w:line="240" w:lineRule="exact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DDF1A" w14:textId="103F6866" w:rsidR="00D77992" w:rsidRPr="00370EF8" w:rsidRDefault="00D77992" w:rsidP="008F3781">
            <w:pPr>
              <w:tabs>
                <w:tab w:val="decimal" w:pos="733"/>
              </w:tabs>
              <w:spacing w:line="240" w:lineRule="exact"/>
              <w:ind w:right="103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(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148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374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,</w:t>
            </w:r>
            <w:r w:rsidR="00576103" w:rsidRPr="00370EF8">
              <w:rPr>
                <w:rFonts w:ascii="Times New Roman" w:hAnsi="Times New Roman" w:cs="Angsana New"/>
                <w:sz w:val="14"/>
                <w:szCs w:val="14"/>
                <w:lang w:val="en-US"/>
              </w:rPr>
              <w:t>588</w:t>
            </w:r>
            <w:r w:rsidRPr="00370EF8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)</w:t>
            </w:r>
          </w:p>
        </w:tc>
      </w:tr>
      <w:tr w:rsidR="00D77992" w:rsidRPr="00370EF8" w14:paraId="09E372D9" w14:textId="77777777" w:rsidTr="006F351F">
        <w:trPr>
          <w:trHeight w:val="130"/>
        </w:trPr>
        <w:tc>
          <w:tcPr>
            <w:tcW w:w="9001" w:type="dxa"/>
            <w:gridSpan w:val="13"/>
            <w:tcBorders>
              <w:top w:val="nil"/>
              <w:left w:val="nil"/>
              <w:bottom w:val="nil"/>
            </w:tcBorders>
          </w:tcPr>
          <w:p w14:paraId="72750FA5" w14:textId="77777777" w:rsidR="00D77992" w:rsidRPr="00370EF8" w:rsidRDefault="00D77992" w:rsidP="008F3781">
            <w:pPr>
              <w:tabs>
                <w:tab w:val="decimal" w:pos="911"/>
              </w:tabs>
              <w:spacing w:line="240" w:lineRule="exact"/>
              <w:ind w:right="-76" w:firstLine="3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ส่วนงานอื่น ๆ ประกอบด้วย ธุรกิจการศึกษาและธุรกิจลงทุนถือหุ้นในบริษัทอื่น</w:t>
            </w:r>
          </w:p>
          <w:p w14:paraId="0FE61C96" w14:textId="77777777" w:rsidR="00D77992" w:rsidRPr="00370EF8" w:rsidRDefault="00D77992" w:rsidP="008F3781">
            <w:pPr>
              <w:tabs>
                <w:tab w:val="decimal" w:pos="911"/>
              </w:tabs>
              <w:spacing w:line="240" w:lineRule="exact"/>
              <w:ind w:right="-76" w:firstLine="3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**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ค่าใช้จ่ายอื่น ๆ ประกอบด้วย </w:t>
            </w:r>
            <w:r w:rsidRPr="00370EF8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ค่าใช้จ่ายในการบริหารและค่าตอบแทนกรรมการและผู้บริหาร </w:t>
            </w:r>
          </w:p>
        </w:tc>
      </w:tr>
    </w:tbl>
    <w:p w14:paraId="0EB19F2D" w14:textId="3BFC30B6" w:rsidR="0013002C" w:rsidRPr="00370EF8" w:rsidRDefault="0013002C" w:rsidP="002A4D6A">
      <w:pPr>
        <w:tabs>
          <w:tab w:val="left" w:pos="720"/>
        </w:tabs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="Angsana New" w:hAnsi="Angsana New" w:cs="Angsana New"/>
          <w:snapToGrid w:val="0"/>
          <w:cs/>
          <w:lang w:val="en-US"/>
        </w:rPr>
        <w:t>สำหรับงวด</w:t>
      </w:r>
      <w:r w:rsidRPr="00370EF8">
        <w:rPr>
          <w:rFonts w:ascii="Angsana New" w:hAnsi="Angsana New" w:cs="Angsana New" w:hint="cs"/>
          <w:snapToGrid w:val="0"/>
          <w:cs/>
          <w:lang w:val="en-US"/>
        </w:rPr>
        <w:t>หกเดือน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สิ้นสุดวันที่ </w:t>
      </w:r>
      <w:r w:rsidR="00576103" w:rsidRPr="00370EF8">
        <w:rPr>
          <w:rFonts w:ascii="Angsana New" w:hAnsi="Angsana New" w:cs="Angsana New"/>
          <w:snapToGrid w:val="0"/>
          <w:lang w:val="en-US"/>
        </w:rPr>
        <w:t>30</w:t>
      </w:r>
      <w:r w:rsidRPr="00370EF8">
        <w:rPr>
          <w:rFonts w:ascii="Angsana New" w:hAnsi="Angsana New" w:cs="Angsana New"/>
          <w:snapToGrid w:val="0"/>
          <w:lang w:val="en-US"/>
        </w:rPr>
        <w:t xml:space="preserve"> </w:t>
      </w:r>
      <w:r w:rsidRPr="00370EF8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76103" w:rsidRPr="00370EF8">
        <w:rPr>
          <w:rFonts w:ascii="Angsana New" w:hAnsi="Angsana New" w:cs="Angsana New"/>
          <w:snapToGrid w:val="0"/>
          <w:lang w:val="en-US"/>
        </w:rPr>
        <w:t>2569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กลุ่มบริษัทมีรายได้จากรายการกับลูกค้าภายนอกที่มีมูลค่าตั้งแต่ร้อยละ </w:t>
      </w:r>
      <w:r w:rsidR="00576103" w:rsidRPr="00370EF8">
        <w:rPr>
          <w:rFonts w:ascii="Angsana New" w:hAnsi="Angsana New" w:cs="Angsana New"/>
          <w:snapToGrid w:val="0"/>
          <w:lang w:val="en-US"/>
        </w:rPr>
        <w:t>10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ของรายได้รวมเป็นจำนวน</w:t>
      </w:r>
      <w:r w:rsidRPr="00370EF8">
        <w:rPr>
          <w:rFonts w:ascii="Angsana New" w:hAnsi="Angsana New" w:cs="Angsana New" w:hint="cs"/>
          <w:snapToGrid w:val="0"/>
          <w:cs/>
          <w:lang w:val="en-US"/>
        </w:rPr>
        <w:t>หนึ่ง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รายของส่วนงานธุรกิจอสังหาริมทรัพย์จำนวน </w:t>
      </w:r>
      <w:r w:rsidR="00576103" w:rsidRPr="00370EF8">
        <w:rPr>
          <w:rFonts w:ascii="Angsana New" w:hAnsi="Angsana New" w:cs="Angsana New"/>
          <w:snapToGrid w:val="0"/>
          <w:lang w:val="en-US"/>
        </w:rPr>
        <w:t>239</w:t>
      </w:r>
      <w:r w:rsidRPr="00370EF8">
        <w:rPr>
          <w:rFonts w:ascii="Angsana New" w:hAnsi="Angsana New" w:cs="Angsana New"/>
          <w:snapToGrid w:val="0"/>
          <w:lang w:val="en-US"/>
        </w:rPr>
        <w:t>.</w:t>
      </w:r>
      <w:r w:rsidR="00576103" w:rsidRPr="00370EF8">
        <w:rPr>
          <w:rFonts w:ascii="Angsana New" w:hAnsi="Angsana New" w:cs="Angsana New"/>
          <w:snapToGrid w:val="0"/>
          <w:lang w:val="en-US"/>
        </w:rPr>
        <w:t>00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ล้านบาท ซึ่งคิดเป็นร้อยละ </w:t>
      </w:r>
      <w:r w:rsidR="00576103" w:rsidRPr="00370EF8">
        <w:rPr>
          <w:rFonts w:ascii="Angsana New" w:hAnsi="Angsana New" w:cs="Angsana New"/>
          <w:snapToGrid w:val="0"/>
          <w:lang w:val="en-US"/>
        </w:rPr>
        <w:t>61</w:t>
      </w:r>
      <w:r w:rsidRPr="00370EF8">
        <w:rPr>
          <w:rFonts w:ascii="Angsana New" w:hAnsi="Angsana New" w:cs="Angsana New"/>
          <w:snapToGrid w:val="0"/>
          <w:lang w:val="en-US"/>
        </w:rPr>
        <w:t>.</w:t>
      </w:r>
      <w:r w:rsidR="00576103" w:rsidRPr="00370EF8">
        <w:rPr>
          <w:rFonts w:ascii="Angsana New" w:hAnsi="Angsana New" w:cs="Angsana New"/>
          <w:snapToGrid w:val="0"/>
          <w:lang w:val="en-US"/>
        </w:rPr>
        <w:t>23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ของรายได้ทั้งหมดของกลุ่มบริษัท</w:t>
      </w:r>
      <w:r w:rsidRPr="00370EF8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50D1C11B" w14:textId="54E58F22" w:rsidR="00BF4A29" w:rsidRPr="00370EF8" w:rsidRDefault="00A829E6" w:rsidP="002A4D6A">
      <w:pPr>
        <w:tabs>
          <w:tab w:val="left" w:pos="720"/>
        </w:tabs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370EF8">
        <w:rPr>
          <w:rFonts w:ascii="Angsana New" w:hAnsi="Angsana New" w:cs="Angsana New"/>
          <w:snapToGrid w:val="0"/>
          <w:cs/>
          <w:lang w:val="en-US"/>
        </w:rPr>
        <w:t>สำหรับ</w:t>
      </w:r>
      <w:r w:rsidR="0077753A" w:rsidRPr="00370EF8">
        <w:rPr>
          <w:rFonts w:ascii="Angsana New" w:hAnsi="Angsana New" w:cs="Angsana New"/>
          <w:snapToGrid w:val="0"/>
          <w:cs/>
          <w:lang w:val="en-US"/>
        </w:rPr>
        <w:t>งวด</w:t>
      </w:r>
      <w:r w:rsidR="0077753A" w:rsidRPr="00370EF8">
        <w:rPr>
          <w:rFonts w:ascii="Angsana New" w:hAnsi="Angsana New" w:cs="Angsana New" w:hint="cs"/>
          <w:snapToGrid w:val="0"/>
          <w:cs/>
          <w:lang w:val="en-US"/>
        </w:rPr>
        <w:t>หกเดือน</w:t>
      </w:r>
      <w:r w:rsidR="0077753A" w:rsidRPr="00370EF8">
        <w:rPr>
          <w:rFonts w:ascii="Angsana New" w:hAnsi="Angsana New" w:cs="Angsana New"/>
          <w:snapToGrid w:val="0"/>
          <w:cs/>
          <w:lang w:val="en-US"/>
        </w:rPr>
        <w:t xml:space="preserve">สิ้นสุดวันที่ </w:t>
      </w:r>
      <w:r w:rsidR="00576103" w:rsidRPr="00370EF8">
        <w:rPr>
          <w:rFonts w:ascii="Angsana New" w:hAnsi="Angsana New" w:cs="Angsana New"/>
          <w:snapToGrid w:val="0"/>
          <w:lang w:val="en-US"/>
        </w:rPr>
        <w:t>30</w:t>
      </w:r>
      <w:r w:rsidR="0077753A" w:rsidRPr="00370EF8">
        <w:rPr>
          <w:rFonts w:ascii="Angsana New" w:hAnsi="Angsana New" w:cs="Angsana New"/>
          <w:snapToGrid w:val="0"/>
          <w:lang w:val="en-US"/>
        </w:rPr>
        <w:t xml:space="preserve"> </w:t>
      </w:r>
      <w:r w:rsidR="0077753A" w:rsidRPr="00370EF8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77753A" w:rsidRPr="00370EF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576103" w:rsidRPr="00370EF8">
        <w:rPr>
          <w:rFonts w:ascii="Angsana New" w:hAnsi="Angsana New" w:cs="Angsana New"/>
          <w:snapToGrid w:val="0"/>
          <w:lang w:val="en-US"/>
        </w:rPr>
        <w:t>2568</w:t>
      </w:r>
      <w:r w:rsidRPr="00370EF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F41578" w:rsidRPr="00370EF8">
        <w:rPr>
          <w:rFonts w:ascii="Angsana New" w:hAnsi="Angsana New" w:cs="Angsana New"/>
          <w:snapToGrid w:val="0"/>
          <w:cs/>
          <w:lang w:val="en-US"/>
        </w:rPr>
        <w:t xml:space="preserve">กลุ่มบริษัทมีรายได้จากรายการกับลูกค้าภายนอกที่มีมูลค่าตั้งแต่ร้อยละ </w:t>
      </w:r>
      <w:r w:rsidR="00576103" w:rsidRPr="00370EF8">
        <w:rPr>
          <w:rFonts w:ascii="Angsana New" w:hAnsi="Angsana New" w:cs="Angsana New"/>
          <w:snapToGrid w:val="0"/>
          <w:lang w:val="en-US"/>
        </w:rPr>
        <w:t>10</w:t>
      </w:r>
      <w:r w:rsidR="00F41578" w:rsidRPr="00370EF8">
        <w:rPr>
          <w:rFonts w:ascii="Angsana New" w:hAnsi="Angsana New" w:cs="Angsana New"/>
          <w:snapToGrid w:val="0"/>
          <w:cs/>
          <w:lang w:val="en-US"/>
        </w:rPr>
        <w:t xml:space="preserve"> ของรายได้รวมเป็นจำนวน</w:t>
      </w:r>
      <w:r w:rsidR="006C69B0" w:rsidRPr="00370EF8">
        <w:rPr>
          <w:rFonts w:ascii="Angsana New" w:hAnsi="Angsana New" w:cs="Angsana New" w:hint="cs"/>
          <w:snapToGrid w:val="0"/>
          <w:cs/>
          <w:lang w:val="en-US"/>
        </w:rPr>
        <w:t>หนึ่ง</w:t>
      </w:r>
      <w:r w:rsidR="00F41578" w:rsidRPr="00370EF8">
        <w:rPr>
          <w:rFonts w:ascii="Angsana New" w:hAnsi="Angsana New" w:cs="Angsana New"/>
          <w:snapToGrid w:val="0"/>
          <w:cs/>
          <w:lang w:val="en-US"/>
        </w:rPr>
        <w:t>รายของส่วนงาน</w:t>
      </w:r>
      <w:r w:rsidR="00DC792C" w:rsidRPr="00370EF8">
        <w:rPr>
          <w:rFonts w:ascii="Angsana New" w:hAnsi="Angsana New" w:cs="Angsana New"/>
          <w:snapToGrid w:val="0"/>
          <w:cs/>
          <w:lang w:val="en-US"/>
        </w:rPr>
        <w:t>ธุรกิจ</w:t>
      </w:r>
      <w:r w:rsidR="00F41578" w:rsidRPr="00370EF8">
        <w:rPr>
          <w:rFonts w:ascii="Angsana New" w:hAnsi="Angsana New" w:cs="Angsana New"/>
          <w:snapToGrid w:val="0"/>
          <w:cs/>
          <w:lang w:val="en-US"/>
        </w:rPr>
        <w:t>อ</w:t>
      </w:r>
      <w:r w:rsidR="006A1A30" w:rsidRPr="00370EF8">
        <w:rPr>
          <w:rFonts w:ascii="Angsana New" w:hAnsi="Angsana New" w:cs="Angsana New"/>
          <w:snapToGrid w:val="0"/>
          <w:cs/>
          <w:lang w:val="en-US"/>
        </w:rPr>
        <w:t>สั</w:t>
      </w:r>
      <w:r w:rsidR="00F41578" w:rsidRPr="00370EF8">
        <w:rPr>
          <w:rFonts w:ascii="Angsana New" w:hAnsi="Angsana New" w:cs="Angsana New"/>
          <w:snapToGrid w:val="0"/>
          <w:cs/>
          <w:lang w:val="en-US"/>
        </w:rPr>
        <w:t xml:space="preserve">งหาริมทรัพย์จำนวน </w:t>
      </w:r>
      <w:r w:rsidR="00576103" w:rsidRPr="00370EF8">
        <w:rPr>
          <w:rFonts w:ascii="Angsana New" w:hAnsi="Angsana New" w:cs="Angsana New"/>
          <w:snapToGrid w:val="0"/>
          <w:lang w:val="en-US"/>
        </w:rPr>
        <w:t>113</w:t>
      </w:r>
      <w:r w:rsidR="006C69B0" w:rsidRPr="00370EF8">
        <w:rPr>
          <w:rFonts w:ascii="Angsana New" w:hAnsi="Angsana New" w:cs="Angsana New"/>
          <w:snapToGrid w:val="0"/>
          <w:lang w:val="en-US"/>
        </w:rPr>
        <w:t>.</w:t>
      </w:r>
      <w:r w:rsidR="00576103" w:rsidRPr="00370EF8">
        <w:rPr>
          <w:rFonts w:ascii="Angsana New" w:hAnsi="Angsana New" w:cs="Angsana New"/>
          <w:snapToGrid w:val="0"/>
          <w:lang w:val="en-US"/>
        </w:rPr>
        <w:t>49</w:t>
      </w:r>
      <w:r w:rsidR="00F41578" w:rsidRPr="00370EF8">
        <w:rPr>
          <w:rFonts w:ascii="Angsana New" w:hAnsi="Angsana New" w:cs="Angsana New"/>
          <w:snapToGrid w:val="0"/>
          <w:cs/>
          <w:lang w:val="en-US"/>
        </w:rPr>
        <w:t xml:space="preserve"> ล้านบาท ซึ่งคิดเป็นร้อยละ </w:t>
      </w:r>
      <w:r w:rsidR="00576103" w:rsidRPr="00370EF8">
        <w:rPr>
          <w:rFonts w:ascii="Angsana New" w:hAnsi="Angsana New" w:cs="Angsana New"/>
          <w:snapToGrid w:val="0"/>
          <w:lang w:val="en-US"/>
        </w:rPr>
        <w:t>15</w:t>
      </w:r>
      <w:r w:rsidR="006C69B0" w:rsidRPr="00370EF8">
        <w:rPr>
          <w:rFonts w:ascii="Angsana New" w:hAnsi="Angsana New" w:cs="Angsana New"/>
          <w:snapToGrid w:val="0"/>
          <w:lang w:val="en-US"/>
        </w:rPr>
        <w:t>.</w:t>
      </w:r>
      <w:r w:rsidR="00576103" w:rsidRPr="00370EF8">
        <w:rPr>
          <w:rFonts w:ascii="Angsana New" w:hAnsi="Angsana New" w:cs="Angsana New"/>
          <w:snapToGrid w:val="0"/>
          <w:lang w:val="en-US"/>
        </w:rPr>
        <w:t>97</w:t>
      </w:r>
      <w:r w:rsidR="00F41578" w:rsidRPr="00370EF8">
        <w:rPr>
          <w:rFonts w:ascii="Angsana New" w:hAnsi="Angsana New" w:cs="Angsana New"/>
          <w:snapToGrid w:val="0"/>
          <w:cs/>
          <w:lang w:val="en-US"/>
        </w:rPr>
        <w:t xml:space="preserve"> ของรายได้ทั้งหมดของกลุ่</w:t>
      </w:r>
      <w:r w:rsidR="00D92E06" w:rsidRPr="00370EF8">
        <w:rPr>
          <w:rFonts w:ascii="Angsana New" w:hAnsi="Angsana New" w:cs="Angsana New"/>
          <w:snapToGrid w:val="0"/>
          <w:cs/>
          <w:lang w:val="en-US"/>
        </w:rPr>
        <w:t>ม</w:t>
      </w:r>
      <w:r w:rsidR="00F41578" w:rsidRPr="00370EF8">
        <w:rPr>
          <w:rFonts w:ascii="Angsana New" w:hAnsi="Angsana New" w:cs="Angsana New"/>
          <w:snapToGrid w:val="0"/>
          <w:cs/>
          <w:lang w:val="en-US"/>
        </w:rPr>
        <w:t>บริษัท</w:t>
      </w:r>
      <w:r w:rsidR="00DC792C" w:rsidRPr="00370EF8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63921207" w14:textId="77777777" w:rsidR="00BF4A29" w:rsidRPr="00370EF8" w:rsidRDefault="00BF4A2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370EF8"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03AC1ABC" w14:textId="77777777" w:rsidR="009A561D" w:rsidRPr="00370EF8" w:rsidRDefault="009A561D" w:rsidP="00BF4A29">
      <w:pPr>
        <w:tabs>
          <w:tab w:val="left" w:pos="72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9"/>
        <w:gridCol w:w="93"/>
        <w:gridCol w:w="1296"/>
        <w:gridCol w:w="93"/>
        <w:gridCol w:w="1293"/>
        <w:gridCol w:w="85"/>
        <w:gridCol w:w="1296"/>
        <w:gridCol w:w="85"/>
        <w:gridCol w:w="1296"/>
        <w:gridCol w:w="14"/>
      </w:tblGrid>
      <w:tr w:rsidR="000359B8" w:rsidRPr="00370EF8" w14:paraId="498FE3BC" w14:textId="77777777" w:rsidTr="003A3781">
        <w:trPr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2B06995B" w14:textId="77777777" w:rsidR="000359B8" w:rsidRPr="00370EF8" w:rsidRDefault="000359B8" w:rsidP="008F3781">
            <w:pPr>
              <w:spacing w:line="240" w:lineRule="exact"/>
              <w:ind w:left="900" w:right="65"/>
              <w:jc w:val="both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5551" w:type="dxa"/>
            <w:gridSpan w:val="9"/>
            <w:tcBorders>
              <w:top w:val="nil"/>
              <w:left w:val="nil"/>
              <w:bottom w:val="nil"/>
            </w:tcBorders>
          </w:tcPr>
          <w:p w14:paraId="2EFA0B4A" w14:textId="0E6FC979" w:rsidR="000359B8" w:rsidRPr="00370EF8" w:rsidRDefault="000359B8" w:rsidP="008F3781">
            <w:pPr>
              <w:spacing w:line="240" w:lineRule="exact"/>
              <w:ind w:right="65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0359B8" w:rsidRPr="00370EF8" w14:paraId="6B0E51C5" w14:textId="77777777" w:rsidTr="003A3781">
        <w:trPr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30207293" w14:textId="77777777" w:rsidR="000359B8" w:rsidRPr="00370EF8" w:rsidRDefault="000359B8" w:rsidP="008F3781">
            <w:pPr>
              <w:spacing w:line="240" w:lineRule="exact"/>
              <w:ind w:left="900" w:right="65"/>
              <w:jc w:val="both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</w:p>
        </w:tc>
        <w:tc>
          <w:tcPr>
            <w:tcW w:w="5551" w:type="dxa"/>
            <w:gridSpan w:val="9"/>
            <w:tcBorders>
              <w:top w:val="nil"/>
              <w:left w:val="nil"/>
              <w:bottom w:val="nil"/>
            </w:tcBorders>
          </w:tcPr>
          <w:p w14:paraId="67D82B9F" w14:textId="709A8C02" w:rsidR="000359B8" w:rsidRPr="00370EF8" w:rsidRDefault="000359B8" w:rsidP="008F3781">
            <w:pPr>
              <w:spacing w:line="240" w:lineRule="exact"/>
              <w:ind w:right="-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359B8" w:rsidRPr="00370EF8" w14:paraId="01DE6855" w14:textId="77777777" w:rsidTr="003A3781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1F63D8B2" w14:textId="77777777" w:rsidR="000359B8" w:rsidRPr="00370EF8" w:rsidRDefault="000359B8" w:rsidP="008F3781">
            <w:pPr>
              <w:spacing w:line="240" w:lineRule="exact"/>
              <w:ind w:left="900" w:right="65"/>
              <w:jc w:val="both"/>
              <w:rPr>
                <w:rFonts w:ascii="Times New Roman" w:hAnsi="Times New Roman" w:cs="Times New Roman"/>
                <w:sz w:val="18"/>
                <w:szCs w:val="18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47CEE51" w14:textId="77777777" w:rsidR="000359B8" w:rsidRPr="00370EF8" w:rsidRDefault="000359B8" w:rsidP="008F378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57CF8878" w14:textId="2F9C84F9" w:rsidR="000359B8" w:rsidRPr="00370EF8" w:rsidRDefault="000359B8" w:rsidP="008F3781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3" w:type="dxa"/>
          </w:tcPr>
          <w:p w14:paraId="4FB344C6" w14:textId="77777777" w:rsidR="000359B8" w:rsidRPr="00370EF8" w:rsidRDefault="000359B8" w:rsidP="008F3781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3" w:type="dxa"/>
          </w:tcPr>
          <w:p w14:paraId="2B625053" w14:textId="16B62829" w:rsidR="000359B8" w:rsidRPr="00370EF8" w:rsidRDefault="000359B8" w:rsidP="008F3781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cs/>
              </w:rPr>
            </w:pPr>
            <w:r w:rsidRPr="00370EF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>ธุรกิจการศึกษา</w:t>
            </w:r>
          </w:p>
        </w:tc>
        <w:tc>
          <w:tcPr>
            <w:tcW w:w="85" w:type="dxa"/>
          </w:tcPr>
          <w:p w14:paraId="75B0454F" w14:textId="77777777" w:rsidR="000359B8" w:rsidRPr="00370EF8" w:rsidRDefault="000359B8" w:rsidP="008F378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065FDAA5" w14:textId="70438888" w:rsidR="000359B8" w:rsidRPr="00370EF8" w:rsidRDefault="000359B8" w:rsidP="008F3781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อื่น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ๆ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85" w:type="dxa"/>
          </w:tcPr>
          <w:p w14:paraId="265391A2" w14:textId="77777777" w:rsidR="000359B8" w:rsidRPr="00370EF8" w:rsidRDefault="000359B8" w:rsidP="008F3781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</w:tcPr>
          <w:p w14:paraId="6F06B556" w14:textId="61AB27C4" w:rsidR="000359B8" w:rsidRPr="00370EF8" w:rsidRDefault="000359B8" w:rsidP="008F3781">
            <w:pPr>
              <w:spacing w:line="240" w:lineRule="exact"/>
              <w:ind w:right="6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F5C70" w:rsidRPr="00370EF8" w14:paraId="4BB0BC77" w14:textId="77777777" w:rsidTr="003A3781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74B24B74" w14:textId="607AD8CC" w:rsidR="009F5C70" w:rsidRPr="00370EF8" w:rsidRDefault="009F5C70" w:rsidP="008F3781">
            <w:pPr>
              <w:tabs>
                <w:tab w:val="right" w:pos="6095"/>
              </w:tabs>
              <w:spacing w:line="240" w:lineRule="exact"/>
              <w:ind w:left="45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705961A" w14:textId="77777777" w:rsidR="009F5C70" w:rsidRPr="00370EF8" w:rsidRDefault="009F5C70" w:rsidP="008F3781">
            <w:pPr>
              <w:spacing w:line="240" w:lineRule="exact"/>
              <w:ind w:right="70"/>
              <w:jc w:val="right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296" w:type="dxa"/>
          </w:tcPr>
          <w:p w14:paraId="2C5C521E" w14:textId="77777777" w:rsidR="009F5C70" w:rsidRPr="00370EF8" w:rsidRDefault="009F5C70" w:rsidP="008F3781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6CC70750" w14:textId="77777777" w:rsidR="009F5C70" w:rsidRPr="00370EF8" w:rsidRDefault="009F5C70" w:rsidP="008F3781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293" w:type="dxa"/>
          </w:tcPr>
          <w:p w14:paraId="2A706DAB" w14:textId="77777777" w:rsidR="009F5C70" w:rsidRPr="00370EF8" w:rsidRDefault="009F5C70" w:rsidP="008F3781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85" w:type="dxa"/>
          </w:tcPr>
          <w:p w14:paraId="362BF849" w14:textId="77777777" w:rsidR="009F5C70" w:rsidRPr="00370EF8" w:rsidRDefault="009F5C70" w:rsidP="008F3781">
            <w:pPr>
              <w:spacing w:line="240" w:lineRule="exact"/>
              <w:ind w:right="70"/>
              <w:jc w:val="right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296" w:type="dxa"/>
          </w:tcPr>
          <w:p w14:paraId="4FE0E714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85" w:type="dxa"/>
          </w:tcPr>
          <w:p w14:paraId="020DCCF3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296" w:type="dxa"/>
          </w:tcPr>
          <w:p w14:paraId="667C4238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</w:tr>
      <w:tr w:rsidR="009F5C70" w:rsidRPr="00370EF8" w14:paraId="7B393F26" w14:textId="77777777" w:rsidTr="006F351F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0D15370F" w14:textId="4BD510FB" w:rsidR="009F5C70" w:rsidRPr="00370EF8" w:rsidRDefault="009F5C70" w:rsidP="008F3781">
            <w:pPr>
              <w:tabs>
                <w:tab w:val="right" w:pos="6095"/>
              </w:tabs>
              <w:spacing w:line="240" w:lineRule="exact"/>
              <w:ind w:left="900" w:right="65" w:hanging="270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340B56"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มิถุนายน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E0395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Angsan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30C2965" w14:textId="41997DAE" w:rsidR="009F5C70" w:rsidRPr="00370EF8" w:rsidRDefault="00576103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005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618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396</w:t>
            </w:r>
          </w:p>
        </w:tc>
        <w:tc>
          <w:tcPr>
            <w:tcW w:w="93" w:type="dxa"/>
          </w:tcPr>
          <w:p w14:paraId="249CDF5D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center"/>
          </w:tcPr>
          <w:p w14:paraId="3131AAD5" w14:textId="5366D6D4" w:rsidR="009F5C70" w:rsidRPr="00370EF8" w:rsidRDefault="00576103" w:rsidP="008F3781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955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742</w:t>
            </w:r>
          </w:p>
        </w:tc>
        <w:tc>
          <w:tcPr>
            <w:tcW w:w="85" w:type="dxa"/>
            <w:vAlign w:val="center"/>
          </w:tcPr>
          <w:p w14:paraId="5973821F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F53C9CF" w14:textId="61C0DFD2" w:rsidR="009F5C70" w:rsidRPr="00370EF8" w:rsidRDefault="00576103" w:rsidP="008F3781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414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</w:p>
        </w:tc>
        <w:tc>
          <w:tcPr>
            <w:tcW w:w="85" w:type="dxa"/>
          </w:tcPr>
          <w:p w14:paraId="0C71EF48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09F551E9" w14:textId="50C58D85" w:rsidR="009F5C70" w:rsidRPr="00370EF8" w:rsidRDefault="00576103" w:rsidP="008F3781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</w:p>
        </w:tc>
      </w:tr>
      <w:tr w:rsidR="009F5C70" w:rsidRPr="00370EF8" w14:paraId="4D79E2E5" w14:textId="77777777" w:rsidTr="006F351F">
        <w:trPr>
          <w:gridAfter w:val="1"/>
          <w:wAfter w:w="14" w:type="dxa"/>
          <w:trHeight w:val="258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69837E35" w14:textId="4B366953" w:rsidR="009F5C70" w:rsidRPr="00370EF8" w:rsidRDefault="009F5C70" w:rsidP="008F3781">
            <w:pPr>
              <w:tabs>
                <w:tab w:val="right" w:pos="6095"/>
              </w:tabs>
              <w:spacing w:line="240" w:lineRule="exact"/>
              <w:ind w:left="900" w:right="65" w:hanging="270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DB235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Angsan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7AFA9E3A" w14:textId="63B949B1" w:rsidR="009F5C70" w:rsidRPr="00370EF8" w:rsidRDefault="00576103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185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237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381</w:t>
            </w:r>
          </w:p>
        </w:tc>
        <w:tc>
          <w:tcPr>
            <w:tcW w:w="93" w:type="dxa"/>
          </w:tcPr>
          <w:p w14:paraId="7B950463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D64AC5" w14:textId="171B85A0" w:rsidR="009F5C70" w:rsidRPr="00370EF8" w:rsidRDefault="00576103" w:rsidP="008F3781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555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916</w:t>
            </w:r>
          </w:p>
        </w:tc>
        <w:tc>
          <w:tcPr>
            <w:tcW w:w="85" w:type="dxa"/>
            <w:vAlign w:val="center"/>
          </w:tcPr>
          <w:p w14:paraId="1DFF2456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6021B6A1" w14:textId="1B21DDE9" w:rsidR="009F5C70" w:rsidRPr="00370EF8" w:rsidRDefault="00576103" w:rsidP="008F3781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85" w:type="dxa"/>
          </w:tcPr>
          <w:p w14:paraId="086831F5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5133F6" w14:textId="7521D04A" w:rsidR="009F5C70" w:rsidRPr="00370EF8" w:rsidRDefault="00576103" w:rsidP="008F3781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9F5C70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417</w:t>
            </w:r>
          </w:p>
        </w:tc>
      </w:tr>
      <w:tr w:rsidR="009F5C70" w:rsidRPr="00370EF8" w14:paraId="3A96696F" w14:textId="77777777" w:rsidTr="007238E4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38667A96" w14:textId="473B788A" w:rsidR="009F5C70" w:rsidRPr="00370EF8" w:rsidRDefault="009F5C70" w:rsidP="008F3781">
            <w:pPr>
              <w:tabs>
                <w:tab w:val="right" w:pos="6095"/>
              </w:tabs>
              <w:spacing w:line="240" w:lineRule="exact"/>
              <w:ind w:left="360" w:right="65" w:firstLine="180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E79AF79" w14:textId="77777777" w:rsidR="009F5C70" w:rsidRPr="00370EF8" w:rsidRDefault="009F5C70" w:rsidP="008F3781">
            <w:pPr>
              <w:spacing w:line="240" w:lineRule="exact"/>
              <w:ind w:right="70"/>
              <w:jc w:val="righ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2D4D8CC6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131E5D47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0EED1C00" w14:textId="77777777" w:rsidR="009F5C70" w:rsidRPr="00370EF8" w:rsidRDefault="009F5C70" w:rsidP="008F3781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</w:tcPr>
          <w:p w14:paraId="3957F01C" w14:textId="77777777" w:rsidR="009F5C70" w:rsidRPr="00370EF8" w:rsidRDefault="009F5C70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7DA34047" w14:textId="77777777" w:rsidR="009F5C70" w:rsidRPr="00370EF8" w:rsidRDefault="009F5C70" w:rsidP="008F3781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" w:type="dxa"/>
          </w:tcPr>
          <w:p w14:paraId="7AE5E963" w14:textId="77777777" w:rsidR="009F5C70" w:rsidRPr="00370EF8" w:rsidRDefault="009F5C70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61377612" w14:textId="77777777" w:rsidR="009F5C70" w:rsidRPr="00370EF8" w:rsidRDefault="009F5C70" w:rsidP="008F3781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238E4" w:rsidRPr="00370EF8" w14:paraId="1A5FE40C" w14:textId="77777777" w:rsidTr="006F351F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11B6BFF2" w14:textId="24904628" w:rsidR="007238E4" w:rsidRPr="00370EF8" w:rsidRDefault="007238E4" w:rsidP="008F3781">
            <w:pPr>
              <w:tabs>
                <w:tab w:val="right" w:pos="6095"/>
              </w:tabs>
              <w:spacing w:line="240" w:lineRule="exact"/>
              <w:ind w:left="900" w:right="65" w:hanging="27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มิถุนายน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AEE578B" w14:textId="77777777" w:rsidR="007238E4" w:rsidRPr="00370EF8" w:rsidRDefault="007238E4" w:rsidP="008F3781">
            <w:pPr>
              <w:spacing w:line="240" w:lineRule="exact"/>
              <w:ind w:right="70"/>
              <w:jc w:val="right"/>
              <w:rPr>
                <w:rFonts w:ascii="Times New Roman" w:hAnsi="Times New Roman" w:cs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4A144EB" w14:textId="0B7052EE" w:rsidR="007238E4" w:rsidRPr="00370EF8" w:rsidRDefault="00576103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785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441</w:t>
            </w:r>
          </w:p>
        </w:tc>
        <w:tc>
          <w:tcPr>
            <w:tcW w:w="93" w:type="dxa"/>
          </w:tcPr>
          <w:p w14:paraId="09DDA18C" w14:textId="77777777" w:rsidR="007238E4" w:rsidRPr="00370EF8" w:rsidRDefault="007238E4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center"/>
          </w:tcPr>
          <w:p w14:paraId="168B37DA" w14:textId="7B086142" w:rsidR="007238E4" w:rsidRPr="00370EF8" w:rsidRDefault="00576103" w:rsidP="008F3781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004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</w:p>
        </w:tc>
        <w:tc>
          <w:tcPr>
            <w:tcW w:w="85" w:type="dxa"/>
            <w:vAlign w:val="center"/>
          </w:tcPr>
          <w:p w14:paraId="75EA5E50" w14:textId="77777777" w:rsidR="007238E4" w:rsidRPr="00370EF8" w:rsidRDefault="007238E4" w:rsidP="008F3781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B312523" w14:textId="2A585CFA" w:rsidR="007238E4" w:rsidRPr="00370EF8" w:rsidRDefault="00576103" w:rsidP="008F3781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941</w:t>
            </w:r>
          </w:p>
        </w:tc>
        <w:tc>
          <w:tcPr>
            <w:tcW w:w="85" w:type="dxa"/>
          </w:tcPr>
          <w:p w14:paraId="676A9624" w14:textId="77777777" w:rsidR="007238E4" w:rsidRPr="00370EF8" w:rsidRDefault="007238E4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7F0EC887" w14:textId="127CDDDF" w:rsidR="007238E4" w:rsidRPr="00370EF8" w:rsidRDefault="00576103" w:rsidP="008F3781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448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276</w:t>
            </w:r>
            <w:r w:rsidR="00454515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</w:p>
        </w:tc>
      </w:tr>
      <w:tr w:rsidR="007238E4" w:rsidRPr="00370EF8" w14:paraId="0CEF77DE" w14:textId="77777777" w:rsidTr="007238E4">
        <w:trPr>
          <w:gridAfter w:val="1"/>
          <w:wAfter w:w="14" w:type="dxa"/>
          <w:trHeight w:val="21"/>
          <w:tblHeader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14:paraId="48D77D83" w14:textId="38C80F5A" w:rsidR="007238E4" w:rsidRPr="00370EF8" w:rsidRDefault="007238E4" w:rsidP="008F3781">
            <w:pPr>
              <w:tabs>
                <w:tab w:val="right" w:pos="6095"/>
              </w:tabs>
              <w:spacing w:line="240" w:lineRule="exact"/>
              <w:ind w:left="900" w:right="65" w:hanging="270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6F391" w14:textId="77777777" w:rsidR="007238E4" w:rsidRPr="00370EF8" w:rsidRDefault="007238E4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="Times New Roman" w:hAnsi="Times New Roman" w:cs="Angsan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55EAC782" w14:textId="6D1BEED3" w:rsidR="007238E4" w:rsidRPr="00370EF8" w:rsidRDefault="00576103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7238E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817</w:t>
            </w:r>
            <w:r w:rsidR="007238E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221</w:t>
            </w:r>
            <w:r w:rsidR="007238E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</w:p>
        </w:tc>
        <w:tc>
          <w:tcPr>
            <w:tcW w:w="93" w:type="dxa"/>
          </w:tcPr>
          <w:p w14:paraId="2AF4AB28" w14:textId="77777777" w:rsidR="007238E4" w:rsidRPr="00370EF8" w:rsidRDefault="007238E4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56EAB6" w14:textId="049E5DEF" w:rsidR="007238E4" w:rsidRPr="00370EF8" w:rsidRDefault="00576103" w:rsidP="008F3781">
            <w:pPr>
              <w:spacing w:line="240" w:lineRule="exact"/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103</w:t>
            </w:r>
            <w:r w:rsidR="007238E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881</w:t>
            </w:r>
            <w:r w:rsidR="007238E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581</w:t>
            </w:r>
          </w:p>
        </w:tc>
        <w:tc>
          <w:tcPr>
            <w:tcW w:w="85" w:type="dxa"/>
            <w:vAlign w:val="center"/>
          </w:tcPr>
          <w:p w14:paraId="2C76FF0B" w14:textId="77777777" w:rsidR="007238E4" w:rsidRPr="00370EF8" w:rsidRDefault="007238E4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6C2301F0" w14:textId="73DFD9B9" w:rsidR="007238E4" w:rsidRPr="00370EF8" w:rsidRDefault="00576103" w:rsidP="008F3781">
            <w:pPr>
              <w:tabs>
                <w:tab w:val="decimal" w:pos="1149"/>
              </w:tabs>
              <w:spacing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329</w:t>
            </w:r>
            <w:r w:rsidR="007238E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</w:p>
        </w:tc>
        <w:tc>
          <w:tcPr>
            <w:tcW w:w="85" w:type="dxa"/>
          </w:tcPr>
          <w:p w14:paraId="160E5631" w14:textId="77777777" w:rsidR="007238E4" w:rsidRPr="00370EF8" w:rsidRDefault="007238E4" w:rsidP="008F3781">
            <w:pPr>
              <w:tabs>
                <w:tab w:val="decimal" w:pos="1195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0D4EF9" w14:textId="48B86BC8" w:rsidR="007238E4" w:rsidRPr="00370EF8" w:rsidRDefault="00576103" w:rsidP="008F3781">
            <w:pPr>
              <w:tabs>
                <w:tab w:val="decimal" w:pos="1219"/>
              </w:tabs>
              <w:spacing w:line="240" w:lineRule="exact"/>
              <w:ind w:right="-30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7238E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921</w:t>
            </w:r>
            <w:r w:rsidR="007238E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432</w:t>
            </w:r>
            <w:r w:rsidR="007238E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096</w:t>
            </w:r>
          </w:p>
        </w:tc>
      </w:tr>
      <w:tr w:rsidR="007238E4" w:rsidRPr="00370EF8" w14:paraId="40B6AFAC" w14:textId="77777777" w:rsidTr="003A3781">
        <w:trPr>
          <w:trHeight w:val="230"/>
          <w:tblHeader/>
        </w:trPr>
        <w:tc>
          <w:tcPr>
            <w:tcW w:w="9000" w:type="dxa"/>
            <w:gridSpan w:val="10"/>
            <w:tcBorders>
              <w:top w:val="nil"/>
              <w:left w:val="nil"/>
              <w:bottom w:val="nil"/>
            </w:tcBorders>
          </w:tcPr>
          <w:p w14:paraId="3FEEA181" w14:textId="3791894E" w:rsidR="007238E4" w:rsidRPr="00370EF8" w:rsidRDefault="007238E4" w:rsidP="008F3781">
            <w:pPr>
              <w:tabs>
                <w:tab w:val="decimal" w:pos="911"/>
              </w:tabs>
              <w:spacing w:line="260" w:lineRule="exact"/>
              <w:ind w:right="-76" w:firstLine="36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*</w:t>
            </w:r>
            <w:r w:rsidRPr="00370EF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ส่วนงานอื่น ๆ ประกอบด้วย ธุรกิจลงทุนถือหุ้นในบริษัทอื่น</w:t>
            </w:r>
          </w:p>
        </w:tc>
      </w:tr>
    </w:tbl>
    <w:p w14:paraId="39DD685D" w14:textId="01A55E45" w:rsidR="00E142AA" w:rsidRPr="00370EF8" w:rsidRDefault="00576103" w:rsidP="008F3781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t>23</w:t>
      </w:r>
      <w:r w:rsidR="00E142AA" w:rsidRPr="00370EF8">
        <w:rPr>
          <w:rFonts w:asciiTheme="majorBidi" w:hAnsiTheme="majorBidi" w:cstheme="majorBidi"/>
          <w:b/>
          <w:bCs/>
          <w:cs/>
          <w:lang w:val="en-US"/>
        </w:rPr>
        <w:t>.</w:t>
      </w:r>
      <w:r w:rsidR="00E142AA" w:rsidRPr="00370EF8">
        <w:rPr>
          <w:rFonts w:asciiTheme="majorBidi" w:hAnsiTheme="majorBidi" w:cstheme="majorBidi"/>
          <w:b/>
          <w:bCs/>
          <w:lang w:val="en-US"/>
        </w:rPr>
        <w:tab/>
      </w:r>
      <w:r w:rsidR="00E142AA" w:rsidRPr="00370EF8">
        <w:rPr>
          <w:rFonts w:asciiTheme="majorBidi" w:hAnsiTheme="majorBidi" w:cstheme="majorBidi"/>
          <w:b/>
          <w:bCs/>
          <w:cs/>
          <w:lang w:val="en-US"/>
        </w:rPr>
        <w:t>ภาระผูกพันและหนี้สินที่อาจเกิดขึ้น</w:t>
      </w:r>
    </w:p>
    <w:p w14:paraId="39578CAB" w14:textId="6A4BDF4E" w:rsidR="000600A5" w:rsidRPr="00370EF8" w:rsidRDefault="00576103" w:rsidP="008F3781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73118B" w:rsidRPr="00370EF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E142AA" w:rsidRPr="00370EF8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Pr="00370EF8">
        <w:rPr>
          <w:rFonts w:ascii="Angsana New" w:hAnsi="Angsana New" w:cs="Angsana New"/>
          <w:snapToGrid w:val="0"/>
          <w:lang w:val="en-US"/>
        </w:rPr>
        <w:t>30</w:t>
      </w:r>
      <w:r w:rsidR="00782FA6" w:rsidRPr="00370EF8">
        <w:rPr>
          <w:rFonts w:ascii="Angsana New" w:hAnsi="Angsana New" w:cs="Angsana New"/>
          <w:snapToGrid w:val="0"/>
          <w:lang w:val="en-US"/>
        </w:rPr>
        <w:t xml:space="preserve"> </w:t>
      </w:r>
      <w:r w:rsidR="00782FA6" w:rsidRPr="00370EF8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782FA6" w:rsidRPr="00370EF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lang w:val="en-US"/>
        </w:rPr>
        <w:t>2569</w:t>
      </w:r>
      <w:r w:rsidR="00E142AA" w:rsidRPr="00370EF8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370EF8">
        <w:rPr>
          <w:rFonts w:asciiTheme="majorBidi" w:hAnsiTheme="majorBidi" w:cstheme="majorBidi"/>
          <w:snapToGrid w:val="0"/>
          <w:lang w:val="en-US"/>
        </w:rPr>
        <w:t>31</w:t>
      </w:r>
      <w:r w:rsidR="00E142AA" w:rsidRPr="00370EF8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370EF8">
        <w:rPr>
          <w:rFonts w:asciiTheme="majorBidi" w:hAnsiTheme="majorBidi" w:cstheme="majorBidi"/>
          <w:snapToGrid w:val="0"/>
          <w:lang w:val="en-US"/>
        </w:rPr>
        <w:t>2568</w:t>
      </w:r>
      <w:r w:rsidR="00E142AA" w:rsidRPr="00370EF8">
        <w:rPr>
          <w:rFonts w:asciiTheme="majorBidi" w:hAnsiTheme="majorBidi" w:cstheme="majorBidi"/>
          <w:snapToGrid w:val="0"/>
          <w:cs/>
          <w:lang w:val="en-US"/>
        </w:rPr>
        <w:t xml:space="preserve"> บริษัทมีหนังสือค้ำประกันในการชำระหนี้</w:t>
      </w:r>
      <w:r w:rsidR="004F2C64" w:rsidRPr="00370EF8">
        <w:rPr>
          <w:rFonts w:asciiTheme="majorBidi" w:hAnsiTheme="majorBidi" w:cstheme="majorBidi"/>
          <w:snapToGrid w:val="0"/>
          <w:cs/>
          <w:lang w:val="en-US"/>
        </w:rPr>
        <w:t>ที่เกี่ยวข้องกับสัญญาก่อสร้าง</w:t>
      </w:r>
      <w:r w:rsidR="00E142AA" w:rsidRPr="00370EF8">
        <w:rPr>
          <w:rFonts w:asciiTheme="majorBidi" w:hAnsiTheme="majorBidi" w:cstheme="majorBidi"/>
          <w:snapToGrid w:val="0"/>
          <w:cs/>
          <w:lang w:val="en-US"/>
        </w:rPr>
        <w:t>ของบริษัทย่อยแห่งหนึ่ง</w:t>
      </w:r>
      <w:r w:rsidR="000600A5" w:rsidRPr="00370EF8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</w:p>
    <w:p w14:paraId="69910197" w14:textId="370B73F8" w:rsidR="007C41BE" w:rsidRPr="00370EF8" w:rsidRDefault="00576103" w:rsidP="008F3781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73118B" w:rsidRPr="00370EF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7C41BE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</w:t>
      </w:r>
      <w:r w:rsidR="00782FA6" w:rsidRPr="00370EF8">
        <w:rPr>
          <w:rFonts w:asciiTheme="majorBidi" w:hAnsiTheme="majorBidi" w:cstheme="majorBidi"/>
          <w:snapToGrid w:val="0"/>
          <w:cs/>
          <w:lang w:val="en-US"/>
        </w:rPr>
        <w:t xml:space="preserve">วันที่ </w:t>
      </w:r>
      <w:r w:rsidRPr="00370EF8">
        <w:rPr>
          <w:rFonts w:ascii="Angsana New" w:hAnsi="Angsana New" w:cs="Angsana New"/>
          <w:snapToGrid w:val="0"/>
          <w:lang w:val="en-US"/>
        </w:rPr>
        <w:t>30</w:t>
      </w:r>
      <w:r w:rsidR="00782FA6" w:rsidRPr="00370EF8">
        <w:rPr>
          <w:rFonts w:ascii="Angsana New" w:hAnsi="Angsana New" w:cs="Angsana New"/>
          <w:snapToGrid w:val="0"/>
          <w:lang w:val="en-US"/>
        </w:rPr>
        <w:t xml:space="preserve"> </w:t>
      </w:r>
      <w:r w:rsidR="00782FA6" w:rsidRPr="00370EF8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782FA6" w:rsidRPr="00370EF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lang w:val="en-US"/>
        </w:rPr>
        <w:t>2569</w:t>
      </w:r>
      <w:r w:rsidR="002104DB" w:rsidRPr="00370EF8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370EF8">
        <w:rPr>
          <w:rFonts w:asciiTheme="majorBidi" w:hAnsiTheme="majorBidi" w:cstheme="majorBidi"/>
          <w:snapToGrid w:val="0"/>
          <w:lang w:val="en-US"/>
        </w:rPr>
        <w:t>31</w:t>
      </w:r>
      <w:r w:rsidR="002104DB" w:rsidRPr="00370EF8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370EF8">
        <w:rPr>
          <w:rFonts w:asciiTheme="majorBidi" w:hAnsiTheme="majorBidi" w:cstheme="majorBidi"/>
          <w:snapToGrid w:val="0"/>
          <w:lang w:val="en-US"/>
        </w:rPr>
        <w:t>2568</w:t>
      </w:r>
      <w:r w:rsidR="000B4FAA"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7C41BE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บริษัทมีวงเงินบัตรเครดิตซึ่งยังไม่ได้เบิกใช้เป็นจำนวนเงิน 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2104DB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09</w:t>
      </w:r>
      <w:r w:rsidR="000B4FAA"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แ</w:t>
      </w:r>
      <w:r w:rsidR="0073780E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ละ</w:t>
      </w:r>
      <w:r w:rsidR="0073780E"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0B4FAA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14</w:t>
      </w:r>
      <w:r w:rsidR="007C41BE"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7AF6E315" w14:textId="347268A6" w:rsidR="00F4799B" w:rsidRPr="00370EF8" w:rsidRDefault="00576103" w:rsidP="008F3781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F4799B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F4799B" w:rsidRPr="00370EF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4799B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</w:t>
      </w:r>
      <w:r w:rsidR="00782FA6" w:rsidRPr="00370EF8">
        <w:rPr>
          <w:rFonts w:asciiTheme="majorBidi" w:hAnsiTheme="majorBidi" w:cstheme="majorBidi"/>
          <w:snapToGrid w:val="0"/>
          <w:cs/>
          <w:lang w:val="en-US"/>
        </w:rPr>
        <w:t xml:space="preserve">วันที่ </w:t>
      </w:r>
      <w:r w:rsidRPr="00370EF8">
        <w:rPr>
          <w:rFonts w:ascii="Angsana New" w:hAnsi="Angsana New" w:cs="Angsana New"/>
          <w:snapToGrid w:val="0"/>
          <w:lang w:val="en-US"/>
        </w:rPr>
        <w:t>30</w:t>
      </w:r>
      <w:r w:rsidR="00782FA6" w:rsidRPr="00370EF8">
        <w:rPr>
          <w:rFonts w:ascii="Angsana New" w:hAnsi="Angsana New" w:cs="Angsana New"/>
          <w:snapToGrid w:val="0"/>
          <w:lang w:val="en-US"/>
        </w:rPr>
        <w:t xml:space="preserve"> </w:t>
      </w:r>
      <w:r w:rsidR="00782FA6" w:rsidRPr="00370EF8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782FA6" w:rsidRPr="00370EF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lang w:val="en-US"/>
        </w:rPr>
        <w:t>2569</w:t>
      </w:r>
      <w:r w:rsidR="002104DB" w:rsidRPr="00370EF8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370EF8">
        <w:rPr>
          <w:rFonts w:asciiTheme="majorBidi" w:hAnsiTheme="majorBidi" w:cstheme="majorBidi"/>
          <w:snapToGrid w:val="0"/>
          <w:lang w:val="en-US"/>
        </w:rPr>
        <w:t>31</w:t>
      </w:r>
      <w:r w:rsidR="002104DB" w:rsidRPr="00370EF8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370EF8">
        <w:rPr>
          <w:rFonts w:asciiTheme="majorBidi" w:hAnsiTheme="majorBidi" w:cstheme="majorBidi"/>
          <w:snapToGrid w:val="0"/>
          <w:lang w:val="en-US"/>
        </w:rPr>
        <w:t>2568</w:t>
      </w:r>
      <w:r w:rsidR="000B4FAA"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F4799B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บริษัทมีภาระผูกพันเกี่ยวกับสัญญาก่อสร้างโครงการโรงเรียน</w:t>
      </w:r>
      <w:r w:rsidR="005F3F31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และที่อยู่อาศัย</w:t>
      </w:r>
      <w:r w:rsidR="00F4799B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คงเหลือจำนวน 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424</w:t>
      </w:r>
      <w:r w:rsidR="00C7299C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="00F4799B"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4799B"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829</w:t>
      </w:r>
      <w:r w:rsidR="002104DB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45</w:t>
      </w:r>
      <w:r w:rsidR="002104DB"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781B2DC8" w14:textId="0622F003" w:rsidR="002B0A29" w:rsidRPr="00370EF8" w:rsidRDefault="00576103" w:rsidP="002A4D6A">
      <w:pPr>
        <w:tabs>
          <w:tab w:val="left" w:pos="1170"/>
        </w:tabs>
        <w:spacing w:after="24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 w:hint="cs"/>
          <w:snapToGrid w:val="0"/>
          <w:spacing w:val="-4"/>
          <w:lang w:val="en-US"/>
        </w:rPr>
        <w:t>4</w:t>
      </w:r>
      <w:r w:rsidR="0073118B" w:rsidRPr="00370EF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7F0986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ในเดือนตุลาคม </w:t>
      </w:r>
      <w:r w:rsidRPr="00370EF8">
        <w:rPr>
          <w:rFonts w:asciiTheme="majorBidi" w:hAnsiTheme="majorBidi" w:cs="Angsana New"/>
          <w:snapToGrid w:val="0"/>
          <w:spacing w:val="-6"/>
          <w:lang w:val="en-US"/>
        </w:rPr>
        <w:t>2566</w:t>
      </w:r>
      <w:r w:rsidR="007F0986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อินเตอร์เนชั่นแนล จํากัด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ผู้รับเหมาโครงการเสนอขายหุ้นในบริษัทย่อยแห่งหนึ่งให้กับบริษัทในมูลค่า </w:t>
      </w:r>
      <w:r w:rsidRPr="00370EF8">
        <w:rPr>
          <w:rFonts w:asciiTheme="majorBidi" w:hAnsiTheme="majorBidi" w:cs="Angsana New"/>
          <w:snapToGrid w:val="0"/>
          <w:spacing w:val="-6"/>
          <w:lang w:val="en-US"/>
        </w:rPr>
        <w:t>120</w:t>
      </w:r>
      <w:r w:rsidR="007F0986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.</w:t>
      </w:r>
      <w:r w:rsidRPr="00370EF8">
        <w:rPr>
          <w:rFonts w:asciiTheme="majorBidi" w:hAnsiTheme="majorBidi" w:cs="Angsana New"/>
          <w:snapToGrid w:val="0"/>
          <w:spacing w:val="-6"/>
          <w:lang w:val="en-US"/>
        </w:rPr>
        <w:t>1</w:t>
      </w:r>
      <w:r w:rsidR="007F0986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ล้านเหรียญสหรัฐ เนื่องจากผู้รับเหมายังไม่ได้ปฏิบัติตามภาระผูกพันครบถ้วนตามข้อกําหนดเบื้องต้นเพื่อการใช้สิทธิในการขายภายใต้ข้อตกลงสิทธิซื้อหุ้นและสัญญาอื่นที่เกี่ยวข้อง ดังนั้นภาระผูกพันในการซื้อหุ้นดังกล่าวยังคงเป็นข้อพิพาทเนื่องจากสิทธิตามสัญญาสิทธิซื้อหุ้นอาจสิ้นสุดลงพร้อมกับการเลิกสัญญาผู้ถือหุ้น แม้จะมีข้อพิพาทนี้ บริษัทได้ประเมินเบื้องต้นแล้วเชื่อว่าค่าเสียหายอันเป็นผลจากการละเมิดสัญญา ก่อสร้างและสัญญาผู้ถือหุ้นที่บริษัทฟ้องเรียกค่าเสียหายจากผู้รับเหมาโครงการนั้นเกินกว่าจํานวนตามสัญญาสิทธิซื้อหุ้น </w:t>
      </w:r>
      <w:r w:rsidR="00F4799B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(ดูหมายเหตุ</w:t>
      </w:r>
      <w:r w:rsidR="0074710D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ข้อ</w:t>
      </w:r>
      <w:r w:rsidR="00F4799B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F4799B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)</w:t>
      </w:r>
      <w:r w:rsidR="009F66BA"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</w:p>
    <w:p w14:paraId="0DCE8E9D" w14:textId="0931A047" w:rsidR="006C69B0" w:rsidRPr="00370EF8" w:rsidRDefault="00B36DDB" w:rsidP="008F3781">
      <w:pPr>
        <w:tabs>
          <w:tab w:val="left" w:pos="1170"/>
        </w:tabs>
        <w:spacing w:after="240"/>
        <w:ind w:left="1170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>โดย</w:t>
      </w:r>
      <w:r w:rsidR="009F66BA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22</w:t>
      </w:r>
      <w:r w:rsidR="009F66BA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มีนาคม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="009F66BA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บริษัทได้มีหนังสือถึงผู้รับเหมาโครงการ โต้แย้งเรื่องหนังสือบอกกล่าวเพื่อขอใช้สิทธิขายหุ้นข้างต้น</w:t>
      </w:r>
      <w:r w:rsidR="006C69B0"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br w:type="page"/>
      </w:r>
    </w:p>
    <w:p w14:paraId="1CE09597" w14:textId="282AB7E0" w:rsidR="00F72B6E" w:rsidRPr="00370EF8" w:rsidRDefault="00576103" w:rsidP="008F3781">
      <w:pPr>
        <w:tabs>
          <w:tab w:val="left" w:pos="1170"/>
        </w:tabs>
        <w:spacing w:after="360"/>
        <w:ind w:left="1166" w:hanging="619"/>
        <w:jc w:val="thaiDistribute"/>
        <w:rPr>
          <w:rFonts w:asciiTheme="majorBidi" w:hAnsiTheme="majorBidi" w:cs="Angsana New"/>
          <w:snapToGrid w:val="0"/>
          <w:spacing w:val="-6"/>
          <w:cs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lang w:val="en-US"/>
        </w:rPr>
        <w:lastRenderedPageBreak/>
        <w:t>23</w:t>
      </w:r>
      <w:r w:rsidR="001B18CE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1B18CE" w:rsidRPr="00370EF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7C6B48" w:rsidRPr="00370EF8">
        <w:rPr>
          <w:rFonts w:asciiTheme="majorBidi" w:hAnsiTheme="majorBidi" w:cs="Angsana New"/>
          <w:snapToGrid w:val="0"/>
          <w:spacing w:val="-10"/>
          <w:cs/>
          <w:lang w:val="en-US"/>
        </w:rPr>
        <w:t xml:space="preserve">เมื่อวันที่ </w:t>
      </w:r>
      <w:r w:rsidRPr="00370EF8">
        <w:rPr>
          <w:rFonts w:ascii="Angsana New" w:hAnsi="Angsana New" w:cs="Angsana New"/>
          <w:snapToGrid w:val="0"/>
          <w:spacing w:val="-10"/>
          <w:lang w:val="en-US"/>
        </w:rPr>
        <w:t>20</w:t>
      </w:r>
      <w:r w:rsidR="007C6B48" w:rsidRPr="00370EF8">
        <w:rPr>
          <w:rFonts w:asciiTheme="majorBidi" w:hAnsiTheme="majorBidi" w:cs="Angsana New"/>
          <w:snapToGrid w:val="0"/>
          <w:spacing w:val="-10"/>
          <w:cs/>
          <w:lang w:val="en-US"/>
        </w:rPr>
        <w:t xml:space="preserve"> มิถุนายน </w:t>
      </w:r>
      <w:r w:rsidRPr="00370EF8">
        <w:rPr>
          <w:rFonts w:ascii="Angsana New" w:hAnsi="Angsana New" w:cs="Angsana New"/>
          <w:snapToGrid w:val="0"/>
          <w:spacing w:val="-10"/>
          <w:lang w:val="en-US"/>
        </w:rPr>
        <w:t>2568</w:t>
      </w:r>
      <w:r w:rsidR="007C6B48" w:rsidRPr="00370EF8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="007C6B48" w:rsidRPr="00370EF8">
        <w:rPr>
          <w:rFonts w:asciiTheme="majorBidi" w:hAnsiTheme="majorBidi" w:cs="Angsana New"/>
          <w:snapToGrid w:val="0"/>
          <w:spacing w:val="-10"/>
          <w:cs/>
          <w:lang w:val="en-US"/>
        </w:rPr>
        <w:t>บริษัท ลีดดิ้ง เอ็ดดูเคชั่น จำกัด ซึ่งเป็นบริษัทย่อยของบริษัท</w:t>
      </w:r>
      <w:r w:rsidR="007C6B48" w:rsidRPr="00370EF8">
        <w:rPr>
          <w:rFonts w:asciiTheme="majorBidi" w:hAnsiTheme="majorBidi" w:cs="Angsana New"/>
          <w:snapToGrid w:val="0"/>
          <w:spacing w:val="-10"/>
          <w:lang w:val="en-US"/>
        </w:rPr>
        <w:t xml:space="preserve"> </w:t>
      </w:r>
      <w:r w:rsidR="007C6B48" w:rsidRPr="00370EF8">
        <w:rPr>
          <w:rFonts w:asciiTheme="majorBidi" w:hAnsiTheme="majorBidi" w:cs="Angsana New"/>
          <w:snapToGrid w:val="0"/>
          <w:spacing w:val="-10"/>
          <w:cs/>
          <w:lang w:val="en-US"/>
        </w:rPr>
        <w:t>(“บริษัท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ย่อย”) ได้เข้าทำสัญญา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อนุญาต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ใช้สิทธิ (</w:t>
      </w:r>
      <w:r w:rsidR="007C6B48" w:rsidRPr="00370EF8">
        <w:rPr>
          <w:rFonts w:asciiTheme="majorBidi" w:hAnsiTheme="majorBidi" w:cstheme="majorBidi"/>
          <w:snapToGrid w:val="0"/>
          <w:spacing w:val="-6"/>
          <w:lang w:val="en-US"/>
        </w:rPr>
        <w:t xml:space="preserve">License Agreement) 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และสัญญาบริการที่ปรึกษาด้านการจัดการ (</w:t>
      </w:r>
      <w:r w:rsidR="007C6B48" w:rsidRPr="00370EF8">
        <w:rPr>
          <w:rFonts w:asciiTheme="majorBidi" w:hAnsiTheme="majorBidi" w:cstheme="majorBidi"/>
          <w:snapToGrid w:val="0"/>
          <w:spacing w:val="-6"/>
          <w:lang w:val="en-US"/>
        </w:rPr>
        <w:t xml:space="preserve">Management Advisory Services Agreement) 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กับ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เจ้าของเครื่องหมายการค้า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โรงเรียนนานาชาติแห่งหนึ่ง (“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สิทธิ”) โดยมีวัตถุประสงค์เพื่อ</w:t>
      </w:r>
      <w:r w:rsidR="005916B9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ใช้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สิทธิในการ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ใช้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ทรัพย์สินทางปัญญา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ของ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ผู้ให้สิทธิในการเปิดและดำเนินกิจการ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โรงเรียนนานาชาติ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ในประเทศไทย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รวมถึงการรับบริการที่ปรึกษาด้านการจัดการจาก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สิทธิ ทั้งนี้ สัญญา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อนุญาต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ใช้สิทธิ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และสัญญาบริการที่ปรึกษาด้านการจัดการ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มี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ระยะเวลา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>50</w:t>
      </w:r>
      <w:r w:rsidR="007C6B48"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ปี นับตั้งแต่วันที่โรงเรียนเปิดดำเนินการ และ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ผู้ให้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สิทธิมีสิทธิได้รับค่าบริการและค่าธรรมเนียมการใช้สิทธิตาม</w:t>
      </w:r>
      <w:r w:rsidR="007C6B48" w:rsidRPr="00370EF8">
        <w:rPr>
          <w:rFonts w:asciiTheme="majorBidi" w:hAnsiTheme="majorBidi" w:cs="Angsana New" w:hint="cs"/>
          <w:snapToGrid w:val="0"/>
          <w:spacing w:val="-6"/>
          <w:cs/>
          <w:lang w:val="en-US"/>
        </w:rPr>
        <w:t>ข้อกำหนดและเงื่อนไข</w:t>
      </w:r>
      <w:r w:rsidR="007C6B48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ที่ระบุในสัญญา</w:t>
      </w:r>
    </w:p>
    <w:p w14:paraId="2A8DE0B7" w14:textId="2619CC9A" w:rsidR="00F4799B" w:rsidRPr="00370EF8" w:rsidRDefault="00576103" w:rsidP="008F3781">
      <w:pPr>
        <w:ind w:left="547" w:hanging="547"/>
        <w:rPr>
          <w:rFonts w:asciiTheme="majorBidi" w:hAnsiTheme="majorBidi" w:cstheme="majorBidi"/>
          <w:b/>
          <w:bCs/>
          <w: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t>24</w:t>
      </w:r>
      <w:r w:rsidR="00F4799B" w:rsidRPr="00370EF8">
        <w:rPr>
          <w:rFonts w:asciiTheme="majorBidi" w:hAnsiTheme="majorBidi" w:cstheme="majorBidi"/>
          <w:b/>
          <w:bCs/>
          <w:lang w:val="en-US"/>
        </w:rPr>
        <w:t>.</w:t>
      </w:r>
      <w:r w:rsidR="00F4799B" w:rsidRPr="00370EF8">
        <w:rPr>
          <w:rFonts w:asciiTheme="majorBidi" w:hAnsiTheme="majorBidi" w:cstheme="majorBidi"/>
          <w:b/>
          <w:bCs/>
          <w:lang w:val="en-US"/>
        </w:rPr>
        <w:tab/>
      </w:r>
      <w:r w:rsidR="00F4799B" w:rsidRPr="00370EF8">
        <w:rPr>
          <w:rFonts w:asciiTheme="majorBidi" w:hAnsiTheme="majorBidi" w:cstheme="majorBidi"/>
          <w:b/>
          <w:bCs/>
          <w:cs/>
          <w:lang w:val="en-US"/>
        </w:rPr>
        <w:t>คดีฟ้องร้อง</w:t>
      </w:r>
    </w:p>
    <w:p w14:paraId="35AEA28C" w14:textId="4A5B4104" w:rsidR="00C76C9C" w:rsidRPr="00370EF8" w:rsidRDefault="00576103" w:rsidP="008F3781">
      <w:pPr>
        <w:tabs>
          <w:tab w:val="left" w:pos="1170"/>
        </w:tabs>
        <w:spacing w:after="120" w:line="400" w:lineRule="exact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F4799B" w:rsidRPr="00370EF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4A2CDD"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ณ </w:t>
      </w:r>
      <w:r w:rsidR="00B659F1" w:rsidRPr="00370EF8">
        <w:rPr>
          <w:rFonts w:asciiTheme="majorBidi" w:hAnsiTheme="majorBidi" w:cstheme="majorBidi"/>
          <w:snapToGrid w:val="0"/>
          <w:cs/>
          <w:lang w:val="en-US"/>
        </w:rPr>
        <w:t xml:space="preserve">วันที่ </w:t>
      </w:r>
      <w:r w:rsidRPr="00370EF8">
        <w:rPr>
          <w:rFonts w:ascii="Angsana New" w:hAnsi="Angsana New" w:cs="Angsana New"/>
          <w:snapToGrid w:val="0"/>
          <w:lang w:val="en-US"/>
        </w:rPr>
        <w:t>30</w:t>
      </w:r>
      <w:r w:rsidR="00B659F1" w:rsidRPr="00370EF8">
        <w:rPr>
          <w:rFonts w:ascii="Angsana New" w:hAnsi="Angsana New" w:cs="Angsana New"/>
          <w:snapToGrid w:val="0"/>
          <w:lang w:val="en-US"/>
        </w:rPr>
        <w:t xml:space="preserve"> </w:t>
      </w:r>
      <w:r w:rsidR="00B659F1" w:rsidRPr="00370EF8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B659F1" w:rsidRPr="00370EF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lang w:val="en-US"/>
        </w:rPr>
        <w:t>2569</w:t>
      </w:r>
      <w:r w:rsidR="00B659F1"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C863D7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บริษัทย่อยแห่งหนึ่งถูกฟ้องเป็นจำเลยในคดีแพ่งเป็นจำนวน </w:t>
      </w:r>
      <w:r w:rsidRPr="00370EF8">
        <w:rPr>
          <w:rFonts w:asciiTheme="majorBidi" w:hAnsiTheme="majorBidi" w:cs="Angsana New"/>
          <w:snapToGrid w:val="0"/>
          <w:spacing w:val="-6"/>
          <w:lang w:val="en-US"/>
        </w:rPr>
        <w:t>4</w:t>
      </w:r>
      <w:r w:rsidR="00C863D7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คดี โดยถูกฟ้องร่วมกับบริษัทเป็นจำเลยในคดีแพ่งเป็นจำนวน </w:t>
      </w:r>
      <w:r w:rsidRPr="00370EF8">
        <w:rPr>
          <w:rFonts w:asciiTheme="majorBidi" w:hAnsiTheme="majorBidi" w:cs="Angsana New"/>
          <w:snapToGrid w:val="0"/>
          <w:spacing w:val="-6"/>
          <w:lang w:val="en-US"/>
        </w:rPr>
        <w:t>2</w:t>
      </w:r>
      <w:r w:rsidR="00C863D7"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ซึ่งโจทก์ได้เรียกร้องให้ชดใช้ค่าเสียหายเป็นจำนวนหนึ่ง ทั้งนี้ฝ่ายบริหารและที่ปรึกษากฎหมายของกลุ่มบริษัทยังไม่สามารถประเมินผลของคดีความได้จนกว่าศาลจะมีคำพิพากษาในอนาคต อย่างไรก็ตามกลุ่มบริษัทได้ประเมินผลกระทบแล้วคาดว่าไม่มีนัยสำคัญต่องบการเงินรวมของกลุ่มบริษัท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04E8C317" w14:textId="1861EF93" w:rsidR="00243482" w:rsidRPr="00370EF8" w:rsidRDefault="00576103" w:rsidP="008F3781">
      <w:pPr>
        <w:spacing w:after="120" w:line="400" w:lineRule="exact"/>
        <w:ind w:left="1166" w:hanging="626"/>
        <w:jc w:val="thaiDistribute"/>
        <w:rPr>
          <w:rFonts w:ascii="Angsana New" w:hAnsi="Angsana New" w:cs="Angsana New"/>
          <w:cs/>
        </w:rPr>
      </w:pP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370EF8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F4799B" w:rsidRPr="00370EF8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D2963" w:rsidRPr="00370EF8">
        <w:rPr>
          <w:rFonts w:asciiTheme="majorBidi" w:hAnsiTheme="majorBidi" w:cstheme="majorBidi" w:hint="cs"/>
          <w:cs/>
          <w:lang w:eastAsia="x-none"/>
        </w:rPr>
        <w:t>ณ</w:t>
      </w:r>
      <w:r w:rsidR="00FD2963" w:rsidRPr="00370EF8">
        <w:rPr>
          <w:rFonts w:asciiTheme="majorBidi" w:hAnsiTheme="majorBidi" w:cstheme="majorBidi"/>
          <w:cs/>
          <w:lang w:eastAsia="x-none"/>
        </w:rPr>
        <w:t xml:space="preserve"> </w:t>
      </w:r>
      <w:r w:rsidR="00B659F1" w:rsidRPr="00370EF8">
        <w:rPr>
          <w:rFonts w:asciiTheme="majorBidi" w:hAnsiTheme="majorBidi" w:cstheme="majorBidi"/>
          <w:snapToGrid w:val="0"/>
          <w:cs/>
          <w:lang w:val="en-US"/>
        </w:rPr>
        <w:t xml:space="preserve">วันที่ </w:t>
      </w:r>
      <w:r w:rsidRPr="00370EF8">
        <w:rPr>
          <w:rFonts w:ascii="Angsana New" w:hAnsi="Angsana New" w:cs="Angsana New"/>
          <w:snapToGrid w:val="0"/>
          <w:lang w:val="en-US"/>
        </w:rPr>
        <w:t>30</w:t>
      </w:r>
      <w:r w:rsidR="00B659F1" w:rsidRPr="00370EF8">
        <w:rPr>
          <w:rFonts w:ascii="Angsana New" w:hAnsi="Angsana New" w:cs="Angsana New"/>
          <w:snapToGrid w:val="0"/>
          <w:lang w:val="en-US"/>
        </w:rPr>
        <w:t xml:space="preserve"> </w:t>
      </w:r>
      <w:r w:rsidR="00B659F1" w:rsidRPr="00370EF8">
        <w:rPr>
          <w:rFonts w:ascii="Angsana New" w:hAnsi="Angsana New" w:cs="Angsana New" w:hint="cs"/>
          <w:snapToGrid w:val="0"/>
          <w:cs/>
          <w:lang w:val="en-US"/>
        </w:rPr>
        <w:t>มิถุนายน</w:t>
      </w:r>
      <w:r w:rsidR="00B659F1" w:rsidRPr="00370EF8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370EF8">
        <w:rPr>
          <w:rFonts w:asciiTheme="majorBidi" w:hAnsiTheme="majorBidi" w:cstheme="majorBidi"/>
          <w:snapToGrid w:val="0"/>
          <w:lang w:val="en-US"/>
        </w:rPr>
        <w:t>2569</w:t>
      </w:r>
      <w:r w:rsidR="00B659F1" w:rsidRPr="00370EF8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C863D7" w:rsidRPr="00370EF8">
        <w:rPr>
          <w:rFonts w:asciiTheme="majorBidi" w:hAnsiTheme="majorBidi" w:cs="Angsana New"/>
          <w:cs/>
          <w:lang w:eastAsia="x-none"/>
        </w:rPr>
        <w:t xml:space="preserve">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Pr="00370EF8">
        <w:rPr>
          <w:rFonts w:ascii="Angsana New" w:hAnsi="Angsana New" w:cs="Angsana New"/>
          <w:lang w:val="en-US"/>
        </w:rPr>
        <w:t>5</w:t>
      </w:r>
      <w:r w:rsidR="00816B74" w:rsidRPr="00370EF8">
        <w:rPr>
          <w:rFonts w:ascii="Angsana New" w:hAnsi="Angsana New" w:cs="Angsana New"/>
        </w:rPr>
        <w:t>,</w:t>
      </w:r>
      <w:r w:rsidRPr="00370EF8">
        <w:rPr>
          <w:rFonts w:ascii="Angsana New" w:hAnsi="Angsana New" w:cs="Angsana New"/>
          <w:lang w:val="en-US"/>
        </w:rPr>
        <w:t>484</w:t>
      </w:r>
      <w:r w:rsidR="00816B74" w:rsidRPr="00370EF8">
        <w:rPr>
          <w:rFonts w:ascii="Angsana New" w:hAnsi="Angsana New" w:cs="Angsana New"/>
          <w:cs/>
        </w:rPr>
        <w:t>.</w:t>
      </w:r>
      <w:r w:rsidRPr="00370EF8">
        <w:rPr>
          <w:rFonts w:ascii="Angsana New" w:hAnsi="Angsana New" w:cs="Angsana New"/>
          <w:lang w:val="en-US"/>
        </w:rPr>
        <w:t>65</w:t>
      </w:r>
      <w:r w:rsidR="00C863D7" w:rsidRPr="00370EF8">
        <w:rPr>
          <w:rFonts w:asciiTheme="majorBidi" w:hAnsiTheme="majorBidi" w:cs="Angsana New"/>
          <w:cs/>
          <w:lang w:eastAsia="x-none"/>
        </w:rPr>
        <w:t xml:space="preserve"> ล้านบาท และ </w:t>
      </w:r>
      <w:bookmarkStart w:id="12" w:name="_Hlk228479759"/>
      <w:r w:rsidRPr="00370EF8">
        <w:rPr>
          <w:rFonts w:ascii="Angsana New" w:hAnsi="Angsana New" w:cs="Angsana New"/>
          <w:spacing w:val="-6"/>
          <w:lang w:val="en-US"/>
        </w:rPr>
        <w:t>1</w:t>
      </w:r>
      <w:r w:rsidR="00EB6783" w:rsidRPr="00370EF8">
        <w:rPr>
          <w:rFonts w:ascii="Angsana New" w:hAnsi="Angsana New" w:cs="Angsana New"/>
          <w:spacing w:val="-6"/>
          <w:lang w:val="en-US"/>
        </w:rPr>
        <w:t>,</w:t>
      </w:r>
      <w:r w:rsidRPr="00370EF8">
        <w:rPr>
          <w:rFonts w:ascii="Angsana New" w:hAnsi="Angsana New" w:cs="Angsana New"/>
          <w:spacing w:val="-6"/>
          <w:lang w:val="en-US"/>
        </w:rPr>
        <w:t>614</w:t>
      </w:r>
      <w:r w:rsidR="00EB6783" w:rsidRPr="00370EF8">
        <w:rPr>
          <w:rFonts w:ascii="Angsana New" w:hAnsi="Angsana New" w:cs="Angsana New"/>
          <w:spacing w:val="-6"/>
          <w:lang w:val="en-US"/>
        </w:rPr>
        <w:t>.</w:t>
      </w:r>
      <w:r w:rsidRPr="00370EF8">
        <w:rPr>
          <w:rFonts w:ascii="Angsana New" w:hAnsi="Angsana New" w:cs="Angsana New"/>
          <w:spacing w:val="-6"/>
          <w:lang w:val="en-US"/>
        </w:rPr>
        <w:t>69</w:t>
      </w:r>
      <w:r w:rsidR="00C863D7" w:rsidRPr="00370EF8">
        <w:rPr>
          <w:rFonts w:asciiTheme="majorBidi" w:hAnsiTheme="majorBidi" w:cs="Angsana New"/>
          <w:cs/>
          <w:lang w:eastAsia="x-none"/>
        </w:rPr>
        <w:t xml:space="preserve"> </w:t>
      </w:r>
      <w:bookmarkEnd w:id="12"/>
      <w:r w:rsidR="00C863D7" w:rsidRPr="00370EF8">
        <w:rPr>
          <w:rFonts w:asciiTheme="majorBidi" w:hAnsiTheme="majorBidi" w:cs="Angsana New"/>
          <w:cs/>
          <w:lang w:eastAsia="x-none"/>
        </w:rPr>
        <w:t xml:space="preserve">ล้านบาท ตามลำดับ ซึ่งตามสัญญาชำระหนี้คืน โดยยอดหนี้ดังกล่าวมีกำหนดชำระภายในวันที่ </w:t>
      </w:r>
      <w:r w:rsidRPr="00370EF8">
        <w:rPr>
          <w:rFonts w:ascii="Angsana New" w:hAnsi="Angsana New" w:cs="Angsana New"/>
          <w:spacing w:val="-8"/>
          <w:lang w:val="en-US"/>
        </w:rPr>
        <w:t>30</w:t>
      </w:r>
      <w:r w:rsidR="00816B74" w:rsidRPr="00370EF8">
        <w:rPr>
          <w:rFonts w:ascii="Angsana New" w:hAnsi="Angsana New" w:cs="Angsana New"/>
          <w:spacing w:val="-8"/>
          <w:cs/>
        </w:rPr>
        <w:t xml:space="preserve"> </w:t>
      </w:r>
      <w:r w:rsidR="00816B74" w:rsidRPr="00370EF8">
        <w:rPr>
          <w:rFonts w:ascii="Angsana New" w:hAnsi="Angsana New" w:cs="Angsana New" w:hint="cs"/>
          <w:spacing w:val="-8"/>
          <w:cs/>
        </w:rPr>
        <w:t>มิถุนายน</w:t>
      </w:r>
      <w:r w:rsidR="00816B74" w:rsidRPr="00370EF8">
        <w:rPr>
          <w:rFonts w:ascii="Angsana New" w:hAnsi="Angsana New" w:cs="Angsana New"/>
          <w:spacing w:val="-8"/>
          <w:cs/>
        </w:rPr>
        <w:t xml:space="preserve"> </w:t>
      </w:r>
      <w:r w:rsidRPr="00370EF8">
        <w:rPr>
          <w:rFonts w:ascii="Angsana New" w:hAnsi="Angsana New" w:cs="Angsana New"/>
          <w:spacing w:val="-8"/>
          <w:lang w:val="en-US"/>
        </w:rPr>
        <w:t>2565</w:t>
      </w:r>
    </w:p>
    <w:p w14:paraId="0AAC0EEA" w14:textId="7C2DAAC6" w:rsidR="00BF4A29" w:rsidRPr="00370EF8" w:rsidRDefault="00C863D7" w:rsidP="00BF4A29">
      <w:pPr>
        <w:spacing w:after="120" w:line="400" w:lineRule="exact"/>
        <w:ind w:left="1166"/>
        <w:jc w:val="thaiDistribute"/>
        <w:rPr>
          <w:rFonts w:ascii="Angsana New" w:hAnsi="Angsana New" w:cs="Angsana New"/>
          <w:snapToGrid w:val="0"/>
          <w:spacing w:val="-4"/>
          <w:cs/>
          <w:lang w:val="en-US"/>
        </w:rPr>
      </w:pPr>
      <w:bookmarkStart w:id="13" w:name="_Hlk216702169"/>
      <w:r w:rsidRPr="00370EF8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การก่อสร้างโครงการเจ้าพระยาเอสเตทได้ภายในวันที่</w:t>
      </w:r>
      <w:r w:rsidRPr="00370EF8">
        <w:rPr>
          <w:rFonts w:ascii="Angsana New" w:hAnsi="Angsana New" w:cs="Angsana New" w:hint="cs"/>
          <w:cs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31</w:t>
      </w:r>
      <w:r w:rsidRPr="00370EF8">
        <w:rPr>
          <w:rFonts w:ascii="Angsana New" w:hAnsi="Angsana New" w:cs="Angsana New"/>
          <w:cs/>
        </w:rPr>
        <w:t xml:space="preserve"> ตุลาคม </w:t>
      </w:r>
      <w:r w:rsidR="00576103" w:rsidRPr="00370EF8">
        <w:rPr>
          <w:rFonts w:ascii="Angsana New" w:hAnsi="Angsana New" w:cs="Angsana New"/>
          <w:lang w:val="en-US"/>
        </w:rPr>
        <w:t>2561</w:t>
      </w:r>
      <w:r w:rsidRPr="00370EF8">
        <w:rPr>
          <w:rFonts w:ascii="Angsana New" w:hAnsi="Angsana New" w:cs="Angsana New"/>
          <w:cs/>
        </w:rPr>
        <w:t xml:space="preserve"> ตามที่ก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370EF8">
        <w:rPr>
          <w:rFonts w:ascii="Angsana New" w:hAnsi="Angsana New" w:cs="Angsana New" w:hint="cs"/>
          <w:cs/>
        </w:rPr>
        <w:t>โครงการ</w:t>
      </w:r>
      <w:r w:rsidRPr="00370EF8">
        <w:rPr>
          <w:rFonts w:ascii="Angsana New" w:hAnsi="Angsana New" w:cs="Angsana New"/>
          <w:cs/>
        </w:rPr>
        <w:t>แต่ละฝ่</w:t>
      </w:r>
      <w:r w:rsidRPr="00370EF8">
        <w:rPr>
          <w:rFonts w:ascii="Angsana New" w:hAnsi="Angsana New" w:cs="Angsana New" w:hint="cs"/>
          <w:cs/>
        </w:rPr>
        <w:t>า</w:t>
      </w:r>
      <w:r w:rsidRPr="00370EF8">
        <w:rPr>
          <w:rFonts w:ascii="Angsana New" w:hAnsi="Angsana New" w:cs="Angsana New"/>
          <w:cs/>
        </w:rPr>
        <w:t>ยต้องยื่นข้อเรียกร้องของตนต่อวิศวกรซึ่งได้รับการแต่งตั้งจากทั้งสองฝ่</w:t>
      </w:r>
      <w:r w:rsidRPr="00370EF8">
        <w:rPr>
          <w:rFonts w:ascii="Angsana New" w:hAnsi="Angsana New" w:cs="Angsana New" w:hint="cs"/>
          <w:cs/>
        </w:rPr>
        <w:t>า</w:t>
      </w:r>
      <w:r w:rsidRPr="00370EF8">
        <w:rPr>
          <w:rFonts w:ascii="Angsana New" w:hAnsi="Angsana New" w:cs="Angsana New"/>
          <w:cs/>
        </w:rPr>
        <w:t>ย</w:t>
      </w:r>
      <w:r w:rsidR="005916B9" w:rsidRPr="00370EF8">
        <w:rPr>
          <w:rFonts w:ascii="Angsana New" w:hAnsi="Angsana New" w:cs="Angsana New"/>
          <w:cs/>
        </w:rPr>
        <w:t>ตามที่ปรากฏ</w:t>
      </w:r>
      <w:r w:rsidRPr="00370EF8">
        <w:rPr>
          <w:rFonts w:ascii="Angsana New" w:hAnsi="Angsana New" w:cs="Angsana New"/>
          <w:cs/>
        </w:rPr>
        <w:t>ในสัญญาก่อสร้าง (“วิศวกร”) ส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370EF8">
        <w:rPr>
          <w:rFonts w:ascii="Angsana New" w:hAnsi="Angsana New" w:cs="Angsana New" w:hint="cs"/>
          <w:cs/>
        </w:rPr>
        <w:t>ำ</w:t>
      </w:r>
      <w:r w:rsidRPr="00370EF8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Determiner) ของคู่สัญญา จะต้องชี้ขาดประเด็นดังกล่าวซึ่งจะมีผลผูกพันคู่สัญญา โดยเมื่อวันที่ </w:t>
      </w:r>
      <w:r w:rsidR="00576103" w:rsidRPr="00370EF8">
        <w:rPr>
          <w:rFonts w:ascii="Angsana New" w:hAnsi="Angsana New" w:cs="Angsana New"/>
          <w:lang w:val="en-US"/>
        </w:rPr>
        <w:t>20</w:t>
      </w:r>
      <w:r w:rsidRPr="00370EF8">
        <w:rPr>
          <w:rFonts w:ascii="Angsana New" w:hAnsi="Angsana New" w:cs="Angsana New"/>
          <w:cs/>
        </w:rPr>
        <w:t xml:space="preserve"> เมษายน </w:t>
      </w:r>
      <w:r w:rsidR="00576103" w:rsidRPr="00370EF8">
        <w:rPr>
          <w:rFonts w:ascii="Angsana New" w:hAnsi="Angsana New" w:cs="Angsana New"/>
          <w:lang w:val="en-US"/>
        </w:rPr>
        <w:t>2566</w:t>
      </w:r>
      <w:r w:rsidRPr="00370EF8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370EF8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กล่าวคือวันที่</w:t>
      </w:r>
      <w:r w:rsidR="00BF4A29" w:rsidRPr="00370EF8">
        <w:rPr>
          <w:rFonts w:ascii="Angsana New" w:hAnsi="Angsana New" w:cs="Angsana New"/>
          <w:lang w:val="en-US"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31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ตุลาคม</w:t>
      </w:r>
      <w:r w:rsidRPr="00370EF8">
        <w:rPr>
          <w:rFonts w:ascii="Angsana New" w:hAnsi="Angsana New" w:cs="Angsana New"/>
          <w:cs/>
        </w:rPr>
        <w:t xml:space="preserve"> </w:t>
      </w:r>
      <w:r w:rsidR="00576103" w:rsidRPr="00370EF8">
        <w:rPr>
          <w:rFonts w:ascii="Angsana New" w:hAnsi="Angsana New" w:cs="Angsana New"/>
          <w:lang w:val="en-US"/>
        </w:rPr>
        <w:t>2561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และผู้รับเหมาโครงการไม่สามารถปฏิบัติตามที่ระบุไว้ในสัญญาก่อสร้าง</w:t>
      </w:r>
      <w:r w:rsidRPr="00370EF8">
        <w:rPr>
          <w:rFonts w:ascii="Angsana New" w:hAnsi="Angsana New" w:cs="Angsana New"/>
          <w:cs/>
        </w:rPr>
        <w:t xml:space="preserve"> </w:t>
      </w:r>
      <w:r w:rsidRPr="00370EF8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</w:t>
      </w:r>
      <w:r w:rsidRPr="00370EF8">
        <w:rPr>
          <w:rFonts w:ascii="Angsana New" w:hAnsi="Angsana New" w:cs="Angsana New" w:hint="cs"/>
          <w:spacing w:val="4"/>
          <w:cs/>
        </w:rPr>
        <w:t>ได้รับการชดใช้ค่าเสียหายจากความล่าช้าจำนวน</w:t>
      </w:r>
      <w:r w:rsidRPr="00370EF8">
        <w:rPr>
          <w:rFonts w:ascii="Angsana New" w:hAnsi="Angsana New" w:cs="Angsana New"/>
          <w:spacing w:val="4"/>
          <w:cs/>
        </w:rPr>
        <w:t xml:space="preserve"> </w:t>
      </w:r>
      <w:r w:rsidR="00576103" w:rsidRPr="00370EF8">
        <w:rPr>
          <w:rFonts w:ascii="Angsana New" w:hAnsi="Angsana New" w:cs="Angsana New"/>
          <w:spacing w:val="4"/>
          <w:lang w:val="en-US"/>
        </w:rPr>
        <w:t>5</w:t>
      </w:r>
      <w:r w:rsidRPr="00370EF8">
        <w:rPr>
          <w:rFonts w:ascii="Angsana New" w:hAnsi="Angsana New" w:cs="Angsana New"/>
          <w:spacing w:val="4"/>
          <w:cs/>
        </w:rPr>
        <w:t>,</w:t>
      </w:r>
      <w:r w:rsidR="00576103" w:rsidRPr="00370EF8">
        <w:rPr>
          <w:rFonts w:ascii="Angsana New" w:hAnsi="Angsana New" w:cs="Angsana New"/>
          <w:spacing w:val="4"/>
          <w:lang w:val="en-US"/>
        </w:rPr>
        <w:t>380</w:t>
      </w:r>
      <w:r w:rsidRPr="00370EF8">
        <w:rPr>
          <w:rFonts w:ascii="Angsana New" w:hAnsi="Angsana New" w:cs="Angsana New"/>
          <w:spacing w:val="4"/>
          <w:cs/>
        </w:rPr>
        <w:t>.</w:t>
      </w:r>
      <w:r w:rsidR="00576103" w:rsidRPr="00370EF8">
        <w:rPr>
          <w:rFonts w:ascii="Angsana New" w:hAnsi="Angsana New" w:cs="Angsana New"/>
          <w:spacing w:val="4"/>
          <w:lang w:val="en-US"/>
        </w:rPr>
        <w:t>22</w:t>
      </w:r>
      <w:r w:rsidRPr="00370EF8">
        <w:rPr>
          <w:rFonts w:ascii="Angsana New" w:hAnsi="Angsana New" w:cs="Angsana New"/>
          <w:spacing w:val="4"/>
          <w:cs/>
        </w:rPr>
        <w:t xml:space="preserve"> </w:t>
      </w:r>
      <w:r w:rsidRPr="00370EF8">
        <w:rPr>
          <w:rFonts w:ascii="Angsana New" w:hAnsi="Angsana New" w:cs="Angsana New" w:hint="cs"/>
          <w:spacing w:val="4"/>
          <w:cs/>
        </w:rPr>
        <w:t>ล้านบาท</w:t>
      </w:r>
      <w:r w:rsidRPr="00370EF8">
        <w:rPr>
          <w:rFonts w:ascii="Angsana New" w:hAnsi="Angsana New" w:cs="Angsana New"/>
          <w:spacing w:val="4"/>
          <w:cs/>
        </w:rPr>
        <w:t xml:space="preserve"> </w:t>
      </w:r>
      <w:r w:rsidRPr="00370EF8">
        <w:rPr>
          <w:rFonts w:ascii="Angsana New" w:hAnsi="Angsana New" w:cs="Angsana New" w:hint="cs"/>
          <w:spacing w:val="4"/>
          <w:cs/>
        </w:rPr>
        <w:t>และยังระบุไว้ในหนังสือ</w:t>
      </w:r>
      <w:r w:rsidRPr="00370EF8">
        <w:rPr>
          <w:rFonts w:ascii="Angsana New" w:hAnsi="Angsana New" w:cs="Angsana New" w:hint="cs"/>
          <w:spacing w:val="8"/>
          <w:cs/>
        </w:rPr>
        <w:t xml:space="preserve">ชี้ขาดดังกล่าวว่าการก่อสร้างโครงการยังไม่แล้วเสร็จ </w:t>
      </w:r>
      <w:r w:rsidRPr="00370EF8">
        <w:rPr>
          <w:rFonts w:ascii="Angsana New" w:hAnsi="Angsana New" w:cs="Angsana New"/>
          <w:spacing w:val="8"/>
          <w:cs/>
        </w:rPr>
        <w:t>และค่าความเสียหายจากความล่าช้าจะ</w:t>
      </w:r>
      <w:r w:rsidRPr="00370EF8">
        <w:rPr>
          <w:rFonts w:ascii="Angsana New" w:hAnsi="Angsana New" w:cs="Angsana New"/>
          <w:spacing w:val="4"/>
          <w:cs/>
        </w:rPr>
        <w:t>ดำเนินต่อจนถึงวันที่งานก่อสร้างแล้วเสร็จ</w:t>
      </w:r>
      <w:r w:rsidR="00C97462" w:rsidRPr="00370EF8">
        <w:rPr>
          <w:rFonts w:ascii="Angsana New" w:hAnsi="Angsana New" w:cs="Angsana New"/>
          <w:spacing w:val="4"/>
          <w:cs/>
        </w:rPr>
        <w:t>พร้อมใช้งาน</w:t>
      </w:r>
      <w:r w:rsidRPr="00370EF8">
        <w:rPr>
          <w:rFonts w:ascii="Angsana New" w:hAnsi="Angsana New" w:cs="Angsana New"/>
          <w:spacing w:val="4"/>
          <w:cs/>
        </w:rPr>
        <w:t xml:space="preserve"> (Practical Completion</w:t>
      </w:r>
      <w:bookmarkEnd w:id="13"/>
      <w:r w:rsidR="00B61D37" w:rsidRPr="00370EF8">
        <w:rPr>
          <w:rFonts w:ascii="Angsana New" w:hAnsi="Angsana New" w:cs="Angsana New"/>
          <w:spacing w:val="4"/>
        </w:rPr>
        <w:t>)</w:t>
      </w:r>
      <w:r w:rsidR="00BF4A29" w:rsidRPr="00370EF8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</w:p>
    <w:p w14:paraId="6F15B926" w14:textId="0F2E9F90" w:rsidR="007C0B1C" w:rsidRPr="00370EF8" w:rsidRDefault="00C863D7" w:rsidP="008F3781">
      <w:pPr>
        <w:spacing w:after="240"/>
        <w:ind w:left="1166"/>
        <w:jc w:val="thaiDistribute"/>
        <w:rPr>
          <w:rFonts w:ascii="Angsana New" w:hAnsi="Angsana New" w:cs="Angsana New"/>
          <w:lang w:val="en-US"/>
        </w:rPr>
      </w:pP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>การชี้ขาดในเรื่องค่าเสียหายจากความล่าช้าดังกล่าวซึ่งสนับสนุนข้อเรียกร้องของบริษัทย่อย  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เจ้าหนี้ค่าก่อสร้างและดอกเบี้ยค้างจ่ายทั้งหมด</w:t>
      </w:r>
      <w:r w:rsidR="00FD2963" w:rsidRPr="00370EF8">
        <w:rPr>
          <w:rFonts w:ascii="Angsana New" w:hAnsi="Angsana New" w:cs="Angsana New"/>
          <w:cs/>
        </w:rPr>
        <w:t xml:space="preserve"> </w:t>
      </w:r>
    </w:p>
    <w:p w14:paraId="195AB912" w14:textId="32C8A717" w:rsidR="007238E4" w:rsidRPr="00370EF8" w:rsidRDefault="00C863D7" w:rsidP="008F3781">
      <w:pPr>
        <w:spacing w:after="240"/>
        <w:ind w:left="1166"/>
        <w:jc w:val="thaiDistribute"/>
        <w:rPr>
          <w:rFonts w:ascii="Angsana New" w:hAnsi="Angsana New" w:cs="Angsana New"/>
          <w:snapToGrid w:val="0"/>
          <w:spacing w:val="4"/>
          <w:cs/>
          <w:lang w:val="en-US"/>
        </w:rPr>
      </w:pP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ทั้งนี้ตามความเห็นของที่ปรึกษาทางกฎหมายของกลุ่มบริษัท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205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>ของประมวลกฎหมายแพ่งและพาณิชย์</w:t>
      </w:r>
    </w:p>
    <w:p w14:paraId="1959C227" w14:textId="69B52658" w:rsidR="00C863D7" w:rsidRPr="00370EF8" w:rsidRDefault="00C863D7" w:rsidP="008F3781">
      <w:pPr>
        <w:spacing w:after="240"/>
        <w:ind w:left="1166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370EF8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เมื่อวันที่ </w:t>
      </w:r>
      <w:r w:rsidR="00576103" w:rsidRPr="00370EF8">
        <w:rPr>
          <w:rFonts w:ascii="Angsana New" w:hAnsi="Angsana New" w:cs="Angsana New"/>
          <w:snapToGrid w:val="0"/>
          <w:spacing w:val="4"/>
          <w:lang w:val="en-US"/>
        </w:rPr>
        <w:t>26</w:t>
      </w:r>
      <w:r w:rsidRPr="00370EF8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เมษายน </w:t>
      </w:r>
      <w:r w:rsidR="00576103" w:rsidRPr="00370EF8">
        <w:rPr>
          <w:rFonts w:ascii="Angsana New" w:hAnsi="Angsana New" w:cs="Angsana New"/>
          <w:snapToGrid w:val="0"/>
          <w:spacing w:val="4"/>
          <w:lang w:val="en-US"/>
        </w:rPr>
        <w:t>2566</w:t>
      </w:r>
      <w:r w:rsidRPr="00370EF8">
        <w:rPr>
          <w:rFonts w:ascii="Angsana New" w:hAnsi="Angsana New" w:cs="Angsana New"/>
          <w:snapToGrid w:val="0"/>
          <w:spacing w:val="4"/>
          <w:cs/>
          <w:lang w:val="en-US"/>
        </w:rPr>
        <w:t xml:space="preserve"> สืบเนื่องจากหนังสือชี้ขาดอย่างเป็นทางการจากวิศวกรดังกล่าว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10"/>
          <w:cs/>
          <w:lang w:val="en-US"/>
        </w:rPr>
        <w:t>บริษัทย่อยได้ส่งหนังสือเรียกชำระค่าเสียหายเนื่องจากความล่าช้าตามสัญญาก่อสร้างและ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>ความเสียหายต่าง</w:t>
      </w:r>
      <w:r w:rsidR="00B2684A" w:rsidRPr="00370EF8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>ๆ ที่เกิดขึ้นในเบื้องต้นที่เกี่ยวข้องกับการผิดสัญญาก่อสร้าง (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Demand Notice)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>ให้กับผู้รับเหมาโครงการ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14DB08CB" w14:textId="623359A5" w:rsidR="00C863D7" w:rsidRPr="00370EF8" w:rsidRDefault="00C863D7" w:rsidP="008F3781">
      <w:pPr>
        <w:tabs>
          <w:tab w:val="left" w:pos="1170"/>
        </w:tabs>
        <w:spacing w:after="240"/>
        <w:ind w:left="1166" w:hanging="1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สืบเนื่องจากที่กล่าวมาข้างต้น เมื่อวันที่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พฤษภาคม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ใช้สิทธิตามสัญญาเพื่อบอกเลิกสัญญาระหว่างผู้ถือหุ้นของบริษัทย่อยกับผู้รับเหมาโครงการซึ่งมีฐานะเป็นผู้ถือหุ้นส่วนน้อยในบริษัทย่อยโดยการออกหนังสือบอกเลิกสัญญาอย่างเป็นทางการ</w:t>
      </w:r>
    </w:p>
    <w:p w14:paraId="398041E6" w14:textId="0B59FD0F" w:rsidR="00FD2963" w:rsidRPr="00370EF8" w:rsidRDefault="00C863D7" w:rsidP="008F3781">
      <w:pPr>
        <w:tabs>
          <w:tab w:val="left" w:pos="1170"/>
        </w:tabs>
        <w:spacing w:after="240"/>
        <w:ind w:left="1166" w:hanging="1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bookmarkStart w:id="14" w:name="_Hlk225095423"/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29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</w:t>
      </w:r>
      <w:r w:rsidR="00B40378">
        <w:rPr>
          <w:rFonts w:ascii="Angsana New" w:hAnsi="Angsana New" w:cs="Angsana New" w:hint="cs"/>
          <w:snapToGrid w:val="0"/>
          <w:spacing w:val="-4"/>
          <w:cs/>
          <w:lang w:val="en-US"/>
        </w:rPr>
        <w:t>พร้อมใช้งาน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 (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 xml:space="preserve">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576103" w:rsidRPr="00370EF8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370EF8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370EF8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bookmarkEnd w:id="14"/>
    </w:p>
    <w:p w14:paraId="54410055" w14:textId="021FB590" w:rsidR="00F4799B" w:rsidRPr="00370EF8" w:rsidRDefault="00F4799B" w:rsidP="008F3781">
      <w:pPr>
        <w:tabs>
          <w:tab w:val="left" w:pos="1170"/>
        </w:tabs>
        <w:ind w:left="1166" w:hanging="14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การดำเนินคดีโดยผู้รับเหมาโครงการ</w:t>
      </w:r>
    </w:p>
    <w:p w14:paraId="5CB6A913" w14:textId="66A1103A" w:rsidR="00BF4A29" w:rsidRPr="00370EF8" w:rsidRDefault="00C863D7" w:rsidP="008F3781">
      <w:pPr>
        <w:numPr>
          <w:ilvl w:val="0"/>
          <w:numId w:val="21"/>
        </w:numPr>
        <w:tabs>
          <w:tab w:val="left" w:pos="1170"/>
        </w:tabs>
        <w:spacing w:after="200"/>
        <w:ind w:left="1627" w:hanging="450"/>
        <w:jc w:val="thaiDistribute"/>
        <w:rPr>
          <w:rFonts w:asciiTheme="majorBidi" w:hAnsiTheme="majorBidi" w:cs="Angsana New"/>
          <w:snapToGrid w:val="0"/>
          <w:spacing w:val="-6"/>
          <w:cs/>
          <w:lang w:val="en-US"/>
        </w:rPr>
      </w:pPr>
      <w:bookmarkStart w:id="15" w:name="_Hlk159225155"/>
      <w:r w:rsidRPr="00370EF8">
        <w:rPr>
          <w:rFonts w:ascii="Times New Roman" w:hAnsi="Times New Roman" w:cs="Times New Roman" w:hint="cs"/>
          <w:snapToGrid w:val="0"/>
          <w:spacing w:val="-6"/>
          <w:cs/>
          <w:lang w:val="en-US"/>
        </w:rPr>
        <w:t>⁠</w:t>
      </w:r>
      <w:r w:rsidRPr="00370EF8">
        <w:rPr>
          <w:rFonts w:ascii="Angsana New" w:hAnsi="Angsana New" w:cs="Angsana New" w:hint="cs"/>
          <w:snapToGrid w:val="0"/>
          <w:spacing w:val="-6"/>
          <w:cs/>
          <w:lang w:val="en-US"/>
        </w:rPr>
        <w:t>เมื่อวันที่</w:t>
      </w:r>
      <w:r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2565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ผู้รับเหมาโครงการได้ยื่นคำร้องต่อศาลขอให้เพิกถอนมติที่ประชุมวิสามัญผู้ถือหุ้น ครั้งที่</w:t>
      </w:r>
      <w:r w:rsidRPr="00370EF8">
        <w:rPr>
          <w:rFonts w:asciiTheme="majorBidi" w:hAnsiTheme="majorBidi" w:cs="Angsana New"/>
          <w:snapToGrid w:val="0"/>
          <w:spacing w:val="-6"/>
          <w:lang w:val="en-US"/>
        </w:rPr>
        <w:t> </w:t>
      </w:r>
      <w:r w:rsidR="00576103" w:rsidRPr="00370EF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576103" w:rsidRPr="00370EF8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 xml:space="preserve">ซึ่งพิจารณาวาระการเปลี่ยนแปลงกรรมการ อำนาจกรรมการ และการดำเนินคดีกับผู้รับเหมาโครงการ โดยเมื่อวันที่ </w:t>
      </w:r>
      <w:r w:rsidR="00576103" w:rsidRPr="00370EF8">
        <w:rPr>
          <w:rFonts w:asciiTheme="majorBidi" w:hAnsiTheme="majorBidi" w:cstheme="majorBidi"/>
          <w:snapToGrid w:val="0"/>
          <w:spacing w:val="-6"/>
          <w:lang w:val="en-US"/>
        </w:rPr>
        <w:t>6</w:t>
      </w:r>
      <w:r w:rsidRPr="00370EF8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พฤศจิกายน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576103" w:rsidRPr="00370EF8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370EF8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ศาลชั้นต้นได้มีคำพิพากษาว่าคำร้องของผู้รับเหมาโครงการให้เพิกถอนมติที่ประชุมวิสามัญผู้ถือหุ้น ครั้งที่</w:t>
      </w:r>
      <w:r w:rsidRPr="00370EF8">
        <w:rPr>
          <w:rFonts w:asciiTheme="majorBidi" w:hAnsiTheme="majorBidi" w:cs="Angsana New"/>
          <w:snapToGrid w:val="0"/>
          <w:spacing w:val="-6"/>
          <w:lang w:val="en-US"/>
        </w:rPr>
        <w:t> </w:t>
      </w:r>
      <w:r w:rsidR="00576103" w:rsidRPr="00370EF8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576103" w:rsidRPr="00370EF8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370EF8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นั้นไม่มีมูล จึงเป็นเหตุให้ยกคำร้องเพิกถอนทั้งหมดและขอให้</w:t>
      </w:r>
      <w:r w:rsidRPr="00370EF8">
        <w:rPr>
          <w:rFonts w:asciiTheme="majorBidi" w:hAnsiTheme="majorBidi" w:cs="Angsana New"/>
          <w:snapToGrid w:val="0"/>
          <w:cs/>
          <w:lang w:val="en-US"/>
        </w:rPr>
        <w:t>ผู้รับเหมาโครงการเป็นผู้ชำระค่าธรรมเนียมศาล ปัจจุบันคดีอยู่ระหว่างรอคำพิพากษาของศาล</w:t>
      </w:r>
      <w:r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t>อุทธรณ์</w:t>
      </w:r>
    </w:p>
    <w:p w14:paraId="30BF8CC0" w14:textId="77777777" w:rsidR="00BF4A29" w:rsidRPr="00370EF8" w:rsidRDefault="00BF4A29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6"/>
          <w:cs/>
          <w:lang w:val="en-US"/>
        </w:rPr>
      </w:pPr>
      <w:r w:rsidRPr="00370EF8">
        <w:rPr>
          <w:rFonts w:asciiTheme="majorBidi" w:hAnsiTheme="majorBidi" w:cs="Angsana New"/>
          <w:snapToGrid w:val="0"/>
          <w:spacing w:val="-6"/>
          <w:cs/>
          <w:lang w:val="en-US"/>
        </w:rPr>
        <w:br w:type="page"/>
      </w:r>
    </w:p>
    <w:p w14:paraId="452099CC" w14:textId="46EAF06B" w:rsidR="00C50B33" w:rsidRPr="00370EF8" w:rsidRDefault="00C863D7" w:rsidP="008F3781">
      <w:pPr>
        <w:pStyle w:val="ListParagraph"/>
        <w:numPr>
          <w:ilvl w:val="0"/>
          <w:numId w:val="21"/>
        </w:numPr>
        <w:spacing w:after="240" w:line="240" w:lineRule="auto"/>
        <w:ind w:left="1620" w:hanging="453"/>
        <w:contextualSpacing w:val="0"/>
        <w:jc w:val="thaiDistribute"/>
        <w:rPr>
          <w:rFonts w:asciiTheme="majorBidi" w:eastAsia="Wingdings" w:hAnsiTheme="majorBidi" w:cstheme="majorBidi"/>
          <w:snapToGrid w:val="0"/>
          <w:sz w:val="32"/>
          <w:szCs w:val="32"/>
        </w:rPr>
      </w:pP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</w:t>
      </w:r>
      <w:r w:rsidRPr="00370EF8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>โดยกล่าวหาว่าบริษัทได้ฝ่าฝืนเงื่อนไขในสัญญาระหว่างผู้ถือหุ้น ข้อบังคับของบริษัทย่อย และ</w:t>
      </w:r>
      <w:r w:rsidRPr="00370EF8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กระทำการละเมิด โดยเรียกร้องค่าเสียหายเป็นจำนวน </w:t>
      </w:r>
      <w:r w:rsidR="00576103" w:rsidRPr="00370EF8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1</w:t>
      </w:r>
      <w:r w:rsidRPr="00370EF8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>,</w:t>
      </w:r>
      <w:r w:rsidR="00576103" w:rsidRPr="00370EF8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204</w:t>
      </w:r>
      <w:r w:rsidRPr="00370EF8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 ล้านบาท เนื่องจากประเด็นกฎหมาย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หลักในคดีนี้มีที่มาจากการผิดสัญญาก่อสร้างของผู้รับเหมาโครงการ ศาลจึงมีคำสั่ง เมื่อวันที่ 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   </w:t>
      </w:r>
      <w:r w:rsidR="00576103" w:rsidRPr="00370EF8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22</w:t>
      </w:r>
      <w:r w:rsidRPr="00370EF8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 xml:space="preserve"> </w:t>
      </w:r>
      <w:r w:rsidRPr="00370EF8">
        <w:rPr>
          <w:rFonts w:asciiTheme="majorBidi" w:eastAsia="Wingdings" w:hAnsiTheme="majorBidi" w:cs="Angsana New" w:hint="cs"/>
          <w:snapToGrid w:val="0"/>
          <w:spacing w:val="-10"/>
          <w:sz w:val="32"/>
          <w:szCs w:val="32"/>
          <w:cs/>
        </w:rPr>
        <w:t>กันยายน</w:t>
      </w:r>
      <w:r w:rsidRPr="00370EF8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 </w:t>
      </w:r>
      <w:r w:rsidR="00576103" w:rsidRPr="00370EF8">
        <w:rPr>
          <w:rFonts w:asciiTheme="majorBidi" w:eastAsia="Wingdings" w:hAnsiTheme="majorBidi" w:cs="Angsana New"/>
          <w:snapToGrid w:val="0"/>
          <w:spacing w:val="-10"/>
          <w:sz w:val="32"/>
          <w:szCs w:val="32"/>
        </w:rPr>
        <w:t>2568</w:t>
      </w:r>
      <w:r w:rsidRPr="00370EF8">
        <w:rPr>
          <w:rFonts w:asciiTheme="majorBidi" w:eastAsia="Wingdings" w:hAnsiTheme="majorBidi" w:cs="Angsana New"/>
          <w:snapToGrid w:val="0"/>
          <w:spacing w:val="-10"/>
          <w:sz w:val="32"/>
          <w:szCs w:val="32"/>
          <w:cs/>
        </w:rPr>
        <w:t xml:space="preserve"> ให้เลื่อนการพิจารณาคดีนี้ออกไปก่อน เพื่อรอฟังผลคดีถึงที่สุดของคดีก่อสร้าง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ปัจจุบันคดีนี้อยู่ในระหว่างการจำหน่ายคดีชั่วคราวและศาลได้กำหนดนัดถัดไปวันที่ 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              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20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76192E" w:rsidRPr="00370EF8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ตุลาคม</w:t>
      </w:r>
      <w:r w:rsidRPr="00370EF8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="00576103" w:rsidRPr="00370EF8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3211D73C" w14:textId="35935D37" w:rsidR="00243482" w:rsidRPr="00370EF8" w:rsidRDefault="00C863D7" w:rsidP="008F3781">
      <w:pPr>
        <w:pStyle w:val="ListParagraph"/>
        <w:spacing w:after="240" w:line="240" w:lineRule="auto"/>
        <w:ind w:left="1527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คดีดังกล่าวยังไม่ถึงที่สุด แต่ฝ่ายบริหารของกลุ่มบริษัทพิจารณาว่าบริษัทได้ใช้สิทธิตามสัญญาในการบอกเลิกสัญญาระหว่างผู้ถือหุ้นซึ่งเป็นการใช้ความระมัดระวังตามสมควรที่สืบเนื่องมาจากความล่าช้าของผู้รับเหมาโครงการที่ไม่สามารถก่อสร้างโครงการให้แล้วเสร็จเป็นเวลาเกินกว่า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 ประกอบกับคำชี้ขาดของวิศวกร</w:t>
      </w:r>
      <w:r w:rsidR="00C97462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ในฐานะผู้ชี้ขาดข้อเรียกร้อง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ที่ระบุว่าผู้รับเหมาโครงการผิดสัญญาก่อสร้างและการก่อสร้างโครงการยังไม่แล้วเสร็จ ณ วันที่มีคำชี้ขาดจากวิศวกร จึงทำให้เกิดสิทธิในการบอกเลิกสัญญาตามสัญญาระหว่างผู้ถือหุ้น ดังนั้น ข้อกล่าวอ้างที่ว่าบริษัทฝ่าฝืนเงื่อนไขในสัญญาระหว่างผู้ถือหุ้นจึงไม่สามารถกล่าวอ้างได้ในกรณีที่สัญญาระหว่างผู้ถือหุ้นได้ถูกบอกเลิกไปแล้ว โดยฝ่ายบริหารเห็นว่าข้อพิพาทข้างต้นไม่มีผลกระทบอย่างมีนัยสำคัญต่องบการเงินรวมของกลุ่มบริษัท</w:t>
      </w:r>
    </w:p>
    <w:p w14:paraId="28D00009" w14:textId="70E9B580" w:rsidR="00C50B33" w:rsidRPr="00370EF8" w:rsidRDefault="00C863D7" w:rsidP="008F3781">
      <w:pPr>
        <w:pStyle w:val="ListParagraph"/>
        <w:numPr>
          <w:ilvl w:val="0"/>
          <w:numId w:val="21"/>
        </w:numPr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4"/>
          <w:sz w:val="32"/>
          <w:szCs w:val="32"/>
        </w:rPr>
      </w:pP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10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โดยผู้รับเหมาโครงการกล่าวหาว่าบริษัทได้ฝ่าฝืนเงื่อนไขในสัญญาระหว่างผู้ถือหุ้น ข้อบังคับของบริษัทย่อย และอ้างว่ามติของที่ประชุมวิสามัญผู้ถือหุ้น ครั้งที่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สมควรถูกเพิกถอน เนื่องจากประเด็นกฎหมายหลักในคดีนี้มีที่มาจากการผิดสัญญาก่อสร้างของผู้รับเหมาโครงการ ศาลจึงมีคำสั่ง เมื่อวันที่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กันยายน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ให้เลื่อนการพิจารณาคดีนี้ออกไปก่อน เพื่อรอฟังผลคดีถึงที่สุดของคดีก่อสร้าง  ปัจจุบันคดีนี้อยู่ในระหว่างการจำหน่ายคดีชั่วคราวและศาลได้กำหนดนัดถัดไปวันที่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20</w:t>
      </w:r>
      <w:r w:rsidR="0076192E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76192E" w:rsidRPr="00370EF8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ตุลาคม</w:t>
      </w:r>
      <w:r w:rsidR="0076192E" w:rsidRPr="00370EF8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="00576103" w:rsidRPr="00370EF8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4E9E125D" w14:textId="5A21ADFD" w:rsidR="00BF4A29" w:rsidRPr="00370EF8" w:rsidRDefault="00C863D7" w:rsidP="008F3781">
      <w:pPr>
        <w:pStyle w:val="ListParagraph"/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ฝ่ายบริหารของกลุ่มบริษัทเชื่อว่าบริษัทได้ปฏิบัติตามบทบัญญัติของประมวลกฎหมายแพ่งและพาณิชย์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ดังนั้นฝ่ายบริหารเห็นว่ากรณีข้างต้นจะไม่มีผลกระทบอย่างมีนัยสำคัญต่องบการเงินรวมของกลุ่มบริษัท</w:t>
      </w:r>
    </w:p>
    <w:p w14:paraId="34D039E0" w14:textId="77777777" w:rsidR="00BF4A29" w:rsidRPr="00370EF8" w:rsidRDefault="00BF4A29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 w:rsidRPr="00370EF8">
        <w:rPr>
          <w:rFonts w:asciiTheme="majorBidi" w:hAnsiTheme="majorBidi" w:cs="Angsana New"/>
          <w:snapToGrid w:val="0"/>
          <w:spacing w:val="-8"/>
          <w:cs/>
        </w:rPr>
        <w:br w:type="page"/>
      </w:r>
    </w:p>
    <w:bookmarkEnd w:id="15"/>
    <w:p w14:paraId="78A179D7" w14:textId="77A6FE24" w:rsidR="007238E4" w:rsidRPr="00370EF8" w:rsidRDefault="00C863D7" w:rsidP="008F3781">
      <w:pPr>
        <w:pStyle w:val="ListParagraph"/>
        <w:numPr>
          <w:ilvl w:val="0"/>
          <w:numId w:val="21"/>
        </w:numPr>
        <w:tabs>
          <w:tab w:val="left" w:pos="1170"/>
        </w:tabs>
        <w:spacing w:after="240" w:line="240" w:lineRule="auto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21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โดยกล่าวหาว่าบริษัทย่อยได้ฝ่าฝืนเงื่อนไขในสัญญาชำระเงินคืนและเรียกร้องค่าเสียหายเป็นจำนวน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949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ซึ่งเป็นหนี้ที่มาจากสัญญาก่อสร้าง เมื่อวันที่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27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บริษัทและบริษัทย่อยได้ยื่นคำให้การเพื่อโต้แย้งคำฟ้องของผู้รับเหมาโครงการ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เป็นจำนวนทุนทรัพย์ทั้งหมด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389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ล้านบาท เนื่องจากประเด็นกฎหมายหลักในคดีนี้มีที่มาจากการผิดสัญญาก่อสร้างของผู้รับเหมาโครงการ ศาลจึงมีคำสั่งเมื่อวันที่ </w:t>
      </w:r>
      <w:r w:rsidR="00576103" w:rsidRPr="00370EF8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370EF8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370EF8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กันยายน </w:t>
      </w:r>
      <w:r w:rsidR="00576103" w:rsidRPr="00370EF8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  <w:r w:rsidRPr="00370EF8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ให้เลื่อนการพิจารณาคดีนี้ออกไปก่อน เพื่อรอฟังผลคดีถึงที่สุดของคดีก่อสร้าง ปัจจุบันคดีนี้อยู่ในระหว่างการจำหน่ายคดีชั่วคราวและศาลได้กำหนดนัดถัดไปวันที่ 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      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20</w:t>
      </w:r>
      <w:r w:rsidR="0076192E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76192E" w:rsidRPr="00370EF8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ตุลาคม</w:t>
      </w:r>
      <w:r w:rsidR="0076192E" w:rsidRPr="00370EF8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="00576103" w:rsidRPr="00370EF8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686B0BB0" w14:textId="2D87E214" w:rsidR="00FC5C5A" w:rsidRPr="00370EF8" w:rsidRDefault="00C863D7" w:rsidP="008F3781">
      <w:pPr>
        <w:pStyle w:val="ListParagraph"/>
        <w:tabs>
          <w:tab w:val="left" w:pos="1170"/>
        </w:tabs>
        <w:spacing w:after="240" w:line="240" w:lineRule="auto"/>
        <w:ind w:left="1527"/>
        <w:contextualSpacing w:val="0"/>
        <w:jc w:val="thaiDistribute"/>
        <w:rPr>
          <w:rFonts w:asciiTheme="majorBidi" w:hAnsiTheme="majorBidi" w:cs="Angsana New"/>
          <w:snapToGrid w:val="0"/>
          <w:spacing w:val="-8"/>
          <w:cs/>
        </w:rPr>
      </w:pP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แม้คดีดังกล่าวยังไม่ถึงที่สุด แต่ฝ่ายบริหารของกลุ่มบริษัทพิจารณาว่าบริษัทย่อยมีสิทธิในการระงับการชำระเงินตามสัญญาชำระเงินคืน จากการที่มีคำชี้ขาดจากวิศวกรที่ระบุให้บริษัทย่อยมีสิทธิได้รับการชดใช้ค่าเสียหายจากความล่าช้าจำนวน</w:t>
      </w:r>
      <w:r w:rsidRPr="00370EF8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,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380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.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และ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แทนผู้รับเหมาโครงการที่ไม่สามารถก่อสร้างโครงการให้แล้วเสร็จเป็นเวลาเกินกว่า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ปี ทั้งนี้ บริษัทย่อยได้ยื่นฟ้องผู้รับเหมาโครงการ (ดู “คดีความโดยบริษัท/บริษัทย่อย” ด้านล่าง) โดยเรียกร้องค่าเสียหายเป็นจำนวนเกินกว่ายอดหนี้ค้างชำระที่ถึงกำหนดแล้วตามสัญญาชำระเงินคืน</w:t>
      </w:r>
    </w:p>
    <w:p w14:paraId="370519BB" w14:textId="3C141074" w:rsidR="00DE6EF3" w:rsidRPr="00370EF8" w:rsidRDefault="00C863D7" w:rsidP="008F3781">
      <w:pPr>
        <w:pStyle w:val="ListParagraph"/>
        <w:numPr>
          <w:ilvl w:val="0"/>
          <w:numId w:val="21"/>
        </w:numPr>
        <w:spacing w:after="240" w:line="240" w:lineRule="auto"/>
        <w:ind w:left="1530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</w:pP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24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International Chamber of Commerce or “ICC”) 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โดยผู้รับเหมาโครงการกล่าวหาว่าบริษัทย่อยได้ละเมิดเงื่อนไขของสัญญาก่อสร้างและเรียกร้องค่าเสียหายจากค่าใช้จ่ายเพิ่มเติมจากความล่าช้าของโครงการที่เกิดขึ้นจาก/หรือโดยความผิดของบริษัทย่อย เป็นจำนวน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227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ล้านดอลลาร์สหรัฐ โดยเมื่อวันที่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ธันวาคม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ผู้รับเหมาโครงการได้แถลงเพื่อให้ศาลแพ่งกรุงเทพใต้ในคดีก่อสร้างรับคำฟ้องแย้งว่า หากคณะอนุญาโตตุลาการวินิจฉัยว่ายังมีเขตอำนาจพิจารณาคดี ผู้รับเหมาโครงการจะขอให้คณะอนุญาโตตุลาการหยุดการพิจารณาคดีในชั้นอนุญาโตตุลาการไว้ชั่วคราวก่อน</w:t>
      </w:r>
      <w:r w:rsidR="00C50B33" w:rsidRPr="00370EF8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</w:t>
      </w:r>
    </w:p>
    <w:p w14:paraId="643838D5" w14:textId="77777777" w:rsidR="007238E4" w:rsidRPr="00370EF8" w:rsidRDefault="007238E4" w:rsidP="008F3781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 w:rsidRPr="00370EF8"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2D1B9C9C" w14:textId="34FAB469" w:rsidR="00EE0C55" w:rsidRPr="00EE0C55" w:rsidRDefault="00C863D7" w:rsidP="00EE0C55">
      <w:pPr>
        <w:pStyle w:val="ListParagraph"/>
        <w:spacing w:after="240" w:line="240" w:lineRule="auto"/>
        <w:ind w:left="1526"/>
        <w:contextualSpacing w:val="0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</w:rPr>
      </w:pPr>
      <w:r w:rsidRPr="00EE0C5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lastRenderedPageBreak/>
        <w:t>ต่อมา</w:t>
      </w:r>
      <w:r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576103"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มิถุนายน</w:t>
      </w:r>
      <w:r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576103"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คณะอนุญาโตตุลาการออกคำสั่งชี้ขาดเบื้องต้นเรื่องเขตอำนาจ</w:t>
      </w:r>
      <w:r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>ของตนด้วยคะแนนเสียงข้างมาก (</w:t>
      </w:r>
      <w:r w:rsidR="00576103"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</w:rPr>
        <w:t>2</w:t>
      </w:r>
      <w:r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</w:rPr>
        <w:t xml:space="preserve"> </w:t>
      </w:r>
      <w:r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 xml:space="preserve">จาก </w:t>
      </w:r>
      <w:r w:rsidR="00576103"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</w:rPr>
        <w:t>3</w:t>
      </w:r>
      <w:r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</w:rPr>
        <w:t xml:space="preserve"> </w:t>
      </w:r>
      <w:r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>ท่าน) ว่าคณะอนุญาโตตุลาการมีเขตอำนาจพิจารณาคดี</w:t>
      </w:r>
      <w:r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นี้ ซึ่งขัดกับคำสั่งของศาลแพ่งกรุงเทพใต้ก่อนหน้านี้ในประเด็นเรื่องเดียวกันในคดีก่อสร้างระหว่างบริษัทย่อยและผู้รับเหมาโครงการ บริษัทย่อยจึงใช้สิทธิยื่นคำร้องขอให้ศาลแพ่งกรุงเทพใต้มีคำสั่ง</w:t>
      </w:r>
      <w:r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 xml:space="preserve">เกี่ยวกับอำนาจของคณะอนุญาโตตุลาการตามมาตรา </w:t>
      </w:r>
      <w:r w:rsidR="00576103"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</w:rPr>
        <w:t>24</w:t>
      </w:r>
      <w:r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</w:rPr>
        <w:t xml:space="preserve"> </w:t>
      </w:r>
      <w:r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 xml:space="preserve">วรรคท้าย ของพระราชบัญญัติอนุญาโตตุลาการ </w:t>
      </w:r>
      <w:r w:rsidR="00EE0C55"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>ซึ่งต่อมาศาลได้มีคำพิพากษาเป็นคุณแก่บริษัทย่อยอีกครั้ง (ดู “คดีความโดยบริษัท / บริษัทย่อย” ด้านล่าง) หลังจากนั้น</w:t>
      </w:r>
      <w:r w:rsidR="00EE0C55"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คณะ</w:t>
      </w:r>
      <w:r w:rsidR="00EE0C55"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>อนุญาโตตุลาการได้พิจารณาและมีคำ</w:t>
      </w:r>
      <w:r w:rsidR="00EE0C55" w:rsidRPr="00EE0C55">
        <w:rPr>
          <w:rFonts w:asciiTheme="majorBidi" w:eastAsia="Wingdings" w:hAnsiTheme="majorBidi" w:cs="Angsana New" w:hint="cs"/>
          <w:snapToGrid w:val="0"/>
          <w:spacing w:val="-12"/>
          <w:sz w:val="32"/>
          <w:szCs w:val="32"/>
          <w:cs/>
        </w:rPr>
        <w:t>สั่งใน</w:t>
      </w:r>
      <w:r w:rsidR="00EE0C55"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 xml:space="preserve">วันที่ </w:t>
      </w:r>
      <w:r w:rsid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</w:rPr>
        <w:t xml:space="preserve">                               </w:t>
      </w:r>
      <w:r w:rsidR="00EE0C55"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</w:rPr>
        <w:t xml:space="preserve">1 </w:t>
      </w:r>
      <w:r w:rsidR="00EE0C55" w:rsidRPr="00EE0C55">
        <w:rPr>
          <w:rFonts w:asciiTheme="majorBidi" w:eastAsia="Wingdings" w:hAnsiTheme="majorBidi" w:cs="Angsana New" w:hint="cs"/>
          <w:snapToGrid w:val="0"/>
          <w:spacing w:val="-12"/>
          <w:sz w:val="32"/>
          <w:szCs w:val="32"/>
          <w:cs/>
        </w:rPr>
        <w:t xml:space="preserve">กรกฎาคม </w:t>
      </w:r>
      <w:r w:rsidR="00EE0C55"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</w:rPr>
        <w:t xml:space="preserve">2569 </w:t>
      </w:r>
      <w:r w:rsidR="00EE0C55" w:rsidRPr="00EE0C55">
        <w:rPr>
          <w:rFonts w:asciiTheme="majorBidi" w:eastAsia="Wingdings" w:hAnsiTheme="majorBidi" w:cs="Angsana New"/>
          <w:snapToGrid w:val="0"/>
          <w:spacing w:val="-12"/>
          <w:sz w:val="32"/>
          <w:szCs w:val="32"/>
          <w:cs/>
        </w:rPr>
        <w:t>ให้ระงับ</w:t>
      </w:r>
      <w:r w:rsidR="00EE0C55"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กระบวนการอนุญาโตตุลาการไว้</w:t>
      </w:r>
      <w:r w:rsidR="00EE0C55" w:rsidRPr="00EE0C55">
        <w:rPr>
          <w:rFonts w:asciiTheme="majorBidi" w:eastAsia="Wingdings" w:hAnsiTheme="majorBidi" w:cs="Angsana New" w:hint="cs"/>
          <w:snapToGrid w:val="0"/>
          <w:spacing w:val="-12"/>
          <w:sz w:val="32"/>
          <w:szCs w:val="32"/>
          <w:cs/>
        </w:rPr>
        <w:t>ชั่วคราว</w:t>
      </w:r>
      <w:r w:rsidR="00EE0C55" w:rsidRPr="00EE0C5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อย่างไม่มีกำหนด</w:t>
      </w:r>
    </w:p>
    <w:p w14:paraId="4CF02844" w14:textId="03C4436A" w:rsidR="00EE0C55" w:rsidRPr="00EE0C55" w:rsidRDefault="00EE0C55" w:rsidP="00EE0C55">
      <w:pPr>
        <w:pStyle w:val="ListParagraph"/>
        <w:spacing w:after="240" w:line="240" w:lineRule="auto"/>
        <w:ind w:left="1526"/>
        <w:contextualSpacing w:val="0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</w:rPr>
      </w:pPr>
      <w:r w:rsidRPr="00EE0C55">
        <w:rPr>
          <w:rFonts w:asciiTheme="majorBidi" w:eastAsia="Wingdings" w:hAnsiTheme="majorBidi" w:cs="Angsana New" w:hint="cs"/>
          <w:snapToGrid w:val="0"/>
          <w:spacing w:val="-12"/>
          <w:sz w:val="32"/>
          <w:szCs w:val="32"/>
          <w:cs/>
        </w:rPr>
        <w:t>แม้ว่าข้อพิพาทนี้จะยังไม่ได้ข้อยุติ</w:t>
      </w:r>
      <w:r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แต่ฝ่ายบริหารของกลุ่มบริษัท</w:t>
      </w:r>
      <w:r w:rsidRPr="00EE0C5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ยังคงยืนยันจุดยืนที่ว่า</w:t>
      </w:r>
      <w:r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อนุญาโตตุลาการของหอการค้านานาชาติไม่มีเขตอำนาจในการพิจารณาคดีนี้</w:t>
      </w:r>
      <w:r w:rsidRPr="00EE0C5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จุดยืนดังกล่าวยังได้รับการสนับสนุนจากคำวินิจฉัย </w:t>
      </w:r>
      <w:r w:rsidRPr="00EE0C5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EE0C5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ฉบับในประเด็นข้อกฎหมายเดียวกันในคดีก่อสร้างและคดีที่เกี่ยวกับเขตอำนาจของคณะอนุญาโตตุลาการของหอการค้านานาชาติที่เกี่ยวเนื่องกับการที่บริษัทคัดค้านคำชี้ขาดเรื่องเขตอำนาจอนุญาโตตุลาการ จึงเป็นการยืนยันว่าคดีก่อสร้างที่บริษัทย่อยยื่นฟ้องนั้นอยู่ภายใต้เขตอำนาจศาลไทย</w:t>
      </w:r>
      <w:r w:rsidR="00B7533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B75338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(ดู “คดีความโดยบริษัท/บริษัทย่อย” ด้านล่าง)</w:t>
      </w:r>
    </w:p>
    <w:p w14:paraId="3BAC93BF" w14:textId="599BA8C1" w:rsidR="00420CEA" w:rsidRPr="00370EF8" w:rsidRDefault="00420CEA" w:rsidP="008F3781">
      <w:pPr>
        <w:tabs>
          <w:tab w:val="left" w:pos="1170"/>
        </w:tabs>
        <w:spacing w:line="400" w:lineRule="exact"/>
        <w:ind w:left="1627" w:hanging="457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370EF8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คดีความโดยบริษัท/บริษัทย่อย</w:t>
      </w:r>
    </w:p>
    <w:p w14:paraId="7EE40D49" w14:textId="28FB272A" w:rsidR="00DE6EF3" w:rsidRPr="00370EF8" w:rsidRDefault="00DE6EF3" w:rsidP="00EE0C55">
      <w:pPr>
        <w:pStyle w:val="ListParagraph"/>
        <w:numPr>
          <w:ilvl w:val="0"/>
          <w:numId w:val="22"/>
        </w:numPr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bookmarkStart w:id="16" w:name="_Hlk205241513"/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12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ธันวาคม 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2566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บริษัทย่อยยื่นฟ้องผู้รับเหมาโครงการต่อศาลแพ่งกรุงเทพใต้ โดยกล่าวหาว่าผู้รับเหมาโครงการผิดเงื่อนไขสัญญาก่อสร้างและเรียกร้องค่าเสียหายจากความล่าช้าตามคำชี้ขาดของวิศวกรเป็นจำนวนทุนทรัพย์ทั้งหมด 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5</w:t>
      </w:r>
      <w:r w:rsidRPr="00370EF8">
        <w:rPr>
          <w:rFonts w:asciiTheme="majorBidi" w:eastAsia="Wingdings" w:hAnsiTheme="majorBidi" w:cstheme="majorBidi"/>
          <w:sz w:val="32"/>
          <w:szCs w:val="32"/>
          <w:lang w:val="th-TH"/>
        </w:rPr>
        <w:t>,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380</w:t>
      </w:r>
      <w:r w:rsidRPr="00370EF8">
        <w:rPr>
          <w:rFonts w:asciiTheme="majorBidi" w:eastAsia="Wingdings" w:hAnsiTheme="majorBidi" w:cstheme="majorBidi"/>
          <w:sz w:val="32"/>
          <w:szCs w:val="32"/>
          <w:lang w:val="th-TH"/>
        </w:rPr>
        <w:t>.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22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พร้อมกับค่าเสียหายอื่น ๆ รวมถึง การสูญเสียรายได้จากการขายโครงการที่พักอาศัย ค่าใช้จ่ายในการดำเนินงานที่เพิ่มขึ้น ดอกเบี้ยจ่ายที่เพิ่มขึ้น </w:t>
      </w:r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>ข้อเรียกร้องเริ่ม</w:t>
      </w:r>
      <w:r w:rsidR="00062C69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>แรก</w:t>
      </w:r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รวมเป็นจำนวนทุนทรัพย์ทั้งหมด </w:t>
      </w:r>
      <w:r w:rsidR="00EE0C55">
        <w:rPr>
          <w:rFonts w:asciiTheme="majorBidi" w:eastAsia="Wingdings" w:hAnsiTheme="majorBidi" w:cstheme="majorBidi"/>
          <w:sz w:val="32"/>
          <w:szCs w:val="32"/>
        </w:rPr>
        <w:t xml:space="preserve">12,732 </w:t>
      </w:r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ล้านบาท เมื่อวันที่ </w:t>
      </w:r>
      <w:r w:rsidR="00EE0C55">
        <w:rPr>
          <w:rFonts w:asciiTheme="majorBidi" w:eastAsia="Wingdings" w:hAnsiTheme="majorBidi" w:cstheme="majorBidi"/>
          <w:sz w:val="32"/>
          <w:szCs w:val="32"/>
        </w:rPr>
        <w:t>30</w:t>
      </w:r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มิถุนายน </w:t>
      </w:r>
      <w:r w:rsidR="00EE0C55">
        <w:rPr>
          <w:rFonts w:asciiTheme="majorBidi" w:eastAsia="Wingdings" w:hAnsiTheme="majorBidi" w:cstheme="majorBidi"/>
          <w:sz w:val="32"/>
          <w:szCs w:val="32"/>
        </w:rPr>
        <w:t>2568</w:t>
      </w:r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บริษัทย่อย</w:t>
      </w:r>
      <w:r w:rsidR="00062C69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>ได้</w:t>
      </w:r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แก้ไขจำนวนทุนทรัพย์ ทำให้คดีนี้มีทุนทรัพย์ปัจจุบัน </w:t>
      </w:r>
      <w:r w:rsidR="00EE0C55">
        <w:rPr>
          <w:rFonts w:asciiTheme="majorBidi" w:eastAsia="Wingdings" w:hAnsiTheme="majorBidi" w:cstheme="majorBidi"/>
          <w:sz w:val="32"/>
          <w:szCs w:val="32"/>
        </w:rPr>
        <w:t xml:space="preserve">12,592 </w:t>
      </w:r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>ล้านบาท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</w:t>
      </w:r>
    </w:p>
    <w:p w14:paraId="45691ABE" w14:textId="77777777" w:rsidR="00EE0C55" w:rsidRDefault="00EE0C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8"/>
          <w:cs/>
        </w:rPr>
      </w:pPr>
      <w:r>
        <w:rPr>
          <w:rFonts w:asciiTheme="majorBidi" w:hAnsiTheme="majorBidi" w:cstheme="majorBidi"/>
          <w:spacing w:val="-8"/>
          <w:cs/>
        </w:rPr>
        <w:br w:type="page"/>
      </w:r>
    </w:p>
    <w:p w14:paraId="68009471" w14:textId="6B5C0CEF" w:rsidR="00FC5C5A" w:rsidRPr="00EE0C55" w:rsidRDefault="00C863D7" w:rsidP="00EE0C55">
      <w:pPr>
        <w:pStyle w:val="ListParagraph"/>
        <w:spacing w:after="12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cs/>
        </w:rPr>
      </w:pPr>
      <w:r w:rsidRPr="00EE0C55">
        <w:rPr>
          <w:rFonts w:asciiTheme="majorBidi" w:eastAsia="Wingdings" w:hAnsiTheme="majorBidi" w:cstheme="majorBidi"/>
          <w:spacing w:val="-8"/>
          <w:sz w:val="32"/>
          <w:szCs w:val="32"/>
          <w:cs/>
          <w:lang w:val="th-TH"/>
        </w:rPr>
        <w:lastRenderedPageBreak/>
        <w:t xml:space="preserve">เมื่อวันที่ </w:t>
      </w:r>
      <w:r w:rsidR="00576103" w:rsidRPr="00EE0C55">
        <w:rPr>
          <w:rFonts w:asciiTheme="majorBidi" w:eastAsia="Wingdings" w:hAnsiTheme="majorBidi" w:cstheme="majorBidi"/>
          <w:spacing w:val="-8"/>
          <w:sz w:val="32"/>
          <w:szCs w:val="32"/>
        </w:rPr>
        <w:t>19</w:t>
      </w:r>
      <w:r w:rsidRPr="00EE0C55">
        <w:rPr>
          <w:rFonts w:asciiTheme="majorBidi" w:eastAsia="Wingdings" w:hAnsiTheme="majorBidi" w:cs="Angsana New"/>
          <w:spacing w:val="-8"/>
          <w:sz w:val="32"/>
          <w:szCs w:val="32"/>
          <w:cs/>
          <w:lang w:val="th-TH"/>
        </w:rPr>
        <w:t xml:space="preserve"> </w:t>
      </w:r>
      <w:r w:rsidRPr="00EE0C55">
        <w:rPr>
          <w:rFonts w:asciiTheme="majorBidi" w:eastAsia="Wingdings" w:hAnsiTheme="majorBidi" w:cstheme="majorBidi"/>
          <w:spacing w:val="-8"/>
          <w:sz w:val="32"/>
          <w:szCs w:val="32"/>
          <w:cs/>
          <w:lang w:val="th-TH"/>
        </w:rPr>
        <w:t xml:space="preserve">มกราคม </w:t>
      </w:r>
      <w:r w:rsidR="00576103" w:rsidRPr="00EE0C55">
        <w:rPr>
          <w:rFonts w:asciiTheme="majorBidi" w:eastAsia="Wingdings" w:hAnsiTheme="majorBidi" w:cstheme="majorBidi"/>
          <w:spacing w:val="-8"/>
          <w:sz w:val="32"/>
          <w:szCs w:val="32"/>
        </w:rPr>
        <w:t>2567</w:t>
      </w:r>
      <w:r w:rsidRPr="00EE0C55">
        <w:rPr>
          <w:rFonts w:asciiTheme="majorBidi" w:eastAsia="Wingdings" w:hAnsiTheme="majorBidi" w:cstheme="majorBidi"/>
          <w:spacing w:val="-8"/>
          <w:sz w:val="32"/>
          <w:szCs w:val="32"/>
          <w:cs/>
          <w:lang w:val="th-TH"/>
        </w:rPr>
        <w:t xml:space="preserve"> ผู้รับเหมาโครงการได้ยื่นคำร้องขอให้จำหน่ายคดี โดยอ้างว่าการ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>ระงับข้อพิพาทตามสัญญาก่อสร้างจะต้องดำเนินการโดยวิธีการอนุญาโตตุลาการ</w:t>
      </w:r>
      <w:r w:rsidR="00A12A7A" w:rsidRPr="00370EF8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 xml:space="preserve"> 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>ศาลยุติธรรมใน</w:t>
      </w:r>
      <w:r w:rsidRPr="00EE0C55">
        <w:rPr>
          <w:rFonts w:asciiTheme="majorBidi" w:eastAsia="Wingdings" w:hAnsiTheme="majorBidi" w:cstheme="majorBidi"/>
          <w:spacing w:val="-12"/>
          <w:sz w:val="32"/>
          <w:szCs w:val="32"/>
          <w:cs/>
          <w:lang w:val="th-TH"/>
        </w:rPr>
        <w:t xml:space="preserve">ประเทศไทยไม่มีเขตอำนาจในการพิจารณาคดีนี้ ต่อมาศาลได้มีการไต่สวนคำร้องในวันที่ </w:t>
      </w:r>
      <w:r w:rsidR="00EE0C55">
        <w:rPr>
          <w:rFonts w:asciiTheme="majorBidi" w:eastAsia="Wingdings" w:hAnsiTheme="majorBidi" w:cstheme="majorBidi"/>
          <w:spacing w:val="-12"/>
          <w:sz w:val="32"/>
          <w:szCs w:val="32"/>
        </w:rPr>
        <w:t xml:space="preserve">                           </w:t>
      </w:r>
      <w:r w:rsidR="00576103" w:rsidRPr="00EE0C55">
        <w:rPr>
          <w:rFonts w:asciiTheme="majorBidi" w:eastAsia="Wingdings" w:hAnsiTheme="majorBidi" w:cstheme="majorBidi"/>
          <w:spacing w:val="-12"/>
          <w:sz w:val="32"/>
          <w:szCs w:val="32"/>
        </w:rPr>
        <w:t>13</w:t>
      </w:r>
      <w:r w:rsidRPr="00EE0C55">
        <w:rPr>
          <w:rFonts w:asciiTheme="majorBidi" w:eastAsia="Wingdings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สิงหาคม 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2567</w:t>
      </w:r>
      <w:r w:rsidRPr="00370EF8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โดยได้พิเคราะห์เนื้อหาของสัญญารวมทั้งเอกสารหลักฐานต่าง ๆ และได้รับฟังพยานบุคคลจากทั้งสองฝ่ายแล้ว เห็นว่าคดีนี้อยู่ในเขตอำนาจของศาลยุติธรรมในประเทศไทย จึงได้มีคำสั่งยกคำร้องขอให้จำหน่ายคดีของผู้รับเหมาโครงการดังกล่าวในวันที่ 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25</w:t>
      </w:r>
      <w:r w:rsidRPr="00370EF8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กันยายน 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2567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</w:t>
      </w:r>
      <w:bookmarkEnd w:id="16"/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>หลังจากการสืบพยานฝ่ายโจทก์ (บริษัทย่อย) บางส่วนสิ้นสุดลง ผู้รับเหมา</w:t>
      </w:r>
      <w:r w:rsidR="00EE0C55" w:rsidRPr="00EE0C55">
        <w:rPr>
          <w:rFonts w:asciiTheme="majorBidi" w:eastAsia="Wingdings" w:hAnsiTheme="majorBidi" w:cstheme="majorBidi"/>
          <w:spacing w:val="-8"/>
          <w:sz w:val="32"/>
          <w:szCs w:val="32"/>
          <w:cs/>
          <w:lang w:val="th-TH"/>
        </w:rPr>
        <w:t>โครงการได้อุทธรณ์คำวินิจฉัยศาลแพ่งกรุงเทพใต้ ในคดีเขตอำนาจของคณะ</w:t>
      </w:r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อนุญาโตตุลาการของหอการค้า ซึ่งเป็นคุณต่อบริษัทย่อย (ดู ย่อหน้าที่ 3) ด้านล่าง) ดังนั้นเมื่อวันที่ </w:t>
      </w:r>
      <w:r w:rsidR="00EE0C55">
        <w:rPr>
          <w:rFonts w:asciiTheme="majorBidi" w:eastAsia="Wingdings" w:hAnsiTheme="majorBidi" w:cstheme="majorBidi"/>
          <w:sz w:val="32"/>
          <w:szCs w:val="32"/>
        </w:rPr>
        <w:t xml:space="preserve">10 </w:t>
      </w:r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มิถุนายน </w:t>
      </w:r>
      <w:r w:rsidR="00EE0C55">
        <w:rPr>
          <w:rFonts w:asciiTheme="majorBidi" w:eastAsia="Wingdings" w:hAnsiTheme="majorBidi" w:cstheme="majorBidi"/>
          <w:sz w:val="32"/>
          <w:szCs w:val="32"/>
        </w:rPr>
        <w:t xml:space="preserve">2569 </w:t>
      </w:r>
      <w:r w:rsidR="00EE0C55" w:rsidRPr="00EE0C55">
        <w:rPr>
          <w:rFonts w:asciiTheme="majorBidi" w:eastAsia="Wingdings" w:hAnsiTheme="majorBidi" w:cstheme="majorBidi"/>
          <w:sz w:val="32"/>
          <w:szCs w:val="32"/>
          <w:cs/>
          <w:lang w:val="th-TH"/>
        </w:rPr>
        <w:t>ศาลจึงมีคำสั่งจำหน่ายคดีนี้ชั่วคราวเพื่อรอฟังคำพิพากษาของศาลฎีกาเรื่องขอบเขตอำนาจของคณะอนุญาโตตุลาการของหอการค้านานาชาติ</w:t>
      </w:r>
      <w:r w:rsidR="00EE0C55">
        <w:rPr>
          <w:rFonts w:asciiTheme="majorBidi" w:eastAsia="Wingdings" w:hAnsiTheme="majorBidi" w:cstheme="majorBidi"/>
          <w:sz w:val="32"/>
          <w:szCs w:val="32"/>
        </w:rPr>
        <w:t xml:space="preserve"> </w:t>
      </w:r>
    </w:p>
    <w:p w14:paraId="316CD807" w14:textId="38AF82B4" w:rsidR="00C8746C" w:rsidRPr="00370EF8" w:rsidRDefault="00C863D7" w:rsidP="008F3781">
      <w:pPr>
        <w:pStyle w:val="ListParagraph"/>
        <w:numPr>
          <w:ilvl w:val="0"/>
          <w:numId w:val="22"/>
        </w:numPr>
        <w:spacing w:after="240" w:line="240" w:lineRule="auto"/>
        <w:ind w:left="1526"/>
        <w:contextualSpacing w:val="0"/>
        <w:jc w:val="thaiDistribute"/>
        <w:rPr>
          <w:rFonts w:asciiTheme="majorBidi" w:eastAsia="Wingdings" w:hAnsiTheme="majorBidi" w:cstheme="majorBidi"/>
          <w:sz w:val="32"/>
          <w:szCs w:val="32"/>
          <w:lang w:val="th-TH"/>
        </w:rPr>
      </w:pP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21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กุมภาพันธ์ 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2567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บริษัทยื่นฟ้องผู้รับเหมาโครงการต่อศาลแพ่งกรุงเทพใต้ โดยกล่าวหาว่าผู้รับเหมาโครงการผิดสัญญาระหว่างผู้ถือหุ้น ซึ่งหนึ่งในเหตุผิดสัญญาตามสัญญาระหว่างผู้ถือหุ้นนั้นมีเหตุเกี่ยวเนื่องจากการผิดสัญญาก่อสร้างโดยผู้รับเหมาโครงการ และเรียกร้องให้ชดใช้ค่าเสียหาย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13</w:t>
      </w:r>
      <w:r w:rsidRPr="00370EF8">
        <w:rPr>
          <w:rFonts w:asciiTheme="majorBidi" w:eastAsia="Wingdings" w:hAnsiTheme="majorBidi" w:cstheme="majorBidi"/>
          <w:sz w:val="32"/>
          <w:szCs w:val="32"/>
        </w:rPr>
        <w:t>,</w:t>
      </w:r>
      <w:r w:rsidR="00576103" w:rsidRPr="00370EF8">
        <w:rPr>
          <w:rFonts w:asciiTheme="majorBidi" w:eastAsia="Wingdings" w:hAnsiTheme="majorBidi" w:cstheme="majorBidi"/>
          <w:sz w:val="32"/>
          <w:szCs w:val="32"/>
        </w:rPr>
        <w:t>153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ล้านบาท เนื่องจากประเด็นกฎหมายหลักในคดีนี้มีที่มามาจากการผิดสัญญาก่อสร้างของผู้รับเหมาโครงการ ศาลจึงมีคำสั่ง</w:t>
      </w:r>
      <w:r w:rsidRPr="00370EF8">
        <w:rPr>
          <w:rFonts w:asciiTheme="majorBidi" w:eastAsia="Wingdings" w:hAnsiTheme="majorBidi" w:cstheme="majorBidi"/>
          <w:sz w:val="32"/>
          <w:szCs w:val="32"/>
          <w:lang w:val="th-TH"/>
        </w:rPr>
        <w:t xml:space="preserve"> 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="00576103" w:rsidRPr="00370EF8">
        <w:rPr>
          <w:rFonts w:asciiTheme="majorBidi" w:eastAsia="Wingdings" w:hAnsiTheme="majorBidi" w:cs="Angsana New"/>
          <w:sz w:val="32"/>
          <w:szCs w:val="32"/>
        </w:rPr>
        <w:t>22</w:t>
      </w:r>
      <w:r w:rsidRPr="00370EF8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กันยายน </w:t>
      </w:r>
      <w:r w:rsidR="00576103" w:rsidRPr="00370EF8">
        <w:rPr>
          <w:rFonts w:asciiTheme="majorBidi" w:eastAsia="Wingdings" w:hAnsiTheme="majorBidi" w:cs="Angsana New"/>
          <w:sz w:val="32"/>
          <w:szCs w:val="32"/>
        </w:rPr>
        <w:t>2568</w:t>
      </w:r>
      <w:r w:rsidRPr="00370EF8">
        <w:rPr>
          <w:rFonts w:asciiTheme="majorBidi" w:eastAsia="Wingdings" w:hAnsiTheme="majorBidi" w:cs="Angsana New"/>
          <w:sz w:val="32"/>
          <w:szCs w:val="32"/>
          <w:cs/>
          <w:lang w:val="th-TH"/>
        </w:rPr>
        <w:t xml:space="preserve"> 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>ให้เลื่อนการพิจารณาคดีนี้ออกไป</w:t>
      </w:r>
      <w:r w:rsidRPr="00370EF8">
        <w:rPr>
          <w:rFonts w:asciiTheme="majorBidi" w:eastAsia="Wingdings" w:hAnsiTheme="majorBidi" w:cstheme="majorBidi" w:hint="cs"/>
          <w:sz w:val="32"/>
          <w:szCs w:val="32"/>
          <w:cs/>
          <w:lang w:val="th-TH"/>
        </w:rPr>
        <w:t>ก่อน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 เพื่อรอฟังผล</w:t>
      </w:r>
      <w:r w:rsidRPr="00370EF8">
        <w:rPr>
          <w:rFonts w:asciiTheme="majorBidi" w:eastAsia="Wingdings" w:hAnsiTheme="majorBidi" w:cs="Angsana New"/>
          <w:sz w:val="32"/>
          <w:szCs w:val="32"/>
          <w:cs/>
          <w:lang w:val="th-TH"/>
        </w:rPr>
        <w:t>คดีถึงที่สุดของ</w:t>
      </w:r>
      <w:r w:rsidRPr="00370EF8">
        <w:rPr>
          <w:rFonts w:asciiTheme="majorBidi" w:eastAsia="Wingdings" w:hAnsiTheme="majorBidi" w:cstheme="majorBidi"/>
          <w:sz w:val="32"/>
          <w:szCs w:val="32"/>
          <w:cs/>
          <w:lang w:val="th-TH"/>
        </w:rPr>
        <w:t xml:space="preserve">คดีก่อสร้าง ปัจจุบัน คดีนี้อยู่ในระหว่างการจำหน่ายคดีชั่วคราวและศาลได้กำหนดนัดถัดไปวันที่ </w:t>
      </w:r>
      <w:r w:rsidR="00576103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20</w:t>
      </w:r>
      <w:r w:rsidR="004B69C8" w:rsidRPr="00370EF8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4B69C8" w:rsidRPr="00370EF8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ตุลาคม</w:t>
      </w:r>
      <w:r w:rsidR="004B69C8" w:rsidRPr="00370EF8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 </w:t>
      </w:r>
      <w:r w:rsidR="00576103" w:rsidRPr="00370EF8">
        <w:rPr>
          <w:rFonts w:asciiTheme="majorBidi" w:eastAsia="Wingdings" w:hAnsiTheme="majorBidi" w:cs="Angsana New"/>
          <w:snapToGrid w:val="0"/>
          <w:sz w:val="32"/>
          <w:szCs w:val="32"/>
        </w:rPr>
        <w:t>2569</w:t>
      </w:r>
    </w:p>
    <w:p w14:paraId="15137855" w14:textId="3D6BE8C1" w:rsidR="00EE0C55" w:rsidRPr="00EE0C55" w:rsidRDefault="00EE0C55" w:rsidP="00BF0C21">
      <w:pPr>
        <w:pStyle w:val="ListParagraph"/>
        <w:numPr>
          <w:ilvl w:val="0"/>
          <w:numId w:val="22"/>
        </w:numPr>
        <w:spacing w:after="240" w:line="240" w:lineRule="auto"/>
        <w:ind w:left="1526"/>
        <w:contextualSpacing w:val="0"/>
        <w:jc w:val="thaiDistribute"/>
        <w:rPr>
          <w:rFonts w:ascii="Angsana New" w:hAnsi="Angsana New" w:cs="Angsana New"/>
          <w:spacing w:val="2"/>
          <w:cs/>
        </w:rPr>
      </w:pPr>
      <w:bookmarkStart w:id="17" w:name="_Hlk204250503"/>
      <w:r w:rsidRPr="00EE0C55">
        <w:rPr>
          <w:rFonts w:ascii="Angsana New" w:eastAsia="Wingdings" w:hAnsi="Angsana New" w:cs="Angsana New"/>
          <w:sz w:val="32"/>
          <w:szCs w:val="32"/>
          <w:cs/>
          <w:lang w:val="th-TH"/>
        </w:rPr>
        <w:t xml:space="preserve">หลังจากคณะอนุญาโตตุลาการของหอการค้านานาชาติ ได้ออกคำสั่งชี้ขาดเบื้องต้นว่าตนมีเขตอำนาจ (ดูย่อหน้าที่ 5) ของ “การดำเนินคดีโดยผู้รับเหมาโครงการ” ข้างต้น) เมื่อวันที่ </w:t>
      </w:r>
      <w:r w:rsidRPr="00EE0C55">
        <w:rPr>
          <w:rFonts w:ascii="Angsana New" w:eastAsia="Wingdings" w:hAnsi="Angsana New" w:cs="Angsana New"/>
          <w:sz w:val="32"/>
          <w:szCs w:val="32"/>
        </w:rPr>
        <w:t xml:space="preserve">           4</w:t>
      </w:r>
      <w:r w:rsidRPr="00EE0C55">
        <w:rPr>
          <w:rFonts w:ascii="Angsana New" w:eastAsia="Wingdings" w:hAnsi="Angsana New" w:cs="Angsana New"/>
          <w:sz w:val="32"/>
          <w:szCs w:val="32"/>
          <w:cs/>
          <w:lang w:val="th-TH"/>
        </w:rPr>
        <w:t xml:space="preserve"> กรกฎาคม </w:t>
      </w:r>
      <w:r w:rsidRPr="00EE0C55">
        <w:rPr>
          <w:rFonts w:ascii="Angsana New" w:eastAsia="Wingdings" w:hAnsi="Angsana New" w:cs="Angsana New"/>
          <w:sz w:val="32"/>
          <w:szCs w:val="32"/>
        </w:rPr>
        <w:t>2568</w:t>
      </w:r>
      <w:r w:rsidRPr="00EE0C55">
        <w:rPr>
          <w:rFonts w:ascii="Angsana New" w:eastAsia="Wingdings" w:hAnsi="Angsana New" w:cs="Angsana New"/>
          <w:sz w:val="32"/>
          <w:szCs w:val="32"/>
          <w:cs/>
          <w:lang w:val="th-TH"/>
        </w:rPr>
        <w:t xml:space="preserve"> บริษัทย่อยได้ยื่นคำร้องต่อศาลแพ่งกรุงเทพใต้ตามสิทธิของตนภายใต้มาตรา 24 วรรคท้าย แห่งพระราชบัญญัติอนุญาโตตุลาการ เพื่อขอให้ศาลมีคำสั่งชี้ขาดว่า คณะอนุญาโตตุลาการของหอการค้านานาชาติไม่มีเขตอำนาจในการวินิจฉัยข้อพิพาทระหว่างบริษัทย่อยและผู้รับเหมาโครงการสอดคล้องกับคำวินิจฉัยก่อนหน้านี้ ในประเด็นข้อกฎหมายเดียวกัน ในคดีก่อสร้างระหว่างบริษัทย่อยและผู้รับเหมาโครงการ ศาลชั้นต้นได้มีคำสั่งเมื่อวันที่ </w:t>
      </w:r>
      <w:r w:rsidRPr="00EE0C55">
        <w:rPr>
          <w:rFonts w:ascii="Angsana New" w:eastAsia="Wingdings" w:hAnsi="Angsana New" w:cs="Angsana New"/>
          <w:sz w:val="32"/>
          <w:szCs w:val="32"/>
        </w:rPr>
        <w:t>10</w:t>
      </w:r>
      <w:r w:rsidRPr="00EE0C55">
        <w:rPr>
          <w:rFonts w:ascii="Angsana New" w:eastAsia="Wingdings" w:hAnsi="Angsana New" w:cs="Angsana New"/>
          <w:sz w:val="32"/>
          <w:szCs w:val="32"/>
          <w:cs/>
          <w:lang w:val="th-TH"/>
        </w:rPr>
        <w:t xml:space="preserve"> มีนาคม </w:t>
      </w:r>
      <w:r w:rsidRPr="00EE0C55">
        <w:rPr>
          <w:rFonts w:ascii="Angsana New" w:eastAsia="Wingdings" w:hAnsi="Angsana New" w:cs="Angsana New"/>
          <w:sz w:val="32"/>
          <w:szCs w:val="32"/>
        </w:rPr>
        <w:t>2569</w:t>
      </w:r>
      <w:r w:rsidRPr="00EE0C55">
        <w:rPr>
          <w:rFonts w:ascii="Angsana New" w:eastAsia="Wingdings" w:hAnsi="Angsana New" w:cs="Angsana New"/>
          <w:sz w:val="32"/>
          <w:szCs w:val="32"/>
          <w:cs/>
          <w:lang w:val="th-TH"/>
        </w:rPr>
        <w:t xml:space="preserve"> ว่าคำวินิจฉัยของอนุญาโตตุลาการดังกล่าวไม่ชอบด้วยกฎหมาย ศาลยืนยันว่าศาลไทยมีอำนาจชี้ขาดข้อพิพาทตามสัญญาก่อสร้างพิพาทได้ อนุญาโตตุลาการไม่มีอำนาจวินิจฉัยชี้ขาดข้อพิพาท คำวินิจฉัยของอนุญาโตตุลาการไม่ผูกพันบริษัทย่อยและผู้รับเหมาโครงการ</w:t>
      </w:r>
      <w:bookmarkStart w:id="18" w:name="_Hlk236752805"/>
      <w:r w:rsidRPr="00EE0C55">
        <w:rPr>
          <w:rFonts w:ascii="Angsana New" w:hAnsi="Angsana New" w:cs="Angsana New"/>
          <w:spacing w:val="2"/>
          <w:sz w:val="32"/>
          <w:szCs w:val="32"/>
          <w:cs/>
        </w:rPr>
        <w:br w:type="page"/>
      </w:r>
    </w:p>
    <w:p w14:paraId="2810EDEC" w14:textId="5741DEF6" w:rsidR="008B5CA2" w:rsidRPr="00EE0C55" w:rsidRDefault="00EE0C55" w:rsidP="00EE0C55">
      <w:pPr>
        <w:pStyle w:val="ListParagraph"/>
        <w:spacing w:line="240" w:lineRule="auto"/>
        <w:ind w:left="1526"/>
        <w:contextualSpacing w:val="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E0C55">
        <w:rPr>
          <w:rFonts w:ascii="Angsana New" w:hAnsi="Angsana New" w:cs="Angsana New" w:hint="cs"/>
          <w:spacing w:val="2"/>
          <w:sz w:val="32"/>
          <w:szCs w:val="32"/>
          <w:cs/>
        </w:rPr>
        <w:lastRenderedPageBreak/>
        <w:t xml:space="preserve">เมื่อวันที่ </w:t>
      </w:r>
      <w:r w:rsidRPr="00EE0C55">
        <w:rPr>
          <w:rFonts w:ascii="Angsana New" w:hAnsi="Angsana New" w:cs="Angsana New"/>
          <w:spacing w:val="2"/>
          <w:sz w:val="32"/>
          <w:szCs w:val="32"/>
        </w:rPr>
        <w:t xml:space="preserve">8 </w:t>
      </w:r>
      <w:r w:rsidRPr="00EE0C55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พฤษภาคม </w:t>
      </w:r>
      <w:r w:rsidRPr="00EE0C55">
        <w:rPr>
          <w:rFonts w:ascii="Angsana New" w:hAnsi="Angsana New" w:cs="Angsana New"/>
          <w:spacing w:val="2"/>
          <w:sz w:val="32"/>
          <w:szCs w:val="32"/>
        </w:rPr>
        <w:t>2569</w:t>
      </w:r>
      <w:r w:rsidRPr="00EE0C5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ผู้รับเหมาโครงการได้ยื่นอุทธรณ์คำสั่งของศาลชั้นต้น และต่อมา เมื่อวันที่ </w:t>
      </w:r>
      <w:r w:rsidRPr="00EE0C55">
        <w:rPr>
          <w:rFonts w:ascii="Angsana New" w:hAnsi="Angsana New" w:cs="Angsana New"/>
          <w:spacing w:val="2"/>
          <w:sz w:val="32"/>
          <w:szCs w:val="32"/>
        </w:rPr>
        <w:t xml:space="preserve">21 </w:t>
      </w:r>
      <w:r w:rsidRPr="00EE0C55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กรกฎาคม </w:t>
      </w:r>
      <w:r w:rsidRPr="00EE0C55">
        <w:rPr>
          <w:rFonts w:ascii="Angsana New" w:hAnsi="Angsana New" w:cs="Angsana New"/>
          <w:spacing w:val="2"/>
          <w:sz w:val="32"/>
          <w:szCs w:val="32"/>
        </w:rPr>
        <w:t xml:space="preserve">2569 </w:t>
      </w:r>
      <w:r w:rsidRPr="00EE0C55">
        <w:rPr>
          <w:rFonts w:ascii="Angsana New" w:hAnsi="Angsana New" w:cs="Angsana New" w:hint="cs"/>
          <w:spacing w:val="2"/>
          <w:sz w:val="32"/>
          <w:szCs w:val="32"/>
          <w:cs/>
        </w:rPr>
        <w:t>บริษัทย่อยได้ยื่นคำแก้อุทธรณ์ดังกล่าว ซึ่งอยู่ในอำนาจของศาลฎีกาเป็นผู้พิจารณาอุทธรณ์</w:t>
      </w:r>
      <w:bookmarkEnd w:id="18"/>
    </w:p>
    <w:p w14:paraId="00750189" w14:textId="03C8FC54" w:rsidR="005D39F0" w:rsidRPr="00EE0C55" w:rsidRDefault="00EE0C55" w:rsidP="00EE0C55">
      <w:pPr>
        <w:pStyle w:val="ListParagraph"/>
        <w:spacing w:after="360" w:line="240" w:lineRule="auto"/>
        <w:ind w:left="1526"/>
        <w:contextualSpacing w:val="0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EE0C55">
        <w:rPr>
          <w:rFonts w:ascii="Angsana New" w:hAnsi="Angsana New" w:cs="Angsana New" w:hint="cs"/>
          <w:spacing w:val="2"/>
          <w:sz w:val="32"/>
          <w:szCs w:val="32"/>
          <w:cs/>
        </w:rPr>
        <w:t>ทั้งนี้</w:t>
      </w:r>
      <w:r w:rsidRPr="00EE0C5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EE0C55">
        <w:rPr>
          <w:rFonts w:ascii="Angsana New" w:hAnsi="Angsana New" w:cs="Angsana New" w:hint="cs"/>
          <w:spacing w:val="2"/>
          <w:sz w:val="32"/>
          <w:szCs w:val="32"/>
          <w:cs/>
        </w:rPr>
        <w:t>ปัจจุบันคดียังอยู่ในระหว่างการพิจารณาคำอุทธรณ์ของศาลฏีกา</w:t>
      </w:r>
      <w:r w:rsidRPr="00EE0C5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EE0C55">
        <w:rPr>
          <w:rFonts w:ascii="Angsana New" w:hAnsi="Angsana New" w:cs="Angsana New" w:hint="cs"/>
          <w:spacing w:val="2"/>
          <w:sz w:val="32"/>
          <w:szCs w:val="32"/>
          <w:cs/>
        </w:rPr>
        <w:t>แต่ฝ่ายบริหารของกลุ่มบริษัทพิจารณาแ</w:t>
      </w:r>
      <w:r w:rsidRPr="00EE0C55">
        <w:rPr>
          <w:rFonts w:ascii="Angsana New" w:hAnsi="Angsana New" w:cs="Angsana New"/>
          <w:spacing w:val="2"/>
          <w:sz w:val="32"/>
          <w:szCs w:val="32"/>
          <w:cs/>
        </w:rPr>
        <w:t>ล้วเห็นว่าคณะอนุญาโตตุลาการของหอการค้านานาชาติไม่มีเขตอำนาจในการพิจารณาคดีนี้ ด้วยเหตุที่ศาลชั้นต้นที่พิจารณาคดีก่อสร้างได้เคยมีคำสั่งในประเด็นข้อกฎหมายเดียวกันกับในคดีนี้ว่าข้อพิพาทตามสัญญา</w:t>
      </w:r>
      <w:r w:rsidRPr="00EE0C55">
        <w:rPr>
          <w:rFonts w:ascii="Angsana New" w:hAnsi="Angsana New" w:cs="Angsana New"/>
          <w:spacing w:val="-6"/>
          <w:sz w:val="32"/>
          <w:szCs w:val="32"/>
          <w:cs/>
        </w:rPr>
        <w:t>ก่อสร้างระหว่างบริษัทย่อยและผู้รับเหมาโครงการ อยู่ในเขตอำนาจของศาลแห่งประเทศ</w:t>
      </w:r>
      <w:r w:rsidRPr="00EE0C55">
        <w:rPr>
          <w:rFonts w:ascii="Angsana New" w:hAnsi="Angsana New" w:cs="Angsana New"/>
          <w:spacing w:val="2"/>
          <w:sz w:val="32"/>
          <w:szCs w:val="32"/>
          <w:cs/>
        </w:rPr>
        <w:t>ไทย</w:t>
      </w:r>
    </w:p>
    <w:bookmarkEnd w:id="17"/>
    <w:p w14:paraId="47D9A3C2" w14:textId="10D665B0" w:rsidR="00E142AA" w:rsidRPr="00370EF8" w:rsidRDefault="00576103" w:rsidP="008F3781">
      <w:pPr>
        <w:ind w:left="547" w:hanging="547"/>
        <w:rPr>
          <w:rFonts w:asciiTheme="majorBidi" w:hAnsiTheme="majorBidi" w:cstheme="majorBidi"/>
          <w:b/>
          <w:bCs/>
          <w: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t>25</w:t>
      </w:r>
      <w:r w:rsidR="00E142AA" w:rsidRPr="00370EF8">
        <w:rPr>
          <w:rFonts w:asciiTheme="majorBidi" w:hAnsiTheme="majorBidi" w:cstheme="majorBidi"/>
          <w:b/>
          <w:bCs/>
          <w:lang w:val="en-US"/>
        </w:rPr>
        <w:t>.</w:t>
      </w:r>
      <w:r w:rsidR="00806A9B" w:rsidRPr="00370EF8">
        <w:rPr>
          <w:rFonts w:asciiTheme="majorBidi" w:hAnsiTheme="majorBidi" w:cstheme="majorBidi"/>
          <w:b/>
          <w:bCs/>
          <w:cs/>
          <w:lang w:val="en-US"/>
        </w:rPr>
        <w:tab/>
      </w:r>
      <w:r w:rsidR="00E142AA" w:rsidRPr="00370EF8">
        <w:rPr>
          <w:rFonts w:asciiTheme="majorBidi" w:hAnsiTheme="majorBidi" w:cstheme="majorBidi"/>
          <w:b/>
          <w:bCs/>
          <w:cs/>
          <w:lang w:val="en-US"/>
        </w:rPr>
        <w:t>การเปิดเผยข้อมูลเกี่ยวกับเครื่องมือทางการเงิน</w:t>
      </w:r>
    </w:p>
    <w:p w14:paraId="036C33A7" w14:textId="77777777" w:rsidR="00655518" w:rsidRPr="00370EF8" w:rsidRDefault="00655518" w:rsidP="008F3781">
      <w:pPr>
        <w:ind w:left="1267" w:hanging="720"/>
        <w:jc w:val="both"/>
        <w:rPr>
          <w:rFonts w:asciiTheme="majorBidi" w:hAnsiTheme="majorBidi" w:cstheme="majorBidi"/>
          <w:cs/>
        </w:rPr>
      </w:pPr>
      <w:r w:rsidRPr="00370EF8">
        <w:rPr>
          <w:rFonts w:asciiTheme="majorBidi" w:hAnsiTheme="majorBidi" w:cstheme="majorBidi"/>
          <w:cs/>
        </w:rPr>
        <w:t>มูลค่ายุติธรรมของสินทรัพย์ทางการเงินและหนี้สินทางการเงิน</w:t>
      </w:r>
    </w:p>
    <w:p w14:paraId="54EE24F7" w14:textId="53836ADA" w:rsidR="004D64D6" w:rsidRPr="00370EF8" w:rsidRDefault="0073118B" w:rsidP="008F3781">
      <w:pPr>
        <w:spacing w:after="120"/>
        <w:ind w:left="547"/>
        <w:jc w:val="thaiDistribute"/>
        <w:rPr>
          <w:rFonts w:asciiTheme="majorBidi" w:hAnsiTheme="majorBidi" w:cstheme="majorBidi"/>
          <w:spacing w:val="-10"/>
          <w:lang w:val="en-US"/>
        </w:rPr>
      </w:pPr>
      <w:r w:rsidRPr="00370EF8">
        <w:rPr>
          <w:rFonts w:asciiTheme="majorBidi" w:hAnsiTheme="majorBidi" w:cstheme="majorBidi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</w:t>
      </w:r>
      <w:r w:rsidRPr="00370EF8">
        <w:rPr>
          <w:rFonts w:asciiTheme="majorBidi" w:hAnsiTheme="majorBidi" w:cstheme="majorBidi"/>
          <w:spacing w:val="-12"/>
          <w:cs/>
        </w:rPr>
        <w:t>สินทรัพย์และหนี้สินทางการเงิน ได้แก่ เงินสดและรายการเทียบเท่าเงินสด</w:t>
      </w:r>
      <w:r w:rsidR="000148E3" w:rsidRPr="00370EF8">
        <w:rPr>
          <w:rFonts w:asciiTheme="majorBidi" w:hAnsiTheme="majorBidi" w:cstheme="majorBidi"/>
          <w:spacing w:val="-12"/>
          <w:cs/>
        </w:rPr>
        <w:t xml:space="preserve"> </w:t>
      </w:r>
      <w:r w:rsidR="00F472C9" w:rsidRPr="00370EF8">
        <w:rPr>
          <w:rFonts w:asciiTheme="majorBidi" w:hAnsiTheme="majorBidi" w:cstheme="majorBidi"/>
          <w:spacing w:val="-12"/>
          <w:cs/>
        </w:rPr>
        <w:t xml:space="preserve"> </w:t>
      </w:r>
      <w:r w:rsidRPr="00370EF8">
        <w:rPr>
          <w:rFonts w:asciiTheme="majorBidi" w:hAnsiTheme="majorBidi" w:cstheme="majorBidi"/>
          <w:spacing w:val="-12"/>
          <w:cs/>
        </w:rPr>
        <w:t>ลูกหนี้การค้าและลูกหนี้หมุนเวียนอื่น</w:t>
      </w:r>
      <w:r w:rsidRPr="00370EF8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เงินให้กู้ยืมระยะสั้นแก่บริษัทที่เกี่ยวข้องกัน</w:t>
      </w:r>
      <w:r w:rsidR="0054640A" w:rsidRPr="00370EF8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เงินให้กู้ยืมระยะสั้นแก่บริษัทอื่น</w:t>
      </w:r>
      <w:r w:rsidRPr="00370EF8">
        <w:rPr>
          <w:rFonts w:asciiTheme="majorBidi" w:hAnsiTheme="majorBidi" w:cstheme="majorBidi"/>
          <w:spacing w:val="-10"/>
          <w:cs/>
        </w:rPr>
        <w:t xml:space="preserve"> </w:t>
      </w:r>
      <w:r w:rsidR="00E7211D" w:rsidRPr="00370EF8">
        <w:rPr>
          <w:rFonts w:asciiTheme="majorBidi" w:hAnsiTheme="majorBidi" w:cs="Angsana New"/>
          <w:spacing w:val="-10"/>
          <w:cs/>
        </w:rPr>
        <w:t>เงินให้กู้ยืมระยะยาวจากบริษัทที่เกี่ยวข้องกันที่ถึงกำหนดชำระภายในหนึ่งปี</w:t>
      </w:r>
      <w:r w:rsidR="00E7211D" w:rsidRPr="00370EF8">
        <w:rPr>
          <w:rFonts w:asciiTheme="majorBidi" w:hAnsiTheme="majorBidi" w:cs="Angsana New" w:hint="cs"/>
          <w:spacing w:val="-10"/>
          <w:cs/>
        </w:rPr>
        <w:t xml:space="preserve"> </w:t>
      </w:r>
      <w:r w:rsidRPr="00370EF8">
        <w:rPr>
          <w:rFonts w:asciiTheme="majorBidi" w:hAnsiTheme="majorBidi" w:cstheme="majorBidi"/>
          <w:spacing w:val="-10"/>
          <w:cs/>
        </w:rPr>
        <w:t xml:space="preserve">เงินฝากธนาคารที่ใช้เป็นหลักประกัน เจ้าหนี้การค้าและเจ้าหนี้หมุนเวียนอื่น เงินมัดจำและเงินรับล่วงหน้าจากลูกค้าที่เกิดจากสัญญา </w:t>
      </w:r>
      <w:r w:rsidR="0010471C" w:rsidRPr="00370EF8">
        <w:rPr>
          <w:rFonts w:asciiTheme="majorBidi" w:hAnsiTheme="majorBidi" w:cstheme="majorBidi"/>
          <w:spacing w:val="-10"/>
          <w:cs/>
        </w:rPr>
        <w:t>ส่วนของหุ้นกู้ระยะยาวที่ถึงกำหนดชำระภายในหนึ่งปี</w:t>
      </w:r>
      <w:r w:rsidR="00D768CF" w:rsidRPr="00370EF8">
        <w:rPr>
          <w:rFonts w:asciiTheme="majorBidi" w:hAnsiTheme="majorBidi" w:cstheme="majorBidi"/>
          <w:spacing w:val="-10"/>
          <w:cs/>
        </w:rPr>
        <w:t xml:space="preserve"> ส่วนของหนี้สินตามสัญญาเช่าที่ถึงกำหนดชำระภายในหนึ่งปี</w:t>
      </w:r>
      <w:r w:rsidR="0010471C" w:rsidRPr="00370EF8">
        <w:rPr>
          <w:rFonts w:asciiTheme="majorBidi" w:hAnsiTheme="majorBidi" w:cstheme="majorBidi"/>
          <w:spacing w:val="-10"/>
          <w:cs/>
        </w:rPr>
        <w:t xml:space="preserve"> </w:t>
      </w:r>
      <w:r w:rsidR="00D768CF" w:rsidRPr="00370EF8">
        <w:rPr>
          <w:rFonts w:asciiTheme="majorBidi" w:hAnsiTheme="majorBidi" w:cstheme="majorBidi"/>
          <w:spacing w:val="-10"/>
          <w:cs/>
        </w:rPr>
        <w:t xml:space="preserve">เงินกู้ยืมระยะสั้น </w:t>
      </w:r>
      <w:r w:rsidRPr="00370EF8">
        <w:rPr>
          <w:rFonts w:asciiTheme="majorBidi" w:hAnsiTheme="majorBidi" w:cstheme="majorBidi"/>
          <w:spacing w:val="-10"/>
          <w:cs/>
        </w:rPr>
        <w:t>เงินกู้ยืมระยะสั้น</w:t>
      </w:r>
      <w:r w:rsidR="0010471C" w:rsidRPr="00370EF8">
        <w:rPr>
          <w:rFonts w:asciiTheme="majorBidi" w:hAnsiTheme="majorBidi" w:cstheme="majorBidi"/>
          <w:spacing w:val="-10"/>
          <w:cs/>
        </w:rPr>
        <w:t>จากบริษัทที่เกี่ยวข้องกัน</w:t>
      </w:r>
      <w:r w:rsidRPr="00370EF8">
        <w:rPr>
          <w:rFonts w:asciiTheme="majorBidi" w:hAnsiTheme="majorBidi" w:cstheme="majorBidi"/>
          <w:spacing w:val="-10"/>
          <w:cs/>
        </w:rPr>
        <w:t xml:space="preserve"> </w:t>
      </w:r>
      <w:r w:rsidR="0010471C" w:rsidRPr="00370EF8">
        <w:rPr>
          <w:rFonts w:asciiTheme="majorBidi" w:hAnsiTheme="majorBidi" w:cstheme="majorBidi"/>
          <w:spacing w:val="-10"/>
          <w:cs/>
        </w:rPr>
        <w:t>และ</w:t>
      </w:r>
      <w:r w:rsidRPr="00370EF8">
        <w:rPr>
          <w:rFonts w:asciiTheme="majorBidi" w:hAnsiTheme="majorBidi" w:cstheme="majorBidi"/>
          <w:spacing w:val="-10"/>
          <w:cs/>
        </w:rPr>
        <w:t>ตั๋วแลกเงิน แสดงมูลค่าไม่แตกต่างจากมูลค่ายุติธรรมอย่างมี</w:t>
      </w:r>
      <w:r w:rsidR="0021259F" w:rsidRPr="00370EF8">
        <w:rPr>
          <w:rFonts w:asciiTheme="majorBidi" w:hAnsiTheme="majorBidi" w:cstheme="majorBidi"/>
          <w:spacing w:val="-10"/>
          <w:cs/>
        </w:rPr>
        <w:t>สาระสำคัญ</w:t>
      </w:r>
      <w:r w:rsidR="007505B6" w:rsidRPr="00370EF8">
        <w:rPr>
          <w:rFonts w:asciiTheme="majorBidi" w:hAnsiTheme="majorBidi" w:cstheme="majorBidi"/>
          <w:spacing w:val="-10"/>
          <w:cs/>
        </w:rPr>
        <w:t xml:space="preserve"> </w:t>
      </w:r>
      <w:r w:rsidRPr="00370EF8">
        <w:rPr>
          <w:rFonts w:asciiTheme="majorBidi" w:hAnsiTheme="majorBidi" w:cstheme="majorBidi"/>
          <w:spacing w:val="-10"/>
          <w:cs/>
        </w:rPr>
        <w:t>สำหรับสินทรัพย์</w:t>
      </w:r>
      <w:r w:rsidRPr="00370EF8">
        <w:rPr>
          <w:rFonts w:asciiTheme="majorBidi" w:hAnsiTheme="majorBidi" w:cstheme="majorBidi"/>
          <w:spacing w:val="-12"/>
          <w:cs/>
        </w:rPr>
        <w:t>และหนี้สินทางการเงินระยะยาว</w:t>
      </w:r>
      <w:r w:rsidR="00DC0AF9" w:rsidRPr="00370EF8">
        <w:rPr>
          <w:rFonts w:asciiTheme="majorBidi" w:hAnsiTheme="majorBidi" w:cstheme="majorBidi"/>
          <w:spacing w:val="-12"/>
          <w:cs/>
        </w:rPr>
        <w:t xml:space="preserve"> </w:t>
      </w:r>
      <w:r w:rsidRPr="00370EF8">
        <w:rPr>
          <w:rFonts w:asciiTheme="majorBidi" w:hAnsiTheme="majorBidi" w:cstheme="majorBidi"/>
          <w:spacing w:val="-12"/>
          <w:cs/>
        </w:rPr>
        <w:t>ได้แก่</w:t>
      </w:r>
      <w:r w:rsidR="003A2447" w:rsidRPr="00370EF8">
        <w:rPr>
          <w:rFonts w:asciiTheme="majorBidi" w:hAnsiTheme="majorBidi" w:cstheme="majorBidi"/>
          <w:spacing w:val="-12"/>
          <w:cs/>
        </w:rPr>
        <w:t xml:space="preserve"> </w:t>
      </w:r>
      <w:r w:rsidR="00E7211D" w:rsidRPr="00370EF8">
        <w:rPr>
          <w:rFonts w:asciiTheme="majorBidi" w:hAnsiTheme="majorBidi" w:cs="Angsana New"/>
          <w:spacing w:val="-12"/>
          <w:cs/>
          <w:lang w:val="en-US"/>
        </w:rPr>
        <w:t>ลูกหนี้ไม่</w:t>
      </w:r>
      <w:r w:rsidR="00E7211D" w:rsidRPr="00370EF8">
        <w:rPr>
          <w:rFonts w:asciiTheme="majorBidi" w:hAnsiTheme="majorBidi" w:cs="Angsana New"/>
          <w:spacing w:val="-6"/>
          <w:cs/>
          <w:lang w:val="en-US"/>
        </w:rPr>
        <w:t>หมุนเวียนอื่น</w:t>
      </w:r>
      <w:r w:rsidR="00626A20" w:rsidRPr="00370EF8">
        <w:rPr>
          <w:rFonts w:asciiTheme="majorBidi" w:hAnsiTheme="majorBidi" w:cs="Angsana New"/>
          <w:spacing w:val="-6"/>
          <w:lang w:val="en-US"/>
        </w:rPr>
        <w:t xml:space="preserve"> </w:t>
      </w:r>
      <w:r w:rsidR="00E7211D" w:rsidRPr="00370EF8">
        <w:rPr>
          <w:rFonts w:asciiTheme="majorBidi" w:hAnsiTheme="majorBidi" w:cs="Angsana New"/>
          <w:spacing w:val="-6"/>
          <w:cs/>
          <w:lang w:val="en-US"/>
        </w:rPr>
        <w:t>เงินกู้ยืมระยะยาวจากบริษัทที่เกี่ยวข้องกัน</w:t>
      </w:r>
      <w:r w:rsidR="00E7211D" w:rsidRPr="00370EF8">
        <w:rPr>
          <w:rFonts w:asciiTheme="majorBidi" w:hAnsiTheme="majorBidi" w:cs="Angsana New" w:hint="cs"/>
          <w:spacing w:val="-6"/>
          <w:cs/>
          <w:lang w:val="en-US"/>
        </w:rPr>
        <w:t xml:space="preserve"> </w:t>
      </w:r>
      <w:r w:rsidR="001075BA" w:rsidRPr="00370EF8">
        <w:rPr>
          <w:rFonts w:asciiTheme="majorBidi" w:hAnsiTheme="majorBidi" w:cstheme="majorBidi" w:hint="cs"/>
          <w:spacing w:val="-6"/>
          <w:cs/>
        </w:rPr>
        <w:t>หุ้นกู้ระยะยาว</w:t>
      </w:r>
      <w:r w:rsidRPr="00370EF8">
        <w:rPr>
          <w:rFonts w:asciiTheme="majorBidi" w:hAnsiTheme="majorBidi" w:cstheme="majorBidi"/>
          <w:spacing w:val="-6"/>
          <w:cs/>
        </w:rPr>
        <w:t xml:space="preserve"> </w:t>
      </w:r>
      <w:r w:rsidR="008A1128" w:rsidRPr="00370EF8">
        <w:rPr>
          <w:rFonts w:asciiTheme="majorBidi" w:hAnsiTheme="majorBidi" w:cstheme="majorBidi"/>
          <w:spacing w:val="-6"/>
          <w:cs/>
        </w:rPr>
        <w:t xml:space="preserve">และหนี้สินตามสัญญาเช่า </w:t>
      </w:r>
      <w:r w:rsidRPr="00370EF8">
        <w:rPr>
          <w:rFonts w:asciiTheme="majorBidi" w:hAnsiTheme="majorBidi" w:cstheme="majorBidi"/>
          <w:spacing w:val="-6"/>
          <w:cs/>
        </w:rPr>
        <w:t>ผู้บริหารของ</w:t>
      </w:r>
      <w:r w:rsidRPr="00370EF8">
        <w:rPr>
          <w:rFonts w:asciiTheme="majorBidi" w:hAnsiTheme="majorBidi" w:cstheme="majorBidi"/>
          <w:spacing w:val="-10"/>
          <w:cs/>
        </w:rPr>
        <w:t>กลุ่มบริษัทและบริษัทเชื่อว่ามูลค่ายุติธรรมโดยประมาณถือตามจำนวนที่แสดงในงบฐานะการเงิน เนื่องจากมีการจ่ายอัตราดอกเบี้ยในอัตราใกล้เคียงกับอัตราดอกเบี้ยในตลาด</w:t>
      </w:r>
    </w:p>
    <w:p w14:paraId="5782AEB8" w14:textId="7D8672B4" w:rsidR="00D87A84" w:rsidRPr="00370EF8" w:rsidRDefault="00655518" w:rsidP="008F3781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370EF8">
        <w:rPr>
          <w:rFonts w:asciiTheme="majorBidi" w:hAnsiTheme="majorBidi" w:cstheme="majorBidi"/>
          <w:spacing w:val="-12"/>
          <w:cs/>
        </w:rPr>
        <w:t>อย่างไรก็ตาม รายการสินทรัพย์บางรายการของกลุ่มบริษัทและบริษัทมีการวัดมูลค่าด้วยมูลค่ายุติธรรม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14:paraId="19A08063" w14:textId="6B6D3477" w:rsidR="00655518" w:rsidRPr="00370EF8" w:rsidRDefault="00EA4288" w:rsidP="008F3781">
      <w:pPr>
        <w:pStyle w:val="Header"/>
        <w:tabs>
          <w:tab w:val="clear" w:pos="4153"/>
          <w:tab w:val="clear" w:pos="8306"/>
        </w:tabs>
        <w:spacing w:before="120"/>
        <w:ind w:left="126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370EF8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(</w:t>
      </w:r>
      <w:r w:rsidR="00655518" w:rsidRPr="00370EF8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หน่วย </w:t>
      </w:r>
      <w:r w:rsidR="00655518" w:rsidRPr="00370EF8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: </w:t>
      </w:r>
      <w:r w:rsidR="00655518" w:rsidRPr="00370EF8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บาท</w:t>
      </w:r>
      <w:r w:rsidR="00655518" w:rsidRPr="00370EF8">
        <w:rPr>
          <w:rFonts w:asciiTheme="majorBidi" w:hAnsiTheme="majorBidi" w:cstheme="majorBidi"/>
          <w:b/>
          <w:bCs/>
          <w:sz w:val="20"/>
          <w:szCs w:val="20"/>
          <w:lang w:val="en-US"/>
        </w:rPr>
        <w:t>)</w:t>
      </w:r>
    </w:p>
    <w:tbl>
      <w:tblPr>
        <w:tblW w:w="477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969"/>
        <w:gridCol w:w="942"/>
        <w:gridCol w:w="810"/>
        <w:gridCol w:w="3509"/>
      </w:tblGrid>
      <w:tr w:rsidR="00522938" w:rsidRPr="00370EF8" w14:paraId="2B8B1C99" w14:textId="77777777" w:rsidTr="00B25C41">
        <w:tc>
          <w:tcPr>
            <w:tcW w:w="5000" w:type="pct"/>
            <w:gridSpan w:val="5"/>
          </w:tcPr>
          <w:p w14:paraId="3D6A2145" w14:textId="25B90492" w:rsidR="00E142AA" w:rsidRPr="00370EF8" w:rsidRDefault="00E142AA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22938" w:rsidRPr="00370EF8" w14:paraId="241535B0" w14:textId="77777777" w:rsidTr="0023009F">
        <w:trPr>
          <w:trHeight w:val="819"/>
        </w:trPr>
        <w:tc>
          <w:tcPr>
            <w:tcW w:w="1469" w:type="pct"/>
          </w:tcPr>
          <w:p w14:paraId="12D4ECD5" w14:textId="77777777" w:rsidR="001075BA" w:rsidRPr="00370EF8" w:rsidRDefault="001075BA" w:rsidP="008F37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49" w:type="pct"/>
          </w:tcPr>
          <w:p w14:paraId="69255DAD" w14:textId="5164DF3E" w:rsidR="001075BA" w:rsidRPr="00370EF8" w:rsidRDefault="001075BA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224ACADE" w14:textId="034EB662" w:rsidR="001075BA" w:rsidRPr="00370EF8" w:rsidRDefault="001075BA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557566" w14:textId="28195DF1" w:rsidR="001075BA" w:rsidRPr="00370EF8" w:rsidRDefault="00576103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075BA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238E4"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  <w:p w14:paraId="2B85A039" w14:textId="352DEB58" w:rsidR="001075BA" w:rsidRPr="00370EF8" w:rsidRDefault="00576103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34" w:type="pct"/>
          </w:tcPr>
          <w:p w14:paraId="51230808" w14:textId="635B469E" w:rsidR="001075BA" w:rsidRPr="00370EF8" w:rsidRDefault="001075BA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47F7FD23" w14:textId="77777777" w:rsidR="001075BA" w:rsidRPr="00370EF8" w:rsidRDefault="001075BA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FB70694" w14:textId="5382B8B5" w:rsidR="001075BA" w:rsidRPr="00370EF8" w:rsidRDefault="00576103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75BA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459" w:type="pct"/>
          </w:tcPr>
          <w:p w14:paraId="7B840D97" w14:textId="77777777" w:rsidR="001075BA" w:rsidRPr="00370EF8" w:rsidRDefault="001075BA" w:rsidP="008F3781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  <w:p w14:paraId="140A520B" w14:textId="77777777" w:rsidR="001075BA" w:rsidRPr="00370EF8" w:rsidRDefault="001075BA" w:rsidP="008F3781">
            <w:pPr>
              <w:spacing w:line="200" w:lineRule="exact"/>
              <w:ind w:lef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989" w:type="pct"/>
          </w:tcPr>
          <w:p w14:paraId="40AF0333" w14:textId="77777777" w:rsidR="005828C2" w:rsidRPr="00370EF8" w:rsidRDefault="001075BA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เทคนิคการประเมินมูลค่า </w:t>
            </w:r>
          </w:p>
          <w:p w14:paraId="6AFA30F5" w14:textId="02D501B4" w:rsidR="001075BA" w:rsidRPr="00370EF8" w:rsidRDefault="001075BA" w:rsidP="008F37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9B3D91" w:rsidRPr="00370EF8" w14:paraId="1B846219" w14:textId="77777777" w:rsidTr="009B3D91">
        <w:trPr>
          <w:trHeight w:val="720"/>
        </w:trPr>
        <w:tc>
          <w:tcPr>
            <w:tcW w:w="1469" w:type="pct"/>
          </w:tcPr>
          <w:p w14:paraId="4CC8999A" w14:textId="0912B14D" w:rsidR="009B3D91" w:rsidRPr="00370EF8" w:rsidRDefault="009B3D91" w:rsidP="008F3781">
            <w:pPr>
              <w:numPr>
                <w:ilvl w:val="0"/>
                <w:numId w:val="17"/>
              </w:numPr>
              <w:tabs>
                <w:tab w:val="left" w:pos="52"/>
              </w:tabs>
              <w:overflowPunct/>
              <w:autoSpaceDE/>
              <w:autoSpaceDN/>
              <w:adjustRightInd/>
              <w:spacing w:before="40" w:line="200" w:lineRule="exact"/>
              <w:ind w:left="173" w:right="-58" w:hanging="18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เงินลงทุนในหุ้นสามัญและ</w:t>
            </w:r>
            <w:r w:rsidRPr="00370EF8">
              <w:rPr>
                <w:rFonts w:asciiTheme="majorBidi" w:hAnsiTheme="majorBidi" w:cstheme="majorBidi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หุ้นสามัญที่จดทะเบียนในตลาดหลักทรัพย์แห่งประเทศไทย</w:t>
            </w:r>
          </w:p>
        </w:tc>
        <w:tc>
          <w:tcPr>
            <w:tcW w:w="549" w:type="pct"/>
          </w:tcPr>
          <w:p w14:paraId="46B9894E" w14:textId="03014189" w:rsidR="009B3D91" w:rsidRPr="00370EF8" w:rsidRDefault="00576103" w:rsidP="008F378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490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</w:p>
        </w:tc>
        <w:tc>
          <w:tcPr>
            <w:tcW w:w="534" w:type="pct"/>
          </w:tcPr>
          <w:p w14:paraId="56D53F70" w14:textId="460AA402" w:rsidR="009B3D91" w:rsidRPr="00370EF8" w:rsidRDefault="00576103" w:rsidP="008F378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9B3D91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9B3D91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459" w:type="pct"/>
          </w:tcPr>
          <w:p w14:paraId="4DEF9E2D" w14:textId="3E55E3A1" w:rsidR="009B3D91" w:rsidRPr="00370EF8" w:rsidRDefault="009B3D91" w:rsidP="008F3781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9" w:type="pct"/>
          </w:tcPr>
          <w:p w14:paraId="7C94132A" w14:textId="6C1DC922" w:rsidR="009B3D91" w:rsidRPr="00370EF8" w:rsidRDefault="009B3D91" w:rsidP="008F3781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</w:t>
            </w:r>
            <w:r w:rsidRPr="00370EF8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>ซื้</w:t>
            </w:r>
            <w:r w:rsidRPr="00370EF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อครั้งสุดท้ายของตลาดหลักทรัพย์แห่งประเทศไทย </w:t>
            </w:r>
            <w:r w:rsidRPr="00370EF8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 </w:t>
            </w:r>
            <w:r w:rsidRPr="00370EF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9B3D91" w:rsidRPr="00370EF8" w14:paraId="4C0FB2EF" w14:textId="77777777" w:rsidTr="009B3D91">
        <w:tc>
          <w:tcPr>
            <w:tcW w:w="1469" w:type="pct"/>
          </w:tcPr>
          <w:p w14:paraId="7447AA25" w14:textId="2B94723C" w:rsidR="009B3D91" w:rsidRPr="00370EF8" w:rsidRDefault="009B3D91" w:rsidP="008F378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40"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549" w:type="pct"/>
          </w:tcPr>
          <w:p w14:paraId="7C5753DC" w14:textId="171628B2" w:rsidR="009B3D91" w:rsidRPr="00370EF8" w:rsidRDefault="00576103" w:rsidP="008F378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4" w:type="pct"/>
          </w:tcPr>
          <w:p w14:paraId="3D391A08" w14:textId="27E61836" w:rsidR="009B3D91" w:rsidRPr="00370EF8" w:rsidRDefault="00576103" w:rsidP="008F378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3D91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9B3D91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="009B3D91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9" w:type="pct"/>
          </w:tcPr>
          <w:p w14:paraId="52A8692A" w14:textId="51001662" w:rsidR="009B3D91" w:rsidRPr="00370EF8" w:rsidRDefault="009B3D91" w:rsidP="008F3781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9" w:type="pct"/>
          </w:tcPr>
          <w:p w14:paraId="21D75C4E" w14:textId="77777777" w:rsidR="009B3D91" w:rsidRPr="00370EF8" w:rsidRDefault="009B3D91" w:rsidP="008F3781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</w:tr>
    </w:tbl>
    <w:p w14:paraId="43138BA6" w14:textId="77777777" w:rsidR="00EE0C55" w:rsidRDefault="00EE0C5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  <w:cs/>
          <w:lang w:val="en-US" w:eastAsia="x-none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br w:type="page"/>
      </w:r>
    </w:p>
    <w:p w14:paraId="0F0F8BA9" w14:textId="53B0DCCD" w:rsidR="00123E38" w:rsidRPr="00370EF8" w:rsidRDefault="00123E38" w:rsidP="008F3781">
      <w:pPr>
        <w:pStyle w:val="Header"/>
        <w:tabs>
          <w:tab w:val="clear" w:pos="4153"/>
          <w:tab w:val="clear" w:pos="8306"/>
        </w:tabs>
        <w:spacing w:before="120"/>
        <w:ind w:left="126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370EF8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lastRenderedPageBreak/>
        <w:t xml:space="preserve">(หน่วย </w:t>
      </w:r>
      <w:r w:rsidRPr="00370EF8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: </w:t>
      </w:r>
      <w:r w:rsidRPr="00370EF8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บาท</w:t>
      </w:r>
      <w:r w:rsidRPr="00370EF8">
        <w:rPr>
          <w:rFonts w:asciiTheme="majorBidi" w:hAnsiTheme="majorBidi" w:cstheme="majorBidi"/>
          <w:b/>
          <w:bCs/>
          <w:sz w:val="20"/>
          <w:szCs w:val="20"/>
          <w:lang w:val="en-US"/>
        </w:rPr>
        <w:t>)</w:t>
      </w:r>
    </w:p>
    <w:tbl>
      <w:tblPr>
        <w:tblW w:w="477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969"/>
        <w:gridCol w:w="942"/>
        <w:gridCol w:w="810"/>
        <w:gridCol w:w="3509"/>
      </w:tblGrid>
      <w:tr w:rsidR="00123E38" w:rsidRPr="00370EF8" w14:paraId="208CF87A" w14:textId="77777777" w:rsidTr="00AF785B">
        <w:tc>
          <w:tcPr>
            <w:tcW w:w="5000" w:type="pct"/>
            <w:gridSpan w:val="5"/>
          </w:tcPr>
          <w:p w14:paraId="626D9228" w14:textId="5BA00A53" w:rsidR="00123E38" w:rsidRPr="00370EF8" w:rsidRDefault="00123E38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23E38" w:rsidRPr="00370EF8" w14:paraId="20CF8DE3" w14:textId="77777777" w:rsidTr="0023009F">
        <w:trPr>
          <w:trHeight w:val="846"/>
        </w:trPr>
        <w:tc>
          <w:tcPr>
            <w:tcW w:w="1469" w:type="pct"/>
          </w:tcPr>
          <w:p w14:paraId="5B252208" w14:textId="77777777" w:rsidR="00123E38" w:rsidRPr="00370EF8" w:rsidRDefault="00123E38" w:rsidP="008F37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49" w:type="pct"/>
          </w:tcPr>
          <w:p w14:paraId="5F054B45" w14:textId="40D3760D" w:rsidR="00123E38" w:rsidRPr="00370EF8" w:rsidRDefault="00123E38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6925851C" w14:textId="77777777" w:rsidR="00123E38" w:rsidRPr="00370EF8" w:rsidRDefault="00123E38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F70645A" w14:textId="202AF00D" w:rsidR="00123E38" w:rsidRPr="00370EF8" w:rsidRDefault="00576103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23E38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238E4" w:rsidRPr="00370EF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  <w:p w14:paraId="75C6C116" w14:textId="2E81A7F0" w:rsidR="00123E38" w:rsidRPr="00370EF8" w:rsidRDefault="00576103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534" w:type="pct"/>
          </w:tcPr>
          <w:p w14:paraId="0CB9189C" w14:textId="3ACF3FC5" w:rsidR="00123E38" w:rsidRPr="00370EF8" w:rsidRDefault="00123E38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33F1C52E" w14:textId="77777777" w:rsidR="00123E38" w:rsidRPr="00370EF8" w:rsidRDefault="00123E38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5D264B81" w14:textId="28BE40BB" w:rsidR="00123E38" w:rsidRPr="00370EF8" w:rsidRDefault="00576103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23E38"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459" w:type="pct"/>
          </w:tcPr>
          <w:p w14:paraId="212B6CE1" w14:textId="77777777" w:rsidR="00123E38" w:rsidRPr="00370EF8" w:rsidRDefault="00123E38" w:rsidP="008F3781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  <w:p w14:paraId="19FCC57D" w14:textId="77777777" w:rsidR="00123E38" w:rsidRPr="00370EF8" w:rsidRDefault="00123E38" w:rsidP="008F3781">
            <w:pPr>
              <w:spacing w:line="200" w:lineRule="exact"/>
              <w:ind w:lef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989" w:type="pct"/>
          </w:tcPr>
          <w:p w14:paraId="04DC86EB" w14:textId="77777777" w:rsidR="005828C2" w:rsidRPr="00370EF8" w:rsidRDefault="00123E38" w:rsidP="008F37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เทคนิคการประเมินมูลค่า </w:t>
            </w:r>
          </w:p>
          <w:p w14:paraId="11310668" w14:textId="287753F4" w:rsidR="00123E38" w:rsidRPr="00370EF8" w:rsidRDefault="00123E38" w:rsidP="008F37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123E38" w:rsidRPr="00370EF8" w14:paraId="50405299" w14:textId="77777777" w:rsidTr="00AF785B">
        <w:trPr>
          <w:trHeight w:val="720"/>
        </w:trPr>
        <w:tc>
          <w:tcPr>
            <w:tcW w:w="1469" w:type="pct"/>
          </w:tcPr>
          <w:p w14:paraId="1F13D4AD" w14:textId="2D289816" w:rsidR="00123E38" w:rsidRPr="00370EF8" w:rsidRDefault="00123E38" w:rsidP="008F3781">
            <w:pPr>
              <w:pStyle w:val="ListParagraph"/>
              <w:numPr>
                <w:ilvl w:val="0"/>
                <w:numId w:val="31"/>
              </w:numPr>
              <w:tabs>
                <w:tab w:val="left" w:pos="52"/>
              </w:tabs>
              <w:spacing w:before="40" w:line="200" w:lineRule="exact"/>
              <w:ind w:left="146" w:right="-58" w:hanging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เงินลงทุนในหุ้นสามัญและ</w:t>
            </w:r>
            <w:r w:rsidRPr="00370EF8">
              <w:rPr>
                <w:rFonts w:asciiTheme="majorBidi" w:hAnsiTheme="majorBidi" w:cstheme="majorBidi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หุ้นสามัญที่จดทะเบียนในตลาดหลักทรัพย์แห่งประเทศไทย</w:t>
            </w:r>
          </w:p>
        </w:tc>
        <w:tc>
          <w:tcPr>
            <w:tcW w:w="549" w:type="pct"/>
          </w:tcPr>
          <w:p w14:paraId="56D2BD20" w14:textId="228ABCA7" w:rsidR="00123E38" w:rsidRPr="00370EF8" w:rsidRDefault="00576103" w:rsidP="008F378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490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</w:p>
        </w:tc>
        <w:tc>
          <w:tcPr>
            <w:tcW w:w="534" w:type="pct"/>
          </w:tcPr>
          <w:p w14:paraId="6DAE4B04" w14:textId="38963074" w:rsidR="00123E38" w:rsidRPr="00370EF8" w:rsidRDefault="00576103" w:rsidP="008F378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123E3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123E3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459" w:type="pct"/>
          </w:tcPr>
          <w:p w14:paraId="5280C2DA" w14:textId="57747ABA" w:rsidR="00123E38" w:rsidRPr="00370EF8" w:rsidRDefault="00123E38" w:rsidP="008F3781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9" w:type="pct"/>
          </w:tcPr>
          <w:p w14:paraId="30BFFC57" w14:textId="77777777" w:rsidR="00123E38" w:rsidRPr="00370EF8" w:rsidRDefault="00123E38" w:rsidP="008F3781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</w:t>
            </w:r>
            <w:r w:rsidRPr="00370EF8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>ซื้</w:t>
            </w:r>
            <w:r w:rsidRPr="00370EF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อครั้งสุดท้ายของตลาดหลักทรัพย์แห่งประเทศไทย </w:t>
            </w:r>
            <w:r w:rsidRPr="00370EF8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 </w:t>
            </w:r>
            <w:r w:rsidRPr="00370EF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123E38" w:rsidRPr="00370EF8" w14:paraId="6EF8D8BF" w14:textId="77777777" w:rsidTr="00AF785B">
        <w:tc>
          <w:tcPr>
            <w:tcW w:w="1469" w:type="pct"/>
          </w:tcPr>
          <w:p w14:paraId="4EAD8BE0" w14:textId="1BC84904" w:rsidR="00123E38" w:rsidRPr="00370EF8" w:rsidRDefault="00123E38" w:rsidP="008F3781">
            <w:pPr>
              <w:pStyle w:val="ListParagraph"/>
              <w:numPr>
                <w:ilvl w:val="0"/>
                <w:numId w:val="31"/>
              </w:numPr>
              <w:spacing w:before="40" w:line="200" w:lineRule="exact"/>
              <w:ind w:left="146" w:right="-58" w:hanging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อสังหาริมทรัพย์เพื่อการลงทุน </w:t>
            </w:r>
            <w:r w:rsidR="0023009F" w:rsidRPr="00370EF8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ที่ดิน</w:t>
            </w:r>
          </w:p>
        </w:tc>
        <w:tc>
          <w:tcPr>
            <w:tcW w:w="549" w:type="pct"/>
          </w:tcPr>
          <w:p w14:paraId="72DBF779" w14:textId="0FC49F72" w:rsidR="00123E38" w:rsidRPr="00370EF8" w:rsidRDefault="00576103" w:rsidP="008F378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="009A4954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4" w:type="pct"/>
          </w:tcPr>
          <w:p w14:paraId="7BB1DAC2" w14:textId="0FE9D3AC" w:rsidR="00123E38" w:rsidRPr="00370EF8" w:rsidRDefault="00576103" w:rsidP="008F378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23E3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123E3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="00123E38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9" w:type="pct"/>
          </w:tcPr>
          <w:p w14:paraId="712243C7" w14:textId="716A140D" w:rsidR="00123E38" w:rsidRPr="00370EF8" w:rsidRDefault="00123E38" w:rsidP="008F3781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9" w:type="pct"/>
          </w:tcPr>
          <w:p w14:paraId="0A384A9C" w14:textId="77777777" w:rsidR="00123E38" w:rsidRPr="00370EF8" w:rsidRDefault="00123E38" w:rsidP="008F3781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370EF8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  <w:p w14:paraId="4A8F1A82" w14:textId="77777777" w:rsidR="00462F7F" w:rsidRPr="00370EF8" w:rsidRDefault="00462F7F" w:rsidP="008F3781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lang w:val="en-US"/>
              </w:rPr>
            </w:pPr>
          </w:p>
        </w:tc>
      </w:tr>
      <w:tr w:rsidR="005B09E3" w:rsidRPr="00370EF8" w14:paraId="3A153B11" w14:textId="77777777" w:rsidTr="00462F7F">
        <w:trPr>
          <w:trHeight w:val="459"/>
        </w:trPr>
        <w:tc>
          <w:tcPr>
            <w:tcW w:w="1469" w:type="pct"/>
          </w:tcPr>
          <w:p w14:paraId="6B05C740" w14:textId="2408E5B7" w:rsidR="005B09E3" w:rsidRPr="00370EF8" w:rsidRDefault="005B09E3" w:rsidP="008F3781">
            <w:pPr>
              <w:pStyle w:val="ListParagraph"/>
              <w:numPr>
                <w:ilvl w:val="0"/>
                <w:numId w:val="31"/>
              </w:numPr>
              <w:spacing w:before="40" w:line="200" w:lineRule="exact"/>
              <w:ind w:left="148" w:right="-5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อสังหาริมทรัพย์เพื่อการลงทุน </w:t>
            </w:r>
            <w:r w:rsidR="008C0204" w:rsidRPr="00370EF8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7F0273" w:rsidRPr="00370EF8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ที่ดินและสิ่งปลูกสร้าง</w:t>
            </w:r>
            <w:r w:rsidR="008C1FBF" w:rsidRPr="00370E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</w:tcPr>
          <w:p w14:paraId="57B9D351" w14:textId="47DA6644" w:rsidR="005B09E3" w:rsidRPr="00370EF8" w:rsidRDefault="00576103" w:rsidP="008F3781">
            <w:pPr>
              <w:tabs>
                <w:tab w:val="decimal" w:pos="800"/>
              </w:tabs>
              <w:spacing w:before="40" w:line="200" w:lineRule="exact"/>
              <w:ind w:right="-372"/>
              <w:rPr>
                <w:rFonts w:asciiTheme="majorBidi" w:hAnsiTheme="majorBidi" w:cs="Angsana New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9A4954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664</w:t>
            </w:r>
            <w:r w:rsidR="009A4954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381</w:t>
            </w:r>
            <w:r w:rsidR="009A4954"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370EF8">
              <w:rPr>
                <w:rFonts w:asciiTheme="majorBidi" w:hAnsiTheme="majorBidi" w:cs="Angsana New"/>
                <w:sz w:val="20"/>
                <w:szCs w:val="20"/>
                <w:lang w:val="en-US"/>
              </w:rPr>
              <w:t>876</w:t>
            </w:r>
          </w:p>
        </w:tc>
        <w:tc>
          <w:tcPr>
            <w:tcW w:w="534" w:type="pct"/>
          </w:tcPr>
          <w:p w14:paraId="0EECA804" w14:textId="404217C7" w:rsidR="005B09E3" w:rsidRPr="00370EF8" w:rsidRDefault="0023009F" w:rsidP="008F3781">
            <w:pPr>
              <w:tabs>
                <w:tab w:val="decimal" w:pos="366"/>
              </w:tabs>
              <w:spacing w:before="40" w:line="200" w:lineRule="exact"/>
              <w:ind w:right="-88" w:hanging="6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59" w:type="pct"/>
          </w:tcPr>
          <w:p w14:paraId="27F64FE9" w14:textId="04A78705" w:rsidR="005B09E3" w:rsidRPr="00370EF8" w:rsidRDefault="000B222E" w:rsidP="008F3781">
            <w:pPr>
              <w:spacing w:before="40"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576103" w:rsidRPr="00370EF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9" w:type="pct"/>
          </w:tcPr>
          <w:p w14:paraId="2F6468CD" w14:textId="153A38CA" w:rsidR="005B09E3" w:rsidRPr="00370EF8" w:rsidRDefault="00F90CC8" w:rsidP="008F3781">
            <w:pPr>
              <w:spacing w:before="40"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370EF8">
              <w:rPr>
                <w:rFonts w:asciiTheme="majorBidi" w:hAnsiTheme="majorBidi" w:cs="Angsana New" w:hint="cs"/>
                <w:spacing w:val="-8"/>
                <w:sz w:val="20"/>
                <w:szCs w:val="20"/>
                <w:cs/>
              </w:rPr>
              <w:t>ต้นทุนทดแท</w:t>
            </w:r>
            <w:r w:rsidR="005603DC" w:rsidRPr="00370EF8">
              <w:rPr>
                <w:rFonts w:asciiTheme="majorBidi" w:hAnsiTheme="majorBidi" w:cs="Angsana New" w:hint="cs"/>
                <w:spacing w:val="-8"/>
                <w:sz w:val="20"/>
                <w:szCs w:val="20"/>
                <w:cs/>
              </w:rPr>
              <w:t>น</w:t>
            </w:r>
            <w:r w:rsidR="009F5C70" w:rsidRPr="00370EF8">
              <w:rPr>
                <w:rFonts w:asciiTheme="majorBidi" w:hAnsiTheme="majorBidi" w:cs="Angsana New" w:hint="cs"/>
                <w:spacing w:val="-8"/>
                <w:sz w:val="20"/>
                <w:szCs w:val="20"/>
                <w:cs/>
              </w:rPr>
              <w:t>ใหม่</w:t>
            </w:r>
            <w:r w:rsidRPr="00370EF8">
              <w:rPr>
                <w:rFonts w:asciiTheme="majorBidi" w:hAnsiTheme="majorBidi" w:cs="Angsana New" w:hint="cs"/>
                <w:spacing w:val="-8"/>
                <w:sz w:val="20"/>
                <w:szCs w:val="20"/>
                <w:cs/>
              </w:rPr>
              <w:t>และ</w:t>
            </w:r>
            <w:r w:rsidR="009F5C55" w:rsidRPr="00370EF8">
              <w:rPr>
                <w:rFonts w:asciiTheme="majorBidi" w:hAnsiTheme="majorBidi" w:cs="Angsana New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</w:tr>
    </w:tbl>
    <w:p w14:paraId="5DD81CC5" w14:textId="7A8715D4" w:rsidR="006D067C" w:rsidRPr="00370EF8" w:rsidRDefault="00576103" w:rsidP="00EE0C55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t>26</w:t>
      </w:r>
      <w:r w:rsidR="006D067C" w:rsidRPr="00370EF8">
        <w:rPr>
          <w:rFonts w:asciiTheme="majorBidi" w:hAnsiTheme="majorBidi" w:cstheme="majorBidi"/>
          <w:b/>
          <w:bCs/>
          <w:lang w:val="en-US"/>
        </w:rPr>
        <w:t>.</w:t>
      </w:r>
      <w:r w:rsidR="006D067C" w:rsidRPr="00370EF8">
        <w:rPr>
          <w:rFonts w:asciiTheme="majorBidi" w:hAnsiTheme="majorBidi" w:cstheme="majorBidi"/>
          <w:b/>
          <w:bCs/>
          <w:lang w:val="en-US"/>
        </w:rPr>
        <w:tab/>
      </w:r>
      <w:r w:rsidR="004E1ADE" w:rsidRPr="00370EF8">
        <w:rPr>
          <w:rFonts w:asciiTheme="majorBidi" w:hAnsiTheme="majorBidi" w:cstheme="majorBidi" w:hint="cs"/>
          <w:b/>
          <w:bCs/>
          <w:cs/>
          <w:lang w:val="en-US"/>
        </w:rPr>
        <w:t>เหตุการณ์ภายหลังรอบระยะเวลารายงาน</w:t>
      </w:r>
    </w:p>
    <w:p w14:paraId="45B8F981" w14:textId="3F094C39" w:rsidR="00956295" w:rsidRPr="00370EF8" w:rsidRDefault="00956295" w:rsidP="008F3781">
      <w:pPr>
        <w:ind w:left="540" w:right="72"/>
        <w:jc w:val="thaiDistribute"/>
        <w:rPr>
          <w:rFonts w:ascii="Angsana New" w:hAnsi="Angsana New" w:cs="Angsana New"/>
          <w:lang w:val="en-US"/>
        </w:rPr>
      </w:pPr>
      <w:r w:rsidRPr="00370EF8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576103" w:rsidRPr="00370EF8">
        <w:rPr>
          <w:rFonts w:ascii="Angsana New" w:hAnsi="Angsana New" w:cs="Angsana New"/>
          <w:lang w:val="en-US"/>
        </w:rPr>
        <w:t>13</w:t>
      </w:r>
      <w:r w:rsidRPr="00370EF8">
        <w:rPr>
          <w:rFonts w:ascii="Angsana New" w:hAnsi="Angsana New" w:cs="Angsana New"/>
          <w:lang w:val="en-US"/>
        </w:rPr>
        <w:t xml:space="preserve"> </w:t>
      </w:r>
      <w:r w:rsidRPr="00370EF8">
        <w:rPr>
          <w:rFonts w:ascii="Angsana New" w:hAnsi="Angsana New" w:cs="Angsana New" w:hint="cs"/>
          <w:cs/>
          <w:lang w:val="en-US"/>
        </w:rPr>
        <w:t xml:space="preserve">สิงหาคม </w:t>
      </w:r>
      <w:r w:rsidR="00576103" w:rsidRPr="00370EF8">
        <w:rPr>
          <w:rFonts w:ascii="Angsana New" w:hAnsi="Angsana New" w:cs="Angsana New"/>
          <w:lang w:val="en-US"/>
        </w:rPr>
        <w:t>256</w:t>
      </w:r>
      <w:r w:rsidR="00A67C38">
        <w:rPr>
          <w:rFonts w:ascii="Angsana New" w:hAnsi="Angsana New" w:cs="Angsana New"/>
          <w:lang w:val="en-US"/>
        </w:rPr>
        <w:t>9</w:t>
      </w:r>
      <w:r w:rsidRPr="00370EF8">
        <w:rPr>
          <w:rFonts w:ascii="Angsana New" w:hAnsi="Angsana New" w:cs="Angsana New"/>
          <w:lang w:val="en-US"/>
        </w:rPr>
        <w:t xml:space="preserve"> </w:t>
      </w:r>
      <w:r w:rsidRPr="00370EF8">
        <w:rPr>
          <w:rFonts w:ascii="Angsana New" w:hAnsi="Angsana New" w:cs="Angsana New" w:hint="cs"/>
          <w:cs/>
          <w:lang w:val="en-US"/>
        </w:rPr>
        <w:t xml:space="preserve">ที่ประชุมคณะกรรมการบริษัท ครั้งที่ </w:t>
      </w:r>
      <w:r w:rsidR="00515875">
        <w:rPr>
          <w:rFonts w:ascii="Angsana New" w:hAnsi="Angsana New" w:cs="Angsana New"/>
          <w:lang w:val="en-US"/>
        </w:rPr>
        <w:t>4</w:t>
      </w:r>
      <w:r w:rsidRPr="00370EF8">
        <w:rPr>
          <w:rFonts w:ascii="Angsana New" w:hAnsi="Angsana New" w:cs="Angsana New"/>
          <w:lang w:val="en-US"/>
        </w:rPr>
        <w:t>/</w:t>
      </w:r>
      <w:r w:rsidR="00576103" w:rsidRPr="00370EF8">
        <w:rPr>
          <w:rFonts w:ascii="Angsana New" w:hAnsi="Angsana New" w:cs="Angsana New"/>
          <w:lang w:val="en-US"/>
        </w:rPr>
        <w:t>256</w:t>
      </w:r>
      <w:r w:rsidR="00515875">
        <w:rPr>
          <w:rFonts w:ascii="Angsana New" w:hAnsi="Angsana New" w:cs="Angsana New"/>
          <w:lang w:val="en-US"/>
        </w:rPr>
        <w:t>9</w:t>
      </w:r>
      <w:r w:rsidRPr="00370EF8">
        <w:rPr>
          <w:rFonts w:ascii="Angsana New" w:hAnsi="Angsana New" w:cs="Angsana New"/>
          <w:lang w:val="en-US"/>
        </w:rPr>
        <w:t xml:space="preserve"> </w:t>
      </w:r>
      <w:r w:rsidRPr="00370EF8">
        <w:rPr>
          <w:rFonts w:ascii="Angsana New" w:hAnsi="Angsana New" w:cs="Angsana New" w:hint="cs"/>
          <w:spacing w:val="-10"/>
          <w:cs/>
          <w:lang w:val="en-US"/>
        </w:rPr>
        <w:t>มีมติอนุมัติ</w:t>
      </w:r>
      <w:r w:rsidRPr="00370EF8">
        <w:rPr>
          <w:rFonts w:ascii="Angsana New" w:hAnsi="Angsana New" w:cs="Angsana New" w:hint="cs"/>
          <w:cs/>
          <w:lang w:val="en-US"/>
        </w:rPr>
        <w:t>ให้เลิก</w:t>
      </w:r>
      <w:r w:rsidRPr="00370EF8">
        <w:rPr>
          <w:rFonts w:ascii="Angsana New" w:hAnsi="Angsana New" w:cs="Angsana New" w:hint="cs"/>
          <w:spacing w:val="-4"/>
          <w:cs/>
          <w:lang w:val="en-US"/>
        </w:rPr>
        <w:t>กิจการ</w:t>
      </w:r>
      <w:r w:rsidRPr="00370EF8">
        <w:rPr>
          <w:rFonts w:ascii="Angsana New" w:hAnsi="Angsana New" w:cs="Angsana New"/>
          <w:spacing w:val="-4"/>
          <w:cs/>
          <w:lang w:val="en-US"/>
        </w:rPr>
        <w:t>บริษัท ลีดดิ้ง สคูล พาร์ทเนอร์ชิพ จำกัด</w:t>
      </w:r>
      <w:r w:rsidRPr="00370EF8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370EF8">
        <w:rPr>
          <w:rFonts w:ascii="Angsana New" w:hAnsi="Angsana New" w:cs="Angsana New"/>
          <w:spacing w:val="-2"/>
          <w:cs/>
          <w:lang w:val="en-US"/>
        </w:rPr>
        <w:t>ซึ่งเป็นบริษัทย่อย</w:t>
      </w:r>
      <w:r w:rsidRPr="00370EF8">
        <w:rPr>
          <w:rFonts w:ascii="Angsana New" w:hAnsi="Angsana New" w:cs="Angsana New" w:hint="cs"/>
          <w:cs/>
          <w:lang w:val="en-US"/>
        </w:rPr>
        <w:t xml:space="preserve"> </w:t>
      </w:r>
    </w:p>
    <w:p w14:paraId="2190DCA5" w14:textId="64FC0062" w:rsidR="004E1ADE" w:rsidRPr="00370EF8" w:rsidRDefault="00576103" w:rsidP="008F3781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lang w:val="en-US"/>
        </w:rPr>
      </w:pPr>
      <w:r w:rsidRPr="00370EF8">
        <w:rPr>
          <w:rFonts w:asciiTheme="majorBidi" w:hAnsiTheme="majorBidi" w:cstheme="majorBidi"/>
          <w:b/>
          <w:bCs/>
          <w:lang w:val="en-US"/>
        </w:rPr>
        <w:t>27</w:t>
      </w:r>
      <w:r w:rsidR="004E1ADE" w:rsidRPr="00370EF8">
        <w:rPr>
          <w:rFonts w:asciiTheme="majorBidi" w:hAnsiTheme="majorBidi" w:cstheme="majorBidi"/>
          <w:b/>
          <w:bCs/>
          <w:lang w:val="en-US"/>
        </w:rPr>
        <w:t>.</w:t>
      </w:r>
      <w:r w:rsidR="004E1ADE" w:rsidRPr="00370EF8">
        <w:rPr>
          <w:rFonts w:asciiTheme="majorBidi" w:hAnsiTheme="majorBidi" w:cstheme="majorBidi"/>
          <w:b/>
          <w:bCs/>
          <w:lang w:val="en-US"/>
        </w:rPr>
        <w:tab/>
      </w:r>
      <w:r w:rsidR="004E1ADE" w:rsidRPr="00370EF8">
        <w:rPr>
          <w:rFonts w:asciiTheme="majorBidi" w:hAnsiTheme="majorBidi" w:cstheme="majorBidi"/>
          <w:b/>
          <w:bCs/>
          <w:cs/>
          <w:lang w:val="en-US"/>
        </w:rPr>
        <w:t>การอนุมัติงบการเงินระหว่างกาล</w:t>
      </w:r>
    </w:p>
    <w:p w14:paraId="007848E3" w14:textId="616D077E" w:rsidR="004E1ADE" w:rsidRPr="009E3308" w:rsidRDefault="004E1ADE" w:rsidP="008F3781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spacing w:val="2"/>
          <w:lang w:val="en-US" w:eastAsia="en-US"/>
        </w:rPr>
      </w:pPr>
      <w:r w:rsidRPr="00370EF8">
        <w:rPr>
          <w:rFonts w:asciiTheme="majorBidi" w:hAnsiTheme="majorBidi" w:cstheme="majorBidi"/>
          <w:spacing w:val="2"/>
          <w:cs/>
          <w:lang w:eastAsia="en-US"/>
        </w:rPr>
        <w:t>งบการเงินระหว่างกาลนี้ได้รับการอนุมัติให้ออกงบการเงินโดยคณะกรรมการของบริษัท เมื่อวันที่</w:t>
      </w:r>
      <w:r w:rsidR="00400631" w:rsidRPr="00370EF8">
        <w:rPr>
          <w:rFonts w:asciiTheme="majorBidi" w:hAnsiTheme="majorBidi" w:cstheme="majorBidi" w:hint="cs"/>
          <w:spacing w:val="2"/>
          <w:cs/>
          <w:lang w:val="en-US" w:eastAsia="en-US"/>
        </w:rPr>
        <w:t xml:space="preserve">      </w:t>
      </w:r>
      <w:r w:rsidR="00576103" w:rsidRPr="00370EF8">
        <w:rPr>
          <w:rFonts w:asciiTheme="majorBidi" w:hAnsiTheme="majorBidi" w:cstheme="majorBidi"/>
          <w:spacing w:val="2"/>
          <w:lang w:val="en-US" w:eastAsia="en-US"/>
        </w:rPr>
        <w:t>13</w:t>
      </w:r>
      <w:r w:rsidR="006C5CE1" w:rsidRPr="00370EF8">
        <w:rPr>
          <w:rFonts w:asciiTheme="majorBidi" w:hAnsiTheme="majorBidi" w:cstheme="majorBidi"/>
          <w:spacing w:val="2"/>
          <w:lang w:val="en-US" w:eastAsia="en-US"/>
        </w:rPr>
        <w:t xml:space="preserve"> </w:t>
      </w:r>
      <w:r w:rsidR="006C5CE1" w:rsidRPr="00370EF8">
        <w:rPr>
          <w:rFonts w:asciiTheme="majorBidi" w:hAnsiTheme="majorBidi" w:cstheme="majorBidi" w:hint="cs"/>
          <w:spacing w:val="2"/>
          <w:cs/>
          <w:lang w:val="en-US" w:eastAsia="en-US"/>
        </w:rPr>
        <w:t>สิงหาคม</w:t>
      </w:r>
      <w:r w:rsidR="006C5CE1" w:rsidRPr="00370EF8">
        <w:rPr>
          <w:rFonts w:asciiTheme="majorBidi" w:hAnsiTheme="majorBidi" w:cstheme="majorBidi"/>
          <w:spacing w:val="2"/>
          <w:lang w:val="en-US" w:eastAsia="en-US"/>
        </w:rPr>
        <w:t xml:space="preserve"> </w:t>
      </w:r>
      <w:r w:rsidR="00576103" w:rsidRPr="00370EF8">
        <w:rPr>
          <w:rFonts w:asciiTheme="majorBidi" w:hAnsiTheme="majorBidi" w:cstheme="majorBidi"/>
          <w:spacing w:val="2"/>
          <w:lang w:val="en-US" w:eastAsia="en-US"/>
        </w:rPr>
        <w:t>2569</w:t>
      </w:r>
    </w:p>
    <w:sectPr w:rsidR="004E1ADE" w:rsidRPr="009E3308" w:rsidSect="00AC777F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29552" w14:textId="77777777" w:rsidR="00273AC2" w:rsidRDefault="00273AC2">
      <w:pPr>
        <w:rPr>
          <w:rFonts w:cs="Symbol"/>
          <w:cs/>
        </w:rPr>
      </w:pPr>
      <w:r>
        <w:separator/>
      </w:r>
    </w:p>
  </w:endnote>
  <w:endnote w:type="continuationSeparator" w:id="0">
    <w:p w14:paraId="12B94A07" w14:textId="77777777" w:rsidR="00273AC2" w:rsidRDefault="00273AC2">
      <w:pPr>
        <w:rPr>
          <w:rFonts w:cs="Symbol"/>
          <w:cs/>
        </w:rPr>
      </w:pPr>
      <w:r>
        <w:continuationSeparator/>
      </w:r>
    </w:p>
  </w:endnote>
  <w:endnote w:type="continuationNotice" w:id="1">
    <w:p w14:paraId="2EE00908" w14:textId="77777777" w:rsidR="00273AC2" w:rsidRDefault="00273AC2">
      <w:pPr>
        <w:rPr>
          <w:rFonts w:cs="Symbo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Next Pro Light">
    <w:altName w:val="Calibri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474A" w14:textId="60AF0820" w:rsidR="0041225A" w:rsidRDefault="0041225A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separate"/>
    </w:r>
    <w:r w:rsidRPr="005C4FDD">
      <w:rPr>
        <w:rStyle w:val="PageNumber"/>
        <w:noProof/>
        <w:lang w:val="en-US"/>
      </w:rPr>
      <w:t>3</w:t>
    </w:r>
    <w:r>
      <w:rPr>
        <w:rStyle w:val="PageNumber"/>
        <w:lang w:val="en-US"/>
      </w:rPr>
      <w:fldChar w:fldCharType="end"/>
    </w:r>
  </w:p>
  <w:p w14:paraId="0184CDDC" w14:textId="77777777" w:rsidR="0041225A" w:rsidRDefault="0041225A">
    <w:pPr>
      <w:pStyle w:val="Footer"/>
      <w:ind w:right="360"/>
      <w:rPr>
        <w:rFonts w:cs="Symbol"/>
        <w:szCs w:val="32"/>
        <w:cs/>
      </w:rPr>
    </w:pPr>
  </w:p>
  <w:p w14:paraId="5EDA1A95" w14:textId="77777777" w:rsidR="0041225A" w:rsidRDefault="0041225A">
    <w:pPr>
      <w:rPr>
        <w:rFonts w:cs="Symbol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E804" w14:textId="1421D0B8" w:rsidR="0041225A" w:rsidRPr="00B575C9" w:rsidRDefault="0041225A" w:rsidP="009B3D91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9459B" w14:textId="6AE802EA" w:rsidR="0041225A" w:rsidRPr="00B575C9" w:rsidRDefault="0041225A" w:rsidP="009B3D91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6504A" w14:textId="77777777" w:rsidR="0041225A" w:rsidRDefault="0041225A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70F2FEFF" w14:textId="77777777" w:rsidR="0041225A" w:rsidRDefault="0041225A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C2FB8" w14:textId="5F837DEE" w:rsidR="0041225A" w:rsidRPr="009B3D91" w:rsidRDefault="0041225A" w:rsidP="009B3D91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FE20" w14:textId="06CE1E5B" w:rsidR="0041225A" w:rsidRPr="00221254" w:rsidRDefault="0041225A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C701FB">
      <w:rPr>
        <w:rFonts w:ascii="BrowalliaUPC" w:hAnsi="BrowalliaUPC"/>
        <w:noProof/>
        <w:szCs w:val="32"/>
      </w:rPr>
      <w:t>CGD</w:t>
    </w:r>
    <w:r w:rsidR="00C701FB">
      <w:rPr>
        <w:rFonts w:ascii="BrowalliaUPC" w:hAnsi="BrowalliaUPC"/>
        <w:noProof/>
        <w:szCs w:val="32"/>
        <w:cs/>
      </w:rPr>
      <w:t>69</w:t>
    </w:r>
    <w:r w:rsidR="00C701FB">
      <w:rPr>
        <w:rFonts w:ascii="BrowalliaUPC" w:hAnsi="BrowalliaUPC"/>
        <w:noProof/>
        <w:szCs w:val="32"/>
      </w:rPr>
      <w:t>Q</w:t>
    </w:r>
    <w:r w:rsidR="00C701FB">
      <w:rPr>
        <w:rFonts w:ascii="BrowalliaUPC" w:hAnsi="BrowalliaUPC"/>
        <w:noProof/>
        <w:szCs w:val="32"/>
        <w:cs/>
      </w:rPr>
      <w:t>2.</w:t>
    </w:r>
    <w:r w:rsidR="00C701FB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B75338">
      <w:rPr>
        <w:rFonts w:ascii="BrowalliaUPC" w:hAnsi="BrowalliaUPC"/>
        <w:noProof/>
        <w:szCs w:val="32"/>
        <w:lang w:val="en-US"/>
      </w:rPr>
      <w:t>13/08/2026 23:58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EB0BE" w14:textId="77777777" w:rsidR="00273AC2" w:rsidRDefault="00273AC2">
      <w:pPr>
        <w:rPr>
          <w:rFonts w:cs="Symbol"/>
          <w:cs/>
        </w:rPr>
      </w:pPr>
      <w:r>
        <w:separator/>
      </w:r>
    </w:p>
  </w:footnote>
  <w:footnote w:type="continuationSeparator" w:id="0">
    <w:p w14:paraId="29885B2A" w14:textId="77777777" w:rsidR="00273AC2" w:rsidRDefault="00273AC2">
      <w:pPr>
        <w:rPr>
          <w:rFonts w:cs="Symbol"/>
          <w:cs/>
        </w:rPr>
      </w:pPr>
      <w:r>
        <w:continuationSeparator/>
      </w:r>
    </w:p>
  </w:footnote>
  <w:footnote w:type="continuationNotice" w:id="1">
    <w:p w14:paraId="710FBF4D" w14:textId="77777777" w:rsidR="00273AC2" w:rsidRDefault="00273AC2">
      <w:pPr>
        <w:rPr>
          <w:rFonts w:cs="Symbo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5837" w14:textId="5427C0F1" w:rsidR="0041225A" w:rsidRPr="00FC2EDD" w:rsidRDefault="0041225A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49A03476" w14:textId="77777777" w:rsidR="0041225A" w:rsidRPr="00FC2EDD" w:rsidRDefault="0041225A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DD88" w14:textId="797DD1D6" w:rsidR="0041225A" w:rsidRDefault="0041225A" w:rsidP="00AD43C6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  <w:p w14:paraId="5EFD8EA5" w14:textId="77777777" w:rsidR="0041225A" w:rsidRPr="009B3D91" w:rsidRDefault="0041225A" w:rsidP="00AD43C6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A2198" w14:textId="4449D52A" w:rsidR="0041225A" w:rsidRPr="00AD43C6" w:rsidRDefault="0041225A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268782DC" w14:textId="1C92C851" w:rsidR="0041225A" w:rsidRPr="00513CD5" w:rsidRDefault="0041225A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513CD5">
      <w:rPr>
        <w:rFonts w:ascii="Times New Roman" w:hAnsi="Times New Roman" w:cs="Times New Roman"/>
        <w:sz w:val="21"/>
        <w:szCs w:val="21"/>
      </w:rPr>
      <w:fldChar w:fldCharType="begin"/>
    </w:r>
    <w:r w:rsidRPr="00513CD5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513CD5">
      <w:rPr>
        <w:rFonts w:ascii="Times New Roman" w:hAnsi="Times New Roman" w:cs="Times New Roman"/>
        <w:sz w:val="21"/>
        <w:szCs w:val="21"/>
      </w:rPr>
      <w:fldChar w:fldCharType="separate"/>
    </w:r>
    <w:r w:rsidRPr="008E34D8">
      <w:rPr>
        <w:rFonts w:ascii="Times New Roman" w:hAnsi="Times New Roman" w:cs="Times New Roman"/>
        <w:noProof/>
        <w:sz w:val="21"/>
        <w:szCs w:val="21"/>
        <w:cs/>
      </w:rPr>
      <w:t xml:space="preserve">- 42 </w:t>
    </w:r>
    <w:r w:rsidRPr="008E34D8">
      <w:rPr>
        <w:rFonts w:ascii="Times New Roman" w:hAnsi="Times New Roman" w:cs="Times New Roman"/>
        <w:noProof/>
        <w:sz w:val="21"/>
        <w:szCs w:val="21"/>
        <w:cs/>
      </w:rPr>
      <w:t>-</w:t>
    </w:r>
    <w:r w:rsidRPr="00513CD5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7B40611" w14:textId="77777777" w:rsidR="0041225A" w:rsidRPr="00B974E7" w:rsidRDefault="0041225A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6523" w14:textId="77777777" w:rsidR="0041225A" w:rsidRPr="00071C47" w:rsidRDefault="0041225A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2932"/>
        </w:tabs>
        <w:ind w:left="293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E01155"/>
    <w:multiLevelType w:val="hybridMultilevel"/>
    <w:tmpl w:val="E05EFE48"/>
    <w:lvl w:ilvl="0" w:tplc="A73E76D8">
      <w:start w:val="1"/>
      <w:numFmt w:val="decimal"/>
      <w:lvlText w:val="(%1)"/>
      <w:lvlJc w:val="left"/>
      <w:pPr>
        <w:ind w:left="1163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0" w15:restartNumberingAfterBreak="0">
    <w:nsid w:val="0AED4EE1"/>
    <w:multiLevelType w:val="hybridMultilevel"/>
    <w:tmpl w:val="E30CD982"/>
    <w:lvl w:ilvl="0" w:tplc="FFFFFFFF">
      <w:start w:val="1"/>
      <w:numFmt w:val="decimal"/>
      <w:lvlText w:val="%1."/>
      <w:lvlJc w:val="left"/>
      <w:pPr>
        <w:ind w:left="1530" w:hanging="108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85C07"/>
    <w:multiLevelType w:val="hybridMultilevel"/>
    <w:tmpl w:val="D698FD72"/>
    <w:lvl w:ilvl="0" w:tplc="A25ADEB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0E5F018C"/>
    <w:multiLevelType w:val="hybridMultilevel"/>
    <w:tmpl w:val="4A4A694E"/>
    <w:lvl w:ilvl="0" w:tplc="D340FB82">
      <w:numFmt w:val="bullet"/>
      <w:lvlText w:val="*"/>
      <w:lvlJc w:val="left"/>
      <w:pPr>
        <w:ind w:left="1289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3" w15:restartNumberingAfterBreak="0">
    <w:nsid w:val="1AE6114C"/>
    <w:multiLevelType w:val="hybridMultilevel"/>
    <w:tmpl w:val="63B6C5B4"/>
    <w:lvl w:ilvl="0" w:tplc="56624380">
      <w:numFmt w:val="bullet"/>
      <w:lvlText w:val="-"/>
      <w:lvlJc w:val="left"/>
      <w:pPr>
        <w:ind w:left="1980" w:hanging="360"/>
      </w:pPr>
      <w:rPr>
        <w:rFonts w:ascii="Times New Roman" w:eastAsia="Frutiger Next Pro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84818BF"/>
    <w:multiLevelType w:val="hybridMultilevel"/>
    <w:tmpl w:val="089A746E"/>
    <w:lvl w:ilvl="0" w:tplc="0409000F">
      <w:start w:val="1"/>
      <w:numFmt w:val="decimal"/>
      <w:lvlText w:val="%1."/>
      <w:lvlJc w:val="left"/>
      <w:pPr>
        <w:ind w:left="1814" w:hanging="360"/>
      </w:p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16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2912EFE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9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21" w15:restartNumberingAfterBreak="0">
    <w:nsid w:val="4A1F5B78"/>
    <w:multiLevelType w:val="hybridMultilevel"/>
    <w:tmpl w:val="1D442348"/>
    <w:lvl w:ilvl="0" w:tplc="D71C0E5E">
      <w:start w:val="1"/>
      <w:numFmt w:val="decimal"/>
      <w:lvlText w:val="%1."/>
      <w:lvlJc w:val="left"/>
      <w:pPr>
        <w:ind w:left="5130" w:hanging="1080"/>
      </w:pPr>
      <w:rPr>
        <w:rFonts w:hint="default"/>
        <w:b w:val="0"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77002"/>
    <w:multiLevelType w:val="hybridMultilevel"/>
    <w:tmpl w:val="DF36C874"/>
    <w:lvl w:ilvl="0" w:tplc="6FC2C80A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3" w15:restartNumberingAfterBreak="0">
    <w:nsid w:val="4C5C2AE2"/>
    <w:multiLevelType w:val="hybridMultilevel"/>
    <w:tmpl w:val="00B2E2FE"/>
    <w:lvl w:ilvl="0" w:tplc="A7D40BE2">
      <w:start w:val="1"/>
      <w:numFmt w:val="decimal"/>
      <w:lvlText w:val="%1)"/>
      <w:lvlJc w:val="left"/>
      <w:pPr>
        <w:ind w:left="1527" w:hanging="360"/>
      </w:pPr>
      <w:rPr>
        <w:rFonts w:cs="Angsana New" w:hint="default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4" w15:restartNumberingAfterBreak="0">
    <w:nsid w:val="4CF469F5"/>
    <w:multiLevelType w:val="hybridMultilevel"/>
    <w:tmpl w:val="379CA36E"/>
    <w:lvl w:ilvl="0" w:tplc="5DBE9D9C">
      <w:start w:val="1"/>
      <w:numFmt w:val="bullet"/>
      <w:lvlText w:val="-"/>
      <w:lvlJc w:val="left"/>
      <w:pPr>
        <w:ind w:left="1710" w:hanging="360"/>
      </w:pPr>
      <w:rPr>
        <w:rFonts w:asciiTheme="majorBidi" w:eastAsiaTheme="minorHAnsi" w:hAnsiTheme="majorBidi" w:cstheme="majorBidi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60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</w:lvl>
    <w:lvl w:ilvl="3" w:tplc="0409000F" w:tentative="1">
      <w:start w:val="1"/>
      <w:numFmt w:val="decimal"/>
      <w:lvlText w:val="%4."/>
      <w:lvlJc w:val="left"/>
      <w:pPr>
        <w:ind w:left="8190" w:hanging="360"/>
      </w:p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</w:lvl>
    <w:lvl w:ilvl="6" w:tplc="0409000F" w:tentative="1">
      <w:start w:val="1"/>
      <w:numFmt w:val="decimal"/>
      <w:lvlText w:val="%7."/>
      <w:lvlJc w:val="left"/>
      <w:pPr>
        <w:ind w:left="10350" w:hanging="360"/>
      </w:p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26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43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E4BB7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8" w15:restartNumberingAfterBreak="0">
    <w:nsid w:val="5AFB254B"/>
    <w:multiLevelType w:val="hybridMultilevel"/>
    <w:tmpl w:val="0C92C0AE"/>
    <w:lvl w:ilvl="0" w:tplc="8D3E1AC8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sz w:val="24"/>
        <w:szCs w:val="24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2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39" w:hanging="360"/>
      </w:pPr>
    </w:lvl>
    <w:lvl w:ilvl="2" w:tplc="0409001B" w:tentative="1">
      <w:start w:val="1"/>
      <w:numFmt w:val="lowerRoman"/>
      <w:lvlText w:val="%3."/>
      <w:lvlJc w:val="right"/>
      <w:pPr>
        <w:ind w:left="2859" w:hanging="180"/>
      </w:pPr>
    </w:lvl>
    <w:lvl w:ilvl="3" w:tplc="0409000F" w:tentative="1">
      <w:start w:val="1"/>
      <w:numFmt w:val="decimal"/>
      <w:lvlText w:val="%4."/>
      <w:lvlJc w:val="left"/>
      <w:pPr>
        <w:ind w:left="3579" w:hanging="360"/>
      </w:pPr>
    </w:lvl>
    <w:lvl w:ilvl="4" w:tplc="04090019" w:tentative="1">
      <w:start w:val="1"/>
      <w:numFmt w:val="lowerLetter"/>
      <w:lvlText w:val="%5."/>
      <w:lvlJc w:val="left"/>
      <w:pPr>
        <w:ind w:left="4299" w:hanging="360"/>
      </w:pPr>
    </w:lvl>
    <w:lvl w:ilvl="5" w:tplc="0409001B" w:tentative="1">
      <w:start w:val="1"/>
      <w:numFmt w:val="lowerRoman"/>
      <w:lvlText w:val="%6."/>
      <w:lvlJc w:val="right"/>
      <w:pPr>
        <w:ind w:left="5019" w:hanging="180"/>
      </w:pPr>
    </w:lvl>
    <w:lvl w:ilvl="6" w:tplc="0409000F" w:tentative="1">
      <w:start w:val="1"/>
      <w:numFmt w:val="decimal"/>
      <w:lvlText w:val="%7."/>
      <w:lvlJc w:val="left"/>
      <w:pPr>
        <w:ind w:left="5739" w:hanging="360"/>
      </w:pPr>
    </w:lvl>
    <w:lvl w:ilvl="7" w:tplc="04090019" w:tentative="1">
      <w:start w:val="1"/>
      <w:numFmt w:val="lowerLetter"/>
      <w:lvlText w:val="%8."/>
      <w:lvlJc w:val="left"/>
      <w:pPr>
        <w:ind w:left="6459" w:hanging="360"/>
      </w:pPr>
    </w:lvl>
    <w:lvl w:ilvl="8" w:tplc="040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33" w15:restartNumberingAfterBreak="0">
    <w:nsid w:val="6D7A3821"/>
    <w:multiLevelType w:val="hybridMultilevel"/>
    <w:tmpl w:val="7A80E212"/>
    <w:lvl w:ilvl="0" w:tplc="572C913A">
      <w:start w:val="1"/>
      <w:numFmt w:val="decimal"/>
      <w:lvlText w:val="%1)"/>
      <w:lvlJc w:val="left"/>
      <w:pPr>
        <w:ind w:left="1527" w:hanging="360"/>
      </w:pPr>
      <w:rPr>
        <w:rFonts w:cs="Angsana New" w:hint="default"/>
        <w:sz w:val="28"/>
        <w:szCs w:val="36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34" w15:restartNumberingAfterBreak="0">
    <w:nsid w:val="75D82A2C"/>
    <w:multiLevelType w:val="hybridMultilevel"/>
    <w:tmpl w:val="ED2C6B60"/>
    <w:lvl w:ilvl="0" w:tplc="1B10A81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9320627">
    <w:abstractNumId w:val="7"/>
  </w:num>
  <w:num w:numId="2" w16cid:durableId="1859008189">
    <w:abstractNumId w:val="6"/>
  </w:num>
  <w:num w:numId="3" w16cid:durableId="405537528">
    <w:abstractNumId w:val="5"/>
  </w:num>
  <w:num w:numId="4" w16cid:durableId="698553898">
    <w:abstractNumId w:val="8"/>
  </w:num>
  <w:num w:numId="5" w16cid:durableId="2024621366">
    <w:abstractNumId w:val="3"/>
  </w:num>
  <w:num w:numId="6" w16cid:durableId="1879078302">
    <w:abstractNumId w:val="2"/>
  </w:num>
  <w:num w:numId="7" w16cid:durableId="479158639">
    <w:abstractNumId w:val="0"/>
  </w:num>
  <w:num w:numId="8" w16cid:durableId="1438716339">
    <w:abstractNumId w:val="1"/>
  </w:num>
  <w:num w:numId="9" w16cid:durableId="615211961">
    <w:abstractNumId w:val="4"/>
  </w:num>
  <w:num w:numId="10" w16cid:durableId="625550146">
    <w:abstractNumId w:val="18"/>
  </w:num>
  <w:num w:numId="11" w16cid:durableId="1243611801">
    <w:abstractNumId w:val="14"/>
  </w:num>
  <w:num w:numId="12" w16cid:durableId="1968583498">
    <w:abstractNumId w:val="30"/>
  </w:num>
  <w:num w:numId="13" w16cid:durableId="100301211">
    <w:abstractNumId w:val="20"/>
  </w:num>
  <w:num w:numId="14" w16cid:durableId="1211455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19799863">
    <w:abstractNumId w:val="29"/>
  </w:num>
  <w:num w:numId="16" w16cid:durableId="147527553">
    <w:abstractNumId w:val="19"/>
  </w:num>
  <w:num w:numId="17" w16cid:durableId="259218744">
    <w:abstractNumId w:val="26"/>
  </w:num>
  <w:num w:numId="18" w16cid:durableId="1061561340">
    <w:abstractNumId w:val="32"/>
  </w:num>
  <w:num w:numId="19" w16cid:durableId="880170321">
    <w:abstractNumId w:val="21"/>
  </w:num>
  <w:num w:numId="20" w16cid:durableId="1026097852">
    <w:abstractNumId w:val="16"/>
  </w:num>
  <w:num w:numId="21" w16cid:durableId="2028631031">
    <w:abstractNumId w:val="23"/>
  </w:num>
  <w:num w:numId="22" w16cid:durableId="1783304793">
    <w:abstractNumId w:val="33"/>
  </w:num>
  <w:num w:numId="23" w16cid:durableId="886573936">
    <w:abstractNumId w:val="9"/>
  </w:num>
  <w:num w:numId="24" w16cid:durableId="1300844552">
    <w:abstractNumId w:val="28"/>
  </w:num>
  <w:num w:numId="25" w16cid:durableId="1389306510">
    <w:abstractNumId w:val="31"/>
  </w:num>
  <w:num w:numId="26" w16cid:durableId="1408262801">
    <w:abstractNumId w:val="34"/>
  </w:num>
  <w:num w:numId="27" w16cid:durableId="42606715">
    <w:abstractNumId w:val="13"/>
  </w:num>
  <w:num w:numId="28" w16cid:durableId="618142488">
    <w:abstractNumId w:val="12"/>
  </w:num>
  <w:num w:numId="29" w16cid:durableId="2093039894">
    <w:abstractNumId w:val="17"/>
  </w:num>
  <w:num w:numId="30" w16cid:durableId="883754027">
    <w:abstractNumId w:val="10"/>
  </w:num>
  <w:num w:numId="31" w16cid:durableId="1366178749">
    <w:abstractNumId w:val="22"/>
  </w:num>
  <w:num w:numId="32" w16cid:durableId="1000429132">
    <w:abstractNumId w:val="27"/>
  </w:num>
  <w:num w:numId="33" w16cid:durableId="1584409298">
    <w:abstractNumId w:val="11"/>
  </w:num>
  <w:num w:numId="34" w16cid:durableId="645625000">
    <w:abstractNumId w:val="15"/>
  </w:num>
  <w:num w:numId="35" w16cid:durableId="42175520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hideSpellingErrors/>
  <w:hideGrammaticalErrors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F6"/>
    <w:rsid w:val="00000314"/>
    <w:rsid w:val="00000746"/>
    <w:rsid w:val="0000094F"/>
    <w:rsid w:val="00000977"/>
    <w:rsid w:val="00000A54"/>
    <w:rsid w:val="00000A92"/>
    <w:rsid w:val="00000A98"/>
    <w:rsid w:val="00000E2D"/>
    <w:rsid w:val="00001044"/>
    <w:rsid w:val="00001610"/>
    <w:rsid w:val="0000175B"/>
    <w:rsid w:val="000017A4"/>
    <w:rsid w:val="00001835"/>
    <w:rsid w:val="00001839"/>
    <w:rsid w:val="00001E5A"/>
    <w:rsid w:val="000020DC"/>
    <w:rsid w:val="000020ED"/>
    <w:rsid w:val="000023C9"/>
    <w:rsid w:val="00002404"/>
    <w:rsid w:val="0000279C"/>
    <w:rsid w:val="000027E0"/>
    <w:rsid w:val="000027EC"/>
    <w:rsid w:val="00002AE7"/>
    <w:rsid w:val="00002BD1"/>
    <w:rsid w:val="00002C33"/>
    <w:rsid w:val="00002CC2"/>
    <w:rsid w:val="00002E6C"/>
    <w:rsid w:val="00002FDD"/>
    <w:rsid w:val="00003056"/>
    <w:rsid w:val="00003578"/>
    <w:rsid w:val="000035A7"/>
    <w:rsid w:val="0000372D"/>
    <w:rsid w:val="000038F0"/>
    <w:rsid w:val="00003DA7"/>
    <w:rsid w:val="00004251"/>
    <w:rsid w:val="00004393"/>
    <w:rsid w:val="000044E0"/>
    <w:rsid w:val="00004621"/>
    <w:rsid w:val="000047F4"/>
    <w:rsid w:val="000049A1"/>
    <w:rsid w:val="000049B8"/>
    <w:rsid w:val="00004E2F"/>
    <w:rsid w:val="00004FE3"/>
    <w:rsid w:val="000055E2"/>
    <w:rsid w:val="000058AB"/>
    <w:rsid w:val="00005C57"/>
    <w:rsid w:val="00005C7D"/>
    <w:rsid w:val="00005D35"/>
    <w:rsid w:val="00006199"/>
    <w:rsid w:val="000062F9"/>
    <w:rsid w:val="00006D71"/>
    <w:rsid w:val="000071B8"/>
    <w:rsid w:val="000073BD"/>
    <w:rsid w:val="000075FA"/>
    <w:rsid w:val="0000769A"/>
    <w:rsid w:val="00007A34"/>
    <w:rsid w:val="00007A50"/>
    <w:rsid w:val="00007AD9"/>
    <w:rsid w:val="00007B97"/>
    <w:rsid w:val="00007C71"/>
    <w:rsid w:val="00007CD3"/>
    <w:rsid w:val="00010220"/>
    <w:rsid w:val="000103CF"/>
    <w:rsid w:val="000106F6"/>
    <w:rsid w:val="00010A11"/>
    <w:rsid w:val="00010B2F"/>
    <w:rsid w:val="00010C85"/>
    <w:rsid w:val="00010CC9"/>
    <w:rsid w:val="0001100A"/>
    <w:rsid w:val="000117E2"/>
    <w:rsid w:val="0001181F"/>
    <w:rsid w:val="00011AA1"/>
    <w:rsid w:val="00011DDC"/>
    <w:rsid w:val="00011EB3"/>
    <w:rsid w:val="00012699"/>
    <w:rsid w:val="00012B72"/>
    <w:rsid w:val="00012FC4"/>
    <w:rsid w:val="00013018"/>
    <w:rsid w:val="00013061"/>
    <w:rsid w:val="0001316C"/>
    <w:rsid w:val="00013469"/>
    <w:rsid w:val="00013664"/>
    <w:rsid w:val="00013712"/>
    <w:rsid w:val="00013742"/>
    <w:rsid w:val="0001388D"/>
    <w:rsid w:val="00013894"/>
    <w:rsid w:val="00013912"/>
    <w:rsid w:val="00013BC1"/>
    <w:rsid w:val="00013DC1"/>
    <w:rsid w:val="0001434E"/>
    <w:rsid w:val="000148E3"/>
    <w:rsid w:val="00014B7D"/>
    <w:rsid w:val="00014C09"/>
    <w:rsid w:val="00014E8F"/>
    <w:rsid w:val="00014F7D"/>
    <w:rsid w:val="000154B4"/>
    <w:rsid w:val="000158E8"/>
    <w:rsid w:val="00015BBA"/>
    <w:rsid w:val="00016090"/>
    <w:rsid w:val="000161C7"/>
    <w:rsid w:val="00016311"/>
    <w:rsid w:val="000163C2"/>
    <w:rsid w:val="000166FE"/>
    <w:rsid w:val="0001687B"/>
    <w:rsid w:val="000168A2"/>
    <w:rsid w:val="000168DD"/>
    <w:rsid w:val="0001696E"/>
    <w:rsid w:val="00016997"/>
    <w:rsid w:val="00016BB8"/>
    <w:rsid w:val="00016C28"/>
    <w:rsid w:val="00016C2F"/>
    <w:rsid w:val="00017239"/>
    <w:rsid w:val="00017943"/>
    <w:rsid w:val="00017C11"/>
    <w:rsid w:val="00017F09"/>
    <w:rsid w:val="00017F21"/>
    <w:rsid w:val="000200B8"/>
    <w:rsid w:val="000208A1"/>
    <w:rsid w:val="00020912"/>
    <w:rsid w:val="00020ADA"/>
    <w:rsid w:val="00020B71"/>
    <w:rsid w:val="00020CB8"/>
    <w:rsid w:val="00020DFB"/>
    <w:rsid w:val="000215D8"/>
    <w:rsid w:val="00021749"/>
    <w:rsid w:val="00021846"/>
    <w:rsid w:val="00022198"/>
    <w:rsid w:val="00022718"/>
    <w:rsid w:val="00022A57"/>
    <w:rsid w:val="00022A83"/>
    <w:rsid w:val="00022B83"/>
    <w:rsid w:val="000231E2"/>
    <w:rsid w:val="000233CD"/>
    <w:rsid w:val="00023A82"/>
    <w:rsid w:val="00023B3D"/>
    <w:rsid w:val="00023DD2"/>
    <w:rsid w:val="00023E29"/>
    <w:rsid w:val="000242C7"/>
    <w:rsid w:val="0002442C"/>
    <w:rsid w:val="000245F6"/>
    <w:rsid w:val="000245FB"/>
    <w:rsid w:val="00024714"/>
    <w:rsid w:val="000254D0"/>
    <w:rsid w:val="000255A4"/>
    <w:rsid w:val="00025A5C"/>
    <w:rsid w:val="00025A73"/>
    <w:rsid w:val="00025CF8"/>
    <w:rsid w:val="00025D7E"/>
    <w:rsid w:val="00025DD5"/>
    <w:rsid w:val="00025DDB"/>
    <w:rsid w:val="00026043"/>
    <w:rsid w:val="00026AA8"/>
    <w:rsid w:val="00026AAB"/>
    <w:rsid w:val="00026B2C"/>
    <w:rsid w:val="00026BAB"/>
    <w:rsid w:val="00026DB5"/>
    <w:rsid w:val="00026F61"/>
    <w:rsid w:val="0002700E"/>
    <w:rsid w:val="000271AA"/>
    <w:rsid w:val="000272E2"/>
    <w:rsid w:val="0002760E"/>
    <w:rsid w:val="00027617"/>
    <w:rsid w:val="0002764D"/>
    <w:rsid w:val="00027680"/>
    <w:rsid w:val="00027794"/>
    <w:rsid w:val="00027877"/>
    <w:rsid w:val="000278F6"/>
    <w:rsid w:val="000279A9"/>
    <w:rsid w:val="00027CF9"/>
    <w:rsid w:val="00027D26"/>
    <w:rsid w:val="00027E1E"/>
    <w:rsid w:val="0003018D"/>
    <w:rsid w:val="000303B3"/>
    <w:rsid w:val="00030436"/>
    <w:rsid w:val="00030535"/>
    <w:rsid w:val="000308AC"/>
    <w:rsid w:val="00030DD1"/>
    <w:rsid w:val="00030FA3"/>
    <w:rsid w:val="000318E5"/>
    <w:rsid w:val="00031B31"/>
    <w:rsid w:val="00031C6F"/>
    <w:rsid w:val="00031C99"/>
    <w:rsid w:val="00031D25"/>
    <w:rsid w:val="00031E4A"/>
    <w:rsid w:val="00031F72"/>
    <w:rsid w:val="0003213A"/>
    <w:rsid w:val="0003238E"/>
    <w:rsid w:val="00032573"/>
    <w:rsid w:val="00032636"/>
    <w:rsid w:val="000329BA"/>
    <w:rsid w:val="00032A07"/>
    <w:rsid w:val="00032EE7"/>
    <w:rsid w:val="00032F0F"/>
    <w:rsid w:val="00033260"/>
    <w:rsid w:val="00033525"/>
    <w:rsid w:val="000337BE"/>
    <w:rsid w:val="00033825"/>
    <w:rsid w:val="00033A52"/>
    <w:rsid w:val="000340A0"/>
    <w:rsid w:val="0003433C"/>
    <w:rsid w:val="00034710"/>
    <w:rsid w:val="000347B7"/>
    <w:rsid w:val="000347DE"/>
    <w:rsid w:val="0003483D"/>
    <w:rsid w:val="00034B26"/>
    <w:rsid w:val="00034D33"/>
    <w:rsid w:val="00034ED5"/>
    <w:rsid w:val="00034ED7"/>
    <w:rsid w:val="000351B0"/>
    <w:rsid w:val="000351FB"/>
    <w:rsid w:val="000353B3"/>
    <w:rsid w:val="00035595"/>
    <w:rsid w:val="00035706"/>
    <w:rsid w:val="000358A0"/>
    <w:rsid w:val="000359B8"/>
    <w:rsid w:val="00035ACE"/>
    <w:rsid w:val="00035DB4"/>
    <w:rsid w:val="00035E03"/>
    <w:rsid w:val="00035FD6"/>
    <w:rsid w:val="0003648E"/>
    <w:rsid w:val="00036572"/>
    <w:rsid w:val="00036A4B"/>
    <w:rsid w:val="00036A4C"/>
    <w:rsid w:val="00036D60"/>
    <w:rsid w:val="00036F64"/>
    <w:rsid w:val="0003700F"/>
    <w:rsid w:val="0003701D"/>
    <w:rsid w:val="00037310"/>
    <w:rsid w:val="0003732E"/>
    <w:rsid w:val="000374A4"/>
    <w:rsid w:val="00037CB0"/>
    <w:rsid w:val="00037DF4"/>
    <w:rsid w:val="00040272"/>
    <w:rsid w:val="000403DF"/>
    <w:rsid w:val="00040676"/>
    <w:rsid w:val="000409D9"/>
    <w:rsid w:val="000409FC"/>
    <w:rsid w:val="00040C33"/>
    <w:rsid w:val="00040D10"/>
    <w:rsid w:val="00040D76"/>
    <w:rsid w:val="000410A9"/>
    <w:rsid w:val="000414F4"/>
    <w:rsid w:val="00041843"/>
    <w:rsid w:val="00041A6B"/>
    <w:rsid w:val="00041C9E"/>
    <w:rsid w:val="0004228D"/>
    <w:rsid w:val="0004261A"/>
    <w:rsid w:val="0004297D"/>
    <w:rsid w:val="00042F29"/>
    <w:rsid w:val="0004306E"/>
    <w:rsid w:val="000431B6"/>
    <w:rsid w:val="000433E0"/>
    <w:rsid w:val="00043552"/>
    <w:rsid w:val="0004373C"/>
    <w:rsid w:val="00043973"/>
    <w:rsid w:val="00043978"/>
    <w:rsid w:val="00043B32"/>
    <w:rsid w:val="00044672"/>
    <w:rsid w:val="00044962"/>
    <w:rsid w:val="00044B61"/>
    <w:rsid w:val="00044B89"/>
    <w:rsid w:val="00044CB9"/>
    <w:rsid w:val="00044D7F"/>
    <w:rsid w:val="00044DAB"/>
    <w:rsid w:val="0004508D"/>
    <w:rsid w:val="00045191"/>
    <w:rsid w:val="000451F6"/>
    <w:rsid w:val="000455B8"/>
    <w:rsid w:val="000455C3"/>
    <w:rsid w:val="00045730"/>
    <w:rsid w:val="00045845"/>
    <w:rsid w:val="000458B7"/>
    <w:rsid w:val="00045A8B"/>
    <w:rsid w:val="00045B81"/>
    <w:rsid w:val="00045C15"/>
    <w:rsid w:val="000460D0"/>
    <w:rsid w:val="0004628F"/>
    <w:rsid w:val="000466FF"/>
    <w:rsid w:val="000467D8"/>
    <w:rsid w:val="00046937"/>
    <w:rsid w:val="00046949"/>
    <w:rsid w:val="00046A9E"/>
    <w:rsid w:val="00046E08"/>
    <w:rsid w:val="000471CD"/>
    <w:rsid w:val="000471D0"/>
    <w:rsid w:val="000474C1"/>
    <w:rsid w:val="000477AC"/>
    <w:rsid w:val="000478F2"/>
    <w:rsid w:val="0005083E"/>
    <w:rsid w:val="0005088F"/>
    <w:rsid w:val="00050A71"/>
    <w:rsid w:val="00051207"/>
    <w:rsid w:val="0005146F"/>
    <w:rsid w:val="000515C1"/>
    <w:rsid w:val="00051710"/>
    <w:rsid w:val="000519F0"/>
    <w:rsid w:val="00051D18"/>
    <w:rsid w:val="0005203B"/>
    <w:rsid w:val="00052117"/>
    <w:rsid w:val="00052190"/>
    <w:rsid w:val="0005245E"/>
    <w:rsid w:val="00052847"/>
    <w:rsid w:val="0005285E"/>
    <w:rsid w:val="0005299E"/>
    <w:rsid w:val="00052FB5"/>
    <w:rsid w:val="0005307B"/>
    <w:rsid w:val="0005392E"/>
    <w:rsid w:val="00053A1A"/>
    <w:rsid w:val="00053A1E"/>
    <w:rsid w:val="00053B2B"/>
    <w:rsid w:val="00053C36"/>
    <w:rsid w:val="00053D39"/>
    <w:rsid w:val="00053F98"/>
    <w:rsid w:val="000542DF"/>
    <w:rsid w:val="0005440B"/>
    <w:rsid w:val="0005462F"/>
    <w:rsid w:val="000546CD"/>
    <w:rsid w:val="00054C4D"/>
    <w:rsid w:val="00054CA6"/>
    <w:rsid w:val="000554EF"/>
    <w:rsid w:val="000555F5"/>
    <w:rsid w:val="00055A06"/>
    <w:rsid w:val="00055C72"/>
    <w:rsid w:val="00055F6D"/>
    <w:rsid w:val="00055F97"/>
    <w:rsid w:val="000565BA"/>
    <w:rsid w:val="0005671C"/>
    <w:rsid w:val="000568D5"/>
    <w:rsid w:val="00056919"/>
    <w:rsid w:val="00056C2E"/>
    <w:rsid w:val="00056FED"/>
    <w:rsid w:val="0005742A"/>
    <w:rsid w:val="000574F8"/>
    <w:rsid w:val="000576FC"/>
    <w:rsid w:val="000600A5"/>
    <w:rsid w:val="00060509"/>
    <w:rsid w:val="0006089A"/>
    <w:rsid w:val="00060B66"/>
    <w:rsid w:val="00060DA8"/>
    <w:rsid w:val="00060E15"/>
    <w:rsid w:val="00061211"/>
    <w:rsid w:val="00061276"/>
    <w:rsid w:val="00061954"/>
    <w:rsid w:val="000620EB"/>
    <w:rsid w:val="000620F0"/>
    <w:rsid w:val="000622A1"/>
    <w:rsid w:val="000623B2"/>
    <w:rsid w:val="000625A5"/>
    <w:rsid w:val="000626F1"/>
    <w:rsid w:val="0006291B"/>
    <w:rsid w:val="00062C69"/>
    <w:rsid w:val="0006342D"/>
    <w:rsid w:val="000637FA"/>
    <w:rsid w:val="0006385C"/>
    <w:rsid w:val="0006397E"/>
    <w:rsid w:val="0006398D"/>
    <w:rsid w:val="00063BB4"/>
    <w:rsid w:val="00063C64"/>
    <w:rsid w:val="0006406E"/>
    <w:rsid w:val="000641CA"/>
    <w:rsid w:val="0006458B"/>
    <w:rsid w:val="00064594"/>
    <w:rsid w:val="000646C2"/>
    <w:rsid w:val="00064918"/>
    <w:rsid w:val="00064A6B"/>
    <w:rsid w:val="00064B04"/>
    <w:rsid w:val="000652AF"/>
    <w:rsid w:val="00065411"/>
    <w:rsid w:val="00065610"/>
    <w:rsid w:val="00065677"/>
    <w:rsid w:val="00065894"/>
    <w:rsid w:val="00065A2D"/>
    <w:rsid w:val="00065E11"/>
    <w:rsid w:val="0006619A"/>
    <w:rsid w:val="00066278"/>
    <w:rsid w:val="0006630F"/>
    <w:rsid w:val="00066321"/>
    <w:rsid w:val="00066449"/>
    <w:rsid w:val="00066499"/>
    <w:rsid w:val="000664C7"/>
    <w:rsid w:val="00066E55"/>
    <w:rsid w:val="00066F24"/>
    <w:rsid w:val="00067070"/>
    <w:rsid w:val="00067150"/>
    <w:rsid w:val="00067299"/>
    <w:rsid w:val="00067386"/>
    <w:rsid w:val="000673BC"/>
    <w:rsid w:val="0006741C"/>
    <w:rsid w:val="00067561"/>
    <w:rsid w:val="00067B63"/>
    <w:rsid w:val="00067C1E"/>
    <w:rsid w:val="00067FF1"/>
    <w:rsid w:val="000706FD"/>
    <w:rsid w:val="00070AFE"/>
    <w:rsid w:val="00070B5F"/>
    <w:rsid w:val="00070D88"/>
    <w:rsid w:val="00070F2C"/>
    <w:rsid w:val="00070F39"/>
    <w:rsid w:val="0007168C"/>
    <w:rsid w:val="0007170E"/>
    <w:rsid w:val="00071A17"/>
    <w:rsid w:val="00071C47"/>
    <w:rsid w:val="00071EC3"/>
    <w:rsid w:val="00072020"/>
    <w:rsid w:val="000723B7"/>
    <w:rsid w:val="000723B8"/>
    <w:rsid w:val="000723FD"/>
    <w:rsid w:val="00072521"/>
    <w:rsid w:val="000725AA"/>
    <w:rsid w:val="00072A91"/>
    <w:rsid w:val="00072C62"/>
    <w:rsid w:val="000732DB"/>
    <w:rsid w:val="000732F4"/>
    <w:rsid w:val="00073336"/>
    <w:rsid w:val="0007385F"/>
    <w:rsid w:val="00073C21"/>
    <w:rsid w:val="00073CBA"/>
    <w:rsid w:val="00073DE9"/>
    <w:rsid w:val="00074062"/>
    <w:rsid w:val="00074321"/>
    <w:rsid w:val="00074558"/>
    <w:rsid w:val="0007479B"/>
    <w:rsid w:val="00074BBB"/>
    <w:rsid w:val="00074C08"/>
    <w:rsid w:val="00074C8A"/>
    <w:rsid w:val="000751DD"/>
    <w:rsid w:val="00075224"/>
    <w:rsid w:val="0007539E"/>
    <w:rsid w:val="000753B7"/>
    <w:rsid w:val="00075568"/>
    <w:rsid w:val="000755A8"/>
    <w:rsid w:val="0007566C"/>
    <w:rsid w:val="00075691"/>
    <w:rsid w:val="000756F4"/>
    <w:rsid w:val="0007587F"/>
    <w:rsid w:val="00075C11"/>
    <w:rsid w:val="00075E9C"/>
    <w:rsid w:val="000760FE"/>
    <w:rsid w:val="000762EF"/>
    <w:rsid w:val="00076421"/>
    <w:rsid w:val="0007657F"/>
    <w:rsid w:val="0007684D"/>
    <w:rsid w:val="00076AB1"/>
    <w:rsid w:val="00076B19"/>
    <w:rsid w:val="00076C43"/>
    <w:rsid w:val="00076DF8"/>
    <w:rsid w:val="00076E23"/>
    <w:rsid w:val="000772F2"/>
    <w:rsid w:val="000775B6"/>
    <w:rsid w:val="0007784C"/>
    <w:rsid w:val="00077915"/>
    <w:rsid w:val="00077B48"/>
    <w:rsid w:val="00077BDA"/>
    <w:rsid w:val="00077BFC"/>
    <w:rsid w:val="00077DC4"/>
    <w:rsid w:val="00077E83"/>
    <w:rsid w:val="000800E0"/>
    <w:rsid w:val="000805A6"/>
    <w:rsid w:val="00080746"/>
    <w:rsid w:val="00080E4A"/>
    <w:rsid w:val="00080FE1"/>
    <w:rsid w:val="000810A5"/>
    <w:rsid w:val="000813FB"/>
    <w:rsid w:val="0008150B"/>
    <w:rsid w:val="000819C0"/>
    <w:rsid w:val="00081A9B"/>
    <w:rsid w:val="00081BCA"/>
    <w:rsid w:val="00082136"/>
    <w:rsid w:val="00082A37"/>
    <w:rsid w:val="00082AD5"/>
    <w:rsid w:val="00082B2C"/>
    <w:rsid w:val="00082C54"/>
    <w:rsid w:val="000832A4"/>
    <w:rsid w:val="000833BE"/>
    <w:rsid w:val="000833CA"/>
    <w:rsid w:val="0008342F"/>
    <w:rsid w:val="00083506"/>
    <w:rsid w:val="0008370B"/>
    <w:rsid w:val="0008390D"/>
    <w:rsid w:val="00083C72"/>
    <w:rsid w:val="00083D22"/>
    <w:rsid w:val="0008417D"/>
    <w:rsid w:val="00084797"/>
    <w:rsid w:val="00084F10"/>
    <w:rsid w:val="00084F8F"/>
    <w:rsid w:val="000853E8"/>
    <w:rsid w:val="0008555F"/>
    <w:rsid w:val="000858AD"/>
    <w:rsid w:val="00085BDC"/>
    <w:rsid w:val="00085C99"/>
    <w:rsid w:val="00085DBB"/>
    <w:rsid w:val="00086024"/>
    <w:rsid w:val="000862F3"/>
    <w:rsid w:val="00086A26"/>
    <w:rsid w:val="00086A90"/>
    <w:rsid w:val="00086DAF"/>
    <w:rsid w:val="000870B3"/>
    <w:rsid w:val="000870CE"/>
    <w:rsid w:val="000870D9"/>
    <w:rsid w:val="00087539"/>
    <w:rsid w:val="0008753B"/>
    <w:rsid w:val="000878D9"/>
    <w:rsid w:val="00087AB2"/>
    <w:rsid w:val="00087C05"/>
    <w:rsid w:val="00087C27"/>
    <w:rsid w:val="00087E9C"/>
    <w:rsid w:val="00090144"/>
    <w:rsid w:val="0009031B"/>
    <w:rsid w:val="0009034D"/>
    <w:rsid w:val="000904FF"/>
    <w:rsid w:val="00090873"/>
    <w:rsid w:val="00090B38"/>
    <w:rsid w:val="00090B81"/>
    <w:rsid w:val="00090BE3"/>
    <w:rsid w:val="00090D01"/>
    <w:rsid w:val="00090E09"/>
    <w:rsid w:val="00090E86"/>
    <w:rsid w:val="0009192B"/>
    <w:rsid w:val="0009196A"/>
    <w:rsid w:val="000923A0"/>
    <w:rsid w:val="000926EC"/>
    <w:rsid w:val="000927A9"/>
    <w:rsid w:val="000929B1"/>
    <w:rsid w:val="00092AA2"/>
    <w:rsid w:val="00092B45"/>
    <w:rsid w:val="00092B8A"/>
    <w:rsid w:val="00092E39"/>
    <w:rsid w:val="00092F75"/>
    <w:rsid w:val="00093100"/>
    <w:rsid w:val="00093178"/>
    <w:rsid w:val="00093395"/>
    <w:rsid w:val="0009350C"/>
    <w:rsid w:val="00093757"/>
    <w:rsid w:val="00093DD5"/>
    <w:rsid w:val="00094109"/>
    <w:rsid w:val="0009453C"/>
    <w:rsid w:val="00094598"/>
    <w:rsid w:val="00094C52"/>
    <w:rsid w:val="00094CD7"/>
    <w:rsid w:val="00094FAB"/>
    <w:rsid w:val="00095464"/>
    <w:rsid w:val="000954D4"/>
    <w:rsid w:val="00095A39"/>
    <w:rsid w:val="00095D74"/>
    <w:rsid w:val="00095FC6"/>
    <w:rsid w:val="000961DB"/>
    <w:rsid w:val="000962E4"/>
    <w:rsid w:val="00096456"/>
    <w:rsid w:val="000964C5"/>
    <w:rsid w:val="000965D2"/>
    <w:rsid w:val="00096638"/>
    <w:rsid w:val="00096862"/>
    <w:rsid w:val="000969EC"/>
    <w:rsid w:val="00096BA4"/>
    <w:rsid w:val="00096BAB"/>
    <w:rsid w:val="00096D91"/>
    <w:rsid w:val="0009711E"/>
    <w:rsid w:val="0009719C"/>
    <w:rsid w:val="00097540"/>
    <w:rsid w:val="0009785B"/>
    <w:rsid w:val="00097A0B"/>
    <w:rsid w:val="00097EC7"/>
    <w:rsid w:val="00097F91"/>
    <w:rsid w:val="000A005F"/>
    <w:rsid w:val="000A021B"/>
    <w:rsid w:val="000A039B"/>
    <w:rsid w:val="000A0465"/>
    <w:rsid w:val="000A0670"/>
    <w:rsid w:val="000A0987"/>
    <w:rsid w:val="000A0C34"/>
    <w:rsid w:val="000A0DA6"/>
    <w:rsid w:val="000A10BE"/>
    <w:rsid w:val="000A10C0"/>
    <w:rsid w:val="000A1289"/>
    <w:rsid w:val="000A1338"/>
    <w:rsid w:val="000A1416"/>
    <w:rsid w:val="000A142A"/>
    <w:rsid w:val="000A143F"/>
    <w:rsid w:val="000A1468"/>
    <w:rsid w:val="000A14DB"/>
    <w:rsid w:val="000A1792"/>
    <w:rsid w:val="000A17BC"/>
    <w:rsid w:val="000A18A3"/>
    <w:rsid w:val="000A18D0"/>
    <w:rsid w:val="000A1A51"/>
    <w:rsid w:val="000A1CF3"/>
    <w:rsid w:val="000A1D61"/>
    <w:rsid w:val="000A1E03"/>
    <w:rsid w:val="000A21B8"/>
    <w:rsid w:val="000A221E"/>
    <w:rsid w:val="000A233D"/>
    <w:rsid w:val="000A2B0A"/>
    <w:rsid w:val="000A3272"/>
    <w:rsid w:val="000A35C1"/>
    <w:rsid w:val="000A3AC3"/>
    <w:rsid w:val="000A4221"/>
    <w:rsid w:val="000A42B3"/>
    <w:rsid w:val="000A4308"/>
    <w:rsid w:val="000A44A1"/>
    <w:rsid w:val="000A466C"/>
    <w:rsid w:val="000A48E0"/>
    <w:rsid w:val="000A495E"/>
    <w:rsid w:val="000A4BAE"/>
    <w:rsid w:val="000A4F57"/>
    <w:rsid w:val="000A506D"/>
    <w:rsid w:val="000A54FE"/>
    <w:rsid w:val="000A55FC"/>
    <w:rsid w:val="000A5620"/>
    <w:rsid w:val="000A562B"/>
    <w:rsid w:val="000A5631"/>
    <w:rsid w:val="000A5A8D"/>
    <w:rsid w:val="000A5E48"/>
    <w:rsid w:val="000A6029"/>
    <w:rsid w:val="000A66CA"/>
    <w:rsid w:val="000A68B0"/>
    <w:rsid w:val="000A6C91"/>
    <w:rsid w:val="000A70C6"/>
    <w:rsid w:val="000A714F"/>
    <w:rsid w:val="000A7208"/>
    <w:rsid w:val="000A7B23"/>
    <w:rsid w:val="000A7C2D"/>
    <w:rsid w:val="000A7CC1"/>
    <w:rsid w:val="000B01B2"/>
    <w:rsid w:val="000B0341"/>
    <w:rsid w:val="000B06CB"/>
    <w:rsid w:val="000B0A68"/>
    <w:rsid w:val="000B0C23"/>
    <w:rsid w:val="000B1207"/>
    <w:rsid w:val="000B143E"/>
    <w:rsid w:val="000B1628"/>
    <w:rsid w:val="000B1942"/>
    <w:rsid w:val="000B1B36"/>
    <w:rsid w:val="000B1BE5"/>
    <w:rsid w:val="000B1D05"/>
    <w:rsid w:val="000B222E"/>
    <w:rsid w:val="000B2394"/>
    <w:rsid w:val="000B2476"/>
    <w:rsid w:val="000B25F3"/>
    <w:rsid w:val="000B2615"/>
    <w:rsid w:val="000B2729"/>
    <w:rsid w:val="000B279C"/>
    <w:rsid w:val="000B2AC5"/>
    <w:rsid w:val="000B2B55"/>
    <w:rsid w:val="000B2CE1"/>
    <w:rsid w:val="000B3504"/>
    <w:rsid w:val="000B3569"/>
    <w:rsid w:val="000B3C6D"/>
    <w:rsid w:val="000B3F8B"/>
    <w:rsid w:val="000B40B7"/>
    <w:rsid w:val="000B43FE"/>
    <w:rsid w:val="000B4E82"/>
    <w:rsid w:val="000B4F01"/>
    <w:rsid w:val="000B4FAA"/>
    <w:rsid w:val="000B5163"/>
    <w:rsid w:val="000B5212"/>
    <w:rsid w:val="000B54C2"/>
    <w:rsid w:val="000B584A"/>
    <w:rsid w:val="000B59C3"/>
    <w:rsid w:val="000B5B01"/>
    <w:rsid w:val="000B5CB0"/>
    <w:rsid w:val="000B5D4C"/>
    <w:rsid w:val="000B5DA5"/>
    <w:rsid w:val="000B5DB0"/>
    <w:rsid w:val="000B677D"/>
    <w:rsid w:val="000B6DB9"/>
    <w:rsid w:val="000B725C"/>
    <w:rsid w:val="000B76AB"/>
    <w:rsid w:val="000B7A89"/>
    <w:rsid w:val="000B7BAD"/>
    <w:rsid w:val="000B7BDD"/>
    <w:rsid w:val="000B7CC0"/>
    <w:rsid w:val="000B7D07"/>
    <w:rsid w:val="000B7D6B"/>
    <w:rsid w:val="000B7DB3"/>
    <w:rsid w:val="000B7E44"/>
    <w:rsid w:val="000B7FA7"/>
    <w:rsid w:val="000C0AFD"/>
    <w:rsid w:val="000C0B8E"/>
    <w:rsid w:val="000C0C02"/>
    <w:rsid w:val="000C12C2"/>
    <w:rsid w:val="000C13F3"/>
    <w:rsid w:val="000C148F"/>
    <w:rsid w:val="000C161F"/>
    <w:rsid w:val="000C1984"/>
    <w:rsid w:val="000C19A2"/>
    <w:rsid w:val="000C19DB"/>
    <w:rsid w:val="000C1D20"/>
    <w:rsid w:val="000C1DE6"/>
    <w:rsid w:val="000C295B"/>
    <w:rsid w:val="000C2F83"/>
    <w:rsid w:val="000C377F"/>
    <w:rsid w:val="000C385B"/>
    <w:rsid w:val="000C3868"/>
    <w:rsid w:val="000C38E7"/>
    <w:rsid w:val="000C3AAA"/>
    <w:rsid w:val="000C3B6B"/>
    <w:rsid w:val="000C3CFE"/>
    <w:rsid w:val="000C3F32"/>
    <w:rsid w:val="000C4091"/>
    <w:rsid w:val="000C4198"/>
    <w:rsid w:val="000C4529"/>
    <w:rsid w:val="000C4668"/>
    <w:rsid w:val="000C48B3"/>
    <w:rsid w:val="000C4EE2"/>
    <w:rsid w:val="000C4F2E"/>
    <w:rsid w:val="000C5044"/>
    <w:rsid w:val="000C50B8"/>
    <w:rsid w:val="000C54CC"/>
    <w:rsid w:val="000C55A8"/>
    <w:rsid w:val="000C581D"/>
    <w:rsid w:val="000C59B7"/>
    <w:rsid w:val="000C59C9"/>
    <w:rsid w:val="000C5A41"/>
    <w:rsid w:val="000C5B6B"/>
    <w:rsid w:val="000C5BED"/>
    <w:rsid w:val="000C5D30"/>
    <w:rsid w:val="000C5DCE"/>
    <w:rsid w:val="000C6108"/>
    <w:rsid w:val="000C632D"/>
    <w:rsid w:val="000C679C"/>
    <w:rsid w:val="000C67C0"/>
    <w:rsid w:val="000C6A4A"/>
    <w:rsid w:val="000C6D62"/>
    <w:rsid w:val="000C6E0C"/>
    <w:rsid w:val="000C71A9"/>
    <w:rsid w:val="000C7440"/>
    <w:rsid w:val="000C74EC"/>
    <w:rsid w:val="000C7576"/>
    <w:rsid w:val="000C76D0"/>
    <w:rsid w:val="000C7C0F"/>
    <w:rsid w:val="000C7C9B"/>
    <w:rsid w:val="000C7E06"/>
    <w:rsid w:val="000D0004"/>
    <w:rsid w:val="000D047A"/>
    <w:rsid w:val="000D0502"/>
    <w:rsid w:val="000D0765"/>
    <w:rsid w:val="000D0848"/>
    <w:rsid w:val="000D0ED0"/>
    <w:rsid w:val="000D155E"/>
    <w:rsid w:val="000D15ED"/>
    <w:rsid w:val="000D163D"/>
    <w:rsid w:val="000D180D"/>
    <w:rsid w:val="000D1BB3"/>
    <w:rsid w:val="000D1D29"/>
    <w:rsid w:val="000D1F61"/>
    <w:rsid w:val="000D1FFF"/>
    <w:rsid w:val="000D22B5"/>
    <w:rsid w:val="000D256D"/>
    <w:rsid w:val="000D262B"/>
    <w:rsid w:val="000D29B3"/>
    <w:rsid w:val="000D2ADA"/>
    <w:rsid w:val="000D2E22"/>
    <w:rsid w:val="000D2F39"/>
    <w:rsid w:val="000D35F5"/>
    <w:rsid w:val="000D3739"/>
    <w:rsid w:val="000D39B7"/>
    <w:rsid w:val="000D3A0C"/>
    <w:rsid w:val="000D3B18"/>
    <w:rsid w:val="000D3E10"/>
    <w:rsid w:val="000D3F4E"/>
    <w:rsid w:val="000D3F89"/>
    <w:rsid w:val="000D40EC"/>
    <w:rsid w:val="000D4800"/>
    <w:rsid w:val="000D488D"/>
    <w:rsid w:val="000D4A85"/>
    <w:rsid w:val="000D4B4D"/>
    <w:rsid w:val="000D4E42"/>
    <w:rsid w:val="000D4E88"/>
    <w:rsid w:val="000D4F87"/>
    <w:rsid w:val="000D4F94"/>
    <w:rsid w:val="000D5163"/>
    <w:rsid w:val="000D5A19"/>
    <w:rsid w:val="000D5ADA"/>
    <w:rsid w:val="000D5D38"/>
    <w:rsid w:val="000D5F8A"/>
    <w:rsid w:val="000D5FE9"/>
    <w:rsid w:val="000D6031"/>
    <w:rsid w:val="000D6195"/>
    <w:rsid w:val="000D61FC"/>
    <w:rsid w:val="000D6300"/>
    <w:rsid w:val="000D632A"/>
    <w:rsid w:val="000D6375"/>
    <w:rsid w:val="000D64A5"/>
    <w:rsid w:val="000D6522"/>
    <w:rsid w:val="000D65A4"/>
    <w:rsid w:val="000D6916"/>
    <w:rsid w:val="000D6C61"/>
    <w:rsid w:val="000D6E69"/>
    <w:rsid w:val="000D7074"/>
    <w:rsid w:val="000D715D"/>
    <w:rsid w:val="000D7222"/>
    <w:rsid w:val="000D74EB"/>
    <w:rsid w:val="000D773D"/>
    <w:rsid w:val="000D77EA"/>
    <w:rsid w:val="000D7898"/>
    <w:rsid w:val="000D79B7"/>
    <w:rsid w:val="000D7CD1"/>
    <w:rsid w:val="000D7F1E"/>
    <w:rsid w:val="000D7F6F"/>
    <w:rsid w:val="000E00CA"/>
    <w:rsid w:val="000E0293"/>
    <w:rsid w:val="000E092A"/>
    <w:rsid w:val="000E096A"/>
    <w:rsid w:val="000E0B1C"/>
    <w:rsid w:val="000E149A"/>
    <w:rsid w:val="000E193D"/>
    <w:rsid w:val="000E1D29"/>
    <w:rsid w:val="000E1D53"/>
    <w:rsid w:val="000E1F86"/>
    <w:rsid w:val="000E21D9"/>
    <w:rsid w:val="000E2374"/>
    <w:rsid w:val="000E2A20"/>
    <w:rsid w:val="000E2CF2"/>
    <w:rsid w:val="000E2E13"/>
    <w:rsid w:val="000E2E9E"/>
    <w:rsid w:val="000E31A0"/>
    <w:rsid w:val="000E3665"/>
    <w:rsid w:val="000E36FF"/>
    <w:rsid w:val="000E3A1C"/>
    <w:rsid w:val="000E41A4"/>
    <w:rsid w:val="000E4375"/>
    <w:rsid w:val="000E45C6"/>
    <w:rsid w:val="000E4DCB"/>
    <w:rsid w:val="000E540A"/>
    <w:rsid w:val="000E5658"/>
    <w:rsid w:val="000E577F"/>
    <w:rsid w:val="000E589F"/>
    <w:rsid w:val="000E5BF8"/>
    <w:rsid w:val="000E5DEB"/>
    <w:rsid w:val="000E5E4C"/>
    <w:rsid w:val="000E63D7"/>
    <w:rsid w:val="000E64DB"/>
    <w:rsid w:val="000E6701"/>
    <w:rsid w:val="000E68C8"/>
    <w:rsid w:val="000E6B2F"/>
    <w:rsid w:val="000E6CDA"/>
    <w:rsid w:val="000E6D4B"/>
    <w:rsid w:val="000E6E2D"/>
    <w:rsid w:val="000E6ED2"/>
    <w:rsid w:val="000E70D2"/>
    <w:rsid w:val="000E7205"/>
    <w:rsid w:val="000E74D3"/>
    <w:rsid w:val="000E76A9"/>
    <w:rsid w:val="000E77E1"/>
    <w:rsid w:val="000E7B50"/>
    <w:rsid w:val="000E7C33"/>
    <w:rsid w:val="000E7E74"/>
    <w:rsid w:val="000E7F43"/>
    <w:rsid w:val="000F00D8"/>
    <w:rsid w:val="000F0596"/>
    <w:rsid w:val="000F05A6"/>
    <w:rsid w:val="000F0A49"/>
    <w:rsid w:val="000F0ABC"/>
    <w:rsid w:val="000F0C4C"/>
    <w:rsid w:val="000F0E16"/>
    <w:rsid w:val="000F1130"/>
    <w:rsid w:val="000F14EA"/>
    <w:rsid w:val="000F15A3"/>
    <w:rsid w:val="000F15A7"/>
    <w:rsid w:val="000F1830"/>
    <w:rsid w:val="000F1B28"/>
    <w:rsid w:val="000F1C12"/>
    <w:rsid w:val="000F22AB"/>
    <w:rsid w:val="000F25A9"/>
    <w:rsid w:val="000F25EB"/>
    <w:rsid w:val="000F29E3"/>
    <w:rsid w:val="000F2B29"/>
    <w:rsid w:val="000F2BAD"/>
    <w:rsid w:val="000F2C58"/>
    <w:rsid w:val="000F2CC4"/>
    <w:rsid w:val="000F2CDA"/>
    <w:rsid w:val="000F3011"/>
    <w:rsid w:val="000F3342"/>
    <w:rsid w:val="000F37A6"/>
    <w:rsid w:val="000F3AF6"/>
    <w:rsid w:val="000F3B06"/>
    <w:rsid w:val="000F3E80"/>
    <w:rsid w:val="000F4363"/>
    <w:rsid w:val="000F4423"/>
    <w:rsid w:val="000F4642"/>
    <w:rsid w:val="000F4706"/>
    <w:rsid w:val="000F547D"/>
    <w:rsid w:val="000F5603"/>
    <w:rsid w:val="000F564C"/>
    <w:rsid w:val="000F57F4"/>
    <w:rsid w:val="000F581C"/>
    <w:rsid w:val="000F602D"/>
    <w:rsid w:val="000F615F"/>
    <w:rsid w:val="000F63C7"/>
    <w:rsid w:val="000F6759"/>
    <w:rsid w:val="000F6796"/>
    <w:rsid w:val="000F6AC6"/>
    <w:rsid w:val="000F6B65"/>
    <w:rsid w:val="000F6C5C"/>
    <w:rsid w:val="000F6CAF"/>
    <w:rsid w:val="000F750C"/>
    <w:rsid w:val="000F77B1"/>
    <w:rsid w:val="000F78DF"/>
    <w:rsid w:val="000F7AB1"/>
    <w:rsid w:val="000F7AE7"/>
    <w:rsid w:val="000F7C0E"/>
    <w:rsid w:val="0010006C"/>
    <w:rsid w:val="001003EA"/>
    <w:rsid w:val="00100726"/>
    <w:rsid w:val="00100832"/>
    <w:rsid w:val="00100B3A"/>
    <w:rsid w:val="00100BB2"/>
    <w:rsid w:val="00100BD0"/>
    <w:rsid w:val="00100E90"/>
    <w:rsid w:val="001010F5"/>
    <w:rsid w:val="001011AC"/>
    <w:rsid w:val="0010138C"/>
    <w:rsid w:val="001014B0"/>
    <w:rsid w:val="00101801"/>
    <w:rsid w:val="001019F0"/>
    <w:rsid w:val="00101C6C"/>
    <w:rsid w:val="00101EAF"/>
    <w:rsid w:val="00102064"/>
    <w:rsid w:val="0010208D"/>
    <w:rsid w:val="00102353"/>
    <w:rsid w:val="0010262C"/>
    <w:rsid w:val="00102798"/>
    <w:rsid w:val="0010287E"/>
    <w:rsid w:val="00102AE9"/>
    <w:rsid w:val="00102B70"/>
    <w:rsid w:val="00102CF4"/>
    <w:rsid w:val="00103212"/>
    <w:rsid w:val="00103312"/>
    <w:rsid w:val="001037EB"/>
    <w:rsid w:val="00103A75"/>
    <w:rsid w:val="00103BEF"/>
    <w:rsid w:val="00103C18"/>
    <w:rsid w:val="00103C85"/>
    <w:rsid w:val="00103CE0"/>
    <w:rsid w:val="00103DF3"/>
    <w:rsid w:val="00103DF7"/>
    <w:rsid w:val="00103EAD"/>
    <w:rsid w:val="00104000"/>
    <w:rsid w:val="00104350"/>
    <w:rsid w:val="0010471C"/>
    <w:rsid w:val="001047CD"/>
    <w:rsid w:val="001048C7"/>
    <w:rsid w:val="001048DA"/>
    <w:rsid w:val="00104B8B"/>
    <w:rsid w:val="00104D90"/>
    <w:rsid w:val="00105227"/>
    <w:rsid w:val="00105352"/>
    <w:rsid w:val="0010563F"/>
    <w:rsid w:val="0010575E"/>
    <w:rsid w:val="0010587E"/>
    <w:rsid w:val="00105E63"/>
    <w:rsid w:val="00106067"/>
    <w:rsid w:val="00106170"/>
    <w:rsid w:val="00106451"/>
    <w:rsid w:val="001069D2"/>
    <w:rsid w:val="00106A33"/>
    <w:rsid w:val="00106FC7"/>
    <w:rsid w:val="001071B1"/>
    <w:rsid w:val="00107353"/>
    <w:rsid w:val="001075BA"/>
    <w:rsid w:val="0010769C"/>
    <w:rsid w:val="001076DD"/>
    <w:rsid w:val="00107DFB"/>
    <w:rsid w:val="00110190"/>
    <w:rsid w:val="00110232"/>
    <w:rsid w:val="00110783"/>
    <w:rsid w:val="00110870"/>
    <w:rsid w:val="001108AA"/>
    <w:rsid w:val="001108C8"/>
    <w:rsid w:val="00110985"/>
    <w:rsid w:val="00110CA3"/>
    <w:rsid w:val="0011103A"/>
    <w:rsid w:val="00111375"/>
    <w:rsid w:val="001115D4"/>
    <w:rsid w:val="0011179F"/>
    <w:rsid w:val="00111B69"/>
    <w:rsid w:val="00111E8D"/>
    <w:rsid w:val="00111EC8"/>
    <w:rsid w:val="00112020"/>
    <w:rsid w:val="00112204"/>
    <w:rsid w:val="00112492"/>
    <w:rsid w:val="001127B7"/>
    <w:rsid w:val="001127BA"/>
    <w:rsid w:val="00112949"/>
    <w:rsid w:val="001131E9"/>
    <w:rsid w:val="001133C4"/>
    <w:rsid w:val="0011340A"/>
    <w:rsid w:val="00113744"/>
    <w:rsid w:val="0011388F"/>
    <w:rsid w:val="00113CDC"/>
    <w:rsid w:val="00114395"/>
    <w:rsid w:val="00114710"/>
    <w:rsid w:val="00114970"/>
    <w:rsid w:val="001149CB"/>
    <w:rsid w:val="00114EA2"/>
    <w:rsid w:val="00115245"/>
    <w:rsid w:val="00115283"/>
    <w:rsid w:val="00115467"/>
    <w:rsid w:val="001154E8"/>
    <w:rsid w:val="0011559E"/>
    <w:rsid w:val="00115CBB"/>
    <w:rsid w:val="00115D18"/>
    <w:rsid w:val="00115DB8"/>
    <w:rsid w:val="00115E55"/>
    <w:rsid w:val="0011640A"/>
    <w:rsid w:val="0011660F"/>
    <w:rsid w:val="0011673C"/>
    <w:rsid w:val="0011682D"/>
    <w:rsid w:val="00116AD4"/>
    <w:rsid w:val="00116D6C"/>
    <w:rsid w:val="00117139"/>
    <w:rsid w:val="0011713E"/>
    <w:rsid w:val="00117168"/>
    <w:rsid w:val="00117979"/>
    <w:rsid w:val="00117B06"/>
    <w:rsid w:val="00120499"/>
    <w:rsid w:val="001207ED"/>
    <w:rsid w:val="00120B71"/>
    <w:rsid w:val="00120DF0"/>
    <w:rsid w:val="00121252"/>
    <w:rsid w:val="0012177E"/>
    <w:rsid w:val="0012178A"/>
    <w:rsid w:val="001217B6"/>
    <w:rsid w:val="001218E0"/>
    <w:rsid w:val="001219D9"/>
    <w:rsid w:val="001219EA"/>
    <w:rsid w:val="00121A92"/>
    <w:rsid w:val="00121B18"/>
    <w:rsid w:val="00121CE8"/>
    <w:rsid w:val="00121D8A"/>
    <w:rsid w:val="00121E30"/>
    <w:rsid w:val="001220F5"/>
    <w:rsid w:val="001222B1"/>
    <w:rsid w:val="00122430"/>
    <w:rsid w:val="00122763"/>
    <w:rsid w:val="00122797"/>
    <w:rsid w:val="00122D29"/>
    <w:rsid w:val="00122D45"/>
    <w:rsid w:val="00122E81"/>
    <w:rsid w:val="00122F21"/>
    <w:rsid w:val="001230C9"/>
    <w:rsid w:val="00123152"/>
    <w:rsid w:val="001231EB"/>
    <w:rsid w:val="00123284"/>
    <w:rsid w:val="00123406"/>
    <w:rsid w:val="00123463"/>
    <w:rsid w:val="0012358B"/>
    <w:rsid w:val="001237F0"/>
    <w:rsid w:val="00123821"/>
    <w:rsid w:val="001238E8"/>
    <w:rsid w:val="00123CC0"/>
    <w:rsid w:val="00123DBA"/>
    <w:rsid w:val="00123E38"/>
    <w:rsid w:val="00123F01"/>
    <w:rsid w:val="00123F8D"/>
    <w:rsid w:val="00123F94"/>
    <w:rsid w:val="00124065"/>
    <w:rsid w:val="00124281"/>
    <w:rsid w:val="001243C8"/>
    <w:rsid w:val="00124539"/>
    <w:rsid w:val="00124588"/>
    <w:rsid w:val="00124799"/>
    <w:rsid w:val="00124ADD"/>
    <w:rsid w:val="001250C6"/>
    <w:rsid w:val="0012513B"/>
    <w:rsid w:val="00125646"/>
    <w:rsid w:val="00125DB8"/>
    <w:rsid w:val="00126372"/>
    <w:rsid w:val="001263E5"/>
    <w:rsid w:val="00126508"/>
    <w:rsid w:val="00126633"/>
    <w:rsid w:val="00126919"/>
    <w:rsid w:val="00126A98"/>
    <w:rsid w:val="00126CF0"/>
    <w:rsid w:val="00126FC3"/>
    <w:rsid w:val="00126FDD"/>
    <w:rsid w:val="001270A3"/>
    <w:rsid w:val="001270E2"/>
    <w:rsid w:val="001274D1"/>
    <w:rsid w:val="00127520"/>
    <w:rsid w:val="001275FF"/>
    <w:rsid w:val="001277AB"/>
    <w:rsid w:val="00127802"/>
    <w:rsid w:val="0012783C"/>
    <w:rsid w:val="00127A1E"/>
    <w:rsid w:val="00127ACA"/>
    <w:rsid w:val="00127B31"/>
    <w:rsid w:val="00127B71"/>
    <w:rsid w:val="00127E07"/>
    <w:rsid w:val="00127E5E"/>
    <w:rsid w:val="00127F48"/>
    <w:rsid w:val="00127FB1"/>
    <w:rsid w:val="0013002C"/>
    <w:rsid w:val="00130736"/>
    <w:rsid w:val="00130A6F"/>
    <w:rsid w:val="00130BFD"/>
    <w:rsid w:val="0013106E"/>
    <w:rsid w:val="001310A5"/>
    <w:rsid w:val="001311B6"/>
    <w:rsid w:val="00131B38"/>
    <w:rsid w:val="00131E2D"/>
    <w:rsid w:val="00131EAB"/>
    <w:rsid w:val="00132118"/>
    <w:rsid w:val="001328F1"/>
    <w:rsid w:val="00132C2C"/>
    <w:rsid w:val="00133398"/>
    <w:rsid w:val="001335FA"/>
    <w:rsid w:val="0013361F"/>
    <w:rsid w:val="0013385C"/>
    <w:rsid w:val="00133BAC"/>
    <w:rsid w:val="00133D05"/>
    <w:rsid w:val="00133D62"/>
    <w:rsid w:val="00133FA6"/>
    <w:rsid w:val="00134109"/>
    <w:rsid w:val="00134172"/>
    <w:rsid w:val="00134253"/>
    <w:rsid w:val="001342A1"/>
    <w:rsid w:val="001343BD"/>
    <w:rsid w:val="0013492E"/>
    <w:rsid w:val="00134A82"/>
    <w:rsid w:val="00134B32"/>
    <w:rsid w:val="00134E59"/>
    <w:rsid w:val="0013500A"/>
    <w:rsid w:val="00135167"/>
    <w:rsid w:val="001354CD"/>
    <w:rsid w:val="0013599D"/>
    <w:rsid w:val="00135E50"/>
    <w:rsid w:val="00136152"/>
    <w:rsid w:val="0013638D"/>
    <w:rsid w:val="001363B2"/>
    <w:rsid w:val="001363D3"/>
    <w:rsid w:val="00136577"/>
    <w:rsid w:val="0013679B"/>
    <w:rsid w:val="001368B1"/>
    <w:rsid w:val="0013697D"/>
    <w:rsid w:val="00136AE7"/>
    <w:rsid w:val="00136C66"/>
    <w:rsid w:val="00136D18"/>
    <w:rsid w:val="00137035"/>
    <w:rsid w:val="00137242"/>
    <w:rsid w:val="00137395"/>
    <w:rsid w:val="001375CC"/>
    <w:rsid w:val="00137859"/>
    <w:rsid w:val="001379E3"/>
    <w:rsid w:val="00137D52"/>
    <w:rsid w:val="00140144"/>
    <w:rsid w:val="001402C3"/>
    <w:rsid w:val="001405AF"/>
    <w:rsid w:val="00140672"/>
    <w:rsid w:val="001407E0"/>
    <w:rsid w:val="00140A99"/>
    <w:rsid w:val="00140FE5"/>
    <w:rsid w:val="001411F5"/>
    <w:rsid w:val="001413FC"/>
    <w:rsid w:val="001417F6"/>
    <w:rsid w:val="0014181C"/>
    <w:rsid w:val="00141998"/>
    <w:rsid w:val="00141BF8"/>
    <w:rsid w:val="00141E0F"/>
    <w:rsid w:val="00142033"/>
    <w:rsid w:val="001422B5"/>
    <w:rsid w:val="00142463"/>
    <w:rsid w:val="0014266B"/>
    <w:rsid w:val="00142950"/>
    <w:rsid w:val="001429E3"/>
    <w:rsid w:val="00142A03"/>
    <w:rsid w:val="00142CA8"/>
    <w:rsid w:val="00142E9B"/>
    <w:rsid w:val="00142EE4"/>
    <w:rsid w:val="00143111"/>
    <w:rsid w:val="0014323C"/>
    <w:rsid w:val="0014331A"/>
    <w:rsid w:val="001433CA"/>
    <w:rsid w:val="00143536"/>
    <w:rsid w:val="00143FF8"/>
    <w:rsid w:val="001442F1"/>
    <w:rsid w:val="001444C0"/>
    <w:rsid w:val="001444E6"/>
    <w:rsid w:val="001445D0"/>
    <w:rsid w:val="0014481F"/>
    <w:rsid w:val="0014485F"/>
    <w:rsid w:val="00144955"/>
    <w:rsid w:val="00144A16"/>
    <w:rsid w:val="00144BB2"/>
    <w:rsid w:val="00144D31"/>
    <w:rsid w:val="00144D5F"/>
    <w:rsid w:val="00144E4C"/>
    <w:rsid w:val="00144F08"/>
    <w:rsid w:val="00144FDC"/>
    <w:rsid w:val="00144FED"/>
    <w:rsid w:val="001451EE"/>
    <w:rsid w:val="001452C7"/>
    <w:rsid w:val="0014554F"/>
    <w:rsid w:val="00145845"/>
    <w:rsid w:val="00145958"/>
    <w:rsid w:val="00145A8E"/>
    <w:rsid w:val="00145BC6"/>
    <w:rsid w:val="00145EB1"/>
    <w:rsid w:val="00145FC8"/>
    <w:rsid w:val="0014676A"/>
    <w:rsid w:val="001469D7"/>
    <w:rsid w:val="00146B1C"/>
    <w:rsid w:val="00146CEE"/>
    <w:rsid w:val="00146D01"/>
    <w:rsid w:val="00146D33"/>
    <w:rsid w:val="00146F3D"/>
    <w:rsid w:val="001471ED"/>
    <w:rsid w:val="001474E2"/>
    <w:rsid w:val="00147557"/>
    <w:rsid w:val="00147723"/>
    <w:rsid w:val="00147799"/>
    <w:rsid w:val="00147838"/>
    <w:rsid w:val="00147D8C"/>
    <w:rsid w:val="00147E83"/>
    <w:rsid w:val="00147F7F"/>
    <w:rsid w:val="00147F98"/>
    <w:rsid w:val="00147F9B"/>
    <w:rsid w:val="00150AB1"/>
    <w:rsid w:val="00150F50"/>
    <w:rsid w:val="001510B4"/>
    <w:rsid w:val="00151151"/>
    <w:rsid w:val="00151872"/>
    <w:rsid w:val="00151889"/>
    <w:rsid w:val="00151C38"/>
    <w:rsid w:val="00152106"/>
    <w:rsid w:val="001522A1"/>
    <w:rsid w:val="001522C6"/>
    <w:rsid w:val="00152670"/>
    <w:rsid w:val="00152E59"/>
    <w:rsid w:val="00152EFF"/>
    <w:rsid w:val="00152FBD"/>
    <w:rsid w:val="00153957"/>
    <w:rsid w:val="00153988"/>
    <w:rsid w:val="00153AD9"/>
    <w:rsid w:val="0015447A"/>
    <w:rsid w:val="0015466A"/>
    <w:rsid w:val="00154D61"/>
    <w:rsid w:val="00154F88"/>
    <w:rsid w:val="00155222"/>
    <w:rsid w:val="0015544A"/>
    <w:rsid w:val="00155859"/>
    <w:rsid w:val="001558AD"/>
    <w:rsid w:val="001558C5"/>
    <w:rsid w:val="00155ADB"/>
    <w:rsid w:val="00155FBF"/>
    <w:rsid w:val="00156417"/>
    <w:rsid w:val="0015653A"/>
    <w:rsid w:val="001567E3"/>
    <w:rsid w:val="00157205"/>
    <w:rsid w:val="00157321"/>
    <w:rsid w:val="0015736C"/>
    <w:rsid w:val="001578A2"/>
    <w:rsid w:val="001578C3"/>
    <w:rsid w:val="00157D25"/>
    <w:rsid w:val="00157FDE"/>
    <w:rsid w:val="001601F0"/>
    <w:rsid w:val="00160685"/>
    <w:rsid w:val="0016074C"/>
    <w:rsid w:val="0016093E"/>
    <w:rsid w:val="00160A54"/>
    <w:rsid w:val="00160A9B"/>
    <w:rsid w:val="00160C3C"/>
    <w:rsid w:val="00160D14"/>
    <w:rsid w:val="001610C8"/>
    <w:rsid w:val="001613E5"/>
    <w:rsid w:val="001614DF"/>
    <w:rsid w:val="00161537"/>
    <w:rsid w:val="0016174C"/>
    <w:rsid w:val="00161751"/>
    <w:rsid w:val="00161771"/>
    <w:rsid w:val="00161833"/>
    <w:rsid w:val="00161A4B"/>
    <w:rsid w:val="00161C51"/>
    <w:rsid w:val="00161E22"/>
    <w:rsid w:val="00162066"/>
    <w:rsid w:val="001620B4"/>
    <w:rsid w:val="001624DE"/>
    <w:rsid w:val="00162515"/>
    <w:rsid w:val="00162638"/>
    <w:rsid w:val="00162DF2"/>
    <w:rsid w:val="00163206"/>
    <w:rsid w:val="00163225"/>
    <w:rsid w:val="00163233"/>
    <w:rsid w:val="00163A76"/>
    <w:rsid w:val="00163A7D"/>
    <w:rsid w:val="00163B44"/>
    <w:rsid w:val="00163BCD"/>
    <w:rsid w:val="00163DD2"/>
    <w:rsid w:val="00163E52"/>
    <w:rsid w:val="00164475"/>
    <w:rsid w:val="001645A8"/>
    <w:rsid w:val="0016468D"/>
    <w:rsid w:val="00164C27"/>
    <w:rsid w:val="00164D51"/>
    <w:rsid w:val="00164D65"/>
    <w:rsid w:val="00164DF1"/>
    <w:rsid w:val="00164E89"/>
    <w:rsid w:val="00165846"/>
    <w:rsid w:val="001658A3"/>
    <w:rsid w:val="001658CD"/>
    <w:rsid w:val="00165B80"/>
    <w:rsid w:val="00165F95"/>
    <w:rsid w:val="001660AA"/>
    <w:rsid w:val="001661A5"/>
    <w:rsid w:val="0016630B"/>
    <w:rsid w:val="001663A4"/>
    <w:rsid w:val="00166994"/>
    <w:rsid w:val="00167030"/>
    <w:rsid w:val="001672B0"/>
    <w:rsid w:val="001672ED"/>
    <w:rsid w:val="0016751C"/>
    <w:rsid w:val="0016769F"/>
    <w:rsid w:val="001676D6"/>
    <w:rsid w:val="00167768"/>
    <w:rsid w:val="00167A1B"/>
    <w:rsid w:val="00167D2C"/>
    <w:rsid w:val="00167D7B"/>
    <w:rsid w:val="001709D4"/>
    <w:rsid w:val="001709DB"/>
    <w:rsid w:val="00170C3C"/>
    <w:rsid w:val="00170D11"/>
    <w:rsid w:val="00170DFD"/>
    <w:rsid w:val="00171133"/>
    <w:rsid w:val="00171214"/>
    <w:rsid w:val="00171233"/>
    <w:rsid w:val="00171561"/>
    <w:rsid w:val="001716A1"/>
    <w:rsid w:val="00171960"/>
    <w:rsid w:val="001722C5"/>
    <w:rsid w:val="00172C80"/>
    <w:rsid w:val="00172D6F"/>
    <w:rsid w:val="00172DC5"/>
    <w:rsid w:val="00173092"/>
    <w:rsid w:val="001730D5"/>
    <w:rsid w:val="001732AA"/>
    <w:rsid w:val="00173471"/>
    <w:rsid w:val="00173640"/>
    <w:rsid w:val="00173989"/>
    <w:rsid w:val="00173C1E"/>
    <w:rsid w:val="00173C37"/>
    <w:rsid w:val="00173ECF"/>
    <w:rsid w:val="00173FA1"/>
    <w:rsid w:val="00173FD6"/>
    <w:rsid w:val="00173FE8"/>
    <w:rsid w:val="00174534"/>
    <w:rsid w:val="0017463B"/>
    <w:rsid w:val="0017496A"/>
    <w:rsid w:val="00174AE0"/>
    <w:rsid w:val="00174F98"/>
    <w:rsid w:val="001753E4"/>
    <w:rsid w:val="00175668"/>
    <w:rsid w:val="0017570D"/>
    <w:rsid w:val="00175AF1"/>
    <w:rsid w:val="00175BE0"/>
    <w:rsid w:val="00175BF7"/>
    <w:rsid w:val="00175C40"/>
    <w:rsid w:val="00175E17"/>
    <w:rsid w:val="00175F2E"/>
    <w:rsid w:val="00176074"/>
    <w:rsid w:val="00176205"/>
    <w:rsid w:val="001766F4"/>
    <w:rsid w:val="00176ADB"/>
    <w:rsid w:val="00176BB1"/>
    <w:rsid w:val="00176FF9"/>
    <w:rsid w:val="0017712C"/>
    <w:rsid w:val="00177201"/>
    <w:rsid w:val="0017720E"/>
    <w:rsid w:val="00177355"/>
    <w:rsid w:val="001776D6"/>
    <w:rsid w:val="00177B01"/>
    <w:rsid w:val="00177D52"/>
    <w:rsid w:val="00180018"/>
    <w:rsid w:val="001803BC"/>
    <w:rsid w:val="00180665"/>
    <w:rsid w:val="001808F6"/>
    <w:rsid w:val="00180BA4"/>
    <w:rsid w:val="00181101"/>
    <w:rsid w:val="00181177"/>
    <w:rsid w:val="001813A3"/>
    <w:rsid w:val="00181557"/>
    <w:rsid w:val="001816ED"/>
    <w:rsid w:val="00181724"/>
    <w:rsid w:val="001818CE"/>
    <w:rsid w:val="00181BBF"/>
    <w:rsid w:val="00181F1A"/>
    <w:rsid w:val="0018215B"/>
    <w:rsid w:val="0018221D"/>
    <w:rsid w:val="00182363"/>
    <w:rsid w:val="00182575"/>
    <w:rsid w:val="00182625"/>
    <w:rsid w:val="001827D1"/>
    <w:rsid w:val="0018280A"/>
    <w:rsid w:val="00182E2F"/>
    <w:rsid w:val="00182F00"/>
    <w:rsid w:val="00183086"/>
    <w:rsid w:val="0018320C"/>
    <w:rsid w:val="00183234"/>
    <w:rsid w:val="0018353E"/>
    <w:rsid w:val="00183612"/>
    <w:rsid w:val="001838A7"/>
    <w:rsid w:val="00183998"/>
    <w:rsid w:val="001839C5"/>
    <w:rsid w:val="00183B9A"/>
    <w:rsid w:val="00183DAB"/>
    <w:rsid w:val="00183E2D"/>
    <w:rsid w:val="00183E6D"/>
    <w:rsid w:val="00184374"/>
    <w:rsid w:val="00184635"/>
    <w:rsid w:val="00184741"/>
    <w:rsid w:val="0018491A"/>
    <w:rsid w:val="00184A63"/>
    <w:rsid w:val="00184D2E"/>
    <w:rsid w:val="00184DDB"/>
    <w:rsid w:val="00184F2C"/>
    <w:rsid w:val="00184F96"/>
    <w:rsid w:val="00184FEE"/>
    <w:rsid w:val="00185335"/>
    <w:rsid w:val="001855B5"/>
    <w:rsid w:val="00185879"/>
    <w:rsid w:val="0018590B"/>
    <w:rsid w:val="0018598F"/>
    <w:rsid w:val="001859F6"/>
    <w:rsid w:val="00185CBA"/>
    <w:rsid w:val="00185E68"/>
    <w:rsid w:val="00186577"/>
    <w:rsid w:val="001865DD"/>
    <w:rsid w:val="001867E8"/>
    <w:rsid w:val="00187012"/>
    <w:rsid w:val="0018707B"/>
    <w:rsid w:val="001874F1"/>
    <w:rsid w:val="00187A27"/>
    <w:rsid w:val="00187E9E"/>
    <w:rsid w:val="00190059"/>
    <w:rsid w:val="001901E2"/>
    <w:rsid w:val="00190869"/>
    <w:rsid w:val="00190988"/>
    <w:rsid w:val="001909D8"/>
    <w:rsid w:val="00190D96"/>
    <w:rsid w:val="00191294"/>
    <w:rsid w:val="00191749"/>
    <w:rsid w:val="00191815"/>
    <w:rsid w:val="00191B69"/>
    <w:rsid w:val="00192407"/>
    <w:rsid w:val="0019249A"/>
    <w:rsid w:val="0019291E"/>
    <w:rsid w:val="001929C4"/>
    <w:rsid w:val="00192B87"/>
    <w:rsid w:val="00192E33"/>
    <w:rsid w:val="00192E73"/>
    <w:rsid w:val="00193290"/>
    <w:rsid w:val="00193A32"/>
    <w:rsid w:val="00193F8E"/>
    <w:rsid w:val="001940F5"/>
    <w:rsid w:val="00194284"/>
    <w:rsid w:val="00194301"/>
    <w:rsid w:val="00194332"/>
    <w:rsid w:val="001943DE"/>
    <w:rsid w:val="0019450E"/>
    <w:rsid w:val="00194553"/>
    <w:rsid w:val="00194727"/>
    <w:rsid w:val="0019512D"/>
    <w:rsid w:val="001951A1"/>
    <w:rsid w:val="001953C1"/>
    <w:rsid w:val="001959CB"/>
    <w:rsid w:val="00195FF7"/>
    <w:rsid w:val="00195FFE"/>
    <w:rsid w:val="00196204"/>
    <w:rsid w:val="00196541"/>
    <w:rsid w:val="001966EF"/>
    <w:rsid w:val="001967B6"/>
    <w:rsid w:val="00196A06"/>
    <w:rsid w:val="00196AE4"/>
    <w:rsid w:val="00196D3B"/>
    <w:rsid w:val="00196DE6"/>
    <w:rsid w:val="00196F71"/>
    <w:rsid w:val="001972BF"/>
    <w:rsid w:val="00197387"/>
    <w:rsid w:val="001974A8"/>
    <w:rsid w:val="001977FF"/>
    <w:rsid w:val="00197AF2"/>
    <w:rsid w:val="00197C71"/>
    <w:rsid w:val="00197C96"/>
    <w:rsid w:val="00197F28"/>
    <w:rsid w:val="001A0015"/>
    <w:rsid w:val="001A05E3"/>
    <w:rsid w:val="001A067A"/>
    <w:rsid w:val="001A0726"/>
    <w:rsid w:val="001A081E"/>
    <w:rsid w:val="001A0EC5"/>
    <w:rsid w:val="001A0FF0"/>
    <w:rsid w:val="001A101E"/>
    <w:rsid w:val="001A114B"/>
    <w:rsid w:val="001A1415"/>
    <w:rsid w:val="001A1539"/>
    <w:rsid w:val="001A1B91"/>
    <w:rsid w:val="001A1BD8"/>
    <w:rsid w:val="001A1CE5"/>
    <w:rsid w:val="001A1DDB"/>
    <w:rsid w:val="001A1DE1"/>
    <w:rsid w:val="001A1E35"/>
    <w:rsid w:val="001A2228"/>
    <w:rsid w:val="001A286B"/>
    <w:rsid w:val="001A2949"/>
    <w:rsid w:val="001A29FD"/>
    <w:rsid w:val="001A2A58"/>
    <w:rsid w:val="001A2CC4"/>
    <w:rsid w:val="001A353F"/>
    <w:rsid w:val="001A3846"/>
    <w:rsid w:val="001A3E8F"/>
    <w:rsid w:val="001A3EAD"/>
    <w:rsid w:val="001A3F61"/>
    <w:rsid w:val="001A40BC"/>
    <w:rsid w:val="001A4134"/>
    <w:rsid w:val="001A41B9"/>
    <w:rsid w:val="001A4987"/>
    <w:rsid w:val="001A4A65"/>
    <w:rsid w:val="001A4DD6"/>
    <w:rsid w:val="001A5040"/>
    <w:rsid w:val="001A55F6"/>
    <w:rsid w:val="001A567C"/>
    <w:rsid w:val="001A5684"/>
    <w:rsid w:val="001A5699"/>
    <w:rsid w:val="001A59AC"/>
    <w:rsid w:val="001A5A12"/>
    <w:rsid w:val="001A5B6C"/>
    <w:rsid w:val="001A5B94"/>
    <w:rsid w:val="001A62E5"/>
    <w:rsid w:val="001A632E"/>
    <w:rsid w:val="001A63B8"/>
    <w:rsid w:val="001A6432"/>
    <w:rsid w:val="001A6829"/>
    <w:rsid w:val="001A6EED"/>
    <w:rsid w:val="001A754F"/>
    <w:rsid w:val="001A773B"/>
    <w:rsid w:val="001A7B26"/>
    <w:rsid w:val="001A7C09"/>
    <w:rsid w:val="001A7F38"/>
    <w:rsid w:val="001B0049"/>
    <w:rsid w:val="001B01A9"/>
    <w:rsid w:val="001B036A"/>
    <w:rsid w:val="001B065B"/>
    <w:rsid w:val="001B08FC"/>
    <w:rsid w:val="001B0BD6"/>
    <w:rsid w:val="001B0C27"/>
    <w:rsid w:val="001B0D11"/>
    <w:rsid w:val="001B0F14"/>
    <w:rsid w:val="001B1119"/>
    <w:rsid w:val="001B1470"/>
    <w:rsid w:val="001B18CE"/>
    <w:rsid w:val="001B1AEA"/>
    <w:rsid w:val="001B1C79"/>
    <w:rsid w:val="001B212A"/>
    <w:rsid w:val="001B21E7"/>
    <w:rsid w:val="001B24E0"/>
    <w:rsid w:val="001B28C7"/>
    <w:rsid w:val="001B290F"/>
    <w:rsid w:val="001B2C71"/>
    <w:rsid w:val="001B2DCE"/>
    <w:rsid w:val="001B3478"/>
    <w:rsid w:val="001B3503"/>
    <w:rsid w:val="001B3724"/>
    <w:rsid w:val="001B3915"/>
    <w:rsid w:val="001B3A2F"/>
    <w:rsid w:val="001B3BE6"/>
    <w:rsid w:val="001B3F32"/>
    <w:rsid w:val="001B40B5"/>
    <w:rsid w:val="001B453B"/>
    <w:rsid w:val="001B45D6"/>
    <w:rsid w:val="001B4C9A"/>
    <w:rsid w:val="001B4E97"/>
    <w:rsid w:val="001B5007"/>
    <w:rsid w:val="001B5067"/>
    <w:rsid w:val="001B51BF"/>
    <w:rsid w:val="001B53E2"/>
    <w:rsid w:val="001B5678"/>
    <w:rsid w:val="001B5D70"/>
    <w:rsid w:val="001B5F6A"/>
    <w:rsid w:val="001B6524"/>
    <w:rsid w:val="001B69C3"/>
    <w:rsid w:val="001B6C82"/>
    <w:rsid w:val="001B6DE6"/>
    <w:rsid w:val="001B6FCA"/>
    <w:rsid w:val="001B7090"/>
    <w:rsid w:val="001B7191"/>
    <w:rsid w:val="001B7646"/>
    <w:rsid w:val="001B7840"/>
    <w:rsid w:val="001B7933"/>
    <w:rsid w:val="001B7951"/>
    <w:rsid w:val="001B7970"/>
    <w:rsid w:val="001B7985"/>
    <w:rsid w:val="001B79D6"/>
    <w:rsid w:val="001B7A94"/>
    <w:rsid w:val="001B7C88"/>
    <w:rsid w:val="001B7E76"/>
    <w:rsid w:val="001C00DC"/>
    <w:rsid w:val="001C012E"/>
    <w:rsid w:val="001C0233"/>
    <w:rsid w:val="001C0797"/>
    <w:rsid w:val="001C09A5"/>
    <w:rsid w:val="001C0BF4"/>
    <w:rsid w:val="001C1091"/>
    <w:rsid w:val="001C1367"/>
    <w:rsid w:val="001C15B0"/>
    <w:rsid w:val="001C1650"/>
    <w:rsid w:val="001C1888"/>
    <w:rsid w:val="001C1983"/>
    <w:rsid w:val="001C19BD"/>
    <w:rsid w:val="001C19CE"/>
    <w:rsid w:val="001C1F27"/>
    <w:rsid w:val="001C1F66"/>
    <w:rsid w:val="001C2AE3"/>
    <w:rsid w:val="001C2E99"/>
    <w:rsid w:val="001C3480"/>
    <w:rsid w:val="001C3776"/>
    <w:rsid w:val="001C379E"/>
    <w:rsid w:val="001C3925"/>
    <w:rsid w:val="001C3C47"/>
    <w:rsid w:val="001C3F15"/>
    <w:rsid w:val="001C4063"/>
    <w:rsid w:val="001C4202"/>
    <w:rsid w:val="001C4255"/>
    <w:rsid w:val="001C44AB"/>
    <w:rsid w:val="001C46DC"/>
    <w:rsid w:val="001C4946"/>
    <w:rsid w:val="001C4B9D"/>
    <w:rsid w:val="001C4DAE"/>
    <w:rsid w:val="001C50DF"/>
    <w:rsid w:val="001C51A1"/>
    <w:rsid w:val="001C54F2"/>
    <w:rsid w:val="001C565C"/>
    <w:rsid w:val="001C5769"/>
    <w:rsid w:val="001C5E9B"/>
    <w:rsid w:val="001C5F51"/>
    <w:rsid w:val="001C64FC"/>
    <w:rsid w:val="001C6696"/>
    <w:rsid w:val="001C674D"/>
    <w:rsid w:val="001C6A41"/>
    <w:rsid w:val="001C6A88"/>
    <w:rsid w:val="001C6B78"/>
    <w:rsid w:val="001C6C4C"/>
    <w:rsid w:val="001C6EE1"/>
    <w:rsid w:val="001C7050"/>
    <w:rsid w:val="001C7154"/>
    <w:rsid w:val="001C7444"/>
    <w:rsid w:val="001C753D"/>
    <w:rsid w:val="001C7E67"/>
    <w:rsid w:val="001C7EDB"/>
    <w:rsid w:val="001C7F14"/>
    <w:rsid w:val="001D04DC"/>
    <w:rsid w:val="001D082E"/>
    <w:rsid w:val="001D0C3F"/>
    <w:rsid w:val="001D0E78"/>
    <w:rsid w:val="001D100D"/>
    <w:rsid w:val="001D12A6"/>
    <w:rsid w:val="001D1722"/>
    <w:rsid w:val="001D1724"/>
    <w:rsid w:val="001D1AB8"/>
    <w:rsid w:val="001D1AE1"/>
    <w:rsid w:val="001D1AE6"/>
    <w:rsid w:val="001D1CA5"/>
    <w:rsid w:val="001D1F11"/>
    <w:rsid w:val="001D1FC1"/>
    <w:rsid w:val="001D2089"/>
    <w:rsid w:val="001D2160"/>
    <w:rsid w:val="001D270A"/>
    <w:rsid w:val="001D2817"/>
    <w:rsid w:val="001D281E"/>
    <w:rsid w:val="001D2B00"/>
    <w:rsid w:val="001D2F5E"/>
    <w:rsid w:val="001D3160"/>
    <w:rsid w:val="001D31CD"/>
    <w:rsid w:val="001D3AD2"/>
    <w:rsid w:val="001D3ADC"/>
    <w:rsid w:val="001D3E56"/>
    <w:rsid w:val="001D46D1"/>
    <w:rsid w:val="001D473B"/>
    <w:rsid w:val="001D4769"/>
    <w:rsid w:val="001D4A23"/>
    <w:rsid w:val="001D4DD3"/>
    <w:rsid w:val="001D4E3F"/>
    <w:rsid w:val="001D559E"/>
    <w:rsid w:val="001D578E"/>
    <w:rsid w:val="001D5934"/>
    <w:rsid w:val="001D5E60"/>
    <w:rsid w:val="001D5F6F"/>
    <w:rsid w:val="001D638B"/>
    <w:rsid w:val="001D6442"/>
    <w:rsid w:val="001D656D"/>
    <w:rsid w:val="001D6CF0"/>
    <w:rsid w:val="001D7031"/>
    <w:rsid w:val="001D7184"/>
    <w:rsid w:val="001D729B"/>
    <w:rsid w:val="001D739D"/>
    <w:rsid w:val="001D75E2"/>
    <w:rsid w:val="001D75F3"/>
    <w:rsid w:val="001D76EB"/>
    <w:rsid w:val="001D7A88"/>
    <w:rsid w:val="001D7AC7"/>
    <w:rsid w:val="001D7BD7"/>
    <w:rsid w:val="001E02EA"/>
    <w:rsid w:val="001E05AA"/>
    <w:rsid w:val="001E09D9"/>
    <w:rsid w:val="001E0A1C"/>
    <w:rsid w:val="001E0AF1"/>
    <w:rsid w:val="001E0BC5"/>
    <w:rsid w:val="001E0D6F"/>
    <w:rsid w:val="001E1001"/>
    <w:rsid w:val="001E177D"/>
    <w:rsid w:val="001E187C"/>
    <w:rsid w:val="001E19F1"/>
    <w:rsid w:val="001E1F47"/>
    <w:rsid w:val="001E20B1"/>
    <w:rsid w:val="001E211B"/>
    <w:rsid w:val="001E2346"/>
    <w:rsid w:val="001E23B9"/>
    <w:rsid w:val="001E26BD"/>
    <w:rsid w:val="001E27E7"/>
    <w:rsid w:val="001E2939"/>
    <w:rsid w:val="001E2943"/>
    <w:rsid w:val="001E2E88"/>
    <w:rsid w:val="001E351E"/>
    <w:rsid w:val="001E361C"/>
    <w:rsid w:val="001E3A46"/>
    <w:rsid w:val="001E3B52"/>
    <w:rsid w:val="001E3D46"/>
    <w:rsid w:val="001E3E3B"/>
    <w:rsid w:val="001E3FDA"/>
    <w:rsid w:val="001E4083"/>
    <w:rsid w:val="001E44E2"/>
    <w:rsid w:val="001E455F"/>
    <w:rsid w:val="001E472B"/>
    <w:rsid w:val="001E4E28"/>
    <w:rsid w:val="001E504E"/>
    <w:rsid w:val="001E53E6"/>
    <w:rsid w:val="001E5455"/>
    <w:rsid w:val="001E561D"/>
    <w:rsid w:val="001E5735"/>
    <w:rsid w:val="001E5D6C"/>
    <w:rsid w:val="001E5E91"/>
    <w:rsid w:val="001E5FB8"/>
    <w:rsid w:val="001E5FC7"/>
    <w:rsid w:val="001E6C8A"/>
    <w:rsid w:val="001E6DE0"/>
    <w:rsid w:val="001E726D"/>
    <w:rsid w:val="001E7353"/>
    <w:rsid w:val="001E73A1"/>
    <w:rsid w:val="001E73B5"/>
    <w:rsid w:val="001E7421"/>
    <w:rsid w:val="001E747B"/>
    <w:rsid w:val="001E74AE"/>
    <w:rsid w:val="001E7944"/>
    <w:rsid w:val="001E7A3F"/>
    <w:rsid w:val="001F01FF"/>
    <w:rsid w:val="001F0487"/>
    <w:rsid w:val="001F06D8"/>
    <w:rsid w:val="001F0756"/>
    <w:rsid w:val="001F077A"/>
    <w:rsid w:val="001F0844"/>
    <w:rsid w:val="001F0CCB"/>
    <w:rsid w:val="001F0F22"/>
    <w:rsid w:val="001F1231"/>
    <w:rsid w:val="001F171B"/>
    <w:rsid w:val="001F17AB"/>
    <w:rsid w:val="001F1A0C"/>
    <w:rsid w:val="001F1A47"/>
    <w:rsid w:val="001F1FD6"/>
    <w:rsid w:val="001F2016"/>
    <w:rsid w:val="001F20A4"/>
    <w:rsid w:val="001F2136"/>
    <w:rsid w:val="001F2201"/>
    <w:rsid w:val="001F2497"/>
    <w:rsid w:val="001F27A1"/>
    <w:rsid w:val="001F2853"/>
    <w:rsid w:val="001F2C2E"/>
    <w:rsid w:val="001F2C3C"/>
    <w:rsid w:val="001F300D"/>
    <w:rsid w:val="001F319F"/>
    <w:rsid w:val="001F3202"/>
    <w:rsid w:val="001F357A"/>
    <w:rsid w:val="001F35FF"/>
    <w:rsid w:val="001F3696"/>
    <w:rsid w:val="001F36E2"/>
    <w:rsid w:val="001F3B33"/>
    <w:rsid w:val="001F3F33"/>
    <w:rsid w:val="001F40DD"/>
    <w:rsid w:val="001F41E0"/>
    <w:rsid w:val="001F467A"/>
    <w:rsid w:val="001F472A"/>
    <w:rsid w:val="001F4792"/>
    <w:rsid w:val="001F4871"/>
    <w:rsid w:val="001F4AB5"/>
    <w:rsid w:val="001F4C58"/>
    <w:rsid w:val="001F4CA4"/>
    <w:rsid w:val="001F4E76"/>
    <w:rsid w:val="001F4F85"/>
    <w:rsid w:val="001F4FAE"/>
    <w:rsid w:val="001F5252"/>
    <w:rsid w:val="001F53C6"/>
    <w:rsid w:val="001F548D"/>
    <w:rsid w:val="001F5535"/>
    <w:rsid w:val="001F56CF"/>
    <w:rsid w:val="001F5A3C"/>
    <w:rsid w:val="001F5AF7"/>
    <w:rsid w:val="001F617E"/>
    <w:rsid w:val="001F6768"/>
    <w:rsid w:val="001F6A3F"/>
    <w:rsid w:val="001F6E8E"/>
    <w:rsid w:val="001F6FDA"/>
    <w:rsid w:val="001F7260"/>
    <w:rsid w:val="001F742E"/>
    <w:rsid w:val="001F75FF"/>
    <w:rsid w:val="001F764D"/>
    <w:rsid w:val="001F78CA"/>
    <w:rsid w:val="001F7925"/>
    <w:rsid w:val="001F7E9D"/>
    <w:rsid w:val="0020015A"/>
    <w:rsid w:val="00200261"/>
    <w:rsid w:val="00200368"/>
    <w:rsid w:val="002003D4"/>
    <w:rsid w:val="0020073E"/>
    <w:rsid w:val="0020091C"/>
    <w:rsid w:val="0020096E"/>
    <w:rsid w:val="00200B54"/>
    <w:rsid w:val="00200C0F"/>
    <w:rsid w:val="00200C89"/>
    <w:rsid w:val="002017DC"/>
    <w:rsid w:val="0020191F"/>
    <w:rsid w:val="0020198B"/>
    <w:rsid w:val="00201BC1"/>
    <w:rsid w:val="00202650"/>
    <w:rsid w:val="0020273A"/>
    <w:rsid w:val="002027FF"/>
    <w:rsid w:val="00202B30"/>
    <w:rsid w:val="00202C30"/>
    <w:rsid w:val="00203144"/>
    <w:rsid w:val="00203307"/>
    <w:rsid w:val="002035F3"/>
    <w:rsid w:val="002037B0"/>
    <w:rsid w:val="002038BD"/>
    <w:rsid w:val="00203991"/>
    <w:rsid w:val="00203C9F"/>
    <w:rsid w:val="00203E81"/>
    <w:rsid w:val="00203FF3"/>
    <w:rsid w:val="0020468E"/>
    <w:rsid w:val="0020477A"/>
    <w:rsid w:val="00204C81"/>
    <w:rsid w:val="00204C98"/>
    <w:rsid w:val="00204D6C"/>
    <w:rsid w:val="0020518E"/>
    <w:rsid w:val="002056A5"/>
    <w:rsid w:val="00205E1E"/>
    <w:rsid w:val="00207196"/>
    <w:rsid w:val="002072A6"/>
    <w:rsid w:val="00207315"/>
    <w:rsid w:val="00207527"/>
    <w:rsid w:val="00207672"/>
    <w:rsid w:val="002077BC"/>
    <w:rsid w:val="00207930"/>
    <w:rsid w:val="00207B5F"/>
    <w:rsid w:val="00207DBE"/>
    <w:rsid w:val="002100EB"/>
    <w:rsid w:val="002101E0"/>
    <w:rsid w:val="002104DB"/>
    <w:rsid w:val="00210569"/>
    <w:rsid w:val="00210589"/>
    <w:rsid w:val="002106CA"/>
    <w:rsid w:val="00210B73"/>
    <w:rsid w:val="00210C62"/>
    <w:rsid w:val="00210CAA"/>
    <w:rsid w:val="00210CE1"/>
    <w:rsid w:val="00210E6F"/>
    <w:rsid w:val="00210FDA"/>
    <w:rsid w:val="0021141C"/>
    <w:rsid w:val="00211676"/>
    <w:rsid w:val="00211E14"/>
    <w:rsid w:val="002121C3"/>
    <w:rsid w:val="00212560"/>
    <w:rsid w:val="0021259F"/>
    <w:rsid w:val="00212928"/>
    <w:rsid w:val="002129B7"/>
    <w:rsid w:val="00212BBB"/>
    <w:rsid w:val="00212CBB"/>
    <w:rsid w:val="0021315E"/>
    <w:rsid w:val="0021319D"/>
    <w:rsid w:val="0021326A"/>
    <w:rsid w:val="00213336"/>
    <w:rsid w:val="00213363"/>
    <w:rsid w:val="002133CD"/>
    <w:rsid w:val="002138F4"/>
    <w:rsid w:val="00213B45"/>
    <w:rsid w:val="00213ED6"/>
    <w:rsid w:val="0021431C"/>
    <w:rsid w:val="002144E8"/>
    <w:rsid w:val="00214751"/>
    <w:rsid w:val="00214898"/>
    <w:rsid w:val="002148D9"/>
    <w:rsid w:val="00214CBA"/>
    <w:rsid w:val="00214FFD"/>
    <w:rsid w:val="00215355"/>
    <w:rsid w:val="0021536F"/>
    <w:rsid w:val="002154E2"/>
    <w:rsid w:val="00215C4F"/>
    <w:rsid w:val="002162E9"/>
    <w:rsid w:val="00216661"/>
    <w:rsid w:val="00216674"/>
    <w:rsid w:val="00216728"/>
    <w:rsid w:val="0021678D"/>
    <w:rsid w:val="0021702A"/>
    <w:rsid w:val="00217546"/>
    <w:rsid w:val="002175BB"/>
    <w:rsid w:val="00217851"/>
    <w:rsid w:val="002178A1"/>
    <w:rsid w:val="00217A28"/>
    <w:rsid w:val="00217E76"/>
    <w:rsid w:val="002202AD"/>
    <w:rsid w:val="00220460"/>
    <w:rsid w:val="002209B0"/>
    <w:rsid w:val="00220B79"/>
    <w:rsid w:val="00220C87"/>
    <w:rsid w:val="00220C95"/>
    <w:rsid w:val="00220D12"/>
    <w:rsid w:val="00221254"/>
    <w:rsid w:val="002213EE"/>
    <w:rsid w:val="00221454"/>
    <w:rsid w:val="002218DF"/>
    <w:rsid w:val="00221934"/>
    <w:rsid w:val="00221A26"/>
    <w:rsid w:val="00221B11"/>
    <w:rsid w:val="00221DED"/>
    <w:rsid w:val="00221F38"/>
    <w:rsid w:val="00221FE4"/>
    <w:rsid w:val="00222150"/>
    <w:rsid w:val="00222843"/>
    <w:rsid w:val="00222B2B"/>
    <w:rsid w:val="00222BF9"/>
    <w:rsid w:val="00222D18"/>
    <w:rsid w:val="00222E21"/>
    <w:rsid w:val="00222E6A"/>
    <w:rsid w:val="00222EBE"/>
    <w:rsid w:val="0022301D"/>
    <w:rsid w:val="002230B1"/>
    <w:rsid w:val="002230D8"/>
    <w:rsid w:val="002230DC"/>
    <w:rsid w:val="002231B4"/>
    <w:rsid w:val="00223265"/>
    <w:rsid w:val="002232CE"/>
    <w:rsid w:val="002238BD"/>
    <w:rsid w:val="0022391E"/>
    <w:rsid w:val="00223BF8"/>
    <w:rsid w:val="00224067"/>
    <w:rsid w:val="0022417A"/>
    <w:rsid w:val="0022452A"/>
    <w:rsid w:val="0022453E"/>
    <w:rsid w:val="002249B8"/>
    <w:rsid w:val="00224B48"/>
    <w:rsid w:val="00224DD4"/>
    <w:rsid w:val="0022513E"/>
    <w:rsid w:val="0022519B"/>
    <w:rsid w:val="002251ED"/>
    <w:rsid w:val="002255E5"/>
    <w:rsid w:val="00225BED"/>
    <w:rsid w:val="00225E52"/>
    <w:rsid w:val="00225F35"/>
    <w:rsid w:val="00227BC1"/>
    <w:rsid w:val="00227BDF"/>
    <w:rsid w:val="00227C23"/>
    <w:rsid w:val="00227E4E"/>
    <w:rsid w:val="0023009F"/>
    <w:rsid w:val="002300D5"/>
    <w:rsid w:val="0023045F"/>
    <w:rsid w:val="00230AEF"/>
    <w:rsid w:val="00230BC6"/>
    <w:rsid w:val="00230F45"/>
    <w:rsid w:val="002312D7"/>
    <w:rsid w:val="00231411"/>
    <w:rsid w:val="00231478"/>
    <w:rsid w:val="002315C9"/>
    <w:rsid w:val="00231C43"/>
    <w:rsid w:val="002325F4"/>
    <w:rsid w:val="0023264D"/>
    <w:rsid w:val="00232776"/>
    <w:rsid w:val="0023278E"/>
    <w:rsid w:val="00232B62"/>
    <w:rsid w:val="00232C0E"/>
    <w:rsid w:val="00232CA0"/>
    <w:rsid w:val="002332FC"/>
    <w:rsid w:val="0023335C"/>
    <w:rsid w:val="0023363B"/>
    <w:rsid w:val="00233C8A"/>
    <w:rsid w:val="00233F72"/>
    <w:rsid w:val="0023413D"/>
    <w:rsid w:val="00234421"/>
    <w:rsid w:val="00234633"/>
    <w:rsid w:val="00234A18"/>
    <w:rsid w:val="00234A48"/>
    <w:rsid w:val="00234B05"/>
    <w:rsid w:val="00234CC3"/>
    <w:rsid w:val="00234EB2"/>
    <w:rsid w:val="00234F08"/>
    <w:rsid w:val="002350FC"/>
    <w:rsid w:val="002352ED"/>
    <w:rsid w:val="0023533D"/>
    <w:rsid w:val="0023540E"/>
    <w:rsid w:val="002354B8"/>
    <w:rsid w:val="00235509"/>
    <w:rsid w:val="00235521"/>
    <w:rsid w:val="002355CA"/>
    <w:rsid w:val="002357F4"/>
    <w:rsid w:val="00235844"/>
    <w:rsid w:val="00235915"/>
    <w:rsid w:val="00235A33"/>
    <w:rsid w:val="0023622C"/>
    <w:rsid w:val="002363DE"/>
    <w:rsid w:val="00236623"/>
    <w:rsid w:val="00236898"/>
    <w:rsid w:val="002369C9"/>
    <w:rsid w:val="00236A0F"/>
    <w:rsid w:val="00236EC6"/>
    <w:rsid w:val="0023715B"/>
    <w:rsid w:val="002371B8"/>
    <w:rsid w:val="00237256"/>
    <w:rsid w:val="00237272"/>
    <w:rsid w:val="002373D0"/>
    <w:rsid w:val="00237B76"/>
    <w:rsid w:val="0024001D"/>
    <w:rsid w:val="00240249"/>
    <w:rsid w:val="00240251"/>
    <w:rsid w:val="00240371"/>
    <w:rsid w:val="002403BA"/>
    <w:rsid w:val="00240555"/>
    <w:rsid w:val="00240B0B"/>
    <w:rsid w:val="00240C41"/>
    <w:rsid w:val="00240CC2"/>
    <w:rsid w:val="00240CE2"/>
    <w:rsid w:val="00241052"/>
    <w:rsid w:val="002414E8"/>
    <w:rsid w:val="00241530"/>
    <w:rsid w:val="00241697"/>
    <w:rsid w:val="00241761"/>
    <w:rsid w:val="00241BFC"/>
    <w:rsid w:val="00241D41"/>
    <w:rsid w:val="00241D52"/>
    <w:rsid w:val="00242146"/>
    <w:rsid w:val="0024263E"/>
    <w:rsid w:val="002426DF"/>
    <w:rsid w:val="0024291D"/>
    <w:rsid w:val="00242925"/>
    <w:rsid w:val="00242A59"/>
    <w:rsid w:val="00242BDE"/>
    <w:rsid w:val="00242D25"/>
    <w:rsid w:val="00242E65"/>
    <w:rsid w:val="00242F1B"/>
    <w:rsid w:val="00243192"/>
    <w:rsid w:val="00243195"/>
    <w:rsid w:val="0024332D"/>
    <w:rsid w:val="00243482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4A05"/>
    <w:rsid w:val="00244C66"/>
    <w:rsid w:val="00244C8F"/>
    <w:rsid w:val="00244E04"/>
    <w:rsid w:val="00244E77"/>
    <w:rsid w:val="00244EAE"/>
    <w:rsid w:val="002454DA"/>
    <w:rsid w:val="00245788"/>
    <w:rsid w:val="002459B4"/>
    <w:rsid w:val="00245CCE"/>
    <w:rsid w:val="00245F2F"/>
    <w:rsid w:val="00246137"/>
    <w:rsid w:val="002462CF"/>
    <w:rsid w:val="0024635D"/>
    <w:rsid w:val="002463E0"/>
    <w:rsid w:val="002463EB"/>
    <w:rsid w:val="002466BF"/>
    <w:rsid w:val="002466F8"/>
    <w:rsid w:val="0024696E"/>
    <w:rsid w:val="0024700B"/>
    <w:rsid w:val="0024713D"/>
    <w:rsid w:val="0024774E"/>
    <w:rsid w:val="002477E8"/>
    <w:rsid w:val="00247924"/>
    <w:rsid w:val="002479D5"/>
    <w:rsid w:val="002479FF"/>
    <w:rsid w:val="00247AF3"/>
    <w:rsid w:val="00247D77"/>
    <w:rsid w:val="00247E76"/>
    <w:rsid w:val="00247EE2"/>
    <w:rsid w:val="002500BD"/>
    <w:rsid w:val="002500FA"/>
    <w:rsid w:val="00250258"/>
    <w:rsid w:val="002502F7"/>
    <w:rsid w:val="0025049C"/>
    <w:rsid w:val="00250583"/>
    <w:rsid w:val="002506B6"/>
    <w:rsid w:val="002506E8"/>
    <w:rsid w:val="00250701"/>
    <w:rsid w:val="00250815"/>
    <w:rsid w:val="0025090C"/>
    <w:rsid w:val="00250C39"/>
    <w:rsid w:val="00250D73"/>
    <w:rsid w:val="00250DBF"/>
    <w:rsid w:val="00250E2E"/>
    <w:rsid w:val="00251083"/>
    <w:rsid w:val="00251548"/>
    <w:rsid w:val="00251A1E"/>
    <w:rsid w:val="00252751"/>
    <w:rsid w:val="0025287C"/>
    <w:rsid w:val="00252B2F"/>
    <w:rsid w:val="00252D84"/>
    <w:rsid w:val="00252F78"/>
    <w:rsid w:val="0025317B"/>
    <w:rsid w:val="00253389"/>
    <w:rsid w:val="00253713"/>
    <w:rsid w:val="00253AAB"/>
    <w:rsid w:val="00253F6C"/>
    <w:rsid w:val="00253FF1"/>
    <w:rsid w:val="00254011"/>
    <w:rsid w:val="00254726"/>
    <w:rsid w:val="00254A3C"/>
    <w:rsid w:val="00254B8A"/>
    <w:rsid w:val="00254EA4"/>
    <w:rsid w:val="00254F67"/>
    <w:rsid w:val="002550CB"/>
    <w:rsid w:val="00255638"/>
    <w:rsid w:val="002556D8"/>
    <w:rsid w:val="00255BEF"/>
    <w:rsid w:val="00255C18"/>
    <w:rsid w:val="00255D96"/>
    <w:rsid w:val="00255ED8"/>
    <w:rsid w:val="00256089"/>
    <w:rsid w:val="002562F8"/>
    <w:rsid w:val="00256544"/>
    <w:rsid w:val="00256945"/>
    <w:rsid w:val="00256A87"/>
    <w:rsid w:val="00256B98"/>
    <w:rsid w:val="00256CAE"/>
    <w:rsid w:val="0025741D"/>
    <w:rsid w:val="00257545"/>
    <w:rsid w:val="00257947"/>
    <w:rsid w:val="002579AF"/>
    <w:rsid w:val="002579BC"/>
    <w:rsid w:val="00257A45"/>
    <w:rsid w:val="00257CD5"/>
    <w:rsid w:val="00257CFF"/>
    <w:rsid w:val="002600C9"/>
    <w:rsid w:val="0026013A"/>
    <w:rsid w:val="00260487"/>
    <w:rsid w:val="002606B0"/>
    <w:rsid w:val="002608DF"/>
    <w:rsid w:val="00260A85"/>
    <w:rsid w:val="00260B45"/>
    <w:rsid w:val="00260B7A"/>
    <w:rsid w:val="00260D0F"/>
    <w:rsid w:val="002614F8"/>
    <w:rsid w:val="0026168B"/>
    <w:rsid w:val="002617D0"/>
    <w:rsid w:val="00261907"/>
    <w:rsid w:val="00261A6F"/>
    <w:rsid w:val="00261A82"/>
    <w:rsid w:val="00261EB9"/>
    <w:rsid w:val="00261FDF"/>
    <w:rsid w:val="0026226A"/>
    <w:rsid w:val="0026227A"/>
    <w:rsid w:val="002625BD"/>
    <w:rsid w:val="0026273C"/>
    <w:rsid w:val="002628C7"/>
    <w:rsid w:val="00262B39"/>
    <w:rsid w:val="00262D05"/>
    <w:rsid w:val="00262D0C"/>
    <w:rsid w:val="00263615"/>
    <w:rsid w:val="002637F7"/>
    <w:rsid w:val="0026385E"/>
    <w:rsid w:val="00263B9E"/>
    <w:rsid w:val="00264057"/>
    <w:rsid w:val="00264165"/>
    <w:rsid w:val="00264394"/>
    <w:rsid w:val="002643FD"/>
    <w:rsid w:val="00264706"/>
    <w:rsid w:val="00264751"/>
    <w:rsid w:val="002648E9"/>
    <w:rsid w:val="00264A40"/>
    <w:rsid w:val="00264C4D"/>
    <w:rsid w:val="00264EBF"/>
    <w:rsid w:val="00264F70"/>
    <w:rsid w:val="00264FA2"/>
    <w:rsid w:val="0026501F"/>
    <w:rsid w:val="002652C6"/>
    <w:rsid w:val="00265330"/>
    <w:rsid w:val="0026538C"/>
    <w:rsid w:val="00265465"/>
    <w:rsid w:val="00265828"/>
    <w:rsid w:val="0026594E"/>
    <w:rsid w:val="00265CEA"/>
    <w:rsid w:val="00265D63"/>
    <w:rsid w:val="002661D5"/>
    <w:rsid w:val="00266467"/>
    <w:rsid w:val="002665AF"/>
    <w:rsid w:val="002665FA"/>
    <w:rsid w:val="0026683D"/>
    <w:rsid w:val="00266EF8"/>
    <w:rsid w:val="00266F07"/>
    <w:rsid w:val="00267B5D"/>
    <w:rsid w:val="00267DA9"/>
    <w:rsid w:val="00267EA6"/>
    <w:rsid w:val="0027039A"/>
    <w:rsid w:val="00270499"/>
    <w:rsid w:val="002708B9"/>
    <w:rsid w:val="00271114"/>
    <w:rsid w:val="00271121"/>
    <w:rsid w:val="00271262"/>
    <w:rsid w:val="002713FD"/>
    <w:rsid w:val="00271496"/>
    <w:rsid w:val="00271559"/>
    <w:rsid w:val="002715FE"/>
    <w:rsid w:val="00271D11"/>
    <w:rsid w:val="00272319"/>
    <w:rsid w:val="002723EC"/>
    <w:rsid w:val="00272860"/>
    <w:rsid w:val="00272AC4"/>
    <w:rsid w:val="00272B93"/>
    <w:rsid w:val="00272BC2"/>
    <w:rsid w:val="00272DA6"/>
    <w:rsid w:val="00272E36"/>
    <w:rsid w:val="0027317B"/>
    <w:rsid w:val="0027339B"/>
    <w:rsid w:val="002733FE"/>
    <w:rsid w:val="00273881"/>
    <w:rsid w:val="00273AC2"/>
    <w:rsid w:val="00273CA8"/>
    <w:rsid w:val="00273E20"/>
    <w:rsid w:val="00273E27"/>
    <w:rsid w:val="00274510"/>
    <w:rsid w:val="0027473D"/>
    <w:rsid w:val="0027485D"/>
    <w:rsid w:val="00274866"/>
    <w:rsid w:val="002749EE"/>
    <w:rsid w:val="00274AE4"/>
    <w:rsid w:val="00275707"/>
    <w:rsid w:val="00275846"/>
    <w:rsid w:val="00275964"/>
    <w:rsid w:val="00276291"/>
    <w:rsid w:val="002765EA"/>
    <w:rsid w:val="0027686E"/>
    <w:rsid w:val="00276920"/>
    <w:rsid w:val="00276BB2"/>
    <w:rsid w:val="00276EF8"/>
    <w:rsid w:val="002771DB"/>
    <w:rsid w:val="002772D0"/>
    <w:rsid w:val="00277501"/>
    <w:rsid w:val="00277B31"/>
    <w:rsid w:val="00277B9D"/>
    <w:rsid w:val="00277D8E"/>
    <w:rsid w:val="00277D91"/>
    <w:rsid w:val="00277FB1"/>
    <w:rsid w:val="00280101"/>
    <w:rsid w:val="00280499"/>
    <w:rsid w:val="002806B0"/>
    <w:rsid w:val="00281038"/>
    <w:rsid w:val="00281438"/>
    <w:rsid w:val="002814BA"/>
    <w:rsid w:val="0028160F"/>
    <w:rsid w:val="002817F4"/>
    <w:rsid w:val="002818BA"/>
    <w:rsid w:val="00281B5D"/>
    <w:rsid w:val="00281E7F"/>
    <w:rsid w:val="0028207E"/>
    <w:rsid w:val="002827DF"/>
    <w:rsid w:val="00282B7A"/>
    <w:rsid w:val="00282C78"/>
    <w:rsid w:val="00282E8F"/>
    <w:rsid w:val="0028309F"/>
    <w:rsid w:val="002831FB"/>
    <w:rsid w:val="0028385A"/>
    <w:rsid w:val="00283900"/>
    <w:rsid w:val="00283C80"/>
    <w:rsid w:val="00283DA0"/>
    <w:rsid w:val="00283E48"/>
    <w:rsid w:val="002840E3"/>
    <w:rsid w:val="00284101"/>
    <w:rsid w:val="00284140"/>
    <w:rsid w:val="00284376"/>
    <w:rsid w:val="00284985"/>
    <w:rsid w:val="00284AFB"/>
    <w:rsid w:val="00284B3D"/>
    <w:rsid w:val="00284CEE"/>
    <w:rsid w:val="00284E43"/>
    <w:rsid w:val="00284F02"/>
    <w:rsid w:val="0028523D"/>
    <w:rsid w:val="002852A1"/>
    <w:rsid w:val="002855F5"/>
    <w:rsid w:val="002855F9"/>
    <w:rsid w:val="00285BE0"/>
    <w:rsid w:val="00285D2A"/>
    <w:rsid w:val="0028603A"/>
    <w:rsid w:val="00286066"/>
    <w:rsid w:val="002860AD"/>
    <w:rsid w:val="002860C5"/>
    <w:rsid w:val="0028619D"/>
    <w:rsid w:val="002861A1"/>
    <w:rsid w:val="0028665B"/>
    <w:rsid w:val="00286670"/>
    <w:rsid w:val="002867DB"/>
    <w:rsid w:val="002868BB"/>
    <w:rsid w:val="002868CB"/>
    <w:rsid w:val="002870A4"/>
    <w:rsid w:val="002873AF"/>
    <w:rsid w:val="00287A47"/>
    <w:rsid w:val="002902C5"/>
    <w:rsid w:val="002903A7"/>
    <w:rsid w:val="002906C7"/>
    <w:rsid w:val="002908F8"/>
    <w:rsid w:val="00290912"/>
    <w:rsid w:val="00290CDD"/>
    <w:rsid w:val="00290DE9"/>
    <w:rsid w:val="00290F9B"/>
    <w:rsid w:val="0029103A"/>
    <w:rsid w:val="002910B1"/>
    <w:rsid w:val="00291220"/>
    <w:rsid w:val="002912A6"/>
    <w:rsid w:val="002912AB"/>
    <w:rsid w:val="002912CF"/>
    <w:rsid w:val="00291916"/>
    <w:rsid w:val="00291C19"/>
    <w:rsid w:val="00291CBB"/>
    <w:rsid w:val="00292282"/>
    <w:rsid w:val="002923F6"/>
    <w:rsid w:val="00292498"/>
    <w:rsid w:val="0029263E"/>
    <w:rsid w:val="00292911"/>
    <w:rsid w:val="00292DEF"/>
    <w:rsid w:val="0029382E"/>
    <w:rsid w:val="00293954"/>
    <w:rsid w:val="00293BF0"/>
    <w:rsid w:val="00293DED"/>
    <w:rsid w:val="00293E1F"/>
    <w:rsid w:val="00293E73"/>
    <w:rsid w:val="00293EFF"/>
    <w:rsid w:val="002940B0"/>
    <w:rsid w:val="00294991"/>
    <w:rsid w:val="002949AB"/>
    <w:rsid w:val="00294D2B"/>
    <w:rsid w:val="00294DD0"/>
    <w:rsid w:val="00294E3D"/>
    <w:rsid w:val="00295049"/>
    <w:rsid w:val="00295B35"/>
    <w:rsid w:val="00295E9C"/>
    <w:rsid w:val="00296394"/>
    <w:rsid w:val="0029660E"/>
    <w:rsid w:val="002969F5"/>
    <w:rsid w:val="00296A09"/>
    <w:rsid w:val="00296B64"/>
    <w:rsid w:val="00296F7F"/>
    <w:rsid w:val="00297053"/>
    <w:rsid w:val="00297085"/>
    <w:rsid w:val="002973F6"/>
    <w:rsid w:val="0029760B"/>
    <w:rsid w:val="0029763A"/>
    <w:rsid w:val="00297740"/>
    <w:rsid w:val="00297E23"/>
    <w:rsid w:val="00297F96"/>
    <w:rsid w:val="002A00F1"/>
    <w:rsid w:val="002A0124"/>
    <w:rsid w:val="002A02C4"/>
    <w:rsid w:val="002A055C"/>
    <w:rsid w:val="002A05D8"/>
    <w:rsid w:val="002A0813"/>
    <w:rsid w:val="002A1269"/>
    <w:rsid w:val="002A1352"/>
    <w:rsid w:val="002A1588"/>
    <w:rsid w:val="002A19BA"/>
    <w:rsid w:val="002A1D1D"/>
    <w:rsid w:val="002A1E53"/>
    <w:rsid w:val="002A1FF1"/>
    <w:rsid w:val="002A268C"/>
    <w:rsid w:val="002A2749"/>
    <w:rsid w:val="002A28DC"/>
    <w:rsid w:val="002A2A71"/>
    <w:rsid w:val="002A2CAC"/>
    <w:rsid w:val="002A314A"/>
    <w:rsid w:val="002A3620"/>
    <w:rsid w:val="002A3839"/>
    <w:rsid w:val="002A3AB9"/>
    <w:rsid w:val="002A3C19"/>
    <w:rsid w:val="002A3E0E"/>
    <w:rsid w:val="002A3E99"/>
    <w:rsid w:val="002A3EA5"/>
    <w:rsid w:val="002A4570"/>
    <w:rsid w:val="002A4637"/>
    <w:rsid w:val="002A46A3"/>
    <w:rsid w:val="002A4921"/>
    <w:rsid w:val="002A4BE3"/>
    <w:rsid w:val="002A4C9D"/>
    <w:rsid w:val="002A4CD1"/>
    <w:rsid w:val="002A4D6A"/>
    <w:rsid w:val="002A4E27"/>
    <w:rsid w:val="002A4F34"/>
    <w:rsid w:val="002A501C"/>
    <w:rsid w:val="002A5020"/>
    <w:rsid w:val="002A553A"/>
    <w:rsid w:val="002A5730"/>
    <w:rsid w:val="002A58CA"/>
    <w:rsid w:val="002A5C9C"/>
    <w:rsid w:val="002A60A0"/>
    <w:rsid w:val="002A616B"/>
    <w:rsid w:val="002A63A4"/>
    <w:rsid w:val="002A67CF"/>
    <w:rsid w:val="002A67E6"/>
    <w:rsid w:val="002A6849"/>
    <w:rsid w:val="002A68F3"/>
    <w:rsid w:val="002A7042"/>
    <w:rsid w:val="002A79EF"/>
    <w:rsid w:val="002A7C22"/>
    <w:rsid w:val="002A7CA9"/>
    <w:rsid w:val="002A7CAF"/>
    <w:rsid w:val="002A7F6C"/>
    <w:rsid w:val="002B0127"/>
    <w:rsid w:val="002B04D3"/>
    <w:rsid w:val="002B06D2"/>
    <w:rsid w:val="002B0A29"/>
    <w:rsid w:val="002B0E21"/>
    <w:rsid w:val="002B0FC2"/>
    <w:rsid w:val="002B10D7"/>
    <w:rsid w:val="002B13FF"/>
    <w:rsid w:val="002B1562"/>
    <w:rsid w:val="002B171C"/>
    <w:rsid w:val="002B1B83"/>
    <w:rsid w:val="002B1BF7"/>
    <w:rsid w:val="002B200D"/>
    <w:rsid w:val="002B2117"/>
    <w:rsid w:val="002B2917"/>
    <w:rsid w:val="002B2B24"/>
    <w:rsid w:val="002B2B8B"/>
    <w:rsid w:val="002B2C91"/>
    <w:rsid w:val="002B2CC9"/>
    <w:rsid w:val="002B32EB"/>
    <w:rsid w:val="002B3673"/>
    <w:rsid w:val="002B384F"/>
    <w:rsid w:val="002B38FE"/>
    <w:rsid w:val="002B3AE9"/>
    <w:rsid w:val="002B3B20"/>
    <w:rsid w:val="002B3D7D"/>
    <w:rsid w:val="002B3E7A"/>
    <w:rsid w:val="002B400D"/>
    <w:rsid w:val="002B4031"/>
    <w:rsid w:val="002B4172"/>
    <w:rsid w:val="002B4193"/>
    <w:rsid w:val="002B42A4"/>
    <w:rsid w:val="002B4588"/>
    <w:rsid w:val="002B4844"/>
    <w:rsid w:val="002B48CC"/>
    <w:rsid w:val="002B495E"/>
    <w:rsid w:val="002B4971"/>
    <w:rsid w:val="002B4D05"/>
    <w:rsid w:val="002B4D8E"/>
    <w:rsid w:val="002B53C0"/>
    <w:rsid w:val="002B545A"/>
    <w:rsid w:val="002B54E1"/>
    <w:rsid w:val="002B5E77"/>
    <w:rsid w:val="002B616E"/>
    <w:rsid w:val="002B6426"/>
    <w:rsid w:val="002B67FF"/>
    <w:rsid w:val="002B6901"/>
    <w:rsid w:val="002B698C"/>
    <w:rsid w:val="002B69DB"/>
    <w:rsid w:val="002B6A25"/>
    <w:rsid w:val="002B6DBE"/>
    <w:rsid w:val="002B6E34"/>
    <w:rsid w:val="002B6E72"/>
    <w:rsid w:val="002B725E"/>
    <w:rsid w:val="002B734B"/>
    <w:rsid w:val="002B7CAA"/>
    <w:rsid w:val="002B7D32"/>
    <w:rsid w:val="002B7F20"/>
    <w:rsid w:val="002C0188"/>
    <w:rsid w:val="002C01E3"/>
    <w:rsid w:val="002C0207"/>
    <w:rsid w:val="002C0312"/>
    <w:rsid w:val="002C06E2"/>
    <w:rsid w:val="002C08BA"/>
    <w:rsid w:val="002C08E4"/>
    <w:rsid w:val="002C1368"/>
    <w:rsid w:val="002C14A1"/>
    <w:rsid w:val="002C1718"/>
    <w:rsid w:val="002C1B2F"/>
    <w:rsid w:val="002C1DE4"/>
    <w:rsid w:val="002C1EC7"/>
    <w:rsid w:val="002C20AE"/>
    <w:rsid w:val="002C2A8B"/>
    <w:rsid w:val="002C2C15"/>
    <w:rsid w:val="002C2C60"/>
    <w:rsid w:val="002C3056"/>
    <w:rsid w:val="002C3335"/>
    <w:rsid w:val="002C33CF"/>
    <w:rsid w:val="002C3505"/>
    <w:rsid w:val="002C3692"/>
    <w:rsid w:val="002C383C"/>
    <w:rsid w:val="002C3B67"/>
    <w:rsid w:val="002C3E05"/>
    <w:rsid w:val="002C4031"/>
    <w:rsid w:val="002C4482"/>
    <w:rsid w:val="002C4587"/>
    <w:rsid w:val="002C46EE"/>
    <w:rsid w:val="002C519D"/>
    <w:rsid w:val="002C578B"/>
    <w:rsid w:val="002C5BCF"/>
    <w:rsid w:val="002C5DEA"/>
    <w:rsid w:val="002C601A"/>
    <w:rsid w:val="002C6118"/>
    <w:rsid w:val="002C6494"/>
    <w:rsid w:val="002C66B8"/>
    <w:rsid w:val="002C66D5"/>
    <w:rsid w:val="002C69D2"/>
    <w:rsid w:val="002C69EB"/>
    <w:rsid w:val="002C6C4A"/>
    <w:rsid w:val="002C6E0C"/>
    <w:rsid w:val="002C6F25"/>
    <w:rsid w:val="002C7019"/>
    <w:rsid w:val="002C70C2"/>
    <w:rsid w:val="002C729D"/>
    <w:rsid w:val="002C73CC"/>
    <w:rsid w:val="002C76E3"/>
    <w:rsid w:val="002C7761"/>
    <w:rsid w:val="002C78E7"/>
    <w:rsid w:val="002C7964"/>
    <w:rsid w:val="002C7A74"/>
    <w:rsid w:val="002C7DBF"/>
    <w:rsid w:val="002C7EE5"/>
    <w:rsid w:val="002C7FA7"/>
    <w:rsid w:val="002D0039"/>
    <w:rsid w:val="002D055D"/>
    <w:rsid w:val="002D0567"/>
    <w:rsid w:val="002D0C05"/>
    <w:rsid w:val="002D0D4B"/>
    <w:rsid w:val="002D112F"/>
    <w:rsid w:val="002D11DD"/>
    <w:rsid w:val="002D14D4"/>
    <w:rsid w:val="002D15DC"/>
    <w:rsid w:val="002D1A75"/>
    <w:rsid w:val="002D1D24"/>
    <w:rsid w:val="002D1DDC"/>
    <w:rsid w:val="002D1EB6"/>
    <w:rsid w:val="002D1EDB"/>
    <w:rsid w:val="002D21BD"/>
    <w:rsid w:val="002D23C9"/>
    <w:rsid w:val="002D2608"/>
    <w:rsid w:val="002D281B"/>
    <w:rsid w:val="002D2A7C"/>
    <w:rsid w:val="002D2CAE"/>
    <w:rsid w:val="002D2F7E"/>
    <w:rsid w:val="002D2FCC"/>
    <w:rsid w:val="002D2FF4"/>
    <w:rsid w:val="002D309F"/>
    <w:rsid w:val="002D352A"/>
    <w:rsid w:val="002D3C12"/>
    <w:rsid w:val="002D3CEC"/>
    <w:rsid w:val="002D3F46"/>
    <w:rsid w:val="002D49AC"/>
    <w:rsid w:val="002D4B42"/>
    <w:rsid w:val="002D4B6E"/>
    <w:rsid w:val="002D4C20"/>
    <w:rsid w:val="002D4E2E"/>
    <w:rsid w:val="002D4EE8"/>
    <w:rsid w:val="002D4F45"/>
    <w:rsid w:val="002D5229"/>
    <w:rsid w:val="002D55D7"/>
    <w:rsid w:val="002D561B"/>
    <w:rsid w:val="002D5887"/>
    <w:rsid w:val="002D5894"/>
    <w:rsid w:val="002D6005"/>
    <w:rsid w:val="002D6089"/>
    <w:rsid w:val="002D656A"/>
    <w:rsid w:val="002D677D"/>
    <w:rsid w:val="002D6B6E"/>
    <w:rsid w:val="002D6C01"/>
    <w:rsid w:val="002D6C71"/>
    <w:rsid w:val="002D6DB6"/>
    <w:rsid w:val="002D7181"/>
    <w:rsid w:val="002D745E"/>
    <w:rsid w:val="002D75E2"/>
    <w:rsid w:val="002D7618"/>
    <w:rsid w:val="002D785C"/>
    <w:rsid w:val="002D7895"/>
    <w:rsid w:val="002D79C1"/>
    <w:rsid w:val="002D7BAE"/>
    <w:rsid w:val="002D7D07"/>
    <w:rsid w:val="002D7EA4"/>
    <w:rsid w:val="002D7EA8"/>
    <w:rsid w:val="002E0050"/>
    <w:rsid w:val="002E00A2"/>
    <w:rsid w:val="002E040A"/>
    <w:rsid w:val="002E048D"/>
    <w:rsid w:val="002E06AB"/>
    <w:rsid w:val="002E0986"/>
    <w:rsid w:val="002E0AFC"/>
    <w:rsid w:val="002E0D1E"/>
    <w:rsid w:val="002E1164"/>
    <w:rsid w:val="002E128D"/>
    <w:rsid w:val="002E14EB"/>
    <w:rsid w:val="002E161F"/>
    <w:rsid w:val="002E1940"/>
    <w:rsid w:val="002E19AF"/>
    <w:rsid w:val="002E19FD"/>
    <w:rsid w:val="002E1C52"/>
    <w:rsid w:val="002E1D54"/>
    <w:rsid w:val="002E1D9D"/>
    <w:rsid w:val="002E1FA4"/>
    <w:rsid w:val="002E20C0"/>
    <w:rsid w:val="002E212F"/>
    <w:rsid w:val="002E24D6"/>
    <w:rsid w:val="002E265D"/>
    <w:rsid w:val="002E2909"/>
    <w:rsid w:val="002E2CE5"/>
    <w:rsid w:val="002E2D31"/>
    <w:rsid w:val="002E330E"/>
    <w:rsid w:val="002E35CB"/>
    <w:rsid w:val="002E366C"/>
    <w:rsid w:val="002E3876"/>
    <w:rsid w:val="002E3AF4"/>
    <w:rsid w:val="002E3E3F"/>
    <w:rsid w:val="002E41FB"/>
    <w:rsid w:val="002E4283"/>
    <w:rsid w:val="002E4438"/>
    <w:rsid w:val="002E489C"/>
    <w:rsid w:val="002E4AF4"/>
    <w:rsid w:val="002E4CFD"/>
    <w:rsid w:val="002E4EF4"/>
    <w:rsid w:val="002E4F53"/>
    <w:rsid w:val="002E52C0"/>
    <w:rsid w:val="002E5394"/>
    <w:rsid w:val="002E57A1"/>
    <w:rsid w:val="002E5AFC"/>
    <w:rsid w:val="002E5C38"/>
    <w:rsid w:val="002E5C79"/>
    <w:rsid w:val="002E5CE7"/>
    <w:rsid w:val="002E5E3E"/>
    <w:rsid w:val="002E61B9"/>
    <w:rsid w:val="002E625B"/>
    <w:rsid w:val="002E651D"/>
    <w:rsid w:val="002E66C3"/>
    <w:rsid w:val="002E68AD"/>
    <w:rsid w:val="002E69D7"/>
    <w:rsid w:val="002E6B5B"/>
    <w:rsid w:val="002E6C72"/>
    <w:rsid w:val="002E6D8E"/>
    <w:rsid w:val="002E6F1F"/>
    <w:rsid w:val="002E6F93"/>
    <w:rsid w:val="002E7062"/>
    <w:rsid w:val="002E71FF"/>
    <w:rsid w:val="002E79F9"/>
    <w:rsid w:val="002E7B49"/>
    <w:rsid w:val="002E7D76"/>
    <w:rsid w:val="002F00F8"/>
    <w:rsid w:val="002F02B3"/>
    <w:rsid w:val="002F03EC"/>
    <w:rsid w:val="002F0D03"/>
    <w:rsid w:val="002F1187"/>
    <w:rsid w:val="002F1401"/>
    <w:rsid w:val="002F1538"/>
    <w:rsid w:val="002F15AF"/>
    <w:rsid w:val="002F1832"/>
    <w:rsid w:val="002F187D"/>
    <w:rsid w:val="002F1A29"/>
    <w:rsid w:val="002F1AB7"/>
    <w:rsid w:val="002F21FA"/>
    <w:rsid w:val="002F2372"/>
    <w:rsid w:val="002F2543"/>
    <w:rsid w:val="002F254F"/>
    <w:rsid w:val="002F25A7"/>
    <w:rsid w:val="002F25BA"/>
    <w:rsid w:val="002F25D3"/>
    <w:rsid w:val="002F27D8"/>
    <w:rsid w:val="002F2827"/>
    <w:rsid w:val="002F28A3"/>
    <w:rsid w:val="002F2BF8"/>
    <w:rsid w:val="002F32AB"/>
    <w:rsid w:val="002F3336"/>
    <w:rsid w:val="002F4052"/>
    <w:rsid w:val="002F4B0A"/>
    <w:rsid w:val="002F4D1C"/>
    <w:rsid w:val="002F4E9C"/>
    <w:rsid w:val="002F4F76"/>
    <w:rsid w:val="002F4FB8"/>
    <w:rsid w:val="002F5A08"/>
    <w:rsid w:val="002F5BA9"/>
    <w:rsid w:val="002F5E47"/>
    <w:rsid w:val="002F6109"/>
    <w:rsid w:val="002F6313"/>
    <w:rsid w:val="002F6764"/>
    <w:rsid w:val="002F6805"/>
    <w:rsid w:val="002F6858"/>
    <w:rsid w:val="002F75BD"/>
    <w:rsid w:val="002F75D1"/>
    <w:rsid w:val="002F784D"/>
    <w:rsid w:val="002F7850"/>
    <w:rsid w:val="002F79D3"/>
    <w:rsid w:val="002F7BB8"/>
    <w:rsid w:val="003002D1"/>
    <w:rsid w:val="00300757"/>
    <w:rsid w:val="00300782"/>
    <w:rsid w:val="00300A8E"/>
    <w:rsid w:val="00300ACB"/>
    <w:rsid w:val="00300C18"/>
    <w:rsid w:val="003010AD"/>
    <w:rsid w:val="003011CE"/>
    <w:rsid w:val="00301339"/>
    <w:rsid w:val="003014BF"/>
    <w:rsid w:val="003015DD"/>
    <w:rsid w:val="0030178D"/>
    <w:rsid w:val="003017D8"/>
    <w:rsid w:val="00301B84"/>
    <w:rsid w:val="00301D82"/>
    <w:rsid w:val="00301DF2"/>
    <w:rsid w:val="00301E4C"/>
    <w:rsid w:val="0030210F"/>
    <w:rsid w:val="0030239D"/>
    <w:rsid w:val="00302425"/>
    <w:rsid w:val="00302496"/>
    <w:rsid w:val="00302764"/>
    <w:rsid w:val="00302B49"/>
    <w:rsid w:val="00302DEC"/>
    <w:rsid w:val="00302DFA"/>
    <w:rsid w:val="0030319B"/>
    <w:rsid w:val="00303405"/>
    <w:rsid w:val="0030341A"/>
    <w:rsid w:val="00303492"/>
    <w:rsid w:val="003036F2"/>
    <w:rsid w:val="003038C6"/>
    <w:rsid w:val="003038E7"/>
    <w:rsid w:val="0030431C"/>
    <w:rsid w:val="00304393"/>
    <w:rsid w:val="003043EF"/>
    <w:rsid w:val="003044A4"/>
    <w:rsid w:val="003044D8"/>
    <w:rsid w:val="00304B22"/>
    <w:rsid w:val="00305005"/>
    <w:rsid w:val="0030528A"/>
    <w:rsid w:val="00305594"/>
    <w:rsid w:val="0030578B"/>
    <w:rsid w:val="00305A0D"/>
    <w:rsid w:val="00305B1F"/>
    <w:rsid w:val="00305D25"/>
    <w:rsid w:val="00305E57"/>
    <w:rsid w:val="00305F39"/>
    <w:rsid w:val="003060F4"/>
    <w:rsid w:val="0030623C"/>
    <w:rsid w:val="00306361"/>
    <w:rsid w:val="00306455"/>
    <w:rsid w:val="0030652D"/>
    <w:rsid w:val="00306945"/>
    <w:rsid w:val="00306F0B"/>
    <w:rsid w:val="00307079"/>
    <w:rsid w:val="003070A0"/>
    <w:rsid w:val="003073DD"/>
    <w:rsid w:val="00307A50"/>
    <w:rsid w:val="00307CD1"/>
    <w:rsid w:val="0031006D"/>
    <w:rsid w:val="00310422"/>
    <w:rsid w:val="00310689"/>
    <w:rsid w:val="0031077A"/>
    <w:rsid w:val="003108B4"/>
    <w:rsid w:val="00310B31"/>
    <w:rsid w:val="00310DDC"/>
    <w:rsid w:val="0031114C"/>
    <w:rsid w:val="003112BD"/>
    <w:rsid w:val="00311391"/>
    <w:rsid w:val="003115D5"/>
    <w:rsid w:val="00311659"/>
    <w:rsid w:val="00311877"/>
    <w:rsid w:val="0031188C"/>
    <w:rsid w:val="0031191E"/>
    <w:rsid w:val="0031197F"/>
    <w:rsid w:val="003119E9"/>
    <w:rsid w:val="00311A86"/>
    <w:rsid w:val="00311A96"/>
    <w:rsid w:val="00311E05"/>
    <w:rsid w:val="00311F92"/>
    <w:rsid w:val="003123BB"/>
    <w:rsid w:val="003126E7"/>
    <w:rsid w:val="003127B7"/>
    <w:rsid w:val="00312DF1"/>
    <w:rsid w:val="00312F42"/>
    <w:rsid w:val="00312F7F"/>
    <w:rsid w:val="00313658"/>
    <w:rsid w:val="00313711"/>
    <w:rsid w:val="0031383F"/>
    <w:rsid w:val="00313E4A"/>
    <w:rsid w:val="00313E53"/>
    <w:rsid w:val="00314092"/>
    <w:rsid w:val="003147B5"/>
    <w:rsid w:val="00314902"/>
    <w:rsid w:val="00314CA3"/>
    <w:rsid w:val="00314E4C"/>
    <w:rsid w:val="00315033"/>
    <w:rsid w:val="00315119"/>
    <w:rsid w:val="00315126"/>
    <w:rsid w:val="003152F6"/>
    <w:rsid w:val="00315367"/>
    <w:rsid w:val="00315368"/>
    <w:rsid w:val="00315474"/>
    <w:rsid w:val="003157CB"/>
    <w:rsid w:val="003157F1"/>
    <w:rsid w:val="003161D2"/>
    <w:rsid w:val="00316505"/>
    <w:rsid w:val="003165A4"/>
    <w:rsid w:val="0031691F"/>
    <w:rsid w:val="00316A2E"/>
    <w:rsid w:val="00316BD6"/>
    <w:rsid w:val="00316F9D"/>
    <w:rsid w:val="00317038"/>
    <w:rsid w:val="003174ED"/>
    <w:rsid w:val="0031761B"/>
    <w:rsid w:val="003200D3"/>
    <w:rsid w:val="0032056E"/>
    <w:rsid w:val="003206A7"/>
    <w:rsid w:val="003206D6"/>
    <w:rsid w:val="00320BB0"/>
    <w:rsid w:val="00320D76"/>
    <w:rsid w:val="00320DBC"/>
    <w:rsid w:val="00320E79"/>
    <w:rsid w:val="00320F2E"/>
    <w:rsid w:val="0032107C"/>
    <w:rsid w:val="00321131"/>
    <w:rsid w:val="0032116B"/>
    <w:rsid w:val="003211F4"/>
    <w:rsid w:val="00321421"/>
    <w:rsid w:val="00321710"/>
    <w:rsid w:val="003217A4"/>
    <w:rsid w:val="003218BC"/>
    <w:rsid w:val="00321A00"/>
    <w:rsid w:val="00321C23"/>
    <w:rsid w:val="00321C9B"/>
    <w:rsid w:val="00321DC5"/>
    <w:rsid w:val="00321F25"/>
    <w:rsid w:val="00322838"/>
    <w:rsid w:val="003228EA"/>
    <w:rsid w:val="003228F6"/>
    <w:rsid w:val="003228F9"/>
    <w:rsid w:val="003229D9"/>
    <w:rsid w:val="003229E6"/>
    <w:rsid w:val="00322C11"/>
    <w:rsid w:val="00322C90"/>
    <w:rsid w:val="00322CF8"/>
    <w:rsid w:val="00322D89"/>
    <w:rsid w:val="003232DE"/>
    <w:rsid w:val="0032348E"/>
    <w:rsid w:val="003234FF"/>
    <w:rsid w:val="00323B70"/>
    <w:rsid w:val="00323C4D"/>
    <w:rsid w:val="00323DAE"/>
    <w:rsid w:val="00323E76"/>
    <w:rsid w:val="00324229"/>
    <w:rsid w:val="003243CB"/>
    <w:rsid w:val="003245BF"/>
    <w:rsid w:val="0032482E"/>
    <w:rsid w:val="0032491D"/>
    <w:rsid w:val="0032491E"/>
    <w:rsid w:val="0032494E"/>
    <w:rsid w:val="003249E5"/>
    <w:rsid w:val="00324A29"/>
    <w:rsid w:val="00324F52"/>
    <w:rsid w:val="00325465"/>
    <w:rsid w:val="00325561"/>
    <w:rsid w:val="00325637"/>
    <w:rsid w:val="0032582E"/>
    <w:rsid w:val="003259CD"/>
    <w:rsid w:val="00325C71"/>
    <w:rsid w:val="00325FB0"/>
    <w:rsid w:val="003266C5"/>
    <w:rsid w:val="0032673A"/>
    <w:rsid w:val="003267FE"/>
    <w:rsid w:val="00326AF2"/>
    <w:rsid w:val="00326E88"/>
    <w:rsid w:val="003270AA"/>
    <w:rsid w:val="00327390"/>
    <w:rsid w:val="00327516"/>
    <w:rsid w:val="003278A3"/>
    <w:rsid w:val="003278B7"/>
    <w:rsid w:val="00327F0D"/>
    <w:rsid w:val="00327F12"/>
    <w:rsid w:val="00330011"/>
    <w:rsid w:val="003300D5"/>
    <w:rsid w:val="00330318"/>
    <w:rsid w:val="003303FD"/>
    <w:rsid w:val="00330694"/>
    <w:rsid w:val="00330923"/>
    <w:rsid w:val="00330B0D"/>
    <w:rsid w:val="00330E3F"/>
    <w:rsid w:val="00330E4E"/>
    <w:rsid w:val="00330F2F"/>
    <w:rsid w:val="00331111"/>
    <w:rsid w:val="00331284"/>
    <w:rsid w:val="003312B4"/>
    <w:rsid w:val="00331B31"/>
    <w:rsid w:val="00331D49"/>
    <w:rsid w:val="00331DB3"/>
    <w:rsid w:val="00331EDB"/>
    <w:rsid w:val="00332393"/>
    <w:rsid w:val="003323A4"/>
    <w:rsid w:val="00332462"/>
    <w:rsid w:val="0033247A"/>
    <w:rsid w:val="0033248F"/>
    <w:rsid w:val="00332670"/>
    <w:rsid w:val="00332AC9"/>
    <w:rsid w:val="0033316A"/>
    <w:rsid w:val="00333462"/>
    <w:rsid w:val="0033354C"/>
    <w:rsid w:val="003337E1"/>
    <w:rsid w:val="00333AA3"/>
    <w:rsid w:val="00333C64"/>
    <w:rsid w:val="00333D95"/>
    <w:rsid w:val="00333DFA"/>
    <w:rsid w:val="00333EAD"/>
    <w:rsid w:val="003340FF"/>
    <w:rsid w:val="0033437A"/>
    <w:rsid w:val="00334553"/>
    <w:rsid w:val="003345F2"/>
    <w:rsid w:val="003346C9"/>
    <w:rsid w:val="00334756"/>
    <w:rsid w:val="00334D97"/>
    <w:rsid w:val="00334E4C"/>
    <w:rsid w:val="00334F4A"/>
    <w:rsid w:val="00334F99"/>
    <w:rsid w:val="00335483"/>
    <w:rsid w:val="00335496"/>
    <w:rsid w:val="003354C7"/>
    <w:rsid w:val="0033585A"/>
    <w:rsid w:val="003359BA"/>
    <w:rsid w:val="00335DE8"/>
    <w:rsid w:val="00336136"/>
    <w:rsid w:val="00336176"/>
    <w:rsid w:val="00336460"/>
    <w:rsid w:val="003365A6"/>
    <w:rsid w:val="00336630"/>
    <w:rsid w:val="00336980"/>
    <w:rsid w:val="00336A78"/>
    <w:rsid w:val="00336E19"/>
    <w:rsid w:val="00336F40"/>
    <w:rsid w:val="00337148"/>
    <w:rsid w:val="003379FC"/>
    <w:rsid w:val="00337A9F"/>
    <w:rsid w:val="00337AAA"/>
    <w:rsid w:val="00337C33"/>
    <w:rsid w:val="0034002A"/>
    <w:rsid w:val="00340262"/>
    <w:rsid w:val="0034074D"/>
    <w:rsid w:val="00340893"/>
    <w:rsid w:val="00340B56"/>
    <w:rsid w:val="003410A7"/>
    <w:rsid w:val="003410DB"/>
    <w:rsid w:val="00341387"/>
    <w:rsid w:val="003413ED"/>
    <w:rsid w:val="00341673"/>
    <w:rsid w:val="00341752"/>
    <w:rsid w:val="00341B48"/>
    <w:rsid w:val="00341CF8"/>
    <w:rsid w:val="003421CF"/>
    <w:rsid w:val="003423D1"/>
    <w:rsid w:val="00342D43"/>
    <w:rsid w:val="00342DEB"/>
    <w:rsid w:val="00342EBE"/>
    <w:rsid w:val="00342FC9"/>
    <w:rsid w:val="00343022"/>
    <w:rsid w:val="0034305B"/>
    <w:rsid w:val="003433EA"/>
    <w:rsid w:val="00343822"/>
    <w:rsid w:val="003438F7"/>
    <w:rsid w:val="00343C48"/>
    <w:rsid w:val="00343E67"/>
    <w:rsid w:val="00343F72"/>
    <w:rsid w:val="00344262"/>
    <w:rsid w:val="003442A3"/>
    <w:rsid w:val="00344E0D"/>
    <w:rsid w:val="00344EAE"/>
    <w:rsid w:val="00345004"/>
    <w:rsid w:val="00345484"/>
    <w:rsid w:val="003454C7"/>
    <w:rsid w:val="00345814"/>
    <w:rsid w:val="00345921"/>
    <w:rsid w:val="0034656F"/>
    <w:rsid w:val="0034698F"/>
    <w:rsid w:val="00346A96"/>
    <w:rsid w:val="00346D4D"/>
    <w:rsid w:val="00346E7B"/>
    <w:rsid w:val="0034705C"/>
    <w:rsid w:val="003476E3"/>
    <w:rsid w:val="0034796D"/>
    <w:rsid w:val="00350050"/>
    <w:rsid w:val="003500E6"/>
    <w:rsid w:val="00350241"/>
    <w:rsid w:val="00350490"/>
    <w:rsid w:val="003504DE"/>
    <w:rsid w:val="00350516"/>
    <w:rsid w:val="0035064E"/>
    <w:rsid w:val="003507BB"/>
    <w:rsid w:val="003507C3"/>
    <w:rsid w:val="003508DE"/>
    <w:rsid w:val="00350A10"/>
    <w:rsid w:val="00350AF9"/>
    <w:rsid w:val="00350D2A"/>
    <w:rsid w:val="003510FD"/>
    <w:rsid w:val="003511B8"/>
    <w:rsid w:val="00352114"/>
    <w:rsid w:val="00352307"/>
    <w:rsid w:val="00352581"/>
    <w:rsid w:val="00352E15"/>
    <w:rsid w:val="00352EC9"/>
    <w:rsid w:val="00352F31"/>
    <w:rsid w:val="00352FB5"/>
    <w:rsid w:val="00353230"/>
    <w:rsid w:val="00353647"/>
    <w:rsid w:val="00353BDC"/>
    <w:rsid w:val="00353BDF"/>
    <w:rsid w:val="003541A8"/>
    <w:rsid w:val="003541C2"/>
    <w:rsid w:val="00354220"/>
    <w:rsid w:val="003544BB"/>
    <w:rsid w:val="003546EA"/>
    <w:rsid w:val="003547F5"/>
    <w:rsid w:val="00354870"/>
    <w:rsid w:val="003548B4"/>
    <w:rsid w:val="00354AC9"/>
    <w:rsid w:val="00354C3C"/>
    <w:rsid w:val="00354FF0"/>
    <w:rsid w:val="00355309"/>
    <w:rsid w:val="003554D0"/>
    <w:rsid w:val="003556F4"/>
    <w:rsid w:val="00355A3A"/>
    <w:rsid w:val="00355AC7"/>
    <w:rsid w:val="00355C9D"/>
    <w:rsid w:val="00355CBD"/>
    <w:rsid w:val="00355D75"/>
    <w:rsid w:val="00355F61"/>
    <w:rsid w:val="00355FFD"/>
    <w:rsid w:val="00356144"/>
    <w:rsid w:val="003562E2"/>
    <w:rsid w:val="0035675D"/>
    <w:rsid w:val="003567C2"/>
    <w:rsid w:val="003567CF"/>
    <w:rsid w:val="00356967"/>
    <w:rsid w:val="003569F7"/>
    <w:rsid w:val="00356B7E"/>
    <w:rsid w:val="00356C50"/>
    <w:rsid w:val="00356C9D"/>
    <w:rsid w:val="00356DBD"/>
    <w:rsid w:val="00357EC1"/>
    <w:rsid w:val="003600D4"/>
    <w:rsid w:val="00360162"/>
    <w:rsid w:val="00360B4D"/>
    <w:rsid w:val="00361204"/>
    <w:rsid w:val="00361396"/>
    <w:rsid w:val="00361486"/>
    <w:rsid w:val="00361A07"/>
    <w:rsid w:val="00361B66"/>
    <w:rsid w:val="00361F44"/>
    <w:rsid w:val="00361F4E"/>
    <w:rsid w:val="00361FB6"/>
    <w:rsid w:val="00361FDA"/>
    <w:rsid w:val="003620C1"/>
    <w:rsid w:val="00362456"/>
    <w:rsid w:val="0036245D"/>
    <w:rsid w:val="0036253C"/>
    <w:rsid w:val="00362671"/>
    <w:rsid w:val="003627F8"/>
    <w:rsid w:val="00362B71"/>
    <w:rsid w:val="00362D91"/>
    <w:rsid w:val="003636F7"/>
    <w:rsid w:val="0036398A"/>
    <w:rsid w:val="00363B66"/>
    <w:rsid w:val="00363CAC"/>
    <w:rsid w:val="00363D29"/>
    <w:rsid w:val="00363D31"/>
    <w:rsid w:val="00363F77"/>
    <w:rsid w:val="0036405D"/>
    <w:rsid w:val="003644A0"/>
    <w:rsid w:val="00364510"/>
    <w:rsid w:val="00364553"/>
    <w:rsid w:val="0036471D"/>
    <w:rsid w:val="003648A8"/>
    <w:rsid w:val="003649A3"/>
    <w:rsid w:val="003649F9"/>
    <w:rsid w:val="00364B2E"/>
    <w:rsid w:val="00364BB0"/>
    <w:rsid w:val="00364C1A"/>
    <w:rsid w:val="00364C3F"/>
    <w:rsid w:val="00364C40"/>
    <w:rsid w:val="00364DE0"/>
    <w:rsid w:val="00364E50"/>
    <w:rsid w:val="00364FBF"/>
    <w:rsid w:val="0036503D"/>
    <w:rsid w:val="0036522F"/>
    <w:rsid w:val="003652A1"/>
    <w:rsid w:val="00365369"/>
    <w:rsid w:val="00365564"/>
    <w:rsid w:val="00365982"/>
    <w:rsid w:val="00365AD2"/>
    <w:rsid w:val="00365D62"/>
    <w:rsid w:val="0036600E"/>
    <w:rsid w:val="00366337"/>
    <w:rsid w:val="003666E2"/>
    <w:rsid w:val="003667C0"/>
    <w:rsid w:val="00366968"/>
    <w:rsid w:val="003669A1"/>
    <w:rsid w:val="00366C98"/>
    <w:rsid w:val="00366E40"/>
    <w:rsid w:val="003670E9"/>
    <w:rsid w:val="00367253"/>
    <w:rsid w:val="00367D30"/>
    <w:rsid w:val="00367FB7"/>
    <w:rsid w:val="00370105"/>
    <w:rsid w:val="0037035D"/>
    <w:rsid w:val="00370801"/>
    <w:rsid w:val="0037086B"/>
    <w:rsid w:val="00370933"/>
    <w:rsid w:val="00370BB9"/>
    <w:rsid w:val="00370C90"/>
    <w:rsid w:val="00370EF8"/>
    <w:rsid w:val="00370F43"/>
    <w:rsid w:val="00370FFD"/>
    <w:rsid w:val="003713EA"/>
    <w:rsid w:val="00371685"/>
    <w:rsid w:val="003717DF"/>
    <w:rsid w:val="00371AFC"/>
    <w:rsid w:val="00371BDA"/>
    <w:rsid w:val="00371DC4"/>
    <w:rsid w:val="00372158"/>
    <w:rsid w:val="003723E1"/>
    <w:rsid w:val="00372479"/>
    <w:rsid w:val="003724A0"/>
    <w:rsid w:val="003726B8"/>
    <w:rsid w:val="0037270C"/>
    <w:rsid w:val="00372964"/>
    <w:rsid w:val="00372BDF"/>
    <w:rsid w:val="00372C95"/>
    <w:rsid w:val="00372F5F"/>
    <w:rsid w:val="003732FF"/>
    <w:rsid w:val="003733E1"/>
    <w:rsid w:val="00373A83"/>
    <w:rsid w:val="00373BF2"/>
    <w:rsid w:val="00373CDE"/>
    <w:rsid w:val="00373DAB"/>
    <w:rsid w:val="003743DA"/>
    <w:rsid w:val="0037444D"/>
    <w:rsid w:val="003748A7"/>
    <w:rsid w:val="003748C1"/>
    <w:rsid w:val="00374E1C"/>
    <w:rsid w:val="00374E64"/>
    <w:rsid w:val="00374EC4"/>
    <w:rsid w:val="00374EFF"/>
    <w:rsid w:val="00375206"/>
    <w:rsid w:val="0037541C"/>
    <w:rsid w:val="003755A3"/>
    <w:rsid w:val="003756EF"/>
    <w:rsid w:val="00375805"/>
    <w:rsid w:val="0037596B"/>
    <w:rsid w:val="00375DB1"/>
    <w:rsid w:val="00376599"/>
    <w:rsid w:val="00376603"/>
    <w:rsid w:val="00376657"/>
    <w:rsid w:val="00376A0D"/>
    <w:rsid w:val="00376E06"/>
    <w:rsid w:val="00376E68"/>
    <w:rsid w:val="00377129"/>
    <w:rsid w:val="003774B6"/>
    <w:rsid w:val="003776E7"/>
    <w:rsid w:val="003777E3"/>
    <w:rsid w:val="00377946"/>
    <w:rsid w:val="00377EB2"/>
    <w:rsid w:val="00377F43"/>
    <w:rsid w:val="00380279"/>
    <w:rsid w:val="0038028F"/>
    <w:rsid w:val="003806AA"/>
    <w:rsid w:val="003808B2"/>
    <w:rsid w:val="00380FD0"/>
    <w:rsid w:val="0038114B"/>
    <w:rsid w:val="00381191"/>
    <w:rsid w:val="00381708"/>
    <w:rsid w:val="003819A3"/>
    <w:rsid w:val="00381ACE"/>
    <w:rsid w:val="00381C14"/>
    <w:rsid w:val="00381C2E"/>
    <w:rsid w:val="00381E47"/>
    <w:rsid w:val="00382307"/>
    <w:rsid w:val="003823BF"/>
    <w:rsid w:val="00382419"/>
    <w:rsid w:val="0038242F"/>
    <w:rsid w:val="00382582"/>
    <w:rsid w:val="003826EA"/>
    <w:rsid w:val="00382AC2"/>
    <w:rsid w:val="00382D1B"/>
    <w:rsid w:val="00382D46"/>
    <w:rsid w:val="0038319B"/>
    <w:rsid w:val="003831D9"/>
    <w:rsid w:val="00383457"/>
    <w:rsid w:val="0038349D"/>
    <w:rsid w:val="0038395D"/>
    <w:rsid w:val="00383C18"/>
    <w:rsid w:val="00384209"/>
    <w:rsid w:val="0038426B"/>
    <w:rsid w:val="003845E2"/>
    <w:rsid w:val="00384736"/>
    <w:rsid w:val="00384B75"/>
    <w:rsid w:val="00384FFA"/>
    <w:rsid w:val="0038519E"/>
    <w:rsid w:val="0038534D"/>
    <w:rsid w:val="003855A1"/>
    <w:rsid w:val="00385949"/>
    <w:rsid w:val="00385971"/>
    <w:rsid w:val="00385E71"/>
    <w:rsid w:val="00385F30"/>
    <w:rsid w:val="00386014"/>
    <w:rsid w:val="00386023"/>
    <w:rsid w:val="00386651"/>
    <w:rsid w:val="003866D6"/>
    <w:rsid w:val="00386875"/>
    <w:rsid w:val="00386A78"/>
    <w:rsid w:val="00386B30"/>
    <w:rsid w:val="00386D4A"/>
    <w:rsid w:val="00386E04"/>
    <w:rsid w:val="00387691"/>
    <w:rsid w:val="003877AB"/>
    <w:rsid w:val="00387972"/>
    <w:rsid w:val="00387974"/>
    <w:rsid w:val="00387BF4"/>
    <w:rsid w:val="00387C7F"/>
    <w:rsid w:val="00387EA1"/>
    <w:rsid w:val="00387FBE"/>
    <w:rsid w:val="0039008D"/>
    <w:rsid w:val="00390133"/>
    <w:rsid w:val="00390358"/>
    <w:rsid w:val="00390363"/>
    <w:rsid w:val="0039055F"/>
    <w:rsid w:val="003905DA"/>
    <w:rsid w:val="00390778"/>
    <w:rsid w:val="00390CEA"/>
    <w:rsid w:val="00390F33"/>
    <w:rsid w:val="003916D3"/>
    <w:rsid w:val="00391806"/>
    <w:rsid w:val="00391E95"/>
    <w:rsid w:val="003921E8"/>
    <w:rsid w:val="00392284"/>
    <w:rsid w:val="00392723"/>
    <w:rsid w:val="003927C7"/>
    <w:rsid w:val="0039280D"/>
    <w:rsid w:val="00392CEE"/>
    <w:rsid w:val="00392EA9"/>
    <w:rsid w:val="00393827"/>
    <w:rsid w:val="00393B3C"/>
    <w:rsid w:val="00393CF2"/>
    <w:rsid w:val="00393F57"/>
    <w:rsid w:val="00393FE3"/>
    <w:rsid w:val="003944AA"/>
    <w:rsid w:val="00394599"/>
    <w:rsid w:val="0039461C"/>
    <w:rsid w:val="00394741"/>
    <w:rsid w:val="003947C1"/>
    <w:rsid w:val="00394827"/>
    <w:rsid w:val="0039493A"/>
    <w:rsid w:val="00394B51"/>
    <w:rsid w:val="00394BA1"/>
    <w:rsid w:val="00394C84"/>
    <w:rsid w:val="00394CFB"/>
    <w:rsid w:val="0039520A"/>
    <w:rsid w:val="003952C4"/>
    <w:rsid w:val="00395302"/>
    <w:rsid w:val="003956E2"/>
    <w:rsid w:val="00395B6C"/>
    <w:rsid w:val="00395BE0"/>
    <w:rsid w:val="00395D8E"/>
    <w:rsid w:val="00395ED9"/>
    <w:rsid w:val="003960AD"/>
    <w:rsid w:val="003967BB"/>
    <w:rsid w:val="00396A1F"/>
    <w:rsid w:val="00396B54"/>
    <w:rsid w:val="00396CC2"/>
    <w:rsid w:val="00396DCB"/>
    <w:rsid w:val="003972F3"/>
    <w:rsid w:val="00397328"/>
    <w:rsid w:val="00397575"/>
    <w:rsid w:val="00397A0F"/>
    <w:rsid w:val="00397A83"/>
    <w:rsid w:val="00397CE8"/>
    <w:rsid w:val="00397D30"/>
    <w:rsid w:val="00397DB6"/>
    <w:rsid w:val="00397F68"/>
    <w:rsid w:val="003A013C"/>
    <w:rsid w:val="003A034A"/>
    <w:rsid w:val="003A04BA"/>
    <w:rsid w:val="003A0651"/>
    <w:rsid w:val="003A0685"/>
    <w:rsid w:val="003A068C"/>
    <w:rsid w:val="003A0B4A"/>
    <w:rsid w:val="003A0F9C"/>
    <w:rsid w:val="003A11AB"/>
    <w:rsid w:val="003A1A0B"/>
    <w:rsid w:val="003A1AAD"/>
    <w:rsid w:val="003A1CE5"/>
    <w:rsid w:val="003A1EB5"/>
    <w:rsid w:val="003A212C"/>
    <w:rsid w:val="003A220A"/>
    <w:rsid w:val="003A2447"/>
    <w:rsid w:val="003A2B64"/>
    <w:rsid w:val="003A2C8A"/>
    <w:rsid w:val="003A2F84"/>
    <w:rsid w:val="003A2FC1"/>
    <w:rsid w:val="003A2FFB"/>
    <w:rsid w:val="003A3039"/>
    <w:rsid w:val="003A32E2"/>
    <w:rsid w:val="003A34EC"/>
    <w:rsid w:val="003A3781"/>
    <w:rsid w:val="003A3843"/>
    <w:rsid w:val="003A38F0"/>
    <w:rsid w:val="003A3DB9"/>
    <w:rsid w:val="003A3E2B"/>
    <w:rsid w:val="003A3E54"/>
    <w:rsid w:val="003A4E66"/>
    <w:rsid w:val="003A4EEA"/>
    <w:rsid w:val="003A4FD8"/>
    <w:rsid w:val="003A5208"/>
    <w:rsid w:val="003A53F4"/>
    <w:rsid w:val="003A548C"/>
    <w:rsid w:val="003A583A"/>
    <w:rsid w:val="003A5906"/>
    <w:rsid w:val="003A59F7"/>
    <w:rsid w:val="003A5BF5"/>
    <w:rsid w:val="003A5CD4"/>
    <w:rsid w:val="003A5DEB"/>
    <w:rsid w:val="003A642A"/>
    <w:rsid w:val="003A645C"/>
    <w:rsid w:val="003A657B"/>
    <w:rsid w:val="003A657D"/>
    <w:rsid w:val="003A65C7"/>
    <w:rsid w:val="003A67F4"/>
    <w:rsid w:val="003A6C70"/>
    <w:rsid w:val="003A6C8A"/>
    <w:rsid w:val="003A732C"/>
    <w:rsid w:val="003A786C"/>
    <w:rsid w:val="003A7FA1"/>
    <w:rsid w:val="003A7FA6"/>
    <w:rsid w:val="003B03CB"/>
    <w:rsid w:val="003B0D3E"/>
    <w:rsid w:val="003B0D76"/>
    <w:rsid w:val="003B0DDC"/>
    <w:rsid w:val="003B0EF0"/>
    <w:rsid w:val="003B0F8F"/>
    <w:rsid w:val="003B12B8"/>
    <w:rsid w:val="003B173B"/>
    <w:rsid w:val="003B1A3E"/>
    <w:rsid w:val="003B2186"/>
    <w:rsid w:val="003B24C4"/>
    <w:rsid w:val="003B253C"/>
    <w:rsid w:val="003B2585"/>
    <w:rsid w:val="003B2709"/>
    <w:rsid w:val="003B282E"/>
    <w:rsid w:val="003B28B9"/>
    <w:rsid w:val="003B330D"/>
    <w:rsid w:val="003B3359"/>
    <w:rsid w:val="003B3726"/>
    <w:rsid w:val="003B3DB0"/>
    <w:rsid w:val="003B3E14"/>
    <w:rsid w:val="003B42DE"/>
    <w:rsid w:val="003B4320"/>
    <w:rsid w:val="003B451C"/>
    <w:rsid w:val="003B4554"/>
    <w:rsid w:val="003B4787"/>
    <w:rsid w:val="003B481C"/>
    <w:rsid w:val="003B4C24"/>
    <w:rsid w:val="003B4DB7"/>
    <w:rsid w:val="003B4E00"/>
    <w:rsid w:val="003B4EAD"/>
    <w:rsid w:val="003B4F6B"/>
    <w:rsid w:val="003B5326"/>
    <w:rsid w:val="003B53C7"/>
    <w:rsid w:val="003B549F"/>
    <w:rsid w:val="003B5C70"/>
    <w:rsid w:val="003B5C9C"/>
    <w:rsid w:val="003B5E20"/>
    <w:rsid w:val="003B5EEB"/>
    <w:rsid w:val="003B60E8"/>
    <w:rsid w:val="003B631F"/>
    <w:rsid w:val="003B652E"/>
    <w:rsid w:val="003B65FC"/>
    <w:rsid w:val="003B6776"/>
    <w:rsid w:val="003B67F2"/>
    <w:rsid w:val="003B69D8"/>
    <w:rsid w:val="003B6BCA"/>
    <w:rsid w:val="003B6DC9"/>
    <w:rsid w:val="003B6DFB"/>
    <w:rsid w:val="003B6E81"/>
    <w:rsid w:val="003B6F2C"/>
    <w:rsid w:val="003B7379"/>
    <w:rsid w:val="003B74E6"/>
    <w:rsid w:val="003B7686"/>
    <w:rsid w:val="003B7A6C"/>
    <w:rsid w:val="003B7C30"/>
    <w:rsid w:val="003B7D0F"/>
    <w:rsid w:val="003B7D2D"/>
    <w:rsid w:val="003C04BC"/>
    <w:rsid w:val="003C0768"/>
    <w:rsid w:val="003C095A"/>
    <w:rsid w:val="003C0C5C"/>
    <w:rsid w:val="003C0C87"/>
    <w:rsid w:val="003C0CEE"/>
    <w:rsid w:val="003C0D06"/>
    <w:rsid w:val="003C0EFA"/>
    <w:rsid w:val="003C10AD"/>
    <w:rsid w:val="003C126E"/>
    <w:rsid w:val="003C13BD"/>
    <w:rsid w:val="003C13F8"/>
    <w:rsid w:val="003C1653"/>
    <w:rsid w:val="003C168D"/>
    <w:rsid w:val="003C170A"/>
    <w:rsid w:val="003C1CB1"/>
    <w:rsid w:val="003C1E7A"/>
    <w:rsid w:val="003C1FD1"/>
    <w:rsid w:val="003C20AE"/>
    <w:rsid w:val="003C21A8"/>
    <w:rsid w:val="003C2562"/>
    <w:rsid w:val="003C25EC"/>
    <w:rsid w:val="003C280E"/>
    <w:rsid w:val="003C282B"/>
    <w:rsid w:val="003C2938"/>
    <w:rsid w:val="003C299F"/>
    <w:rsid w:val="003C2CE1"/>
    <w:rsid w:val="003C2D23"/>
    <w:rsid w:val="003C2F9F"/>
    <w:rsid w:val="003C30ED"/>
    <w:rsid w:val="003C3436"/>
    <w:rsid w:val="003C34B7"/>
    <w:rsid w:val="003C35A9"/>
    <w:rsid w:val="003C380A"/>
    <w:rsid w:val="003C385B"/>
    <w:rsid w:val="003C39C0"/>
    <w:rsid w:val="003C3A14"/>
    <w:rsid w:val="003C3A78"/>
    <w:rsid w:val="003C3AB1"/>
    <w:rsid w:val="003C3B8F"/>
    <w:rsid w:val="003C3C4D"/>
    <w:rsid w:val="003C3D51"/>
    <w:rsid w:val="003C3EBE"/>
    <w:rsid w:val="003C408C"/>
    <w:rsid w:val="003C4185"/>
    <w:rsid w:val="003C46AB"/>
    <w:rsid w:val="003C4993"/>
    <w:rsid w:val="003C512A"/>
    <w:rsid w:val="003C57A6"/>
    <w:rsid w:val="003C58C7"/>
    <w:rsid w:val="003C5951"/>
    <w:rsid w:val="003C5A89"/>
    <w:rsid w:val="003C5B45"/>
    <w:rsid w:val="003C5CB8"/>
    <w:rsid w:val="003C5DB9"/>
    <w:rsid w:val="003C5F81"/>
    <w:rsid w:val="003C5FD0"/>
    <w:rsid w:val="003C60E5"/>
    <w:rsid w:val="003C62E7"/>
    <w:rsid w:val="003C642E"/>
    <w:rsid w:val="003C65BB"/>
    <w:rsid w:val="003C67FD"/>
    <w:rsid w:val="003C6C3D"/>
    <w:rsid w:val="003C6D39"/>
    <w:rsid w:val="003C7015"/>
    <w:rsid w:val="003C7656"/>
    <w:rsid w:val="003C783A"/>
    <w:rsid w:val="003C79C8"/>
    <w:rsid w:val="003C7AE3"/>
    <w:rsid w:val="003C7F0A"/>
    <w:rsid w:val="003D019D"/>
    <w:rsid w:val="003D01E9"/>
    <w:rsid w:val="003D053E"/>
    <w:rsid w:val="003D0D62"/>
    <w:rsid w:val="003D0D86"/>
    <w:rsid w:val="003D0DB5"/>
    <w:rsid w:val="003D0DC0"/>
    <w:rsid w:val="003D0DCA"/>
    <w:rsid w:val="003D0EDF"/>
    <w:rsid w:val="003D0F56"/>
    <w:rsid w:val="003D10C6"/>
    <w:rsid w:val="003D1173"/>
    <w:rsid w:val="003D124A"/>
    <w:rsid w:val="003D1556"/>
    <w:rsid w:val="003D17EC"/>
    <w:rsid w:val="003D1FEE"/>
    <w:rsid w:val="003D2121"/>
    <w:rsid w:val="003D21E9"/>
    <w:rsid w:val="003D22C6"/>
    <w:rsid w:val="003D23E4"/>
    <w:rsid w:val="003D251A"/>
    <w:rsid w:val="003D28D6"/>
    <w:rsid w:val="003D2957"/>
    <w:rsid w:val="003D2BC8"/>
    <w:rsid w:val="003D2CED"/>
    <w:rsid w:val="003D2D6F"/>
    <w:rsid w:val="003D2DDD"/>
    <w:rsid w:val="003D2EA8"/>
    <w:rsid w:val="003D374F"/>
    <w:rsid w:val="003D3D46"/>
    <w:rsid w:val="003D3F45"/>
    <w:rsid w:val="003D3F75"/>
    <w:rsid w:val="003D3F79"/>
    <w:rsid w:val="003D41F0"/>
    <w:rsid w:val="003D4260"/>
    <w:rsid w:val="003D4377"/>
    <w:rsid w:val="003D4378"/>
    <w:rsid w:val="003D43D9"/>
    <w:rsid w:val="003D4683"/>
    <w:rsid w:val="003D4933"/>
    <w:rsid w:val="003D493A"/>
    <w:rsid w:val="003D51DB"/>
    <w:rsid w:val="003D51F8"/>
    <w:rsid w:val="003D5361"/>
    <w:rsid w:val="003D56D3"/>
    <w:rsid w:val="003D5897"/>
    <w:rsid w:val="003D5946"/>
    <w:rsid w:val="003D59EE"/>
    <w:rsid w:val="003D5CB6"/>
    <w:rsid w:val="003D609A"/>
    <w:rsid w:val="003D644A"/>
    <w:rsid w:val="003D645E"/>
    <w:rsid w:val="003D6497"/>
    <w:rsid w:val="003D6BD3"/>
    <w:rsid w:val="003D724F"/>
    <w:rsid w:val="003D7A8E"/>
    <w:rsid w:val="003D7DCD"/>
    <w:rsid w:val="003D7EB4"/>
    <w:rsid w:val="003D7F60"/>
    <w:rsid w:val="003E00A3"/>
    <w:rsid w:val="003E0442"/>
    <w:rsid w:val="003E066F"/>
    <w:rsid w:val="003E0D0C"/>
    <w:rsid w:val="003E121A"/>
    <w:rsid w:val="003E14D7"/>
    <w:rsid w:val="003E157F"/>
    <w:rsid w:val="003E16E1"/>
    <w:rsid w:val="003E1741"/>
    <w:rsid w:val="003E19DA"/>
    <w:rsid w:val="003E1BCC"/>
    <w:rsid w:val="003E1F20"/>
    <w:rsid w:val="003E2022"/>
    <w:rsid w:val="003E2411"/>
    <w:rsid w:val="003E27DB"/>
    <w:rsid w:val="003E2B2F"/>
    <w:rsid w:val="003E2BCE"/>
    <w:rsid w:val="003E30E9"/>
    <w:rsid w:val="003E327F"/>
    <w:rsid w:val="003E33A3"/>
    <w:rsid w:val="003E33D0"/>
    <w:rsid w:val="003E34AE"/>
    <w:rsid w:val="003E3F6A"/>
    <w:rsid w:val="003E3F95"/>
    <w:rsid w:val="003E4415"/>
    <w:rsid w:val="003E4644"/>
    <w:rsid w:val="003E4773"/>
    <w:rsid w:val="003E4AA7"/>
    <w:rsid w:val="003E4D89"/>
    <w:rsid w:val="003E522F"/>
    <w:rsid w:val="003E5310"/>
    <w:rsid w:val="003E5398"/>
    <w:rsid w:val="003E542B"/>
    <w:rsid w:val="003E593E"/>
    <w:rsid w:val="003E59EF"/>
    <w:rsid w:val="003E5EB5"/>
    <w:rsid w:val="003E5F4E"/>
    <w:rsid w:val="003E5FF3"/>
    <w:rsid w:val="003E64B1"/>
    <w:rsid w:val="003E65B1"/>
    <w:rsid w:val="003E6662"/>
    <w:rsid w:val="003E68B7"/>
    <w:rsid w:val="003E6D20"/>
    <w:rsid w:val="003E6DFB"/>
    <w:rsid w:val="003E7416"/>
    <w:rsid w:val="003E747E"/>
    <w:rsid w:val="003E74B0"/>
    <w:rsid w:val="003E75EB"/>
    <w:rsid w:val="003E75F7"/>
    <w:rsid w:val="003E7876"/>
    <w:rsid w:val="003E7889"/>
    <w:rsid w:val="003E789B"/>
    <w:rsid w:val="003E797B"/>
    <w:rsid w:val="003E7CF2"/>
    <w:rsid w:val="003F075E"/>
    <w:rsid w:val="003F0978"/>
    <w:rsid w:val="003F09A7"/>
    <w:rsid w:val="003F0A55"/>
    <w:rsid w:val="003F1118"/>
    <w:rsid w:val="003F1417"/>
    <w:rsid w:val="003F166F"/>
    <w:rsid w:val="003F16A5"/>
    <w:rsid w:val="003F1799"/>
    <w:rsid w:val="003F1978"/>
    <w:rsid w:val="003F1D85"/>
    <w:rsid w:val="003F1E7A"/>
    <w:rsid w:val="003F2353"/>
    <w:rsid w:val="003F23A0"/>
    <w:rsid w:val="003F24B9"/>
    <w:rsid w:val="003F2749"/>
    <w:rsid w:val="003F2751"/>
    <w:rsid w:val="003F2766"/>
    <w:rsid w:val="003F294F"/>
    <w:rsid w:val="003F2B79"/>
    <w:rsid w:val="003F2BAC"/>
    <w:rsid w:val="003F2CBE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4175"/>
    <w:rsid w:val="003F44DE"/>
    <w:rsid w:val="003F4A5A"/>
    <w:rsid w:val="003F4FB7"/>
    <w:rsid w:val="003F5111"/>
    <w:rsid w:val="003F56C7"/>
    <w:rsid w:val="003F588E"/>
    <w:rsid w:val="003F58F4"/>
    <w:rsid w:val="003F6227"/>
    <w:rsid w:val="003F6CFC"/>
    <w:rsid w:val="003F6EDC"/>
    <w:rsid w:val="003F6EEA"/>
    <w:rsid w:val="003F76D2"/>
    <w:rsid w:val="003F7788"/>
    <w:rsid w:val="003F7810"/>
    <w:rsid w:val="003F7813"/>
    <w:rsid w:val="003F78AD"/>
    <w:rsid w:val="003F7FB8"/>
    <w:rsid w:val="00400086"/>
    <w:rsid w:val="0040022B"/>
    <w:rsid w:val="00400631"/>
    <w:rsid w:val="0040097E"/>
    <w:rsid w:val="00400C5B"/>
    <w:rsid w:val="0040106A"/>
    <w:rsid w:val="004010D7"/>
    <w:rsid w:val="00401198"/>
    <w:rsid w:val="00401679"/>
    <w:rsid w:val="0040197F"/>
    <w:rsid w:val="0040214F"/>
    <w:rsid w:val="00402191"/>
    <w:rsid w:val="004024B3"/>
    <w:rsid w:val="0040262B"/>
    <w:rsid w:val="004029FC"/>
    <w:rsid w:val="004030AD"/>
    <w:rsid w:val="0040320B"/>
    <w:rsid w:val="0040320C"/>
    <w:rsid w:val="004032A2"/>
    <w:rsid w:val="004032D3"/>
    <w:rsid w:val="004034B4"/>
    <w:rsid w:val="00403D09"/>
    <w:rsid w:val="00404389"/>
    <w:rsid w:val="0040455B"/>
    <w:rsid w:val="0040463A"/>
    <w:rsid w:val="00404784"/>
    <w:rsid w:val="0040499C"/>
    <w:rsid w:val="004049BE"/>
    <w:rsid w:val="00404A3F"/>
    <w:rsid w:val="00404C11"/>
    <w:rsid w:val="00404E10"/>
    <w:rsid w:val="00404E3E"/>
    <w:rsid w:val="004052DB"/>
    <w:rsid w:val="0040532D"/>
    <w:rsid w:val="004055AE"/>
    <w:rsid w:val="00405C27"/>
    <w:rsid w:val="0040644C"/>
    <w:rsid w:val="004064BD"/>
    <w:rsid w:val="00406AB2"/>
    <w:rsid w:val="00406EBF"/>
    <w:rsid w:val="00406F2F"/>
    <w:rsid w:val="004071A2"/>
    <w:rsid w:val="00407513"/>
    <w:rsid w:val="00407945"/>
    <w:rsid w:val="00407BFF"/>
    <w:rsid w:val="00407F60"/>
    <w:rsid w:val="00407FF0"/>
    <w:rsid w:val="00410036"/>
    <w:rsid w:val="00410064"/>
    <w:rsid w:val="004104C2"/>
    <w:rsid w:val="00410644"/>
    <w:rsid w:val="00410940"/>
    <w:rsid w:val="00410A90"/>
    <w:rsid w:val="00410B01"/>
    <w:rsid w:val="00411294"/>
    <w:rsid w:val="004112B7"/>
    <w:rsid w:val="00411402"/>
    <w:rsid w:val="0041141F"/>
    <w:rsid w:val="00411579"/>
    <w:rsid w:val="004115D3"/>
    <w:rsid w:val="00411AA0"/>
    <w:rsid w:val="00411AC7"/>
    <w:rsid w:val="00411AEC"/>
    <w:rsid w:val="00411E3C"/>
    <w:rsid w:val="00411EAD"/>
    <w:rsid w:val="00411F04"/>
    <w:rsid w:val="00411FA7"/>
    <w:rsid w:val="0041201A"/>
    <w:rsid w:val="00412231"/>
    <w:rsid w:val="0041225A"/>
    <w:rsid w:val="004122F3"/>
    <w:rsid w:val="00412451"/>
    <w:rsid w:val="0041249A"/>
    <w:rsid w:val="00412552"/>
    <w:rsid w:val="00412A45"/>
    <w:rsid w:val="00412C7D"/>
    <w:rsid w:val="00412DBE"/>
    <w:rsid w:val="00412EFC"/>
    <w:rsid w:val="00413226"/>
    <w:rsid w:val="004132C1"/>
    <w:rsid w:val="00413B7F"/>
    <w:rsid w:val="004141B2"/>
    <w:rsid w:val="0041486F"/>
    <w:rsid w:val="00414918"/>
    <w:rsid w:val="00414A4D"/>
    <w:rsid w:val="00414A8C"/>
    <w:rsid w:val="00414C1B"/>
    <w:rsid w:val="00414C20"/>
    <w:rsid w:val="00414C52"/>
    <w:rsid w:val="00414DFE"/>
    <w:rsid w:val="004151B0"/>
    <w:rsid w:val="00415259"/>
    <w:rsid w:val="004154D1"/>
    <w:rsid w:val="00415508"/>
    <w:rsid w:val="004157A5"/>
    <w:rsid w:val="00415ABD"/>
    <w:rsid w:val="00415EC4"/>
    <w:rsid w:val="00416043"/>
    <w:rsid w:val="004160EB"/>
    <w:rsid w:val="0041646D"/>
    <w:rsid w:val="0041686E"/>
    <w:rsid w:val="004168C8"/>
    <w:rsid w:val="00416B06"/>
    <w:rsid w:val="00416B4E"/>
    <w:rsid w:val="00416BB1"/>
    <w:rsid w:val="00416C05"/>
    <w:rsid w:val="00416C51"/>
    <w:rsid w:val="00416C5C"/>
    <w:rsid w:val="0041705E"/>
    <w:rsid w:val="00417124"/>
    <w:rsid w:val="004175AE"/>
    <w:rsid w:val="004175E4"/>
    <w:rsid w:val="0041764B"/>
    <w:rsid w:val="0041781F"/>
    <w:rsid w:val="00417DA7"/>
    <w:rsid w:val="00417E6D"/>
    <w:rsid w:val="004202D5"/>
    <w:rsid w:val="004205FA"/>
    <w:rsid w:val="00420AB0"/>
    <w:rsid w:val="00420CEA"/>
    <w:rsid w:val="00420F9A"/>
    <w:rsid w:val="004219C3"/>
    <w:rsid w:val="00421C1B"/>
    <w:rsid w:val="004224AC"/>
    <w:rsid w:val="00422521"/>
    <w:rsid w:val="00422608"/>
    <w:rsid w:val="004229EA"/>
    <w:rsid w:val="00422AFA"/>
    <w:rsid w:val="00422C18"/>
    <w:rsid w:val="00422DCB"/>
    <w:rsid w:val="00422E6F"/>
    <w:rsid w:val="00422EBF"/>
    <w:rsid w:val="004231EF"/>
    <w:rsid w:val="004234B9"/>
    <w:rsid w:val="004234C1"/>
    <w:rsid w:val="004236F2"/>
    <w:rsid w:val="004237FB"/>
    <w:rsid w:val="00423B09"/>
    <w:rsid w:val="00423E90"/>
    <w:rsid w:val="00423F82"/>
    <w:rsid w:val="004240BA"/>
    <w:rsid w:val="00424334"/>
    <w:rsid w:val="00424400"/>
    <w:rsid w:val="0042487A"/>
    <w:rsid w:val="00424E00"/>
    <w:rsid w:val="00424EE3"/>
    <w:rsid w:val="00425068"/>
    <w:rsid w:val="0042537E"/>
    <w:rsid w:val="004253F7"/>
    <w:rsid w:val="004257B1"/>
    <w:rsid w:val="004259A0"/>
    <w:rsid w:val="004259D4"/>
    <w:rsid w:val="00425B8D"/>
    <w:rsid w:val="00425BF6"/>
    <w:rsid w:val="00426168"/>
    <w:rsid w:val="0042682A"/>
    <w:rsid w:val="004268B3"/>
    <w:rsid w:val="00426B7D"/>
    <w:rsid w:val="00426FF2"/>
    <w:rsid w:val="0042748D"/>
    <w:rsid w:val="00427A18"/>
    <w:rsid w:val="00427A24"/>
    <w:rsid w:val="00427CCB"/>
    <w:rsid w:val="00427CCF"/>
    <w:rsid w:val="00427F28"/>
    <w:rsid w:val="00427F58"/>
    <w:rsid w:val="0043034E"/>
    <w:rsid w:val="004303C0"/>
    <w:rsid w:val="00430526"/>
    <w:rsid w:val="0043072F"/>
    <w:rsid w:val="0043081A"/>
    <w:rsid w:val="00430A84"/>
    <w:rsid w:val="00430AE9"/>
    <w:rsid w:val="00430DCD"/>
    <w:rsid w:val="00430EFA"/>
    <w:rsid w:val="0043126E"/>
    <w:rsid w:val="004315DC"/>
    <w:rsid w:val="00431989"/>
    <w:rsid w:val="00431E79"/>
    <w:rsid w:val="00432062"/>
    <w:rsid w:val="004321AA"/>
    <w:rsid w:val="00432473"/>
    <w:rsid w:val="00432CB6"/>
    <w:rsid w:val="00433012"/>
    <w:rsid w:val="00433279"/>
    <w:rsid w:val="00433351"/>
    <w:rsid w:val="004338B1"/>
    <w:rsid w:val="00433A9B"/>
    <w:rsid w:val="00433CA1"/>
    <w:rsid w:val="00433D08"/>
    <w:rsid w:val="00433D72"/>
    <w:rsid w:val="00433DA2"/>
    <w:rsid w:val="00433DC8"/>
    <w:rsid w:val="00433F88"/>
    <w:rsid w:val="004343B2"/>
    <w:rsid w:val="0043468F"/>
    <w:rsid w:val="00434801"/>
    <w:rsid w:val="00434A17"/>
    <w:rsid w:val="00434E74"/>
    <w:rsid w:val="00434EB0"/>
    <w:rsid w:val="0043514B"/>
    <w:rsid w:val="00435354"/>
    <w:rsid w:val="00435467"/>
    <w:rsid w:val="004356D4"/>
    <w:rsid w:val="00435AE4"/>
    <w:rsid w:val="00435AF9"/>
    <w:rsid w:val="00435F2A"/>
    <w:rsid w:val="00435FBA"/>
    <w:rsid w:val="0043631C"/>
    <w:rsid w:val="00436470"/>
    <w:rsid w:val="00436661"/>
    <w:rsid w:val="00436A6B"/>
    <w:rsid w:val="00437A1F"/>
    <w:rsid w:val="00437B66"/>
    <w:rsid w:val="00437B78"/>
    <w:rsid w:val="00437BDA"/>
    <w:rsid w:val="00437CF6"/>
    <w:rsid w:val="00437F91"/>
    <w:rsid w:val="004400B6"/>
    <w:rsid w:val="004404B9"/>
    <w:rsid w:val="0044098D"/>
    <w:rsid w:val="00440C95"/>
    <w:rsid w:val="00440E0B"/>
    <w:rsid w:val="00440E3B"/>
    <w:rsid w:val="00440E98"/>
    <w:rsid w:val="00440F41"/>
    <w:rsid w:val="00440F44"/>
    <w:rsid w:val="00441043"/>
    <w:rsid w:val="00441382"/>
    <w:rsid w:val="004414B1"/>
    <w:rsid w:val="0044195B"/>
    <w:rsid w:val="00442555"/>
    <w:rsid w:val="0044258A"/>
    <w:rsid w:val="00442AE5"/>
    <w:rsid w:val="00442C32"/>
    <w:rsid w:val="00442CC8"/>
    <w:rsid w:val="00442FD8"/>
    <w:rsid w:val="004431DC"/>
    <w:rsid w:val="00443433"/>
    <w:rsid w:val="004434F5"/>
    <w:rsid w:val="00443633"/>
    <w:rsid w:val="004437DE"/>
    <w:rsid w:val="0044382D"/>
    <w:rsid w:val="00443DF3"/>
    <w:rsid w:val="00443F88"/>
    <w:rsid w:val="00444404"/>
    <w:rsid w:val="00444760"/>
    <w:rsid w:val="00444936"/>
    <w:rsid w:val="00444AC3"/>
    <w:rsid w:val="00444AC6"/>
    <w:rsid w:val="00444CE5"/>
    <w:rsid w:val="00444DF9"/>
    <w:rsid w:val="004450C9"/>
    <w:rsid w:val="00445162"/>
    <w:rsid w:val="0044530B"/>
    <w:rsid w:val="00445352"/>
    <w:rsid w:val="004456A9"/>
    <w:rsid w:val="004456C7"/>
    <w:rsid w:val="00445C27"/>
    <w:rsid w:val="00445D5C"/>
    <w:rsid w:val="00445E73"/>
    <w:rsid w:val="00445E79"/>
    <w:rsid w:val="004460A1"/>
    <w:rsid w:val="00446181"/>
    <w:rsid w:val="0044647D"/>
    <w:rsid w:val="004467D1"/>
    <w:rsid w:val="004467F0"/>
    <w:rsid w:val="00446A57"/>
    <w:rsid w:val="00446EB9"/>
    <w:rsid w:val="0044758F"/>
    <w:rsid w:val="00447627"/>
    <w:rsid w:val="004479A9"/>
    <w:rsid w:val="00447A28"/>
    <w:rsid w:val="00447A9F"/>
    <w:rsid w:val="00447B57"/>
    <w:rsid w:val="00447DB4"/>
    <w:rsid w:val="00447E05"/>
    <w:rsid w:val="00447F44"/>
    <w:rsid w:val="00447FB2"/>
    <w:rsid w:val="00450078"/>
    <w:rsid w:val="0045080B"/>
    <w:rsid w:val="00450970"/>
    <w:rsid w:val="004509B1"/>
    <w:rsid w:val="00450D87"/>
    <w:rsid w:val="00450FD2"/>
    <w:rsid w:val="00451211"/>
    <w:rsid w:val="0045127A"/>
    <w:rsid w:val="00451285"/>
    <w:rsid w:val="0045142C"/>
    <w:rsid w:val="004514FC"/>
    <w:rsid w:val="00451670"/>
    <w:rsid w:val="00451756"/>
    <w:rsid w:val="00451844"/>
    <w:rsid w:val="00451B5C"/>
    <w:rsid w:val="00451D74"/>
    <w:rsid w:val="0045269A"/>
    <w:rsid w:val="004526AC"/>
    <w:rsid w:val="00452F3A"/>
    <w:rsid w:val="00452F9D"/>
    <w:rsid w:val="00452FA0"/>
    <w:rsid w:val="004531E0"/>
    <w:rsid w:val="004531F0"/>
    <w:rsid w:val="004532BB"/>
    <w:rsid w:val="0045337E"/>
    <w:rsid w:val="00453694"/>
    <w:rsid w:val="00453830"/>
    <w:rsid w:val="00453907"/>
    <w:rsid w:val="004539DD"/>
    <w:rsid w:val="00453E51"/>
    <w:rsid w:val="0045419A"/>
    <w:rsid w:val="00454515"/>
    <w:rsid w:val="00454836"/>
    <w:rsid w:val="0045483B"/>
    <w:rsid w:val="0045497C"/>
    <w:rsid w:val="004549FF"/>
    <w:rsid w:val="00454A17"/>
    <w:rsid w:val="00454B8D"/>
    <w:rsid w:val="00454FDA"/>
    <w:rsid w:val="0045519D"/>
    <w:rsid w:val="004552A4"/>
    <w:rsid w:val="004553B5"/>
    <w:rsid w:val="004555B2"/>
    <w:rsid w:val="004556D2"/>
    <w:rsid w:val="00455974"/>
    <w:rsid w:val="00455E32"/>
    <w:rsid w:val="00455E4C"/>
    <w:rsid w:val="004561AE"/>
    <w:rsid w:val="00456210"/>
    <w:rsid w:val="0045669A"/>
    <w:rsid w:val="004566A9"/>
    <w:rsid w:val="00456780"/>
    <w:rsid w:val="00456A27"/>
    <w:rsid w:val="00456AA1"/>
    <w:rsid w:val="00456C59"/>
    <w:rsid w:val="00456C7B"/>
    <w:rsid w:val="00456E11"/>
    <w:rsid w:val="00456EDE"/>
    <w:rsid w:val="004571DA"/>
    <w:rsid w:val="004574A8"/>
    <w:rsid w:val="00457562"/>
    <w:rsid w:val="004576F8"/>
    <w:rsid w:val="00457B36"/>
    <w:rsid w:val="00457B74"/>
    <w:rsid w:val="00457C39"/>
    <w:rsid w:val="00460453"/>
    <w:rsid w:val="00460543"/>
    <w:rsid w:val="00460617"/>
    <w:rsid w:val="0046078D"/>
    <w:rsid w:val="00460B60"/>
    <w:rsid w:val="00460C32"/>
    <w:rsid w:val="00461190"/>
    <w:rsid w:val="004611A6"/>
    <w:rsid w:val="0046156F"/>
    <w:rsid w:val="004618CE"/>
    <w:rsid w:val="004619AB"/>
    <w:rsid w:val="00461A0A"/>
    <w:rsid w:val="00461A3B"/>
    <w:rsid w:val="00461B4F"/>
    <w:rsid w:val="00461C43"/>
    <w:rsid w:val="00461F27"/>
    <w:rsid w:val="00461F30"/>
    <w:rsid w:val="00461F66"/>
    <w:rsid w:val="00462400"/>
    <w:rsid w:val="00462550"/>
    <w:rsid w:val="0046268E"/>
    <w:rsid w:val="00462F68"/>
    <w:rsid w:val="00462F7F"/>
    <w:rsid w:val="00462F8C"/>
    <w:rsid w:val="00463098"/>
    <w:rsid w:val="004634A0"/>
    <w:rsid w:val="00463A60"/>
    <w:rsid w:val="00463C9F"/>
    <w:rsid w:val="00463FDB"/>
    <w:rsid w:val="00464418"/>
    <w:rsid w:val="004647B2"/>
    <w:rsid w:val="004649D8"/>
    <w:rsid w:val="00464C4B"/>
    <w:rsid w:val="00464C51"/>
    <w:rsid w:val="00464E61"/>
    <w:rsid w:val="00464F89"/>
    <w:rsid w:val="00464FA3"/>
    <w:rsid w:val="00465351"/>
    <w:rsid w:val="004656A1"/>
    <w:rsid w:val="004657F3"/>
    <w:rsid w:val="004659A5"/>
    <w:rsid w:val="004659A7"/>
    <w:rsid w:val="00465A1D"/>
    <w:rsid w:val="00465A44"/>
    <w:rsid w:val="00465B4E"/>
    <w:rsid w:val="00465B81"/>
    <w:rsid w:val="00465CAE"/>
    <w:rsid w:val="004666F5"/>
    <w:rsid w:val="00466821"/>
    <w:rsid w:val="0046694A"/>
    <w:rsid w:val="0046695B"/>
    <w:rsid w:val="00466D08"/>
    <w:rsid w:val="00466FAD"/>
    <w:rsid w:val="004673D9"/>
    <w:rsid w:val="004674DE"/>
    <w:rsid w:val="004677C1"/>
    <w:rsid w:val="004678D9"/>
    <w:rsid w:val="004701F3"/>
    <w:rsid w:val="00470496"/>
    <w:rsid w:val="00470587"/>
    <w:rsid w:val="00470F91"/>
    <w:rsid w:val="004711AD"/>
    <w:rsid w:val="00471424"/>
    <w:rsid w:val="00471516"/>
    <w:rsid w:val="004715AB"/>
    <w:rsid w:val="004715EB"/>
    <w:rsid w:val="004715F6"/>
    <w:rsid w:val="004716B7"/>
    <w:rsid w:val="004716BF"/>
    <w:rsid w:val="00471856"/>
    <w:rsid w:val="00471899"/>
    <w:rsid w:val="00471CA1"/>
    <w:rsid w:val="00471D34"/>
    <w:rsid w:val="00472397"/>
    <w:rsid w:val="00472485"/>
    <w:rsid w:val="004726E2"/>
    <w:rsid w:val="00472EA6"/>
    <w:rsid w:val="00472FED"/>
    <w:rsid w:val="00473262"/>
    <w:rsid w:val="00473568"/>
    <w:rsid w:val="00473670"/>
    <w:rsid w:val="00473B14"/>
    <w:rsid w:val="00473CB1"/>
    <w:rsid w:val="00473E96"/>
    <w:rsid w:val="00473EA8"/>
    <w:rsid w:val="004740B3"/>
    <w:rsid w:val="0047416F"/>
    <w:rsid w:val="00474255"/>
    <w:rsid w:val="00474347"/>
    <w:rsid w:val="004744AA"/>
    <w:rsid w:val="0047452C"/>
    <w:rsid w:val="00474860"/>
    <w:rsid w:val="00474F43"/>
    <w:rsid w:val="004752DF"/>
    <w:rsid w:val="0047566E"/>
    <w:rsid w:val="0047567C"/>
    <w:rsid w:val="00475905"/>
    <w:rsid w:val="00475B75"/>
    <w:rsid w:val="00475F2E"/>
    <w:rsid w:val="004760B8"/>
    <w:rsid w:val="00476181"/>
    <w:rsid w:val="004763C0"/>
    <w:rsid w:val="004763E3"/>
    <w:rsid w:val="0047666D"/>
    <w:rsid w:val="004766A3"/>
    <w:rsid w:val="004766F1"/>
    <w:rsid w:val="0047693B"/>
    <w:rsid w:val="00476EA4"/>
    <w:rsid w:val="004772F9"/>
    <w:rsid w:val="00477381"/>
    <w:rsid w:val="00477770"/>
    <w:rsid w:val="004778B7"/>
    <w:rsid w:val="00477BAD"/>
    <w:rsid w:val="00477E83"/>
    <w:rsid w:val="004800C3"/>
    <w:rsid w:val="0048013A"/>
    <w:rsid w:val="00480210"/>
    <w:rsid w:val="004802C0"/>
    <w:rsid w:val="004807A1"/>
    <w:rsid w:val="00480954"/>
    <w:rsid w:val="004809DC"/>
    <w:rsid w:val="00480A5A"/>
    <w:rsid w:val="00480B28"/>
    <w:rsid w:val="00480B2B"/>
    <w:rsid w:val="00481562"/>
    <w:rsid w:val="004817CF"/>
    <w:rsid w:val="004817E7"/>
    <w:rsid w:val="0048184F"/>
    <w:rsid w:val="00481896"/>
    <w:rsid w:val="00481AE5"/>
    <w:rsid w:val="00481CD6"/>
    <w:rsid w:val="00481CF0"/>
    <w:rsid w:val="00482280"/>
    <w:rsid w:val="004822B6"/>
    <w:rsid w:val="00482451"/>
    <w:rsid w:val="00482490"/>
    <w:rsid w:val="0048290E"/>
    <w:rsid w:val="004829A7"/>
    <w:rsid w:val="00482E0E"/>
    <w:rsid w:val="00482F57"/>
    <w:rsid w:val="0048300D"/>
    <w:rsid w:val="00483278"/>
    <w:rsid w:val="004832A2"/>
    <w:rsid w:val="0048331A"/>
    <w:rsid w:val="004833F9"/>
    <w:rsid w:val="00484484"/>
    <w:rsid w:val="004844A2"/>
    <w:rsid w:val="0048483C"/>
    <w:rsid w:val="00484C82"/>
    <w:rsid w:val="00485762"/>
    <w:rsid w:val="004859A2"/>
    <w:rsid w:val="00485AFE"/>
    <w:rsid w:val="00485B0D"/>
    <w:rsid w:val="00485BEF"/>
    <w:rsid w:val="00485CEF"/>
    <w:rsid w:val="00485D5F"/>
    <w:rsid w:val="00485F23"/>
    <w:rsid w:val="00486041"/>
    <w:rsid w:val="0048611F"/>
    <w:rsid w:val="004861E6"/>
    <w:rsid w:val="004862A5"/>
    <w:rsid w:val="00486B57"/>
    <w:rsid w:val="00486BA1"/>
    <w:rsid w:val="00486BCC"/>
    <w:rsid w:val="00486EEC"/>
    <w:rsid w:val="0048731A"/>
    <w:rsid w:val="00487470"/>
    <w:rsid w:val="004874DF"/>
    <w:rsid w:val="0048750E"/>
    <w:rsid w:val="00487633"/>
    <w:rsid w:val="0048769D"/>
    <w:rsid w:val="004876A7"/>
    <w:rsid w:val="004877B6"/>
    <w:rsid w:val="00487928"/>
    <w:rsid w:val="00487943"/>
    <w:rsid w:val="00487946"/>
    <w:rsid w:val="00487FCF"/>
    <w:rsid w:val="004900DA"/>
    <w:rsid w:val="004901CD"/>
    <w:rsid w:val="00490217"/>
    <w:rsid w:val="00490310"/>
    <w:rsid w:val="004904CA"/>
    <w:rsid w:val="00490721"/>
    <w:rsid w:val="00490B50"/>
    <w:rsid w:val="00490CFA"/>
    <w:rsid w:val="00490E7E"/>
    <w:rsid w:val="00490E98"/>
    <w:rsid w:val="00491053"/>
    <w:rsid w:val="004914E6"/>
    <w:rsid w:val="0049161C"/>
    <w:rsid w:val="00491629"/>
    <w:rsid w:val="004917EE"/>
    <w:rsid w:val="00491A63"/>
    <w:rsid w:val="00491B07"/>
    <w:rsid w:val="00492434"/>
    <w:rsid w:val="00492A86"/>
    <w:rsid w:val="004932CD"/>
    <w:rsid w:val="00493312"/>
    <w:rsid w:val="00493B9C"/>
    <w:rsid w:val="00493C95"/>
    <w:rsid w:val="0049413B"/>
    <w:rsid w:val="0049436C"/>
    <w:rsid w:val="00494921"/>
    <w:rsid w:val="0049498C"/>
    <w:rsid w:val="00495010"/>
    <w:rsid w:val="00495236"/>
    <w:rsid w:val="00495440"/>
    <w:rsid w:val="00495587"/>
    <w:rsid w:val="004955D8"/>
    <w:rsid w:val="004956DF"/>
    <w:rsid w:val="00495807"/>
    <w:rsid w:val="00495814"/>
    <w:rsid w:val="0049581D"/>
    <w:rsid w:val="00495E2C"/>
    <w:rsid w:val="004962AB"/>
    <w:rsid w:val="00496746"/>
    <w:rsid w:val="00496A1C"/>
    <w:rsid w:val="00496BDE"/>
    <w:rsid w:val="004972CC"/>
    <w:rsid w:val="0049733F"/>
    <w:rsid w:val="0049750A"/>
    <w:rsid w:val="00497A9B"/>
    <w:rsid w:val="00497B8D"/>
    <w:rsid w:val="00497D09"/>
    <w:rsid w:val="00497D89"/>
    <w:rsid w:val="00497D9C"/>
    <w:rsid w:val="004A02D5"/>
    <w:rsid w:val="004A05B9"/>
    <w:rsid w:val="004A05ED"/>
    <w:rsid w:val="004A06E3"/>
    <w:rsid w:val="004A078C"/>
    <w:rsid w:val="004A07E1"/>
    <w:rsid w:val="004A08EB"/>
    <w:rsid w:val="004A0CE7"/>
    <w:rsid w:val="004A0D04"/>
    <w:rsid w:val="004A155C"/>
    <w:rsid w:val="004A15C0"/>
    <w:rsid w:val="004A17E7"/>
    <w:rsid w:val="004A1829"/>
    <w:rsid w:val="004A18C8"/>
    <w:rsid w:val="004A19D0"/>
    <w:rsid w:val="004A1CBD"/>
    <w:rsid w:val="004A21DC"/>
    <w:rsid w:val="004A2303"/>
    <w:rsid w:val="004A27FE"/>
    <w:rsid w:val="004A2927"/>
    <w:rsid w:val="004A2931"/>
    <w:rsid w:val="004A2C6C"/>
    <w:rsid w:val="004A2CDD"/>
    <w:rsid w:val="004A2D7B"/>
    <w:rsid w:val="004A2DEE"/>
    <w:rsid w:val="004A2F5D"/>
    <w:rsid w:val="004A3196"/>
    <w:rsid w:val="004A346D"/>
    <w:rsid w:val="004A3639"/>
    <w:rsid w:val="004A3E30"/>
    <w:rsid w:val="004A40C6"/>
    <w:rsid w:val="004A41B7"/>
    <w:rsid w:val="004A41E1"/>
    <w:rsid w:val="004A4298"/>
    <w:rsid w:val="004A431D"/>
    <w:rsid w:val="004A4434"/>
    <w:rsid w:val="004A4745"/>
    <w:rsid w:val="004A48E4"/>
    <w:rsid w:val="004A4B95"/>
    <w:rsid w:val="004A4FCF"/>
    <w:rsid w:val="004A53AD"/>
    <w:rsid w:val="004A53F7"/>
    <w:rsid w:val="004A572A"/>
    <w:rsid w:val="004A62A8"/>
    <w:rsid w:val="004A63CB"/>
    <w:rsid w:val="004A63FD"/>
    <w:rsid w:val="004A6621"/>
    <w:rsid w:val="004A6669"/>
    <w:rsid w:val="004A67DD"/>
    <w:rsid w:val="004A6A4F"/>
    <w:rsid w:val="004A6E0B"/>
    <w:rsid w:val="004A6F69"/>
    <w:rsid w:val="004A723E"/>
    <w:rsid w:val="004A7370"/>
    <w:rsid w:val="004A738E"/>
    <w:rsid w:val="004A75BD"/>
    <w:rsid w:val="004A7896"/>
    <w:rsid w:val="004A7B52"/>
    <w:rsid w:val="004A7CB2"/>
    <w:rsid w:val="004A7CE5"/>
    <w:rsid w:val="004B0160"/>
    <w:rsid w:val="004B024A"/>
    <w:rsid w:val="004B024F"/>
    <w:rsid w:val="004B0386"/>
    <w:rsid w:val="004B09F2"/>
    <w:rsid w:val="004B0C6A"/>
    <w:rsid w:val="004B0EC0"/>
    <w:rsid w:val="004B1154"/>
    <w:rsid w:val="004B15A0"/>
    <w:rsid w:val="004B1BD5"/>
    <w:rsid w:val="004B1E02"/>
    <w:rsid w:val="004B1E0A"/>
    <w:rsid w:val="004B1FC2"/>
    <w:rsid w:val="004B25D6"/>
    <w:rsid w:val="004B2798"/>
    <w:rsid w:val="004B2857"/>
    <w:rsid w:val="004B2B7E"/>
    <w:rsid w:val="004B2F43"/>
    <w:rsid w:val="004B2F5F"/>
    <w:rsid w:val="004B2FCC"/>
    <w:rsid w:val="004B3155"/>
    <w:rsid w:val="004B31B9"/>
    <w:rsid w:val="004B3429"/>
    <w:rsid w:val="004B36DA"/>
    <w:rsid w:val="004B3A9E"/>
    <w:rsid w:val="004B3F65"/>
    <w:rsid w:val="004B4808"/>
    <w:rsid w:val="004B4A6C"/>
    <w:rsid w:val="004B4B25"/>
    <w:rsid w:val="004B4E9A"/>
    <w:rsid w:val="004B52A4"/>
    <w:rsid w:val="004B52DD"/>
    <w:rsid w:val="004B5544"/>
    <w:rsid w:val="004B5587"/>
    <w:rsid w:val="004B5ACE"/>
    <w:rsid w:val="004B5D44"/>
    <w:rsid w:val="004B5DA0"/>
    <w:rsid w:val="004B5E79"/>
    <w:rsid w:val="004B61F8"/>
    <w:rsid w:val="004B6486"/>
    <w:rsid w:val="004B6842"/>
    <w:rsid w:val="004B6934"/>
    <w:rsid w:val="004B69C8"/>
    <w:rsid w:val="004B6AAD"/>
    <w:rsid w:val="004B6C9E"/>
    <w:rsid w:val="004B6DCC"/>
    <w:rsid w:val="004B6DDD"/>
    <w:rsid w:val="004B73D5"/>
    <w:rsid w:val="004B7CC0"/>
    <w:rsid w:val="004B7E0B"/>
    <w:rsid w:val="004C0117"/>
    <w:rsid w:val="004C05BC"/>
    <w:rsid w:val="004C05BD"/>
    <w:rsid w:val="004C06E3"/>
    <w:rsid w:val="004C0732"/>
    <w:rsid w:val="004C07EF"/>
    <w:rsid w:val="004C0A08"/>
    <w:rsid w:val="004C0D36"/>
    <w:rsid w:val="004C0D8E"/>
    <w:rsid w:val="004C109C"/>
    <w:rsid w:val="004C10BA"/>
    <w:rsid w:val="004C1184"/>
    <w:rsid w:val="004C11B8"/>
    <w:rsid w:val="004C1334"/>
    <w:rsid w:val="004C13AC"/>
    <w:rsid w:val="004C164B"/>
    <w:rsid w:val="004C1651"/>
    <w:rsid w:val="004C1E89"/>
    <w:rsid w:val="004C1FAC"/>
    <w:rsid w:val="004C2194"/>
    <w:rsid w:val="004C22C1"/>
    <w:rsid w:val="004C2B68"/>
    <w:rsid w:val="004C2BAB"/>
    <w:rsid w:val="004C30CD"/>
    <w:rsid w:val="004C31C6"/>
    <w:rsid w:val="004C3202"/>
    <w:rsid w:val="004C33D8"/>
    <w:rsid w:val="004C3802"/>
    <w:rsid w:val="004C3960"/>
    <w:rsid w:val="004C3B62"/>
    <w:rsid w:val="004C3C34"/>
    <w:rsid w:val="004C430E"/>
    <w:rsid w:val="004C4327"/>
    <w:rsid w:val="004C4346"/>
    <w:rsid w:val="004C4559"/>
    <w:rsid w:val="004C4613"/>
    <w:rsid w:val="004C4617"/>
    <w:rsid w:val="004C466F"/>
    <w:rsid w:val="004C46C9"/>
    <w:rsid w:val="004C4930"/>
    <w:rsid w:val="004C4ABA"/>
    <w:rsid w:val="004C4DF3"/>
    <w:rsid w:val="004C50BD"/>
    <w:rsid w:val="004C51D4"/>
    <w:rsid w:val="004C56DE"/>
    <w:rsid w:val="004C57FD"/>
    <w:rsid w:val="004C597E"/>
    <w:rsid w:val="004C5E53"/>
    <w:rsid w:val="004C5ED8"/>
    <w:rsid w:val="004C66E9"/>
    <w:rsid w:val="004C6F81"/>
    <w:rsid w:val="004C7582"/>
    <w:rsid w:val="004C77B5"/>
    <w:rsid w:val="004C77C6"/>
    <w:rsid w:val="004C7B0F"/>
    <w:rsid w:val="004C7E2A"/>
    <w:rsid w:val="004C7F43"/>
    <w:rsid w:val="004C7FF3"/>
    <w:rsid w:val="004D0299"/>
    <w:rsid w:val="004D0345"/>
    <w:rsid w:val="004D054F"/>
    <w:rsid w:val="004D06E0"/>
    <w:rsid w:val="004D082B"/>
    <w:rsid w:val="004D0C74"/>
    <w:rsid w:val="004D0C8C"/>
    <w:rsid w:val="004D0D86"/>
    <w:rsid w:val="004D0E09"/>
    <w:rsid w:val="004D0E39"/>
    <w:rsid w:val="004D1226"/>
    <w:rsid w:val="004D13D6"/>
    <w:rsid w:val="004D1595"/>
    <w:rsid w:val="004D1CB4"/>
    <w:rsid w:val="004D1FE7"/>
    <w:rsid w:val="004D25D5"/>
    <w:rsid w:val="004D2639"/>
    <w:rsid w:val="004D2805"/>
    <w:rsid w:val="004D2D47"/>
    <w:rsid w:val="004D2D49"/>
    <w:rsid w:val="004D2E12"/>
    <w:rsid w:val="004D30B1"/>
    <w:rsid w:val="004D3209"/>
    <w:rsid w:val="004D3331"/>
    <w:rsid w:val="004D38A7"/>
    <w:rsid w:val="004D3997"/>
    <w:rsid w:val="004D3A80"/>
    <w:rsid w:val="004D3C41"/>
    <w:rsid w:val="004D3DA2"/>
    <w:rsid w:val="004D4305"/>
    <w:rsid w:val="004D4C97"/>
    <w:rsid w:val="004D4CE0"/>
    <w:rsid w:val="004D4CE4"/>
    <w:rsid w:val="004D517C"/>
    <w:rsid w:val="004D58FC"/>
    <w:rsid w:val="004D5904"/>
    <w:rsid w:val="004D5B03"/>
    <w:rsid w:val="004D5B70"/>
    <w:rsid w:val="004D5C73"/>
    <w:rsid w:val="004D5F11"/>
    <w:rsid w:val="004D6228"/>
    <w:rsid w:val="004D638B"/>
    <w:rsid w:val="004D64D6"/>
    <w:rsid w:val="004D65EA"/>
    <w:rsid w:val="004D67E0"/>
    <w:rsid w:val="004D6BC2"/>
    <w:rsid w:val="004D718F"/>
    <w:rsid w:val="004D7472"/>
    <w:rsid w:val="004D7522"/>
    <w:rsid w:val="004D77E0"/>
    <w:rsid w:val="004D799A"/>
    <w:rsid w:val="004D7A5A"/>
    <w:rsid w:val="004D7DB0"/>
    <w:rsid w:val="004D7EA3"/>
    <w:rsid w:val="004E0066"/>
    <w:rsid w:val="004E035B"/>
    <w:rsid w:val="004E082B"/>
    <w:rsid w:val="004E08AB"/>
    <w:rsid w:val="004E0C1A"/>
    <w:rsid w:val="004E0C2D"/>
    <w:rsid w:val="004E0CEF"/>
    <w:rsid w:val="004E0EE7"/>
    <w:rsid w:val="004E0FD5"/>
    <w:rsid w:val="004E168A"/>
    <w:rsid w:val="004E1ADE"/>
    <w:rsid w:val="004E20A1"/>
    <w:rsid w:val="004E22DA"/>
    <w:rsid w:val="004E2397"/>
    <w:rsid w:val="004E296B"/>
    <w:rsid w:val="004E2BAC"/>
    <w:rsid w:val="004E2C97"/>
    <w:rsid w:val="004E2DF5"/>
    <w:rsid w:val="004E2FE8"/>
    <w:rsid w:val="004E343E"/>
    <w:rsid w:val="004E3617"/>
    <w:rsid w:val="004E3771"/>
    <w:rsid w:val="004E38D1"/>
    <w:rsid w:val="004E3B2A"/>
    <w:rsid w:val="004E3B34"/>
    <w:rsid w:val="004E3DE9"/>
    <w:rsid w:val="004E3EFE"/>
    <w:rsid w:val="004E4559"/>
    <w:rsid w:val="004E4639"/>
    <w:rsid w:val="004E4683"/>
    <w:rsid w:val="004E468D"/>
    <w:rsid w:val="004E48B5"/>
    <w:rsid w:val="004E496C"/>
    <w:rsid w:val="004E4AC4"/>
    <w:rsid w:val="004E4CA3"/>
    <w:rsid w:val="004E4E85"/>
    <w:rsid w:val="004E5064"/>
    <w:rsid w:val="004E5132"/>
    <w:rsid w:val="004E5146"/>
    <w:rsid w:val="004E51B2"/>
    <w:rsid w:val="004E52F8"/>
    <w:rsid w:val="004E57CC"/>
    <w:rsid w:val="004E5C70"/>
    <w:rsid w:val="004E60DB"/>
    <w:rsid w:val="004E6858"/>
    <w:rsid w:val="004E69B9"/>
    <w:rsid w:val="004E6A05"/>
    <w:rsid w:val="004E6D3A"/>
    <w:rsid w:val="004E6F04"/>
    <w:rsid w:val="004E7160"/>
    <w:rsid w:val="004E73AF"/>
    <w:rsid w:val="004E73C0"/>
    <w:rsid w:val="004E76DB"/>
    <w:rsid w:val="004E776A"/>
    <w:rsid w:val="004E7AA3"/>
    <w:rsid w:val="004E7B52"/>
    <w:rsid w:val="004E7C87"/>
    <w:rsid w:val="004E7E8D"/>
    <w:rsid w:val="004E7FE5"/>
    <w:rsid w:val="004F0594"/>
    <w:rsid w:val="004F06ED"/>
    <w:rsid w:val="004F0733"/>
    <w:rsid w:val="004F094B"/>
    <w:rsid w:val="004F0D71"/>
    <w:rsid w:val="004F0F41"/>
    <w:rsid w:val="004F114C"/>
    <w:rsid w:val="004F11D3"/>
    <w:rsid w:val="004F11EB"/>
    <w:rsid w:val="004F159D"/>
    <w:rsid w:val="004F1694"/>
    <w:rsid w:val="004F1713"/>
    <w:rsid w:val="004F188D"/>
    <w:rsid w:val="004F1B26"/>
    <w:rsid w:val="004F1C11"/>
    <w:rsid w:val="004F1DC8"/>
    <w:rsid w:val="004F1E7B"/>
    <w:rsid w:val="004F1F76"/>
    <w:rsid w:val="004F1F7C"/>
    <w:rsid w:val="004F20F0"/>
    <w:rsid w:val="004F2429"/>
    <w:rsid w:val="004F24A3"/>
    <w:rsid w:val="004F2C64"/>
    <w:rsid w:val="004F2E2B"/>
    <w:rsid w:val="004F3922"/>
    <w:rsid w:val="004F3A48"/>
    <w:rsid w:val="004F3D19"/>
    <w:rsid w:val="004F3DEF"/>
    <w:rsid w:val="004F4120"/>
    <w:rsid w:val="004F45B1"/>
    <w:rsid w:val="004F45EA"/>
    <w:rsid w:val="004F494D"/>
    <w:rsid w:val="004F50C1"/>
    <w:rsid w:val="004F5348"/>
    <w:rsid w:val="004F55E7"/>
    <w:rsid w:val="004F5644"/>
    <w:rsid w:val="004F58AF"/>
    <w:rsid w:val="004F5AD6"/>
    <w:rsid w:val="004F5BEC"/>
    <w:rsid w:val="004F5D15"/>
    <w:rsid w:val="004F5D96"/>
    <w:rsid w:val="004F6306"/>
    <w:rsid w:val="004F65DE"/>
    <w:rsid w:val="004F6962"/>
    <w:rsid w:val="004F69A4"/>
    <w:rsid w:val="004F6A1A"/>
    <w:rsid w:val="004F6C3A"/>
    <w:rsid w:val="004F770F"/>
    <w:rsid w:val="004F772A"/>
    <w:rsid w:val="004F7BA2"/>
    <w:rsid w:val="004F7CEC"/>
    <w:rsid w:val="004F7D0F"/>
    <w:rsid w:val="004F7F46"/>
    <w:rsid w:val="004F7FE2"/>
    <w:rsid w:val="0050008B"/>
    <w:rsid w:val="005006C5"/>
    <w:rsid w:val="00500BF9"/>
    <w:rsid w:val="00500D46"/>
    <w:rsid w:val="00500F10"/>
    <w:rsid w:val="0050121C"/>
    <w:rsid w:val="00501318"/>
    <w:rsid w:val="00501544"/>
    <w:rsid w:val="005019C8"/>
    <w:rsid w:val="00502143"/>
    <w:rsid w:val="00502578"/>
    <w:rsid w:val="00502671"/>
    <w:rsid w:val="00502A76"/>
    <w:rsid w:val="00502DDC"/>
    <w:rsid w:val="00502EB7"/>
    <w:rsid w:val="00503119"/>
    <w:rsid w:val="00503372"/>
    <w:rsid w:val="0050353D"/>
    <w:rsid w:val="00503686"/>
    <w:rsid w:val="00503B9E"/>
    <w:rsid w:val="0050407A"/>
    <w:rsid w:val="00504211"/>
    <w:rsid w:val="005042F6"/>
    <w:rsid w:val="005043AF"/>
    <w:rsid w:val="005045DD"/>
    <w:rsid w:val="0050470C"/>
    <w:rsid w:val="00504A9B"/>
    <w:rsid w:val="00504D34"/>
    <w:rsid w:val="00505017"/>
    <w:rsid w:val="0050562C"/>
    <w:rsid w:val="005056FC"/>
    <w:rsid w:val="005057F8"/>
    <w:rsid w:val="00505AFA"/>
    <w:rsid w:val="00505E90"/>
    <w:rsid w:val="00505EE1"/>
    <w:rsid w:val="00506095"/>
    <w:rsid w:val="00506369"/>
    <w:rsid w:val="00506411"/>
    <w:rsid w:val="00506537"/>
    <w:rsid w:val="005065CE"/>
    <w:rsid w:val="0050672F"/>
    <w:rsid w:val="005067F6"/>
    <w:rsid w:val="00506A17"/>
    <w:rsid w:val="00506C9B"/>
    <w:rsid w:val="00506CDD"/>
    <w:rsid w:val="00506D48"/>
    <w:rsid w:val="00506E30"/>
    <w:rsid w:val="0050720B"/>
    <w:rsid w:val="005074D6"/>
    <w:rsid w:val="005077C5"/>
    <w:rsid w:val="0050781F"/>
    <w:rsid w:val="005078A2"/>
    <w:rsid w:val="005078A7"/>
    <w:rsid w:val="00507EAE"/>
    <w:rsid w:val="00507F04"/>
    <w:rsid w:val="00507F9D"/>
    <w:rsid w:val="00507FD6"/>
    <w:rsid w:val="00510027"/>
    <w:rsid w:val="005103A5"/>
    <w:rsid w:val="005106D0"/>
    <w:rsid w:val="00510B2F"/>
    <w:rsid w:val="00510C35"/>
    <w:rsid w:val="00510CC0"/>
    <w:rsid w:val="00511104"/>
    <w:rsid w:val="0051124C"/>
    <w:rsid w:val="005113AB"/>
    <w:rsid w:val="005114FE"/>
    <w:rsid w:val="00511559"/>
    <w:rsid w:val="0051167B"/>
    <w:rsid w:val="00511733"/>
    <w:rsid w:val="0051176C"/>
    <w:rsid w:val="005119C0"/>
    <w:rsid w:val="00511C8A"/>
    <w:rsid w:val="00511CA2"/>
    <w:rsid w:val="00512025"/>
    <w:rsid w:val="00512261"/>
    <w:rsid w:val="005122B8"/>
    <w:rsid w:val="005123A3"/>
    <w:rsid w:val="00512615"/>
    <w:rsid w:val="005126B6"/>
    <w:rsid w:val="00512794"/>
    <w:rsid w:val="0051281C"/>
    <w:rsid w:val="0051292C"/>
    <w:rsid w:val="00512A85"/>
    <w:rsid w:val="00512AD2"/>
    <w:rsid w:val="00512D71"/>
    <w:rsid w:val="00513628"/>
    <w:rsid w:val="0051370B"/>
    <w:rsid w:val="0051395D"/>
    <w:rsid w:val="00513AAA"/>
    <w:rsid w:val="00513B32"/>
    <w:rsid w:val="00513BF9"/>
    <w:rsid w:val="00513CD5"/>
    <w:rsid w:val="00513EDC"/>
    <w:rsid w:val="00514077"/>
    <w:rsid w:val="005141A2"/>
    <w:rsid w:val="0051422B"/>
    <w:rsid w:val="00514525"/>
    <w:rsid w:val="00514538"/>
    <w:rsid w:val="00514822"/>
    <w:rsid w:val="005148FF"/>
    <w:rsid w:val="00514A8C"/>
    <w:rsid w:val="00514BA9"/>
    <w:rsid w:val="00514BCD"/>
    <w:rsid w:val="00514DF1"/>
    <w:rsid w:val="00514F81"/>
    <w:rsid w:val="005151F6"/>
    <w:rsid w:val="00515574"/>
    <w:rsid w:val="00515863"/>
    <w:rsid w:val="00515875"/>
    <w:rsid w:val="005158F8"/>
    <w:rsid w:val="00515921"/>
    <w:rsid w:val="00515B3D"/>
    <w:rsid w:val="00515B85"/>
    <w:rsid w:val="00515E93"/>
    <w:rsid w:val="00516C7D"/>
    <w:rsid w:val="00516C98"/>
    <w:rsid w:val="00516D9A"/>
    <w:rsid w:val="0051710F"/>
    <w:rsid w:val="00517202"/>
    <w:rsid w:val="005174F9"/>
    <w:rsid w:val="00517554"/>
    <w:rsid w:val="00517684"/>
    <w:rsid w:val="00517764"/>
    <w:rsid w:val="00517B12"/>
    <w:rsid w:val="00517DAA"/>
    <w:rsid w:val="00520224"/>
    <w:rsid w:val="00520A99"/>
    <w:rsid w:val="00520AAC"/>
    <w:rsid w:val="00520B2D"/>
    <w:rsid w:val="00520B63"/>
    <w:rsid w:val="00520E90"/>
    <w:rsid w:val="00520F23"/>
    <w:rsid w:val="00520FAE"/>
    <w:rsid w:val="0052150B"/>
    <w:rsid w:val="00521785"/>
    <w:rsid w:val="0052192E"/>
    <w:rsid w:val="00521CB7"/>
    <w:rsid w:val="00521DD9"/>
    <w:rsid w:val="0052227E"/>
    <w:rsid w:val="00522334"/>
    <w:rsid w:val="005224E3"/>
    <w:rsid w:val="005225C3"/>
    <w:rsid w:val="00522651"/>
    <w:rsid w:val="005227FB"/>
    <w:rsid w:val="00522938"/>
    <w:rsid w:val="00522EF4"/>
    <w:rsid w:val="0052303C"/>
    <w:rsid w:val="0052307A"/>
    <w:rsid w:val="005230C9"/>
    <w:rsid w:val="0052340A"/>
    <w:rsid w:val="00523633"/>
    <w:rsid w:val="00523977"/>
    <w:rsid w:val="00523E5F"/>
    <w:rsid w:val="00523FEF"/>
    <w:rsid w:val="00524130"/>
    <w:rsid w:val="005241C1"/>
    <w:rsid w:val="005241D4"/>
    <w:rsid w:val="005243FB"/>
    <w:rsid w:val="0052445F"/>
    <w:rsid w:val="0052459F"/>
    <w:rsid w:val="00524A03"/>
    <w:rsid w:val="00524E42"/>
    <w:rsid w:val="0052506C"/>
    <w:rsid w:val="005250A7"/>
    <w:rsid w:val="00525906"/>
    <w:rsid w:val="00525AA0"/>
    <w:rsid w:val="00525BFC"/>
    <w:rsid w:val="00525DC3"/>
    <w:rsid w:val="00526175"/>
    <w:rsid w:val="00526286"/>
    <w:rsid w:val="00526306"/>
    <w:rsid w:val="00526375"/>
    <w:rsid w:val="0052654C"/>
    <w:rsid w:val="00526581"/>
    <w:rsid w:val="005266C8"/>
    <w:rsid w:val="00526881"/>
    <w:rsid w:val="005268CC"/>
    <w:rsid w:val="00526B98"/>
    <w:rsid w:val="00526FB9"/>
    <w:rsid w:val="00527362"/>
    <w:rsid w:val="005273C8"/>
    <w:rsid w:val="00527481"/>
    <w:rsid w:val="00527559"/>
    <w:rsid w:val="00527678"/>
    <w:rsid w:val="00527835"/>
    <w:rsid w:val="00527967"/>
    <w:rsid w:val="005279F5"/>
    <w:rsid w:val="00527E37"/>
    <w:rsid w:val="005300EA"/>
    <w:rsid w:val="00530153"/>
    <w:rsid w:val="0053015F"/>
    <w:rsid w:val="0053022C"/>
    <w:rsid w:val="00530285"/>
    <w:rsid w:val="005304F3"/>
    <w:rsid w:val="0053054A"/>
    <w:rsid w:val="005307C0"/>
    <w:rsid w:val="005308C2"/>
    <w:rsid w:val="00530E7F"/>
    <w:rsid w:val="00530EEC"/>
    <w:rsid w:val="00530FB1"/>
    <w:rsid w:val="005314C4"/>
    <w:rsid w:val="005314EF"/>
    <w:rsid w:val="00531572"/>
    <w:rsid w:val="00531644"/>
    <w:rsid w:val="005319CA"/>
    <w:rsid w:val="005319CC"/>
    <w:rsid w:val="00531B89"/>
    <w:rsid w:val="00531C4A"/>
    <w:rsid w:val="00531D04"/>
    <w:rsid w:val="00531DAF"/>
    <w:rsid w:val="0053220A"/>
    <w:rsid w:val="00532558"/>
    <w:rsid w:val="00532639"/>
    <w:rsid w:val="005329E8"/>
    <w:rsid w:val="00532AF6"/>
    <w:rsid w:val="00532B07"/>
    <w:rsid w:val="00532B38"/>
    <w:rsid w:val="00532C61"/>
    <w:rsid w:val="00533272"/>
    <w:rsid w:val="00533416"/>
    <w:rsid w:val="005335C9"/>
    <w:rsid w:val="00533709"/>
    <w:rsid w:val="00533896"/>
    <w:rsid w:val="00533982"/>
    <w:rsid w:val="00533AA7"/>
    <w:rsid w:val="00533C0C"/>
    <w:rsid w:val="00533EF2"/>
    <w:rsid w:val="00533FCA"/>
    <w:rsid w:val="00534128"/>
    <w:rsid w:val="005345F5"/>
    <w:rsid w:val="005346C4"/>
    <w:rsid w:val="00534823"/>
    <w:rsid w:val="00534AFF"/>
    <w:rsid w:val="00534CB7"/>
    <w:rsid w:val="00534D5B"/>
    <w:rsid w:val="00534E0C"/>
    <w:rsid w:val="00534EC3"/>
    <w:rsid w:val="005352EC"/>
    <w:rsid w:val="0053539C"/>
    <w:rsid w:val="0053544C"/>
    <w:rsid w:val="00535802"/>
    <w:rsid w:val="00535926"/>
    <w:rsid w:val="00535AF7"/>
    <w:rsid w:val="00535ED8"/>
    <w:rsid w:val="0053609E"/>
    <w:rsid w:val="0053613F"/>
    <w:rsid w:val="0053614B"/>
    <w:rsid w:val="00536288"/>
    <w:rsid w:val="0053645B"/>
    <w:rsid w:val="00536993"/>
    <w:rsid w:val="00536F47"/>
    <w:rsid w:val="00536FB4"/>
    <w:rsid w:val="0053701A"/>
    <w:rsid w:val="0053723F"/>
    <w:rsid w:val="00537597"/>
    <w:rsid w:val="005377E5"/>
    <w:rsid w:val="0053783B"/>
    <w:rsid w:val="00537C67"/>
    <w:rsid w:val="00537D93"/>
    <w:rsid w:val="005400B1"/>
    <w:rsid w:val="0054010B"/>
    <w:rsid w:val="00540352"/>
    <w:rsid w:val="00541149"/>
    <w:rsid w:val="0054115A"/>
    <w:rsid w:val="00541201"/>
    <w:rsid w:val="0054141B"/>
    <w:rsid w:val="0054148D"/>
    <w:rsid w:val="00541492"/>
    <w:rsid w:val="00541BAA"/>
    <w:rsid w:val="00541C46"/>
    <w:rsid w:val="00541C7F"/>
    <w:rsid w:val="00541DF2"/>
    <w:rsid w:val="00541E1C"/>
    <w:rsid w:val="005421C5"/>
    <w:rsid w:val="00542335"/>
    <w:rsid w:val="005427B8"/>
    <w:rsid w:val="00542935"/>
    <w:rsid w:val="00542A00"/>
    <w:rsid w:val="00542DFF"/>
    <w:rsid w:val="00543297"/>
    <w:rsid w:val="005435D9"/>
    <w:rsid w:val="005437D0"/>
    <w:rsid w:val="00543B36"/>
    <w:rsid w:val="00543DEA"/>
    <w:rsid w:val="00543E61"/>
    <w:rsid w:val="0054419B"/>
    <w:rsid w:val="005441B1"/>
    <w:rsid w:val="005442DA"/>
    <w:rsid w:val="005442F7"/>
    <w:rsid w:val="00544811"/>
    <w:rsid w:val="00544836"/>
    <w:rsid w:val="0054484B"/>
    <w:rsid w:val="0054498F"/>
    <w:rsid w:val="00544C12"/>
    <w:rsid w:val="00544E14"/>
    <w:rsid w:val="00544E9A"/>
    <w:rsid w:val="00544EA4"/>
    <w:rsid w:val="00545337"/>
    <w:rsid w:val="005455DB"/>
    <w:rsid w:val="0054561E"/>
    <w:rsid w:val="00545862"/>
    <w:rsid w:val="0054595A"/>
    <w:rsid w:val="00545B08"/>
    <w:rsid w:val="00545D47"/>
    <w:rsid w:val="00545F5A"/>
    <w:rsid w:val="005460E0"/>
    <w:rsid w:val="00546260"/>
    <w:rsid w:val="0054640A"/>
    <w:rsid w:val="005464D4"/>
    <w:rsid w:val="0054660F"/>
    <w:rsid w:val="005469A6"/>
    <w:rsid w:val="00546E3A"/>
    <w:rsid w:val="00546E40"/>
    <w:rsid w:val="0054703D"/>
    <w:rsid w:val="005472BB"/>
    <w:rsid w:val="005474A6"/>
    <w:rsid w:val="0054790D"/>
    <w:rsid w:val="00547DAE"/>
    <w:rsid w:val="00547E2C"/>
    <w:rsid w:val="00547EC2"/>
    <w:rsid w:val="0055002A"/>
    <w:rsid w:val="00550402"/>
    <w:rsid w:val="0055040A"/>
    <w:rsid w:val="00550567"/>
    <w:rsid w:val="00550721"/>
    <w:rsid w:val="00550C26"/>
    <w:rsid w:val="005514C7"/>
    <w:rsid w:val="00551725"/>
    <w:rsid w:val="0055179D"/>
    <w:rsid w:val="0055183A"/>
    <w:rsid w:val="0055183B"/>
    <w:rsid w:val="0055196E"/>
    <w:rsid w:val="00551AF4"/>
    <w:rsid w:val="00551B1D"/>
    <w:rsid w:val="00551B7C"/>
    <w:rsid w:val="00551C8E"/>
    <w:rsid w:val="00551C94"/>
    <w:rsid w:val="00551CD3"/>
    <w:rsid w:val="00552032"/>
    <w:rsid w:val="0055210E"/>
    <w:rsid w:val="0055238A"/>
    <w:rsid w:val="00552423"/>
    <w:rsid w:val="005524CE"/>
    <w:rsid w:val="005524F2"/>
    <w:rsid w:val="00552725"/>
    <w:rsid w:val="00552736"/>
    <w:rsid w:val="0055282C"/>
    <w:rsid w:val="00552CC4"/>
    <w:rsid w:val="00552EB7"/>
    <w:rsid w:val="00552F1C"/>
    <w:rsid w:val="00552F24"/>
    <w:rsid w:val="00553097"/>
    <w:rsid w:val="00553241"/>
    <w:rsid w:val="0055350A"/>
    <w:rsid w:val="00553939"/>
    <w:rsid w:val="00553E8A"/>
    <w:rsid w:val="005542B2"/>
    <w:rsid w:val="00554766"/>
    <w:rsid w:val="005547D0"/>
    <w:rsid w:val="00554E48"/>
    <w:rsid w:val="005551D5"/>
    <w:rsid w:val="00555496"/>
    <w:rsid w:val="0055549A"/>
    <w:rsid w:val="005555F1"/>
    <w:rsid w:val="00555707"/>
    <w:rsid w:val="00555754"/>
    <w:rsid w:val="005557A7"/>
    <w:rsid w:val="00555818"/>
    <w:rsid w:val="00555A31"/>
    <w:rsid w:val="00555A4A"/>
    <w:rsid w:val="00555A4E"/>
    <w:rsid w:val="00555A60"/>
    <w:rsid w:val="00555C3A"/>
    <w:rsid w:val="00555D04"/>
    <w:rsid w:val="00555DA5"/>
    <w:rsid w:val="00555DE6"/>
    <w:rsid w:val="00555EDC"/>
    <w:rsid w:val="00555F79"/>
    <w:rsid w:val="00555FEB"/>
    <w:rsid w:val="005560E3"/>
    <w:rsid w:val="005561A8"/>
    <w:rsid w:val="005562DF"/>
    <w:rsid w:val="00556815"/>
    <w:rsid w:val="00556CD8"/>
    <w:rsid w:val="00557448"/>
    <w:rsid w:val="005575AA"/>
    <w:rsid w:val="00557F72"/>
    <w:rsid w:val="005603DC"/>
    <w:rsid w:val="00560597"/>
    <w:rsid w:val="005607DE"/>
    <w:rsid w:val="00560B9D"/>
    <w:rsid w:val="00560CAF"/>
    <w:rsid w:val="00561202"/>
    <w:rsid w:val="005614A6"/>
    <w:rsid w:val="00561548"/>
    <w:rsid w:val="00561651"/>
    <w:rsid w:val="0056175E"/>
    <w:rsid w:val="00561D17"/>
    <w:rsid w:val="00561E11"/>
    <w:rsid w:val="00561F05"/>
    <w:rsid w:val="005625AC"/>
    <w:rsid w:val="00562B9F"/>
    <w:rsid w:val="005630B5"/>
    <w:rsid w:val="00563212"/>
    <w:rsid w:val="0056343B"/>
    <w:rsid w:val="005635EB"/>
    <w:rsid w:val="00563849"/>
    <w:rsid w:val="00563946"/>
    <w:rsid w:val="00563C0B"/>
    <w:rsid w:val="00563C48"/>
    <w:rsid w:val="00563F90"/>
    <w:rsid w:val="0056402B"/>
    <w:rsid w:val="0056419C"/>
    <w:rsid w:val="005642D0"/>
    <w:rsid w:val="005643B5"/>
    <w:rsid w:val="005647A9"/>
    <w:rsid w:val="0056492E"/>
    <w:rsid w:val="00564A56"/>
    <w:rsid w:val="00564E43"/>
    <w:rsid w:val="00564E99"/>
    <w:rsid w:val="005652A1"/>
    <w:rsid w:val="005652D0"/>
    <w:rsid w:val="00565829"/>
    <w:rsid w:val="005658F6"/>
    <w:rsid w:val="00565C05"/>
    <w:rsid w:val="00565C24"/>
    <w:rsid w:val="00565C70"/>
    <w:rsid w:val="00565F1C"/>
    <w:rsid w:val="00565FD1"/>
    <w:rsid w:val="0056621A"/>
    <w:rsid w:val="00566328"/>
    <w:rsid w:val="0056660E"/>
    <w:rsid w:val="00566642"/>
    <w:rsid w:val="00566763"/>
    <w:rsid w:val="00566823"/>
    <w:rsid w:val="00566A28"/>
    <w:rsid w:val="00566B8D"/>
    <w:rsid w:val="00566D40"/>
    <w:rsid w:val="00566D4F"/>
    <w:rsid w:val="00566F92"/>
    <w:rsid w:val="00566FE7"/>
    <w:rsid w:val="0056724E"/>
    <w:rsid w:val="00567332"/>
    <w:rsid w:val="00567436"/>
    <w:rsid w:val="005675C5"/>
    <w:rsid w:val="00567871"/>
    <w:rsid w:val="005679D8"/>
    <w:rsid w:val="00567ACE"/>
    <w:rsid w:val="00567B9F"/>
    <w:rsid w:val="00567D2E"/>
    <w:rsid w:val="00567DDA"/>
    <w:rsid w:val="00570099"/>
    <w:rsid w:val="0057063D"/>
    <w:rsid w:val="0057077E"/>
    <w:rsid w:val="005708AF"/>
    <w:rsid w:val="005708C3"/>
    <w:rsid w:val="0057134F"/>
    <w:rsid w:val="0057147B"/>
    <w:rsid w:val="005714C1"/>
    <w:rsid w:val="005717C9"/>
    <w:rsid w:val="005718D6"/>
    <w:rsid w:val="00571937"/>
    <w:rsid w:val="00571B06"/>
    <w:rsid w:val="00572051"/>
    <w:rsid w:val="005720E3"/>
    <w:rsid w:val="0057244F"/>
    <w:rsid w:val="0057245A"/>
    <w:rsid w:val="00572A9C"/>
    <w:rsid w:val="00572C62"/>
    <w:rsid w:val="00572D63"/>
    <w:rsid w:val="00572F0D"/>
    <w:rsid w:val="005732F0"/>
    <w:rsid w:val="00573789"/>
    <w:rsid w:val="005737D8"/>
    <w:rsid w:val="00573960"/>
    <w:rsid w:val="00574331"/>
    <w:rsid w:val="005744BC"/>
    <w:rsid w:val="005745CA"/>
    <w:rsid w:val="005746EE"/>
    <w:rsid w:val="00574C21"/>
    <w:rsid w:val="005751FA"/>
    <w:rsid w:val="00575733"/>
    <w:rsid w:val="00575779"/>
    <w:rsid w:val="005758FF"/>
    <w:rsid w:val="00575D07"/>
    <w:rsid w:val="0057604B"/>
    <w:rsid w:val="00576103"/>
    <w:rsid w:val="00576403"/>
    <w:rsid w:val="00576716"/>
    <w:rsid w:val="00576A30"/>
    <w:rsid w:val="00576A3F"/>
    <w:rsid w:val="00576CCB"/>
    <w:rsid w:val="00576E32"/>
    <w:rsid w:val="00577213"/>
    <w:rsid w:val="0057744E"/>
    <w:rsid w:val="00577DBA"/>
    <w:rsid w:val="00580115"/>
    <w:rsid w:val="00580764"/>
    <w:rsid w:val="0058095B"/>
    <w:rsid w:val="005809F5"/>
    <w:rsid w:val="00580A3B"/>
    <w:rsid w:val="00580ADA"/>
    <w:rsid w:val="0058106A"/>
    <w:rsid w:val="005813AB"/>
    <w:rsid w:val="005813AE"/>
    <w:rsid w:val="00581610"/>
    <w:rsid w:val="00581B77"/>
    <w:rsid w:val="0058233D"/>
    <w:rsid w:val="005825BD"/>
    <w:rsid w:val="005828C2"/>
    <w:rsid w:val="0058295D"/>
    <w:rsid w:val="00582A31"/>
    <w:rsid w:val="00582D56"/>
    <w:rsid w:val="00582E51"/>
    <w:rsid w:val="00582F65"/>
    <w:rsid w:val="00583148"/>
    <w:rsid w:val="005832BC"/>
    <w:rsid w:val="005836E4"/>
    <w:rsid w:val="00583ACA"/>
    <w:rsid w:val="00583C28"/>
    <w:rsid w:val="005842CC"/>
    <w:rsid w:val="005842EA"/>
    <w:rsid w:val="00584354"/>
    <w:rsid w:val="0058448B"/>
    <w:rsid w:val="005844AE"/>
    <w:rsid w:val="00584BD0"/>
    <w:rsid w:val="00585084"/>
    <w:rsid w:val="005850D9"/>
    <w:rsid w:val="00585562"/>
    <w:rsid w:val="005858D9"/>
    <w:rsid w:val="00585C67"/>
    <w:rsid w:val="00585F75"/>
    <w:rsid w:val="0058601D"/>
    <w:rsid w:val="0058605F"/>
    <w:rsid w:val="00586829"/>
    <w:rsid w:val="00586908"/>
    <w:rsid w:val="005869D6"/>
    <w:rsid w:val="00586B0E"/>
    <w:rsid w:val="00586C8D"/>
    <w:rsid w:val="00586DFE"/>
    <w:rsid w:val="005872FF"/>
    <w:rsid w:val="00587309"/>
    <w:rsid w:val="00587779"/>
    <w:rsid w:val="005877C4"/>
    <w:rsid w:val="00587CCB"/>
    <w:rsid w:val="00587E13"/>
    <w:rsid w:val="00587EB4"/>
    <w:rsid w:val="00587FC9"/>
    <w:rsid w:val="00590055"/>
    <w:rsid w:val="0059037A"/>
    <w:rsid w:val="005906A3"/>
    <w:rsid w:val="0059098C"/>
    <w:rsid w:val="00590BD0"/>
    <w:rsid w:val="00590D68"/>
    <w:rsid w:val="005911D8"/>
    <w:rsid w:val="0059134A"/>
    <w:rsid w:val="00591375"/>
    <w:rsid w:val="005914F1"/>
    <w:rsid w:val="005916B9"/>
    <w:rsid w:val="0059174E"/>
    <w:rsid w:val="00591813"/>
    <w:rsid w:val="0059183A"/>
    <w:rsid w:val="00591A77"/>
    <w:rsid w:val="00591BEC"/>
    <w:rsid w:val="00591CCA"/>
    <w:rsid w:val="00591F3F"/>
    <w:rsid w:val="005920FE"/>
    <w:rsid w:val="00592170"/>
    <w:rsid w:val="005923CE"/>
    <w:rsid w:val="0059248A"/>
    <w:rsid w:val="00592542"/>
    <w:rsid w:val="005926DA"/>
    <w:rsid w:val="00592DED"/>
    <w:rsid w:val="00593613"/>
    <w:rsid w:val="00593956"/>
    <w:rsid w:val="00593EED"/>
    <w:rsid w:val="005945AD"/>
    <w:rsid w:val="005946B5"/>
    <w:rsid w:val="005946C9"/>
    <w:rsid w:val="005947F9"/>
    <w:rsid w:val="00594863"/>
    <w:rsid w:val="005948D5"/>
    <w:rsid w:val="00594BA7"/>
    <w:rsid w:val="00594E50"/>
    <w:rsid w:val="00594EE2"/>
    <w:rsid w:val="00595212"/>
    <w:rsid w:val="00595614"/>
    <w:rsid w:val="005956A3"/>
    <w:rsid w:val="00595A66"/>
    <w:rsid w:val="00595F42"/>
    <w:rsid w:val="00595FC5"/>
    <w:rsid w:val="0059683D"/>
    <w:rsid w:val="0059699B"/>
    <w:rsid w:val="00596D80"/>
    <w:rsid w:val="0059728A"/>
    <w:rsid w:val="005974A4"/>
    <w:rsid w:val="0059782C"/>
    <w:rsid w:val="00597B32"/>
    <w:rsid w:val="00597E37"/>
    <w:rsid w:val="005A0161"/>
    <w:rsid w:val="005A0AF2"/>
    <w:rsid w:val="005A0E02"/>
    <w:rsid w:val="005A141E"/>
    <w:rsid w:val="005A1678"/>
    <w:rsid w:val="005A1714"/>
    <w:rsid w:val="005A1797"/>
    <w:rsid w:val="005A193E"/>
    <w:rsid w:val="005A1960"/>
    <w:rsid w:val="005A1B72"/>
    <w:rsid w:val="005A1BC7"/>
    <w:rsid w:val="005A1CA1"/>
    <w:rsid w:val="005A1CF1"/>
    <w:rsid w:val="005A1D64"/>
    <w:rsid w:val="005A1E67"/>
    <w:rsid w:val="005A23FD"/>
    <w:rsid w:val="005A2455"/>
    <w:rsid w:val="005A24F1"/>
    <w:rsid w:val="005A251E"/>
    <w:rsid w:val="005A2633"/>
    <w:rsid w:val="005A2974"/>
    <w:rsid w:val="005A2BDC"/>
    <w:rsid w:val="005A2D02"/>
    <w:rsid w:val="005A2DC3"/>
    <w:rsid w:val="005A31E6"/>
    <w:rsid w:val="005A32A8"/>
    <w:rsid w:val="005A34DC"/>
    <w:rsid w:val="005A36F3"/>
    <w:rsid w:val="005A386B"/>
    <w:rsid w:val="005A3CC8"/>
    <w:rsid w:val="005A3CD8"/>
    <w:rsid w:val="005A43B5"/>
    <w:rsid w:val="005A453D"/>
    <w:rsid w:val="005A4821"/>
    <w:rsid w:val="005A48CD"/>
    <w:rsid w:val="005A4EE0"/>
    <w:rsid w:val="005A51A8"/>
    <w:rsid w:val="005A53B3"/>
    <w:rsid w:val="005A5C70"/>
    <w:rsid w:val="005A5DF2"/>
    <w:rsid w:val="005A5E10"/>
    <w:rsid w:val="005A5ED7"/>
    <w:rsid w:val="005A6597"/>
    <w:rsid w:val="005A65FD"/>
    <w:rsid w:val="005A6922"/>
    <w:rsid w:val="005A6C22"/>
    <w:rsid w:val="005A6D63"/>
    <w:rsid w:val="005A6F5B"/>
    <w:rsid w:val="005A6F81"/>
    <w:rsid w:val="005A6FF1"/>
    <w:rsid w:val="005A700E"/>
    <w:rsid w:val="005A73E9"/>
    <w:rsid w:val="005A746D"/>
    <w:rsid w:val="005A748F"/>
    <w:rsid w:val="005A74EC"/>
    <w:rsid w:val="005A785F"/>
    <w:rsid w:val="005A7B10"/>
    <w:rsid w:val="005A7DB9"/>
    <w:rsid w:val="005B050D"/>
    <w:rsid w:val="005B06DB"/>
    <w:rsid w:val="005B09E3"/>
    <w:rsid w:val="005B0B4D"/>
    <w:rsid w:val="005B19A4"/>
    <w:rsid w:val="005B1A3F"/>
    <w:rsid w:val="005B1E92"/>
    <w:rsid w:val="005B1EB5"/>
    <w:rsid w:val="005B1F63"/>
    <w:rsid w:val="005B1FAE"/>
    <w:rsid w:val="005B1FC2"/>
    <w:rsid w:val="005B2061"/>
    <w:rsid w:val="005B2342"/>
    <w:rsid w:val="005B2428"/>
    <w:rsid w:val="005B2534"/>
    <w:rsid w:val="005B2636"/>
    <w:rsid w:val="005B26C1"/>
    <w:rsid w:val="005B284C"/>
    <w:rsid w:val="005B28A5"/>
    <w:rsid w:val="005B2A47"/>
    <w:rsid w:val="005B2D9A"/>
    <w:rsid w:val="005B2E60"/>
    <w:rsid w:val="005B33F8"/>
    <w:rsid w:val="005B3466"/>
    <w:rsid w:val="005B3519"/>
    <w:rsid w:val="005B394E"/>
    <w:rsid w:val="005B3A95"/>
    <w:rsid w:val="005B3D31"/>
    <w:rsid w:val="005B3D34"/>
    <w:rsid w:val="005B3D50"/>
    <w:rsid w:val="005B3F89"/>
    <w:rsid w:val="005B3FA1"/>
    <w:rsid w:val="005B4007"/>
    <w:rsid w:val="005B4541"/>
    <w:rsid w:val="005B46CB"/>
    <w:rsid w:val="005B473A"/>
    <w:rsid w:val="005B4821"/>
    <w:rsid w:val="005B4A66"/>
    <w:rsid w:val="005B4BD3"/>
    <w:rsid w:val="005B4DCF"/>
    <w:rsid w:val="005B4EAE"/>
    <w:rsid w:val="005B5026"/>
    <w:rsid w:val="005B5283"/>
    <w:rsid w:val="005B5317"/>
    <w:rsid w:val="005B5366"/>
    <w:rsid w:val="005B56C5"/>
    <w:rsid w:val="005B56E4"/>
    <w:rsid w:val="005B5727"/>
    <w:rsid w:val="005B5790"/>
    <w:rsid w:val="005B58E0"/>
    <w:rsid w:val="005B5A6F"/>
    <w:rsid w:val="005B5AC1"/>
    <w:rsid w:val="005B5B20"/>
    <w:rsid w:val="005B60DB"/>
    <w:rsid w:val="005B62A4"/>
    <w:rsid w:val="005B64EB"/>
    <w:rsid w:val="005B6514"/>
    <w:rsid w:val="005B6519"/>
    <w:rsid w:val="005B6C44"/>
    <w:rsid w:val="005B6E7F"/>
    <w:rsid w:val="005B6EA7"/>
    <w:rsid w:val="005B7027"/>
    <w:rsid w:val="005B706C"/>
    <w:rsid w:val="005B715E"/>
    <w:rsid w:val="005B738A"/>
    <w:rsid w:val="005B739C"/>
    <w:rsid w:val="005B769D"/>
    <w:rsid w:val="005B78D2"/>
    <w:rsid w:val="005B7C32"/>
    <w:rsid w:val="005B7D95"/>
    <w:rsid w:val="005B7E20"/>
    <w:rsid w:val="005B7F83"/>
    <w:rsid w:val="005C0340"/>
    <w:rsid w:val="005C0630"/>
    <w:rsid w:val="005C09E0"/>
    <w:rsid w:val="005C0FE3"/>
    <w:rsid w:val="005C101C"/>
    <w:rsid w:val="005C155C"/>
    <w:rsid w:val="005C15FA"/>
    <w:rsid w:val="005C171C"/>
    <w:rsid w:val="005C17E8"/>
    <w:rsid w:val="005C18A8"/>
    <w:rsid w:val="005C1A10"/>
    <w:rsid w:val="005C21F9"/>
    <w:rsid w:val="005C22D5"/>
    <w:rsid w:val="005C231D"/>
    <w:rsid w:val="005C2736"/>
    <w:rsid w:val="005C27F9"/>
    <w:rsid w:val="005C2C72"/>
    <w:rsid w:val="005C2D43"/>
    <w:rsid w:val="005C31A9"/>
    <w:rsid w:val="005C328C"/>
    <w:rsid w:val="005C3432"/>
    <w:rsid w:val="005C3792"/>
    <w:rsid w:val="005C383F"/>
    <w:rsid w:val="005C390A"/>
    <w:rsid w:val="005C399E"/>
    <w:rsid w:val="005C39FE"/>
    <w:rsid w:val="005C3A10"/>
    <w:rsid w:val="005C3CDC"/>
    <w:rsid w:val="005C3ED1"/>
    <w:rsid w:val="005C4277"/>
    <w:rsid w:val="005C4415"/>
    <w:rsid w:val="005C4660"/>
    <w:rsid w:val="005C475B"/>
    <w:rsid w:val="005C47A4"/>
    <w:rsid w:val="005C4816"/>
    <w:rsid w:val="005C4915"/>
    <w:rsid w:val="005C4B8F"/>
    <w:rsid w:val="005C4F7C"/>
    <w:rsid w:val="005C4FDD"/>
    <w:rsid w:val="005C551F"/>
    <w:rsid w:val="005C5703"/>
    <w:rsid w:val="005C5A66"/>
    <w:rsid w:val="005C5CCF"/>
    <w:rsid w:val="005C6228"/>
    <w:rsid w:val="005C6B19"/>
    <w:rsid w:val="005C6B67"/>
    <w:rsid w:val="005C6B9B"/>
    <w:rsid w:val="005C7161"/>
    <w:rsid w:val="005C721F"/>
    <w:rsid w:val="005C7353"/>
    <w:rsid w:val="005C77E6"/>
    <w:rsid w:val="005C79FC"/>
    <w:rsid w:val="005D0002"/>
    <w:rsid w:val="005D0949"/>
    <w:rsid w:val="005D0A21"/>
    <w:rsid w:val="005D0A7E"/>
    <w:rsid w:val="005D0CC8"/>
    <w:rsid w:val="005D0D7E"/>
    <w:rsid w:val="005D1379"/>
    <w:rsid w:val="005D13E1"/>
    <w:rsid w:val="005D1462"/>
    <w:rsid w:val="005D1561"/>
    <w:rsid w:val="005D17D8"/>
    <w:rsid w:val="005D1A4B"/>
    <w:rsid w:val="005D1DB4"/>
    <w:rsid w:val="005D1F5A"/>
    <w:rsid w:val="005D29D9"/>
    <w:rsid w:val="005D31F6"/>
    <w:rsid w:val="005D3505"/>
    <w:rsid w:val="005D3512"/>
    <w:rsid w:val="005D3586"/>
    <w:rsid w:val="005D36A8"/>
    <w:rsid w:val="005D386F"/>
    <w:rsid w:val="005D3954"/>
    <w:rsid w:val="005D39C4"/>
    <w:rsid w:val="005D39F0"/>
    <w:rsid w:val="005D3BEE"/>
    <w:rsid w:val="005D3E5A"/>
    <w:rsid w:val="005D3E9A"/>
    <w:rsid w:val="005D4266"/>
    <w:rsid w:val="005D42DD"/>
    <w:rsid w:val="005D4601"/>
    <w:rsid w:val="005D48A9"/>
    <w:rsid w:val="005D48B0"/>
    <w:rsid w:val="005D493B"/>
    <w:rsid w:val="005D495F"/>
    <w:rsid w:val="005D4DAD"/>
    <w:rsid w:val="005D4DBF"/>
    <w:rsid w:val="005D4FAF"/>
    <w:rsid w:val="005D501F"/>
    <w:rsid w:val="005D51CD"/>
    <w:rsid w:val="005D5266"/>
    <w:rsid w:val="005D5727"/>
    <w:rsid w:val="005D5875"/>
    <w:rsid w:val="005D593C"/>
    <w:rsid w:val="005D59F5"/>
    <w:rsid w:val="005D6A26"/>
    <w:rsid w:val="005D6D06"/>
    <w:rsid w:val="005D6F01"/>
    <w:rsid w:val="005D6F4D"/>
    <w:rsid w:val="005D706F"/>
    <w:rsid w:val="005D712D"/>
    <w:rsid w:val="005D719D"/>
    <w:rsid w:val="005D7782"/>
    <w:rsid w:val="005D786E"/>
    <w:rsid w:val="005D7CBA"/>
    <w:rsid w:val="005D7F34"/>
    <w:rsid w:val="005E019D"/>
    <w:rsid w:val="005E03D9"/>
    <w:rsid w:val="005E0466"/>
    <w:rsid w:val="005E05AD"/>
    <w:rsid w:val="005E092F"/>
    <w:rsid w:val="005E0B20"/>
    <w:rsid w:val="005E0D27"/>
    <w:rsid w:val="005E119B"/>
    <w:rsid w:val="005E11D3"/>
    <w:rsid w:val="005E13D8"/>
    <w:rsid w:val="005E1757"/>
    <w:rsid w:val="005E1B45"/>
    <w:rsid w:val="005E1F1C"/>
    <w:rsid w:val="005E1FE2"/>
    <w:rsid w:val="005E2090"/>
    <w:rsid w:val="005E2447"/>
    <w:rsid w:val="005E265E"/>
    <w:rsid w:val="005E268F"/>
    <w:rsid w:val="005E2A9D"/>
    <w:rsid w:val="005E2AB3"/>
    <w:rsid w:val="005E2BB9"/>
    <w:rsid w:val="005E2C05"/>
    <w:rsid w:val="005E2F38"/>
    <w:rsid w:val="005E3053"/>
    <w:rsid w:val="005E3371"/>
    <w:rsid w:val="005E3381"/>
    <w:rsid w:val="005E33BD"/>
    <w:rsid w:val="005E34B1"/>
    <w:rsid w:val="005E35B5"/>
    <w:rsid w:val="005E3713"/>
    <w:rsid w:val="005E3CD3"/>
    <w:rsid w:val="005E3D03"/>
    <w:rsid w:val="005E3DBE"/>
    <w:rsid w:val="005E406B"/>
    <w:rsid w:val="005E41BA"/>
    <w:rsid w:val="005E4272"/>
    <w:rsid w:val="005E43F9"/>
    <w:rsid w:val="005E44FA"/>
    <w:rsid w:val="005E4995"/>
    <w:rsid w:val="005E49B3"/>
    <w:rsid w:val="005E4BB5"/>
    <w:rsid w:val="005E5060"/>
    <w:rsid w:val="005E51A9"/>
    <w:rsid w:val="005E51CC"/>
    <w:rsid w:val="005E52D1"/>
    <w:rsid w:val="005E5379"/>
    <w:rsid w:val="005E5960"/>
    <w:rsid w:val="005E5E3A"/>
    <w:rsid w:val="005E5F21"/>
    <w:rsid w:val="005E616B"/>
    <w:rsid w:val="005E6546"/>
    <w:rsid w:val="005E6706"/>
    <w:rsid w:val="005E674C"/>
    <w:rsid w:val="005E67B0"/>
    <w:rsid w:val="005E67F9"/>
    <w:rsid w:val="005E69AE"/>
    <w:rsid w:val="005E70B3"/>
    <w:rsid w:val="005E731D"/>
    <w:rsid w:val="005E771F"/>
    <w:rsid w:val="005E7BD0"/>
    <w:rsid w:val="005F03DD"/>
    <w:rsid w:val="005F04C2"/>
    <w:rsid w:val="005F0708"/>
    <w:rsid w:val="005F080E"/>
    <w:rsid w:val="005F0997"/>
    <w:rsid w:val="005F09BB"/>
    <w:rsid w:val="005F0A22"/>
    <w:rsid w:val="005F0B5A"/>
    <w:rsid w:val="005F0C0D"/>
    <w:rsid w:val="005F0F70"/>
    <w:rsid w:val="005F0FC5"/>
    <w:rsid w:val="005F102F"/>
    <w:rsid w:val="005F13EA"/>
    <w:rsid w:val="005F177F"/>
    <w:rsid w:val="005F1878"/>
    <w:rsid w:val="005F1E8F"/>
    <w:rsid w:val="005F28DE"/>
    <w:rsid w:val="005F29F6"/>
    <w:rsid w:val="005F2B63"/>
    <w:rsid w:val="005F2C48"/>
    <w:rsid w:val="005F2D75"/>
    <w:rsid w:val="005F2DB2"/>
    <w:rsid w:val="005F2E3A"/>
    <w:rsid w:val="005F2FAE"/>
    <w:rsid w:val="005F2FAF"/>
    <w:rsid w:val="005F2FDB"/>
    <w:rsid w:val="005F300D"/>
    <w:rsid w:val="005F3022"/>
    <w:rsid w:val="005F3141"/>
    <w:rsid w:val="005F3C4D"/>
    <w:rsid w:val="005F3EE3"/>
    <w:rsid w:val="005F3F31"/>
    <w:rsid w:val="005F407D"/>
    <w:rsid w:val="005F40B4"/>
    <w:rsid w:val="005F41E7"/>
    <w:rsid w:val="005F440D"/>
    <w:rsid w:val="005F4C70"/>
    <w:rsid w:val="005F4D6D"/>
    <w:rsid w:val="005F4D7D"/>
    <w:rsid w:val="005F4DB6"/>
    <w:rsid w:val="005F4DD7"/>
    <w:rsid w:val="005F4EBD"/>
    <w:rsid w:val="005F5156"/>
    <w:rsid w:val="005F515C"/>
    <w:rsid w:val="005F5A8B"/>
    <w:rsid w:val="005F5C3B"/>
    <w:rsid w:val="005F5C69"/>
    <w:rsid w:val="005F6828"/>
    <w:rsid w:val="005F6851"/>
    <w:rsid w:val="005F6DAA"/>
    <w:rsid w:val="005F6EB8"/>
    <w:rsid w:val="005F6EFB"/>
    <w:rsid w:val="005F6F35"/>
    <w:rsid w:val="005F7085"/>
    <w:rsid w:val="005F75AE"/>
    <w:rsid w:val="005F768F"/>
    <w:rsid w:val="005F782C"/>
    <w:rsid w:val="005F7874"/>
    <w:rsid w:val="005F78D8"/>
    <w:rsid w:val="005F78EC"/>
    <w:rsid w:val="005F7BC9"/>
    <w:rsid w:val="005F7DBB"/>
    <w:rsid w:val="005F7EF9"/>
    <w:rsid w:val="005F7F8A"/>
    <w:rsid w:val="00600018"/>
    <w:rsid w:val="00600226"/>
    <w:rsid w:val="00601144"/>
    <w:rsid w:val="006011BA"/>
    <w:rsid w:val="0060138B"/>
    <w:rsid w:val="006014B7"/>
    <w:rsid w:val="006015A8"/>
    <w:rsid w:val="006015FB"/>
    <w:rsid w:val="006016A6"/>
    <w:rsid w:val="00601947"/>
    <w:rsid w:val="00601E95"/>
    <w:rsid w:val="006020AD"/>
    <w:rsid w:val="006023C3"/>
    <w:rsid w:val="0060288B"/>
    <w:rsid w:val="00602AA5"/>
    <w:rsid w:val="00602BA1"/>
    <w:rsid w:val="00602C78"/>
    <w:rsid w:val="00603300"/>
    <w:rsid w:val="0060347E"/>
    <w:rsid w:val="0060353C"/>
    <w:rsid w:val="00603620"/>
    <w:rsid w:val="00603ABD"/>
    <w:rsid w:val="00603CE2"/>
    <w:rsid w:val="00604368"/>
    <w:rsid w:val="006043E6"/>
    <w:rsid w:val="006046BC"/>
    <w:rsid w:val="00604C7A"/>
    <w:rsid w:val="00604CB4"/>
    <w:rsid w:val="00604DF4"/>
    <w:rsid w:val="00604DF5"/>
    <w:rsid w:val="00604E7E"/>
    <w:rsid w:val="00604FC9"/>
    <w:rsid w:val="00605333"/>
    <w:rsid w:val="006055E3"/>
    <w:rsid w:val="006055EA"/>
    <w:rsid w:val="006056B1"/>
    <w:rsid w:val="006058A2"/>
    <w:rsid w:val="00605995"/>
    <w:rsid w:val="00605A9F"/>
    <w:rsid w:val="00605B91"/>
    <w:rsid w:val="00605CCD"/>
    <w:rsid w:val="00606016"/>
    <w:rsid w:val="00606208"/>
    <w:rsid w:val="0060621E"/>
    <w:rsid w:val="0060628B"/>
    <w:rsid w:val="006062AB"/>
    <w:rsid w:val="006064D0"/>
    <w:rsid w:val="0060655A"/>
    <w:rsid w:val="00606927"/>
    <w:rsid w:val="00606E08"/>
    <w:rsid w:val="00606E37"/>
    <w:rsid w:val="006073C8"/>
    <w:rsid w:val="006075DA"/>
    <w:rsid w:val="006079E4"/>
    <w:rsid w:val="00607E46"/>
    <w:rsid w:val="00610187"/>
    <w:rsid w:val="00610733"/>
    <w:rsid w:val="0061078B"/>
    <w:rsid w:val="006108E5"/>
    <w:rsid w:val="00610A7B"/>
    <w:rsid w:val="00610D49"/>
    <w:rsid w:val="00610F96"/>
    <w:rsid w:val="00610FFD"/>
    <w:rsid w:val="0061139E"/>
    <w:rsid w:val="006116FF"/>
    <w:rsid w:val="00611C0F"/>
    <w:rsid w:val="00611C9D"/>
    <w:rsid w:val="00611FC4"/>
    <w:rsid w:val="0061209C"/>
    <w:rsid w:val="00612297"/>
    <w:rsid w:val="00612408"/>
    <w:rsid w:val="0061253F"/>
    <w:rsid w:val="006128FE"/>
    <w:rsid w:val="006129A6"/>
    <w:rsid w:val="00612A20"/>
    <w:rsid w:val="00612B67"/>
    <w:rsid w:val="00612E5D"/>
    <w:rsid w:val="006131C5"/>
    <w:rsid w:val="00613319"/>
    <w:rsid w:val="00613362"/>
    <w:rsid w:val="00613493"/>
    <w:rsid w:val="006136CF"/>
    <w:rsid w:val="00614076"/>
    <w:rsid w:val="00614392"/>
    <w:rsid w:val="006144A8"/>
    <w:rsid w:val="006144E1"/>
    <w:rsid w:val="00614A49"/>
    <w:rsid w:val="00615235"/>
    <w:rsid w:val="0061524F"/>
    <w:rsid w:val="006154E2"/>
    <w:rsid w:val="0061570E"/>
    <w:rsid w:val="0061581E"/>
    <w:rsid w:val="006166F4"/>
    <w:rsid w:val="006167B3"/>
    <w:rsid w:val="006167E6"/>
    <w:rsid w:val="0061682B"/>
    <w:rsid w:val="00616BF4"/>
    <w:rsid w:val="00616E77"/>
    <w:rsid w:val="00616EA6"/>
    <w:rsid w:val="00616F7D"/>
    <w:rsid w:val="00617133"/>
    <w:rsid w:val="00617244"/>
    <w:rsid w:val="006172DF"/>
    <w:rsid w:val="0061761B"/>
    <w:rsid w:val="00617E31"/>
    <w:rsid w:val="006201DB"/>
    <w:rsid w:val="0062038C"/>
    <w:rsid w:val="006204CF"/>
    <w:rsid w:val="0062053C"/>
    <w:rsid w:val="00620B04"/>
    <w:rsid w:val="00621030"/>
    <w:rsid w:val="0062106E"/>
    <w:rsid w:val="0062115E"/>
    <w:rsid w:val="00621188"/>
    <w:rsid w:val="006218A9"/>
    <w:rsid w:val="00621E60"/>
    <w:rsid w:val="0062222E"/>
    <w:rsid w:val="006225CC"/>
    <w:rsid w:val="00622762"/>
    <w:rsid w:val="00622910"/>
    <w:rsid w:val="00622941"/>
    <w:rsid w:val="00622A07"/>
    <w:rsid w:val="00622A20"/>
    <w:rsid w:val="00622B68"/>
    <w:rsid w:val="00622F0F"/>
    <w:rsid w:val="00622FA4"/>
    <w:rsid w:val="00622FD3"/>
    <w:rsid w:val="006231CD"/>
    <w:rsid w:val="006239C9"/>
    <w:rsid w:val="00623AFD"/>
    <w:rsid w:val="00623DE4"/>
    <w:rsid w:val="00623EC9"/>
    <w:rsid w:val="00623EFD"/>
    <w:rsid w:val="00623F88"/>
    <w:rsid w:val="006241B5"/>
    <w:rsid w:val="006242F2"/>
    <w:rsid w:val="00624378"/>
    <w:rsid w:val="0062448D"/>
    <w:rsid w:val="0062453C"/>
    <w:rsid w:val="00624585"/>
    <w:rsid w:val="0062489A"/>
    <w:rsid w:val="00624BD1"/>
    <w:rsid w:val="00624E01"/>
    <w:rsid w:val="0062538D"/>
    <w:rsid w:val="006255E1"/>
    <w:rsid w:val="0062586B"/>
    <w:rsid w:val="00625A1F"/>
    <w:rsid w:val="00625AFB"/>
    <w:rsid w:val="00625E35"/>
    <w:rsid w:val="00626064"/>
    <w:rsid w:val="00626434"/>
    <w:rsid w:val="00626631"/>
    <w:rsid w:val="00626A20"/>
    <w:rsid w:val="00626ABF"/>
    <w:rsid w:val="00627146"/>
    <w:rsid w:val="0062716C"/>
    <w:rsid w:val="006271C3"/>
    <w:rsid w:val="00627219"/>
    <w:rsid w:val="0062736D"/>
    <w:rsid w:val="0062737B"/>
    <w:rsid w:val="00627487"/>
    <w:rsid w:val="00627602"/>
    <w:rsid w:val="00627E8D"/>
    <w:rsid w:val="00630224"/>
    <w:rsid w:val="00630496"/>
    <w:rsid w:val="0063070B"/>
    <w:rsid w:val="006308D4"/>
    <w:rsid w:val="00630AAE"/>
    <w:rsid w:val="00630CED"/>
    <w:rsid w:val="00630D23"/>
    <w:rsid w:val="00630D87"/>
    <w:rsid w:val="00630EEF"/>
    <w:rsid w:val="00631126"/>
    <w:rsid w:val="006312CC"/>
    <w:rsid w:val="0063135A"/>
    <w:rsid w:val="0063148B"/>
    <w:rsid w:val="006314D3"/>
    <w:rsid w:val="0063167A"/>
    <w:rsid w:val="006316A3"/>
    <w:rsid w:val="0063187B"/>
    <w:rsid w:val="0063194B"/>
    <w:rsid w:val="0063196F"/>
    <w:rsid w:val="00631AAB"/>
    <w:rsid w:val="00631B71"/>
    <w:rsid w:val="00632218"/>
    <w:rsid w:val="00632444"/>
    <w:rsid w:val="006329C7"/>
    <w:rsid w:val="00632A3F"/>
    <w:rsid w:val="00632B7B"/>
    <w:rsid w:val="00632C40"/>
    <w:rsid w:val="00632E54"/>
    <w:rsid w:val="00632F61"/>
    <w:rsid w:val="006335A7"/>
    <w:rsid w:val="00633630"/>
    <w:rsid w:val="0063387C"/>
    <w:rsid w:val="00633DC3"/>
    <w:rsid w:val="00633EA6"/>
    <w:rsid w:val="00633F37"/>
    <w:rsid w:val="00634071"/>
    <w:rsid w:val="00634373"/>
    <w:rsid w:val="00634567"/>
    <w:rsid w:val="00634578"/>
    <w:rsid w:val="0063458A"/>
    <w:rsid w:val="0063486D"/>
    <w:rsid w:val="006348A6"/>
    <w:rsid w:val="0063493B"/>
    <w:rsid w:val="0063497F"/>
    <w:rsid w:val="00634A6B"/>
    <w:rsid w:val="00634B15"/>
    <w:rsid w:val="00634B77"/>
    <w:rsid w:val="00634C1C"/>
    <w:rsid w:val="00634E2A"/>
    <w:rsid w:val="00635A7F"/>
    <w:rsid w:val="00635D9D"/>
    <w:rsid w:val="00635DC3"/>
    <w:rsid w:val="00635E20"/>
    <w:rsid w:val="006363AE"/>
    <w:rsid w:val="006363FB"/>
    <w:rsid w:val="006367D2"/>
    <w:rsid w:val="00636964"/>
    <w:rsid w:val="00636A16"/>
    <w:rsid w:val="00636B9B"/>
    <w:rsid w:val="00636C94"/>
    <w:rsid w:val="00636D12"/>
    <w:rsid w:val="00636D36"/>
    <w:rsid w:val="0063707A"/>
    <w:rsid w:val="00637308"/>
    <w:rsid w:val="00637350"/>
    <w:rsid w:val="00637463"/>
    <w:rsid w:val="006374A1"/>
    <w:rsid w:val="006375CC"/>
    <w:rsid w:val="006376AD"/>
    <w:rsid w:val="006377F1"/>
    <w:rsid w:val="00637AED"/>
    <w:rsid w:val="00637C69"/>
    <w:rsid w:val="00637C84"/>
    <w:rsid w:val="00637CDC"/>
    <w:rsid w:val="00637F4A"/>
    <w:rsid w:val="00640551"/>
    <w:rsid w:val="0064081B"/>
    <w:rsid w:val="00640A97"/>
    <w:rsid w:val="00640C16"/>
    <w:rsid w:val="00640D4D"/>
    <w:rsid w:val="00640E6F"/>
    <w:rsid w:val="006415F1"/>
    <w:rsid w:val="0064191C"/>
    <w:rsid w:val="00641AD2"/>
    <w:rsid w:val="00641B85"/>
    <w:rsid w:val="00641D79"/>
    <w:rsid w:val="00641F26"/>
    <w:rsid w:val="00642099"/>
    <w:rsid w:val="006423F7"/>
    <w:rsid w:val="00642944"/>
    <w:rsid w:val="00642A51"/>
    <w:rsid w:val="00642B5B"/>
    <w:rsid w:val="00642BAB"/>
    <w:rsid w:val="00642CFE"/>
    <w:rsid w:val="0064323C"/>
    <w:rsid w:val="006435CD"/>
    <w:rsid w:val="006437B8"/>
    <w:rsid w:val="00643CAB"/>
    <w:rsid w:val="00643CD0"/>
    <w:rsid w:val="00643D6A"/>
    <w:rsid w:val="00643FDB"/>
    <w:rsid w:val="00643FE2"/>
    <w:rsid w:val="006440AE"/>
    <w:rsid w:val="006443C0"/>
    <w:rsid w:val="006444A5"/>
    <w:rsid w:val="006446AE"/>
    <w:rsid w:val="006449CF"/>
    <w:rsid w:val="00644C6F"/>
    <w:rsid w:val="00644CE9"/>
    <w:rsid w:val="00644DBA"/>
    <w:rsid w:val="00644FB8"/>
    <w:rsid w:val="0064500F"/>
    <w:rsid w:val="0064516E"/>
    <w:rsid w:val="00645526"/>
    <w:rsid w:val="006457CE"/>
    <w:rsid w:val="00645B09"/>
    <w:rsid w:val="00645CBA"/>
    <w:rsid w:val="00645EBF"/>
    <w:rsid w:val="0064635F"/>
    <w:rsid w:val="00646426"/>
    <w:rsid w:val="0064689E"/>
    <w:rsid w:val="00646CCB"/>
    <w:rsid w:val="0064717E"/>
    <w:rsid w:val="00647693"/>
    <w:rsid w:val="006477DA"/>
    <w:rsid w:val="00647832"/>
    <w:rsid w:val="00647845"/>
    <w:rsid w:val="00647887"/>
    <w:rsid w:val="00647910"/>
    <w:rsid w:val="006501DD"/>
    <w:rsid w:val="006501FE"/>
    <w:rsid w:val="00650346"/>
    <w:rsid w:val="006503FD"/>
    <w:rsid w:val="006505A1"/>
    <w:rsid w:val="006505BB"/>
    <w:rsid w:val="006505C9"/>
    <w:rsid w:val="006505F6"/>
    <w:rsid w:val="00650637"/>
    <w:rsid w:val="00650ABB"/>
    <w:rsid w:val="00650DED"/>
    <w:rsid w:val="006516A6"/>
    <w:rsid w:val="0065174D"/>
    <w:rsid w:val="00651887"/>
    <w:rsid w:val="006518A6"/>
    <w:rsid w:val="00651B50"/>
    <w:rsid w:val="00651B7E"/>
    <w:rsid w:val="00651C23"/>
    <w:rsid w:val="00651C2A"/>
    <w:rsid w:val="00651ECD"/>
    <w:rsid w:val="00651ED4"/>
    <w:rsid w:val="00652435"/>
    <w:rsid w:val="0065253A"/>
    <w:rsid w:val="0065279B"/>
    <w:rsid w:val="006529CC"/>
    <w:rsid w:val="00652B35"/>
    <w:rsid w:val="00652BA7"/>
    <w:rsid w:val="00652E24"/>
    <w:rsid w:val="00652EB6"/>
    <w:rsid w:val="006530F4"/>
    <w:rsid w:val="00653106"/>
    <w:rsid w:val="00653166"/>
    <w:rsid w:val="0065355F"/>
    <w:rsid w:val="00653B14"/>
    <w:rsid w:val="00653BF5"/>
    <w:rsid w:val="00653F7F"/>
    <w:rsid w:val="006542B0"/>
    <w:rsid w:val="00654BF6"/>
    <w:rsid w:val="00654D71"/>
    <w:rsid w:val="00654D9F"/>
    <w:rsid w:val="00654F9D"/>
    <w:rsid w:val="006552C4"/>
    <w:rsid w:val="00655518"/>
    <w:rsid w:val="006556A6"/>
    <w:rsid w:val="00655953"/>
    <w:rsid w:val="00655E71"/>
    <w:rsid w:val="00655F26"/>
    <w:rsid w:val="006561FB"/>
    <w:rsid w:val="006569A8"/>
    <w:rsid w:val="00656D3F"/>
    <w:rsid w:val="00656DFD"/>
    <w:rsid w:val="00657048"/>
    <w:rsid w:val="0065706B"/>
    <w:rsid w:val="006570FA"/>
    <w:rsid w:val="00657107"/>
    <w:rsid w:val="006571D8"/>
    <w:rsid w:val="00657345"/>
    <w:rsid w:val="00657469"/>
    <w:rsid w:val="006578BF"/>
    <w:rsid w:val="00657AF8"/>
    <w:rsid w:val="00657BB9"/>
    <w:rsid w:val="00657C4F"/>
    <w:rsid w:val="00657D50"/>
    <w:rsid w:val="00657E0B"/>
    <w:rsid w:val="006603C2"/>
    <w:rsid w:val="00660833"/>
    <w:rsid w:val="006608A0"/>
    <w:rsid w:val="00660CFA"/>
    <w:rsid w:val="00660E1F"/>
    <w:rsid w:val="00660FF2"/>
    <w:rsid w:val="006612B2"/>
    <w:rsid w:val="0066137E"/>
    <w:rsid w:val="00661795"/>
    <w:rsid w:val="006617EB"/>
    <w:rsid w:val="00661823"/>
    <w:rsid w:val="00661BB3"/>
    <w:rsid w:val="00661BC4"/>
    <w:rsid w:val="00661D54"/>
    <w:rsid w:val="00661D5D"/>
    <w:rsid w:val="00662420"/>
    <w:rsid w:val="0066256E"/>
    <w:rsid w:val="006625B1"/>
    <w:rsid w:val="00662A47"/>
    <w:rsid w:val="00662C07"/>
    <w:rsid w:val="00662EC1"/>
    <w:rsid w:val="00662F6C"/>
    <w:rsid w:val="00662FF3"/>
    <w:rsid w:val="006632DF"/>
    <w:rsid w:val="00663548"/>
    <w:rsid w:val="00663860"/>
    <w:rsid w:val="00663982"/>
    <w:rsid w:val="00663F3B"/>
    <w:rsid w:val="00663F3C"/>
    <w:rsid w:val="00664150"/>
    <w:rsid w:val="006643D5"/>
    <w:rsid w:val="006645F2"/>
    <w:rsid w:val="00664ABB"/>
    <w:rsid w:val="00664DC5"/>
    <w:rsid w:val="00664E81"/>
    <w:rsid w:val="0066524F"/>
    <w:rsid w:val="006652A6"/>
    <w:rsid w:val="00665324"/>
    <w:rsid w:val="00665413"/>
    <w:rsid w:val="00665620"/>
    <w:rsid w:val="006656D3"/>
    <w:rsid w:val="0066599D"/>
    <w:rsid w:val="00665AB4"/>
    <w:rsid w:val="00665AEE"/>
    <w:rsid w:val="00665F3C"/>
    <w:rsid w:val="00665F9F"/>
    <w:rsid w:val="006661F3"/>
    <w:rsid w:val="0066652E"/>
    <w:rsid w:val="00666BC5"/>
    <w:rsid w:val="0066716A"/>
    <w:rsid w:val="0066742D"/>
    <w:rsid w:val="00667778"/>
    <w:rsid w:val="00667824"/>
    <w:rsid w:val="00667945"/>
    <w:rsid w:val="00667995"/>
    <w:rsid w:val="00667E04"/>
    <w:rsid w:val="00670126"/>
    <w:rsid w:val="006702BB"/>
    <w:rsid w:val="00670300"/>
    <w:rsid w:val="0067044C"/>
    <w:rsid w:val="00670519"/>
    <w:rsid w:val="0067062E"/>
    <w:rsid w:val="00670760"/>
    <w:rsid w:val="00670B08"/>
    <w:rsid w:val="00670C9E"/>
    <w:rsid w:val="00670CB7"/>
    <w:rsid w:val="00670FEE"/>
    <w:rsid w:val="0067145E"/>
    <w:rsid w:val="0067145F"/>
    <w:rsid w:val="0067160F"/>
    <w:rsid w:val="0067164B"/>
    <w:rsid w:val="0067181B"/>
    <w:rsid w:val="00671C15"/>
    <w:rsid w:val="00671CC1"/>
    <w:rsid w:val="00671CFB"/>
    <w:rsid w:val="006720E1"/>
    <w:rsid w:val="00672117"/>
    <w:rsid w:val="00672157"/>
    <w:rsid w:val="006722D0"/>
    <w:rsid w:val="00672803"/>
    <w:rsid w:val="006728C5"/>
    <w:rsid w:val="00672E04"/>
    <w:rsid w:val="00672FBC"/>
    <w:rsid w:val="006733FC"/>
    <w:rsid w:val="006738D3"/>
    <w:rsid w:val="00673B0E"/>
    <w:rsid w:val="00673B7C"/>
    <w:rsid w:val="00673C74"/>
    <w:rsid w:val="00673DFB"/>
    <w:rsid w:val="00673E63"/>
    <w:rsid w:val="00673E69"/>
    <w:rsid w:val="00673F96"/>
    <w:rsid w:val="006741DF"/>
    <w:rsid w:val="006743A9"/>
    <w:rsid w:val="0067499E"/>
    <w:rsid w:val="006757B4"/>
    <w:rsid w:val="00675A2A"/>
    <w:rsid w:val="00675ACD"/>
    <w:rsid w:val="0067605A"/>
    <w:rsid w:val="006760B0"/>
    <w:rsid w:val="006765F0"/>
    <w:rsid w:val="00676665"/>
    <w:rsid w:val="006769A8"/>
    <w:rsid w:val="00676DDC"/>
    <w:rsid w:val="00676E46"/>
    <w:rsid w:val="0067716E"/>
    <w:rsid w:val="006771E3"/>
    <w:rsid w:val="00677671"/>
    <w:rsid w:val="0067776B"/>
    <w:rsid w:val="00677818"/>
    <w:rsid w:val="00677B55"/>
    <w:rsid w:val="00677C86"/>
    <w:rsid w:val="00677D87"/>
    <w:rsid w:val="00677D8D"/>
    <w:rsid w:val="00677DCD"/>
    <w:rsid w:val="00677E63"/>
    <w:rsid w:val="00680898"/>
    <w:rsid w:val="006808CB"/>
    <w:rsid w:val="00680A33"/>
    <w:rsid w:val="00680C51"/>
    <w:rsid w:val="00680CD0"/>
    <w:rsid w:val="006810CE"/>
    <w:rsid w:val="0068133B"/>
    <w:rsid w:val="00681487"/>
    <w:rsid w:val="00681559"/>
    <w:rsid w:val="006816B4"/>
    <w:rsid w:val="00681F0A"/>
    <w:rsid w:val="00681F51"/>
    <w:rsid w:val="0068217A"/>
    <w:rsid w:val="0068225E"/>
    <w:rsid w:val="00682263"/>
    <w:rsid w:val="00682330"/>
    <w:rsid w:val="0068269C"/>
    <w:rsid w:val="00682730"/>
    <w:rsid w:val="00682749"/>
    <w:rsid w:val="00682AAA"/>
    <w:rsid w:val="00682AFB"/>
    <w:rsid w:val="0068302A"/>
    <w:rsid w:val="0068349E"/>
    <w:rsid w:val="00683748"/>
    <w:rsid w:val="00683C5A"/>
    <w:rsid w:val="00683E0E"/>
    <w:rsid w:val="00684CFE"/>
    <w:rsid w:val="00684E47"/>
    <w:rsid w:val="006850AF"/>
    <w:rsid w:val="00685136"/>
    <w:rsid w:val="00685381"/>
    <w:rsid w:val="00685920"/>
    <w:rsid w:val="00685BD4"/>
    <w:rsid w:val="00685BDD"/>
    <w:rsid w:val="00685C1A"/>
    <w:rsid w:val="00685C2A"/>
    <w:rsid w:val="00685CC4"/>
    <w:rsid w:val="00685FC6"/>
    <w:rsid w:val="006862E2"/>
    <w:rsid w:val="006864D7"/>
    <w:rsid w:val="006866C3"/>
    <w:rsid w:val="006867AA"/>
    <w:rsid w:val="00686885"/>
    <w:rsid w:val="00686D3F"/>
    <w:rsid w:val="00686E03"/>
    <w:rsid w:val="00686E88"/>
    <w:rsid w:val="00687B2A"/>
    <w:rsid w:val="00687C7E"/>
    <w:rsid w:val="00687F6B"/>
    <w:rsid w:val="0069017C"/>
    <w:rsid w:val="006901AC"/>
    <w:rsid w:val="00690221"/>
    <w:rsid w:val="00690391"/>
    <w:rsid w:val="006903AB"/>
    <w:rsid w:val="006905FE"/>
    <w:rsid w:val="00690E14"/>
    <w:rsid w:val="00690E87"/>
    <w:rsid w:val="00690FD5"/>
    <w:rsid w:val="00691102"/>
    <w:rsid w:val="00691173"/>
    <w:rsid w:val="006911EB"/>
    <w:rsid w:val="00691423"/>
    <w:rsid w:val="00691462"/>
    <w:rsid w:val="00691599"/>
    <w:rsid w:val="006918B6"/>
    <w:rsid w:val="00691996"/>
    <w:rsid w:val="00691C94"/>
    <w:rsid w:val="00691F5F"/>
    <w:rsid w:val="00692056"/>
    <w:rsid w:val="00692241"/>
    <w:rsid w:val="00692395"/>
    <w:rsid w:val="0069247E"/>
    <w:rsid w:val="0069256C"/>
    <w:rsid w:val="00692599"/>
    <w:rsid w:val="006928E5"/>
    <w:rsid w:val="00692A1A"/>
    <w:rsid w:val="00692A2D"/>
    <w:rsid w:val="00692AD7"/>
    <w:rsid w:val="00692B29"/>
    <w:rsid w:val="00692D09"/>
    <w:rsid w:val="00692D0E"/>
    <w:rsid w:val="00692E4D"/>
    <w:rsid w:val="006932F4"/>
    <w:rsid w:val="00693798"/>
    <w:rsid w:val="006938A4"/>
    <w:rsid w:val="00693980"/>
    <w:rsid w:val="00693A25"/>
    <w:rsid w:val="00693B6B"/>
    <w:rsid w:val="00693CBE"/>
    <w:rsid w:val="00693E8B"/>
    <w:rsid w:val="00693FD5"/>
    <w:rsid w:val="006941BB"/>
    <w:rsid w:val="006944ED"/>
    <w:rsid w:val="0069466E"/>
    <w:rsid w:val="00694978"/>
    <w:rsid w:val="00694ACC"/>
    <w:rsid w:val="00694B7B"/>
    <w:rsid w:val="00694E3D"/>
    <w:rsid w:val="0069502D"/>
    <w:rsid w:val="00695E4A"/>
    <w:rsid w:val="00695F1F"/>
    <w:rsid w:val="00696411"/>
    <w:rsid w:val="006964C7"/>
    <w:rsid w:val="00696898"/>
    <w:rsid w:val="00696AC2"/>
    <w:rsid w:val="00696D4A"/>
    <w:rsid w:val="00696EF3"/>
    <w:rsid w:val="00696FCA"/>
    <w:rsid w:val="0069707A"/>
    <w:rsid w:val="00697EAD"/>
    <w:rsid w:val="006A0075"/>
    <w:rsid w:val="006A0481"/>
    <w:rsid w:val="006A0742"/>
    <w:rsid w:val="006A0941"/>
    <w:rsid w:val="006A10DF"/>
    <w:rsid w:val="006A1696"/>
    <w:rsid w:val="006A1795"/>
    <w:rsid w:val="006A193C"/>
    <w:rsid w:val="006A1A30"/>
    <w:rsid w:val="006A24DA"/>
    <w:rsid w:val="006A2939"/>
    <w:rsid w:val="006A30E4"/>
    <w:rsid w:val="006A318D"/>
    <w:rsid w:val="006A3655"/>
    <w:rsid w:val="006A36CA"/>
    <w:rsid w:val="006A374E"/>
    <w:rsid w:val="006A37AF"/>
    <w:rsid w:val="006A38B0"/>
    <w:rsid w:val="006A3B9A"/>
    <w:rsid w:val="006A3BAE"/>
    <w:rsid w:val="006A422A"/>
    <w:rsid w:val="006A4448"/>
    <w:rsid w:val="006A4A47"/>
    <w:rsid w:val="006A4C33"/>
    <w:rsid w:val="006A4EB8"/>
    <w:rsid w:val="006A5032"/>
    <w:rsid w:val="006A5369"/>
    <w:rsid w:val="006A5C55"/>
    <w:rsid w:val="006A6044"/>
    <w:rsid w:val="006A6047"/>
    <w:rsid w:val="006A609B"/>
    <w:rsid w:val="006A60F8"/>
    <w:rsid w:val="006A6198"/>
    <w:rsid w:val="006A63BE"/>
    <w:rsid w:val="006A6B73"/>
    <w:rsid w:val="006A6D85"/>
    <w:rsid w:val="006A6E32"/>
    <w:rsid w:val="006A71A6"/>
    <w:rsid w:val="006A752C"/>
    <w:rsid w:val="006A759D"/>
    <w:rsid w:val="006A7A79"/>
    <w:rsid w:val="006A7F2E"/>
    <w:rsid w:val="006B0138"/>
    <w:rsid w:val="006B020C"/>
    <w:rsid w:val="006B0328"/>
    <w:rsid w:val="006B03C2"/>
    <w:rsid w:val="006B03DD"/>
    <w:rsid w:val="006B0BE6"/>
    <w:rsid w:val="006B0D43"/>
    <w:rsid w:val="006B0ED9"/>
    <w:rsid w:val="006B0F15"/>
    <w:rsid w:val="006B11F2"/>
    <w:rsid w:val="006B136A"/>
    <w:rsid w:val="006B139D"/>
    <w:rsid w:val="006B1981"/>
    <w:rsid w:val="006B1986"/>
    <w:rsid w:val="006B1E3A"/>
    <w:rsid w:val="006B217F"/>
    <w:rsid w:val="006B21DE"/>
    <w:rsid w:val="006B24F4"/>
    <w:rsid w:val="006B2815"/>
    <w:rsid w:val="006B28FF"/>
    <w:rsid w:val="006B2C23"/>
    <w:rsid w:val="006B2E41"/>
    <w:rsid w:val="006B2F6B"/>
    <w:rsid w:val="006B2FA8"/>
    <w:rsid w:val="006B2FB2"/>
    <w:rsid w:val="006B2FF7"/>
    <w:rsid w:val="006B3005"/>
    <w:rsid w:val="006B3319"/>
    <w:rsid w:val="006B3ABF"/>
    <w:rsid w:val="006B3FAF"/>
    <w:rsid w:val="006B47CB"/>
    <w:rsid w:val="006B4819"/>
    <w:rsid w:val="006B4848"/>
    <w:rsid w:val="006B48DA"/>
    <w:rsid w:val="006B4A34"/>
    <w:rsid w:val="006B4D46"/>
    <w:rsid w:val="006B504A"/>
    <w:rsid w:val="006B5259"/>
    <w:rsid w:val="006B559F"/>
    <w:rsid w:val="006B567C"/>
    <w:rsid w:val="006B568C"/>
    <w:rsid w:val="006B5E61"/>
    <w:rsid w:val="006B6608"/>
    <w:rsid w:val="006B66BA"/>
    <w:rsid w:val="006B66F9"/>
    <w:rsid w:val="006B6785"/>
    <w:rsid w:val="006B6A42"/>
    <w:rsid w:val="006B6C43"/>
    <w:rsid w:val="006B6CC8"/>
    <w:rsid w:val="006B6D09"/>
    <w:rsid w:val="006B6D99"/>
    <w:rsid w:val="006B6DCE"/>
    <w:rsid w:val="006B7129"/>
    <w:rsid w:val="006B7154"/>
    <w:rsid w:val="006B73AC"/>
    <w:rsid w:val="006B7555"/>
    <w:rsid w:val="006B780D"/>
    <w:rsid w:val="006B7860"/>
    <w:rsid w:val="006B7B90"/>
    <w:rsid w:val="006B7F2B"/>
    <w:rsid w:val="006C0093"/>
    <w:rsid w:val="006C030D"/>
    <w:rsid w:val="006C037A"/>
    <w:rsid w:val="006C04A6"/>
    <w:rsid w:val="006C0583"/>
    <w:rsid w:val="006C08EF"/>
    <w:rsid w:val="006C13CC"/>
    <w:rsid w:val="006C1427"/>
    <w:rsid w:val="006C1432"/>
    <w:rsid w:val="006C15C7"/>
    <w:rsid w:val="006C1636"/>
    <w:rsid w:val="006C18D3"/>
    <w:rsid w:val="006C1968"/>
    <w:rsid w:val="006C19FC"/>
    <w:rsid w:val="006C1E36"/>
    <w:rsid w:val="006C208E"/>
    <w:rsid w:val="006C216D"/>
    <w:rsid w:val="006C2177"/>
    <w:rsid w:val="006C2751"/>
    <w:rsid w:val="006C276B"/>
    <w:rsid w:val="006C2867"/>
    <w:rsid w:val="006C2C69"/>
    <w:rsid w:val="006C3312"/>
    <w:rsid w:val="006C3325"/>
    <w:rsid w:val="006C362E"/>
    <w:rsid w:val="006C3A99"/>
    <w:rsid w:val="006C3B36"/>
    <w:rsid w:val="006C3D69"/>
    <w:rsid w:val="006C3F2D"/>
    <w:rsid w:val="006C3FB1"/>
    <w:rsid w:val="006C4048"/>
    <w:rsid w:val="006C40F3"/>
    <w:rsid w:val="006C4221"/>
    <w:rsid w:val="006C4623"/>
    <w:rsid w:val="006C48E6"/>
    <w:rsid w:val="006C4DB3"/>
    <w:rsid w:val="006C4E8B"/>
    <w:rsid w:val="006C50A8"/>
    <w:rsid w:val="006C5134"/>
    <w:rsid w:val="006C52E2"/>
    <w:rsid w:val="006C57EA"/>
    <w:rsid w:val="006C5CE1"/>
    <w:rsid w:val="006C5E9F"/>
    <w:rsid w:val="006C6030"/>
    <w:rsid w:val="006C61E0"/>
    <w:rsid w:val="006C62C6"/>
    <w:rsid w:val="006C62F1"/>
    <w:rsid w:val="006C63F7"/>
    <w:rsid w:val="006C6556"/>
    <w:rsid w:val="006C65D7"/>
    <w:rsid w:val="006C6898"/>
    <w:rsid w:val="006C69B0"/>
    <w:rsid w:val="006C6A45"/>
    <w:rsid w:val="006C6F39"/>
    <w:rsid w:val="006C7343"/>
    <w:rsid w:val="006C7681"/>
    <w:rsid w:val="006C76F2"/>
    <w:rsid w:val="006C7D2D"/>
    <w:rsid w:val="006C7FFC"/>
    <w:rsid w:val="006D0188"/>
    <w:rsid w:val="006D01AA"/>
    <w:rsid w:val="006D061A"/>
    <w:rsid w:val="006D067C"/>
    <w:rsid w:val="006D07B1"/>
    <w:rsid w:val="006D07B7"/>
    <w:rsid w:val="006D0FB9"/>
    <w:rsid w:val="006D1586"/>
    <w:rsid w:val="006D170E"/>
    <w:rsid w:val="006D1740"/>
    <w:rsid w:val="006D17C5"/>
    <w:rsid w:val="006D182B"/>
    <w:rsid w:val="006D19EE"/>
    <w:rsid w:val="006D1ACC"/>
    <w:rsid w:val="006D1D01"/>
    <w:rsid w:val="006D1D5E"/>
    <w:rsid w:val="006D1E22"/>
    <w:rsid w:val="006D1FDD"/>
    <w:rsid w:val="006D2078"/>
    <w:rsid w:val="006D2092"/>
    <w:rsid w:val="006D20E6"/>
    <w:rsid w:val="006D2290"/>
    <w:rsid w:val="006D249E"/>
    <w:rsid w:val="006D2684"/>
    <w:rsid w:val="006D285B"/>
    <w:rsid w:val="006D2ABD"/>
    <w:rsid w:val="006D2D4C"/>
    <w:rsid w:val="006D34F1"/>
    <w:rsid w:val="006D3657"/>
    <w:rsid w:val="006D44C6"/>
    <w:rsid w:val="006D4597"/>
    <w:rsid w:val="006D47ED"/>
    <w:rsid w:val="006D4FFD"/>
    <w:rsid w:val="006D5105"/>
    <w:rsid w:val="006D53C3"/>
    <w:rsid w:val="006D5653"/>
    <w:rsid w:val="006D568E"/>
    <w:rsid w:val="006D589C"/>
    <w:rsid w:val="006D5961"/>
    <w:rsid w:val="006D5AD1"/>
    <w:rsid w:val="006D5F5E"/>
    <w:rsid w:val="006D6211"/>
    <w:rsid w:val="006D62C7"/>
    <w:rsid w:val="006D6399"/>
    <w:rsid w:val="006D6E96"/>
    <w:rsid w:val="006D6EF9"/>
    <w:rsid w:val="006D711A"/>
    <w:rsid w:val="006D72C5"/>
    <w:rsid w:val="006D73F9"/>
    <w:rsid w:val="006D743B"/>
    <w:rsid w:val="006D75FE"/>
    <w:rsid w:val="006D776F"/>
    <w:rsid w:val="006D7879"/>
    <w:rsid w:val="006D7933"/>
    <w:rsid w:val="006D7C04"/>
    <w:rsid w:val="006D7C39"/>
    <w:rsid w:val="006D7E16"/>
    <w:rsid w:val="006D7E7A"/>
    <w:rsid w:val="006E026E"/>
    <w:rsid w:val="006E0569"/>
    <w:rsid w:val="006E0644"/>
    <w:rsid w:val="006E06A1"/>
    <w:rsid w:val="006E0794"/>
    <w:rsid w:val="006E07AE"/>
    <w:rsid w:val="006E086D"/>
    <w:rsid w:val="006E0913"/>
    <w:rsid w:val="006E0B3F"/>
    <w:rsid w:val="006E0E7C"/>
    <w:rsid w:val="006E0F4E"/>
    <w:rsid w:val="006E1113"/>
    <w:rsid w:val="006E1359"/>
    <w:rsid w:val="006E142F"/>
    <w:rsid w:val="006E143C"/>
    <w:rsid w:val="006E1703"/>
    <w:rsid w:val="006E1AD1"/>
    <w:rsid w:val="006E1C15"/>
    <w:rsid w:val="006E262B"/>
    <w:rsid w:val="006E2784"/>
    <w:rsid w:val="006E2871"/>
    <w:rsid w:val="006E2A7D"/>
    <w:rsid w:val="006E2F3B"/>
    <w:rsid w:val="006E2F61"/>
    <w:rsid w:val="006E2FC8"/>
    <w:rsid w:val="006E3003"/>
    <w:rsid w:val="006E3167"/>
    <w:rsid w:val="006E3783"/>
    <w:rsid w:val="006E396B"/>
    <w:rsid w:val="006E3B7E"/>
    <w:rsid w:val="006E3E0B"/>
    <w:rsid w:val="006E41F4"/>
    <w:rsid w:val="006E4877"/>
    <w:rsid w:val="006E4895"/>
    <w:rsid w:val="006E4A29"/>
    <w:rsid w:val="006E4B19"/>
    <w:rsid w:val="006E4BE2"/>
    <w:rsid w:val="006E4BE7"/>
    <w:rsid w:val="006E4F36"/>
    <w:rsid w:val="006E50E6"/>
    <w:rsid w:val="006E5149"/>
    <w:rsid w:val="006E53CE"/>
    <w:rsid w:val="006E541A"/>
    <w:rsid w:val="006E5604"/>
    <w:rsid w:val="006E5AF8"/>
    <w:rsid w:val="006E5F10"/>
    <w:rsid w:val="006E602F"/>
    <w:rsid w:val="006E621A"/>
    <w:rsid w:val="006E65CA"/>
    <w:rsid w:val="006E67D0"/>
    <w:rsid w:val="006E6F65"/>
    <w:rsid w:val="006E75ED"/>
    <w:rsid w:val="006E7CF6"/>
    <w:rsid w:val="006E7E57"/>
    <w:rsid w:val="006F00B1"/>
    <w:rsid w:val="006F03D6"/>
    <w:rsid w:val="006F0580"/>
    <w:rsid w:val="006F0618"/>
    <w:rsid w:val="006F0763"/>
    <w:rsid w:val="006F0CA7"/>
    <w:rsid w:val="006F0D34"/>
    <w:rsid w:val="006F13E6"/>
    <w:rsid w:val="006F14E0"/>
    <w:rsid w:val="006F1536"/>
    <w:rsid w:val="006F192C"/>
    <w:rsid w:val="006F1F15"/>
    <w:rsid w:val="006F2040"/>
    <w:rsid w:val="006F236D"/>
    <w:rsid w:val="006F23B5"/>
    <w:rsid w:val="006F258E"/>
    <w:rsid w:val="006F27FB"/>
    <w:rsid w:val="006F2B2E"/>
    <w:rsid w:val="006F2B44"/>
    <w:rsid w:val="006F2BFE"/>
    <w:rsid w:val="006F2C31"/>
    <w:rsid w:val="006F2E32"/>
    <w:rsid w:val="006F32A2"/>
    <w:rsid w:val="006F32DE"/>
    <w:rsid w:val="006F351F"/>
    <w:rsid w:val="006F356E"/>
    <w:rsid w:val="006F358F"/>
    <w:rsid w:val="006F35E5"/>
    <w:rsid w:val="006F3860"/>
    <w:rsid w:val="006F390B"/>
    <w:rsid w:val="006F3C32"/>
    <w:rsid w:val="006F4008"/>
    <w:rsid w:val="006F411B"/>
    <w:rsid w:val="006F4122"/>
    <w:rsid w:val="006F43A3"/>
    <w:rsid w:val="006F4626"/>
    <w:rsid w:val="006F46B2"/>
    <w:rsid w:val="006F46B5"/>
    <w:rsid w:val="006F4808"/>
    <w:rsid w:val="006F4960"/>
    <w:rsid w:val="006F4B40"/>
    <w:rsid w:val="006F4F5D"/>
    <w:rsid w:val="006F4F67"/>
    <w:rsid w:val="006F500A"/>
    <w:rsid w:val="006F527D"/>
    <w:rsid w:val="006F5365"/>
    <w:rsid w:val="006F5699"/>
    <w:rsid w:val="006F593F"/>
    <w:rsid w:val="006F5AFE"/>
    <w:rsid w:val="006F5CD3"/>
    <w:rsid w:val="006F5E84"/>
    <w:rsid w:val="006F5EB4"/>
    <w:rsid w:val="006F5FF1"/>
    <w:rsid w:val="006F62ED"/>
    <w:rsid w:val="006F6316"/>
    <w:rsid w:val="006F6542"/>
    <w:rsid w:val="006F6592"/>
    <w:rsid w:val="006F68B9"/>
    <w:rsid w:val="006F6AF9"/>
    <w:rsid w:val="006F7253"/>
    <w:rsid w:val="006F72E9"/>
    <w:rsid w:val="006F734F"/>
    <w:rsid w:val="006F749F"/>
    <w:rsid w:val="006F76FA"/>
    <w:rsid w:val="006F7A31"/>
    <w:rsid w:val="00700314"/>
    <w:rsid w:val="00700439"/>
    <w:rsid w:val="00700651"/>
    <w:rsid w:val="007006F3"/>
    <w:rsid w:val="00700BC8"/>
    <w:rsid w:val="00700CCD"/>
    <w:rsid w:val="00700EB0"/>
    <w:rsid w:val="00700FFB"/>
    <w:rsid w:val="007012FD"/>
    <w:rsid w:val="00701336"/>
    <w:rsid w:val="00701578"/>
    <w:rsid w:val="00701A73"/>
    <w:rsid w:val="00701EA0"/>
    <w:rsid w:val="00702347"/>
    <w:rsid w:val="007024E5"/>
    <w:rsid w:val="0070257E"/>
    <w:rsid w:val="00702632"/>
    <w:rsid w:val="00702763"/>
    <w:rsid w:val="00702863"/>
    <w:rsid w:val="007037EC"/>
    <w:rsid w:val="00703829"/>
    <w:rsid w:val="00703AF7"/>
    <w:rsid w:val="00703E0F"/>
    <w:rsid w:val="00703F9C"/>
    <w:rsid w:val="007041E0"/>
    <w:rsid w:val="007042E9"/>
    <w:rsid w:val="0070459D"/>
    <w:rsid w:val="007046A0"/>
    <w:rsid w:val="007046D3"/>
    <w:rsid w:val="00704757"/>
    <w:rsid w:val="0070485C"/>
    <w:rsid w:val="007049AF"/>
    <w:rsid w:val="00704A08"/>
    <w:rsid w:val="00704C03"/>
    <w:rsid w:val="00704E74"/>
    <w:rsid w:val="00704F44"/>
    <w:rsid w:val="00705010"/>
    <w:rsid w:val="0070503F"/>
    <w:rsid w:val="0070536D"/>
    <w:rsid w:val="00705A54"/>
    <w:rsid w:val="00705AAA"/>
    <w:rsid w:val="00705EFD"/>
    <w:rsid w:val="00705FFF"/>
    <w:rsid w:val="00706437"/>
    <w:rsid w:val="007064E0"/>
    <w:rsid w:val="007066BE"/>
    <w:rsid w:val="00706CC9"/>
    <w:rsid w:val="00706D13"/>
    <w:rsid w:val="00706D7A"/>
    <w:rsid w:val="007072FC"/>
    <w:rsid w:val="007078A2"/>
    <w:rsid w:val="007078D5"/>
    <w:rsid w:val="00707B10"/>
    <w:rsid w:val="00707B1B"/>
    <w:rsid w:val="00707C61"/>
    <w:rsid w:val="00707D02"/>
    <w:rsid w:val="00707E6F"/>
    <w:rsid w:val="00710168"/>
    <w:rsid w:val="0071032A"/>
    <w:rsid w:val="007104DC"/>
    <w:rsid w:val="007106E4"/>
    <w:rsid w:val="007109F8"/>
    <w:rsid w:val="00710A68"/>
    <w:rsid w:val="00710AA1"/>
    <w:rsid w:val="00710C5A"/>
    <w:rsid w:val="00710E69"/>
    <w:rsid w:val="00710F70"/>
    <w:rsid w:val="007110F3"/>
    <w:rsid w:val="00711309"/>
    <w:rsid w:val="00711316"/>
    <w:rsid w:val="007114A0"/>
    <w:rsid w:val="00711635"/>
    <w:rsid w:val="007116E0"/>
    <w:rsid w:val="00711709"/>
    <w:rsid w:val="00711BAC"/>
    <w:rsid w:val="0071211C"/>
    <w:rsid w:val="00712507"/>
    <w:rsid w:val="00712E0E"/>
    <w:rsid w:val="00713699"/>
    <w:rsid w:val="007137DD"/>
    <w:rsid w:val="00713948"/>
    <w:rsid w:val="00713B3D"/>
    <w:rsid w:val="00713C33"/>
    <w:rsid w:val="00713CFC"/>
    <w:rsid w:val="00713F32"/>
    <w:rsid w:val="00713FF0"/>
    <w:rsid w:val="00714109"/>
    <w:rsid w:val="007143D0"/>
    <w:rsid w:val="00714574"/>
    <w:rsid w:val="0071499F"/>
    <w:rsid w:val="00714F49"/>
    <w:rsid w:val="0071502D"/>
    <w:rsid w:val="0071543F"/>
    <w:rsid w:val="007158C2"/>
    <w:rsid w:val="00715B53"/>
    <w:rsid w:val="00715FB2"/>
    <w:rsid w:val="00716188"/>
    <w:rsid w:val="007162C7"/>
    <w:rsid w:val="00716403"/>
    <w:rsid w:val="0071662F"/>
    <w:rsid w:val="00716789"/>
    <w:rsid w:val="007169BC"/>
    <w:rsid w:val="007169E3"/>
    <w:rsid w:val="00716D99"/>
    <w:rsid w:val="00716EB6"/>
    <w:rsid w:val="00717EF4"/>
    <w:rsid w:val="00717F51"/>
    <w:rsid w:val="007200BB"/>
    <w:rsid w:val="007203ED"/>
    <w:rsid w:val="00720496"/>
    <w:rsid w:val="00720625"/>
    <w:rsid w:val="007207F0"/>
    <w:rsid w:val="00720F40"/>
    <w:rsid w:val="00721252"/>
    <w:rsid w:val="0072126A"/>
    <w:rsid w:val="0072129D"/>
    <w:rsid w:val="00721658"/>
    <w:rsid w:val="00721AC1"/>
    <w:rsid w:val="00721DB8"/>
    <w:rsid w:val="007228BF"/>
    <w:rsid w:val="00723241"/>
    <w:rsid w:val="0072360D"/>
    <w:rsid w:val="0072379D"/>
    <w:rsid w:val="007237A0"/>
    <w:rsid w:val="00723866"/>
    <w:rsid w:val="007238E4"/>
    <w:rsid w:val="007239AC"/>
    <w:rsid w:val="00723C86"/>
    <w:rsid w:val="00723D2C"/>
    <w:rsid w:val="00723D7A"/>
    <w:rsid w:val="00723DA6"/>
    <w:rsid w:val="00723EBC"/>
    <w:rsid w:val="00724433"/>
    <w:rsid w:val="00724548"/>
    <w:rsid w:val="00724681"/>
    <w:rsid w:val="007248DA"/>
    <w:rsid w:val="00724A3D"/>
    <w:rsid w:val="00724B64"/>
    <w:rsid w:val="00724BAB"/>
    <w:rsid w:val="00724C29"/>
    <w:rsid w:val="00724EBE"/>
    <w:rsid w:val="00724F7C"/>
    <w:rsid w:val="00724F9B"/>
    <w:rsid w:val="00725008"/>
    <w:rsid w:val="007252DD"/>
    <w:rsid w:val="007252E6"/>
    <w:rsid w:val="00725361"/>
    <w:rsid w:val="0072564E"/>
    <w:rsid w:val="007257A8"/>
    <w:rsid w:val="007259BF"/>
    <w:rsid w:val="00725F65"/>
    <w:rsid w:val="00725FAF"/>
    <w:rsid w:val="007260FD"/>
    <w:rsid w:val="00726419"/>
    <w:rsid w:val="0072642B"/>
    <w:rsid w:val="0072650A"/>
    <w:rsid w:val="00726C59"/>
    <w:rsid w:val="0072715C"/>
    <w:rsid w:val="0072738B"/>
    <w:rsid w:val="00727537"/>
    <w:rsid w:val="00727792"/>
    <w:rsid w:val="00727989"/>
    <w:rsid w:val="00727A5B"/>
    <w:rsid w:val="00727CE1"/>
    <w:rsid w:val="00727EA0"/>
    <w:rsid w:val="00727EED"/>
    <w:rsid w:val="00727F15"/>
    <w:rsid w:val="00727FF4"/>
    <w:rsid w:val="00730218"/>
    <w:rsid w:val="00730A44"/>
    <w:rsid w:val="00730DF3"/>
    <w:rsid w:val="00730ECA"/>
    <w:rsid w:val="0073118B"/>
    <w:rsid w:val="0073123A"/>
    <w:rsid w:val="00731446"/>
    <w:rsid w:val="00731920"/>
    <w:rsid w:val="00731B6E"/>
    <w:rsid w:val="00731CDD"/>
    <w:rsid w:val="00731F02"/>
    <w:rsid w:val="007321BB"/>
    <w:rsid w:val="00732A22"/>
    <w:rsid w:val="00732BC9"/>
    <w:rsid w:val="00732DA0"/>
    <w:rsid w:val="00732F37"/>
    <w:rsid w:val="00732F99"/>
    <w:rsid w:val="007334F2"/>
    <w:rsid w:val="007335C0"/>
    <w:rsid w:val="00733828"/>
    <w:rsid w:val="007338D6"/>
    <w:rsid w:val="007338DC"/>
    <w:rsid w:val="00733900"/>
    <w:rsid w:val="00733972"/>
    <w:rsid w:val="00733EFB"/>
    <w:rsid w:val="00734142"/>
    <w:rsid w:val="007341E7"/>
    <w:rsid w:val="00734202"/>
    <w:rsid w:val="0073454E"/>
    <w:rsid w:val="00734911"/>
    <w:rsid w:val="00734A5B"/>
    <w:rsid w:val="00734B0B"/>
    <w:rsid w:val="00734C4C"/>
    <w:rsid w:val="00734FE3"/>
    <w:rsid w:val="0073508C"/>
    <w:rsid w:val="007350F4"/>
    <w:rsid w:val="00735149"/>
    <w:rsid w:val="0073522E"/>
    <w:rsid w:val="0073544A"/>
    <w:rsid w:val="00735501"/>
    <w:rsid w:val="00735726"/>
    <w:rsid w:val="00735AAC"/>
    <w:rsid w:val="00735AC3"/>
    <w:rsid w:val="00735CF4"/>
    <w:rsid w:val="00735DE4"/>
    <w:rsid w:val="00735E45"/>
    <w:rsid w:val="00735E59"/>
    <w:rsid w:val="00735EE8"/>
    <w:rsid w:val="00735F0E"/>
    <w:rsid w:val="0073600E"/>
    <w:rsid w:val="007361CB"/>
    <w:rsid w:val="00736320"/>
    <w:rsid w:val="00736D7A"/>
    <w:rsid w:val="00736EF0"/>
    <w:rsid w:val="00736F5D"/>
    <w:rsid w:val="007374B6"/>
    <w:rsid w:val="0073765E"/>
    <w:rsid w:val="0073780E"/>
    <w:rsid w:val="007378BF"/>
    <w:rsid w:val="00737D79"/>
    <w:rsid w:val="00737ECA"/>
    <w:rsid w:val="00737EE2"/>
    <w:rsid w:val="0074012F"/>
    <w:rsid w:val="0074018E"/>
    <w:rsid w:val="0074019F"/>
    <w:rsid w:val="0074024D"/>
    <w:rsid w:val="00740285"/>
    <w:rsid w:val="00740566"/>
    <w:rsid w:val="0074062E"/>
    <w:rsid w:val="00740B66"/>
    <w:rsid w:val="00740C04"/>
    <w:rsid w:val="00740D10"/>
    <w:rsid w:val="00740FD8"/>
    <w:rsid w:val="0074114C"/>
    <w:rsid w:val="007411BA"/>
    <w:rsid w:val="00741296"/>
    <w:rsid w:val="0074144D"/>
    <w:rsid w:val="007415B9"/>
    <w:rsid w:val="00741DCD"/>
    <w:rsid w:val="00741E5F"/>
    <w:rsid w:val="00741FA2"/>
    <w:rsid w:val="007424E2"/>
    <w:rsid w:val="0074263A"/>
    <w:rsid w:val="00742789"/>
    <w:rsid w:val="00743335"/>
    <w:rsid w:val="007436CC"/>
    <w:rsid w:val="0074379D"/>
    <w:rsid w:val="007438E7"/>
    <w:rsid w:val="00743DA4"/>
    <w:rsid w:val="00743DEA"/>
    <w:rsid w:val="0074427F"/>
    <w:rsid w:val="007442B8"/>
    <w:rsid w:val="0074443D"/>
    <w:rsid w:val="0074471D"/>
    <w:rsid w:val="00744B36"/>
    <w:rsid w:val="00744C01"/>
    <w:rsid w:val="00744CE8"/>
    <w:rsid w:val="00744EB0"/>
    <w:rsid w:val="0074505B"/>
    <w:rsid w:val="00745144"/>
    <w:rsid w:val="00745323"/>
    <w:rsid w:val="007454B8"/>
    <w:rsid w:val="00745693"/>
    <w:rsid w:val="00745955"/>
    <w:rsid w:val="00745BFB"/>
    <w:rsid w:val="00745D9C"/>
    <w:rsid w:val="00746730"/>
    <w:rsid w:val="0074676E"/>
    <w:rsid w:val="00746AE9"/>
    <w:rsid w:val="00746BEF"/>
    <w:rsid w:val="00746CAA"/>
    <w:rsid w:val="00746FB7"/>
    <w:rsid w:val="007470F3"/>
    <w:rsid w:val="0074710D"/>
    <w:rsid w:val="00747709"/>
    <w:rsid w:val="00747726"/>
    <w:rsid w:val="00747B05"/>
    <w:rsid w:val="00747BE2"/>
    <w:rsid w:val="0075009F"/>
    <w:rsid w:val="0075015F"/>
    <w:rsid w:val="007505B6"/>
    <w:rsid w:val="007505D5"/>
    <w:rsid w:val="00750708"/>
    <w:rsid w:val="00750866"/>
    <w:rsid w:val="007508F0"/>
    <w:rsid w:val="00750B22"/>
    <w:rsid w:val="00750C81"/>
    <w:rsid w:val="00750EAD"/>
    <w:rsid w:val="00751695"/>
    <w:rsid w:val="0075169E"/>
    <w:rsid w:val="00751B30"/>
    <w:rsid w:val="00751DA6"/>
    <w:rsid w:val="00751F22"/>
    <w:rsid w:val="00752104"/>
    <w:rsid w:val="007529D4"/>
    <w:rsid w:val="00753219"/>
    <w:rsid w:val="00753474"/>
    <w:rsid w:val="0075384E"/>
    <w:rsid w:val="00753D3A"/>
    <w:rsid w:val="00753DCE"/>
    <w:rsid w:val="00753DF3"/>
    <w:rsid w:val="00753FE7"/>
    <w:rsid w:val="00754249"/>
    <w:rsid w:val="007542DA"/>
    <w:rsid w:val="00754355"/>
    <w:rsid w:val="00754D20"/>
    <w:rsid w:val="007552DD"/>
    <w:rsid w:val="007557D8"/>
    <w:rsid w:val="007558A0"/>
    <w:rsid w:val="00755987"/>
    <w:rsid w:val="00755A09"/>
    <w:rsid w:val="00755B95"/>
    <w:rsid w:val="00756720"/>
    <w:rsid w:val="00756952"/>
    <w:rsid w:val="00756CDB"/>
    <w:rsid w:val="00756F35"/>
    <w:rsid w:val="007572CA"/>
    <w:rsid w:val="00757626"/>
    <w:rsid w:val="00757849"/>
    <w:rsid w:val="00757911"/>
    <w:rsid w:val="0075795A"/>
    <w:rsid w:val="00757A4C"/>
    <w:rsid w:val="00757BF2"/>
    <w:rsid w:val="00757D8B"/>
    <w:rsid w:val="007601A4"/>
    <w:rsid w:val="007601B9"/>
    <w:rsid w:val="00760A4E"/>
    <w:rsid w:val="00760B3C"/>
    <w:rsid w:val="00760C0F"/>
    <w:rsid w:val="00760C27"/>
    <w:rsid w:val="00760DA2"/>
    <w:rsid w:val="00760FDB"/>
    <w:rsid w:val="0076192E"/>
    <w:rsid w:val="0076197A"/>
    <w:rsid w:val="007619EF"/>
    <w:rsid w:val="00761AB1"/>
    <w:rsid w:val="00761AF2"/>
    <w:rsid w:val="00761BB7"/>
    <w:rsid w:val="00761E6D"/>
    <w:rsid w:val="0076200B"/>
    <w:rsid w:val="00762080"/>
    <w:rsid w:val="0076243C"/>
    <w:rsid w:val="00762502"/>
    <w:rsid w:val="007629C5"/>
    <w:rsid w:val="00762BDE"/>
    <w:rsid w:val="00762C5E"/>
    <w:rsid w:val="00762D7C"/>
    <w:rsid w:val="00762F56"/>
    <w:rsid w:val="007636E3"/>
    <w:rsid w:val="00763846"/>
    <w:rsid w:val="00764657"/>
    <w:rsid w:val="00764997"/>
    <w:rsid w:val="00764CA6"/>
    <w:rsid w:val="00764DCC"/>
    <w:rsid w:val="00764E0C"/>
    <w:rsid w:val="00764EB4"/>
    <w:rsid w:val="00764EC7"/>
    <w:rsid w:val="00764F67"/>
    <w:rsid w:val="00764FEB"/>
    <w:rsid w:val="00765311"/>
    <w:rsid w:val="00765589"/>
    <w:rsid w:val="00765711"/>
    <w:rsid w:val="007657A6"/>
    <w:rsid w:val="0076586B"/>
    <w:rsid w:val="00765D56"/>
    <w:rsid w:val="00765DAC"/>
    <w:rsid w:val="00765F7C"/>
    <w:rsid w:val="007661F9"/>
    <w:rsid w:val="007664F0"/>
    <w:rsid w:val="00766528"/>
    <w:rsid w:val="0076656A"/>
    <w:rsid w:val="0076675C"/>
    <w:rsid w:val="0076693C"/>
    <w:rsid w:val="007669C6"/>
    <w:rsid w:val="0076707A"/>
    <w:rsid w:val="00767162"/>
    <w:rsid w:val="00767279"/>
    <w:rsid w:val="007674D7"/>
    <w:rsid w:val="007677B4"/>
    <w:rsid w:val="00767911"/>
    <w:rsid w:val="00767A83"/>
    <w:rsid w:val="0077013F"/>
    <w:rsid w:val="007702EF"/>
    <w:rsid w:val="007702F5"/>
    <w:rsid w:val="00770832"/>
    <w:rsid w:val="00770B50"/>
    <w:rsid w:val="00770D7E"/>
    <w:rsid w:val="0077131B"/>
    <w:rsid w:val="00771320"/>
    <w:rsid w:val="0077151A"/>
    <w:rsid w:val="007717D3"/>
    <w:rsid w:val="00771930"/>
    <w:rsid w:val="00771992"/>
    <w:rsid w:val="0077206D"/>
    <w:rsid w:val="007721CB"/>
    <w:rsid w:val="00772440"/>
    <w:rsid w:val="00772581"/>
    <w:rsid w:val="00772666"/>
    <w:rsid w:val="00772A65"/>
    <w:rsid w:val="00772A86"/>
    <w:rsid w:val="00772F92"/>
    <w:rsid w:val="00773609"/>
    <w:rsid w:val="00773694"/>
    <w:rsid w:val="007737A0"/>
    <w:rsid w:val="00773867"/>
    <w:rsid w:val="007739AD"/>
    <w:rsid w:val="00773A87"/>
    <w:rsid w:val="00774096"/>
    <w:rsid w:val="0077411F"/>
    <w:rsid w:val="0077458E"/>
    <w:rsid w:val="00774606"/>
    <w:rsid w:val="00774698"/>
    <w:rsid w:val="00774744"/>
    <w:rsid w:val="00774897"/>
    <w:rsid w:val="007749E0"/>
    <w:rsid w:val="00774A2A"/>
    <w:rsid w:val="00774B72"/>
    <w:rsid w:val="00774D58"/>
    <w:rsid w:val="00774EC8"/>
    <w:rsid w:val="00774F63"/>
    <w:rsid w:val="007755F9"/>
    <w:rsid w:val="00775B8A"/>
    <w:rsid w:val="00775BAD"/>
    <w:rsid w:val="00775FE5"/>
    <w:rsid w:val="007761F6"/>
    <w:rsid w:val="007762D0"/>
    <w:rsid w:val="00776607"/>
    <w:rsid w:val="00776669"/>
    <w:rsid w:val="00776704"/>
    <w:rsid w:val="00776799"/>
    <w:rsid w:val="007768CF"/>
    <w:rsid w:val="00776A65"/>
    <w:rsid w:val="00776C77"/>
    <w:rsid w:val="00776C93"/>
    <w:rsid w:val="00776CAD"/>
    <w:rsid w:val="0077731B"/>
    <w:rsid w:val="0077753A"/>
    <w:rsid w:val="00777A75"/>
    <w:rsid w:val="00777BAB"/>
    <w:rsid w:val="00777C15"/>
    <w:rsid w:val="00777C33"/>
    <w:rsid w:val="00777DC9"/>
    <w:rsid w:val="00777EBE"/>
    <w:rsid w:val="00777FAC"/>
    <w:rsid w:val="00780054"/>
    <w:rsid w:val="00780814"/>
    <w:rsid w:val="00780C19"/>
    <w:rsid w:val="00780C9B"/>
    <w:rsid w:val="00780F36"/>
    <w:rsid w:val="007810C1"/>
    <w:rsid w:val="007812EE"/>
    <w:rsid w:val="00781412"/>
    <w:rsid w:val="00781425"/>
    <w:rsid w:val="00781A89"/>
    <w:rsid w:val="00781AD3"/>
    <w:rsid w:val="00781C0D"/>
    <w:rsid w:val="00781C76"/>
    <w:rsid w:val="00781F79"/>
    <w:rsid w:val="0078212F"/>
    <w:rsid w:val="007821B2"/>
    <w:rsid w:val="00782371"/>
    <w:rsid w:val="00782398"/>
    <w:rsid w:val="0078276D"/>
    <w:rsid w:val="00782CB7"/>
    <w:rsid w:val="00782CCE"/>
    <w:rsid w:val="00782F43"/>
    <w:rsid w:val="00782FA6"/>
    <w:rsid w:val="00783172"/>
    <w:rsid w:val="0078326B"/>
    <w:rsid w:val="007834D1"/>
    <w:rsid w:val="0078386E"/>
    <w:rsid w:val="00783BA9"/>
    <w:rsid w:val="00783ECB"/>
    <w:rsid w:val="00783EFF"/>
    <w:rsid w:val="00784C4E"/>
    <w:rsid w:val="00784CA9"/>
    <w:rsid w:val="00784D90"/>
    <w:rsid w:val="00784D97"/>
    <w:rsid w:val="00785117"/>
    <w:rsid w:val="007852B3"/>
    <w:rsid w:val="00785440"/>
    <w:rsid w:val="0078561E"/>
    <w:rsid w:val="0078573A"/>
    <w:rsid w:val="00785A1B"/>
    <w:rsid w:val="00785B64"/>
    <w:rsid w:val="00785E4D"/>
    <w:rsid w:val="007860B0"/>
    <w:rsid w:val="007861CC"/>
    <w:rsid w:val="007866F2"/>
    <w:rsid w:val="00786911"/>
    <w:rsid w:val="007869E9"/>
    <w:rsid w:val="00786E16"/>
    <w:rsid w:val="00786EFB"/>
    <w:rsid w:val="00787071"/>
    <w:rsid w:val="007870E3"/>
    <w:rsid w:val="00787213"/>
    <w:rsid w:val="0078753D"/>
    <w:rsid w:val="0078761F"/>
    <w:rsid w:val="00787851"/>
    <w:rsid w:val="00787A21"/>
    <w:rsid w:val="00787CF0"/>
    <w:rsid w:val="00787D67"/>
    <w:rsid w:val="00787FA1"/>
    <w:rsid w:val="00790247"/>
    <w:rsid w:val="00790285"/>
    <w:rsid w:val="007908CF"/>
    <w:rsid w:val="007908DA"/>
    <w:rsid w:val="00790914"/>
    <w:rsid w:val="00790996"/>
    <w:rsid w:val="00790CCB"/>
    <w:rsid w:val="00790DB4"/>
    <w:rsid w:val="00790E2E"/>
    <w:rsid w:val="00790E55"/>
    <w:rsid w:val="00790F11"/>
    <w:rsid w:val="00790F4D"/>
    <w:rsid w:val="00790F86"/>
    <w:rsid w:val="007915CB"/>
    <w:rsid w:val="007918A3"/>
    <w:rsid w:val="00791918"/>
    <w:rsid w:val="00791CD4"/>
    <w:rsid w:val="00791D7D"/>
    <w:rsid w:val="00791DD3"/>
    <w:rsid w:val="00791E1E"/>
    <w:rsid w:val="00791E3E"/>
    <w:rsid w:val="0079206A"/>
    <w:rsid w:val="007924A1"/>
    <w:rsid w:val="007924B2"/>
    <w:rsid w:val="00792500"/>
    <w:rsid w:val="00792994"/>
    <w:rsid w:val="00792CFD"/>
    <w:rsid w:val="00792F64"/>
    <w:rsid w:val="00793045"/>
    <w:rsid w:val="00793576"/>
    <w:rsid w:val="007937C7"/>
    <w:rsid w:val="00793D08"/>
    <w:rsid w:val="00793F44"/>
    <w:rsid w:val="00793F90"/>
    <w:rsid w:val="00794067"/>
    <w:rsid w:val="00794149"/>
    <w:rsid w:val="00794AB3"/>
    <w:rsid w:val="00795583"/>
    <w:rsid w:val="007957A9"/>
    <w:rsid w:val="00795CB7"/>
    <w:rsid w:val="00796317"/>
    <w:rsid w:val="0079632A"/>
    <w:rsid w:val="007968A9"/>
    <w:rsid w:val="00796932"/>
    <w:rsid w:val="00796AC1"/>
    <w:rsid w:val="00796C28"/>
    <w:rsid w:val="00796E8E"/>
    <w:rsid w:val="00796EEE"/>
    <w:rsid w:val="00797156"/>
    <w:rsid w:val="00797419"/>
    <w:rsid w:val="0079795B"/>
    <w:rsid w:val="007979B0"/>
    <w:rsid w:val="007A062A"/>
    <w:rsid w:val="007A0BC0"/>
    <w:rsid w:val="007A0DE4"/>
    <w:rsid w:val="007A1385"/>
    <w:rsid w:val="007A166A"/>
    <w:rsid w:val="007A1676"/>
    <w:rsid w:val="007A1836"/>
    <w:rsid w:val="007A1994"/>
    <w:rsid w:val="007A1E51"/>
    <w:rsid w:val="007A1E52"/>
    <w:rsid w:val="007A21C7"/>
    <w:rsid w:val="007A2252"/>
    <w:rsid w:val="007A2ACC"/>
    <w:rsid w:val="007A2C3E"/>
    <w:rsid w:val="007A2FE0"/>
    <w:rsid w:val="007A3028"/>
    <w:rsid w:val="007A3783"/>
    <w:rsid w:val="007A382B"/>
    <w:rsid w:val="007A39F1"/>
    <w:rsid w:val="007A3B3F"/>
    <w:rsid w:val="007A3D98"/>
    <w:rsid w:val="007A41BD"/>
    <w:rsid w:val="007A4267"/>
    <w:rsid w:val="007A4286"/>
    <w:rsid w:val="007A45D7"/>
    <w:rsid w:val="007A471E"/>
    <w:rsid w:val="007A496C"/>
    <w:rsid w:val="007A4AF2"/>
    <w:rsid w:val="007A4C9F"/>
    <w:rsid w:val="007A50D3"/>
    <w:rsid w:val="007A514A"/>
    <w:rsid w:val="007A5781"/>
    <w:rsid w:val="007A5B45"/>
    <w:rsid w:val="007A65C7"/>
    <w:rsid w:val="007A6B5C"/>
    <w:rsid w:val="007A6BAF"/>
    <w:rsid w:val="007A6C5F"/>
    <w:rsid w:val="007A6E65"/>
    <w:rsid w:val="007A7146"/>
    <w:rsid w:val="007A72A1"/>
    <w:rsid w:val="007A73B9"/>
    <w:rsid w:val="007A7636"/>
    <w:rsid w:val="007A77C1"/>
    <w:rsid w:val="007A793E"/>
    <w:rsid w:val="007A7C75"/>
    <w:rsid w:val="007A7F21"/>
    <w:rsid w:val="007A7FDF"/>
    <w:rsid w:val="007B023D"/>
    <w:rsid w:val="007B0663"/>
    <w:rsid w:val="007B0A2F"/>
    <w:rsid w:val="007B0B3F"/>
    <w:rsid w:val="007B1449"/>
    <w:rsid w:val="007B1597"/>
    <w:rsid w:val="007B1B0A"/>
    <w:rsid w:val="007B1C61"/>
    <w:rsid w:val="007B1DA5"/>
    <w:rsid w:val="007B1DFC"/>
    <w:rsid w:val="007B1E08"/>
    <w:rsid w:val="007B1E4E"/>
    <w:rsid w:val="007B2185"/>
    <w:rsid w:val="007B220D"/>
    <w:rsid w:val="007B224A"/>
    <w:rsid w:val="007B2266"/>
    <w:rsid w:val="007B23D2"/>
    <w:rsid w:val="007B26F3"/>
    <w:rsid w:val="007B27C3"/>
    <w:rsid w:val="007B28E0"/>
    <w:rsid w:val="007B2A72"/>
    <w:rsid w:val="007B2B58"/>
    <w:rsid w:val="007B37E8"/>
    <w:rsid w:val="007B38D0"/>
    <w:rsid w:val="007B3A94"/>
    <w:rsid w:val="007B3AAD"/>
    <w:rsid w:val="007B3BD0"/>
    <w:rsid w:val="007B3DC4"/>
    <w:rsid w:val="007B3E55"/>
    <w:rsid w:val="007B3F71"/>
    <w:rsid w:val="007B409F"/>
    <w:rsid w:val="007B4284"/>
    <w:rsid w:val="007B442F"/>
    <w:rsid w:val="007B496D"/>
    <w:rsid w:val="007B4A95"/>
    <w:rsid w:val="007B4CF5"/>
    <w:rsid w:val="007B5414"/>
    <w:rsid w:val="007B5585"/>
    <w:rsid w:val="007B57B7"/>
    <w:rsid w:val="007B57F4"/>
    <w:rsid w:val="007B5A4E"/>
    <w:rsid w:val="007B5D44"/>
    <w:rsid w:val="007B5E5A"/>
    <w:rsid w:val="007B60E8"/>
    <w:rsid w:val="007B611A"/>
    <w:rsid w:val="007B634F"/>
    <w:rsid w:val="007B641E"/>
    <w:rsid w:val="007B6577"/>
    <w:rsid w:val="007B6C95"/>
    <w:rsid w:val="007B6D35"/>
    <w:rsid w:val="007B7384"/>
    <w:rsid w:val="007B775C"/>
    <w:rsid w:val="007B7CBF"/>
    <w:rsid w:val="007B7CE2"/>
    <w:rsid w:val="007B7F32"/>
    <w:rsid w:val="007C0147"/>
    <w:rsid w:val="007C0148"/>
    <w:rsid w:val="007C022F"/>
    <w:rsid w:val="007C0239"/>
    <w:rsid w:val="007C04C8"/>
    <w:rsid w:val="007C05E4"/>
    <w:rsid w:val="007C06A9"/>
    <w:rsid w:val="007C0780"/>
    <w:rsid w:val="007C083D"/>
    <w:rsid w:val="007C0B1C"/>
    <w:rsid w:val="007C0B56"/>
    <w:rsid w:val="007C0C2E"/>
    <w:rsid w:val="007C0E2D"/>
    <w:rsid w:val="007C0E3D"/>
    <w:rsid w:val="007C0EA5"/>
    <w:rsid w:val="007C1056"/>
    <w:rsid w:val="007C107A"/>
    <w:rsid w:val="007C10A3"/>
    <w:rsid w:val="007C128A"/>
    <w:rsid w:val="007C144B"/>
    <w:rsid w:val="007C1EF6"/>
    <w:rsid w:val="007C22D2"/>
    <w:rsid w:val="007C22DA"/>
    <w:rsid w:val="007C24BA"/>
    <w:rsid w:val="007C24C1"/>
    <w:rsid w:val="007C30E0"/>
    <w:rsid w:val="007C3227"/>
    <w:rsid w:val="007C32A0"/>
    <w:rsid w:val="007C34EB"/>
    <w:rsid w:val="007C35B3"/>
    <w:rsid w:val="007C378C"/>
    <w:rsid w:val="007C37B8"/>
    <w:rsid w:val="007C37CB"/>
    <w:rsid w:val="007C3913"/>
    <w:rsid w:val="007C3987"/>
    <w:rsid w:val="007C3EC4"/>
    <w:rsid w:val="007C4024"/>
    <w:rsid w:val="007C40FD"/>
    <w:rsid w:val="007C41BE"/>
    <w:rsid w:val="007C4247"/>
    <w:rsid w:val="007C4475"/>
    <w:rsid w:val="007C4534"/>
    <w:rsid w:val="007C4B3A"/>
    <w:rsid w:val="007C4F0B"/>
    <w:rsid w:val="007C4FDE"/>
    <w:rsid w:val="007C5090"/>
    <w:rsid w:val="007C5216"/>
    <w:rsid w:val="007C53B0"/>
    <w:rsid w:val="007C5523"/>
    <w:rsid w:val="007C5D47"/>
    <w:rsid w:val="007C5DC6"/>
    <w:rsid w:val="007C62C5"/>
    <w:rsid w:val="007C630D"/>
    <w:rsid w:val="007C63EB"/>
    <w:rsid w:val="007C66DE"/>
    <w:rsid w:val="007C66FF"/>
    <w:rsid w:val="007C6ACB"/>
    <w:rsid w:val="007C6B1D"/>
    <w:rsid w:val="007C6B48"/>
    <w:rsid w:val="007C6C32"/>
    <w:rsid w:val="007C6CB9"/>
    <w:rsid w:val="007C6F19"/>
    <w:rsid w:val="007C747D"/>
    <w:rsid w:val="007C74F0"/>
    <w:rsid w:val="007C75E9"/>
    <w:rsid w:val="007C7648"/>
    <w:rsid w:val="007C76A2"/>
    <w:rsid w:val="007C7872"/>
    <w:rsid w:val="007C7986"/>
    <w:rsid w:val="007C7B5C"/>
    <w:rsid w:val="007C7CCD"/>
    <w:rsid w:val="007C7D8D"/>
    <w:rsid w:val="007C7ECF"/>
    <w:rsid w:val="007C7EEE"/>
    <w:rsid w:val="007D0029"/>
    <w:rsid w:val="007D008C"/>
    <w:rsid w:val="007D030D"/>
    <w:rsid w:val="007D0339"/>
    <w:rsid w:val="007D0475"/>
    <w:rsid w:val="007D050B"/>
    <w:rsid w:val="007D0958"/>
    <w:rsid w:val="007D0C7C"/>
    <w:rsid w:val="007D0EA3"/>
    <w:rsid w:val="007D1601"/>
    <w:rsid w:val="007D17FE"/>
    <w:rsid w:val="007D18DA"/>
    <w:rsid w:val="007D1C80"/>
    <w:rsid w:val="007D1DAA"/>
    <w:rsid w:val="007D2217"/>
    <w:rsid w:val="007D250A"/>
    <w:rsid w:val="007D2B5F"/>
    <w:rsid w:val="007D2DD8"/>
    <w:rsid w:val="007D2E00"/>
    <w:rsid w:val="007D301C"/>
    <w:rsid w:val="007D3104"/>
    <w:rsid w:val="007D31F1"/>
    <w:rsid w:val="007D325B"/>
    <w:rsid w:val="007D380E"/>
    <w:rsid w:val="007D3961"/>
    <w:rsid w:val="007D3C1B"/>
    <w:rsid w:val="007D3F7D"/>
    <w:rsid w:val="007D400E"/>
    <w:rsid w:val="007D41FB"/>
    <w:rsid w:val="007D42C6"/>
    <w:rsid w:val="007D4321"/>
    <w:rsid w:val="007D4506"/>
    <w:rsid w:val="007D46CB"/>
    <w:rsid w:val="007D47CD"/>
    <w:rsid w:val="007D4AFA"/>
    <w:rsid w:val="007D4C5B"/>
    <w:rsid w:val="007D4DAD"/>
    <w:rsid w:val="007D4DD6"/>
    <w:rsid w:val="007D4EFC"/>
    <w:rsid w:val="007D5082"/>
    <w:rsid w:val="007D51C2"/>
    <w:rsid w:val="007D522B"/>
    <w:rsid w:val="007D536C"/>
    <w:rsid w:val="007D5AF2"/>
    <w:rsid w:val="007D5AFA"/>
    <w:rsid w:val="007D5B35"/>
    <w:rsid w:val="007D5B87"/>
    <w:rsid w:val="007D5C6F"/>
    <w:rsid w:val="007D5F74"/>
    <w:rsid w:val="007D60CC"/>
    <w:rsid w:val="007D6116"/>
    <w:rsid w:val="007D61A7"/>
    <w:rsid w:val="007D6A10"/>
    <w:rsid w:val="007D6EF4"/>
    <w:rsid w:val="007D6F48"/>
    <w:rsid w:val="007D6FD7"/>
    <w:rsid w:val="007D7623"/>
    <w:rsid w:val="007D786F"/>
    <w:rsid w:val="007D79CD"/>
    <w:rsid w:val="007D7A83"/>
    <w:rsid w:val="007E010E"/>
    <w:rsid w:val="007E05C0"/>
    <w:rsid w:val="007E07FA"/>
    <w:rsid w:val="007E0A50"/>
    <w:rsid w:val="007E0D03"/>
    <w:rsid w:val="007E0F27"/>
    <w:rsid w:val="007E16EC"/>
    <w:rsid w:val="007E19CE"/>
    <w:rsid w:val="007E1A6F"/>
    <w:rsid w:val="007E1F38"/>
    <w:rsid w:val="007E2249"/>
    <w:rsid w:val="007E225B"/>
    <w:rsid w:val="007E24BE"/>
    <w:rsid w:val="007E25AD"/>
    <w:rsid w:val="007E28B6"/>
    <w:rsid w:val="007E2D30"/>
    <w:rsid w:val="007E30D1"/>
    <w:rsid w:val="007E3332"/>
    <w:rsid w:val="007E3527"/>
    <w:rsid w:val="007E3841"/>
    <w:rsid w:val="007E39C4"/>
    <w:rsid w:val="007E4116"/>
    <w:rsid w:val="007E425D"/>
    <w:rsid w:val="007E4439"/>
    <w:rsid w:val="007E4682"/>
    <w:rsid w:val="007E4BBC"/>
    <w:rsid w:val="007E4D66"/>
    <w:rsid w:val="007E4FC7"/>
    <w:rsid w:val="007E507F"/>
    <w:rsid w:val="007E50C3"/>
    <w:rsid w:val="007E51A1"/>
    <w:rsid w:val="007E5537"/>
    <w:rsid w:val="007E5A51"/>
    <w:rsid w:val="007E5CD4"/>
    <w:rsid w:val="007E5E90"/>
    <w:rsid w:val="007E61AB"/>
    <w:rsid w:val="007E6729"/>
    <w:rsid w:val="007E697A"/>
    <w:rsid w:val="007E7012"/>
    <w:rsid w:val="007E70AA"/>
    <w:rsid w:val="007E72FB"/>
    <w:rsid w:val="007E74AE"/>
    <w:rsid w:val="007E74EE"/>
    <w:rsid w:val="007E76BC"/>
    <w:rsid w:val="007E77BB"/>
    <w:rsid w:val="007E7DD0"/>
    <w:rsid w:val="007E7E1A"/>
    <w:rsid w:val="007E7F16"/>
    <w:rsid w:val="007E7F35"/>
    <w:rsid w:val="007E7FCA"/>
    <w:rsid w:val="007F0273"/>
    <w:rsid w:val="007F035B"/>
    <w:rsid w:val="007F0690"/>
    <w:rsid w:val="007F0986"/>
    <w:rsid w:val="007F0ABC"/>
    <w:rsid w:val="007F1198"/>
    <w:rsid w:val="007F16AC"/>
    <w:rsid w:val="007F18ED"/>
    <w:rsid w:val="007F1A72"/>
    <w:rsid w:val="007F1C19"/>
    <w:rsid w:val="007F205E"/>
    <w:rsid w:val="007F2077"/>
    <w:rsid w:val="007F2252"/>
    <w:rsid w:val="007F236F"/>
    <w:rsid w:val="007F2451"/>
    <w:rsid w:val="007F26EC"/>
    <w:rsid w:val="007F2890"/>
    <w:rsid w:val="007F2967"/>
    <w:rsid w:val="007F29B9"/>
    <w:rsid w:val="007F2FD0"/>
    <w:rsid w:val="007F3295"/>
    <w:rsid w:val="007F32DF"/>
    <w:rsid w:val="007F33DB"/>
    <w:rsid w:val="007F3408"/>
    <w:rsid w:val="007F35E1"/>
    <w:rsid w:val="007F3823"/>
    <w:rsid w:val="007F3B7D"/>
    <w:rsid w:val="007F3C6C"/>
    <w:rsid w:val="007F3DCC"/>
    <w:rsid w:val="007F3FCC"/>
    <w:rsid w:val="007F4157"/>
    <w:rsid w:val="007F424F"/>
    <w:rsid w:val="007F42C3"/>
    <w:rsid w:val="007F4496"/>
    <w:rsid w:val="007F451D"/>
    <w:rsid w:val="007F45F2"/>
    <w:rsid w:val="007F4755"/>
    <w:rsid w:val="007F494B"/>
    <w:rsid w:val="007F4B32"/>
    <w:rsid w:val="007F4B78"/>
    <w:rsid w:val="007F4CF1"/>
    <w:rsid w:val="007F4FBC"/>
    <w:rsid w:val="007F5200"/>
    <w:rsid w:val="007F54D9"/>
    <w:rsid w:val="007F55DD"/>
    <w:rsid w:val="007F564A"/>
    <w:rsid w:val="007F56B3"/>
    <w:rsid w:val="007F5B34"/>
    <w:rsid w:val="007F63B5"/>
    <w:rsid w:val="007F6435"/>
    <w:rsid w:val="007F6575"/>
    <w:rsid w:val="007F6790"/>
    <w:rsid w:val="007F6821"/>
    <w:rsid w:val="007F6840"/>
    <w:rsid w:val="007F6879"/>
    <w:rsid w:val="007F6B93"/>
    <w:rsid w:val="007F6E81"/>
    <w:rsid w:val="007F703C"/>
    <w:rsid w:val="007F713C"/>
    <w:rsid w:val="007F762B"/>
    <w:rsid w:val="007F7EA4"/>
    <w:rsid w:val="007F7F1E"/>
    <w:rsid w:val="007F7F73"/>
    <w:rsid w:val="0080027A"/>
    <w:rsid w:val="008002AE"/>
    <w:rsid w:val="008003EC"/>
    <w:rsid w:val="00800434"/>
    <w:rsid w:val="00800525"/>
    <w:rsid w:val="00800701"/>
    <w:rsid w:val="00800E3F"/>
    <w:rsid w:val="00801138"/>
    <w:rsid w:val="00801478"/>
    <w:rsid w:val="0080160A"/>
    <w:rsid w:val="0080160F"/>
    <w:rsid w:val="008016E4"/>
    <w:rsid w:val="00801AE6"/>
    <w:rsid w:val="00801BFF"/>
    <w:rsid w:val="00801C71"/>
    <w:rsid w:val="00801E65"/>
    <w:rsid w:val="008022C0"/>
    <w:rsid w:val="00802467"/>
    <w:rsid w:val="0080246F"/>
    <w:rsid w:val="00802685"/>
    <w:rsid w:val="0080277D"/>
    <w:rsid w:val="00802953"/>
    <w:rsid w:val="00802CA3"/>
    <w:rsid w:val="00802CCD"/>
    <w:rsid w:val="00802F82"/>
    <w:rsid w:val="008032D7"/>
    <w:rsid w:val="008033BD"/>
    <w:rsid w:val="008033FE"/>
    <w:rsid w:val="008034C5"/>
    <w:rsid w:val="008035ED"/>
    <w:rsid w:val="0080375C"/>
    <w:rsid w:val="00803858"/>
    <w:rsid w:val="00803952"/>
    <w:rsid w:val="00803A63"/>
    <w:rsid w:val="00803CEC"/>
    <w:rsid w:val="00803E11"/>
    <w:rsid w:val="00804017"/>
    <w:rsid w:val="008041EF"/>
    <w:rsid w:val="0080493B"/>
    <w:rsid w:val="00804992"/>
    <w:rsid w:val="008049D6"/>
    <w:rsid w:val="00804C37"/>
    <w:rsid w:val="00804E15"/>
    <w:rsid w:val="0080502B"/>
    <w:rsid w:val="00805135"/>
    <w:rsid w:val="0080513F"/>
    <w:rsid w:val="008052F8"/>
    <w:rsid w:val="00805355"/>
    <w:rsid w:val="008054F0"/>
    <w:rsid w:val="008055C2"/>
    <w:rsid w:val="0080564D"/>
    <w:rsid w:val="008056FD"/>
    <w:rsid w:val="00805C0D"/>
    <w:rsid w:val="008065FA"/>
    <w:rsid w:val="00806A45"/>
    <w:rsid w:val="00806A9B"/>
    <w:rsid w:val="00807163"/>
    <w:rsid w:val="0080726D"/>
    <w:rsid w:val="008074B2"/>
    <w:rsid w:val="00807A62"/>
    <w:rsid w:val="00807EA9"/>
    <w:rsid w:val="00807F0F"/>
    <w:rsid w:val="00807F65"/>
    <w:rsid w:val="008104F9"/>
    <w:rsid w:val="0081055D"/>
    <w:rsid w:val="008105E9"/>
    <w:rsid w:val="00810B05"/>
    <w:rsid w:val="00810F60"/>
    <w:rsid w:val="00811130"/>
    <w:rsid w:val="00811267"/>
    <w:rsid w:val="0081154D"/>
    <w:rsid w:val="008116F0"/>
    <w:rsid w:val="00811A19"/>
    <w:rsid w:val="00811B23"/>
    <w:rsid w:val="00811DA7"/>
    <w:rsid w:val="00811E44"/>
    <w:rsid w:val="00811FCE"/>
    <w:rsid w:val="00811FFD"/>
    <w:rsid w:val="00812011"/>
    <w:rsid w:val="008120A9"/>
    <w:rsid w:val="0081229A"/>
    <w:rsid w:val="00812510"/>
    <w:rsid w:val="0081264C"/>
    <w:rsid w:val="00812C16"/>
    <w:rsid w:val="00812C4A"/>
    <w:rsid w:val="0081360C"/>
    <w:rsid w:val="008139C9"/>
    <w:rsid w:val="00813A6F"/>
    <w:rsid w:val="00813DBA"/>
    <w:rsid w:val="00814031"/>
    <w:rsid w:val="0081440A"/>
    <w:rsid w:val="008145C5"/>
    <w:rsid w:val="00814C09"/>
    <w:rsid w:val="00814E5B"/>
    <w:rsid w:val="0081520F"/>
    <w:rsid w:val="00815425"/>
    <w:rsid w:val="00815699"/>
    <w:rsid w:val="0081571F"/>
    <w:rsid w:val="00815AF4"/>
    <w:rsid w:val="00815E4E"/>
    <w:rsid w:val="00815FED"/>
    <w:rsid w:val="00816008"/>
    <w:rsid w:val="008161D8"/>
    <w:rsid w:val="008161EF"/>
    <w:rsid w:val="0081642E"/>
    <w:rsid w:val="0081643C"/>
    <w:rsid w:val="00816480"/>
    <w:rsid w:val="00816582"/>
    <w:rsid w:val="00816638"/>
    <w:rsid w:val="00816649"/>
    <w:rsid w:val="0081694E"/>
    <w:rsid w:val="00816A81"/>
    <w:rsid w:val="00816B74"/>
    <w:rsid w:val="00816FCE"/>
    <w:rsid w:val="00816FFC"/>
    <w:rsid w:val="00817154"/>
    <w:rsid w:val="0081743F"/>
    <w:rsid w:val="00817477"/>
    <w:rsid w:val="00817A4B"/>
    <w:rsid w:val="00817A56"/>
    <w:rsid w:val="00817EFA"/>
    <w:rsid w:val="00820043"/>
    <w:rsid w:val="0082008F"/>
    <w:rsid w:val="008200C7"/>
    <w:rsid w:val="00820583"/>
    <w:rsid w:val="0082067F"/>
    <w:rsid w:val="008208C8"/>
    <w:rsid w:val="00820D24"/>
    <w:rsid w:val="00820DF6"/>
    <w:rsid w:val="00820EA5"/>
    <w:rsid w:val="008211EF"/>
    <w:rsid w:val="0082147F"/>
    <w:rsid w:val="00821815"/>
    <w:rsid w:val="00821914"/>
    <w:rsid w:val="00821AD9"/>
    <w:rsid w:val="00821B5C"/>
    <w:rsid w:val="00821DBD"/>
    <w:rsid w:val="00821ED2"/>
    <w:rsid w:val="00822265"/>
    <w:rsid w:val="00822597"/>
    <w:rsid w:val="008225E2"/>
    <w:rsid w:val="00822AAA"/>
    <w:rsid w:val="00822BC5"/>
    <w:rsid w:val="00822C3A"/>
    <w:rsid w:val="00822E41"/>
    <w:rsid w:val="00822E7C"/>
    <w:rsid w:val="00822F1C"/>
    <w:rsid w:val="008233CA"/>
    <w:rsid w:val="0082398C"/>
    <w:rsid w:val="008239C4"/>
    <w:rsid w:val="00823C3E"/>
    <w:rsid w:val="00823D73"/>
    <w:rsid w:val="00823DDD"/>
    <w:rsid w:val="00824013"/>
    <w:rsid w:val="00824061"/>
    <w:rsid w:val="008244F8"/>
    <w:rsid w:val="00824525"/>
    <w:rsid w:val="008248FD"/>
    <w:rsid w:val="008249A8"/>
    <w:rsid w:val="00824AEA"/>
    <w:rsid w:val="00824BA7"/>
    <w:rsid w:val="0082528F"/>
    <w:rsid w:val="008258CF"/>
    <w:rsid w:val="008258F9"/>
    <w:rsid w:val="00825CCE"/>
    <w:rsid w:val="00826473"/>
    <w:rsid w:val="00826703"/>
    <w:rsid w:val="00826960"/>
    <w:rsid w:val="00826981"/>
    <w:rsid w:val="00826CEF"/>
    <w:rsid w:val="0082707B"/>
    <w:rsid w:val="0082738A"/>
    <w:rsid w:val="00827697"/>
    <w:rsid w:val="0082780A"/>
    <w:rsid w:val="00827C9A"/>
    <w:rsid w:val="00830144"/>
    <w:rsid w:val="008301CB"/>
    <w:rsid w:val="00830516"/>
    <w:rsid w:val="00830AAD"/>
    <w:rsid w:val="00830CB8"/>
    <w:rsid w:val="00830DAA"/>
    <w:rsid w:val="00831187"/>
    <w:rsid w:val="00831AFA"/>
    <w:rsid w:val="00831BD4"/>
    <w:rsid w:val="008320B5"/>
    <w:rsid w:val="0083248C"/>
    <w:rsid w:val="00832853"/>
    <w:rsid w:val="00832C83"/>
    <w:rsid w:val="00832DDC"/>
    <w:rsid w:val="00833121"/>
    <w:rsid w:val="0083313A"/>
    <w:rsid w:val="0083328A"/>
    <w:rsid w:val="008333AB"/>
    <w:rsid w:val="00833465"/>
    <w:rsid w:val="00833488"/>
    <w:rsid w:val="008335EF"/>
    <w:rsid w:val="00833744"/>
    <w:rsid w:val="00833875"/>
    <w:rsid w:val="008338E3"/>
    <w:rsid w:val="008338FD"/>
    <w:rsid w:val="00833CCA"/>
    <w:rsid w:val="00833CDE"/>
    <w:rsid w:val="00833CE6"/>
    <w:rsid w:val="00833D62"/>
    <w:rsid w:val="0083402F"/>
    <w:rsid w:val="008340D4"/>
    <w:rsid w:val="0083436E"/>
    <w:rsid w:val="00835023"/>
    <w:rsid w:val="00835230"/>
    <w:rsid w:val="0083533B"/>
    <w:rsid w:val="008353D5"/>
    <w:rsid w:val="008358FE"/>
    <w:rsid w:val="00835A20"/>
    <w:rsid w:val="00835A70"/>
    <w:rsid w:val="00835D57"/>
    <w:rsid w:val="00835D91"/>
    <w:rsid w:val="0083634F"/>
    <w:rsid w:val="00836438"/>
    <w:rsid w:val="00836452"/>
    <w:rsid w:val="00836621"/>
    <w:rsid w:val="0083680E"/>
    <w:rsid w:val="00836A94"/>
    <w:rsid w:val="00836DA5"/>
    <w:rsid w:val="00836DF0"/>
    <w:rsid w:val="00837222"/>
    <w:rsid w:val="008372B5"/>
    <w:rsid w:val="00837460"/>
    <w:rsid w:val="00837742"/>
    <w:rsid w:val="00837B97"/>
    <w:rsid w:val="00837DBB"/>
    <w:rsid w:val="008401E3"/>
    <w:rsid w:val="008401EA"/>
    <w:rsid w:val="008405EB"/>
    <w:rsid w:val="00840B0C"/>
    <w:rsid w:val="00840CFD"/>
    <w:rsid w:val="00840DA4"/>
    <w:rsid w:val="0084100A"/>
    <w:rsid w:val="0084144C"/>
    <w:rsid w:val="008415B5"/>
    <w:rsid w:val="00841637"/>
    <w:rsid w:val="00841996"/>
    <w:rsid w:val="00841B69"/>
    <w:rsid w:val="00842215"/>
    <w:rsid w:val="008422D7"/>
    <w:rsid w:val="008423E7"/>
    <w:rsid w:val="0084274E"/>
    <w:rsid w:val="008427A3"/>
    <w:rsid w:val="00843DCB"/>
    <w:rsid w:val="0084430D"/>
    <w:rsid w:val="008444DB"/>
    <w:rsid w:val="00844C24"/>
    <w:rsid w:val="00844E91"/>
    <w:rsid w:val="00845269"/>
    <w:rsid w:val="008453DD"/>
    <w:rsid w:val="00845736"/>
    <w:rsid w:val="00845767"/>
    <w:rsid w:val="00845C6E"/>
    <w:rsid w:val="00845E50"/>
    <w:rsid w:val="00845E6B"/>
    <w:rsid w:val="00846084"/>
    <w:rsid w:val="00846179"/>
    <w:rsid w:val="0084635D"/>
    <w:rsid w:val="00846583"/>
    <w:rsid w:val="00846AB8"/>
    <w:rsid w:val="008474B0"/>
    <w:rsid w:val="0084769E"/>
    <w:rsid w:val="00847705"/>
    <w:rsid w:val="00847803"/>
    <w:rsid w:val="00847A13"/>
    <w:rsid w:val="00847FEA"/>
    <w:rsid w:val="00850546"/>
    <w:rsid w:val="00850560"/>
    <w:rsid w:val="008507A5"/>
    <w:rsid w:val="00850A2D"/>
    <w:rsid w:val="00850DC9"/>
    <w:rsid w:val="00850EBD"/>
    <w:rsid w:val="008519CB"/>
    <w:rsid w:val="00851DA0"/>
    <w:rsid w:val="00851DBF"/>
    <w:rsid w:val="00851E14"/>
    <w:rsid w:val="00851F06"/>
    <w:rsid w:val="0085224B"/>
    <w:rsid w:val="00852495"/>
    <w:rsid w:val="00852580"/>
    <w:rsid w:val="00852A8D"/>
    <w:rsid w:val="00852BBF"/>
    <w:rsid w:val="00852D3C"/>
    <w:rsid w:val="00852E02"/>
    <w:rsid w:val="00852E80"/>
    <w:rsid w:val="008532B5"/>
    <w:rsid w:val="008534BD"/>
    <w:rsid w:val="00853591"/>
    <w:rsid w:val="00853616"/>
    <w:rsid w:val="0085392B"/>
    <w:rsid w:val="00853CA9"/>
    <w:rsid w:val="00853DD5"/>
    <w:rsid w:val="0085416C"/>
    <w:rsid w:val="0085465B"/>
    <w:rsid w:val="0085470C"/>
    <w:rsid w:val="00854805"/>
    <w:rsid w:val="008549B3"/>
    <w:rsid w:val="00854D40"/>
    <w:rsid w:val="00854EA2"/>
    <w:rsid w:val="00855101"/>
    <w:rsid w:val="008553A9"/>
    <w:rsid w:val="008555F5"/>
    <w:rsid w:val="008557C8"/>
    <w:rsid w:val="00855A8B"/>
    <w:rsid w:val="00855AB4"/>
    <w:rsid w:val="00855E59"/>
    <w:rsid w:val="00855EE8"/>
    <w:rsid w:val="00856007"/>
    <w:rsid w:val="0085617E"/>
    <w:rsid w:val="0085639B"/>
    <w:rsid w:val="008568D8"/>
    <w:rsid w:val="0085699F"/>
    <w:rsid w:val="00856B6A"/>
    <w:rsid w:val="00856C17"/>
    <w:rsid w:val="00857423"/>
    <w:rsid w:val="0085745F"/>
    <w:rsid w:val="00857A4D"/>
    <w:rsid w:val="00857BB1"/>
    <w:rsid w:val="00857DA8"/>
    <w:rsid w:val="008600BF"/>
    <w:rsid w:val="0086015F"/>
    <w:rsid w:val="00860557"/>
    <w:rsid w:val="00860561"/>
    <w:rsid w:val="008606ED"/>
    <w:rsid w:val="008609F7"/>
    <w:rsid w:val="00860B26"/>
    <w:rsid w:val="00860BA8"/>
    <w:rsid w:val="00860E13"/>
    <w:rsid w:val="00860ED4"/>
    <w:rsid w:val="00860F8F"/>
    <w:rsid w:val="00861225"/>
    <w:rsid w:val="008612C9"/>
    <w:rsid w:val="008612DA"/>
    <w:rsid w:val="008613A1"/>
    <w:rsid w:val="008614BD"/>
    <w:rsid w:val="008615B0"/>
    <w:rsid w:val="008615FC"/>
    <w:rsid w:val="008619CF"/>
    <w:rsid w:val="00861D12"/>
    <w:rsid w:val="00862269"/>
    <w:rsid w:val="00862294"/>
    <w:rsid w:val="0086241F"/>
    <w:rsid w:val="0086250A"/>
    <w:rsid w:val="00862567"/>
    <w:rsid w:val="008625E6"/>
    <w:rsid w:val="00862ABA"/>
    <w:rsid w:val="00862BF9"/>
    <w:rsid w:val="00862C0F"/>
    <w:rsid w:val="008632F1"/>
    <w:rsid w:val="008633F7"/>
    <w:rsid w:val="0086375C"/>
    <w:rsid w:val="008639FF"/>
    <w:rsid w:val="00863B01"/>
    <w:rsid w:val="00863B50"/>
    <w:rsid w:val="00863CED"/>
    <w:rsid w:val="00863D5B"/>
    <w:rsid w:val="00864247"/>
    <w:rsid w:val="00864B6A"/>
    <w:rsid w:val="00864D06"/>
    <w:rsid w:val="00864D85"/>
    <w:rsid w:val="00864E04"/>
    <w:rsid w:val="00865219"/>
    <w:rsid w:val="0086590A"/>
    <w:rsid w:val="00865993"/>
    <w:rsid w:val="00865A1F"/>
    <w:rsid w:val="00865AE1"/>
    <w:rsid w:val="00865AFF"/>
    <w:rsid w:val="00865B34"/>
    <w:rsid w:val="00865D9E"/>
    <w:rsid w:val="00866065"/>
    <w:rsid w:val="008665E5"/>
    <w:rsid w:val="008666B0"/>
    <w:rsid w:val="00866949"/>
    <w:rsid w:val="008669D6"/>
    <w:rsid w:val="00867844"/>
    <w:rsid w:val="008679A9"/>
    <w:rsid w:val="00867B50"/>
    <w:rsid w:val="00867D57"/>
    <w:rsid w:val="00867E0B"/>
    <w:rsid w:val="00867F9A"/>
    <w:rsid w:val="008707B3"/>
    <w:rsid w:val="0087096F"/>
    <w:rsid w:val="00870B64"/>
    <w:rsid w:val="00871036"/>
    <w:rsid w:val="00871279"/>
    <w:rsid w:val="00871508"/>
    <w:rsid w:val="0087169D"/>
    <w:rsid w:val="0087169E"/>
    <w:rsid w:val="008716FC"/>
    <w:rsid w:val="0087181C"/>
    <w:rsid w:val="00871A92"/>
    <w:rsid w:val="00871BA6"/>
    <w:rsid w:val="00871CB6"/>
    <w:rsid w:val="00871EED"/>
    <w:rsid w:val="0087214C"/>
    <w:rsid w:val="008729D6"/>
    <w:rsid w:val="00872ADB"/>
    <w:rsid w:val="0087316B"/>
    <w:rsid w:val="00873497"/>
    <w:rsid w:val="008736BF"/>
    <w:rsid w:val="00873743"/>
    <w:rsid w:val="008738F5"/>
    <w:rsid w:val="0087390E"/>
    <w:rsid w:val="00873A93"/>
    <w:rsid w:val="00873CBE"/>
    <w:rsid w:val="00874013"/>
    <w:rsid w:val="008740DD"/>
    <w:rsid w:val="00874112"/>
    <w:rsid w:val="00874219"/>
    <w:rsid w:val="008743E1"/>
    <w:rsid w:val="00874453"/>
    <w:rsid w:val="00874600"/>
    <w:rsid w:val="0087492E"/>
    <w:rsid w:val="00874A8F"/>
    <w:rsid w:val="00874C1F"/>
    <w:rsid w:val="00874E57"/>
    <w:rsid w:val="008750B6"/>
    <w:rsid w:val="008751CF"/>
    <w:rsid w:val="00875423"/>
    <w:rsid w:val="0087544E"/>
    <w:rsid w:val="008759D1"/>
    <w:rsid w:val="00875D04"/>
    <w:rsid w:val="00875D23"/>
    <w:rsid w:val="00875DC6"/>
    <w:rsid w:val="00876060"/>
    <w:rsid w:val="0087699D"/>
    <w:rsid w:val="008769C2"/>
    <w:rsid w:val="00876A50"/>
    <w:rsid w:val="00876C22"/>
    <w:rsid w:val="00876C7A"/>
    <w:rsid w:val="00876CE0"/>
    <w:rsid w:val="00876F6C"/>
    <w:rsid w:val="00876F6E"/>
    <w:rsid w:val="00876F73"/>
    <w:rsid w:val="0087726F"/>
    <w:rsid w:val="00877302"/>
    <w:rsid w:val="00877368"/>
    <w:rsid w:val="00877633"/>
    <w:rsid w:val="0087766E"/>
    <w:rsid w:val="00877678"/>
    <w:rsid w:val="00877703"/>
    <w:rsid w:val="00877B75"/>
    <w:rsid w:val="00877C05"/>
    <w:rsid w:val="008804EE"/>
    <w:rsid w:val="0088068B"/>
    <w:rsid w:val="0088076D"/>
    <w:rsid w:val="008808D1"/>
    <w:rsid w:val="00880F18"/>
    <w:rsid w:val="00881097"/>
    <w:rsid w:val="00881748"/>
    <w:rsid w:val="00881889"/>
    <w:rsid w:val="00881C7B"/>
    <w:rsid w:val="00881CBC"/>
    <w:rsid w:val="00881E1B"/>
    <w:rsid w:val="00881EDC"/>
    <w:rsid w:val="00882130"/>
    <w:rsid w:val="0088215A"/>
    <w:rsid w:val="008825F2"/>
    <w:rsid w:val="0088282B"/>
    <w:rsid w:val="00882A95"/>
    <w:rsid w:val="00882B03"/>
    <w:rsid w:val="00882D90"/>
    <w:rsid w:val="00882EDE"/>
    <w:rsid w:val="00882FA0"/>
    <w:rsid w:val="008832F0"/>
    <w:rsid w:val="00883433"/>
    <w:rsid w:val="0088365C"/>
    <w:rsid w:val="00883868"/>
    <w:rsid w:val="00883CC9"/>
    <w:rsid w:val="00883E74"/>
    <w:rsid w:val="008845C2"/>
    <w:rsid w:val="00884912"/>
    <w:rsid w:val="00884FAF"/>
    <w:rsid w:val="00885317"/>
    <w:rsid w:val="008854D4"/>
    <w:rsid w:val="00885819"/>
    <w:rsid w:val="008859B8"/>
    <w:rsid w:val="00885E31"/>
    <w:rsid w:val="00885EE6"/>
    <w:rsid w:val="008860DC"/>
    <w:rsid w:val="0088637C"/>
    <w:rsid w:val="00886433"/>
    <w:rsid w:val="0088659D"/>
    <w:rsid w:val="008866FE"/>
    <w:rsid w:val="00886BD4"/>
    <w:rsid w:val="00886D1C"/>
    <w:rsid w:val="00886F88"/>
    <w:rsid w:val="00887072"/>
    <w:rsid w:val="008870C9"/>
    <w:rsid w:val="00887131"/>
    <w:rsid w:val="0088724D"/>
    <w:rsid w:val="008873B4"/>
    <w:rsid w:val="008874C0"/>
    <w:rsid w:val="00887599"/>
    <w:rsid w:val="00887AD3"/>
    <w:rsid w:val="00887B28"/>
    <w:rsid w:val="00887C25"/>
    <w:rsid w:val="00887C77"/>
    <w:rsid w:val="00887D3A"/>
    <w:rsid w:val="008901CE"/>
    <w:rsid w:val="00890971"/>
    <w:rsid w:val="00890E59"/>
    <w:rsid w:val="008912CE"/>
    <w:rsid w:val="00891316"/>
    <w:rsid w:val="00891366"/>
    <w:rsid w:val="008915A3"/>
    <w:rsid w:val="00891839"/>
    <w:rsid w:val="00891BD3"/>
    <w:rsid w:val="00891E47"/>
    <w:rsid w:val="00891EB8"/>
    <w:rsid w:val="0089227C"/>
    <w:rsid w:val="00892619"/>
    <w:rsid w:val="0089264B"/>
    <w:rsid w:val="00892AEE"/>
    <w:rsid w:val="00892C79"/>
    <w:rsid w:val="00892EE5"/>
    <w:rsid w:val="008930EF"/>
    <w:rsid w:val="0089334E"/>
    <w:rsid w:val="00893364"/>
    <w:rsid w:val="008936BA"/>
    <w:rsid w:val="008936DE"/>
    <w:rsid w:val="0089399B"/>
    <w:rsid w:val="00893BA7"/>
    <w:rsid w:val="00893D5C"/>
    <w:rsid w:val="00893ED6"/>
    <w:rsid w:val="00893EFB"/>
    <w:rsid w:val="00893EFE"/>
    <w:rsid w:val="00893F45"/>
    <w:rsid w:val="0089443C"/>
    <w:rsid w:val="0089486D"/>
    <w:rsid w:val="00894A20"/>
    <w:rsid w:val="00894C92"/>
    <w:rsid w:val="00895236"/>
    <w:rsid w:val="00895420"/>
    <w:rsid w:val="0089544A"/>
    <w:rsid w:val="00895B1E"/>
    <w:rsid w:val="00895BF3"/>
    <w:rsid w:val="00895DDF"/>
    <w:rsid w:val="0089601B"/>
    <w:rsid w:val="0089669E"/>
    <w:rsid w:val="00896708"/>
    <w:rsid w:val="00896830"/>
    <w:rsid w:val="00896B23"/>
    <w:rsid w:val="00896C3B"/>
    <w:rsid w:val="00896E02"/>
    <w:rsid w:val="008971E8"/>
    <w:rsid w:val="00897475"/>
    <w:rsid w:val="008977A0"/>
    <w:rsid w:val="00897841"/>
    <w:rsid w:val="0089799B"/>
    <w:rsid w:val="00897A07"/>
    <w:rsid w:val="00897A25"/>
    <w:rsid w:val="00897AED"/>
    <w:rsid w:val="00897FE7"/>
    <w:rsid w:val="008A00BB"/>
    <w:rsid w:val="008A01C3"/>
    <w:rsid w:val="008A0230"/>
    <w:rsid w:val="008A0609"/>
    <w:rsid w:val="008A066B"/>
    <w:rsid w:val="008A0B56"/>
    <w:rsid w:val="008A1128"/>
    <w:rsid w:val="008A1148"/>
    <w:rsid w:val="008A1259"/>
    <w:rsid w:val="008A1371"/>
    <w:rsid w:val="008A13F3"/>
    <w:rsid w:val="008A1624"/>
    <w:rsid w:val="008A162E"/>
    <w:rsid w:val="008A16D2"/>
    <w:rsid w:val="008A196C"/>
    <w:rsid w:val="008A1BB1"/>
    <w:rsid w:val="008A1FF4"/>
    <w:rsid w:val="008A21F1"/>
    <w:rsid w:val="008A2204"/>
    <w:rsid w:val="008A2541"/>
    <w:rsid w:val="008A29CD"/>
    <w:rsid w:val="008A2D4F"/>
    <w:rsid w:val="008A2DD9"/>
    <w:rsid w:val="008A3766"/>
    <w:rsid w:val="008A37C5"/>
    <w:rsid w:val="008A38B7"/>
    <w:rsid w:val="008A3919"/>
    <w:rsid w:val="008A399F"/>
    <w:rsid w:val="008A3D88"/>
    <w:rsid w:val="008A3DD9"/>
    <w:rsid w:val="008A3E8D"/>
    <w:rsid w:val="008A4100"/>
    <w:rsid w:val="008A438F"/>
    <w:rsid w:val="008A43D5"/>
    <w:rsid w:val="008A44D7"/>
    <w:rsid w:val="008A4724"/>
    <w:rsid w:val="008A4778"/>
    <w:rsid w:val="008A47D0"/>
    <w:rsid w:val="008A4842"/>
    <w:rsid w:val="008A4929"/>
    <w:rsid w:val="008A4B2B"/>
    <w:rsid w:val="008A4C05"/>
    <w:rsid w:val="008A4C21"/>
    <w:rsid w:val="008A4D5F"/>
    <w:rsid w:val="008A4DA0"/>
    <w:rsid w:val="008A5033"/>
    <w:rsid w:val="008A522B"/>
    <w:rsid w:val="008A5342"/>
    <w:rsid w:val="008A535D"/>
    <w:rsid w:val="008A5E5C"/>
    <w:rsid w:val="008A5EFB"/>
    <w:rsid w:val="008A6246"/>
    <w:rsid w:val="008A62B4"/>
    <w:rsid w:val="008A64F1"/>
    <w:rsid w:val="008A6541"/>
    <w:rsid w:val="008A66BC"/>
    <w:rsid w:val="008A680A"/>
    <w:rsid w:val="008A6CCB"/>
    <w:rsid w:val="008A6EB9"/>
    <w:rsid w:val="008A6FBB"/>
    <w:rsid w:val="008A758F"/>
    <w:rsid w:val="008A7731"/>
    <w:rsid w:val="008A779F"/>
    <w:rsid w:val="008A7972"/>
    <w:rsid w:val="008A7EA2"/>
    <w:rsid w:val="008A7EC8"/>
    <w:rsid w:val="008B00E6"/>
    <w:rsid w:val="008B042C"/>
    <w:rsid w:val="008B055E"/>
    <w:rsid w:val="008B10B0"/>
    <w:rsid w:val="008B1200"/>
    <w:rsid w:val="008B19B3"/>
    <w:rsid w:val="008B1B1D"/>
    <w:rsid w:val="008B1B2D"/>
    <w:rsid w:val="008B1BB7"/>
    <w:rsid w:val="008B1CD8"/>
    <w:rsid w:val="008B1E41"/>
    <w:rsid w:val="008B1F91"/>
    <w:rsid w:val="008B1FD3"/>
    <w:rsid w:val="008B2189"/>
    <w:rsid w:val="008B22D8"/>
    <w:rsid w:val="008B256D"/>
    <w:rsid w:val="008B271B"/>
    <w:rsid w:val="008B2770"/>
    <w:rsid w:val="008B27E6"/>
    <w:rsid w:val="008B295E"/>
    <w:rsid w:val="008B2C37"/>
    <w:rsid w:val="008B2C57"/>
    <w:rsid w:val="008B2D6D"/>
    <w:rsid w:val="008B2FB7"/>
    <w:rsid w:val="008B2FC1"/>
    <w:rsid w:val="008B2FE7"/>
    <w:rsid w:val="008B31AB"/>
    <w:rsid w:val="008B3242"/>
    <w:rsid w:val="008B349D"/>
    <w:rsid w:val="008B3530"/>
    <w:rsid w:val="008B355D"/>
    <w:rsid w:val="008B3AE5"/>
    <w:rsid w:val="008B3D61"/>
    <w:rsid w:val="008B40DE"/>
    <w:rsid w:val="008B42CF"/>
    <w:rsid w:val="008B4680"/>
    <w:rsid w:val="008B474E"/>
    <w:rsid w:val="008B490A"/>
    <w:rsid w:val="008B50D9"/>
    <w:rsid w:val="008B53B2"/>
    <w:rsid w:val="008B54D7"/>
    <w:rsid w:val="008B57EE"/>
    <w:rsid w:val="008B5AE4"/>
    <w:rsid w:val="008B5B94"/>
    <w:rsid w:val="008B5BA9"/>
    <w:rsid w:val="008B5CA2"/>
    <w:rsid w:val="008B5DBC"/>
    <w:rsid w:val="008B5EBF"/>
    <w:rsid w:val="008B5F93"/>
    <w:rsid w:val="008B60B7"/>
    <w:rsid w:val="008B63E0"/>
    <w:rsid w:val="008B6423"/>
    <w:rsid w:val="008B64EC"/>
    <w:rsid w:val="008B68BF"/>
    <w:rsid w:val="008B69EB"/>
    <w:rsid w:val="008B69F3"/>
    <w:rsid w:val="008B6B69"/>
    <w:rsid w:val="008B6E84"/>
    <w:rsid w:val="008B70ED"/>
    <w:rsid w:val="008B77B9"/>
    <w:rsid w:val="008B7937"/>
    <w:rsid w:val="008B7A1B"/>
    <w:rsid w:val="008B7AAF"/>
    <w:rsid w:val="008B7AC6"/>
    <w:rsid w:val="008B7C45"/>
    <w:rsid w:val="008B7D17"/>
    <w:rsid w:val="008B7F1C"/>
    <w:rsid w:val="008C0204"/>
    <w:rsid w:val="008C021D"/>
    <w:rsid w:val="008C028E"/>
    <w:rsid w:val="008C0336"/>
    <w:rsid w:val="008C0357"/>
    <w:rsid w:val="008C073E"/>
    <w:rsid w:val="008C0938"/>
    <w:rsid w:val="008C0C04"/>
    <w:rsid w:val="008C0DEA"/>
    <w:rsid w:val="008C16B8"/>
    <w:rsid w:val="008C177A"/>
    <w:rsid w:val="008C1B00"/>
    <w:rsid w:val="008C1C39"/>
    <w:rsid w:val="008C1CAA"/>
    <w:rsid w:val="008C1DD0"/>
    <w:rsid w:val="008C1E17"/>
    <w:rsid w:val="008C1FBF"/>
    <w:rsid w:val="008C20D6"/>
    <w:rsid w:val="008C24C1"/>
    <w:rsid w:val="008C294D"/>
    <w:rsid w:val="008C2A8B"/>
    <w:rsid w:val="008C2BD0"/>
    <w:rsid w:val="008C2E58"/>
    <w:rsid w:val="008C2F3D"/>
    <w:rsid w:val="008C2FA1"/>
    <w:rsid w:val="008C37D1"/>
    <w:rsid w:val="008C3842"/>
    <w:rsid w:val="008C3C7A"/>
    <w:rsid w:val="008C40BB"/>
    <w:rsid w:val="008C41EE"/>
    <w:rsid w:val="008C421C"/>
    <w:rsid w:val="008C4378"/>
    <w:rsid w:val="008C43B2"/>
    <w:rsid w:val="008C4903"/>
    <w:rsid w:val="008C4B08"/>
    <w:rsid w:val="008C50AB"/>
    <w:rsid w:val="008C522A"/>
    <w:rsid w:val="008C525A"/>
    <w:rsid w:val="008C5278"/>
    <w:rsid w:val="008C550F"/>
    <w:rsid w:val="008C592F"/>
    <w:rsid w:val="008C5DB0"/>
    <w:rsid w:val="008C5F59"/>
    <w:rsid w:val="008C6793"/>
    <w:rsid w:val="008C67C8"/>
    <w:rsid w:val="008C6854"/>
    <w:rsid w:val="008C6869"/>
    <w:rsid w:val="008C6DA9"/>
    <w:rsid w:val="008C6EF0"/>
    <w:rsid w:val="008C6F97"/>
    <w:rsid w:val="008C70FE"/>
    <w:rsid w:val="008C7109"/>
    <w:rsid w:val="008C724C"/>
    <w:rsid w:val="008C73D6"/>
    <w:rsid w:val="008C74A0"/>
    <w:rsid w:val="008C764A"/>
    <w:rsid w:val="008C7927"/>
    <w:rsid w:val="008C7AD7"/>
    <w:rsid w:val="008D02C6"/>
    <w:rsid w:val="008D0A57"/>
    <w:rsid w:val="008D0DC2"/>
    <w:rsid w:val="008D0E48"/>
    <w:rsid w:val="008D11B8"/>
    <w:rsid w:val="008D165B"/>
    <w:rsid w:val="008D1763"/>
    <w:rsid w:val="008D1912"/>
    <w:rsid w:val="008D195F"/>
    <w:rsid w:val="008D19E8"/>
    <w:rsid w:val="008D1CD2"/>
    <w:rsid w:val="008D1CDC"/>
    <w:rsid w:val="008D1E3E"/>
    <w:rsid w:val="008D1E84"/>
    <w:rsid w:val="008D2140"/>
    <w:rsid w:val="008D277F"/>
    <w:rsid w:val="008D27BA"/>
    <w:rsid w:val="008D296E"/>
    <w:rsid w:val="008D2A97"/>
    <w:rsid w:val="008D2AE4"/>
    <w:rsid w:val="008D2CF6"/>
    <w:rsid w:val="008D302B"/>
    <w:rsid w:val="008D31BC"/>
    <w:rsid w:val="008D3527"/>
    <w:rsid w:val="008D376E"/>
    <w:rsid w:val="008D37BB"/>
    <w:rsid w:val="008D39F6"/>
    <w:rsid w:val="008D3AA9"/>
    <w:rsid w:val="008D3CF9"/>
    <w:rsid w:val="008D3D5B"/>
    <w:rsid w:val="008D453C"/>
    <w:rsid w:val="008D4777"/>
    <w:rsid w:val="008D4A91"/>
    <w:rsid w:val="008D4B26"/>
    <w:rsid w:val="008D4C84"/>
    <w:rsid w:val="008D5444"/>
    <w:rsid w:val="008D561B"/>
    <w:rsid w:val="008D5823"/>
    <w:rsid w:val="008D5A6E"/>
    <w:rsid w:val="008D5B31"/>
    <w:rsid w:val="008D5BFA"/>
    <w:rsid w:val="008D5C63"/>
    <w:rsid w:val="008D5D29"/>
    <w:rsid w:val="008D5E47"/>
    <w:rsid w:val="008D600F"/>
    <w:rsid w:val="008D6039"/>
    <w:rsid w:val="008D63EE"/>
    <w:rsid w:val="008D64AC"/>
    <w:rsid w:val="008D657B"/>
    <w:rsid w:val="008D67EA"/>
    <w:rsid w:val="008D68BD"/>
    <w:rsid w:val="008D69C4"/>
    <w:rsid w:val="008D6B7D"/>
    <w:rsid w:val="008D6BAF"/>
    <w:rsid w:val="008D6EC9"/>
    <w:rsid w:val="008D6F63"/>
    <w:rsid w:val="008D7113"/>
    <w:rsid w:val="008D7201"/>
    <w:rsid w:val="008D72E1"/>
    <w:rsid w:val="008D7348"/>
    <w:rsid w:val="008D7409"/>
    <w:rsid w:val="008D7509"/>
    <w:rsid w:val="008D75F3"/>
    <w:rsid w:val="008D760F"/>
    <w:rsid w:val="008D7B9D"/>
    <w:rsid w:val="008D7D28"/>
    <w:rsid w:val="008E02D3"/>
    <w:rsid w:val="008E1265"/>
    <w:rsid w:val="008E15D6"/>
    <w:rsid w:val="008E17FB"/>
    <w:rsid w:val="008E1B2C"/>
    <w:rsid w:val="008E1CFF"/>
    <w:rsid w:val="008E1E25"/>
    <w:rsid w:val="008E2015"/>
    <w:rsid w:val="008E22BB"/>
    <w:rsid w:val="008E252A"/>
    <w:rsid w:val="008E2530"/>
    <w:rsid w:val="008E2703"/>
    <w:rsid w:val="008E2984"/>
    <w:rsid w:val="008E29FA"/>
    <w:rsid w:val="008E2D7C"/>
    <w:rsid w:val="008E31CF"/>
    <w:rsid w:val="008E339A"/>
    <w:rsid w:val="008E33E5"/>
    <w:rsid w:val="008E3430"/>
    <w:rsid w:val="008E345D"/>
    <w:rsid w:val="008E34D8"/>
    <w:rsid w:val="008E35DF"/>
    <w:rsid w:val="008E3859"/>
    <w:rsid w:val="008E386F"/>
    <w:rsid w:val="008E3D3F"/>
    <w:rsid w:val="008E3E7B"/>
    <w:rsid w:val="008E3FBD"/>
    <w:rsid w:val="008E4845"/>
    <w:rsid w:val="008E49F0"/>
    <w:rsid w:val="008E4BD4"/>
    <w:rsid w:val="008E5121"/>
    <w:rsid w:val="008E5200"/>
    <w:rsid w:val="008E5233"/>
    <w:rsid w:val="008E5342"/>
    <w:rsid w:val="008E5937"/>
    <w:rsid w:val="008E5A23"/>
    <w:rsid w:val="008E5C65"/>
    <w:rsid w:val="008E5DEA"/>
    <w:rsid w:val="008E604B"/>
    <w:rsid w:val="008E6143"/>
    <w:rsid w:val="008E6370"/>
    <w:rsid w:val="008E63FF"/>
    <w:rsid w:val="008E64F7"/>
    <w:rsid w:val="008E68E8"/>
    <w:rsid w:val="008E69BD"/>
    <w:rsid w:val="008E6B2A"/>
    <w:rsid w:val="008E6BF5"/>
    <w:rsid w:val="008E6BFA"/>
    <w:rsid w:val="008E6C34"/>
    <w:rsid w:val="008E6C5A"/>
    <w:rsid w:val="008E6E7C"/>
    <w:rsid w:val="008E72E6"/>
    <w:rsid w:val="008E7413"/>
    <w:rsid w:val="008E757D"/>
    <w:rsid w:val="008E7982"/>
    <w:rsid w:val="008E7EAA"/>
    <w:rsid w:val="008F008F"/>
    <w:rsid w:val="008F01F1"/>
    <w:rsid w:val="008F0250"/>
    <w:rsid w:val="008F0529"/>
    <w:rsid w:val="008F056F"/>
    <w:rsid w:val="008F0A6C"/>
    <w:rsid w:val="008F0AB3"/>
    <w:rsid w:val="008F0C35"/>
    <w:rsid w:val="008F1376"/>
    <w:rsid w:val="008F1508"/>
    <w:rsid w:val="008F16F4"/>
    <w:rsid w:val="008F18E3"/>
    <w:rsid w:val="008F1AA5"/>
    <w:rsid w:val="008F1C67"/>
    <w:rsid w:val="008F21F5"/>
    <w:rsid w:val="008F23C3"/>
    <w:rsid w:val="008F2595"/>
    <w:rsid w:val="008F2B84"/>
    <w:rsid w:val="008F2B98"/>
    <w:rsid w:val="008F3781"/>
    <w:rsid w:val="008F38B1"/>
    <w:rsid w:val="008F3AC7"/>
    <w:rsid w:val="008F4287"/>
    <w:rsid w:val="008F4605"/>
    <w:rsid w:val="008F482B"/>
    <w:rsid w:val="008F48CE"/>
    <w:rsid w:val="008F4B6F"/>
    <w:rsid w:val="008F4B86"/>
    <w:rsid w:val="008F4EFC"/>
    <w:rsid w:val="008F52E9"/>
    <w:rsid w:val="008F5331"/>
    <w:rsid w:val="008F54F0"/>
    <w:rsid w:val="008F5662"/>
    <w:rsid w:val="008F56D4"/>
    <w:rsid w:val="008F5937"/>
    <w:rsid w:val="008F59E3"/>
    <w:rsid w:val="008F5B68"/>
    <w:rsid w:val="008F5D91"/>
    <w:rsid w:val="008F6123"/>
    <w:rsid w:val="008F6248"/>
    <w:rsid w:val="008F6639"/>
    <w:rsid w:val="008F66E5"/>
    <w:rsid w:val="008F6758"/>
    <w:rsid w:val="008F67D1"/>
    <w:rsid w:val="008F684C"/>
    <w:rsid w:val="008F6A33"/>
    <w:rsid w:val="008F6DDD"/>
    <w:rsid w:val="008F6F28"/>
    <w:rsid w:val="008F6F5D"/>
    <w:rsid w:val="008F7114"/>
    <w:rsid w:val="008F7390"/>
    <w:rsid w:val="008F73AF"/>
    <w:rsid w:val="008F746C"/>
    <w:rsid w:val="008F7818"/>
    <w:rsid w:val="008F7EE8"/>
    <w:rsid w:val="00900236"/>
    <w:rsid w:val="009004B0"/>
    <w:rsid w:val="00900944"/>
    <w:rsid w:val="0090096F"/>
    <w:rsid w:val="00900FD3"/>
    <w:rsid w:val="0090109C"/>
    <w:rsid w:val="00901225"/>
    <w:rsid w:val="0090158F"/>
    <w:rsid w:val="0090185B"/>
    <w:rsid w:val="009019C7"/>
    <w:rsid w:val="00901AA6"/>
    <w:rsid w:val="00901DF6"/>
    <w:rsid w:val="00901FAA"/>
    <w:rsid w:val="0090209C"/>
    <w:rsid w:val="00902882"/>
    <w:rsid w:val="009028FD"/>
    <w:rsid w:val="0090293C"/>
    <w:rsid w:val="00902CA0"/>
    <w:rsid w:val="00902D8B"/>
    <w:rsid w:val="00903729"/>
    <w:rsid w:val="0090382A"/>
    <w:rsid w:val="00903858"/>
    <w:rsid w:val="00903CB2"/>
    <w:rsid w:val="00903CBB"/>
    <w:rsid w:val="00903D8F"/>
    <w:rsid w:val="009040D6"/>
    <w:rsid w:val="00904108"/>
    <w:rsid w:val="0090421F"/>
    <w:rsid w:val="0090433C"/>
    <w:rsid w:val="00904618"/>
    <w:rsid w:val="009046CA"/>
    <w:rsid w:val="009046E2"/>
    <w:rsid w:val="00904727"/>
    <w:rsid w:val="00904B22"/>
    <w:rsid w:val="00904F2E"/>
    <w:rsid w:val="0090556C"/>
    <w:rsid w:val="00905628"/>
    <w:rsid w:val="00905A55"/>
    <w:rsid w:val="00905C30"/>
    <w:rsid w:val="00906073"/>
    <w:rsid w:val="0090637C"/>
    <w:rsid w:val="00906648"/>
    <w:rsid w:val="009069B5"/>
    <w:rsid w:val="00906AB8"/>
    <w:rsid w:val="00906C89"/>
    <w:rsid w:val="00906EAF"/>
    <w:rsid w:val="009070BD"/>
    <w:rsid w:val="009070C5"/>
    <w:rsid w:val="00907262"/>
    <w:rsid w:val="009072AF"/>
    <w:rsid w:val="00907582"/>
    <w:rsid w:val="00907887"/>
    <w:rsid w:val="00907BD1"/>
    <w:rsid w:val="0091009C"/>
    <w:rsid w:val="00910571"/>
    <w:rsid w:val="00910860"/>
    <w:rsid w:val="00910878"/>
    <w:rsid w:val="00910910"/>
    <w:rsid w:val="0091095D"/>
    <w:rsid w:val="009109F0"/>
    <w:rsid w:val="00910CBB"/>
    <w:rsid w:val="009111B1"/>
    <w:rsid w:val="009112D0"/>
    <w:rsid w:val="00911452"/>
    <w:rsid w:val="009116C7"/>
    <w:rsid w:val="00911A0F"/>
    <w:rsid w:val="00911A24"/>
    <w:rsid w:val="00911AEC"/>
    <w:rsid w:val="00911C09"/>
    <w:rsid w:val="00911F49"/>
    <w:rsid w:val="0091217D"/>
    <w:rsid w:val="009121CA"/>
    <w:rsid w:val="009122BA"/>
    <w:rsid w:val="00912515"/>
    <w:rsid w:val="009126DC"/>
    <w:rsid w:val="00912808"/>
    <w:rsid w:val="00912B74"/>
    <w:rsid w:val="00912E43"/>
    <w:rsid w:val="00912FD6"/>
    <w:rsid w:val="009136EB"/>
    <w:rsid w:val="00913CD0"/>
    <w:rsid w:val="00913F0B"/>
    <w:rsid w:val="0091424D"/>
    <w:rsid w:val="00914372"/>
    <w:rsid w:val="009145D2"/>
    <w:rsid w:val="00914831"/>
    <w:rsid w:val="00914A6A"/>
    <w:rsid w:val="00914D18"/>
    <w:rsid w:val="00914D2E"/>
    <w:rsid w:val="009154B3"/>
    <w:rsid w:val="0091569B"/>
    <w:rsid w:val="009159CD"/>
    <w:rsid w:val="00915D4B"/>
    <w:rsid w:val="00915DB4"/>
    <w:rsid w:val="00915DF6"/>
    <w:rsid w:val="00915ECF"/>
    <w:rsid w:val="00916490"/>
    <w:rsid w:val="00916737"/>
    <w:rsid w:val="009168B7"/>
    <w:rsid w:val="00916926"/>
    <w:rsid w:val="00916A11"/>
    <w:rsid w:val="00916BC2"/>
    <w:rsid w:val="00916EC8"/>
    <w:rsid w:val="0091727B"/>
    <w:rsid w:val="0091737A"/>
    <w:rsid w:val="009173AB"/>
    <w:rsid w:val="0091750D"/>
    <w:rsid w:val="00917963"/>
    <w:rsid w:val="00917A60"/>
    <w:rsid w:val="00917BE1"/>
    <w:rsid w:val="00917D15"/>
    <w:rsid w:val="00917EBF"/>
    <w:rsid w:val="00917F25"/>
    <w:rsid w:val="00920140"/>
    <w:rsid w:val="009202CC"/>
    <w:rsid w:val="009204A6"/>
    <w:rsid w:val="0092058F"/>
    <w:rsid w:val="00920954"/>
    <w:rsid w:val="00920967"/>
    <w:rsid w:val="00920B66"/>
    <w:rsid w:val="00920F69"/>
    <w:rsid w:val="009212D7"/>
    <w:rsid w:val="00921340"/>
    <w:rsid w:val="00921912"/>
    <w:rsid w:val="00921E3E"/>
    <w:rsid w:val="00921F33"/>
    <w:rsid w:val="0092228A"/>
    <w:rsid w:val="00922557"/>
    <w:rsid w:val="0092289D"/>
    <w:rsid w:val="00922B20"/>
    <w:rsid w:val="00922CA7"/>
    <w:rsid w:val="00922D18"/>
    <w:rsid w:val="009230BD"/>
    <w:rsid w:val="00923200"/>
    <w:rsid w:val="00923298"/>
    <w:rsid w:val="00923414"/>
    <w:rsid w:val="00923518"/>
    <w:rsid w:val="009236FC"/>
    <w:rsid w:val="00923869"/>
    <w:rsid w:val="0092391D"/>
    <w:rsid w:val="00923B4D"/>
    <w:rsid w:val="00923CF2"/>
    <w:rsid w:val="00923DF9"/>
    <w:rsid w:val="00923EDF"/>
    <w:rsid w:val="00923F41"/>
    <w:rsid w:val="00924173"/>
    <w:rsid w:val="009244F9"/>
    <w:rsid w:val="00924591"/>
    <w:rsid w:val="00924BDB"/>
    <w:rsid w:val="00924C52"/>
    <w:rsid w:val="00924D89"/>
    <w:rsid w:val="00925075"/>
    <w:rsid w:val="0092568C"/>
    <w:rsid w:val="00925765"/>
    <w:rsid w:val="009258ED"/>
    <w:rsid w:val="00925B55"/>
    <w:rsid w:val="00925B5C"/>
    <w:rsid w:val="00925D23"/>
    <w:rsid w:val="00925FB6"/>
    <w:rsid w:val="00925FDF"/>
    <w:rsid w:val="0092603C"/>
    <w:rsid w:val="00926072"/>
    <w:rsid w:val="00926259"/>
    <w:rsid w:val="00926304"/>
    <w:rsid w:val="009263A7"/>
    <w:rsid w:val="0092643B"/>
    <w:rsid w:val="0092671B"/>
    <w:rsid w:val="00926990"/>
    <w:rsid w:val="009269D0"/>
    <w:rsid w:val="00926BB7"/>
    <w:rsid w:val="00926C23"/>
    <w:rsid w:val="00926D83"/>
    <w:rsid w:val="00926E01"/>
    <w:rsid w:val="00926F6A"/>
    <w:rsid w:val="00926FBE"/>
    <w:rsid w:val="009272F2"/>
    <w:rsid w:val="0092788A"/>
    <w:rsid w:val="00927B11"/>
    <w:rsid w:val="009300AD"/>
    <w:rsid w:val="00930237"/>
    <w:rsid w:val="00930368"/>
    <w:rsid w:val="009308B6"/>
    <w:rsid w:val="009308F3"/>
    <w:rsid w:val="00930E4A"/>
    <w:rsid w:val="00930F9D"/>
    <w:rsid w:val="00931192"/>
    <w:rsid w:val="009311B3"/>
    <w:rsid w:val="00931271"/>
    <w:rsid w:val="0093131B"/>
    <w:rsid w:val="009313CE"/>
    <w:rsid w:val="00931471"/>
    <w:rsid w:val="00931638"/>
    <w:rsid w:val="00931655"/>
    <w:rsid w:val="00931854"/>
    <w:rsid w:val="00931BD6"/>
    <w:rsid w:val="00931C7B"/>
    <w:rsid w:val="00931D39"/>
    <w:rsid w:val="00931E60"/>
    <w:rsid w:val="00932305"/>
    <w:rsid w:val="009323FA"/>
    <w:rsid w:val="0093244B"/>
    <w:rsid w:val="009325D6"/>
    <w:rsid w:val="009327C7"/>
    <w:rsid w:val="00932D37"/>
    <w:rsid w:val="00932E29"/>
    <w:rsid w:val="00933047"/>
    <w:rsid w:val="009330A6"/>
    <w:rsid w:val="00933684"/>
    <w:rsid w:val="00933777"/>
    <w:rsid w:val="00933B7F"/>
    <w:rsid w:val="00933D96"/>
    <w:rsid w:val="00933D98"/>
    <w:rsid w:val="0093401F"/>
    <w:rsid w:val="00934443"/>
    <w:rsid w:val="00934620"/>
    <w:rsid w:val="0093497B"/>
    <w:rsid w:val="00934C4F"/>
    <w:rsid w:val="00934E11"/>
    <w:rsid w:val="00934ECE"/>
    <w:rsid w:val="00934F29"/>
    <w:rsid w:val="00935664"/>
    <w:rsid w:val="0093577B"/>
    <w:rsid w:val="00935BC8"/>
    <w:rsid w:val="00935BDE"/>
    <w:rsid w:val="00935E15"/>
    <w:rsid w:val="00936549"/>
    <w:rsid w:val="00936AD4"/>
    <w:rsid w:val="00936AF3"/>
    <w:rsid w:val="00936C0B"/>
    <w:rsid w:val="00936F0D"/>
    <w:rsid w:val="00936FAE"/>
    <w:rsid w:val="00937007"/>
    <w:rsid w:val="00937052"/>
    <w:rsid w:val="00937296"/>
    <w:rsid w:val="00937969"/>
    <w:rsid w:val="009401B0"/>
    <w:rsid w:val="009401D3"/>
    <w:rsid w:val="009401F9"/>
    <w:rsid w:val="009404C1"/>
    <w:rsid w:val="0094063D"/>
    <w:rsid w:val="00941017"/>
    <w:rsid w:val="00941242"/>
    <w:rsid w:val="009412EF"/>
    <w:rsid w:val="00941376"/>
    <w:rsid w:val="00941479"/>
    <w:rsid w:val="009414BA"/>
    <w:rsid w:val="009417C3"/>
    <w:rsid w:val="00941D7A"/>
    <w:rsid w:val="00941FAA"/>
    <w:rsid w:val="00942038"/>
    <w:rsid w:val="009424EC"/>
    <w:rsid w:val="00942703"/>
    <w:rsid w:val="00942B34"/>
    <w:rsid w:val="00942FF9"/>
    <w:rsid w:val="009434E2"/>
    <w:rsid w:val="00943586"/>
    <w:rsid w:val="00943675"/>
    <w:rsid w:val="00943711"/>
    <w:rsid w:val="0094386A"/>
    <w:rsid w:val="009439D5"/>
    <w:rsid w:val="00943B8C"/>
    <w:rsid w:val="009448A5"/>
    <w:rsid w:val="00945063"/>
    <w:rsid w:val="009450E0"/>
    <w:rsid w:val="0094510C"/>
    <w:rsid w:val="009454B5"/>
    <w:rsid w:val="00945CAF"/>
    <w:rsid w:val="00945D16"/>
    <w:rsid w:val="00945F8A"/>
    <w:rsid w:val="0094630B"/>
    <w:rsid w:val="0094666A"/>
    <w:rsid w:val="00946753"/>
    <w:rsid w:val="00946973"/>
    <w:rsid w:val="00946BBC"/>
    <w:rsid w:val="0094705C"/>
    <w:rsid w:val="009470AB"/>
    <w:rsid w:val="0094710C"/>
    <w:rsid w:val="00947688"/>
    <w:rsid w:val="0094772F"/>
    <w:rsid w:val="009477D6"/>
    <w:rsid w:val="0094796C"/>
    <w:rsid w:val="00947E07"/>
    <w:rsid w:val="00950048"/>
    <w:rsid w:val="0095011E"/>
    <w:rsid w:val="00950726"/>
    <w:rsid w:val="00950A40"/>
    <w:rsid w:val="00950B64"/>
    <w:rsid w:val="00950BBA"/>
    <w:rsid w:val="00950CBA"/>
    <w:rsid w:val="00950CE2"/>
    <w:rsid w:val="00950E36"/>
    <w:rsid w:val="00950FFB"/>
    <w:rsid w:val="00951200"/>
    <w:rsid w:val="009514DD"/>
    <w:rsid w:val="00951728"/>
    <w:rsid w:val="00951959"/>
    <w:rsid w:val="0095197E"/>
    <w:rsid w:val="00951A23"/>
    <w:rsid w:val="00952296"/>
    <w:rsid w:val="00952ACB"/>
    <w:rsid w:val="00952C15"/>
    <w:rsid w:val="00952C7C"/>
    <w:rsid w:val="00952FDE"/>
    <w:rsid w:val="0095319F"/>
    <w:rsid w:val="009531B0"/>
    <w:rsid w:val="00953415"/>
    <w:rsid w:val="0095343B"/>
    <w:rsid w:val="0095367E"/>
    <w:rsid w:val="009536AD"/>
    <w:rsid w:val="00953837"/>
    <w:rsid w:val="00953A2A"/>
    <w:rsid w:val="00953BCC"/>
    <w:rsid w:val="00953FB2"/>
    <w:rsid w:val="00954030"/>
    <w:rsid w:val="009541FC"/>
    <w:rsid w:val="009546EB"/>
    <w:rsid w:val="009547EC"/>
    <w:rsid w:val="009548CE"/>
    <w:rsid w:val="00954AE4"/>
    <w:rsid w:val="00954E83"/>
    <w:rsid w:val="00954F11"/>
    <w:rsid w:val="009550C0"/>
    <w:rsid w:val="00955178"/>
    <w:rsid w:val="009554ED"/>
    <w:rsid w:val="009555BA"/>
    <w:rsid w:val="0095588C"/>
    <w:rsid w:val="009559FB"/>
    <w:rsid w:val="00955C8D"/>
    <w:rsid w:val="00955CCE"/>
    <w:rsid w:val="00955DD1"/>
    <w:rsid w:val="0095624B"/>
    <w:rsid w:val="00956295"/>
    <w:rsid w:val="0095642D"/>
    <w:rsid w:val="009569A2"/>
    <w:rsid w:val="00956EC3"/>
    <w:rsid w:val="009570FF"/>
    <w:rsid w:val="00957BA4"/>
    <w:rsid w:val="00957DD8"/>
    <w:rsid w:val="009605CB"/>
    <w:rsid w:val="00960844"/>
    <w:rsid w:val="009608F4"/>
    <w:rsid w:val="00960BED"/>
    <w:rsid w:val="0096119A"/>
    <w:rsid w:val="00961247"/>
    <w:rsid w:val="0096131F"/>
    <w:rsid w:val="009618C5"/>
    <w:rsid w:val="00961D2F"/>
    <w:rsid w:val="00961EA2"/>
    <w:rsid w:val="00961EB4"/>
    <w:rsid w:val="009620D9"/>
    <w:rsid w:val="0096256E"/>
    <w:rsid w:val="009625D3"/>
    <w:rsid w:val="009628D6"/>
    <w:rsid w:val="00962E5A"/>
    <w:rsid w:val="00962E5C"/>
    <w:rsid w:val="00963268"/>
    <w:rsid w:val="009632C7"/>
    <w:rsid w:val="009632CE"/>
    <w:rsid w:val="009635AB"/>
    <w:rsid w:val="009635B7"/>
    <w:rsid w:val="009637A8"/>
    <w:rsid w:val="0096388E"/>
    <w:rsid w:val="009638FC"/>
    <w:rsid w:val="00964001"/>
    <w:rsid w:val="009642D0"/>
    <w:rsid w:val="00964499"/>
    <w:rsid w:val="009644F1"/>
    <w:rsid w:val="00964A18"/>
    <w:rsid w:val="00964D90"/>
    <w:rsid w:val="00964F04"/>
    <w:rsid w:val="0096518E"/>
    <w:rsid w:val="009654C5"/>
    <w:rsid w:val="00965549"/>
    <w:rsid w:val="009655AD"/>
    <w:rsid w:val="009656A0"/>
    <w:rsid w:val="009659AC"/>
    <w:rsid w:val="00965AF1"/>
    <w:rsid w:val="00965F9F"/>
    <w:rsid w:val="00965FAF"/>
    <w:rsid w:val="0096677B"/>
    <w:rsid w:val="00966A6E"/>
    <w:rsid w:val="00966C2C"/>
    <w:rsid w:val="00966DBF"/>
    <w:rsid w:val="00966F39"/>
    <w:rsid w:val="00967316"/>
    <w:rsid w:val="009673B8"/>
    <w:rsid w:val="00967B35"/>
    <w:rsid w:val="00967B73"/>
    <w:rsid w:val="00967D9F"/>
    <w:rsid w:val="00967F7A"/>
    <w:rsid w:val="0097034C"/>
    <w:rsid w:val="009704A5"/>
    <w:rsid w:val="009704AE"/>
    <w:rsid w:val="00970551"/>
    <w:rsid w:val="009706D5"/>
    <w:rsid w:val="009708EF"/>
    <w:rsid w:val="00970AD2"/>
    <w:rsid w:val="00970C4C"/>
    <w:rsid w:val="00971138"/>
    <w:rsid w:val="009713E7"/>
    <w:rsid w:val="00971589"/>
    <w:rsid w:val="009715D6"/>
    <w:rsid w:val="0097168F"/>
    <w:rsid w:val="00971875"/>
    <w:rsid w:val="009719A7"/>
    <w:rsid w:val="00971A8D"/>
    <w:rsid w:val="00971CE1"/>
    <w:rsid w:val="00971FFF"/>
    <w:rsid w:val="009720B8"/>
    <w:rsid w:val="009720C3"/>
    <w:rsid w:val="0097255B"/>
    <w:rsid w:val="00972562"/>
    <w:rsid w:val="009726D6"/>
    <w:rsid w:val="00972A1C"/>
    <w:rsid w:val="00972B25"/>
    <w:rsid w:val="009730FC"/>
    <w:rsid w:val="009730FF"/>
    <w:rsid w:val="00973162"/>
    <w:rsid w:val="00973181"/>
    <w:rsid w:val="009733B1"/>
    <w:rsid w:val="009733FE"/>
    <w:rsid w:val="00973400"/>
    <w:rsid w:val="00973662"/>
    <w:rsid w:val="00973CAF"/>
    <w:rsid w:val="00973F54"/>
    <w:rsid w:val="0097402B"/>
    <w:rsid w:val="00974145"/>
    <w:rsid w:val="00974891"/>
    <w:rsid w:val="00974B96"/>
    <w:rsid w:val="00974C3D"/>
    <w:rsid w:val="00975681"/>
    <w:rsid w:val="009756CE"/>
    <w:rsid w:val="0097598B"/>
    <w:rsid w:val="00975C37"/>
    <w:rsid w:val="00975E9C"/>
    <w:rsid w:val="00976491"/>
    <w:rsid w:val="009765D5"/>
    <w:rsid w:val="00976701"/>
    <w:rsid w:val="009768B4"/>
    <w:rsid w:val="009768FA"/>
    <w:rsid w:val="009769BF"/>
    <w:rsid w:val="00976C1F"/>
    <w:rsid w:val="00976D72"/>
    <w:rsid w:val="00976E7F"/>
    <w:rsid w:val="009773FB"/>
    <w:rsid w:val="00977980"/>
    <w:rsid w:val="00977EF4"/>
    <w:rsid w:val="00977F0D"/>
    <w:rsid w:val="009800CD"/>
    <w:rsid w:val="0098013C"/>
    <w:rsid w:val="00980435"/>
    <w:rsid w:val="00981121"/>
    <w:rsid w:val="009811B0"/>
    <w:rsid w:val="00981A4B"/>
    <w:rsid w:val="009825FD"/>
    <w:rsid w:val="009829A3"/>
    <w:rsid w:val="00982FA5"/>
    <w:rsid w:val="00983490"/>
    <w:rsid w:val="009834AC"/>
    <w:rsid w:val="009834C6"/>
    <w:rsid w:val="00983E8F"/>
    <w:rsid w:val="0098402B"/>
    <w:rsid w:val="0098408C"/>
    <w:rsid w:val="00984295"/>
    <w:rsid w:val="009842D8"/>
    <w:rsid w:val="00984940"/>
    <w:rsid w:val="00984AFE"/>
    <w:rsid w:val="00984D2C"/>
    <w:rsid w:val="00985009"/>
    <w:rsid w:val="00985321"/>
    <w:rsid w:val="009856AB"/>
    <w:rsid w:val="00985D91"/>
    <w:rsid w:val="00985E53"/>
    <w:rsid w:val="00985E85"/>
    <w:rsid w:val="00985F39"/>
    <w:rsid w:val="0098617B"/>
    <w:rsid w:val="00986207"/>
    <w:rsid w:val="0098635B"/>
    <w:rsid w:val="00986391"/>
    <w:rsid w:val="00986486"/>
    <w:rsid w:val="0098658A"/>
    <w:rsid w:val="009867D0"/>
    <w:rsid w:val="0098690D"/>
    <w:rsid w:val="00986A99"/>
    <w:rsid w:val="00986BEC"/>
    <w:rsid w:val="00986C3C"/>
    <w:rsid w:val="00986F40"/>
    <w:rsid w:val="00987079"/>
    <w:rsid w:val="00987227"/>
    <w:rsid w:val="009873E6"/>
    <w:rsid w:val="009873F1"/>
    <w:rsid w:val="0098770B"/>
    <w:rsid w:val="009878FB"/>
    <w:rsid w:val="00987CF9"/>
    <w:rsid w:val="00987E1F"/>
    <w:rsid w:val="009902B7"/>
    <w:rsid w:val="009903EE"/>
    <w:rsid w:val="009906FA"/>
    <w:rsid w:val="00990718"/>
    <w:rsid w:val="00990741"/>
    <w:rsid w:val="00990778"/>
    <w:rsid w:val="0099083D"/>
    <w:rsid w:val="0099098F"/>
    <w:rsid w:val="009909C3"/>
    <w:rsid w:val="00990ADB"/>
    <w:rsid w:val="00990DAD"/>
    <w:rsid w:val="00990EB2"/>
    <w:rsid w:val="00990F6C"/>
    <w:rsid w:val="0099125E"/>
    <w:rsid w:val="00991566"/>
    <w:rsid w:val="00991697"/>
    <w:rsid w:val="00991945"/>
    <w:rsid w:val="00991977"/>
    <w:rsid w:val="00992084"/>
    <w:rsid w:val="0099252B"/>
    <w:rsid w:val="00992929"/>
    <w:rsid w:val="00992AB8"/>
    <w:rsid w:val="0099301A"/>
    <w:rsid w:val="00993022"/>
    <w:rsid w:val="00993397"/>
    <w:rsid w:val="00993577"/>
    <w:rsid w:val="0099364F"/>
    <w:rsid w:val="009937DD"/>
    <w:rsid w:val="00993CF1"/>
    <w:rsid w:val="00993E9C"/>
    <w:rsid w:val="00994165"/>
    <w:rsid w:val="0099428F"/>
    <w:rsid w:val="009944FB"/>
    <w:rsid w:val="009949B7"/>
    <w:rsid w:val="00994C06"/>
    <w:rsid w:val="00994E34"/>
    <w:rsid w:val="0099515A"/>
    <w:rsid w:val="00995247"/>
    <w:rsid w:val="00995691"/>
    <w:rsid w:val="0099573F"/>
    <w:rsid w:val="009959CC"/>
    <w:rsid w:val="00995A84"/>
    <w:rsid w:val="00996119"/>
    <w:rsid w:val="009961AD"/>
    <w:rsid w:val="00996210"/>
    <w:rsid w:val="00996339"/>
    <w:rsid w:val="00996441"/>
    <w:rsid w:val="009965ED"/>
    <w:rsid w:val="009967CF"/>
    <w:rsid w:val="00996835"/>
    <w:rsid w:val="00996898"/>
    <w:rsid w:val="00996940"/>
    <w:rsid w:val="00997299"/>
    <w:rsid w:val="0099739D"/>
    <w:rsid w:val="009977C4"/>
    <w:rsid w:val="009977FB"/>
    <w:rsid w:val="00997B9C"/>
    <w:rsid w:val="00997D4F"/>
    <w:rsid w:val="00997D8F"/>
    <w:rsid w:val="009A01CD"/>
    <w:rsid w:val="009A046D"/>
    <w:rsid w:val="009A0731"/>
    <w:rsid w:val="009A0B03"/>
    <w:rsid w:val="009A0C3A"/>
    <w:rsid w:val="009A0EF5"/>
    <w:rsid w:val="009A0F17"/>
    <w:rsid w:val="009A0FF3"/>
    <w:rsid w:val="009A1258"/>
    <w:rsid w:val="009A1331"/>
    <w:rsid w:val="009A1593"/>
    <w:rsid w:val="009A1688"/>
    <w:rsid w:val="009A16A5"/>
    <w:rsid w:val="009A1A82"/>
    <w:rsid w:val="009A1BE0"/>
    <w:rsid w:val="009A1F21"/>
    <w:rsid w:val="009A202C"/>
    <w:rsid w:val="009A2194"/>
    <w:rsid w:val="009A24BC"/>
    <w:rsid w:val="009A260F"/>
    <w:rsid w:val="009A2631"/>
    <w:rsid w:val="009A271E"/>
    <w:rsid w:val="009A286D"/>
    <w:rsid w:val="009A2AF8"/>
    <w:rsid w:val="009A2BE2"/>
    <w:rsid w:val="009A331C"/>
    <w:rsid w:val="009A35E4"/>
    <w:rsid w:val="009A39B2"/>
    <w:rsid w:val="009A3AF4"/>
    <w:rsid w:val="009A3E55"/>
    <w:rsid w:val="009A4036"/>
    <w:rsid w:val="009A461E"/>
    <w:rsid w:val="009A478A"/>
    <w:rsid w:val="009A4954"/>
    <w:rsid w:val="009A49BD"/>
    <w:rsid w:val="009A4B66"/>
    <w:rsid w:val="009A4DE3"/>
    <w:rsid w:val="009A4F2B"/>
    <w:rsid w:val="009A50ED"/>
    <w:rsid w:val="009A52D2"/>
    <w:rsid w:val="009A5317"/>
    <w:rsid w:val="009A553B"/>
    <w:rsid w:val="009A561D"/>
    <w:rsid w:val="009A5907"/>
    <w:rsid w:val="009A5FF2"/>
    <w:rsid w:val="009A6006"/>
    <w:rsid w:val="009A603E"/>
    <w:rsid w:val="009A6068"/>
    <w:rsid w:val="009A64A6"/>
    <w:rsid w:val="009A6EF1"/>
    <w:rsid w:val="009A6FDC"/>
    <w:rsid w:val="009A7156"/>
    <w:rsid w:val="009A7BB3"/>
    <w:rsid w:val="009A7C8A"/>
    <w:rsid w:val="009A7D41"/>
    <w:rsid w:val="009A7EE5"/>
    <w:rsid w:val="009B0695"/>
    <w:rsid w:val="009B07EB"/>
    <w:rsid w:val="009B0BD6"/>
    <w:rsid w:val="009B0FE4"/>
    <w:rsid w:val="009B1130"/>
    <w:rsid w:val="009B113A"/>
    <w:rsid w:val="009B1294"/>
    <w:rsid w:val="009B1401"/>
    <w:rsid w:val="009B1450"/>
    <w:rsid w:val="009B1552"/>
    <w:rsid w:val="009B1B21"/>
    <w:rsid w:val="009B1D43"/>
    <w:rsid w:val="009B1EA0"/>
    <w:rsid w:val="009B1FA1"/>
    <w:rsid w:val="009B2082"/>
    <w:rsid w:val="009B21FC"/>
    <w:rsid w:val="009B24F8"/>
    <w:rsid w:val="009B25B2"/>
    <w:rsid w:val="009B2658"/>
    <w:rsid w:val="009B285F"/>
    <w:rsid w:val="009B2CB0"/>
    <w:rsid w:val="009B2D23"/>
    <w:rsid w:val="009B2D5F"/>
    <w:rsid w:val="009B2EE4"/>
    <w:rsid w:val="009B32E2"/>
    <w:rsid w:val="009B3572"/>
    <w:rsid w:val="009B3666"/>
    <w:rsid w:val="009B3921"/>
    <w:rsid w:val="009B3965"/>
    <w:rsid w:val="009B3D91"/>
    <w:rsid w:val="009B3E38"/>
    <w:rsid w:val="009B402E"/>
    <w:rsid w:val="009B41B5"/>
    <w:rsid w:val="009B456F"/>
    <w:rsid w:val="009B45CA"/>
    <w:rsid w:val="009B4ACE"/>
    <w:rsid w:val="009B4BBB"/>
    <w:rsid w:val="009B4D57"/>
    <w:rsid w:val="009B4F9F"/>
    <w:rsid w:val="009B521F"/>
    <w:rsid w:val="009B53AD"/>
    <w:rsid w:val="009B5512"/>
    <w:rsid w:val="009B56A1"/>
    <w:rsid w:val="009B5BCC"/>
    <w:rsid w:val="009B5C08"/>
    <w:rsid w:val="009B5CAB"/>
    <w:rsid w:val="009B5D35"/>
    <w:rsid w:val="009B5D5E"/>
    <w:rsid w:val="009B5DE7"/>
    <w:rsid w:val="009B5E48"/>
    <w:rsid w:val="009B5F95"/>
    <w:rsid w:val="009B6813"/>
    <w:rsid w:val="009B6AE5"/>
    <w:rsid w:val="009B6CF3"/>
    <w:rsid w:val="009B7002"/>
    <w:rsid w:val="009B7009"/>
    <w:rsid w:val="009B732A"/>
    <w:rsid w:val="009B76A3"/>
    <w:rsid w:val="009B77DF"/>
    <w:rsid w:val="009B7C6C"/>
    <w:rsid w:val="009B7E39"/>
    <w:rsid w:val="009C0082"/>
    <w:rsid w:val="009C02D2"/>
    <w:rsid w:val="009C02DC"/>
    <w:rsid w:val="009C03A5"/>
    <w:rsid w:val="009C0492"/>
    <w:rsid w:val="009C0765"/>
    <w:rsid w:val="009C0855"/>
    <w:rsid w:val="009C0CA5"/>
    <w:rsid w:val="009C1013"/>
    <w:rsid w:val="009C104C"/>
    <w:rsid w:val="009C10CF"/>
    <w:rsid w:val="009C12AF"/>
    <w:rsid w:val="009C12E9"/>
    <w:rsid w:val="009C137A"/>
    <w:rsid w:val="009C13C5"/>
    <w:rsid w:val="009C16EA"/>
    <w:rsid w:val="009C1825"/>
    <w:rsid w:val="009C1BDA"/>
    <w:rsid w:val="009C1C74"/>
    <w:rsid w:val="009C1DDD"/>
    <w:rsid w:val="009C1EEB"/>
    <w:rsid w:val="009C2113"/>
    <w:rsid w:val="009C2242"/>
    <w:rsid w:val="009C23D6"/>
    <w:rsid w:val="009C25AF"/>
    <w:rsid w:val="009C25E5"/>
    <w:rsid w:val="009C2617"/>
    <w:rsid w:val="009C2714"/>
    <w:rsid w:val="009C280E"/>
    <w:rsid w:val="009C2923"/>
    <w:rsid w:val="009C2BB9"/>
    <w:rsid w:val="009C2C86"/>
    <w:rsid w:val="009C2D35"/>
    <w:rsid w:val="009C2D67"/>
    <w:rsid w:val="009C2EA2"/>
    <w:rsid w:val="009C3016"/>
    <w:rsid w:val="009C3269"/>
    <w:rsid w:val="009C33D1"/>
    <w:rsid w:val="009C36B9"/>
    <w:rsid w:val="009C37B5"/>
    <w:rsid w:val="009C38C7"/>
    <w:rsid w:val="009C39AF"/>
    <w:rsid w:val="009C3A4B"/>
    <w:rsid w:val="009C3AAD"/>
    <w:rsid w:val="009C3B1F"/>
    <w:rsid w:val="009C424F"/>
    <w:rsid w:val="009C46B3"/>
    <w:rsid w:val="009C47D0"/>
    <w:rsid w:val="009C49DC"/>
    <w:rsid w:val="009C4C94"/>
    <w:rsid w:val="009C51CD"/>
    <w:rsid w:val="009C5458"/>
    <w:rsid w:val="009C55B1"/>
    <w:rsid w:val="009C5A75"/>
    <w:rsid w:val="009C5AEF"/>
    <w:rsid w:val="009C5BA2"/>
    <w:rsid w:val="009C61A4"/>
    <w:rsid w:val="009C6320"/>
    <w:rsid w:val="009C639B"/>
    <w:rsid w:val="009C642C"/>
    <w:rsid w:val="009C68DF"/>
    <w:rsid w:val="009C6916"/>
    <w:rsid w:val="009C696E"/>
    <w:rsid w:val="009C6A73"/>
    <w:rsid w:val="009C6B7C"/>
    <w:rsid w:val="009C6D07"/>
    <w:rsid w:val="009C6D8E"/>
    <w:rsid w:val="009C734E"/>
    <w:rsid w:val="009C77C5"/>
    <w:rsid w:val="009C7973"/>
    <w:rsid w:val="009C79BF"/>
    <w:rsid w:val="009C7D79"/>
    <w:rsid w:val="009D03B4"/>
    <w:rsid w:val="009D042B"/>
    <w:rsid w:val="009D0522"/>
    <w:rsid w:val="009D0A7A"/>
    <w:rsid w:val="009D119E"/>
    <w:rsid w:val="009D1612"/>
    <w:rsid w:val="009D1780"/>
    <w:rsid w:val="009D1C16"/>
    <w:rsid w:val="009D2467"/>
    <w:rsid w:val="009D26A7"/>
    <w:rsid w:val="009D30CE"/>
    <w:rsid w:val="009D32B6"/>
    <w:rsid w:val="009D32BB"/>
    <w:rsid w:val="009D3363"/>
    <w:rsid w:val="009D344A"/>
    <w:rsid w:val="009D34AE"/>
    <w:rsid w:val="009D3518"/>
    <w:rsid w:val="009D351B"/>
    <w:rsid w:val="009D3920"/>
    <w:rsid w:val="009D3994"/>
    <w:rsid w:val="009D3C21"/>
    <w:rsid w:val="009D4178"/>
    <w:rsid w:val="009D4203"/>
    <w:rsid w:val="009D422D"/>
    <w:rsid w:val="009D42EE"/>
    <w:rsid w:val="009D492E"/>
    <w:rsid w:val="009D4EC1"/>
    <w:rsid w:val="009D5170"/>
    <w:rsid w:val="009D51A2"/>
    <w:rsid w:val="009D5455"/>
    <w:rsid w:val="009D593B"/>
    <w:rsid w:val="009D594D"/>
    <w:rsid w:val="009D5CBC"/>
    <w:rsid w:val="009D5EF9"/>
    <w:rsid w:val="009D648D"/>
    <w:rsid w:val="009D64AB"/>
    <w:rsid w:val="009D6502"/>
    <w:rsid w:val="009D651D"/>
    <w:rsid w:val="009D6763"/>
    <w:rsid w:val="009D699C"/>
    <w:rsid w:val="009D6AF1"/>
    <w:rsid w:val="009D7126"/>
    <w:rsid w:val="009D71B1"/>
    <w:rsid w:val="009D7660"/>
    <w:rsid w:val="009D77F6"/>
    <w:rsid w:val="009E0019"/>
    <w:rsid w:val="009E0292"/>
    <w:rsid w:val="009E0570"/>
    <w:rsid w:val="009E0EB9"/>
    <w:rsid w:val="009E0F92"/>
    <w:rsid w:val="009E106E"/>
    <w:rsid w:val="009E117A"/>
    <w:rsid w:val="009E12AE"/>
    <w:rsid w:val="009E1340"/>
    <w:rsid w:val="009E145D"/>
    <w:rsid w:val="009E148D"/>
    <w:rsid w:val="009E14AB"/>
    <w:rsid w:val="009E15B6"/>
    <w:rsid w:val="009E1678"/>
    <w:rsid w:val="009E18DA"/>
    <w:rsid w:val="009E19CE"/>
    <w:rsid w:val="009E1B51"/>
    <w:rsid w:val="009E1FEB"/>
    <w:rsid w:val="009E217E"/>
    <w:rsid w:val="009E22C3"/>
    <w:rsid w:val="009E259E"/>
    <w:rsid w:val="009E270A"/>
    <w:rsid w:val="009E28FB"/>
    <w:rsid w:val="009E29C0"/>
    <w:rsid w:val="009E2C96"/>
    <w:rsid w:val="009E2D6A"/>
    <w:rsid w:val="009E2E7A"/>
    <w:rsid w:val="009E2FE3"/>
    <w:rsid w:val="009E317F"/>
    <w:rsid w:val="009E3308"/>
    <w:rsid w:val="009E35E1"/>
    <w:rsid w:val="009E3839"/>
    <w:rsid w:val="009E3963"/>
    <w:rsid w:val="009E3A84"/>
    <w:rsid w:val="009E3AAF"/>
    <w:rsid w:val="009E3B0C"/>
    <w:rsid w:val="009E3B45"/>
    <w:rsid w:val="009E3C79"/>
    <w:rsid w:val="009E3E4F"/>
    <w:rsid w:val="009E4341"/>
    <w:rsid w:val="009E43DC"/>
    <w:rsid w:val="009E4A04"/>
    <w:rsid w:val="009E4B03"/>
    <w:rsid w:val="009E501D"/>
    <w:rsid w:val="009E50D7"/>
    <w:rsid w:val="009E517D"/>
    <w:rsid w:val="009E522B"/>
    <w:rsid w:val="009E53E4"/>
    <w:rsid w:val="009E58F2"/>
    <w:rsid w:val="009E5F58"/>
    <w:rsid w:val="009E60B3"/>
    <w:rsid w:val="009E61DF"/>
    <w:rsid w:val="009E656A"/>
    <w:rsid w:val="009E6794"/>
    <w:rsid w:val="009E69B9"/>
    <w:rsid w:val="009E6A21"/>
    <w:rsid w:val="009E6E5E"/>
    <w:rsid w:val="009E705E"/>
    <w:rsid w:val="009E715B"/>
    <w:rsid w:val="009E7193"/>
    <w:rsid w:val="009E7601"/>
    <w:rsid w:val="009E77F4"/>
    <w:rsid w:val="009E794C"/>
    <w:rsid w:val="009E7AC0"/>
    <w:rsid w:val="009E7C5E"/>
    <w:rsid w:val="009E7E7B"/>
    <w:rsid w:val="009F0357"/>
    <w:rsid w:val="009F0946"/>
    <w:rsid w:val="009F09D9"/>
    <w:rsid w:val="009F0A6A"/>
    <w:rsid w:val="009F0AA1"/>
    <w:rsid w:val="009F1086"/>
    <w:rsid w:val="009F113E"/>
    <w:rsid w:val="009F1771"/>
    <w:rsid w:val="009F1C0D"/>
    <w:rsid w:val="009F1CE9"/>
    <w:rsid w:val="009F2125"/>
    <w:rsid w:val="009F226D"/>
    <w:rsid w:val="009F22D9"/>
    <w:rsid w:val="009F2B79"/>
    <w:rsid w:val="009F2C41"/>
    <w:rsid w:val="009F2F66"/>
    <w:rsid w:val="009F364A"/>
    <w:rsid w:val="009F36E9"/>
    <w:rsid w:val="009F37F3"/>
    <w:rsid w:val="009F3B20"/>
    <w:rsid w:val="009F3C40"/>
    <w:rsid w:val="009F3D62"/>
    <w:rsid w:val="009F3F3D"/>
    <w:rsid w:val="009F4066"/>
    <w:rsid w:val="009F4343"/>
    <w:rsid w:val="009F4381"/>
    <w:rsid w:val="009F451B"/>
    <w:rsid w:val="009F4534"/>
    <w:rsid w:val="009F4559"/>
    <w:rsid w:val="009F467A"/>
    <w:rsid w:val="009F4BE3"/>
    <w:rsid w:val="009F4C41"/>
    <w:rsid w:val="009F4C42"/>
    <w:rsid w:val="009F4CBF"/>
    <w:rsid w:val="009F4F25"/>
    <w:rsid w:val="009F5040"/>
    <w:rsid w:val="009F52F0"/>
    <w:rsid w:val="009F56C2"/>
    <w:rsid w:val="009F5C55"/>
    <w:rsid w:val="009F5C70"/>
    <w:rsid w:val="009F5C9D"/>
    <w:rsid w:val="009F5EBE"/>
    <w:rsid w:val="009F5F0E"/>
    <w:rsid w:val="009F6093"/>
    <w:rsid w:val="009F627C"/>
    <w:rsid w:val="009F66BA"/>
    <w:rsid w:val="009F6906"/>
    <w:rsid w:val="009F699E"/>
    <w:rsid w:val="009F6AF2"/>
    <w:rsid w:val="009F7331"/>
    <w:rsid w:val="009F73E5"/>
    <w:rsid w:val="009F74F3"/>
    <w:rsid w:val="009F7522"/>
    <w:rsid w:val="009F7681"/>
    <w:rsid w:val="009F76EB"/>
    <w:rsid w:val="009F7795"/>
    <w:rsid w:val="009F78CF"/>
    <w:rsid w:val="009F7BAB"/>
    <w:rsid w:val="009F7D98"/>
    <w:rsid w:val="00A00208"/>
    <w:rsid w:val="00A0025C"/>
    <w:rsid w:val="00A0029F"/>
    <w:rsid w:val="00A002A0"/>
    <w:rsid w:val="00A002F9"/>
    <w:rsid w:val="00A00549"/>
    <w:rsid w:val="00A0078E"/>
    <w:rsid w:val="00A00CE9"/>
    <w:rsid w:val="00A01165"/>
    <w:rsid w:val="00A011A5"/>
    <w:rsid w:val="00A012A6"/>
    <w:rsid w:val="00A015E2"/>
    <w:rsid w:val="00A0195F"/>
    <w:rsid w:val="00A01FCA"/>
    <w:rsid w:val="00A0235B"/>
    <w:rsid w:val="00A0236E"/>
    <w:rsid w:val="00A02403"/>
    <w:rsid w:val="00A02568"/>
    <w:rsid w:val="00A029C3"/>
    <w:rsid w:val="00A02A48"/>
    <w:rsid w:val="00A03142"/>
    <w:rsid w:val="00A034BD"/>
    <w:rsid w:val="00A03649"/>
    <w:rsid w:val="00A03662"/>
    <w:rsid w:val="00A03916"/>
    <w:rsid w:val="00A03A5A"/>
    <w:rsid w:val="00A03B71"/>
    <w:rsid w:val="00A03EEA"/>
    <w:rsid w:val="00A03FBC"/>
    <w:rsid w:val="00A044A4"/>
    <w:rsid w:val="00A049EA"/>
    <w:rsid w:val="00A04B1A"/>
    <w:rsid w:val="00A04BE7"/>
    <w:rsid w:val="00A04E45"/>
    <w:rsid w:val="00A04F23"/>
    <w:rsid w:val="00A050BD"/>
    <w:rsid w:val="00A051FB"/>
    <w:rsid w:val="00A05410"/>
    <w:rsid w:val="00A055BF"/>
    <w:rsid w:val="00A0569D"/>
    <w:rsid w:val="00A05723"/>
    <w:rsid w:val="00A05988"/>
    <w:rsid w:val="00A06234"/>
    <w:rsid w:val="00A06354"/>
    <w:rsid w:val="00A063C5"/>
    <w:rsid w:val="00A065B4"/>
    <w:rsid w:val="00A0680E"/>
    <w:rsid w:val="00A06820"/>
    <w:rsid w:val="00A06909"/>
    <w:rsid w:val="00A06C08"/>
    <w:rsid w:val="00A06D5D"/>
    <w:rsid w:val="00A06EDB"/>
    <w:rsid w:val="00A073C0"/>
    <w:rsid w:val="00A0740B"/>
    <w:rsid w:val="00A07653"/>
    <w:rsid w:val="00A076F4"/>
    <w:rsid w:val="00A079E3"/>
    <w:rsid w:val="00A07B43"/>
    <w:rsid w:val="00A07C11"/>
    <w:rsid w:val="00A07CE1"/>
    <w:rsid w:val="00A10293"/>
    <w:rsid w:val="00A103A3"/>
    <w:rsid w:val="00A10A48"/>
    <w:rsid w:val="00A10C52"/>
    <w:rsid w:val="00A10D9B"/>
    <w:rsid w:val="00A10DC2"/>
    <w:rsid w:val="00A10E08"/>
    <w:rsid w:val="00A111F2"/>
    <w:rsid w:val="00A11A41"/>
    <w:rsid w:val="00A11A6F"/>
    <w:rsid w:val="00A11AFA"/>
    <w:rsid w:val="00A11BF3"/>
    <w:rsid w:val="00A11EDA"/>
    <w:rsid w:val="00A121B4"/>
    <w:rsid w:val="00A1243E"/>
    <w:rsid w:val="00A12464"/>
    <w:rsid w:val="00A12668"/>
    <w:rsid w:val="00A1274C"/>
    <w:rsid w:val="00A128CA"/>
    <w:rsid w:val="00A1292D"/>
    <w:rsid w:val="00A12A7A"/>
    <w:rsid w:val="00A12E4B"/>
    <w:rsid w:val="00A13152"/>
    <w:rsid w:val="00A1383B"/>
    <w:rsid w:val="00A138BF"/>
    <w:rsid w:val="00A138E4"/>
    <w:rsid w:val="00A1439E"/>
    <w:rsid w:val="00A14628"/>
    <w:rsid w:val="00A14F29"/>
    <w:rsid w:val="00A153D3"/>
    <w:rsid w:val="00A1544C"/>
    <w:rsid w:val="00A15A80"/>
    <w:rsid w:val="00A15B17"/>
    <w:rsid w:val="00A15B9D"/>
    <w:rsid w:val="00A15C02"/>
    <w:rsid w:val="00A15D74"/>
    <w:rsid w:val="00A16035"/>
    <w:rsid w:val="00A163A5"/>
    <w:rsid w:val="00A16484"/>
    <w:rsid w:val="00A164C2"/>
    <w:rsid w:val="00A16721"/>
    <w:rsid w:val="00A169AD"/>
    <w:rsid w:val="00A16ACD"/>
    <w:rsid w:val="00A16BC3"/>
    <w:rsid w:val="00A16E7E"/>
    <w:rsid w:val="00A16F1E"/>
    <w:rsid w:val="00A170EC"/>
    <w:rsid w:val="00A175AF"/>
    <w:rsid w:val="00A17771"/>
    <w:rsid w:val="00A1792B"/>
    <w:rsid w:val="00A1795D"/>
    <w:rsid w:val="00A17DF7"/>
    <w:rsid w:val="00A20095"/>
    <w:rsid w:val="00A2061B"/>
    <w:rsid w:val="00A206B9"/>
    <w:rsid w:val="00A207AF"/>
    <w:rsid w:val="00A20921"/>
    <w:rsid w:val="00A209EC"/>
    <w:rsid w:val="00A20B62"/>
    <w:rsid w:val="00A20D5D"/>
    <w:rsid w:val="00A210FF"/>
    <w:rsid w:val="00A21268"/>
    <w:rsid w:val="00A215C3"/>
    <w:rsid w:val="00A2166E"/>
    <w:rsid w:val="00A21706"/>
    <w:rsid w:val="00A218A6"/>
    <w:rsid w:val="00A220A6"/>
    <w:rsid w:val="00A222FD"/>
    <w:rsid w:val="00A22939"/>
    <w:rsid w:val="00A22A38"/>
    <w:rsid w:val="00A22E3A"/>
    <w:rsid w:val="00A234D5"/>
    <w:rsid w:val="00A236DC"/>
    <w:rsid w:val="00A237D4"/>
    <w:rsid w:val="00A237E7"/>
    <w:rsid w:val="00A23899"/>
    <w:rsid w:val="00A23A04"/>
    <w:rsid w:val="00A23BCA"/>
    <w:rsid w:val="00A23E15"/>
    <w:rsid w:val="00A23FFC"/>
    <w:rsid w:val="00A24255"/>
    <w:rsid w:val="00A2437B"/>
    <w:rsid w:val="00A243EA"/>
    <w:rsid w:val="00A24543"/>
    <w:rsid w:val="00A2466D"/>
    <w:rsid w:val="00A2472D"/>
    <w:rsid w:val="00A24AE7"/>
    <w:rsid w:val="00A24C00"/>
    <w:rsid w:val="00A24C79"/>
    <w:rsid w:val="00A24CB7"/>
    <w:rsid w:val="00A251CC"/>
    <w:rsid w:val="00A25E86"/>
    <w:rsid w:val="00A260A2"/>
    <w:rsid w:val="00A26159"/>
    <w:rsid w:val="00A261B3"/>
    <w:rsid w:val="00A262A0"/>
    <w:rsid w:val="00A263A8"/>
    <w:rsid w:val="00A265F0"/>
    <w:rsid w:val="00A266CA"/>
    <w:rsid w:val="00A26751"/>
    <w:rsid w:val="00A269A7"/>
    <w:rsid w:val="00A2754D"/>
    <w:rsid w:val="00A27676"/>
    <w:rsid w:val="00A27A51"/>
    <w:rsid w:val="00A27BCC"/>
    <w:rsid w:val="00A27CE5"/>
    <w:rsid w:val="00A27D67"/>
    <w:rsid w:val="00A27D9B"/>
    <w:rsid w:val="00A27E6B"/>
    <w:rsid w:val="00A300B7"/>
    <w:rsid w:val="00A301BA"/>
    <w:rsid w:val="00A305F8"/>
    <w:rsid w:val="00A30601"/>
    <w:rsid w:val="00A306D5"/>
    <w:rsid w:val="00A308EB"/>
    <w:rsid w:val="00A30D4B"/>
    <w:rsid w:val="00A30F68"/>
    <w:rsid w:val="00A313F1"/>
    <w:rsid w:val="00A3163A"/>
    <w:rsid w:val="00A31834"/>
    <w:rsid w:val="00A31F88"/>
    <w:rsid w:val="00A31FCD"/>
    <w:rsid w:val="00A32413"/>
    <w:rsid w:val="00A32BDC"/>
    <w:rsid w:val="00A33017"/>
    <w:rsid w:val="00A33027"/>
    <w:rsid w:val="00A330AF"/>
    <w:rsid w:val="00A333CF"/>
    <w:rsid w:val="00A337E9"/>
    <w:rsid w:val="00A33B12"/>
    <w:rsid w:val="00A33D12"/>
    <w:rsid w:val="00A33D15"/>
    <w:rsid w:val="00A342CF"/>
    <w:rsid w:val="00A343D2"/>
    <w:rsid w:val="00A34529"/>
    <w:rsid w:val="00A34930"/>
    <w:rsid w:val="00A3498C"/>
    <w:rsid w:val="00A34D62"/>
    <w:rsid w:val="00A35215"/>
    <w:rsid w:val="00A35234"/>
    <w:rsid w:val="00A3526D"/>
    <w:rsid w:val="00A3538A"/>
    <w:rsid w:val="00A35398"/>
    <w:rsid w:val="00A3542F"/>
    <w:rsid w:val="00A354B1"/>
    <w:rsid w:val="00A35D39"/>
    <w:rsid w:val="00A35E1D"/>
    <w:rsid w:val="00A35EBB"/>
    <w:rsid w:val="00A35F8A"/>
    <w:rsid w:val="00A36121"/>
    <w:rsid w:val="00A36235"/>
    <w:rsid w:val="00A369C3"/>
    <w:rsid w:val="00A36C7F"/>
    <w:rsid w:val="00A36F47"/>
    <w:rsid w:val="00A3706D"/>
    <w:rsid w:val="00A3711C"/>
    <w:rsid w:val="00A37156"/>
    <w:rsid w:val="00A372C9"/>
    <w:rsid w:val="00A37598"/>
    <w:rsid w:val="00A3781B"/>
    <w:rsid w:val="00A3786B"/>
    <w:rsid w:val="00A379BD"/>
    <w:rsid w:val="00A37EE2"/>
    <w:rsid w:val="00A40018"/>
    <w:rsid w:val="00A4025E"/>
    <w:rsid w:val="00A4025F"/>
    <w:rsid w:val="00A40348"/>
    <w:rsid w:val="00A40447"/>
    <w:rsid w:val="00A40634"/>
    <w:rsid w:val="00A40B88"/>
    <w:rsid w:val="00A40C70"/>
    <w:rsid w:val="00A40EB7"/>
    <w:rsid w:val="00A40F26"/>
    <w:rsid w:val="00A41036"/>
    <w:rsid w:val="00A4117D"/>
    <w:rsid w:val="00A4127C"/>
    <w:rsid w:val="00A413C3"/>
    <w:rsid w:val="00A4144B"/>
    <w:rsid w:val="00A414DA"/>
    <w:rsid w:val="00A416BF"/>
    <w:rsid w:val="00A41C25"/>
    <w:rsid w:val="00A41C93"/>
    <w:rsid w:val="00A42314"/>
    <w:rsid w:val="00A42376"/>
    <w:rsid w:val="00A42A4E"/>
    <w:rsid w:val="00A42E72"/>
    <w:rsid w:val="00A42F71"/>
    <w:rsid w:val="00A43118"/>
    <w:rsid w:val="00A4313B"/>
    <w:rsid w:val="00A4334A"/>
    <w:rsid w:val="00A4361F"/>
    <w:rsid w:val="00A43702"/>
    <w:rsid w:val="00A43C7A"/>
    <w:rsid w:val="00A43C9B"/>
    <w:rsid w:val="00A43F6D"/>
    <w:rsid w:val="00A44049"/>
    <w:rsid w:val="00A4404D"/>
    <w:rsid w:val="00A44568"/>
    <w:rsid w:val="00A445DA"/>
    <w:rsid w:val="00A446F5"/>
    <w:rsid w:val="00A44A5E"/>
    <w:rsid w:val="00A44AF8"/>
    <w:rsid w:val="00A44C05"/>
    <w:rsid w:val="00A44E1B"/>
    <w:rsid w:val="00A44E49"/>
    <w:rsid w:val="00A44FF6"/>
    <w:rsid w:val="00A45645"/>
    <w:rsid w:val="00A45762"/>
    <w:rsid w:val="00A457A5"/>
    <w:rsid w:val="00A45AE3"/>
    <w:rsid w:val="00A45C14"/>
    <w:rsid w:val="00A45E44"/>
    <w:rsid w:val="00A462CD"/>
    <w:rsid w:val="00A462D6"/>
    <w:rsid w:val="00A4664E"/>
    <w:rsid w:val="00A4697D"/>
    <w:rsid w:val="00A46B80"/>
    <w:rsid w:val="00A46BC9"/>
    <w:rsid w:val="00A46C9D"/>
    <w:rsid w:val="00A46D0C"/>
    <w:rsid w:val="00A46E28"/>
    <w:rsid w:val="00A46ECB"/>
    <w:rsid w:val="00A46F4A"/>
    <w:rsid w:val="00A4740D"/>
    <w:rsid w:val="00A47AAB"/>
    <w:rsid w:val="00A47ED2"/>
    <w:rsid w:val="00A50164"/>
    <w:rsid w:val="00A501F1"/>
    <w:rsid w:val="00A504E3"/>
    <w:rsid w:val="00A50C1B"/>
    <w:rsid w:val="00A50F24"/>
    <w:rsid w:val="00A510D3"/>
    <w:rsid w:val="00A514AD"/>
    <w:rsid w:val="00A51675"/>
    <w:rsid w:val="00A51A2C"/>
    <w:rsid w:val="00A51CA1"/>
    <w:rsid w:val="00A51D1E"/>
    <w:rsid w:val="00A52177"/>
    <w:rsid w:val="00A5220F"/>
    <w:rsid w:val="00A5242F"/>
    <w:rsid w:val="00A52533"/>
    <w:rsid w:val="00A5261E"/>
    <w:rsid w:val="00A52881"/>
    <w:rsid w:val="00A528AC"/>
    <w:rsid w:val="00A52C78"/>
    <w:rsid w:val="00A52CE0"/>
    <w:rsid w:val="00A52F64"/>
    <w:rsid w:val="00A53098"/>
    <w:rsid w:val="00A53151"/>
    <w:rsid w:val="00A532CC"/>
    <w:rsid w:val="00A53472"/>
    <w:rsid w:val="00A54314"/>
    <w:rsid w:val="00A54393"/>
    <w:rsid w:val="00A546D1"/>
    <w:rsid w:val="00A54AD4"/>
    <w:rsid w:val="00A55346"/>
    <w:rsid w:val="00A553E4"/>
    <w:rsid w:val="00A55674"/>
    <w:rsid w:val="00A55959"/>
    <w:rsid w:val="00A55E3E"/>
    <w:rsid w:val="00A56105"/>
    <w:rsid w:val="00A56295"/>
    <w:rsid w:val="00A56742"/>
    <w:rsid w:val="00A56B4A"/>
    <w:rsid w:val="00A56E8D"/>
    <w:rsid w:val="00A57027"/>
    <w:rsid w:val="00A572B1"/>
    <w:rsid w:val="00A5748D"/>
    <w:rsid w:val="00A574C2"/>
    <w:rsid w:val="00A5765C"/>
    <w:rsid w:val="00A57910"/>
    <w:rsid w:val="00A57AE3"/>
    <w:rsid w:val="00A57BA3"/>
    <w:rsid w:val="00A57C41"/>
    <w:rsid w:val="00A57CB3"/>
    <w:rsid w:val="00A601AB"/>
    <w:rsid w:val="00A6028C"/>
    <w:rsid w:val="00A604A1"/>
    <w:rsid w:val="00A60AEE"/>
    <w:rsid w:val="00A60BFE"/>
    <w:rsid w:val="00A60C75"/>
    <w:rsid w:val="00A60CC6"/>
    <w:rsid w:val="00A60D5B"/>
    <w:rsid w:val="00A612AE"/>
    <w:rsid w:val="00A612BE"/>
    <w:rsid w:val="00A612DC"/>
    <w:rsid w:val="00A6135C"/>
    <w:rsid w:val="00A61692"/>
    <w:rsid w:val="00A61775"/>
    <w:rsid w:val="00A6177E"/>
    <w:rsid w:val="00A61AEF"/>
    <w:rsid w:val="00A61DB0"/>
    <w:rsid w:val="00A61DD7"/>
    <w:rsid w:val="00A61DF8"/>
    <w:rsid w:val="00A6211C"/>
    <w:rsid w:val="00A62401"/>
    <w:rsid w:val="00A6251C"/>
    <w:rsid w:val="00A62D46"/>
    <w:rsid w:val="00A63058"/>
    <w:rsid w:val="00A631CF"/>
    <w:rsid w:val="00A635BA"/>
    <w:rsid w:val="00A636FF"/>
    <w:rsid w:val="00A63887"/>
    <w:rsid w:val="00A638A4"/>
    <w:rsid w:val="00A63955"/>
    <w:rsid w:val="00A63C82"/>
    <w:rsid w:val="00A63CEA"/>
    <w:rsid w:val="00A63E05"/>
    <w:rsid w:val="00A63E53"/>
    <w:rsid w:val="00A640D5"/>
    <w:rsid w:val="00A64136"/>
    <w:rsid w:val="00A641D0"/>
    <w:rsid w:val="00A643AF"/>
    <w:rsid w:val="00A643DA"/>
    <w:rsid w:val="00A644B3"/>
    <w:rsid w:val="00A645F9"/>
    <w:rsid w:val="00A646A6"/>
    <w:rsid w:val="00A64A8F"/>
    <w:rsid w:val="00A64B0B"/>
    <w:rsid w:val="00A64B90"/>
    <w:rsid w:val="00A64BB2"/>
    <w:rsid w:val="00A64F00"/>
    <w:rsid w:val="00A65181"/>
    <w:rsid w:val="00A6534D"/>
    <w:rsid w:val="00A65383"/>
    <w:rsid w:val="00A65985"/>
    <w:rsid w:val="00A65AD6"/>
    <w:rsid w:val="00A65AEE"/>
    <w:rsid w:val="00A65CCA"/>
    <w:rsid w:val="00A65D51"/>
    <w:rsid w:val="00A65F5C"/>
    <w:rsid w:val="00A66173"/>
    <w:rsid w:val="00A66564"/>
    <w:rsid w:val="00A66654"/>
    <w:rsid w:val="00A6675B"/>
    <w:rsid w:val="00A66862"/>
    <w:rsid w:val="00A66980"/>
    <w:rsid w:val="00A66D98"/>
    <w:rsid w:val="00A67124"/>
    <w:rsid w:val="00A67589"/>
    <w:rsid w:val="00A67763"/>
    <w:rsid w:val="00A67862"/>
    <w:rsid w:val="00A67A62"/>
    <w:rsid w:val="00A67C23"/>
    <w:rsid w:val="00A67C38"/>
    <w:rsid w:val="00A67FF6"/>
    <w:rsid w:val="00A7012A"/>
    <w:rsid w:val="00A7055B"/>
    <w:rsid w:val="00A70595"/>
    <w:rsid w:val="00A7063C"/>
    <w:rsid w:val="00A70A30"/>
    <w:rsid w:val="00A70C03"/>
    <w:rsid w:val="00A70E3D"/>
    <w:rsid w:val="00A71242"/>
    <w:rsid w:val="00A7134B"/>
    <w:rsid w:val="00A71ABF"/>
    <w:rsid w:val="00A720A2"/>
    <w:rsid w:val="00A720C3"/>
    <w:rsid w:val="00A724D3"/>
    <w:rsid w:val="00A7252C"/>
    <w:rsid w:val="00A72819"/>
    <w:rsid w:val="00A72876"/>
    <w:rsid w:val="00A72A5A"/>
    <w:rsid w:val="00A72C0A"/>
    <w:rsid w:val="00A730FC"/>
    <w:rsid w:val="00A733D0"/>
    <w:rsid w:val="00A7367A"/>
    <w:rsid w:val="00A73742"/>
    <w:rsid w:val="00A73AE0"/>
    <w:rsid w:val="00A73BF7"/>
    <w:rsid w:val="00A741D2"/>
    <w:rsid w:val="00A74505"/>
    <w:rsid w:val="00A747A3"/>
    <w:rsid w:val="00A7485A"/>
    <w:rsid w:val="00A74BE1"/>
    <w:rsid w:val="00A74FCD"/>
    <w:rsid w:val="00A75105"/>
    <w:rsid w:val="00A7513F"/>
    <w:rsid w:val="00A7535F"/>
    <w:rsid w:val="00A75368"/>
    <w:rsid w:val="00A75557"/>
    <w:rsid w:val="00A75618"/>
    <w:rsid w:val="00A75950"/>
    <w:rsid w:val="00A75B77"/>
    <w:rsid w:val="00A75E65"/>
    <w:rsid w:val="00A75EF0"/>
    <w:rsid w:val="00A75EFF"/>
    <w:rsid w:val="00A75F25"/>
    <w:rsid w:val="00A761D6"/>
    <w:rsid w:val="00A762FE"/>
    <w:rsid w:val="00A76947"/>
    <w:rsid w:val="00A769AF"/>
    <w:rsid w:val="00A769FB"/>
    <w:rsid w:val="00A76BE4"/>
    <w:rsid w:val="00A76DCC"/>
    <w:rsid w:val="00A775D9"/>
    <w:rsid w:val="00A77824"/>
    <w:rsid w:val="00A77899"/>
    <w:rsid w:val="00A77E5D"/>
    <w:rsid w:val="00A8015B"/>
    <w:rsid w:val="00A803F4"/>
    <w:rsid w:val="00A80678"/>
    <w:rsid w:val="00A80853"/>
    <w:rsid w:val="00A80A0D"/>
    <w:rsid w:val="00A80C47"/>
    <w:rsid w:val="00A8100E"/>
    <w:rsid w:val="00A8140E"/>
    <w:rsid w:val="00A81506"/>
    <w:rsid w:val="00A817A8"/>
    <w:rsid w:val="00A81954"/>
    <w:rsid w:val="00A81A1A"/>
    <w:rsid w:val="00A81F27"/>
    <w:rsid w:val="00A81F59"/>
    <w:rsid w:val="00A8227A"/>
    <w:rsid w:val="00A82700"/>
    <w:rsid w:val="00A829E6"/>
    <w:rsid w:val="00A8303B"/>
    <w:rsid w:val="00A831F0"/>
    <w:rsid w:val="00A83217"/>
    <w:rsid w:val="00A836A3"/>
    <w:rsid w:val="00A83E89"/>
    <w:rsid w:val="00A83EC3"/>
    <w:rsid w:val="00A83ED1"/>
    <w:rsid w:val="00A843C1"/>
    <w:rsid w:val="00A84779"/>
    <w:rsid w:val="00A84DF9"/>
    <w:rsid w:val="00A84E47"/>
    <w:rsid w:val="00A85109"/>
    <w:rsid w:val="00A85247"/>
    <w:rsid w:val="00A8551F"/>
    <w:rsid w:val="00A8559F"/>
    <w:rsid w:val="00A8575D"/>
    <w:rsid w:val="00A8593B"/>
    <w:rsid w:val="00A85C54"/>
    <w:rsid w:val="00A85DCA"/>
    <w:rsid w:val="00A85DE6"/>
    <w:rsid w:val="00A85DFC"/>
    <w:rsid w:val="00A85EE9"/>
    <w:rsid w:val="00A86372"/>
    <w:rsid w:val="00A868B7"/>
    <w:rsid w:val="00A868CB"/>
    <w:rsid w:val="00A86BC6"/>
    <w:rsid w:val="00A86C1B"/>
    <w:rsid w:val="00A8715B"/>
    <w:rsid w:val="00A873DD"/>
    <w:rsid w:val="00A87430"/>
    <w:rsid w:val="00A87539"/>
    <w:rsid w:val="00A87A0B"/>
    <w:rsid w:val="00A87ABE"/>
    <w:rsid w:val="00A87AFF"/>
    <w:rsid w:val="00A87D0A"/>
    <w:rsid w:val="00A87D74"/>
    <w:rsid w:val="00A87DA2"/>
    <w:rsid w:val="00A90149"/>
    <w:rsid w:val="00A904C6"/>
    <w:rsid w:val="00A906A3"/>
    <w:rsid w:val="00A9075E"/>
    <w:rsid w:val="00A90AF9"/>
    <w:rsid w:val="00A90F02"/>
    <w:rsid w:val="00A91226"/>
    <w:rsid w:val="00A916A7"/>
    <w:rsid w:val="00A916F2"/>
    <w:rsid w:val="00A91C56"/>
    <w:rsid w:val="00A91C61"/>
    <w:rsid w:val="00A91DA0"/>
    <w:rsid w:val="00A92133"/>
    <w:rsid w:val="00A921EC"/>
    <w:rsid w:val="00A9226B"/>
    <w:rsid w:val="00A924D4"/>
    <w:rsid w:val="00A924E1"/>
    <w:rsid w:val="00A9279C"/>
    <w:rsid w:val="00A92A2A"/>
    <w:rsid w:val="00A92B10"/>
    <w:rsid w:val="00A92BB9"/>
    <w:rsid w:val="00A92BC0"/>
    <w:rsid w:val="00A92BD1"/>
    <w:rsid w:val="00A92F80"/>
    <w:rsid w:val="00A93619"/>
    <w:rsid w:val="00A93770"/>
    <w:rsid w:val="00A9397D"/>
    <w:rsid w:val="00A93E25"/>
    <w:rsid w:val="00A94038"/>
    <w:rsid w:val="00A94078"/>
    <w:rsid w:val="00A9423A"/>
    <w:rsid w:val="00A9429A"/>
    <w:rsid w:val="00A942B6"/>
    <w:rsid w:val="00A9438E"/>
    <w:rsid w:val="00A9472B"/>
    <w:rsid w:val="00A947AE"/>
    <w:rsid w:val="00A94921"/>
    <w:rsid w:val="00A94925"/>
    <w:rsid w:val="00A9494F"/>
    <w:rsid w:val="00A94EA1"/>
    <w:rsid w:val="00A95466"/>
    <w:rsid w:val="00A95668"/>
    <w:rsid w:val="00A956E4"/>
    <w:rsid w:val="00A96FDE"/>
    <w:rsid w:val="00A9705E"/>
    <w:rsid w:val="00A9772F"/>
    <w:rsid w:val="00A97836"/>
    <w:rsid w:val="00A97C77"/>
    <w:rsid w:val="00A97F88"/>
    <w:rsid w:val="00AA0443"/>
    <w:rsid w:val="00AA0535"/>
    <w:rsid w:val="00AA078D"/>
    <w:rsid w:val="00AA096D"/>
    <w:rsid w:val="00AA0A49"/>
    <w:rsid w:val="00AA0FA4"/>
    <w:rsid w:val="00AA10F8"/>
    <w:rsid w:val="00AA1772"/>
    <w:rsid w:val="00AA17A7"/>
    <w:rsid w:val="00AA1BAA"/>
    <w:rsid w:val="00AA1D3F"/>
    <w:rsid w:val="00AA1D91"/>
    <w:rsid w:val="00AA1F6E"/>
    <w:rsid w:val="00AA2061"/>
    <w:rsid w:val="00AA2099"/>
    <w:rsid w:val="00AA2107"/>
    <w:rsid w:val="00AA2200"/>
    <w:rsid w:val="00AA2841"/>
    <w:rsid w:val="00AA2A7F"/>
    <w:rsid w:val="00AA2F95"/>
    <w:rsid w:val="00AA3348"/>
    <w:rsid w:val="00AA3462"/>
    <w:rsid w:val="00AA354D"/>
    <w:rsid w:val="00AA3673"/>
    <w:rsid w:val="00AA37C6"/>
    <w:rsid w:val="00AA3B38"/>
    <w:rsid w:val="00AA3BF3"/>
    <w:rsid w:val="00AA3EF4"/>
    <w:rsid w:val="00AA3F79"/>
    <w:rsid w:val="00AA4412"/>
    <w:rsid w:val="00AA47B9"/>
    <w:rsid w:val="00AA5238"/>
    <w:rsid w:val="00AA52F5"/>
    <w:rsid w:val="00AA5445"/>
    <w:rsid w:val="00AA5AF9"/>
    <w:rsid w:val="00AA5B42"/>
    <w:rsid w:val="00AA629E"/>
    <w:rsid w:val="00AA63B9"/>
    <w:rsid w:val="00AA64BE"/>
    <w:rsid w:val="00AA65BC"/>
    <w:rsid w:val="00AA68D6"/>
    <w:rsid w:val="00AA6A97"/>
    <w:rsid w:val="00AA6BA0"/>
    <w:rsid w:val="00AA6C48"/>
    <w:rsid w:val="00AA70D8"/>
    <w:rsid w:val="00AA72FE"/>
    <w:rsid w:val="00AA784C"/>
    <w:rsid w:val="00AA7AA6"/>
    <w:rsid w:val="00AA7BDE"/>
    <w:rsid w:val="00AA7E05"/>
    <w:rsid w:val="00AA7F15"/>
    <w:rsid w:val="00AB00D4"/>
    <w:rsid w:val="00AB0243"/>
    <w:rsid w:val="00AB06A6"/>
    <w:rsid w:val="00AB0891"/>
    <w:rsid w:val="00AB0A47"/>
    <w:rsid w:val="00AB0CE9"/>
    <w:rsid w:val="00AB0EA4"/>
    <w:rsid w:val="00AB0FA0"/>
    <w:rsid w:val="00AB10EB"/>
    <w:rsid w:val="00AB13F8"/>
    <w:rsid w:val="00AB14C5"/>
    <w:rsid w:val="00AB1564"/>
    <w:rsid w:val="00AB1579"/>
    <w:rsid w:val="00AB160B"/>
    <w:rsid w:val="00AB18BB"/>
    <w:rsid w:val="00AB1AA7"/>
    <w:rsid w:val="00AB1D60"/>
    <w:rsid w:val="00AB27C5"/>
    <w:rsid w:val="00AB2ACC"/>
    <w:rsid w:val="00AB2FA0"/>
    <w:rsid w:val="00AB2FCC"/>
    <w:rsid w:val="00AB3057"/>
    <w:rsid w:val="00AB334E"/>
    <w:rsid w:val="00AB33B3"/>
    <w:rsid w:val="00AB3751"/>
    <w:rsid w:val="00AB3D44"/>
    <w:rsid w:val="00AB3E29"/>
    <w:rsid w:val="00AB3EC5"/>
    <w:rsid w:val="00AB3EFA"/>
    <w:rsid w:val="00AB3FD2"/>
    <w:rsid w:val="00AB4546"/>
    <w:rsid w:val="00AB4573"/>
    <w:rsid w:val="00AB483C"/>
    <w:rsid w:val="00AB4908"/>
    <w:rsid w:val="00AB4999"/>
    <w:rsid w:val="00AB49B3"/>
    <w:rsid w:val="00AB49C5"/>
    <w:rsid w:val="00AB4C03"/>
    <w:rsid w:val="00AB4D54"/>
    <w:rsid w:val="00AB581F"/>
    <w:rsid w:val="00AB59AD"/>
    <w:rsid w:val="00AB5A93"/>
    <w:rsid w:val="00AB5B02"/>
    <w:rsid w:val="00AB6032"/>
    <w:rsid w:val="00AB6058"/>
    <w:rsid w:val="00AB63BD"/>
    <w:rsid w:val="00AB63CE"/>
    <w:rsid w:val="00AB659A"/>
    <w:rsid w:val="00AB66EB"/>
    <w:rsid w:val="00AB6908"/>
    <w:rsid w:val="00AB6A45"/>
    <w:rsid w:val="00AB6B2A"/>
    <w:rsid w:val="00AB6D24"/>
    <w:rsid w:val="00AB6FB2"/>
    <w:rsid w:val="00AB705F"/>
    <w:rsid w:val="00AB783F"/>
    <w:rsid w:val="00AB786B"/>
    <w:rsid w:val="00AB7F7C"/>
    <w:rsid w:val="00AC0588"/>
    <w:rsid w:val="00AC06C7"/>
    <w:rsid w:val="00AC07A7"/>
    <w:rsid w:val="00AC096E"/>
    <w:rsid w:val="00AC097C"/>
    <w:rsid w:val="00AC0ABA"/>
    <w:rsid w:val="00AC0FC3"/>
    <w:rsid w:val="00AC1028"/>
    <w:rsid w:val="00AC130C"/>
    <w:rsid w:val="00AC13CF"/>
    <w:rsid w:val="00AC165C"/>
    <w:rsid w:val="00AC17E9"/>
    <w:rsid w:val="00AC1B01"/>
    <w:rsid w:val="00AC1B2C"/>
    <w:rsid w:val="00AC1F83"/>
    <w:rsid w:val="00AC24DE"/>
    <w:rsid w:val="00AC2717"/>
    <w:rsid w:val="00AC29D4"/>
    <w:rsid w:val="00AC2D52"/>
    <w:rsid w:val="00AC2E5F"/>
    <w:rsid w:val="00AC2FC6"/>
    <w:rsid w:val="00AC3D40"/>
    <w:rsid w:val="00AC4A8B"/>
    <w:rsid w:val="00AC4D3A"/>
    <w:rsid w:val="00AC5095"/>
    <w:rsid w:val="00AC509D"/>
    <w:rsid w:val="00AC519D"/>
    <w:rsid w:val="00AC53A6"/>
    <w:rsid w:val="00AC54C8"/>
    <w:rsid w:val="00AC56A1"/>
    <w:rsid w:val="00AC5928"/>
    <w:rsid w:val="00AC59EB"/>
    <w:rsid w:val="00AC5B7F"/>
    <w:rsid w:val="00AC5BB3"/>
    <w:rsid w:val="00AC5BD7"/>
    <w:rsid w:val="00AC5BDE"/>
    <w:rsid w:val="00AC5DEB"/>
    <w:rsid w:val="00AC61B9"/>
    <w:rsid w:val="00AC65A0"/>
    <w:rsid w:val="00AC67B2"/>
    <w:rsid w:val="00AC6D4A"/>
    <w:rsid w:val="00AC7199"/>
    <w:rsid w:val="00AC71BD"/>
    <w:rsid w:val="00AC753D"/>
    <w:rsid w:val="00AC75B3"/>
    <w:rsid w:val="00AC75EB"/>
    <w:rsid w:val="00AC777F"/>
    <w:rsid w:val="00AC79DF"/>
    <w:rsid w:val="00AC7B9C"/>
    <w:rsid w:val="00AC7C6E"/>
    <w:rsid w:val="00AC7CD2"/>
    <w:rsid w:val="00AD0041"/>
    <w:rsid w:val="00AD0341"/>
    <w:rsid w:val="00AD0463"/>
    <w:rsid w:val="00AD0A8B"/>
    <w:rsid w:val="00AD0BD0"/>
    <w:rsid w:val="00AD0E7B"/>
    <w:rsid w:val="00AD1136"/>
    <w:rsid w:val="00AD1822"/>
    <w:rsid w:val="00AD1C00"/>
    <w:rsid w:val="00AD2207"/>
    <w:rsid w:val="00AD2413"/>
    <w:rsid w:val="00AD26F8"/>
    <w:rsid w:val="00AD2788"/>
    <w:rsid w:val="00AD28C6"/>
    <w:rsid w:val="00AD2E4A"/>
    <w:rsid w:val="00AD2F39"/>
    <w:rsid w:val="00AD3039"/>
    <w:rsid w:val="00AD3231"/>
    <w:rsid w:val="00AD34FA"/>
    <w:rsid w:val="00AD3811"/>
    <w:rsid w:val="00AD38A8"/>
    <w:rsid w:val="00AD39E0"/>
    <w:rsid w:val="00AD3A2D"/>
    <w:rsid w:val="00AD3AA3"/>
    <w:rsid w:val="00AD3C11"/>
    <w:rsid w:val="00AD3FAE"/>
    <w:rsid w:val="00AD403D"/>
    <w:rsid w:val="00AD40CB"/>
    <w:rsid w:val="00AD4362"/>
    <w:rsid w:val="00AD43C6"/>
    <w:rsid w:val="00AD43D7"/>
    <w:rsid w:val="00AD4A50"/>
    <w:rsid w:val="00AD54EA"/>
    <w:rsid w:val="00AD5676"/>
    <w:rsid w:val="00AD5694"/>
    <w:rsid w:val="00AD5A75"/>
    <w:rsid w:val="00AD5B6D"/>
    <w:rsid w:val="00AD5D9C"/>
    <w:rsid w:val="00AD5EA8"/>
    <w:rsid w:val="00AD5EC1"/>
    <w:rsid w:val="00AD5EE9"/>
    <w:rsid w:val="00AD5F99"/>
    <w:rsid w:val="00AD6416"/>
    <w:rsid w:val="00AD6602"/>
    <w:rsid w:val="00AD66A7"/>
    <w:rsid w:val="00AD6A2C"/>
    <w:rsid w:val="00AD6C6C"/>
    <w:rsid w:val="00AD6E8F"/>
    <w:rsid w:val="00AD73DF"/>
    <w:rsid w:val="00AD7AE9"/>
    <w:rsid w:val="00AD7E73"/>
    <w:rsid w:val="00AE0412"/>
    <w:rsid w:val="00AE05EC"/>
    <w:rsid w:val="00AE06EA"/>
    <w:rsid w:val="00AE0719"/>
    <w:rsid w:val="00AE07FF"/>
    <w:rsid w:val="00AE0A34"/>
    <w:rsid w:val="00AE0EFB"/>
    <w:rsid w:val="00AE1468"/>
    <w:rsid w:val="00AE14BA"/>
    <w:rsid w:val="00AE1540"/>
    <w:rsid w:val="00AE1763"/>
    <w:rsid w:val="00AE18AD"/>
    <w:rsid w:val="00AE1A8B"/>
    <w:rsid w:val="00AE1D4A"/>
    <w:rsid w:val="00AE1FBA"/>
    <w:rsid w:val="00AE209A"/>
    <w:rsid w:val="00AE20EA"/>
    <w:rsid w:val="00AE244A"/>
    <w:rsid w:val="00AE277E"/>
    <w:rsid w:val="00AE27F4"/>
    <w:rsid w:val="00AE2B25"/>
    <w:rsid w:val="00AE2BB6"/>
    <w:rsid w:val="00AE2C56"/>
    <w:rsid w:val="00AE2D1F"/>
    <w:rsid w:val="00AE2F92"/>
    <w:rsid w:val="00AE2F94"/>
    <w:rsid w:val="00AE3417"/>
    <w:rsid w:val="00AE34A5"/>
    <w:rsid w:val="00AE3558"/>
    <w:rsid w:val="00AE38B5"/>
    <w:rsid w:val="00AE3BE2"/>
    <w:rsid w:val="00AE3D14"/>
    <w:rsid w:val="00AE3EE2"/>
    <w:rsid w:val="00AE3F0D"/>
    <w:rsid w:val="00AE4194"/>
    <w:rsid w:val="00AE41F4"/>
    <w:rsid w:val="00AE432A"/>
    <w:rsid w:val="00AE444E"/>
    <w:rsid w:val="00AE47D3"/>
    <w:rsid w:val="00AE47FC"/>
    <w:rsid w:val="00AE48D5"/>
    <w:rsid w:val="00AE49B9"/>
    <w:rsid w:val="00AE49D2"/>
    <w:rsid w:val="00AE4B05"/>
    <w:rsid w:val="00AE4B62"/>
    <w:rsid w:val="00AE4B6F"/>
    <w:rsid w:val="00AE4D7A"/>
    <w:rsid w:val="00AE4F99"/>
    <w:rsid w:val="00AE4FA2"/>
    <w:rsid w:val="00AE50B0"/>
    <w:rsid w:val="00AE51A0"/>
    <w:rsid w:val="00AE5609"/>
    <w:rsid w:val="00AE5749"/>
    <w:rsid w:val="00AE5803"/>
    <w:rsid w:val="00AE58E6"/>
    <w:rsid w:val="00AE5D86"/>
    <w:rsid w:val="00AE5D95"/>
    <w:rsid w:val="00AE6054"/>
    <w:rsid w:val="00AE6337"/>
    <w:rsid w:val="00AE64B6"/>
    <w:rsid w:val="00AE653F"/>
    <w:rsid w:val="00AE68FD"/>
    <w:rsid w:val="00AE6BE6"/>
    <w:rsid w:val="00AE6C0D"/>
    <w:rsid w:val="00AE6C42"/>
    <w:rsid w:val="00AE7166"/>
    <w:rsid w:val="00AE75A1"/>
    <w:rsid w:val="00AE7611"/>
    <w:rsid w:val="00AE76F8"/>
    <w:rsid w:val="00AE7DE5"/>
    <w:rsid w:val="00AE7E74"/>
    <w:rsid w:val="00AE7F30"/>
    <w:rsid w:val="00AE7FCD"/>
    <w:rsid w:val="00AF0091"/>
    <w:rsid w:val="00AF054F"/>
    <w:rsid w:val="00AF07C5"/>
    <w:rsid w:val="00AF08B7"/>
    <w:rsid w:val="00AF090D"/>
    <w:rsid w:val="00AF09A4"/>
    <w:rsid w:val="00AF0AFF"/>
    <w:rsid w:val="00AF10F8"/>
    <w:rsid w:val="00AF1616"/>
    <w:rsid w:val="00AF16AC"/>
    <w:rsid w:val="00AF1CEC"/>
    <w:rsid w:val="00AF1DA8"/>
    <w:rsid w:val="00AF212F"/>
    <w:rsid w:val="00AF2300"/>
    <w:rsid w:val="00AF23B2"/>
    <w:rsid w:val="00AF26F0"/>
    <w:rsid w:val="00AF292F"/>
    <w:rsid w:val="00AF2B69"/>
    <w:rsid w:val="00AF2DBD"/>
    <w:rsid w:val="00AF327A"/>
    <w:rsid w:val="00AF3484"/>
    <w:rsid w:val="00AF3542"/>
    <w:rsid w:val="00AF3552"/>
    <w:rsid w:val="00AF38F4"/>
    <w:rsid w:val="00AF39A2"/>
    <w:rsid w:val="00AF3AD3"/>
    <w:rsid w:val="00AF3AED"/>
    <w:rsid w:val="00AF3EE7"/>
    <w:rsid w:val="00AF414D"/>
    <w:rsid w:val="00AF424F"/>
    <w:rsid w:val="00AF500E"/>
    <w:rsid w:val="00AF531C"/>
    <w:rsid w:val="00AF5505"/>
    <w:rsid w:val="00AF575B"/>
    <w:rsid w:val="00AF5947"/>
    <w:rsid w:val="00AF5983"/>
    <w:rsid w:val="00AF5AE6"/>
    <w:rsid w:val="00AF6113"/>
    <w:rsid w:val="00AF629B"/>
    <w:rsid w:val="00AF6307"/>
    <w:rsid w:val="00AF630E"/>
    <w:rsid w:val="00AF6391"/>
    <w:rsid w:val="00AF6406"/>
    <w:rsid w:val="00AF6631"/>
    <w:rsid w:val="00AF67DF"/>
    <w:rsid w:val="00AF68FF"/>
    <w:rsid w:val="00AF69B9"/>
    <w:rsid w:val="00AF69C3"/>
    <w:rsid w:val="00AF6FEE"/>
    <w:rsid w:val="00AF7006"/>
    <w:rsid w:val="00AF7029"/>
    <w:rsid w:val="00AF7051"/>
    <w:rsid w:val="00AF708A"/>
    <w:rsid w:val="00AF751C"/>
    <w:rsid w:val="00AF7584"/>
    <w:rsid w:val="00AF769F"/>
    <w:rsid w:val="00AF785B"/>
    <w:rsid w:val="00AF79D8"/>
    <w:rsid w:val="00AF7E60"/>
    <w:rsid w:val="00B0008E"/>
    <w:rsid w:val="00B0013D"/>
    <w:rsid w:val="00B0021D"/>
    <w:rsid w:val="00B009D2"/>
    <w:rsid w:val="00B00EE1"/>
    <w:rsid w:val="00B01457"/>
    <w:rsid w:val="00B014C5"/>
    <w:rsid w:val="00B01858"/>
    <w:rsid w:val="00B01C88"/>
    <w:rsid w:val="00B01EFA"/>
    <w:rsid w:val="00B01EFC"/>
    <w:rsid w:val="00B02236"/>
    <w:rsid w:val="00B02592"/>
    <w:rsid w:val="00B02596"/>
    <w:rsid w:val="00B02920"/>
    <w:rsid w:val="00B02B55"/>
    <w:rsid w:val="00B02C2A"/>
    <w:rsid w:val="00B02DF1"/>
    <w:rsid w:val="00B02F65"/>
    <w:rsid w:val="00B036B2"/>
    <w:rsid w:val="00B037FF"/>
    <w:rsid w:val="00B03C25"/>
    <w:rsid w:val="00B03C6B"/>
    <w:rsid w:val="00B03F7E"/>
    <w:rsid w:val="00B0413B"/>
    <w:rsid w:val="00B0416A"/>
    <w:rsid w:val="00B04511"/>
    <w:rsid w:val="00B0456E"/>
    <w:rsid w:val="00B04733"/>
    <w:rsid w:val="00B047CF"/>
    <w:rsid w:val="00B04859"/>
    <w:rsid w:val="00B0488E"/>
    <w:rsid w:val="00B049D2"/>
    <w:rsid w:val="00B04A6A"/>
    <w:rsid w:val="00B04C49"/>
    <w:rsid w:val="00B04D7D"/>
    <w:rsid w:val="00B04E0D"/>
    <w:rsid w:val="00B054A0"/>
    <w:rsid w:val="00B055F3"/>
    <w:rsid w:val="00B056A6"/>
    <w:rsid w:val="00B0591C"/>
    <w:rsid w:val="00B05A92"/>
    <w:rsid w:val="00B05AF1"/>
    <w:rsid w:val="00B05B95"/>
    <w:rsid w:val="00B05CE0"/>
    <w:rsid w:val="00B05E90"/>
    <w:rsid w:val="00B05F78"/>
    <w:rsid w:val="00B05F93"/>
    <w:rsid w:val="00B05FBF"/>
    <w:rsid w:val="00B06163"/>
    <w:rsid w:val="00B0642A"/>
    <w:rsid w:val="00B06554"/>
    <w:rsid w:val="00B0658F"/>
    <w:rsid w:val="00B06926"/>
    <w:rsid w:val="00B069FA"/>
    <w:rsid w:val="00B06AB4"/>
    <w:rsid w:val="00B06D72"/>
    <w:rsid w:val="00B06D74"/>
    <w:rsid w:val="00B06EAF"/>
    <w:rsid w:val="00B06FF1"/>
    <w:rsid w:val="00B07065"/>
    <w:rsid w:val="00B071ED"/>
    <w:rsid w:val="00B07560"/>
    <w:rsid w:val="00B07645"/>
    <w:rsid w:val="00B0770C"/>
    <w:rsid w:val="00B07880"/>
    <w:rsid w:val="00B07F1C"/>
    <w:rsid w:val="00B10039"/>
    <w:rsid w:val="00B100BD"/>
    <w:rsid w:val="00B103BD"/>
    <w:rsid w:val="00B103F1"/>
    <w:rsid w:val="00B1083F"/>
    <w:rsid w:val="00B10A2E"/>
    <w:rsid w:val="00B10CF3"/>
    <w:rsid w:val="00B10E28"/>
    <w:rsid w:val="00B10E6A"/>
    <w:rsid w:val="00B10FE5"/>
    <w:rsid w:val="00B111BB"/>
    <w:rsid w:val="00B1129C"/>
    <w:rsid w:val="00B1170B"/>
    <w:rsid w:val="00B11792"/>
    <w:rsid w:val="00B11B36"/>
    <w:rsid w:val="00B122AB"/>
    <w:rsid w:val="00B123B4"/>
    <w:rsid w:val="00B123C7"/>
    <w:rsid w:val="00B123DC"/>
    <w:rsid w:val="00B1262F"/>
    <w:rsid w:val="00B12657"/>
    <w:rsid w:val="00B12792"/>
    <w:rsid w:val="00B13095"/>
    <w:rsid w:val="00B131AF"/>
    <w:rsid w:val="00B1320C"/>
    <w:rsid w:val="00B135D6"/>
    <w:rsid w:val="00B13A00"/>
    <w:rsid w:val="00B13B24"/>
    <w:rsid w:val="00B13E25"/>
    <w:rsid w:val="00B13F31"/>
    <w:rsid w:val="00B14906"/>
    <w:rsid w:val="00B14E3C"/>
    <w:rsid w:val="00B14E57"/>
    <w:rsid w:val="00B15218"/>
    <w:rsid w:val="00B155FA"/>
    <w:rsid w:val="00B1563B"/>
    <w:rsid w:val="00B158D3"/>
    <w:rsid w:val="00B15928"/>
    <w:rsid w:val="00B15937"/>
    <w:rsid w:val="00B15BC3"/>
    <w:rsid w:val="00B15C5E"/>
    <w:rsid w:val="00B15D63"/>
    <w:rsid w:val="00B16530"/>
    <w:rsid w:val="00B16869"/>
    <w:rsid w:val="00B168B9"/>
    <w:rsid w:val="00B16A8E"/>
    <w:rsid w:val="00B1741F"/>
    <w:rsid w:val="00B178EE"/>
    <w:rsid w:val="00B1790C"/>
    <w:rsid w:val="00B17CEA"/>
    <w:rsid w:val="00B17D5E"/>
    <w:rsid w:val="00B17E8E"/>
    <w:rsid w:val="00B20042"/>
    <w:rsid w:val="00B200DD"/>
    <w:rsid w:val="00B2010D"/>
    <w:rsid w:val="00B20187"/>
    <w:rsid w:val="00B2039F"/>
    <w:rsid w:val="00B205FA"/>
    <w:rsid w:val="00B20D91"/>
    <w:rsid w:val="00B21282"/>
    <w:rsid w:val="00B2138C"/>
    <w:rsid w:val="00B214F1"/>
    <w:rsid w:val="00B21598"/>
    <w:rsid w:val="00B215BE"/>
    <w:rsid w:val="00B21685"/>
    <w:rsid w:val="00B21694"/>
    <w:rsid w:val="00B21A25"/>
    <w:rsid w:val="00B220B3"/>
    <w:rsid w:val="00B2283D"/>
    <w:rsid w:val="00B22931"/>
    <w:rsid w:val="00B2295E"/>
    <w:rsid w:val="00B22B46"/>
    <w:rsid w:val="00B22F62"/>
    <w:rsid w:val="00B22FD5"/>
    <w:rsid w:val="00B231CE"/>
    <w:rsid w:val="00B2336C"/>
    <w:rsid w:val="00B23727"/>
    <w:rsid w:val="00B23776"/>
    <w:rsid w:val="00B23848"/>
    <w:rsid w:val="00B23A1B"/>
    <w:rsid w:val="00B23AC0"/>
    <w:rsid w:val="00B23D14"/>
    <w:rsid w:val="00B23FCC"/>
    <w:rsid w:val="00B24066"/>
    <w:rsid w:val="00B24148"/>
    <w:rsid w:val="00B244DB"/>
    <w:rsid w:val="00B2482C"/>
    <w:rsid w:val="00B24C23"/>
    <w:rsid w:val="00B25112"/>
    <w:rsid w:val="00B25430"/>
    <w:rsid w:val="00B256C1"/>
    <w:rsid w:val="00B25A0F"/>
    <w:rsid w:val="00B25A40"/>
    <w:rsid w:val="00B25C34"/>
    <w:rsid w:val="00B25C41"/>
    <w:rsid w:val="00B25D20"/>
    <w:rsid w:val="00B2603D"/>
    <w:rsid w:val="00B2614F"/>
    <w:rsid w:val="00B26187"/>
    <w:rsid w:val="00B26341"/>
    <w:rsid w:val="00B26566"/>
    <w:rsid w:val="00B2684A"/>
    <w:rsid w:val="00B268E8"/>
    <w:rsid w:val="00B26A34"/>
    <w:rsid w:val="00B26D70"/>
    <w:rsid w:val="00B27401"/>
    <w:rsid w:val="00B2741F"/>
    <w:rsid w:val="00B2744E"/>
    <w:rsid w:val="00B2745B"/>
    <w:rsid w:val="00B274F6"/>
    <w:rsid w:val="00B27762"/>
    <w:rsid w:val="00B27D62"/>
    <w:rsid w:val="00B300F0"/>
    <w:rsid w:val="00B3045F"/>
    <w:rsid w:val="00B304F1"/>
    <w:rsid w:val="00B30526"/>
    <w:rsid w:val="00B30619"/>
    <w:rsid w:val="00B306AA"/>
    <w:rsid w:val="00B310B1"/>
    <w:rsid w:val="00B310B4"/>
    <w:rsid w:val="00B31113"/>
    <w:rsid w:val="00B31574"/>
    <w:rsid w:val="00B31811"/>
    <w:rsid w:val="00B31BF6"/>
    <w:rsid w:val="00B31CE0"/>
    <w:rsid w:val="00B31E3F"/>
    <w:rsid w:val="00B31ECE"/>
    <w:rsid w:val="00B32677"/>
    <w:rsid w:val="00B32939"/>
    <w:rsid w:val="00B32A09"/>
    <w:rsid w:val="00B32B55"/>
    <w:rsid w:val="00B33B37"/>
    <w:rsid w:val="00B33CFF"/>
    <w:rsid w:val="00B3408C"/>
    <w:rsid w:val="00B3423A"/>
    <w:rsid w:val="00B343BA"/>
    <w:rsid w:val="00B34495"/>
    <w:rsid w:val="00B345C4"/>
    <w:rsid w:val="00B348BF"/>
    <w:rsid w:val="00B34A7E"/>
    <w:rsid w:val="00B34DB8"/>
    <w:rsid w:val="00B34E6D"/>
    <w:rsid w:val="00B351CC"/>
    <w:rsid w:val="00B357FA"/>
    <w:rsid w:val="00B35AF9"/>
    <w:rsid w:val="00B35C04"/>
    <w:rsid w:val="00B35F2F"/>
    <w:rsid w:val="00B3625F"/>
    <w:rsid w:val="00B36858"/>
    <w:rsid w:val="00B36DDB"/>
    <w:rsid w:val="00B36E07"/>
    <w:rsid w:val="00B36E63"/>
    <w:rsid w:val="00B36F45"/>
    <w:rsid w:val="00B36FDF"/>
    <w:rsid w:val="00B371CC"/>
    <w:rsid w:val="00B3730A"/>
    <w:rsid w:val="00B374C0"/>
    <w:rsid w:val="00B3799F"/>
    <w:rsid w:val="00B37C09"/>
    <w:rsid w:val="00B37E3E"/>
    <w:rsid w:val="00B37EF3"/>
    <w:rsid w:val="00B40240"/>
    <w:rsid w:val="00B40342"/>
    <w:rsid w:val="00B40378"/>
    <w:rsid w:val="00B40403"/>
    <w:rsid w:val="00B405D5"/>
    <w:rsid w:val="00B4088B"/>
    <w:rsid w:val="00B40943"/>
    <w:rsid w:val="00B40B04"/>
    <w:rsid w:val="00B40B6C"/>
    <w:rsid w:val="00B4131A"/>
    <w:rsid w:val="00B4148B"/>
    <w:rsid w:val="00B41550"/>
    <w:rsid w:val="00B41698"/>
    <w:rsid w:val="00B4177C"/>
    <w:rsid w:val="00B4194D"/>
    <w:rsid w:val="00B41DD1"/>
    <w:rsid w:val="00B41FA8"/>
    <w:rsid w:val="00B42128"/>
    <w:rsid w:val="00B42150"/>
    <w:rsid w:val="00B4226E"/>
    <w:rsid w:val="00B423C2"/>
    <w:rsid w:val="00B42417"/>
    <w:rsid w:val="00B4286F"/>
    <w:rsid w:val="00B428D4"/>
    <w:rsid w:val="00B42B47"/>
    <w:rsid w:val="00B42F34"/>
    <w:rsid w:val="00B432EA"/>
    <w:rsid w:val="00B438C9"/>
    <w:rsid w:val="00B43908"/>
    <w:rsid w:val="00B439AA"/>
    <w:rsid w:val="00B43BFB"/>
    <w:rsid w:val="00B43FC9"/>
    <w:rsid w:val="00B44513"/>
    <w:rsid w:val="00B445B2"/>
    <w:rsid w:val="00B445CE"/>
    <w:rsid w:val="00B44760"/>
    <w:rsid w:val="00B44C64"/>
    <w:rsid w:val="00B44CA4"/>
    <w:rsid w:val="00B44CBF"/>
    <w:rsid w:val="00B44D3C"/>
    <w:rsid w:val="00B44E00"/>
    <w:rsid w:val="00B45036"/>
    <w:rsid w:val="00B45774"/>
    <w:rsid w:val="00B45DFA"/>
    <w:rsid w:val="00B45F5D"/>
    <w:rsid w:val="00B46569"/>
    <w:rsid w:val="00B4660A"/>
    <w:rsid w:val="00B46839"/>
    <w:rsid w:val="00B46D07"/>
    <w:rsid w:val="00B46E6C"/>
    <w:rsid w:val="00B46F60"/>
    <w:rsid w:val="00B4742E"/>
    <w:rsid w:val="00B47483"/>
    <w:rsid w:val="00B476A3"/>
    <w:rsid w:val="00B479FE"/>
    <w:rsid w:val="00B47B6C"/>
    <w:rsid w:val="00B5041E"/>
    <w:rsid w:val="00B5050E"/>
    <w:rsid w:val="00B5055B"/>
    <w:rsid w:val="00B50776"/>
    <w:rsid w:val="00B50C40"/>
    <w:rsid w:val="00B50F22"/>
    <w:rsid w:val="00B50FFD"/>
    <w:rsid w:val="00B513C2"/>
    <w:rsid w:val="00B51587"/>
    <w:rsid w:val="00B5192B"/>
    <w:rsid w:val="00B51B2D"/>
    <w:rsid w:val="00B51E7B"/>
    <w:rsid w:val="00B52303"/>
    <w:rsid w:val="00B52810"/>
    <w:rsid w:val="00B52BD7"/>
    <w:rsid w:val="00B52CB5"/>
    <w:rsid w:val="00B52E3F"/>
    <w:rsid w:val="00B534A7"/>
    <w:rsid w:val="00B5351A"/>
    <w:rsid w:val="00B536E6"/>
    <w:rsid w:val="00B5386D"/>
    <w:rsid w:val="00B53B36"/>
    <w:rsid w:val="00B53BF9"/>
    <w:rsid w:val="00B53E96"/>
    <w:rsid w:val="00B53F03"/>
    <w:rsid w:val="00B53FA5"/>
    <w:rsid w:val="00B54366"/>
    <w:rsid w:val="00B543ED"/>
    <w:rsid w:val="00B5454C"/>
    <w:rsid w:val="00B546AD"/>
    <w:rsid w:val="00B548C8"/>
    <w:rsid w:val="00B550B7"/>
    <w:rsid w:val="00B558CC"/>
    <w:rsid w:val="00B55A5B"/>
    <w:rsid w:val="00B55B2E"/>
    <w:rsid w:val="00B563CA"/>
    <w:rsid w:val="00B56854"/>
    <w:rsid w:val="00B5687F"/>
    <w:rsid w:val="00B569AC"/>
    <w:rsid w:val="00B569E2"/>
    <w:rsid w:val="00B56AF8"/>
    <w:rsid w:val="00B56BCD"/>
    <w:rsid w:val="00B56CE6"/>
    <w:rsid w:val="00B57202"/>
    <w:rsid w:val="00B57363"/>
    <w:rsid w:val="00B57551"/>
    <w:rsid w:val="00B575C9"/>
    <w:rsid w:val="00B577E5"/>
    <w:rsid w:val="00B57C6F"/>
    <w:rsid w:val="00B57CC2"/>
    <w:rsid w:val="00B600C3"/>
    <w:rsid w:val="00B60390"/>
    <w:rsid w:val="00B60500"/>
    <w:rsid w:val="00B60859"/>
    <w:rsid w:val="00B60D71"/>
    <w:rsid w:val="00B60F9D"/>
    <w:rsid w:val="00B6126C"/>
    <w:rsid w:val="00B61525"/>
    <w:rsid w:val="00B619AF"/>
    <w:rsid w:val="00B61BAD"/>
    <w:rsid w:val="00B61C5E"/>
    <w:rsid w:val="00B61D37"/>
    <w:rsid w:val="00B61DFA"/>
    <w:rsid w:val="00B61E4F"/>
    <w:rsid w:val="00B61ECB"/>
    <w:rsid w:val="00B62A16"/>
    <w:rsid w:val="00B62B53"/>
    <w:rsid w:val="00B62B5A"/>
    <w:rsid w:val="00B62BF5"/>
    <w:rsid w:val="00B62D00"/>
    <w:rsid w:val="00B63083"/>
    <w:rsid w:val="00B63122"/>
    <w:rsid w:val="00B6326D"/>
    <w:rsid w:val="00B63327"/>
    <w:rsid w:val="00B63425"/>
    <w:rsid w:val="00B63521"/>
    <w:rsid w:val="00B63AC2"/>
    <w:rsid w:val="00B63D48"/>
    <w:rsid w:val="00B63E52"/>
    <w:rsid w:val="00B63F84"/>
    <w:rsid w:val="00B64029"/>
    <w:rsid w:val="00B642C4"/>
    <w:rsid w:val="00B6437E"/>
    <w:rsid w:val="00B644DE"/>
    <w:rsid w:val="00B645A0"/>
    <w:rsid w:val="00B64C32"/>
    <w:rsid w:val="00B65079"/>
    <w:rsid w:val="00B651C8"/>
    <w:rsid w:val="00B65871"/>
    <w:rsid w:val="00B659F1"/>
    <w:rsid w:val="00B65A2A"/>
    <w:rsid w:val="00B65CA3"/>
    <w:rsid w:val="00B666B0"/>
    <w:rsid w:val="00B67347"/>
    <w:rsid w:val="00B67360"/>
    <w:rsid w:val="00B673F3"/>
    <w:rsid w:val="00B6752F"/>
    <w:rsid w:val="00B67552"/>
    <w:rsid w:val="00B677ED"/>
    <w:rsid w:val="00B67816"/>
    <w:rsid w:val="00B67848"/>
    <w:rsid w:val="00B67861"/>
    <w:rsid w:val="00B70AF5"/>
    <w:rsid w:val="00B70C08"/>
    <w:rsid w:val="00B70CC3"/>
    <w:rsid w:val="00B70F8E"/>
    <w:rsid w:val="00B710E1"/>
    <w:rsid w:val="00B71257"/>
    <w:rsid w:val="00B71491"/>
    <w:rsid w:val="00B71905"/>
    <w:rsid w:val="00B71B32"/>
    <w:rsid w:val="00B720F3"/>
    <w:rsid w:val="00B7214F"/>
    <w:rsid w:val="00B721B8"/>
    <w:rsid w:val="00B725C6"/>
    <w:rsid w:val="00B7279D"/>
    <w:rsid w:val="00B728A8"/>
    <w:rsid w:val="00B72DB3"/>
    <w:rsid w:val="00B72DCF"/>
    <w:rsid w:val="00B7303E"/>
    <w:rsid w:val="00B7309B"/>
    <w:rsid w:val="00B731F8"/>
    <w:rsid w:val="00B73241"/>
    <w:rsid w:val="00B73751"/>
    <w:rsid w:val="00B73796"/>
    <w:rsid w:val="00B7384A"/>
    <w:rsid w:val="00B73CB5"/>
    <w:rsid w:val="00B74323"/>
    <w:rsid w:val="00B746BE"/>
    <w:rsid w:val="00B74B0D"/>
    <w:rsid w:val="00B74D12"/>
    <w:rsid w:val="00B74F05"/>
    <w:rsid w:val="00B750F3"/>
    <w:rsid w:val="00B75104"/>
    <w:rsid w:val="00B752BC"/>
    <w:rsid w:val="00B75338"/>
    <w:rsid w:val="00B754B2"/>
    <w:rsid w:val="00B755A0"/>
    <w:rsid w:val="00B757A8"/>
    <w:rsid w:val="00B7581C"/>
    <w:rsid w:val="00B75B71"/>
    <w:rsid w:val="00B75C8C"/>
    <w:rsid w:val="00B75F9E"/>
    <w:rsid w:val="00B761CD"/>
    <w:rsid w:val="00B7644D"/>
    <w:rsid w:val="00B76C2C"/>
    <w:rsid w:val="00B76DEE"/>
    <w:rsid w:val="00B77270"/>
    <w:rsid w:val="00B77622"/>
    <w:rsid w:val="00B7788C"/>
    <w:rsid w:val="00B77E9B"/>
    <w:rsid w:val="00B80019"/>
    <w:rsid w:val="00B800DB"/>
    <w:rsid w:val="00B801BC"/>
    <w:rsid w:val="00B80526"/>
    <w:rsid w:val="00B806B2"/>
    <w:rsid w:val="00B80C6F"/>
    <w:rsid w:val="00B80E0F"/>
    <w:rsid w:val="00B80E18"/>
    <w:rsid w:val="00B80FBF"/>
    <w:rsid w:val="00B811C9"/>
    <w:rsid w:val="00B81211"/>
    <w:rsid w:val="00B81385"/>
    <w:rsid w:val="00B81390"/>
    <w:rsid w:val="00B814E8"/>
    <w:rsid w:val="00B81673"/>
    <w:rsid w:val="00B8170A"/>
    <w:rsid w:val="00B8181B"/>
    <w:rsid w:val="00B81A8E"/>
    <w:rsid w:val="00B81DEE"/>
    <w:rsid w:val="00B81FB1"/>
    <w:rsid w:val="00B81FD8"/>
    <w:rsid w:val="00B82027"/>
    <w:rsid w:val="00B82234"/>
    <w:rsid w:val="00B82245"/>
    <w:rsid w:val="00B822E6"/>
    <w:rsid w:val="00B822FA"/>
    <w:rsid w:val="00B82315"/>
    <w:rsid w:val="00B826AF"/>
    <w:rsid w:val="00B827F1"/>
    <w:rsid w:val="00B829FA"/>
    <w:rsid w:val="00B82BED"/>
    <w:rsid w:val="00B83031"/>
    <w:rsid w:val="00B83078"/>
    <w:rsid w:val="00B830EF"/>
    <w:rsid w:val="00B83136"/>
    <w:rsid w:val="00B83730"/>
    <w:rsid w:val="00B83743"/>
    <w:rsid w:val="00B83793"/>
    <w:rsid w:val="00B83880"/>
    <w:rsid w:val="00B83A78"/>
    <w:rsid w:val="00B83DA2"/>
    <w:rsid w:val="00B83F1A"/>
    <w:rsid w:val="00B848CE"/>
    <w:rsid w:val="00B84973"/>
    <w:rsid w:val="00B84AB7"/>
    <w:rsid w:val="00B84B81"/>
    <w:rsid w:val="00B84C67"/>
    <w:rsid w:val="00B8505C"/>
    <w:rsid w:val="00B851B8"/>
    <w:rsid w:val="00B8581B"/>
    <w:rsid w:val="00B85946"/>
    <w:rsid w:val="00B85B40"/>
    <w:rsid w:val="00B85DEB"/>
    <w:rsid w:val="00B85F6D"/>
    <w:rsid w:val="00B860AB"/>
    <w:rsid w:val="00B86152"/>
    <w:rsid w:val="00B861CA"/>
    <w:rsid w:val="00B8634A"/>
    <w:rsid w:val="00B8635C"/>
    <w:rsid w:val="00B8693B"/>
    <w:rsid w:val="00B86AA4"/>
    <w:rsid w:val="00B86CF5"/>
    <w:rsid w:val="00B86D5E"/>
    <w:rsid w:val="00B8773F"/>
    <w:rsid w:val="00B877F9"/>
    <w:rsid w:val="00B87CA6"/>
    <w:rsid w:val="00B900CF"/>
    <w:rsid w:val="00B90349"/>
    <w:rsid w:val="00B9070A"/>
    <w:rsid w:val="00B907FD"/>
    <w:rsid w:val="00B90B54"/>
    <w:rsid w:val="00B90B8B"/>
    <w:rsid w:val="00B90D76"/>
    <w:rsid w:val="00B90FBB"/>
    <w:rsid w:val="00B91391"/>
    <w:rsid w:val="00B91586"/>
    <w:rsid w:val="00B9163B"/>
    <w:rsid w:val="00B91CE4"/>
    <w:rsid w:val="00B924E0"/>
    <w:rsid w:val="00B9264F"/>
    <w:rsid w:val="00B926A3"/>
    <w:rsid w:val="00B9270A"/>
    <w:rsid w:val="00B9278B"/>
    <w:rsid w:val="00B927DF"/>
    <w:rsid w:val="00B9281A"/>
    <w:rsid w:val="00B92A37"/>
    <w:rsid w:val="00B92AFA"/>
    <w:rsid w:val="00B92C9B"/>
    <w:rsid w:val="00B92F67"/>
    <w:rsid w:val="00B93132"/>
    <w:rsid w:val="00B9323A"/>
    <w:rsid w:val="00B933CD"/>
    <w:rsid w:val="00B93559"/>
    <w:rsid w:val="00B935A9"/>
    <w:rsid w:val="00B93611"/>
    <w:rsid w:val="00B93A47"/>
    <w:rsid w:val="00B93C09"/>
    <w:rsid w:val="00B942CB"/>
    <w:rsid w:val="00B948E8"/>
    <w:rsid w:val="00B94D28"/>
    <w:rsid w:val="00B94D4E"/>
    <w:rsid w:val="00B94E5D"/>
    <w:rsid w:val="00B957E5"/>
    <w:rsid w:val="00B958A5"/>
    <w:rsid w:val="00B958F0"/>
    <w:rsid w:val="00B95F8C"/>
    <w:rsid w:val="00B96142"/>
    <w:rsid w:val="00B9655D"/>
    <w:rsid w:val="00B96BF6"/>
    <w:rsid w:val="00B96E1B"/>
    <w:rsid w:val="00B96E4C"/>
    <w:rsid w:val="00B96FC5"/>
    <w:rsid w:val="00B97380"/>
    <w:rsid w:val="00B97416"/>
    <w:rsid w:val="00B97426"/>
    <w:rsid w:val="00B9743A"/>
    <w:rsid w:val="00B974BC"/>
    <w:rsid w:val="00B974E7"/>
    <w:rsid w:val="00B978EC"/>
    <w:rsid w:val="00B979D6"/>
    <w:rsid w:val="00B97B42"/>
    <w:rsid w:val="00B97C85"/>
    <w:rsid w:val="00B97FAE"/>
    <w:rsid w:val="00BA0309"/>
    <w:rsid w:val="00BA03AB"/>
    <w:rsid w:val="00BA075A"/>
    <w:rsid w:val="00BA087F"/>
    <w:rsid w:val="00BA0C67"/>
    <w:rsid w:val="00BA0D08"/>
    <w:rsid w:val="00BA0FDF"/>
    <w:rsid w:val="00BA1179"/>
    <w:rsid w:val="00BA125A"/>
    <w:rsid w:val="00BA1265"/>
    <w:rsid w:val="00BA12F2"/>
    <w:rsid w:val="00BA13D4"/>
    <w:rsid w:val="00BA1840"/>
    <w:rsid w:val="00BA18B7"/>
    <w:rsid w:val="00BA1E36"/>
    <w:rsid w:val="00BA20EA"/>
    <w:rsid w:val="00BA22EF"/>
    <w:rsid w:val="00BA23C8"/>
    <w:rsid w:val="00BA24E3"/>
    <w:rsid w:val="00BA2612"/>
    <w:rsid w:val="00BA2692"/>
    <w:rsid w:val="00BA27AA"/>
    <w:rsid w:val="00BA293B"/>
    <w:rsid w:val="00BA2BCF"/>
    <w:rsid w:val="00BA2BD3"/>
    <w:rsid w:val="00BA2DA1"/>
    <w:rsid w:val="00BA347C"/>
    <w:rsid w:val="00BA35BA"/>
    <w:rsid w:val="00BA387D"/>
    <w:rsid w:val="00BA3A1A"/>
    <w:rsid w:val="00BA46B4"/>
    <w:rsid w:val="00BA4830"/>
    <w:rsid w:val="00BA4BFD"/>
    <w:rsid w:val="00BA4E12"/>
    <w:rsid w:val="00BA4FC6"/>
    <w:rsid w:val="00BA52F7"/>
    <w:rsid w:val="00BA530B"/>
    <w:rsid w:val="00BA57B5"/>
    <w:rsid w:val="00BA5B9B"/>
    <w:rsid w:val="00BA5FBA"/>
    <w:rsid w:val="00BA6082"/>
    <w:rsid w:val="00BA64C9"/>
    <w:rsid w:val="00BA65A7"/>
    <w:rsid w:val="00BA66B7"/>
    <w:rsid w:val="00BA66CF"/>
    <w:rsid w:val="00BA6A59"/>
    <w:rsid w:val="00BA6BE8"/>
    <w:rsid w:val="00BA6C01"/>
    <w:rsid w:val="00BA6F2F"/>
    <w:rsid w:val="00BA7184"/>
    <w:rsid w:val="00BA74C0"/>
    <w:rsid w:val="00BA7A4E"/>
    <w:rsid w:val="00BB0678"/>
    <w:rsid w:val="00BB080D"/>
    <w:rsid w:val="00BB088D"/>
    <w:rsid w:val="00BB08B7"/>
    <w:rsid w:val="00BB08BE"/>
    <w:rsid w:val="00BB0971"/>
    <w:rsid w:val="00BB09F5"/>
    <w:rsid w:val="00BB0D3D"/>
    <w:rsid w:val="00BB0F8F"/>
    <w:rsid w:val="00BB1254"/>
    <w:rsid w:val="00BB132F"/>
    <w:rsid w:val="00BB1403"/>
    <w:rsid w:val="00BB195D"/>
    <w:rsid w:val="00BB1998"/>
    <w:rsid w:val="00BB1C8F"/>
    <w:rsid w:val="00BB1CCB"/>
    <w:rsid w:val="00BB1E8C"/>
    <w:rsid w:val="00BB1F38"/>
    <w:rsid w:val="00BB202A"/>
    <w:rsid w:val="00BB213B"/>
    <w:rsid w:val="00BB213F"/>
    <w:rsid w:val="00BB26BE"/>
    <w:rsid w:val="00BB2821"/>
    <w:rsid w:val="00BB2CD3"/>
    <w:rsid w:val="00BB319A"/>
    <w:rsid w:val="00BB3221"/>
    <w:rsid w:val="00BB3562"/>
    <w:rsid w:val="00BB39E8"/>
    <w:rsid w:val="00BB3E2D"/>
    <w:rsid w:val="00BB3F3C"/>
    <w:rsid w:val="00BB3F70"/>
    <w:rsid w:val="00BB4161"/>
    <w:rsid w:val="00BB416C"/>
    <w:rsid w:val="00BB44E8"/>
    <w:rsid w:val="00BB4537"/>
    <w:rsid w:val="00BB4713"/>
    <w:rsid w:val="00BB4AFB"/>
    <w:rsid w:val="00BB4E9B"/>
    <w:rsid w:val="00BB50A7"/>
    <w:rsid w:val="00BB52B7"/>
    <w:rsid w:val="00BB5544"/>
    <w:rsid w:val="00BB55D4"/>
    <w:rsid w:val="00BB5B43"/>
    <w:rsid w:val="00BB5C33"/>
    <w:rsid w:val="00BB5EC6"/>
    <w:rsid w:val="00BB5F4D"/>
    <w:rsid w:val="00BB611B"/>
    <w:rsid w:val="00BB6316"/>
    <w:rsid w:val="00BB638C"/>
    <w:rsid w:val="00BB6441"/>
    <w:rsid w:val="00BB66CA"/>
    <w:rsid w:val="00BB6787"/>
    <w:rsid w:val="00BB6E45"/>
    <w:rsid w:val="00BB6ECF"/>
    <w:rsid w:val="00BB7147"/>
    <w:rsid w:val="00BB7148"/>
    <w:rsid w:val="00BB75E5"/>
    <w:rsid w:val="00BB7AD1"/>
    <w:rsid w:val="00BB7B33"/>
    <w:rsid w:val="00BB7C90"/>
    <w:rsid w:val="00BB7CCF"/>
    <w:rsid w:val="00BC021E"/>
    <w:rsid w:val="00BC0234"/>
    <w:rsid w:val="00BC06F5"/>
    <w:rsid w:val="00BC07A2"/>
    <w:rsid w:val="00BC07F1"/>
    <w:rsid w:val="00BC0A10"/>
    <w:rsid w:val="00BC14A2"/>
    <w:rsid w:val="00BC14ED"/>
    <w:rsid w:val="00BC15AB"/>
    <w:rsid w:val="00BC1793"/>
    <w:rsid w:val="00BC19EF"/>
    <w:rsid w:val="00BC1C65"/>
    <w:rsid w:val="00BC1C7B"/>
    <w:rsid w:val="00BC1D0F"/>
    <w:rsid w:val="00BC1D39"/>
    <w:rsid w:val="00BC2001"/>
    <w:rsid w:val="00BC218D"/>
    <w:rsid w:val="00BC2315"/>
    <w:rsid w:val="00BC23D6"/>
    <w:rsid w:val="00BC260B"/>
    <w:rsid w:val="00BC27A1"/>
    <w:rsid w:val="00BC28B4"/>
    <w:rsid w:val="00BC2CB8"/>
    <w:rsid w:val="00BC2F47"/>
    <w:rsid w:val="00BC350D"/>
    <w:rsid w:val="00BC3809"/>
    <w:rsid w:val="00BC3C65"/>
    <w:rsid w:val="00BC3D29"/>
    <w:rsid w:val="00BC3D35"/>
    <w:rsid w:val="00BC4A77"/>
    <w:rsid w:val="00BC4F2D"/>
    <w:rsid w:val="00BC505D"/>
    <w:rsid w:val="00BC507D"/>
    <w:rsid w:val="00BC5379"/>
    <w:rsid w:val="00BC546D"/>
    <w:rsid w:val="00BC5499"/>
    <w:rsid w:val="00BC584C"/>
    <w:rsid w:val="00BC594E"/>
    <w:rsid w:val="00BC5A31"/>
    <w:rsid w:val="00BC5E5F"/>
    <w:rsid w:val="00BC5F71"/>
    <w:rsid w:val="00BC6342"/>
    <w:rsid w:val="00BC63B9"/>
    <w:rsid w:val="00BC6611"/>
    <w:rsid w:val="00BC6886"/>
    <w:rsid w:val="00BC7165"/>
    <w:rsid w:val="00BC7AD4"/>
    <w:rsid w:val="00BC7AEB"/>
    <w:rsid w:val="00BC7EFC"/>
    <w:rsid w:val="00BD0561"/>
    <w:rsid w:val="00BD0683"/>
    <w:rsid w:val="00BD092D"/>
    <w:rsid w:val="00BD09F4"/>
    <w:rsid w:val="00BD0AB9"/>
    <w:rsid w:val="00BD0C42"/>
    <w:rsid w:val="00BD0CEC"/>
    <w:rsid w:val="00BD12AE"/>
    <w:rsid w:val="00BD13DC"/>
    <w:rsid w:val="00BD1404"/>
    <w:rsid w:val="00BD1639"/>
    <w:rsid w:val="00BD1F62"/>
    <w:rsid w:val="00BD2230"/>
    <w:rsid w:val="00BD24AA"/>
    <w:rsid w:val="00BD25BF"/>
    <w:rsid w:val="00BD26EF"/>
    <w:rsid w:val="00BD2715"/>
    <w:rsid w:val="00BD2791"/>
    <w:rsid w:val="00BD2976"/>
    <w:rsid w:val="00BD2CA2"/>
    <w:rsid w:val="00BD2CA8"/>
    <w:rsid w:val="00BD2EAB"/>
    <w:rsid w:val="00BD2F97"/>
    <w:rsid w:val="00BD332B"/>
    <w:rsid w:val="00BD35A2"/>
    <w:rsid w:val="00BD3BE8"/>
    <w:rsid w:val="00BD3F76"/>
    <w:rsid w:val="00BD435A"/>
    <w:rsid w:val="00BD45B3"/>
    <w:rsid w:val="00BD477E"/>
    <w:rsid w:val="00BD4951"/>
    <w:rsid w:val="00BD4A03"/>
    <w:rsid w:val="00BD4F65"/>
    <w:rsid w:val="00BD5185"/>
    <w:rsid w:val="00BD518E"/>
    <w:rsid w:val="00BD5197"/>
    <w:rsid w:val="00BD5489"/>
    <w:rsid w:val="00BD54E5"/>
    <w:rsid w:val="00BD557D"/>
    <w:rsid w:val="00BD55AD"/>
    <w:rsid w:val="00BD5686"/>
    <w:rsid w:val="00BD5814"/>
    <w:rsid w:val="00BD58DE"/>
    <w:rsid w:val="00BD59A3"/>
    <w:rsid w:val="00BD5A49"/>
    <w:rsid w:val="00BD5C02"/>
    <w:rsid w:val="00BD5D92"/>
    <w:rsid w:val="00BD63DA"/>
    <w:rsid w:val="00BD6AAE"/>
    <w:rsid w:val="00BD6B23"/>
    <w:rsid w:val="00BD6C58"/>
    <w:rsid w:val="00BD6D16"/>
    <w:rsid w:val="00BD6E68"/>
    <w:rsid w:val="00BD6EA7"/>
    <w:rsid w:val="00BD6F00"/>
    <w:rsid w:val="00BD7042"/>
    <w:rsid w:val="00BD7045"/>
    <w:rsid w:val="00BD75C3"/>
    <w:rsid w:val="00BD782A"/>
    <w:rsid w:val="00BD79B7"/>
    <w:rsid w:val="00BD7A85"/>
    <w:rsid w:val="00BD7FDD"/>
    <w:rsid w:val="00BE00E6"/>
    <w:rsid w:val="00BE00E8"/>
    <w:rsid w:val="00BE014E"/>
    <w:rsid w:val="00BE046F"/>
    <w:rsid w:val="00BE05EC"/>
    <w:rsid w:val="00BE0618"/>
    <w:rsid w:val="00BE062A"/>
    <w:rsid w:val="00BE0829"/>
    <w:rsid w:val="00BE084A"/>
    <w:rsid w:val="00BE0903"/>
    <w:rsid w:val="00BE0986"/>
    <w:rsid w:val="00BE09F0"/>
    <w:rsid w:val="00BE0BE8"/>
    <w:rsid w:val="00BE1592"/>
    <w:rsid w:val="00BE16B0"/>
    <w:rsid w:val="00BE1886"/>
    <w:rsid w:val="00BE1A1E"/>
    <w:rsid w:val="00BE1CA1"/>
    <w:rsid w:val="00BE1DAB"/>
    <w:rsid w:val="00BE1DF7"/>
    <w:rsid w:val="00BE20C1"/>
    <w:rsid w:val="00BE229C"/>
    <w:rsid w:val="00BE2637"/>
    <w:rsid w:val="00BE29ED"/>
    <w:rsid w:val="00BE2AF6"/>
    <w:rsid w:val="00BE2E76"/>
    <w:rsid w:val="00BE2E9E"/>
    <w:rsid w:val="00BE31FC"/>
    <w:rsid w:val="00BE337B"/>
    <w:rsid w:val="00BE3583"/>
    <w:rsid w:val="00BE36A5"/>
    <w:rsid w:val="00BE36D9"/>
    <w:rsid w:val="00BE36E4"/>
    <w:rsid w:val="00BE3829"/>
    <w:rsid w:val="00BE3893"/>
    <w:rsid w:val="00BE3988"/>
    <w:rsid w:val="00BE3B03"/>
    <w:rsid w:val="00BE3C22"/>
    <w:rsid w:val="00BE3C52"/>
    <w:rsid w:val="00BE3CB8"/>
    <w:rsid w:val="00BE4073"/>
    <w:rsid w:val="00BE435B"/>
    <w:rsid w:val="00BE46A6"/>
    <w:rsid w:val="00BE4A74"/>
    <w:rsid w:val="00BE4CEC"/>
    <w:rsid w:val="00BE5041"/>
    <w:rsid w:val="00BE53C6"/>
    <w:rsid w:val="00BE5456"/>
    <w:rsid w:val="00BE54C1"/>
    <w:rsid w:val="00BE598C"/>
    <w:rsid w:val="00BE5990"/>
    <w:rsid w:val="00BE5F02"/>
    <w:rsid w:val="00BE5F76"/>
    <w:rsid w:val="00BE5F94"/>
    <w:rsid w:val="00BE64B1"/>
    <w:rsid w:val="00BE6647"/>
    <w:rsid w:val="00BE6792"/>
    <w:rsid w:val="00BE67D5"/>
    <w:rsid w:val="00BE6816"/>
    <w:rsid w:val="00BE688F"/>
    <w:rsid w:val="00BE6A12"/>
    <w:rsid w:val="00BE6D43"/>
    <w:rsid w:val="00BE7003"/>
    <w:rsid w:val="00BE7047"/>
    <w:rsid w:val="00BE7224"/>
    <w:rsid w:val="00BE7367"/>
    <w:rsid w:val="00BE7608"/>
    <w:rsid w:val="00BE771B"/>
    <w:rsid w:val="00BE7725"/>
    <w:rsid w:val="00BE7ABA"/>
    <w:rsid w:val="00BE7AE7"/>
    <w:rsid w:val="00BF0495"/>
    <w:rsid w:val="00BF0975"/>
    <w:rsid w:val="00BF0A53"/>
    <w:rsid w:val="00BF0AFB"/>
    <w:rsid w:val="00BF0BA9"/>
    <w:rsid w:val="00BF109A"/>
    <w:rsid w:val="00BF1204"/>
    <w:rsid w:val="00BF15B9"/>
    <w:rsid w:val="00BF16A2"/>
    <w:rsid w:val="00BF17F6"/>
    <w:rsid w:val="00BF1861"/>
    <w:rsid w:val="00BF1865"/>
    <w:rsid w:val="00BF1880"/>
    <w:rsid w:val="00BF1892"/>
    <w:rsid w:val="00BF1911"/>
    <w:rsid w:val="00BF1929"/>
    <w:rsid w:val="00BF195B"/>
    <w:rsid w:val="00BF1A35"/>
    <w:rsid w:val="00BF1AB5"/>
    <w:rsid w:val="00BF1B33"/>
    <w:rsid w:val="00BF1D82"/>
    <w:rsid w:val="00BF1E5E"/>
    <w:rsid w:val="00BF2036"/>
    <w:rsid w:val="00BF206D"/>
    <w:rsid w:val="00BF2169"/>
    <w:rsid w:val="00BF21B7"/>
    <w:rsid w:val="00BF222E"/>
    <w:rsid w:val="00BF227A"/>
    <w:rsid w:val="00BF24C4"/>
    <w:rsid w:val="00BF25FC"/>
    <w:rsid w:val="00BF27BB"/>
    <w:rsid w:val="00BF2A0C"/>
    <w:rsid w:val="00BF2C8C"/>
    <w:rsid w:val="00BF2CC5"/>
    <w:rsid w:val="00BF3007"/>
    <w:rsid w:val="00BF3237"/>
    <w:rsid w:val="00BF334D"/>
    <w:rsid w:val="00BF3676"/>
    <w:rsid w:val="00BF38DA"/>
    <w:rsid w:val="00BF3B64"/>
    <w:rsid w:val="00BF3BAE"/>
    <w:rsid w:val="00BF3C85"/>
    <w:rsid w:val="00BF3CB7"/>
    <w:rsid w:val="00BF3FAB"/>
    <w:rsid w:val="00BF3FD1"/>
    <w:rsid w:val="00BF3FFF"/>
    <w:rsid w:val="00BF4391"/>
    <w:rsid w:val="00BF43F8"/>
    <w:rsid w:val="00BF45BC"/>
    <w:rsid w:val="00BF4603"/>
    <w:rsid w:val="00BF4650"/>
    <w:rsid w:val="00BF47C2"/>
    <w:rsid w:val="00BF47D9"/>
    <w:rsid w:val="00BF4894"/>
    <w:rsid w:val="00BF48D5"/>
    <w:rsid w:val="00BF4933"/>
    <w:rsid w:val="00BF4A29"/>
    <w:rsid w:val="00BF4C45"/>
    <w:rsid w:val="00BF4D8C"/>
    <w:rsid w:val="00BF5640"/>
    <w:rsid w:val="00BF5834"/>
    <w:rsid w:val="00BF5C29"/>
    <w:rsid w:val="00BF5E56"/>
    <w:rsid w:val="00BF5F12"/>
    <w:rsid w:val="00BF647E"/>
    <w:rsid w:val="00BF64D3"/>
    <w:rsid w:val="00BF679A"/>
    <w:rsid w:val="00BF693D"/>
    <w:rsid w:val="00BF6A6D"/>
    <w:rsid w:val="00BF6DFC"/>
    <w:rsid w:val="00BF71C5"/>
    <w:rsid w:val="00BF71F6"/>
    <w:rsid w:val="00BF726F"/>
    <w:rsid w:val="00BF7308"/>
    <w:rsid w:val="00BF75AC"/>
    <w:rsid w:val="00BF79BA"/>
    <w:rsid w:val="00BF7B74"/>
    <w:rsid w:val="00BF7C7F"/>
    <w:rsid w:val="00BF7E63"/>
    <w:rsid w:val="00BF7EF9"/>
    <w:rsid w:val="00C0004F"/>
    <w:rsid w:val="00C00268"/>
    <w:rsid w:val="00C002FD"/>
    <w:rsid w:val="00C005F2"/>
    <w:rsid w:val="00C009CF"/>
    <w:rsid w:val="00C00CF9"/>
    <w:rsid w:val="00C00F4F"/>
    <w:rsid w:val="00C0137F"/>
    <w:rsid w:val="00C01441"/>
    <w:rsid w:val="00C014A2"/>
    <w:rsid w:val="00C019AB"/>
    <w:rsid w:val="00C01AB4"/>
    <w:rsid w:val="00C01F5F"/>
    <w:rsid w:val="00C0214D"/>
    <w:rsid w:val="00C0216F"/>
    <w:rsid w:val="00C02656"/>
    <w:rsid w:val="00C02917"/>
    <w:rsid w:val="00C02B55"/>
    <w:rsid w:val="00C02B88"/>
    <w:rsid w:val="00C02B9A"/>
    <w:rsid w:val="00C02CF6"/>
    <w:rsid w:val="00C02FCE"/>
    <w:rsid w:val="00C03212"/>
    <w:rsid w:val="00C03261"/>
    <w:rsid w:val="00C0344A"/>
    <w:rsid w:val="00C03474"/>
    <w:rsid w:val="00C0358F"/>
    <w:rsid w:val="00C036AC"/>
    <w:rsid w:val="00C039B3"/>
    <w:rsid w:val="00C039CE"/>
    <w:rsid w:val="00C03AE7"/>
    <w:rsid w:val="00C03BB2"/>
    <w:rsid w:val="00C03BC0"/>
    <w:rsid w:val="00C03BC8"/>
    <w:rsid w:val="00C03C55"/>
    <w:rsid w:val="00C03C8E"/>
    <w:rsid w:val="00C03D37"/>
    <w:rsid w:val="00C041AA"/>
    <w:rsid w:val="00C04730"/>
    <w:rsid w:val="00C04743"/>
    <w:rsid w:val="00C049C8"/>
    <w:rsid w:val="00C04A8A"/>
    <w:rsid w:val="00C04C40"/>
    <w:rsid w:val="00C04FE4"/>
    <w:rsid w:val="00C0511C"/>
    <w:rsid w:val="00C055F9"/>
    <w:rsid w:val="00C05F37"/>
    <w:rsid w:val="00C06187"/>
    <w:rsid w:val="00C06234"/>
    <w:rsid w:val="00C0631E"/>
    <w:rsid w:val="00C063B8"/>
    <w:rsid w:val="00C06432"/>
    <w:rsid w:val="00C066F1"/>
    <w:rsid w:val="00C06853"/>
    <w:rsid w:val="00C06905"/>
    <w:rsid w:val="00C0693E"/>
    <w:rsid w:val="00C0694C"/>
    <w:rsid w:val="00C06A11"/>
    <w:rsid w:val="00C06AAD"/>
    <w:rsid w:val="00C06C5B"/>
    <w:rsid w:val="00C06DB1"/>
    <w:rsid w:val="00C0703C"/>
    <w:rsid w:val="00C0722B"/>
    <w:rsid w:val="00C07581"/>
    <w:rsid w:val="00C0768E"/>
    <w:rsid w:val="00C079B6"/>
    <w:rsid w:val="00C07A9E"/>
    <w:rsid w:val="00C07C07"/>
    <w:rsid w:val="00C07C62"/>
    <w:rsid w:val="00C10003"/>
    <w:rsid w:val="00C10054"/>
    <w:rsid w:val="00C1014E"/>
    <w:rsid w:val="00C101D9"/>
    <w:rsid w:val="00C10382"/>
    <w:rsid w:val="00C104FF"/>
    <w:rsid w:val="00C106EB"/>
    <w:rsid w:val="00C10D2E"/>
    <w:rsid w:val="00C10DEF"/>
    <w:rsid w:val="00C10E17"/>
    <w:rsid w:val="00C119AE"/>
    <w:rsid w:val="00C11C19"/>
    <w:rsid w:val="00C12029"/>
    <w:rsid w:val="00C12102"/>
    <w:rsid w:val="00C1217B"/>
    <w:rsid w:val="00C1225D"/>
    <w:rsid w:val="00C123FB"/>
    <w:rsid w:val="00C1256F"/>
    <w:rsid w:val="00C12810"/>
    <w:rsid w:val="00C12990"/>
    <w:rsid w:val="00C12B37"/>
    <w:rsid w:val="00C12CBC"/>
    <w:rsid w:val="00C12F1E"/>
    <w:rsid w:val="00C130D5"/>
    <w:rsid w:val="00C13271"/>
    <w:rsid w:val="00C1334D"/>
    <w:rsid w:val="00C135E0"/>
    <w:rsid w:val="00C1371A"/>
    <w:rsid w:val="00C13CFA"/>
    <w:rsid w:val="00C14527"/>
    <w:rsid w:val="00C14550"/>
    <w:rsid w:val="00C14659"/>
    <w:rsid w:val="00C14691"/>
    <w:rsid w:val="00C14A0A"/>
    <w:rsid w:val="00C14EFE"/>
    <w:rsid w:val="00C15432"/>
    <w:rsid w:val="00C1546E"/>
    <w:rsid w:val="00C1547D"/>
    <w:rsid w:val="00C154EC"/>
    <w:rsid w:val="00C15B1F"/>
    <w:rsid w:val="00C15EB7"/>
    <w:rsid w:val="00C16131"/>
    <w:rsid w:val="00C161AA"/>
    <w:rsid w:val="00C169B5"/>
    <w:rsid w:val="00C169E8"/>
    <w:rsid w:val="00C16AE0"/>
    <w:rsid w:val="00C16CF3"/>
    <w:rsid w:val="00C16E32"/>
    <w:rsid w:val="00C17043"/>
    <w:rsid w:val="00C170F9"/>
    <w:rsid w:val="00C1728A"/>
    <w:rsid w:val="00C17367"/>
    <w:rsid w:val="00C17754"/>
    <w:rsid w:val="00C17932"/>
    <w:rsid w:val="00C17B06"/>
    <w:rsid w:val="00C17EBE"/>
    <w:rsid w:val="00C17FFD"/>
    <w:rsid w:val="00C201FB"/>
    <w:rsid w:val="00C20436"/>
    <w:rsid w:val="00C20544"/>
    <w:rsid w:val="00C20704"/>
    <w:rsid w:val="00C2070A"/>
    <w:rsid w:val="00C20A67"/>
    <w:rsid w:val="00C21210"/>
    <w:rsid w:val="00C21396"/>
    <w:rsid w:val="00C213AD"/>
    <w:rsid w:val="00C217AE"/>
    <w:rsid w:val="00C2184D"/>
    <w:rsid w:val="00C21972"/>
    <w:rsid w:val="00C219C9"/>
    <w:rsid w:val="00C21B7C"/>
    <w:rsid w:val="00C21DDA"/>
    <w:rsid w:val="00C222B5"/>
    <w:rsid w:val="00C2232F"/>
    <w:rsid w:val="00C22813"/>
    <w:rsid w:val="00C22945"/>
    <w:rsid w:val="00C22A3E"/>
    <w:rsid w:val="00C22AC3"/>
    <w:rsid w:val="00C22C62"/>
    <w:rsid w:val="00C22D6E"/>
    <w:rsid w:val="00C22F31"/>
    <w:rsid w:val="00C23008"/>
    <w:rsid w:val="00C23361"/>
    <w:rsid w:val="00C2390A"/>
    <w:rsid w:val="00C23E09"/>
    <w:rsid w:val="00C23E0D"/>
    <w:rsid w:val="00C24B49"/>
    <w:rsid w:val="00C24BCA"/>
    <w:rsid w:val="00C24D1D"/>
    <w:rsid w:val="00C24D61"/>
    <w:rsid w:val="00C254B1"/>
    <w:rsid w:val="00C255FC"/>
    <w:rsid w:val="00C25681"/>
    <w:rsid w:val="00C25709"/>
    <w:rsid w:val="00C25715"/>
    <w:rsid w:val="00C25C99"/>
    <w:rsid w:val="00C25D7E"/>
    <w:rsid w:val="00C25F28"/>
    <w:rsid w:val="00C2620C"/>
    <w:rsid w:val="00C2620D"/>
    <w:rsid w:val="00C2628F"/>
    <w:rsid w:val="00C262B8"/>
    <w:rsid w:val="00C26386"/>
    <w:rsid w:val="00C2638E"/>
    <w:rsid w:val="00C264D9"/>
    <w:rsid w:val="00C26AD2"/>
    <w:rsid w:val="00C2716A"/>
    <w:rsid w:val="00C2734A"/>
    <w:rsid w:val="00C2797E"/>
    <w:rsid w:val="00C27D86"/>
    <w:rsid w:val="00C27DA7"/>
    <w:rsid w:val="00C27FEB"/>
    <w:rsid w:val="00C30153"/>
    <w:rsid w:val="00C30179"/>
    <w:rsid w:val="00C30416"/>
    <w:rsid w:val="00C30A5D"/>
    <w:rsid w:val="00C30DDC"/>
    <w:rsid w:val="00C30E2B"/>
    <w:rsid w:val="00C30FA8"/>
    <w:rsid w:val="00C3115F"/>
    <w:rsid w:val="00C31377"/>
    <w:rsid w:val="00C31421"/>
    <w:rsid w:val="00C31463"/>
    <w:rsid w:val="00C31960"/>
    <w:rsid w:val="00C31A30"/>
    <w:rsid w:val="00C31A39"/>
    <w:rsid w:val="00C31B38"/>
    <w:rsid w:val="00C31C03"/>
    <w:rsid w:val="00C31E9B"/>
    <w:rsid w:val="00C31FFC"/>
    <w:rsid w:val="00C32114"/>
    <w:rsid w:val="00C3213B"/>
    <w:rsid w:val="00C3260A"/>
    <w:rsid w:val="00C32655"/>
    <w:rsid w:val="00C32746"/>
    <w:rsid w:val="00C328A1"/>
    <w:rsid w:val="00C32938"/>
    <w:rsid w:val="00C32A9A"/>
    <w:rsid w:val="00C32BB7"/>
    <w:rsid w:val="00C32D93"/>
    <w:rsid w:val="00C33009"/>
    <w:rsid w:val="00C33245"/>
    <w:rsid w:val="00C33254"/>
    <w:rsid w:val="00C3378D"/>
    <w:rsid w:val="00C338C5"/>
    <w:rsid w:val="00C33BFE"/>
    <w:rsid w:val="00C33EA7"/>
    <w:rsid w:val="00C341D8"/>
    <w:rsid w:val="00C342EE"/>
    <w:rsid w:val="00C346A2"/>
    <w:rsid w:val="00C34CBB"/>
    <w:rsid w:val="00C34CE9"/>
    <w:rsid w:val="00C34D67"/>
    <w:rsid w:val="00C34F7E"/>
    <w:rsid w:val="00C352D4"/>
    <w:rsid w:val="00C35314"/>
    <w:rsid w:val="00C3531C"/>
    <w:rsid w:val="00C3553B"/>
    <w:rsid w:val="00C35B24"/>
    <w:rsid w:val="00C35B5E"/>
    <w:rsid w:val="00C35CD9"/>
    <w:rsid w:val="00C35CF3"/>
    <w:rsid w:val="00C35DC0"/>
    <w:rsid w:val="00C36265"/>
    <w:rsid w:val="00C36338"/>
    <w:rsid w:val="00C36393"/>
    <w:rsid w:val="00C36416"/>
    <w:rsid w:val="00C367B8"/>
    <w:rsid w:val="00C36830"/>
    <w:rsid w:val="00C369A1"/>
    <w:rsid w:val="00C36FC8"/>
    <w:rsid w:val="00C37007"/>
    <w:rsid w:val="00C371D6"/>
    <w:rsid w:val="00C37557"/>
    <w:rsid w:val="00C3761E"/>
    <w:rsid w:val="00C3776F"/>
    <w:rsid w:val="00C378FD"/>
    <w:rsid w:val="00C379B7"/>
    <w:rsid w:val="00C37E9D"/>
    <w:rsid w:val="00C4009F"/>
    <w:rsid w:val="00C407CB"/>
    <w:rsid w:val="00C40920"/>
    <w:rsid w:val="00C40965"/>
    <w:rsid w:val="00C40997"/>
    <w:rsid w:val="00C40D88"/>
    <w:rsid w:val="00C40D8A"/>
    <w:rsid w:val="00C41098"/>
    <w:rsid w:val="00C411FD"/>
    <w:rsid w:val="00C413D0"/>
    <w:rsid w:val="00C41407"/>
    <w:rsid w:val="00C41A59"/>
    <w:rsid w:val="00C41A6B"/>
    <w:rsid w:val="00C41B54"/>
    <w:rsid w:val="00C41BCB"/>
    <w:rsid w:val="00C41C33"/>
    <w:rsid w:val="00C41FD1"/>
    <w:rsid w:val="00C42108"/>
    <w:rsid w:val="00C425B1"/>
    <w:rsid w:val="00C42699"/>
    <w:rsid w:val="00C42884"/>
    <w:rsid w:val="00C42B66"/>
    <w:rsid w:val="00C4322E"/>
    <w:rsid w:val="00C43299"/>
    <w:rsid w:val="00C435CA"/>
    <w:rsid w:val="00C43AC3"/>
    <w:rsid w:val="00C43DBA"/>
    <w:rsid w:val="00C43E09"/>
    <w:rsid w:val="00C43EAF"/>
    <w:rsid w:val="00C43F39"/>
    <w:rsid w:val="00C43FB7"/>
    <w:rsid w:val="00C4454A"/>
    <w:rsid w:val="00C44A4A"/>
    <w:rsid w:val="00C44D11"/>
    <w:rsid w:val="00C44D93"/>
    <w:rsid w:val="00C44E7E"/>
    <w:rsid w:val="00C452B1"/>
    <w:rsid w:val="00C454C2"/>
    <w:rsid w:val="00C4578A"/>
    <w:rsid w:val="00C459B8"/>
    <w:rsid w:val="00C46347"/>
    <w:rsid w:val="00C463D2"/>
    <w:rsid w:val="00C46408"/>
    <w:rsid w:val="00C46AA0"/>
    <w:rsid w:val="00C46E87"/>
    <w:rsid w:val="00C46F1D"/>
    <w:rsid w:val="00C47212"/>
    <w:rsid w:val="00C4731E"/>
    <w:rsid w:val="00C47546"/>
    <w:rsid w:val="00C47581"/>
    <w:rsid w:val="00C47680"/>
    <w:rsid w:val="00C479B4"/>
    <w:rsid w:val="00C47A81"/>
    <w:rsid w:val="00C47B5C"/>
    <w:rsid w:val="00C47CDD"/>
    <w:rsid w:val="00C47CEE"/>
    <w:rsid w:val="00C47DE5"/>
    <w:rsid w:val="00C47E55"/>
    <w:rsid w:val="00C47ECE"/>
    <w:rsid w:val="00C50170"/>
    <w:rsid w:val="00C502FE"/>
    <w:rsid w:val="00C50359"/>
    <w:rsid w:val="00C50469"/>
    <w:rsid w:val="00C507E0"/>
    <w:rsid w:val="00C5084D"/>
    <w:rsid w:val="00C50B33"/>
    <w:rsid w:val="00C5107C"/>
    <w:rsid w:val="00C511B3"/>
    <w:rsid w:val="00C51311"/>
    <w:rsid w:val="00C51533"/>
    <w:rsid w:val="00C51A9D"/>
    <w:rsid w:val="00C51B01"/>
    <w:rsid w:val="00C51CDA"/>
    <w:rsid w:val="00C51CF6"/>
    <w:rsid w:val="00C51E1F"/>
    <w:rsid w:val="00C523F3"/>
    <w:rsid w:val="00C52464"/>
    <w:rsid w:val="00C5258F"/>
    <w:rsid w:val="00C525AA"/>
    <w:rsid w:val="00C5269C"/>
    <w:rsid w:val="00C526F0"/>
    <w:rsid w:val="00C527FD"/>
    <w:rsid w:val="00C5312B"/>
    <w:rsid w:val="00C531BE"/>
    <w:rsid w:val="00C536C2"/>
    <w:rsid w:val="00C53B9C"/>
    <w:rsid w:val="00C5427C"/>
    <w:rsid w:val="00C54A88"/>
    <w:rsid w:val="00C54D8E"/>
    <w:rsid w:val="00C54DED"/>
    <w:rsid w:val="00C553E2"/>
    <w:rsid w:val="00C55542"/>
    <w:rsid w:val="00C5574D"/>
    <w:rsid w:val="00C5596D"/>
    <w:rsid w:val="00C559F5"/>
    <w:rsid w:val="00C55EA5"/>
    <w:rsid w:val="00C55F66"/>
    <w:rsid w:val="00C5644D"/>
    <w:rsid w:val="00C568C9"/>
    <w:rsid w:val="00C568FB"/>
    <w:rsid w:val="00C56972"/>
    <w:rsid w:val="00C56A04"/>
    <w:rsid w:val="00C56C5B"/>
    <w:rsid w:val="00C56DC2"/>
    <w:rsid w:val="00C56E5F"/>
    <w:rsid w:val="00C56F61"/>
    <w:rsid w:val="00C5717E"/>
    <w:rsid w:val="00C57668"/>
    <w:rsid w:val="00C577A6"/>
    <w:rsid w:val="00C577D9"/>
    <w:rsid w:val="00C57B67"/>
    <w:rsid w:val="00C57C18"/>
    <w:rsid w:val="00C57E5D"/>
    <w:rsid w:val="00C57F18"/>
    <w:rsid w:val="00C606D0"/>
    <w:rsid w:val="00C60B0B"/>
    <w:rsid w:val="00C60E41"/>
    <w:rsid w:val="00C60F73"/>
    <w:rsid w:val="00C6115E"/>
    <w:rsid w:val="00C611B9"/>
    <w:rsid w:val="00C61478"/>
    <w:rsid w:val="00C6193B"/>
    <w:rsid w:val="00C61DAB"/>
    <w:rsid w:val="00C61DB5"/>
    <w:rsid w:val="00C6265F"/>
    <w:rsid w:val="00C63028"/>
    <w:rsid w:val="00C6339F"/>
    <w:rsid w:val="00C63508"/>
    <w:rsid w:val="00C63612"/>
    <w:rsid w:val="00C63CEB"/>
    <w:rsid w:val="00C63F9E"/>
    <w:rsid w:val="00C64024"/>
    <w:rsid w:val="00C6426A"/>
    <w:rsid w:val="00C645DC"/>
    <w:rsid w:val="00C64769"/>
    <w:rsid w:val="00C64868"/>
    <w:rsid w:val="00C64E0E"/>
    <w:rsid w:val="00C652C3"/>
    <w:rsid w:val="00C6539D"/>
    <w:rsid w:val="00C65993"/>
    <w:rsid w:val="00C659E6"/>
    <w:rsid w:val="00C65BAE"/>
    <w:rsid w:val="00C65D07"/>
    <w:rsid w:val="00C65E59"/>
    <w:rsid w:val="00C65FDC"/>
    <w:rsid w:val="00C66861"/>
    <w:rsid w:val="00C66E26"/>
    <w:rsid w:val="00C66E79"/>
    <w:rsid w:val="00C670F2"/>
    <w:rsid w:val="00C67125"/>
    <w:rsid w:val="00C67335"/>
    <w:rsid w:val="00C67567"/>
    <w:rsid w:val="00C675BC"/>
    <w:rsid w:val="00C67629"/>
    <w:rsid w:val="00C67922"/>
    <w:rsid w:val="00C67A66"/>
    <w:rsid w:val="00C67AB3"/>
    <w:rsid w:val="00C67B23"/>
    <w:rsid w:val="00C67BF5"/>
    <w:rsid w:val="00C70089"/>
    <w:rsid w:val="00C70104"/>
    <w:rsid w:val="00C701FB"/>
    <w:rsid w:val="00C702F1"/>
    <w:rsid w:val="00C7037F"/>
    <w:rsid w:val="00C7046B"/>
    <w:rsid w:val="00C7052E"/>
    <w:rsid w:val="00C70794"/>
    <w:rsid w:val="00C70C7A"/>
    <w:rsid w:val="00C70C9A"/>
    <w:rsid w:val="00C70D55"/>
    <w:rsid w:val="00C70FE6"/>
    <w:rsid w:val="00C712CC"/>
    <w:rsid w:val="00C7143E"/>
    <w:rsid w:val="00C7160C"/>
    <w:rsid w:val="00C716A8"/>
    <w:rsid w:val="00C717D8"/>
    <w:rsid w:val="00C718D5"/>
    <w:rsid w:val="00C7191C"/>
    <w:rsid w:val="00C71937"/>
    <w:rsid w:val="00C7193B"/>
    <w:rsid w:val="00C71A1C"/>
    <w:rsid w:val="00C71B0E"/>
    <w:rsid w:val="00C71F06"/>
    <w:rsid w:val="00C7201B"/>
    <w:rsid w:val="00C72415"/>
    <w:rsid w:val="00C7247C"/>
    <w:rsid w:val="00C726CE"/>
    <w:rsid w:val="00C72943"/>
    <w:rsid w:val="00C7297B"/>
    <w:rsid w:val="00C7299C"/>
    <w:rsid w:val="00C729C4"/>
    <w:rsid w:val="00C72BB7"/>
    <w:rsid w:val="00C73078"/>
    <w:rsid w:val="00C731BB"/>
    <w:rsid w:val="00C73D77"/>
    <w:rsid w:val="00C73EDC"/>
    <w:rsid w:val="00C74057"/>
    <w:rsid w:val="00C745B8"/>
    <w:rsid w:val="00C748EB"/>
    <w:rsid w:val="00C74D33"/>
    <w:rsid w:val="00C74F3A"/>
    <w:rsid w:val="00C75013"/>
    <w:rsid w:val="00C75224"/>
    <w:rsid w:val="00C756F8"/>
    <w:rsid w:val="00C75738"/>
    <w:rsid w:val="00C75813"/>
    <w:rsid w:val="00C758B2"/>
    <w:rsid w:val="00C75A65"/>
    <w:rsid w:val="00C75A98"/>
    <w:rsid w:val="00C7628E"/>
    <w:rsid w:val="00C762AB"/>
    <w:rsid w:val="00C764EE"/>
    <w:rsid w:val="00C76845"/>
    <w:rsid w:val="00C76C12"/>
    <w:rsid w:val="00C76C92"/>
    <w:rsid w:val="00C76C9C"/>
    <w:rsid w:val="00C76D3F"/>
    <w:rsid w:val="00C76E80"/>
    <w:rsid w:val="00C76F6A"/>
    <w:rsid w:val="00C774C0"/>
    <w:rsid w:val="00C77B0C"/>
    <w:rsid w:val="00C77D22"/>
    <w:rsid w:val="00C77E5B"/>
    <w:rsid w:val="00C77EEA"/>
    <w:rsid w:val="00C77F88"/>
    <w:rsid w:val="00C80233"/>
    <w:rsid w:val="00C807E4"/>
    <w:rsid w:val="00C80CA9"/>
    <w:rsid w:val="00C80E7A"/>
    <w:rsid w:val="00C80F0A"/>
    <w:rsid w:val="00C81490"/>
    <w:rsid w:val="00C814E7"/>
    <w:rsid w:val="00C8168A"/>
    <w:rsid w:val="00C819B2"/>
    <w:rsid w:val="00C81A57"/>
    <w:rsid w:val="00C81A81"/>
    <w:rsid w:val="00C81BDC"/>
    <w:rsid w:val="00C81CCB"/>
    <w:rsid w:val="00C81DA3"/>
    <w:rsid w:val="00C820F8"/>
    <w:rsid w:val="00C82147"/>
    <w:rsid w:val="00C821DA"/>
    <w:rsid w:val="00C824BE"/>
    <w:rsid w:val="00C8286B"/>
    <w:rsid w:val="00C82C0A"/>
    <w:rsid w:val="00C82D19"/>
    <w:rsid w:val="00C82D72"/>
    <w:rsid w:val="00C82DD7"/>
    <w:rsid w:val="00C8311F"/>
    <w:rsid w:val="00C83212"/>
    <w:rsid w:val="00C832B4"/>
    <w:rsid w:val="00C8367E"/>
    <w:rsid w:val="00C839A1"/>
    <w:rsid w:val="00C83A8F"/>
    <w:rsid w:val="00C83BA5"/>
    <w:rsid w:val="00C83C10"/>
    <w:rsid w:val="00C84164"/>
    <w:rsid w:val="00C841F6"/>
    <w:rsid w:val="00C84583"/>
    <w:rsid w:val="00C84A3C"/>
    <w:rsid w:val="00C84BF2"/>
    <w:rsid w:val="00C84E26"/>
    <w:rsid w:val="00C84E96"/>
    <w:rsid w:val="00C85064"/>
    <w:rsid w:val="00C8509B"/>
    <w:rsid w:val="00C852A5"/>
    <w:rsid w:val="00C85442"/>
    <w:rsid w:val="00C8560C"/>
    <w:rsid w:val="00C85997"/>
    <w:rsid w:val="00C8605F"/>
    <w:rsid w:val="00C86206"/>
    <w:rsid w:val="00C863D7"/>
    <w:rsid w:val="00C86409"/>
    <w:rsid w:val="00C86557"/>
    <w:rsid w:val="00C868E2"/>
    <w:rsid w:val="00C86B6C"/>
    <w:rsid w:val="00C86BBF"/>
    <w:rsid w:val="00C86CE6"/>
    <w:rsid w:val="00C86FA5"/>
    <w:rsid w:val="00C86FB1"/>
    <w:rsid w:val="00C86FF3"/>
    <w:rsid w:val="00C8746C"/>
    <w:rsid w:val="00C8752C"/>
    <w:rsid w:val="00C875BC"/>
    <w:rsid w:val="00C87730"/>
    <w:rsid w:val="00C87956"/>
    <w:rsid w:val="00C879C0"/>
    <w:rsid w:val="00C87FBE"/>
    <w:rsid w:val="00C90128"/>
    <w:rsid w:val="00C90221"/>
    <w:rsid w:val="00C902C7"/>
    <w:rsid w:val="00C90CE2"/>
    <w:rsid w:val="00C90D79"/>
    <w:rsid w:val="00C90D97"/>
    <w:rsid w:val="00C90E05"/>
    <w:rsid w:val="00C90F49"/>
    <w:rsid w:val="00C90F8A"/>
    <w:rsid w:val="00C913FB"/>
    <w:rsid w:val="00C9159F"/>
    <w:rsid w:val="00C917CC"/>
    <w:rsid w:val="00C91BC4"/>
    <w:rsid w:val="00C91CEC"/>
    <w:rsid w:val="00C92020"/>
    <w:rsid w:val="00C920D9"/>
    <w:rsid w:val="00C92194"/>
    <w:rsid w:val="00C92349"/>
    <w:rsid w:val="00C92368"/>
    <w:rsid w:val="00C923A6"/>
    <w:rsid w:val="00C923E3"/>
    <w:rsid w:val="00C92638"/>
    <w:rsid w:val="00C9295B"/>
    <w:rsid w:val="00C92A00"/>
    <w:rsid w:val="00C92C0F"/>
    <w:rsid w:val="00C92C34"/>
    <w:rsid w:val="00C92E64"/>
    <w:rsid w:val="00C930C7"/>
    <w:rsid w:val="00C931BC"/>
    <w:rsid w:val="00C933A7"/>
    <w:rsid w:val="00C93712"/>
    <w:rsid w:val="00C93971"/>
    <w:rsid w:val="00C93D13"/>
    <w:rsid w:val="00C940A1"/>
    <w:rsid w:val="00C94214"/>
    <w:rsid w:val="00C94348"/>
    <w:rsid w:val="00C948AA"/>
    <w:rsid w:val="00C949B1"/>
    <w:rsid w:val="00C949EB"/>
    <w:rsid w:val="00C94A0A"/>
    <w:rsid w:val="00C94BD0"/>
    <w:rsid w:val="00C94F06"/>
    <w:rsid w:val="00C951BE"/>
    <w:rsid w:val="00C95246"/>
    <w:rsid w:val="00C9524E"/>
    <w:rsid w:val="00C95438"/>
    <w:rsid w:val="00C954FD"/>
    <w:rsid w:val="00C955E0"/>
    <w:rsid w:val="00C95B07"/>
    <w:rsid w:val="00C95B38"/>
    <w:rsid w:val="00C95CD3"/>
    <w:rsid w:val="00C95D92"/>
    <w:rsid w:val="00C95F2F"/>
    <w:rsid w:val="00C95F4B"/>
    <w:rsid w:val="00C96144"/>
    <w:rsid w:val="00C961E5"/>
    <w:rsid w:val="00C9632D"/>
    <w:rsid w:val="00C967C3"/>
    <w:rsid w:val="00C967FC"/>
    <w:rsid w:val="00C96877"/>
    <w:rsid w:val="00C969FC"/>
    <w:rsid w:val="00C96AF7"/>
    <w:rsid w:val="00C9702B"/>
    <w:rsid w:val="00C97086"/>
    <w:rsid w:val="00C971E6"/>
    <w:rsid w:val="00C97462"/>
    <w:rsid w:val="00C9771E"/>
    <w:rsid w:val="00C97796"/>
    <w:rsid w:val="00C977C0"/>
    <w:rsid w:val="00CA02B2"/>
    <w:rsid w:val="00CA02BF"/>
    <w:rsid w:val="00CA03AB"/>
    <w:rsid w:val="00CA046C"/>
    <w:rsid w:val="00CA0574"/>
    <w:rsid w:val="00CA05E2"/>
    <w:rsid w:val="00CA0838"/>
    <w:rsid w:val="00CA08A7"/>
    <w:rsid w:val="00CA08EB"/>
    <w:rsid w:val="00CA0C0F"/>
    <w:rsid w:val="00CA0CBC"/>
    <w:rsid w:val="00CA0E19"/>
    <w:rsid w:val="00CA1105"/>
    <w:rsid w:val="00CA18EF"/>
    <w:rsid w:val="00CA1EB4"/>
    <w:rsid w:val="00CA23DC"/>
    <w:rsid w:val="00CA2ABD"/>
    <w:rsid w:val="00CA2BA4"/>
    <w:rsid w:val="00CA2E2F"/>
    <w:rsid w:val="00CA2F7E"/>
    <w:rsid w:val="00CA305B"/>
    <w:rsid w:val="00CA37E0"/>
    <w:rsid w:val="00CA3984"/>
    <w:rsid w:val="00CA3B70"/>
    <w:rsid w:val="00CA3C59"/>
    <w:rsid w:val="00CA3ED0"/>
    <w:rsid w:val="00CA40BC"/>
    <w:rsid w:val="00CA4523"/>
    <w:rsid w:val="00CA4686"/>
    <w:rsid w:val="00CA4850"/>
    <w:rsid w:val="00CA49E5"/>
    <w:rsid w:val="00CA49EE"/>
    <w:rsid w:val="00CA4ACC"/>
    <w:rsid w:val="00CA4E4F"/>
    <w:rsid w:val="00CA5144"/>
    <w:rsid w:val="00CA5481"/>
    <w:rsid w:val="00CA5523"/>
    <w:rsid w:val="00CA56FA"/>
    <w:rsid w:val="00CA57C9"/>
    <w:rsid w:val="00CA5803"/>
    <w:rsid w:val="00CA5923"/>
    <w:rsid w:val="00CA5944"/>
    <w:rsid w:val="00CA5A35"/>
    <w:rsid w:val="00CA5B5B"/>
    <w:rsid w:val="00CA5F6C"/>
    <w:rsid w:val="00CA5F8E"/>
    <w:rsid w:val="00CA63E2"/>
    <w:rsid w:val="00CA6769"/>
    <w:rsid w:val="00CA67B8"/>
    <w:rsid w:val="00CA6C05"/>
    <w:rsid w:val="00CA6C19"/>
    <w:rsid w:val="00CA6FAF"/>
    <w:rsid w:val="00CA7115"/>
    <w:rsid w:val="00CA71A4"/>
    <w:rsid w:val="00CA7277"/>
    <w:rsid w:val="00CA75E5"/>
    <w:rsid w:val="00CA7A03"/>
    <w:rsid w:val="00CA7C97"/>
    <w:rsid w:val="00CA7D1D"/>
    <w:rsid w:val="00CA7E0C"/>
    <w:rsid w:val="00CB0515"/>
    <w:rsid w:val="00CB056C"/>
    <w:rsid w:val="00CB0863"/>
    <w:rsid w:val="00CB08F1"/>
    <w:rsid w:val="00CB0904"/>
    <w:rsid w:val="00CB0996"/>
    <w:rsid w:val="00CB09FE"/>
    <w:rsid w:val="00CB0AAF"/>
    <w:rsid w:val="00CB0C76"/>
    <w:rsid w:val="00CB0D0F"/>
    <w:rsid w:val="00CB0EC6"/>
    <w:rsid w:val="00CB0F5E"/>
    <w:rsid w:val="00CB0FA5"/>
    <w:rsid w:val="00CB0FB8"/>
    <w:rsid w:val="00CB14AA"/>
    <w:rsid w:val="00CB1851"/>
    <w:rsid w:val="00CB1A8F"/>
    <w:rsid w:val="00CB1ACB"/>
    <w:rsid w:val="00CB2238"/>
    <w:rsid w:val="00CB25A6"/>
    <w:rsid w:val="00CB2763"/>
    <w:rsid w:val="00CB2A51"/>
    <w:rsid w:val="00CB2C5B"/>
    <w:rsid w:val="00CB2D5A"/>
    <w:rsid w:val="00CB35BD"/>
    <w:rsid w:val="00CB369D"/>
    <w:rsid w:val="00CB36B6"/>
    <w:rsid w:val="00CB39E0"/>
    <w:rsid w:val="00CB3A33"/>
    <w:rsid w:val="00CB3C7A"/>
    <w:rsid w:val="00CB3CAC"/>
    <w:rsid w:val="00CB3D2F"/>
    <w:rsid w:val="00CB3E18"/>
    <w:rsid w:val="00CB3EF9"/>
    <w:rsid w:val="00CB3F74"/>
    <w:rsid w:val="00CB4050"/>
    <w:rsid w:val="00CB4439"/>
    <w:rsid w:val="00CB4C0B"/>
    <w:rsid w:val="00CB4D63"/>
    <w:rsid w:val="00CB4F5F"/>
    <w:rsid w:val="00CB4FEA"/>
    <w:rsid w:val="00CB517B"/>
    <w:rsid w:val="00CB53B6"/>
    <w:rsid w:val="00CB541D"/>
    <w:rsid w:val="00CB56DD"/>
    <w:rsid w:val="00CB586C"/>
    <w:rsid w:val="00CB5A6A"/>
    <w:rsid w:val="00CB5E3A"/>
    <w:rsid w:val="00CB62B3"/>
    <w:rsid w:val="00CB63E2"/>
    <w:rsid w:val="00CB6425"/>
    <w:rsid w:val="00CB648B"/>
    <w:rsid w:val="00CB670F"/>
    <w:rsid w:val="00CB6828"/>
    <w:rsid w:val="00CB6C60"/>
    <w:rsid w:val="00CB6CB7"/>
    <w:rsid w:val="00CB6E64"/>
    <w:rsid w:val="00CB6FB7"/>
    <w:rsid w:val="00CB70AF"/>
    <w:rsid w:val="00CB76B6"/>
    <w:rsid w:val="00CB7D37"/>
    <w:rsid w:val="00CB7F70"/>
    <w:rsid w:val="00CC0047"/>
    <w:rsid w:val="00CC098E"/>
    <w:rsid w:val="00CC0B7C"/>
    <w:rsid w:val="00CC0B8B"/>
    <w:rsid w:val="00CC0EF4"/>
    <w:rsid w:val="00CC0FE0"/>
    <w:rsid w:val="00CC1331"/>
    <w:rsid w:val="00CC1542"/>
    <w:rsid w:val="00CC179F"/>
    <w:rsid w:val="00CC1DBC"/>
    <w:rsid w:val="00CC1F81"/>
    <w:rsid w:val="00CC2057"/>
    <w:rsid w:val="00CC22DE"/>
    <w:rsid w:val="00CC23ED"/>
    <w:rsid w:val="00CC28E7"/>
    <w:rsid w:val="00CC2E7D"/>
    <w:rsid w:val="00CC348B"/>
    <w:rsid w:val="00CC3931"/>
    <w:rsid w:val="00CC3B8B"/>
    <w:rsid w:val="00CC3C50"/>
    <w:rsid w:val="00CC3CB7"/>
    <w:rsid w:val="00CC40EB"/>
    <w:rsid w:val="00CC442C"/>
    <w:rsid w:val="00CC450A"/>
    <w:rsid w:val="00CC45B5"/>
    <w:rsid w:val="00CC46AB"/>
    <w:rsid w:val="00CC4A9E"/>
    <w:rsid w:val="00CC527A"/>
    <w:rsid w:val="00CC571F"/>
    <w:rsid w:val="00CC599C"/>
    <w:rsid w:val="00CC5A3C"/>
    <w:rsid w:val="00CC5CA5"/>
    <w:rsid w:val="00CC5E0E"/>
    <w:rsid w:val="00CC5EB2"/>
    <w:rsid w:val="00CC5F2B"/>
    <w:rsid w:val="00CC60C5"/>
    <w:rsid w:val="00CC6437"/>
    <w:rsid w:val="00CC6496"/>
    <w:rsid w:val="00CC6E07"/>
    <w:rsid w:val="00CC6E73"/>
    <w:rsid w:val="00CC708C"/>
    <w:rsid w:val="00CC74AE"/>
    <w:rsid w:val="00CC75B4"/>
    <w:rsid w:val="00CC7607"/>
    <w:rsid w:val="00CC7617"/>
    <w:rsid w:val="00CC79A8"/>
    <w:rsid w:val="00CC7A51"/>
    <w:rsid w:val="00CC7C3B"/>
    <w:rsid w:val="00CC7E5A"/>
    <w:rsid w:val="00CC7F3C"/>
    <w:rsid w:val="00CD0138"/>
    <w:rsid w:val="00CD063E"/>
    <w:rsid w:val="00CD076C"/>
    <w:rsid w:val="00CD0C57"/>
    <w:rsid w:val="00CD0DA6"/>
    <w:rsid w:val="00CD0E09"/>
    <w:rsid w:val="00CD0E74"/>
    <w:rsid w:val="00CD0E83"/>
    <w:rsid w:val="00CD0F12"/>
    <w:rsid w:val="00CD0FDB"/>
    <w:rsid w:val="00CD0FF7"/>
    <w:rsid w:val="00CD1090"/>
    <w:rsid w:val="00CD1265"/>
    <w:rsid w:val="00CD12AE"/>
    <w:rsid w:val="00CD1482"/>
    <w:rsid w:val="00CD17CE"/>
    <w:rsid w:val="00CD17D9"/>
    <w:rsid w:val="00CD1891"/>
    <w:rsid w:val="00CD19C6"/>
    <w:rsid w:val="00CD1A1C"/>
    <w:rsid w:val="00CD1BA3"/>
    <w:rsid w:val="00CD1DA2"/>
    <w:rsid w:val="00CD2024"/>
    <w:rsid w:val="00CD21D3"/>
    <w:rsid w:val="00CD2206"/>
    <w:rsid w:val="00CD2572"/>
    <w:rsid w:val="00CD25F6"/>
    <w:rsid w:val="00CD26E2"/>
    <w:rsid w:val="00CD2751"/>
    <w:rsid w:val="00CD2984"/>
    <w:rsid w:val="00CD2B23"/>
    <w:rsid w:val="00CD2B39"/>
    <w:rsid w:val="00CD2C11"/>
    <w:rsid w:val="00CD2C1B"/>
    <w:rsid w:val="00CD2FFC"/>
    <w:rsid w:val="00CD30BD"/>
    <w:rsid w:val="00CD325D"/>
    <w:rsid w:val="00CD32B7"/>
    <w:rsid w:val="00CD3345"/>
    <w:rsid w:val="00CD3378"/>
    <w:rsid w:val="00CD3713"/>
    <w:rsid w:val="00CD37CA"/>
    <w:rsid w:val="00CD39C4"/>
    <w:rsid w:val="00CD3BFD"/>
    <w:rsid w:val="00CD3C59"/>
    <w:rsid w:val="00CD4017"/>
    <w:rsid w:val="00CD4117"/>
    <w:rsid w:val="00CD4365"/>
    <w:rsid w:val="00CD494B"/>
    <w:rsid w:val="00CD49AC"/>
    <w:rsid w:val="00CD4A0A"/>
    <w:rsid w:val="00CD4B6D"/>
    <w:rsid w:val="00CD4C56"/>
    <w:rsid w:val="00CD5362"/>
    <w:rsid w:val="00CD53F2"/>
    <w:rsid w:val="00CD55DE"/>
    <w:rsid w:val="00CD59BB"/>
    <w:rsid w:val="00CD59C3"/>
    <w:rsid w:val="00CD5F65"/>
    <w:rsid w:val="00CD6085"/>
    <w:rsid w:val="00CD6257"/>
    <w:rsid w:val="00CD63B9"/>
    <w:rsid w:val="00CD6484"/>
    <w:rsid w:val="00CD6761"/>
    <w:rsid w:val="00CD6765"/>
    <w:rsid w:val="00CD67B2"/>
    <w:rsid w:val="00CD6B51"/>
    <w:rsid w:val="00CD751E"/>
    <w:rsid w:val="00CD79F9"/>
    <w:rsid w:val="00CD7D2D"/>
    <w:rsid w:val="00CD7D7A"/>
    <w:rsid w:val="00CD7F84"/>
    <w:rsid w:val="00CE06A7"/>
    <w:rsid w:val="00CE0A65"/>
    <w:rsid w:val="00CE0FB1"/>
    <w:rsid w:val="00CE112B"/>
    <w:rsid w:val="00CE1218"/>
    <w:rsid w:val="00CE1262"/>
    <w:rsid w:val="00CE1535"/>
    <w:rsid w:val="00CE16C3"/>
    <w:rsid w:val="00CE1877"/>
    <w:rsid w:val="00CE1AE9"/>
    <w:rsid w:val="00CE1CB3"/>
    <w:rsid w:val="00CE1D6F"/>
    <w:rsid w:val="00CE2675"/>
    <w:rsid w:val="00CE2A5A"/>
    <w:rsid w:val="00CE317F"/>
    <w:rsid w:val="00CE3411"/>
    <w:rsid w:val="00CE355F"/>
    <w:rsid w:val="00CE37E0"/>
    <w:rsid w:val="00CE3B41"/>
    <w:rsid w:val="00CE429C"/>
    <w:rsid w:val="00CE4640"/>
    <w:rsid w:val="00CE4641"/>
    <w:rsid w:val="00CE4CE0"/>
    <w:rsid w:val="00CE5063"/>
    <w:rsid w:val="00CE5125"/>
    <w:rsid w:val="00CE52BE"/>
    <w:rsid w:val="00CE5332"/>
    <w:rsid w:val="00CE536D"/>
    <w:rsid w:val="00CE54A0"/>
    <w:rsid w:val="00CE5B16"/>
    <w:rsid w:val="00CE5B6D"/>
    <w:rsid w:val="00CE5BFD"/>
    <w:rsid w:val="00CE5D65"/>
    <w:rsid w:val="00CE627A"/>
    <w:rsid w:val="00CE63B6"/>
    <w:rsid w:val="00CE6401"/>
    <w:rsid w:val="00CE6686"/>
    <w:rsid w:val="00CE6790"/>
    <w:rsid w:val="00CE6B23"/>
    <w:rsid w:val="00CE6D03"/>
    <w:rsid w:val="00CE6D64"/>
    <w:rsid w:val="00CE6DA2"/>
    <w:rsid w:val="00CE6E5D"/>
    <w:rsid w:val="00CE730C"/>
    <w:rsid w:val="00CE74FE"/>
    <w:rsid w:val="00CE77D5"/>
    <w:rsid w:val="00CE7992"/>
    <w:rsid w:val="00CE79B7"/>
    <w:rsid w:val="00CE7D53"/>
    <w:rsid w:val="00CE7D54"/>
    <w:rsid w:val="00CE7FBE"/>
    <w:rsid w:val="00CF0C19"/>
    <w:rsid w:val="00CF0E53"/>
    <w:rsid w:val="00CF0F79"/>
    <w:rsid w:val="00CF0FA3"/>
    <w:rsid w:val="00CF120C"/>
    <w:rsid w:val="00CF15B3"/>
    <w:rsid w:val="00CF1607"/>
    <w:rsid w:val="00CF1693"/>
    <w:rsid w:val="00CF1A7A"/>
    <w:rsid w:val="00CF1B37"/>
    <w:rsid w:val="00CF1BEC"/>
    <w:rsid w:val="00CF1E2C"/>
    <w:rsid w:val="00CF1EBF"/>
    <w:rsid w:val="00CF1F89"/>
    <w:rsid w:val="00CF21B1"/>
    <w:rsid w:val="00CF252F"/>
    <w:rsid w:val="00CF2609"/>
    <w:rsid w:val="00CF2897"/>
    <w:rsid w:val="00CF2CAF"/>
    <w:rsid w:val="00CF2EA0"/>
    <w:rsid w:val="00CF300A"/>
    <w:rsid w:val="00CF319C"/>
    <w:rsid w:val="00CF3246"/>
    <w:rsid w:val="00CF346F"/>
    <w:rsid w:val="00CF34C3"/>
    <w:rsid w:val="00CF356A"/>
    <w:rsid w:val="00CF363C"/>
    <w:rsid w:val="00CF3866"/>
    <w:rsid w:val="00CF386F"/>
    <w:rsid w:val="00CF3916"/>
    <w:rsid w:val="00CF3D11"/>
    <w:rsid w:val="00CF3E44"/>
    <w:rsid w:val="00CF47F8"/>
    <w:rsid w:val="00CF4826"/>
    <w:rsid w:val="00CF4901"/>
    <w:rsid w:val="00CF4983"/>
    <w:rsid w:val="00CF4D17"/>
    <w:rsid w:val="00CF4F3C"/>
    <w:rsid w:val="00CF4F8A"/>
    <w:rsid w:val="00CF4FC9"/>
    <w:rsid w:val="00CF5008"/>
    <w:rsid w:val="00CF5073"/>
    <w:rsid w:val="00CF5CD3"/>
    <w:rsid w:val="00CF5F8E"/>
    <w:rsid w:val="00CF5FCD"/>
    <w:rsid w:val="00CF6130"/>
    <w:rsid w:val="00CF6459"/>
    <w:rsid w:val="00CF6885"/>
    <w:rsid w:val="00CF6A40"/>
    <w:rsid w:val="00CF6EDF"/>
    <w:rsid w:val="00CF6F6F"/>
    <w:rsid w:val="00CF728D"/>
    <w:rsid w:val="00CF74A9"/>
    <w:rsid w:val="00CF7615"/>
    <w:rsid w:val="00CF76DE"/>
    <w:rsid w:val="00CF77CF"/>
    <w:rsid w:val="00CF79AD"/>
    <w:rsid w:val="00CF7B1B"/>
    <w:rsid w:val="00CF7DDB"/>
    <w:rsid w:val="00CF7DF6"/>
    <w:rsid w:val="00CF7E29"/>
    <w:rsid w:val="00CF7EE5"/>
    <w:rsid w:val="00CF7FF2"/>
    <w:rsid w:val="00D0037D"/>
    <w:rsid w:val="00D00472"/>
    <w:rsid w:val="00D004E8"/>
    <w:rsid w:val="00D00742"/>
    <w:rsid w:val="00D008E7"/>
    <w:rsid w:val="00D00AD5"/>
    <w:rsid w:val="00D00F6F"/>
    <w:rsid w:val="00D010E5"/>
    <w:rsid w:val="00D01672"/>
    <w:rsid w:val="00D016ED"/>
    <w:rsid w:val="00D01BD2"/>
    <w:rsid w:val="00D01CDD"/>
    <w:rsid w:val="00D01D67"/>
    <w:rsid w:val="00D0248C"/>
    <w:rsid w:val="00D025A8"/>
    <w:rsid w:val="00D02675"/>
    <w:rsid w:val="00D028EF"/>
    <w:rsid w:val="00D02C55"/>
    <w:rsid w:val="00D02FC1"/>
    <w:rsid w:val="00D0316B"/>
    <w:rsid w:val="00D0321E"/>
    <w:rsid w:val="00D035ED"/>
    <w:rsid w:val="00D03814"/>
    <w:rsid w:val="00D0396F"/>
    <w:rsid w:val="00D03A29"/>
    <w:rsid w:val="00D03AB2"/>
    <w:rsid w:val="00D03BD4"/>
    <w:rsid w:val="00D03C9D"/>
    <w:rsid w:val="00D03DF9"/>
    <w:rsid w:val="00D03E33"/>
    <w:rsid w:val="00D03FAB"/>
    <w:rsid w:val="00D041F6"/>
    <w:rsid w:val="00D04861"/>
    <w:rsid w:val="00D04A85"/>
    <w:rsid w:val="00D04E78"/>
    <w:rsid w:val="00D04E8C"/>
    <w:rsid w:val="00D04EF5"/>
    <w:rsid w:val="00D05506"/>
    <w:rsid w:val="00D056E5"/>
    <w:rsid w:val="00D05CCD"/>
    <w:rsid w:val="00D05D3D"/>
    <w:rsid w:val="00D0656C"/>
    <w:rsid w:val="00D065D2"/>
    <w:rsid w:val="00D06645"/>
    <w:rsid w:val="00D0693B"/>
    <w:rsid w:val="00D06AA9"/>
    <w:rsid w:val="00D06FED"/>
    <w:rsid w:val="00D072DA"/>
    <w:rsid w:val="00D072E2"/>
    <w:rsid w:val="00D0739D"/>
    <w:rsid w:val="00D07692"/>
    <w:rsid w:val="00D0782C"/>
    <w:rsid w:val="00D07B19"/>
    <w:rsid w:val="00D07F9E"/>
    <w:rsid w:val="00D101DC"/>
    <w:rsid w:val="00D10214"/>
    <w:rsid w:val="00D102FD"/>
    <w:rsid w:val="00D1042C"/>
    <w:rsid w:val="00D109C4"/>
    <w:rsid w:val="00D10B61"/>
    <w:rsid w:val="00D10E88"/>
    <w:rsid w:val="00D112EC"/>
    <w:rsid w:val="00D11682"/>
    <w:rsid w:val="00D1169D"/>
    <w:rsid w:val="00D119F9"/>
    <w:rsid w:val="00D11D5E"/>
    <w:rsid w:val="00D11E83"/>
    <w:rsid w:val="00D11EF6"/>
    <w:rsid w:val="00D11FF1"/>
    <w:rsid w:val="00D122F9"/>
    <w:rsid w:val="00D125D9"/>
    <w:rsid w:val="00D1279B"/>
    <w:rsid w:val="00D128C7"/>
    <w:rsid w:val="00D12A9B"/>
    <w:rsid w:val="00D12C2B"/>
    <w:rsid w:val="00D12F73"/>
    <w:rsid w:val="00D12FB2"/>
    <w:rsid w:val="00D130C5"/>
    <w:rsid w:val="00D13585"/>
    <w:rsid w:val="00D13B67"/>
    <w:rsid w:val="00D1400F"/>
    <w:rsid w:val="00D1439D"/>
    <w:rsid w:val="00D14DD4"/>
    <w:rsid w:val="00D14EA6"/>
    <w:rsid w:val="00D14EB3"/>
    <w:rsid w:val="00D14F33"/>
    <w:rsid w:val="00D15053"/>
    <w:rsid w:val="00D156C9"/>
    <w:rsid w:val="00D15C57"/>
    <w:rsid w:val="00D15F85"/>
    <w:rsid w:val="00D15FC2"/>
    <w:rsid w:val="00D1616D"/>
    <w:rsid w:val="00D161BE"/>
    <w:rsid w:val="00D1631E"/>
    <w:rsid w:val="00D163D6"/>
    <w:rsid w:val="00D163D7"/>
    <w:rsid w:val="00D16458"/>
    <w:rsid w:val="00D1695C"/>
    <w:rsid w:val="00D17041"/>
    <w:rsid w:val="00D1766D"/>
    <w:rsid w:val="00D176D0"/>
    <w:rsid w:val="00D1780D"/>
    <w:rsid w:val="00D201F8"/>
    <w:rsid w:val="00D205B5"/>
    <w:rsid w:val="00D20910"/>
    <w:rsid w:val="00D20B3E"/>
    <w:rsid w:val="00D2101D"/>
    <w:rsid w:val="00D21298"/>
    <w:rsid w:val="00D212F1"/>
    <w:rsid w:val="00D21730"/>
    <w:rsid w:val="00D21A28"/>
    <w:rsid w:val="00D21A94"/>
    <w:rsid w:val="00D21E77"/>
    <w:rsid w:val="00D21F6D"/>
    <w:rsid w:val="00D22598"/>
    <w:rsid w:val="00D22876"/>
    <w:rsid w:val="00D22912"/>
    <w:rsid w:val="00D22A7C"/>
    <w:rsid w:val="00D2366A"/>
    <w:rsid w:val="00D236E9"/>
    <w:rsid w:val="00D23BFB"/>
    <w:rsid w:val="00D23D57"/>
    <w:rsid w:val="00D242D8"/>
    <w:rsid w:val="00D243EF"/>
    <w:rsid w:val="00D24451"/>
    <w:rsid w:val="00D244BA"/>
    <w:rsid w:val="00D24618"/>
    <w:rsid w:val="00D247BB"/>
    <w:rsid w:val="00D24B46"/>
    <w:rsid w:val="00D24BFC"/>
    <w:rsid w:val="00D24CBF"/>
    <w:rsid w:val="00D25019"/>
    <w:rsid w:val="00D2514F"/>
    <w:rsid w:val="00D252D5"/>
    <w:rsid w:val="00D25561"/>
    <w:rsid w:val="00D257E3"/>
    <w:rsid w:val="00D25978"/>
    <w:rsid w:val="00D25991"/>
    <w:rsid w:val="00D261A3"/>
    <w:rsid w:val="00D26420"/>
    <w:rsid w:val="00D26691"/>
    <w:rsid w:val="00D26C6C"/>
    <w:rsid w:val="00D270C1"/>
    <w:rsid w:val="00D27109"/>
    <w:rsid w:val="00D27165"/>
    <w:rsid w:val="00D2721F"/>
    <w:rsid w:val="00D27537"/>
    <w:rsid w:val="00D277C3"/>
    <w:rsid w:val="00D278EF"/>
    <w:rsid w:val="00D27A3B"/>
    <w:rsid w:val="00D27ED6"/>
    <w:rsid w:val="00D27EF4"/>
    <w:rsid w:val="00D27FAB"/>
    <w:rsid w:val="00D30401"/>
    <w:rsid w:val="00D3053A"/>
    <w:rsid w:val="00D30A55"/>
    <w:rsid w:val="00D30EBA"/>
    <w:rsid w:val="00D30EE5"/>
    <w:rsid w:val="00D30F7A"/>
    <w:rsid w:val="00D3195B"/>
    <w:rsid w:val="00D3223B"/>
    <w:rsid w:val="00D3229B"/>
    <w:rsid w:val="00D3239C"/>
    <w:rsid w:val="00D3249D"/>
    <w:rsid w:val="00D327A8"/>
    <w:rsid w:val="00D32A95"/>
    <w:rsid w:val="00D32F06"/>
    <w:rsid w:val="00D33535"/>
    <w:rsid w:val="00D33CF1"/>
    <w:rsid w:val="00D3499B"/>
    <w:rsid w:val="00D34A74"/>
    <w:rsid w:val="00D34B11"/>
    <w:rsid w:val="00D34CAC"/>
    <w:rsid w:val="00D34D6A"/>
    <w:rsid w:val="00D34EE4"/>
    <w:rsid w:val="00D35239"/>
    <w:rsid w:val="00D354AB"/>
    <w:rsid w:val="00D354D0"/>
    <w:rsid w:val="00D356C9"/>
    <w:rsid w:val="00D356FF"/>
    <w:rsid w:val="00D35ADC"/>
    <w:rsid w:val="00D35E45"/>
    <w:rsid w:val="00D361C2"/>
    <w:rsid w:val="00D36256"/>
    <w:rsid w:val="00D36A76"/>
    <w:rsid w:val="00D36C50"/>
    <w:rsid w:val="00D36C60"/>
    <w:rsid w:val="00D36EA4"/>
    <w:rsid w:val="00D370C5"/>
    <w:rsid w:val="00D374A9"/>
    <w:rsid w:val="00D37790"/>
    <w:rsid w:val="00D3796D"/>
    <w:rsid w:val="00D37AE2"/>
    <w:rsid w:val="00D37C07"/>
    <w:rsid w:val="00D37D3D"/>
    <w:rsid w:val="00D37E71"/>
    <w:rsid w:val="00D4002E"/>
    <w:rsid w:val="00D403B4"/>
    <w:rsid w:val="00D4040B"/>
    <w:rsid w:val="00D40510"/>
    <w:rsid w:val="00D40A61"/>
    <w:rsid w:val="00D40DCA"/>
    <w:rsid w:val="00D40F83"/>
    <w:rsid w:val="00D410CB"/>
    <w:rsid w:val="00D41373"/>
    <w:rsid w:val="00D41520"/>
    <w:rsid w:val="00D41542"/>
    <w:rsid w:val="00D4177D"/>
    <w:rsid w:val="00D421BE"/>
    <w:rsid w:val="00D42616"/>
    <w:rsid w:val="00D429BC"/>
    <w:rsid w:val="00D42A09"/>
    <w:rsid w:val="00D42E24"/>
    <w:rsid w:val="00D42F01"/>
    <w:rsid w:val="00D4341A"/>
    <w:rsid w:val="00D4373D"/>
    <w:rsid w:val="00D43E78"/>
    <w:rsid w:val="00D442BE"/>
    <w:rsid w:val="00D447C0"/>
    <w:rsid w:val="00D4490A"/>
    <w:rsid w:val="00D44979"/>
    <w:rsid w:val="00D44A13"/>
    <w:rsid w:val="00D450CD"/>
    <w:rsid w:val="00D45198"/>
    <w:rsid w:val="00D451D4"/>
    <w:rsid w:val="00D45217"/>
    <w:rsid w:val="00D45668"/>
    <w:rsid w:val="00D4600D"/>
    <w:rsid w:val="00D4618E"/>
    <w:rsid w:val="00D46295"/>
    <w:rsid w:val="00D462A5"/>
    <w:rsid w:val="00D46B68"/>
    <w:rsid w:val="00D46B98"/>
    <w:rsid w:val="00D46D29"/>
    <w:rsid w:val="00D46D7D"/>
    <w:rsid w:val="00D46DB1"/>
    <w:rsid w:val="00D4715F"/>
    <w:rsid w:val="00D471A9"/>
    <w:rsid w:val="00D474D9"/>
    <w:rsid w:val="00D47AD5"/>
    <w:rsid w:val="00D47EF8"/>
    <w:rsid w:val="00D50288"/>
    <w:rsid w:val="00D5035D"/>
    <w:rsid w:val="00D50E0D"/>
    <w:rsid w:val="00D50F3C"/>
    <w:rsid w:val="00D50FAF"/>
    <w:rsid w:val="00D51283"/>
    <w:rsid w:val="00D5156F"/>
    <w:rsid w:val="00D51649"/>
    <w:rsid w:val="00D51704"/>
    <w:rsid w:val="00D518A3"/>
    <w:rsid w:val="00D51CD4"/>
    <w:rsid w:val="00D520ED"/>
    <w:rsid w:val="00D52209"/>
    <w:rsid w:val="00D5274D"/>
    <w:rsid w:val="00D528BE"/>
    <w:rsid w:val="00D52914"/>
    <w:rsid w:val="00D52B49"/>
    <w:rsid w:val="00D52C4B"/>
    <w:rsid w:val="00D52D19"/>
    <w:rsid w:val="00D52D2C"/>
    <w:rsid w:val="00D53341"/>
    <w:rsid w:val="00D533C5"/>
    <w:rsid w:val="00D533D5"/>
    <w:rsid w:val="00D538B3"/>
    <w:rsid w:val="00D53AD9"/>
    <w:rsid w:val="00D53C4B"/>
    <w:rsid w:val="00D54102"/>
    <w:rsid w:val="00D546C7"/>
    <w:rsid w:val="00D54BD5"/>
    <w:rsid w:val="00D54D2C"/>
    <w:rsid w:val="00D5525E"/>
    <w:rsid w:val="00D55386"/>
    <w:rsid w:val="00D554E0"/>
    <w:rsid w:val="00D55D05"/>
    <w:rsid w:val="00D5616A"/>
    <w:rsid w:val="00D563C1"/>
    <w:rsid w:val="00D568AE"/>
    <w:rsid w:val="00D56B0F"/>
    <w:rsid w:val="00D56CB8"/>
    <w:rsid w:val="00D56CD3"/>
    <w:rsid w:val="00D56D01"/>
    <w:rsid w:val="00D56D7D"/>
    <w:rsid w:val="00D5799A"/>
    <w:rsid w:val="00D57AB3"/>
    <w:rsid w:val="00D60041"/>
    <w:rsid w:val="00D60094"/>
    <w:rsid w:val="00D602EF"/>
    <w:rsid w:val="00D60437"/>
    <w:rsid w:val="00D60589"/>
    <w:rsid w:val="00D60762"/>
    <w:rsid w:val="00D6090E"/>
    <w:rsid w:val="00D610EC"/>
    <w:rsid w:val="00D612AC"/>
    <w:rsid w:val="00D61470"/>
    <w:rsid w:val="00D617A6"/>
    <w:rsid w:val="00D618B7"/>
    <w:rsid w:val="00D619E8"/>
    <w:rsid w:val="00D61D2C"/>
    <w:rsid w:val="00D62201"/>
    <w:rsid w:val="00D6239E"/>
    <w:rsid w:val="00D625CF"/>
    <w:rsid w:val="00D62607"/>
    <w:rsid w:val="00D62F94"/>
    <w:rsid w:val="00D63277"/>
    <w:rsid w:val="00D63695"/>
    <w:rsid w:val="00D638A4"/>
    <w:rsid w:val="00D63A78"/>
    <w:rsid w:val="00D63C29"/>
    <w:rsid w:val="00D63D84"/>
    <w:rsid w:val="00D6402A"/>
    <w:rsid w:val="00D6409A"/>
    <w:rsid w:val="00D64387"/>
    <w:rsid w:val="00D64681"/>
    <w:rsid w:val="00D6484F"/>
    <w:rsid w:val="00D64855"/>
    <w:rsid w:val="00D64986"/>
    <w:rsid w:val="00D64AAA"/>
    <w:rsid w:val="00D64B6F"/>
    <w:rsid w:val="00D64EEA"/>
    <w:rsid w:val="00D64F65"/>
    <w:rsid w:val="00D65039"/>
    <w:rsid w:val="00D657CD"/>
    <w:rsid w:val="00D65F51"/>
    <w:rsid w:val="00D65F91"/>
    <w:rsid w:val="00D663CD"/>
    <w:rsid w:val="00D664BC"/>
    <w:rsid w:val="00D66678"/>
    <w:rsid w:val="00D66806"/>
    <w:rsid w:val="00D6693E"/>
    <w:rsid w:val="00D669E4"/>
    <w:rsid w:val="00D66A27"/>
    <w:rsid w:val="00D66CAC"/>
    <w:rsid w:val="00D66D14"/>
    <w:rsid w:val="00D66F21"/>
    <w:rsid w:val="00D6717D"/>
    <w:rsid w:val="00D672A7"/>
    <w:rsid w:val="00D67798"/>
    <w:rsid w:val="00D6785C"/>
    <w:rsid w:val="00D678C8"/>
    <w:rsid w:val="00D67C87"/>
    <w:rsid w:val="00D67CA1"/>
    <w:rsid w:val="00D67DC6"/>
    <w:rsid w:val="00D67FA7"/>
    <w:rsid w:val="00D67FCE"/>
    <w:rsid w:val="00D701A9"/>
    <w:rsid w:val="00D70349"/>
    <w:rsid w:val="00D7051E"/>
    <w:rsid w:val="00D709A1"/>
    <w:rsid w:val="00D70C4D"/>
    <w:rsid w:val="00D70CDE"/>
    <w:rsid w:val="00D70E77"/>
    <w:rsid w:val="00D70EFF"/>
    <w:rsid w:val="00D71041"/>
    <w:rsid w:val="00D713AB"/>
    <w:rsid w:val="00D71465"/>
    <w:rsid w:val="00D714E9"/>
    <w:rsid w:val="00D716B5"/>
    <w:rsid w:val="00D718D5"/>
    <w:rsid w:val="00D71E19"/>
    <w:rsid w:val="00D723EB"/>
    <w:rsid w:val="00D72804"/>
    <w:rsid w:val="00D72C06"/>
    <w:rsid w:val="00D72D46"/>
    <w:rsid w:val="00D732B9"/>
    <w:rsid w:val="00D7347F"/>
    <w:rsid w:val="00D736B8"/>
    <w:rsid w:val="00D73737"/>
    <w:rsid w:val="00D7376C"/>
    <w:rsid w:val="00D73DEF"/>
    <w:rsid w:val="00D73E87"/>
    <w:rsid w:val="00D7412D"/>
    <w:rsid w:val="00D742ED"/>
    <w:rsid w:val="00D74333"/>
    <w:rsid w:val="00D745A3"/>
    <w:rsid w:val="00D746B8"/>
    <w:rsid w:val="00D74C6B"/>
    <w:rsid w:val="00D74CCA"/>
    <w:rsid w:val="00D74DFB"/>
    <w:rsid w:val="00D74E0C"/>
    <w:rsid w:val="00D74EEA"/>
    <w:rsid w:val="00D750AF"/>
    <w:rsid w:val="00D752AE"/>
    <w:rsid w:val="00D75581"/>
    <w:rsid w:val="00D7586F"/>
    <w:rsid w:val="00D7593E"/>
    <w:rsid w:val="00D75A70"/>
    <w:rsid w:val="00D75AC3"/>
    <w:rsid w:val="00D75ADD"/>
    <w:rsid w:val="00D7626C"/>
    <w:rsid w:val="00D76286"/>
    <w:rsid w:val="00D763D5"/>
    <w:rsid w:val="00D767F1"/>
    <w:rsid w:val="00D768CF"/>
    <w:rsid w:val="00D769B5"/>
    <w:rsid w:val="00D769CA"/>
    <w:rsid w:val="00D76BBD"/>
    <w:rsid w:val="00D76CCD"/>
    <w:rsid w:val="00D77357"/>
    <w:rsid w:val="00D7737D"/>
    <w:rsid w:val="00D7747C"/>
    <w:rsid w:val="00D7747F"/>
    <w:rsid w:val="00D77485"/>
    <w:rsid w:val="00D774F6"/>
    <w:rsid w:val="00D77633"/>
    <w:rsid w:val="00D77992"/>
    <w:rsid w:val="00D77B87"/>
    <w:rsid w:val="00D80966"/>
    <w:rsid w:val="00D80B1F"/>
    <w:rsid w:val="00D80E2E"/>
    <w:rsid w:val="00D80FFC"/>
    <w:rsid w:val="00D810C0"/>
    <w:rsid w:val="00D8150C"/>
    <w:rsid w:val="00D815C4"/>
    <w:rsid w:val="00D81BEA"/>
    <w:rsid w:val="00D81BFA"/>
    <w:rsid w:val="00D81E0F"/>
    <w:rsid w:val="00D81F50"/>
    <w:rsid w:val="00D82246"/>
    <w:rsid w:val="00D826A5"/>
    <w:rsid w:val="00D82809"/>
    <w:rsid w:val="00D8292A"/>
    <w:rsid w:val="00D82B17"/>
    <w:rsid w:val="00D82B59"/>
    <w:rsid w:val="00D82BB4"/>
    <w:rsid w:val="00D82C14"/>
    <w:rsid w:val="00D82FA6"/>
    <w:rsid w:val="00D8319A"/>
    <w:rsid w:val="00D83670"/>
    <w:rsid w:val="00D837DE"/>
    <w:rsid w:val="00D83C17"/>
    <w:rsid w:val="00D83F63"/>
    <w:rsid w:val="00D83FF3"/>
    <w:rsid w:val="00D840FB"/>
    <w:rsid w:val="00D84258"/>
    <w:rsid w:val="00D8443D"/>
    <w:rsid w:val="00D844D2"/>
    <w:rsid w:val="00D8453A"/>
    <w:rsid w:val="00D846A1"/>
    <w:rsid w:val="00D846BB"/>
    <w:rsid w:val="00D84A69"/>
    <w:rsid w:val="00D84B6D"/>
    <w:rsid w:val="00D84ED8"/>
    <w:rsid w:val="00D85008"/>
    <w:rsid w:val="00D855D4"/>
    <w:rsid w:val="00D85809"/>
    <w:rsid w:val="00D85811"/>
    <w:rsid w:val="00D85AA6"/>
    <w:rsid w:val="00D85B06"/>
    <w:rsid w:val="00D85EF7"/>
    <w:rsid w:val="00D860DB"/>
    <w:rsid w:val="00D860E9"/>
    <w:rsid w:val="00D86294"/>
    <w:rsid w:val="00D8647E"/>
    <w:rsid w:val="00D8652F"/>
    <w:rsid w:val="00D86753"/>
    <w:rsid w:val="00D86810"/>
    <w:rsid w:val="00D86A8D"/>
    <w:rsid w:val="00D86C6D"/>
    <w:rsid w:val="00D86CE2"/>
    <w:rsid w:val="00D870F0"/>
    <w:rsid w:val="00D87532"/>
    <w:rsid w:val="00D87893"/>
    <w:rsid w:val="00D8791C"/>
    <w:rsid w:val="00D87A84"/>
    <w:rsid w:val="00D901BE"/>
    <w:rsid w:val="00D90421"/>
    <w:rsid w:val="00D905D6"/>
    <w:rsid w:val="00D90703"/>
    <w:rsid w:val="00D90892"/>
    <w:rsid w:val="00D90BD0"/>
    <w:rsid w:val="00D90D36"/>
    <w:rsid w:val="00D90F0E"/>
    <w:rsid w:val="00D90F50"/>
    <w:rsid w:val="00D9110D"/>
    <w:rsid w:val="00D91837"/>
    <w:rsid w:val="00D91AB2"/>
    <w:rsid w:val="00D91ED3"/>
    <w:rsid w:val="00D91F17"/>
    <w:rsid w:val="00D91F7E"/>
    <w:rsid w:val="00D92113"/>
    <w:rsid w:val="00D9253F"/>
    <w:rsid w:val="00D9259B"/>
    <w:rsid w:val="00D92636"/>
    <w:rsid w:val="00D92929"/>
    <w:rsid w:val="00D9295D"/>
    <w:rsid w:val="00D929FC"/>
    <w:rsid w:val="00D92E06"/>
    <w:rsid w:val="00D93150"/>
    <w:rsid w:val="00D93157"/>
    <w:rsid w:val="00D93257"/>
    <w:rsid w:val="00D932CE"/>
    <w:rsid w:val="00D93385"/>
    <w:rsid w:val="00D933DB"/>
    <w:rsid w:val="00D93465"/>
    <w:rsid w:val="00D934A7"/>
    <w:rsid w:val="00D934C7"/>
    <w:rsid w:val="00D935FC"/>
    <w:rsid w:val="00D93706"/>
    <w:rsid w:val="00D938EC"/>
    <w:rsid w:val="00D93A55"/>
    <w:rsid w:val="00D93B56"/>
    <w:rsid w:val="00D93E7D"/>
    <w:rsid w:val="00D94231"/>
    <w:rsid w:val="00D94410"/>
    <w:rsid w:val="00D94474"/>
    <w:rsid w:val="00D946D8"/>
    <w:rsid w:val="00D9474A"/>
    <w:rsid w:val="00D94D33"/>
    <w:rsid w:val="00D94D67"/>
    <w:rsid w:val="00D94E48"/>
    <w:rsid w:val="00D94FA2"/>
    <w:rsid w:val="00D95072"/>
    <w:rsid w:val="00D9528B"/>
    <w:rsid w:val="00D952A2"/>
    <w:rsid w:val="00D952DA"/>
    <w:rsid w:val="00D95439"/>
    <w:rsid w:val="00D95A11"/>
    <w:rsid w:val="00D95B6F"/>
    <w:rsid w:val="00D95BAE"/>
    <w:rsid w:val="00D961E5"/>
    <w:rsid w:val="00D961FA"/>
    <w:rsid w:val="00D96335"/>
    <w:rsid w:val="00D96696"/>
    <w:rsid w:val="00D96700"/>
    <w:rsid w:val="00D9681B"/>
    <w:rsid w:val="00D968E6"/>
    <w:rsid w:val="00D969C9"/>
    <w:rsid w:val="00D96B5A"/>
    <w:rsid w:val="00D96C1C"/>
    <w:rsid w:val="00D973B9"/>
    <w:rsid w:val="00D97508"/>
    <w:rsid w:val="00D97813"/>
    <w:rsid w:val="00D97D5A"/>
    <w:rsid w:val="00DA02D0"/>
    <w:rsid w:val="00DA07D1"/>
    <w:rsid w:val="00DA09AE"/>
    <w:rsid w:val="00DA0B06"/>
    <w:rsid w:val="00DA0BC7"/>
    <w:rsid w:val="00DA0C66"/>
    <w:rsid w:val="00DA0EEB"/>
    <w:rsid w:val="00DA0FF3"/>
    <w:rsid w:val="00DA10F9"/>
    <w:rsid w:val="00DA1352"/>
    <w:rsid w:val="00DA1517"/>
    <w:rsid w:val="00DA185C"/>
    <w:rsid w:val="00DA1A1D"/>
    <w:rsid w:val="00DA1DB3"/>
    <w:rsid w:val="00DA2065"/>
    <w:rsid w:val="00DA248E"/>
    <w:rsid w:val="00DA24D7"/>
    <w:rsid w:val="00DA2853"/>
    <w:rsid w:val="00DA29D7"/>
    <w:rsid w:val="00DA29EF"/>
    <w:rsid w:val="00DA2B6E"/>
    <w:rsid w:val="00DA30AF"/>
    <w:rsid w:val="00DA32E5"/>
    <w:rsid w:val="00DA35E9"/>
    <w:rsid w:val="00DA361D"/>
    <w:rsid w:val="00DA395A"/>
    <w:rsid w:val="00DA3C90"/>
    <w:rsid w:val="00DA3E33"/>
    <w:rsid w:val="00DA3EAD"/>
    <w:rsid w:val="00DA3ED6"/>
    <w:rsid w:val="00DA4544"/>
    <w:rsid w:val="00DA485C"/>
    <w:rsid w:val="00DA49EB"/>
    <w:rsid w:val="00DA4B7F"/>
    <w:rsid w:val="00DA4D50"/>
    <w:rsid w:val="00DA4FD6"/>
    <w:rsid w:val="00DA5673"/>
    <w:rsid w:val="00DA57A2"/>
    <w:rsid w:val="00DA5A8D"/>
    <w:rsid w:val="00DA5BDE"/>
    <w:rsid w:val="00DA5D58"/>
    <w:rsid w:val="00DA6143"/>
    <w:rsid w:val="00DA6626"/>
    <w:rsid w:val="00DA6883"/>
    <w:rsid w:val="00DA6910"/>
    <w:rsid w:val="00DA6A57"/>
    <w:rsid w:val="00DA6A9E"/>
    <w:rsid w:val="00DA6ABA"/>
    <w:rsid w:val="00DA6B3B"/>
    <w:rsid w:val="00DA6E4B"/>
    <w:rsid w:val="00DA70B8"/>
    <w:rsid w:val="00DA738E"/>
    <w:rsid w:val="00DA78EF"/>
    <w:rsid w:val="00DA7C71"/>
    <w:rsid w:val="00DA7CFA"/>
    <w:rsid w:val="00DA7F73"/>
    <w:rsid w:val="00DB042B"/>
    <w:rsid w:val="00DB04C7"/>
    <w:rsid w:val="00DB04EC"/>
    <w:rsid w:val="00DB076C"/>
    <w:rsid w:val="00DB0A61"/>
    <w:rsid w:val="00DB0CED"/>
    <w:rsid w:val="00DB1260"/>
    <w:rsid w:val="00DB1570"/>
    <w:rsid w:val="00DB16F1"/>
    <w:rsid w:val="00DB1B6E"/>
    <w:rsid w:val="00DB206F"/>
    <w:rsid w:val="00DB267D"/>
    <w:rsid w:val="00DB2A96"/>
    <w:rsid w:val="00DB2FF2"/>
    <w:rsid w:val="00DB3147"/>
    <w:rsid w:val="00DB3237"/>
    <w:rsid w:val="00DB3440"/>
    <w:rsid w:val="00DB36AB"/>
    <w:rsid w:val="00DB385D"/>
    <w:rsid w:val="00DB3AAB"/>
    <w:rsid w:val="00DB3B87"/>
    <w:rsid w:val="00DB3C46"/>
    <w:rsid w:val="00DB419D"/>
    <w:rsid w:val="00DB4254"/>
    <w:rsid w:val="00DB4611"/>
    <w:rsid w:val="00DB462E"/>
    <w:rsid w:val="00DB46AF"/>
    <w:rsid w:val="00DB476A"/>
    <w:rsid w:val="00DB49F4"/>
    <w:rsid w:val="00DB4F6E"/>
    <w:rsid w:val="00DB4FAC"/>
    <w:rsid w:val="00DB55BD"/>
    <w:rsid w:val="00DB5630"/>
    <w:rsid w:val="00DB5751"/>
    <w:rsid w:val="00DB582F"/>
    <w:rsid w:val="00DB58BD"/>
    <w:rsid w:val="00DB5910"/>
    <w:rsid w:val="00DB5B29"/>
    <w:rsid w:val="00DB6192"/>
    <w:rsid w:val="00DB6952"/>
    <w:rsid w:val="00DB69FD"/>
    <w:rsid w:val="00DB6A21"/>
    <w:rsid w:val="00DB6AA6"/>
    <w:rsid w:val="00DB6B14"/>
    <w:rsid w:val="00DB6BB8"/>
    <w:rsid w:val="00DB6FF9"/>
    <w:rsid w:val="00DB7051"/>
    <w:rsid w:val="00DB7120"/>
    <w:rsid w:val="00DB71C8"/>
    <w:rsid w:val="00DB7354"/>
    <w:rsid w:val="00DB7386"/>
    <w:rsid w:val="00DC009C"/>
    <w:rsid w:val="00DC04A6"/>
    <w:rsid w:val="00DC0AF9"/>
    <w:rsid w:val="00DC0D1B"/>
    <w:rsid w:val="00DC0D59"/>
    <w:rsid w:val="00DC12AE"/>
    <w:rsid w:val="00DC173E"/>
    <w:rsid w:val="00DC1FA3"/>
    <w:rsid w:val="00DC2238"/>
    <w:rsid w:val="00DC2672"/>
    <w:rsid w:val="00DC28B1"/>
    <w:rsid w:val="00DC28FD"/>
    <w:rsid w:val="00DC2982"/>
    <w:rsid w:val="00DC2A10"/>
    <w:rsid w:val="00DC2ABA"/>
    <w:rsid w:val="00DC2B18"/>
    <w:rsid w:val="00DC2D17"/>
    <w:rsid w:val="00DC2DC6"/>
    <w:rsid w:val="00DC30C3"/>
    <w:rsid w:val="00DC3189"/>
    <w:rsid w:val="00DC345E"/>
    <w:rsid w:val="00DC3594"/>
    <w:rsid w:val="00DC36F6"/>
    <w:rsid w:val="00DC3927"/>
    <w:rsid w:val="00DC3A86"/>
    <w:rsid w:val="00DC4469"/>
    <w:rsid w:val="00DC456A"/>
    <w:rsid w:val="00DC4619"/>
    <w:rsid w:val="00DC473F"/>
    <w:rsid w:val="00DC48BC"/>
    <w:rsid w:val="00DC49FC"/>
    <w:rsid w:val="00DC4A9E"/>
    <w:rsid w:val="00DC4BD2"/>
    <w:rsid w:val="00DC4E4E"/>
    <w:rsid w:val="00DC6088"/>
    <w:rsid w:val="00DC62AE"/>
    <w:rsid w:val="00DC631B"/>
    <w:rsid w:val="00DC64C8"/>
    <w:rsid w:val="00DC68A7"/>
    <w:rsid w:val="00DC69DC"/>
    <w:rsid w:val="00DC6B28"/>
    <w:rsid w:val="00DC6F7E"/>
    <w:rsid w:val="00DC7240"/>
    <w:rsid w:val="00DC732F"/>
    <w:rsid w:val="00DC737A"/>
    <w:rsid w:val="00DC792C"/>
    <w:rsid w:val="00DC7A56"/>
    <w:rsid w:val="00DD0519"/>
    <w:rsid w:val="00DD0553"/>
    <w:rsid w:val="00DD0777"/>
    <w:rsid w:val="00DD07BA"/>
    <w:rsid w:val="00DD08F3"/>
    <w:rsid w:val="00DD0FF0"/>
    <w:rsid w:val="00DD112F"/>
    <w:rsid w:val="00DD13BB"/>
    <w:rsid w:val="00DD1A09"/>
    <w:rsid w:val="00DD1B06"/>
    <w:rsid w:val="00DD1BEE"/>
    <w:rsid w:val="00DD1DB6"/>
    <w:rsid w:val="00DD1DD5"/>
    <w:rsid w:val="00DD1E74"/>
    <w:rsid w:val="00DD1F25"/>
    <w:rsid w:val="00DD1FA9"/>
    <w:rsid w:val="00DD20FB"/>
    <w:rsid w:val="00DD2168"/>
    <w:rsid w:val="00DD21FD"/>
    <w:rsid w:val="00DD2298"/>
    <w:rsid w:val="00DD2603"/>
    <w:rsid w:val="00DD2A1F"/>
    <w:rsid w:val="00DD2A52"/>
    <w:rsid w:val="00DD2AEF"/>
    <w:rsid w:val="00DD2FC5"/>
    <w:rsid w:val="00DD33D1"/>
    <w:rsid w:val="00DD3464"/>
    <w:rsid w:val="00DD3643"/>
    <w:rsid w:val="00DD3A0C"/>
    <w:rsid w:val="00DD3B33"/>
    <w:rsid w:val="00DD3C47"/>
    <w:rsid w:val="00DD3E84"/>
    <w:rsid w:val="00DD406C"/>
    <w:rsid w:val="00DD4177"/>
    <w:rsid w:val="00DD47E1"/>
    <w:rsid w:val="00DD49BF"/>
    <w:rsid w:val="00DD4A70"/>
    <w:rsid w:val="00DD4B0F"/>
    <w:rsid w:val="00DD4C83"/>
    <w:rsid w:val="00DD4E40"/>
    <w:rsid w:val="00DD4FA9"/>
    <w:rsid w:val="00DD5319"/>
    <w:rsid w:val="00DD53C3"/>
    <w:rsid w:val="00DD569C"/>
    <w:rsid w:val="00DD56C9"/>
    <w:rsid w:val="00DD5726"/>
    <w:rsid w:val="00DD577C"/>
    <w:rsid w:val="00DD586F"/>
    <w:rsid w:val="00DD5960"/>
    <w:rsid w:val="00DD5C16"/>
    <w:rsid w:val="00DD5D13"/>
    <w:rsid w:val="00DD5DC8"/>
    <w:rsid w:val="00DD5E1C"/>
    <w:rsid w:val="00DD6166"/>
    <w:rsid w:val="00DD63E6"/>
    <w:rsid w:val="00DD6910"/>
    <w:rsid w:val="00DD6B59"/>
    <w:rsid w:val="00DD6FF0"/>
    <w:rsid w:val="00DD765D"/>
    <w:rsid w:val="00DD7853"/>
    <w:rsid w:val="00DD7B4B"/>
    <w:rsid w:val="00DD7D10"/>
    <w:rsid w:val="00DE010F"/>
    <w:rsid w:val="00DE0417"/>
    <w:rsid w:val="00DE057B"/>
    <w:rsid w:val="00DE0629"/>
    <w:rsid w:val="00DE0CD7"/>
    <w:rsid w:val="00DE0ECD"/>
    <w:rsid w:val="00DE0F04"/>
    <w:rsid w:val="00DE1A82"/>
    <w:rsid w:val="00DE205D"/>
    <w:rsid w:val="00DE2259"/>
    <w:rsid w:val="00DE248C"/>
    <w:rsid w:val="00DE2704"/>
    <w:rsid w:val="00DE28F5"/>
    <w:rsid w:val="00DE291A"/>
    <w:rsid w:val="00DE296D"/>
    <w:rsid w:val="00DE29D6"/>
    <w:rsid w:val="00DE2C9C"/>
    <w:rsid w:val="00DE2D0A"/>
    <w:rsid w:val="00DE2DFA"/>
    <w:rsid w:val="00DE2E8C"/>
    <w:rsid w:val="00DE2EBD"/>
    <w:rsid w:val="00DE30E0"/>
    <w:rsid w:val="00DE33F4"/>
    <w:rsid w:val="00DE35E4"/>
    <w:rsid w:val="00DE36A8"/>
    <w:rsid w:val="00DE36DC"/>
    <w:rsid w:val="00DE3783"/>
    <w:rsid w:val="00DE37B5"/>
    <w:rsid w:val="00DE3923"/>
    <w:rsid w:val="00DE3A4A"/>
    <w:rsid w:val="00DE3ADC"/>
    <w:rsid w:val="00DE3AFE"/>
    <w:rsid w:val="00DE3D16"/>
    <w:rsid w:val="00DE4036"/>
    <w:rsid w:val="00DE418B"/>
    <w:rsid w:val="00DE4241"/>
    <w:rsid w:val="00DE45F0"/>
    <w:rsid w:val="00DE478A"/>
    <w:rsid w:val="00DE4983"/>
    <w:rsid w:val="00DE4AE8"/>
    <w:rsid w:val="00DE4E58"/>
    <w:rsid w:val="00DE4F8E"/>
    <w:rsid w:val="00DE4FB7"/>
    <w:rsid w:val="00DE5057"/>
    <w:rsid w:val="00DE50BC"/>
    <w:rsid w:val="00DE53D7"/>
    <w:rsid w:val="00DE5588"/>
    <w:rsid w:val="00DE5995"/>
    <w:rsid w:val="00DE59F7"/>
    <w:rsid w:val="00DE5D04"/>
    <w:rsid w:val="00DE5DB3"/>
    <w:rsid w:val="00DE5FAA"/>
    <w:rsid w:val="00DE60C4"/>
    <w:rsid w:val="00DE6687"/>
    <w:rsid w:val="00DE6EF3"/>
    <w:rsid w:val="00DE6FAF"/>
    <w:rsid w:val="00DE70D4"/>
    <w:rsid w:val="00DE794A"/>
    <w:rsid w:val="00DE7D71"/>
    <w:rsid w:val="00DE7FD5"/>
    <w:rsid w:val="00DE7FDE"/>
    <w:rsid w:val="00DF0112"/>
    <w:rsid w:val="00DF0322"/>
    <w:rsid w:val="00DF0472"/>
    <w:rsid w:val="00DF05BD"/>
    <w:rsid w:val="00DF0601"/>
    <w:rsid w:val="00DF0686"/>
    <w:rsid w:val="00DF0A10"/>
    <w:rsid w:val="00DF0ACA"/>
    <w:rsid w:val="00DF0AEB"/>
    <w:rsid w:val="00DF0BA2"/>
    <w:rsid w:val="00DF0C9B"/>
    <w:rsid w:val="00DF0EF9"/>
    <w:rsid w:val="00DF1268"/>
    <w:rsid w:val="00DF15FF"/>
    <w:rsid w:val="00DF2196"/>
    <w:rsid w:val="00DF2587"/>
    <w:rsid w:val="00DF25C3"/>
    <w:rsid w:val="00DF2760"/>
    <w:rsid w:val="00DF2AD2"/>
    <w:rsid w:val="00DF2DC1"/>
    <w:rsid w:val="00DF2FED"/>
    <w:rsid w:val="00DF3303"/>
    <w:rsid w:val="00DF355C"/>
    <w:rsid w:val="00DF3581"/>
    <w:rsid w:val="00DF3647"/>
    <w:rsid w:val="00DF3685"/>
    <w:rsid w:val="00DF3A3D"/>
    <w:rsid w:val="00DF3D30"/>
    <w:rsid w:val="00DF402C"/>
    <w:rsid w:val="00DF41CC"/>
    <w:rsid w:val="00DF443E"/>
    <w:rsid w:val="00DF44CE"/>
    <w:rsid w:val="00DF44E6"/>
    <w:rsid w:val="00DF465E"/>
    <w:rsid w:val="00DF4A66"/>
    <w:rsid w:val="00DF5356"/>
    <w:rsid w:val="00DF563E"/>
    <w:rsid w:val="00DF5730"/>
    <w:rsid w:val="00DF5A50"/>
    <w:rsid w:val="00DF62C6"/>
    <w:rsid w:val="00DF64C4"/>
    <w:rsid w:val="00DF6721"/>
    <w:rsid w:val="00DF677F"/>
    <w:rsid w:val="00DF681D"/>
    <w:rsid w:val="00DF6A17"/>
    <w:rsid w:val="00DF6B60"/>
    <w:rsid w:val="00DF6C7A"/>
    <w:rsid w:val="00DF6CD2"/>
    <w:rsid w:val="00DF6F4A"/>
    <w:rsid w:val="00DF7126"/>
    <w:rsid w:val="00DF71D6"/>
    <w:rsid w:val="00DF73E9"/>
    <w:rsid w:val="00DF74CD"/>
    <w:rsid w:val="00DF75C5"/>
    <w:rsid w:val="00DF762B"/>
    <w:rsid w:val="00DF7705"/>
    <w:rsid w:val="00DF77E7"/>
    <w:rsid w:val="00DF788B"/>
    <w:rsid w:val="00DF7EC1"/>
    <w:rsid w:val="00E00397"/>
    <w:rsid w:val="00E005FB"/>
    <w:rsid w:val="00E0060E"/>
    <w:rsid w:val="00E009E3"/>
    <w:rsid w:val="00E00AEE"/>
    <w:rsid w:val="00E00D18"/>
    <w:rsid w:val="00E00F37"/>
    <w:rsid w:val="00E01073"/>
    <w:rsid w:val="00E01C06"/>
    <w:rsid w:val="00E02114"/>
    <w:rsid w:val="00E02195"/>
    <w:rsid w:val="00E02221"/>
    <w:rsid w:val="00E02520"/>
    <w:rsid w:val="00E02C51"/>
    <w:rsid w:val="00E0332A"/>
    <w:rsid w:val="00E033A1"/>
    <w:rsid w:val="00E03D50"/>
    <w:rsid w:val="00E03E24"/>
    <w:rsid w:val="00E03FFA"/>
    <w:rsid w:val="00E042B3"/>
    <w:rsid w:val="00E04514"/>
    <w:rsid w:val="00E0492C"/>
    <w:rsid w:val="00E04B3B"/>
    <w:rsid w:val="00E04E3D"/>
    <w:rsid w:val="00E04EC8"/>
    <w:rsid w:val="00E04F7F"/>
    <w:rsid w:val="00E05036"/>
    <w:rsid w:val="00E056F9"/>
    <w:rsid w:val="00E05F00"/>
    <w:rsid w:val="00E05F4D"/>
    <w:rsid w:val="00E0606D"/>
    <w:rsid w:val="00E0614C"/>
    <w:rsid w:val="00E063EE"/>
    <w:rsid w:val="00E06427"/>
    <w:rsid w:val="00E06549"/>
    <w:rsid w:val="00E067B9"/>
    <w:rsid w:val="00E069E7"/>
    <w:rsid w:val="00E06CD6"/>
    <w:rsid w:val="00E06EDA"/>
    <w:rsid w:val="00E0707E"/>
    <w:rsid w:val="00E0787B"/>
    <w:rsid w:val="00E07887"/>
    <w:rsid w:val="00E07940"/>
    <w:rsid w:val="00E07A53"/>
    <w:rsid w:val="00E07B3E"/>
    <w:rsid w:val="00E1034D"/>
    <w:rsid w:val="00E1048C"/>
    <w:rsid w:val="00E105F8"/>
    <w:rsid w:val="00E10606"/>
    <w:rsid w:val="00E1069E"/>
    <w:rsid w:val="00E108B5"/>
    <w:rsid w:val="00E10D39"/>
    <w:rsid w:val="00E116F8"/>
    <w:rsid w:val="00E11C7D"/>
    <w:rsid w:val="00E11D77"/>
    <w:rsid w:val="00E11FF8"/>
    <w:rsid w:val="00E12099"/>
    <w:rsid w:val="00E1226A"/>
    <w:rsid w:val="00E122EA"/>
    <w:rsid w:val="00E1234E"/>
    <w:rsid w:val="00E1237D"/>
    <w:rsid w:val="00E1251A"/>
    <w:rsid w:val="00E127CD"/>
    <w:rsid w:val="00E128D3"/>
    <w:rsid w:val="00E12D29"/>
    <w:rsid w:val="00E12E8B"/>
    <w:rsid w:val="00E12F02"/>
    <w:rsid w:val="00E130E7"/>
    <w:rsid w:val="00E1332C"/>
    <w:rsid w:val="00E13632"/>
    <w:rsid w:val="00E136D1"/>
    <w:rsid w:val="00E13CC7"/>
    <w:rsid w:val="00E13EF2"/>
    <w:rsid w:val="00E13F0F"/>
    <w:rsid w:val="00E140EE"/>
    <w:rsid w:val="00E142AA"/>
    <w:rsid w:val="00E14842"/>
    <w:rsid w:val="00E14A4C"/>
    <w:rsid w:val="00E14B65"/>
    <w:rsid w:val="00E14C16"/>
    <w:rsid w:val="00E14C96"/>
    <w:rsid w:val="00E14E54"/>
    <w:rsid w:val="00E14F6C"/>
    <w:rsid w:val="00E14F7D"/>
    <w:rsid w:val="00E15040"/>
    <w:rsid w:val="00E15123"/>
    <w:rsid w:val="00E151BE"/>
    <w:rsid w:val="00E1543B"/>
    <w:rsid w:val="00E15582"/>
    <w:rsid w:val="00E1579C"/>
    <w:rsid w:val="00E159C0"/>
    <w:rsid w:val="00E15CA7"/>
    <w:rsid w:val="00E15F5D"/>
    <w:rsid w:val="00E165E5"/>
    <w:rsid w:val="00E1667A"/>
    <w:rsid w:val="00E1667E"/>
    <w:rsid w:val="00E16750"/>
    <w:rsid w:val="00E16BB3"/>
    <w:rsid w:val="00E16DB0"/>
    <w:rsid w:val="00E17069"/>
    <w:rsid w:val="00E170E4"/>
    <w:rsid w:val="00E1774A"/>
    <w:rsid w:val="00E17A29"/>
    <w:rsid w:val="00E17A52"/>
    <w:rsid w:val="00E17BA2"/>
    <w:rsid w:val="00E17EF6"/>
    <w:rsid w:val="00E20053"/>
    <w:rsid w:val="00E2008A"/>
    <w:rsid w:val="00E20852"/>
    <w:rsid w:val="00E20881"/>
    <w:rsid w:val="00E20C36"/>
    <w:rsid w:val="00E20C90"/>
    <w:rsid w:val="00E20DB1"/>
    <w:rsid w:val="00E21001"/>
    <w:rsid w:val="00E21260"/>
    <w:rsid w:val="00E21376"/>
    <w:rsid w:val="00E214E8"/>
    <w:rsid w:val="00E21A46"/>
    <w:rsid w:val="00E21A64"/>
    <w:rsid w:val="00E21C44"/>
    <w:rsid w:val="00E21C5A"/>
    <w:rsid w:val="00E228E7"/>
    <w:rsid w:val="00E22BC2"/>
    <w:rsid w:val="00E22D87"/>
    <w:rsid w:val="00E23105"/>
    <w:rsid w:val="00E2340C"/>
    <w:rsid w:val="00E23635"/>
    <w:rsid w:val="00E23770"/>
    <w:rsid w:val="00E23B06"/>
    <w:rsid w:val="00E23D25"/>
    <w:rsid w:val="00E24016"/>
    <w:rsid w:val="00E245B3"/>
    <w:rsid w:val="00E24709"/>
    <w:rsid w:val="00E2475D"/>
    <w:rsid w:val="00E25021"/>
    <w:rsid w:val="00E2528A"/>
    <w:rsid w:val="00E252F3"/>
    <w:rsid w:val="00E253F6"/>
    <w:rsid w:val="00E2541D"/>
    <w:rsid w:val="00E2558F"/>
    <w:rsid w:val="00E25868"/>
    <w:rsid w:val="00E259D8"/>
    <w:rsid w:val="00E25D74"/>
    <w:rsid w:val="00E25DFA"/>
    <w:rsid w:val="00E25E9C"/>
    <w:rsid w:val="00E26125"/>
    <w:rsid w:val="00E267D9"/>
    <w:rsid w:val="00E26AD8"/>
    <w:rsid w:val="00E26EA0"/>
    <w:rsid w:val="00E26FB6"/>
    <w:rsid w:val="00E274FE"/>
    <w:rsid w:val="00E27EC7"/>
    <w:rsid w:val="00E27F30"/>
    <w:rsid w:val="00E30222"/>
    <w:rsid w:val="00E30431"/>
    <w:rsid w:val="00E3078F"/>
    <w:rsid w:val="00E30F41"/>
    <w:rsid w:val="00E312B5"/>
    <w:rsid w:val="00E31355"/>
    <w:rsid w:val="00E3150F"/>
    <w:rsid w:val="00E31765"/>
    <w:rsid w:val="00E31943"/>
    <w:rsid w:val="00E320A0"/>
    <w:rsid w:val="00E322DC"/>
    <w:rsid w:val="00E32300"/>
    <w:rsid w:val="00E32309"/>
    <w:rsid w:val="00E325DA"/>
    <w:rsid w:val="00E32759"/>
    <w:rsid w:val="00E32A75"/>
    <w:rsid w:val="00E32AB0"/>
    <w:rsid w:val="00E32C27"/>
    <w:rsid w:val="00E32D08"/>
    <w:rsid w:val="00E32DBF"/>
    <w:rsid w:val="00E32EA7"/>
    <w:rsid w:val="00E330B2"/>
    <w:rsid w:val="00E33114"/>
    <w:rsid w:val="00E331CC"/>
    <w:rsid w:val="00E3328A"/>
    <w:rsid w:val="00E3365C"/>
    <w:rsid w:val="00E339BD"/>
    <w:rsid w:val="00E33C9E"/>
    <w:rsid w:val="00E33D3F"/>
    <w:rsid w:val="00E33D4E"/>
    <w:rsid w:val="00E33E86"/>
    <w:rsid w:val="00E34148"/>
    <w:rsid w:val="00E34543"/>
    <w:rsid w:val="00E346AB"/>
    <w:rsid w:val="00E347CB"/>
    <w:rsid w:val="00E349BC"/>
    <w:rsid w:val="00E349DB"/>
    <w:rsid w:val="00E34A3E"/>
    <w:rsid w:val="00E34B46"/>
    <w:rsid w:val="00E34D0B"/>
    <w:rsid w:val="00E34EF5"/>
    <w:rsid w:val="00E350AC"/>
    <w:rsid w:val="00E354A4"/>
    <w:rsid w:val="00E35B7E"/>
    <w:rsid w:val="00E35BFA"/>
    <w:rsid w:val="00E35EB2"/>
    <w:rsid w:val="00E360D5"/>
    <w:rsid w:val="00E362BF"/>
    <w:rsid w:val="00E36790"/>
    <w:rsid w:val="00E3693D"/>
    <w:rsid w:val="00E36F0A"/>
    <w:rsid w:val="00E371FF"/>
    <w:rsid w:val="00E37454"/>
    <w:rsid w:val="00E377B2"/>
    <w:rsid w:val="00E37838"/>
    <w:rsid w:val="00E37B2B"/>
    <w:rsid w:val="00E37BDB"/>
    <w:rsid w:val="00E37F98"/>
    <w:rsid w:val="00E4004C"/>
    <w:rsid w:val="00E401EF"/>
    <w:rsid w:val="00E40202"/>
    <w:rsid w:val="00E410BE"/>
    <w:rsid w:val="00E411A8"/>
    <w:rsid w:val="00E414FA"/>
    <w:rsid w:val="00E41583"/>
    <w:rsid w:val="00E415F6"/>
    <w:rsid w:val="00E41C6A"/>
    <w:rsid w:val="00E42099"/>
    <w:rsid w:val="00E420D4"/>
    <w:rsid w:val="00E422A6"/>
    <w:rsid w:val="00E4248C"/>
    <w:rsid w:val="00E42678"/>
    <w:rsid w:val="00E4276D"/>
    <w:rsid w:val="00E4278F"/>
    <w:rsid w:val="00E42810"/>
    <w:rsid w:val="00E42B0C"/>
    <w:rsid w:val="00E42B38"/>
    <w:rsid w:val="00E42D64"/>
    <w:rsid w:val="00E43184"/>
    <w:rsid w:val="00E432C0"/>
    <w:rsid w:val="00E4332D"/>
    <w:rsid w:val="00E43525"/>
    <w:rsid w:val="00E43B65"/>
    <w:rsid w:val="00E43E06"/>
    <w:rsid w:val="00E43E72"/>
    <w:rsid w:val="00E43FAA"/>
    <w:rsid w:val="00E4415B"/>
    <w:rsid w:val="00E4428C"/>
    <w:rsid w:val="00E442E7"/>
    <w:rsid w:val="00E44548"/>
    <w:rsid w:val="00E4457F"/>
    <w:rsid w:val="00E4469C"/>
    <w:rsid w:val="00E447D9"/>
    <w:rsid w:val="00E44977"/>
    <w:rsid w:val="00E44ADD"/>
    <w:rsid w:val="00E44C43"/>
    <w:rsid w:val="00E44D34"/>
    <w:rsid w:val="00E45514"/>
    <w:rsid w:val="00E456C9"/>
    <w:rsid w:val="00E45752"/>
    <w:rsid w:val="00E45845"/>
    <w:rsid w:val="00E45BF8"/>
    <w:rsid w:val="00E460D1"/>
    <w:rsid w:val="00E4669D"/>
    <w:rsid w:val="00E469BC"/>
    <w:rsid w:val="00E46B47"/>
    <w:rsid w:val="00E46BB2"/>
    <w:rsid w:val="00E46CD4"/>
    <w:rsid w:val="00E47872"/>
    <w:rsid w:val="00E4794E"/>
    <w:rsid w:val="00E47D5C"/>
    <w:rsid w:val="00E47DE4"/>
    <w:rsid w:val="00E50059"/>
    <w:rsid w:val="00E502BB"/>
    <w:rsid w:val="00E50419"/>
    <w:rsid w:val="00E508E9"/>
    <w:rsid w:val="00E50C13"/>
    <w:rsid w:val="00E50C4A"/>
    <w:rsid w:val="00E50C81"/>
    <w:rsid w:val="00E51076"/>
    <w:rsid w:val="00E513D5"/>
    <w:rsid w:val="00E51641"/>
    <w:rsid w:val="00E51898"/>
    <w:rsid w:val="00E51CC1"/>
    <w:rsid w:val="00E5207F"/>
    <w:rsid w:val="00E522D1"/>
    <w:rsid w:val="00E523DB"/>
    <w:rsid w:val="00E524D4"/>
    <w:rsid w:val="00E5259C"/>
    <w:rsid w:val="00E526C4"/>
    <w:rsid w:val="00E52753"/>
    <w:rsid w:val="00E52953"/>
    <w:rsid w:val="00E52A7E"/>
    <w:rsid w:val="00E52C19"/>
    <w:rsid w:val="00E52CDE"/>
    <w:rsid w:val="00E52D73"/>
    <w:rsid w:val="00E532F2"/>
    <w:rsid w:val="00E53943"/>
    <w:rsid w:val="00E53BE3"/>
    <w:rsid w:val="00E541B4"/>
    <w:rsid w:val="00E54204"/>
    <w:rsid w:val="00E54220"/>
    <w:rsid w:val="00E5456B"/>
    <w:rsid w:val="00E5495A"/>
    <w:rsid w:val="00E54961"/>
    <w:rsid w:val="00E54BFB"/>
    <w:rsid w:val="00E54DF5"/>
    <w:rsid w:val="00E55173"/>
    <w:rsid w:val="00E552C9"/>
    <w:rsid w:val="00E5531B"/>
    <w:rsid w:val="00E5535C"/>
    <w:rsid w:val="00E5561E"/>
    <w:rsid w:val="00E559CF"/>
    <w:rsid w:val="00E55F36"/>
    <w:rsid w:val="00E5616D"/>
    <w:rsid w:val="00E562AE"/>
    <w:rsid w:val="00E56808"/>
    <w:rsid w:val="00E568DF"/>
    <w:rsid w:val="00E5690F"/>
    <w:rsid w:val="00E56CB0"/>
    <w:rsid w:val="00E56CB1"/>
    <w:rsid w:val="00E57336"/>
    <w:rsid w:val="00E57348"/>
    <w:rsid w:val="00E57503"/>
    <w:rsid w:val="00E5770E"/>
    <w:rsid w:val="00E5779E"/>
    <w:rsid w:val="00E57A2F"/>
    <w:rsid w:val="00E57B4A"/>
    <w:rsid w:val="00E57C19"/>
    <w:rsid w:val="00E6009B"/>
    <w:rsid w:val="00E6013C"/>
    <w:rsid w:val="00E60731"/>
    <w:rsid w:val="00E60869"/>
    <w:rsid w:val="00E60A66"/>
    <w:rsid w:val="00E60BE8"/>
    <w:rsid w:val="00E61297"/>
    <w:rsid w:val="00E6130F"/>
    <w:rsid w:val="00E61485"/>
    <w:rsid w:val="00E614CD"/>
    <w:rsid w:val="00E6171D"/>
    <w:rsid w:val="00E61759"/>
    <w:rsid w:val="00E6198C"/>
    <w:rsid w:val="00E619C6"/>
    <w:rsid w:val="00E61A00"/>
    <w:rsid w:val="00E61C73"/>
    <w:rsid w:val="00E61EF7"/>
    <w:rsid w:val="00E61F6F"/>
    <w:rsid w:val="00E61F8F"/>
    <w:rsid w:val="00E620E2"/>
    <w:rsid w:val="00E6217E"/>
    <w:rsid w:val="00E62246"/>
    <w:rsid w:val="00E62401"/>
    <w:rsid w:val="00E624B2"/>
    <w:rsid w:val="00E625D6"/>
    <w:rsid w:val="00E629A0"/>
    <w:rsid w:val="00E629D0"/>
    <w:rsid w:val="00E62A65"/>
    <w:rsid w:val="00E62D90"/>
    <w:rsid w:val="00E62DFD"/>
    <w:rsid w:val="00E630DD"/>
    <w:rsid w:val="00E63255"/>
    <w:rsid w:val="00E63499"/>
    <w:rsid w:val="00E63610"/>
    <w:rsid w:val="00E636AB"/>
    <w:rsid w:val="00E63B3E"/>
    <w:rsid w:val="00E63D6D"/>
    <w:rsid w:val="00E63D99"/>
    <w:rsid w:val="00E64005"/>
    <w:rsid w:val="00E640A3"/>
    <w:rsid w:val="00E640D1"/>
    <w:rsid w:val="00E64521"/>
    <w:rsid w:val="00E64795"/>
    <w:rsid w:val="00E64ADD"/>
    <w:rsid w:val="00E64C5D"/>
    <w:rsid w:val="00E6516F"/>
    <w:rsid w:val="00E65175"/>
    <w:rsid w:val="00E651DE"/>
    <w:rsid w:val="00E6524A"/>
    <w:rsid w:val="00E65369"/>
    <w:rsid w:val="00E655C9"/>
    <w:rsid w:val="00E659CB"/>
    <w:rsid w:val="00E65BBC"/>
    <w:rsid w:val="00E65C03"/>
    <w:rsid w:val="00E6611F"/>
    <w:rsid w:val="00E66135"/>
    <w:rsid w:val="00E66316"/>
    <w:rsid w:val="00E66460"/>
    <w:rsid w:val="00E66587"/>
    <w:rsid w:val="00E66642"/>
    <w:rsid w:val="00E6679E"/>
    <w:rsid w:val="00E668D6"/>
    <w:rsid w:val="00E66C29"/>
    <w:rsid w:val="00E67128"/>
    <w:rsid w:val="00E6715C"/>
    <w:rsid w:val="00E6752B"/>
    <w:rsid w:val="00E67610"/>
    <w:rsid w:val="00E6763E"/>
    <w:rsid w:val="00E6767E"/>
    <w:rsid w:val="00E676DF"/>
    <w:rsid w:val="00E67990"/>
    <w:rsid w:val="00E67A40"/>
    <w:rsid w:val="00E67C06"/>
    <w:rsid w:val="00E67C94"/>
    <w:rsid w:val="00E70166"/>
    <w:rsid w:val="00E70230"/>
    <w:rsid w:val="00E703B7"/>
    <w:rsid w:val="00E7044A"/>
    <w:rsid w:val="00E70912"/>
    <w:rsid w:val="00E7095D"/>
    <w:rsid w:val="00E70ABD"/>
    <w:rsid w:val="00E70C11"/>
    <w:rsid w:val="00E71067"/>
    <w:rsid w:val="00E7174B"/>
    <w:rsid w:val="00E7183E"/>
    <w:rsid w:val="00E71CA6"/>
    <w:rsid w:val="00E71CBD"/>
    <w:rsid w:val="00E71DD3"/>
    <w:rsid w:val="00E71FC0"/>
    <w:rsid w:val="00E72064"/>
    <w:rsid w:val="00E720B2"/>
    <w:rsid w:val="00E7211D"/>
    <w:rsid w:val="00E723F9"/>
    <w:rsid w:val="00E72496"/>
    <w:rsid w:val="00E724AF"/>
    <w:rsid w:val="00E725D2"/>
    <w:rsid w:val="00E7294C"/>
    <w:rsid w:val="00E72A46"/>
    <w:rsid w:val="00E72B9A"/>
    <w:rsid w:val="00E72EF7"/>
    <w:rsid w:val="00E739DE"/>
    <w:rsid w:val="00E743AD"/>
    <w:rsid w:val="00E745DE"/>
    <w:rsid w:val="00E7460C"/>
    <w:rsid w:val="00E7495E"/>
    <w:rsid w:val="00E74A48"/>
    <w:rsid w:val="00E7512C"/>
    <w:rsid w:val="00E7516C"/>
    <w:rsid w:val="00E751F1"/>
    <w:rsid w:val="00E7536D"/>
    <w:rsid w:val="00E753B4"/>
    <w:rsid w:val="00E754BE"/>
    <w:rsid w:val="00E758B5"/>
    <w:rsid w:val="00E759E5"/>
    <w:rsid w:val="00E75C27"/>
    <w:rsid w:val="00E75E8C"/>
    <w:rsid w:val="00E7607C"/>
    <w:rsid w:val="00E7611C"/>
    <w:rsid w:val="00E76508"/>
    <w:rsid w:val="00E76646"/>
    <w:rsid w:val="00E7690D"/>
    <w:rsid w:val="00E76990"/>
    <w:rsid w:val="00E76A33"/>
    <w:rsid w:val="00E76C10"/>
    <w:rsid w:val="00E76F85"/>
    <w:rsid w:val="00E7755F"/>
    <w:rsid w:val="00E7782F"/>
    <w:rsid w:val="00E77A1C"/>
    <w:rsid w:val="00E77AB3"/>
    <w:rsid w:val="00E77B17"/>
    <w:rsid w:val="00E77C4D"/>
    <w:rsid w:val="00E77E0A"/>
    <w:rsid w:val="00E8017E"/>
    <w:rsid w:val="00E80554"/>
    <w:rsid w:val="00E8073C"/>
    <w:rsid w:val="00E807B8"/>
    <w:rsid w:val="00E808FF"/>
    <w:rsid w:val="00E80A24"/>
    <w:rsid w:val="00E80AF6"/>
    <w:rsid w:val="00E80AF8"/>
    <w:rsid w:val="00E80C04"/>
    <w:rsid w:val="00E80C99"/>
    <w:rsid w:val="00E80D8E"/>
    <w:rsid w:val="00E81367"/>
    <w:rsid w:val="00E813E9"/>
    <w:rsid w:val="00E81742"/>
    <w:rsid w:val="00E81743"/>
    <w:rsid w:val="00E819BE"/>
    <w:rsid w:val="00E81C0E"/>
    <w:rsid w:val="00E820FD"/>
    <w:rsid w:val="00E82134"/>
    <w:rsid w:val="00E8246D"/>
    <w:rsid w:val="00E82AED"/>
    <w:rsid w:val="00E83338"/>
    <w:rsid w:val="00E8346E"/>
    <w:rsid w:val="00E83942"/>
    <w:rsid w:val="00E83B0D"/>
    <w:rsid w:val="00E83B68"/>
    <w:rsid w:val="00E83CB8"/>
    <w:rsid w:val="00E83D28"/>
    <w:rsid w:val="00E83E8D"/>
    <w:rsid w:val="00E83FE5"/>
    <w:rsid w:val="00E840A9"/>
    <w:rsid w:val="00E848CB"/>
    <w:rsid w:val="00E84AE2"/>
    <w:rsid w:val="00E84C62"/>
    <w:rsid w:val="00E84CA6"/>
    <w:rsid w:val="00E84CCB"/>
    <w:rsid w:val="00E84F57"/>
    <w:rsid w:val="00E852BF"/>
    <w:rsid w:val="00E854E7"/>
    <w:rsid w:val="00E85691"/>
    <w:rsid w:val="00E858BD"/>
    <w:rsid w:val="00E85B08"/>
    <w:rsid w:val="00E85DA6"/>
    <w:rsid w:val="00E85EDC"/>
    <w:rsid w:val="00E86144"/>
    <w:rsid w:val="00E86311"/>
    <w:rsid w:val="00E863F4"/>
    <w:rsid w:val="00E864BD"/>
    <w:rsid w:val="00E868BF"/>
    <w:rsid w:val="00E86D9F"/>
    <w:rsid w:val="00E86DFE"/>
    <w:rsid w:val="00E871FD"/>
    <w:rsid w:val="00E87238"/>
    <w:rsid w:val="00E87AD5"/>
    <w:rsid w:val="00E87AFF"/>
    <w:rsid w:val="00E87D9F"/>
    <w:rsid w:val="00E87EDD"/>
    <w:rsid w:val="00E904C0"/>
    <w:rsid w:val="00E9058F"/>
    <w:rsid w:val="00E906C6"/>
    <w:rsid w:val="00E908F6"/>
    <w:rsid w:val="00E9090D"/>
    <w:rsid w:val="00E90AC1"/>
    <w:rsid w:val="00E91005"/>
    <w:rsid w:val="00E912E3"/>
    <w:rsid w:val="00E9141F"/>
    <w:rsid w:val="00E91555"/>
    <w:rsid w:val="00E91721"/>
    <w:rsid w:val="00E91994"/>
    <w:rsid w:val="00E91AC0"/>
    <w:rsid w:val="00E91B2F"/>
    <w:rsid w:val="00E91F4B"/>
    <w:rsid w:val="00E91F90"/>
    <w:rsid w:val="00E9245A"/>
    <w:rsid w:val="00E924F0"/>
    <w:rsid w:val="00E92664"/>
    <w:rsid w:val="00E92767"/>
    <w:rsid w:val="00E927D1"/>
    <w:rsid w:val="00E929F6"/>
    <w:rsid w:val="00E92E71"/>
    <w:rsid w:val="00E92EE6"/>
    <w:rsid w:val="00E93141"/>
    <w:rsid w:val="00E9343E"/>
    <w:rsid w:val="00E938F1"/>
    <w:rsid w:val="00E939A3"/>
    <w:rsid w:val="00E93B8A"/>
    <w:rsid w:val="00E93BA1"/>
    <w:rsid w:val="00E93C86"/>
    <w:rsid w:val="00E93C88"/>
    <w:rsid w:val="00E93D01"/>
    <w:rsid w:val="00E94078"/>
    <w:rsid w:val="00E943E8"/>
    <w:rsid w:val="00E94719"/>
    <w:rsid w:val="00E94914"/>
    <w:rsid w:val="00E94945"/>
    <w:rsid w:val="00E94A95"/>
    <w:rsid w:val="00E94AC1"/>
    <w:rsid w:val="00E94B44"/>
    <w:rsid w:val="00E94C3F"/>
    <w:rsid w:val="00E95419"/>
    <w:rsid w:val="00E95637"/>
    <w:rsid w:val="00E95799"/>
    <w:rsid w:val="00E957CE"/>
    <w:rsid w:val="00E95BB2"/>
    <w:rsid w:val="00E95BED"/>
    <w:rsid w:val="00E95DD5"/>
    <w:rsid w:val="00E95F6D"/>
    <w:rsid w:val="00E9609D"/>
    <w:rsid w:val="00E960FB"/>
    <w:rsid w:val="00E9618A"/>
    <w:rsid w:val="00E966B0"/>
    <w:rsid w:val="00E966FF"/>
    <w:rsid w:val="00E9671C"/>
    <w:rsid w:val="00E9674B"/>
    <w:rsid w:val="00E96795"/>
    <w:rsid w:val="00E968C0"/>
    <w:rsid w:val="00E96A35"/>
    <w:rsid w:val="00E97346"/>
    <w:rsid w:val="00E97664"/>
    <w:rsid w:val="00E97802"/>
    <w:rsid w:val="00E97D58"/>
    <w:rsid w:val="00E97F4B"/>
    <w:rsid w:val="00E97FDE"/>
    <w:rsid w:val="00EA01DD"/>
    <w:rsid w:val="00EA02B5"/>
    <w:rsid w:val="00EA0339"/>
    <w:rsid w:val="00EA05EA"/>
    <w:rsid w:val="00EA0657"/>
    <w:rsid w:val="00EA0ADE"/>
    <w:rsid w:val="00EA0BC1"/>
    <w:rsid w:val="00EA0C74"/>
    <w:rsid w:val="00EA0E57"/>
    <w:rsid w:val="00EA1153"/>
    <w:rsid w:val="00EA1390"/>
    <w:rsid w:val="00EA14E8"/>
    <w:rsid w:val="00EA179D"/>
    <w:rsid w:val="00EA187B"/>
    <w:rsid w:val="00EA1D58"/>
    <w:rsid w:val="00EA1F99"/>
    <w:rsid w:val="00EA2006"/>
    <w:rsid w:val="00EA2233"/>
    <w:rsid w:val="00EA22CB"/>
    <w:rsid w:val="00EA23F3"/>
    <w:rsid w:val="00EA2477"/>
    <w:rsid w:val="00EA2689"/>
    <w:rsid w:val="00EA28C4"/>
    <w:rsid w:val="00EA2B3F"/>
    <w:rsid w:val="00EA3697"/>
    <w:rsid w:val="00EA39FB"/>
    <w:rsid w:val="00EA3A0C"/>
    <w:rsid w:val="00EA3F33"/>
    <w:rsid w:val="00EA4288"/>
    <w:rsid w:val="00EA43CE"/>
    <w:rsid w:val="00EA43F6"/>
    <w:rsid w:val="00EA4505"/>
    <w:rsid w:val="00EA464F"/>
    <w:rsid w:val="00EA489E"/>
    <w:rsid w:val="00EA4D4D"/>
    <w:rsid w:val="00EA4E97"/>
    <w:rsid w:val="00EA5119"/>
    <w:rsid w:val="00EA5261"/>
    <w:rsid w:val="00EA53A8"/>
    <w:rsid w:val="00EA55D3"/>
    <w:rsid w:val="00EA55F4"/>
    <w:rsid w:val="00EA594E"/>
    <w:rsid w:val="00EA5A0C"/>
    <w:rsid w:val="00EA5C41"/>
    <w:rsid w:val="00EA5D02"/>
    <w:rsid w:val="00EA6346"/>
    <w:rsid w:val="00EA64C3"/>
    <w:rsid w:val="00EA6A1D"/>
    <w:rsid w:val="00EA6A43"/>
    <w:rsid w:val="00EA6AFA"/>
    <w:rsid w:val="00EA6B4A"/>
    <w:rsid w:val="00EA6B92"/>
    <w:rsid w:val="00EA71B2"/>
    <w:rsid w:val="00EA71DF"/>
    <w:rsid w:val="00EA721D"/>
    <w:rsid w:val="00EA753C"/>
    <w:rsid w:val="00EA7D4F"/>
    <w:rsid w:val="00EA7E94"/>
    <w:rsid w:val="00EA7EC1"/>
    <w:rsid w:val="00EB0144"/>
    <w:rsid w:val="00EB04BF"/>
    <w:rsid w:val="00EB0603"/>
    <w:rsid w:val="00EB0685"/>
    <w:rsid w:val="00EB08A6"/>
    <w:rsid w:val="00EB08A7"/>
    <w:rsid w:val="00EB090E"/>
    <w:rsid w:val="00EB0961"/>
    <w:rsid w:val="00EB0BE0"/>
    <w:rsid w:val="00EB108C"/>
    <w:rsid w:val="00EB144A"/>
    <w:rsid w:val="00EB1C82"/>
    <w:rsid w:val="00EB1DB3"/>
    <w:rsid w:val="00EB1F61"/>
    <w:rsid w:val="00EB1F9A"/>
    <w:rsid w:val="00EB1FC1"/>
    <w:rsid w:val="00EB23F8"/>
    <w:rsid w:val="00EB26D0"/>
    <w:rsid w:val="00EB2800"/>
    <w:rsid w:val="00EB2861"/>
    <w:rsid w:val="00EB2C40"/>
    <w:rsid w:val="00EB2EBD"/>
    <w:rsid w:val="00EB3666"/>
    <w:rsid w:val="00EB39DA"/>
    <w:rsid w:val="00EB39FB"/>
    <w:rsid w:val="00EB3A25"/>
    <w:rsid w:val="00EB3D1E"/>
    <w:rsid w:val="00EB3DC2"/>
    <w:rsid w:val="00EB4354"/>
    <w:rsid w:val="00EB479D"/>
    <w:rsid w:val="00EB49DB"/>
    <w:rsid w:val="00EB4A80"/>
    <w:rsid w:val="00EB4A8C"/>
    <w:rsid w:val="00EB4B78"/>
    <w:rsid w:val="00EB58CB"/>
    <w:rsid w:val="00EB5ABF"/>
    <w:rsid w:val="00EB5FA2"/>
    <w:rsid w:val="00EB63CE"/>
    <w:rsid w:val="00EB64C2"/>
    <w:rsid w:val="00EB6563"/>
    <w:rsid w:val="00EB6679"/>
    <w:rsid w:val="00EB6783"/>
    <w:rsid w:val="00EB6C22"/>
    <w:rsid w:val="00EB6DAE"/>
    <w:rsid w:val="00EB6E58"/>
    <w:rsid w:val="00EB6FB3"/>
    <w:rsid w:val="00EB70DD"/>
    <w:rsid w:val="00EB7143"/>
    <w:rsid w:val="00EB7218"/>
    <w:rsid w:val="00EB73B1"/>
    <w:rsid w:val="00EB74C3"/>
    <w:rsid w:val="00EB768B"/>
    <w:rsid w:val="00EB7D99"/>
    <w:rsid w:val="00EC00C7"/>
    <w:rsid w:val="00EC0242"/>
    <w:rsid w:val="00EC02AF"/>
    <w:rsid w:val="00EC08C5"/>
    <w:rsid w:val="00EC0A3E"/>
    <w:rsid w:val="00EC0B47"/>
    <w:rsid w:val="00EC0D58"/>
    <w:rsid w:val="00EC113E"/>
    <w:rsid w:val="00EC160B"/>
    <w:rsid w:val="00EC19D7"/>
    <w:rsid w:val="00EC2478"/>
    <w:rsid w:val="00EC2618"/>
    <w:rsid w:val="00EC27AA"/>
    <w:rsid w:val="00EC27CB"/>
    <w:rsid w:val="00EC2E1F"/>
    <w:rsid w:val="00EC2EC3"/>
    <w:rsid w:val="00EC3DBA"/>
    <w:rsid w:val="00EC3FA2"/>
    <w:rsid w:val="00EC4083"/>
    <w:rsid w:val="00EC410B"/>
    <w:rsid w:val="00EC42C1"/>
    <w:rsid w:val="00EC45C6"/>
    <w:rsid w:val="00EC45C8"/>
    <w:rsid w:val="00EC49F9"/>
    <w:rsid w:val="00EC4AAE"/>
    <w:rsid w:val="00EC4F01"/>
    <w:rsid w:val="00EC5431"/>
    <w:rsid w:val="00EC548C"/>
    <w:rsid w:val="00EC5594"/>
    <w:rsid w:val="00EC580E"/>
    <w:rsid w:val="00EC5C13"/>
    <w:rsid w:val="00EC625C"/>
    <w:rsid w:val="00EC6480"/>
    <w:rsid w:val="00EC651B"/>
    <w:rsid w:val="00EC6545"/>
    <w:rsid w:val="00EC65A4"/>
    <w:rsid w:val="00EC6932"/>
    <w:rsid w:val="00EC6E1A"/>
    <w:rsid w:val="00EC6F70"/>
    <w:rsid w:val="00EC7185"/>
    <w:rsid w:val="00EC7301"/>
    <w:rsid w:val="00EC77B6"/>
    <w:rsid w:val="00EC7948"/>
    <w:rsid w:val="00EC7990"/>
    <w:rsid w:val="00EC7E70"/>
    <w:rsid w:val="00EC7EEB"/>
    <w:rsid w:val="00EC7F31"/>
    <w:rsid w:val="00ED0158"/>
    <w:rsid w:val="00ED041A"/>
    <w:rsid w:val="00ED0444"/>
    <w:rsid w:val="00ED04F1"/>
    <w:rsid w:val="00ED053B"/>
    <w:rsid w:val="00ED078F"/>
    <w:rsid w:val="00ED098A"/>
    <w:rsid w:val="00ED0A77"/>
    <w:rsid w:val="00ED0B51"/>
    <w:rsid w:val="00ED0E29"/>
    <w:rsid w:val="00ED1136"/>
    <w:rsid w:val="00ED13F5"/>
    <w:rsid w:val="00ED1636"/>
    <w:rsid w:val="00ED1682"/>
    <w:rsid w:val="00ED1888"/>
    <w:rsid w:val="00ED18B2"/>
    <w:rsid w:val="00ED19D3"/>
    <w:rsid w:val="00ED1C5C"/>
    <w:rsid w:val="00ED1CFF"/>
    <w:rsid w:val="00ED1F55"/>
    <w:rsid w:val="00ED211A"/>
    <w:rsid w:val="00ED2335"/>
    <w:rsid w:val="00ED24D8"/>
    <w:rsid w:val="00ED294B"/>
    <w:rsid w:val="00ED2B6F"/>
    <w:rsid w:val="00ED2C21"/>
    <w:rsid w:val="00ED2D1B"/>
    <w:rsid w:val="00ED2F84"/>
    <w:rsid w:val="00ED339D"/>
    <w:rsid w:val="00ED419C"/>
    <w:rsid w:val="00ED42A1"/>
    <w:rsid w:val="00ED4369"/>
    <w:rsid w:val="00ED4523"/>
    <w:rsid w:val="00ED459A"/>
    <w:rsid w:val="00ED46D2"/>
    <w:rsid w:val="00ED47E4"/>
    <w:rsid w:val="00ED48FE"/>
    <w:rsid w:val="00ED51C6"/>
    <w:rsid w:val="00ED55C8"/>
    <w:rsid w:val="00ED5806"/>
    <w:rsid w:val="00ED58BB"/>
    <w:rsid w:val="00ED5CCF"/>
    <w:rsid w:val="00ED626D"/>
    <w:rsid w:val="00ED6270"/>
    <w:rsid w:val="00ED641C"/>
    <w:rsid w:val="00ED6648"/>
    <w:rsid w:val="00ED6A0A"/>
    <w:rsid w:val="00ED721C"/>
    <w:rsid w:val="00ED72DC"/>
    <w:rsid w:val="00ED746A"/>
    <w:rsid w:val="00ED7904"/>
    <w:rsid w:val="00ED7C07"/>
    <w:rsid w:val="00ED7CFF"/>
    <w:rsid w:val="00ED7F16"/>
    <w:rsid w:val="00ED7FA4"/>
    <w:rsid w:val="00EE0045"/>
    <w:rsid w:val="00EE0272"/>
    <w:rsid w:val="00EE039A"/>
    <w:rsid w:val="00EE07EA"/>
    <w:rsid w:val="00EE0B10"/>
    <w:rsid w:val="00EE0B23"/>
    <w:rsid w:val="00EE0C55"/>
    <w:rsid w:val="00EE0FC4"/>
    <w:rsid w:val="00EE10E4"/>
    <w:rsid w:val="00EE1605"/>
    <w:rsid w:val="00EE1716"/>
    <w:rsid w:val="00EE1D15"/>
    <w:rsid w:val="00EE1D58"/>
    <w:rsid w:val="00EE2101"/>
    <w:rsid w:val="00EE22EF"/>
    <w:rsid w:val="00EE24CA"/>
    <w:rsid w:val="00EE2FCA"/>
    <w:rsid w:val="00EE3065"/>
    <w:rsid w:val="00EE3374"/>
    <w:rsid w:val="00EE3B16"/>
    <w:rsid w:val="00EE3C9E"/>
    <w:rsid w:val="00EE3CEB"/>
    <w:rsid w:val="00EE3D9A"/>
    <w:rsid w:val="00EE3E0C"/>
    <w:rsid w:val="00EE40E8"/>
    <w:rsid w:val="00EE4791"/>
    <w:rsid w:val="00EE4810"/>
    <w:rsid w:val="00EE4824"/>
    <w:rsid w:val="00EE4867"/>
    <w:rsid w:val="00EE50F0"/>
    <w:rsid w:val="00EE5244"/>
    <w:rsid w:val="00EE5430"/>
    <w:rsid w:val="00EE5779"/>
    <w:rsid w:val="00EE60B5"/>
    <w:rsid w:val="00EE624F"/>
    <w:rsid w:val="00EE6568"/>
    <w:rsid w:val="00EE65B6"/>
    <w:rsid w:val="00EE6691"/>
    <w:rsid w:val="00EE6C63"/>
    <w:rsid w:val="00EE6E41"/>
    <w:rsid w:val="00EE714B"/>
    <w:rsid w:val="00EE7251"/>
    <w:rsid w:val="00EE741C"/>
    <w:rsid w:val="00EE74B9"/>
    <w:rsid w:val="00EE7F5B"/>
    <w:rsid w:val="00EF003D"/>
    <w:rsid w:val="00EF03AD"/>
    <w:rsid w:val="00EF0589"/>
    <w:rsid w:val="00EF0798"/>
    <w:rsid w:val="00EF0A70"/>
    <w:rsid w:val="00EF137F"/>
    <w:rsid w:val="00EF150B"/>
    <w:rsid w:val="00EF176D"/>
    <w:rsid w:val="00EF1E71"/>
    <w:rsid w:val="00EF1FE5"/>
    <w:rsid w:val="00EF2017"/>
    <w:rsid w:val="00EF2042"/>
    <w:rsid w:val="00EF2105"/>
    <w:rsid w:val="00EF213F"/>
    <w:rsid w:val="00EF2178"/>
    <w:rsid w:val="00EF23B6"/>
    <w:rsid w:val="00EF28A2"/>
    <w:rsid w:val="00EF3276"/>
    <w:rsid w:val="00EF34E6"/>
    <w:rsid w:val="00EF3962"/>
    <w:rsid w:val="00EF3E1D"/>
    <w:rsid w:val="00EF3E8D"/>
    <w:rsid w:val="00EF3F24"/>
    <w:rsid w:val="00EF3F49"/>
    <w:rsid w:val="00EF3FAB"/>
    <w:rsid w:val="00EF454F"/>
    <w:rsid w:val="00EF45D8"/>
    <w:rsid w:val="00EF471D"/>
    <w:rsid w:val="00EF4B91"/>
    <w:rsid w:val="00EF5291"/>
    <w:rsid w:val="00EF54C5"/>
    <w:rsid w:val="00EF54E1"/>
    <w:rsid w:val="00EF5AD6"/>
    <w:rsid w:val="00EF5CD3"/>
    <w:rsid w:val="00EF5EE5"/>
    <w:rsid w:val="00EF643C"/>
    <w:rsid w:val="00EF6531"/>
    <w:rsid w:val="00EF6676"/>
    <w:rsid w:val="00EF682B"/>
    <w:rsid w:val="00EF69E5"/>
    <w:rsid w:val="00EF6E15"/>
    <w:rsid w:val="00EF7005"/>
    <w:rsid w:val="00EF7108"/>
    <w:rsid w:val="00EF73CD"/>
    <w:rsid w:val="00EF7443"/>
    <w:rsid w:val="00EF746F"/>
    <w:rsid w:val="00EF7520"/>
    <w:rsid w:val="00EF79A8"/>
    <w:rsid w:val="00F0001D"/>
    <w:rsid w:val="00F001E4"/>
    <w:rsid w:val="00F00339"/>
    <w:rsid w:val="00F0051B"/>
    <w:rsid w:val="00F008F2"/>
    <w:rsid w:val="00F00A96"/>
    <w:rsid w:val="00F00BC3"/>
    <w:rsid w:val="00F01430"/>
    <w:rsid w:val="00F0157B"/>
    <w:rsid w:val="00F01A33"/>
    <w:rsid w:val="00F01FF6"/>
    <w:rsid w:val="00F021D5"/>
    <w:rsid w:val="00F0220B"/>
    <w:rsid w:val="00F02342"/>
    <w:rsid w:val="00F02496"/>
    <w:rsid w:val="00F02DFE"/>
    <w:rsid w:val="00F02F11"/>
    <w:rsid w:val="00F02FE7"/>
    <w:rsid w:val="00F03280"/>
    <w:rsid w:val="00F034E7"/>
    <w:rsid w:val="00F03822"/>
    <w:rsid w:val="00F03919"/>
    <w:rsid w:val="00F03CFE"/>
    <w:rsid w:val="00F03DDC"/>
    <w:rsid w:val="00F04395"/>
    <w:rsid w:val="00F0445B"/>
    <w:rsid w:val="00F04868"/>
    <w:rsid w:val="00F04E6B"/>
    <w:rsid w:val="00F05018"/>
    <w:rsid w:val="00F05156"/>
    <w:rsid w:val="00F053CC"/>
    <w:rsid w:val="00F054CF"/>
    <w:rsid w:val="00F0567D"/>
    <w:rsid w:val="00F05B07"/>
    <w:rsid w:val="00F05CB2"/>
    <w:rsid w:val="00F05CB9"/>
    <w:rsid w:val="00F05D75"/>
    <w:rsid w:val="00F05F15"/>
    <w:rsid w:val="00F06304"/>
    <w:rsid w:val="00F068AF"/>
    <w:rsid w:val="00F06C9D"/>
    <w:rsid w:val="00F06E1F"/>
    <w:rsid w:val="00F07232"/>
    <w:rsid w:val="00F07379"/>
    <w:rsid w:val="00F07590"/>
    <w:rsid w:val="00F07722"/>
    <w:rsid w:val="00F10108"/>
    <w:rsid w:val="00F101BC"/>
    <w:rsid w:val="00F10AE1"/>
    <w:rsid w:val="00F10CEE"/>
    <w:rsid w:val="00F116DD"/>
    <w:rsid w:val="00F118EF"/>
    <w:rsid w:val="00F1236F"/>
    <w:rsid w:val="00F1239F"/>
    <w:rsid w:val="00F124EC"/>
    <w:rsid w:val="00F125E9"/>
    <w:rsid w:val="00F127E6"/>
    <w:rsid w:val="00F12A4C"/>
    <w:rsid w:val="00F12D31"/>
    <w:rsid w:val="00F12E80"/>
    <w:rsid w:val="00F13204"/>
    <w:rsid w:val="00F1358C"/>
    <w:rsid w:val="00F13651"/>
    <w:rsid w:val="00F13817"/>
    <w:rsid w:val="00F13834"/>
    <w:rsid w:val="00F1397D"/>
    <w:rsid w:val="00F13992"/>
    <w:rsid w:val="00F13E18"/>
    <w:rsid w:val="00F14194"/>
    <w:rsid w:val="00F14640"/>
    <w:rsid w:val="00F1479F"/>
    <w:rsid w:val="00F14B4B"/>
    <w:rsid w:val="00F14B9D"/>
    <w:rsid w:val="00F14C76"/>
    <w:rsid w:val="00F150EB"/>
    <w:rsid w:val="00F152BC"/>
    <w:rsid w:val="00F153BA"/>
    <w:rsid w:val="00F15C4D"/>
    <w:rsid w:val="00F15CE0"/>
    <w:rsid w:val="00F15DBB"/>
    <w:rsid w:val="00F15F00"/>
    <w:rsid w:val="00F15F47"/>
    <w:rsid w:val="00F16109"/>
    <w:rsid w:val="00F162AF"/>
    <w:rsid w:val="00F16330"/>
    <w:rsid w:val="00F1636D"/>
    <w:rsid w:val="00F166FD"/>
    <w:rsid w:val="00F1691F"/>
    <w:rsid w:val="00F16A97"/>
    <w:rsid w:val="00F16B67"/>
    <w:rsid w:val="00F16DF9"/>
    <w:rsid w:val="00F16EFF"/>
    <w:rsid w:val="00F16F96"/>
    <w:rsid w:val="00F16F99"/>
    <w:rsid w:val="00F17163"/>
    <w:rsid w:val="00F17423"/>
    <w:rsid w:val="00F17696"/>
    <w:rsid w:val="00F176E2"/>
    <w:rsid w:val="00F177BD"/>
    <w:rsid w:val="00F1786D"/>
    <w:rsid w:val="00F17A93"/>
    <w:rsid w:val="00F17DDB"/>
    <w:rsid w:val="00F17DE8"/>
    <w:rsid w:val="00F20D57"/>
    <w:rsid w:val="00F20E6E"/>
    <w:rsid w:val="00F21003"/>
    <w:rsid w:val="00F210BA"/>
    <w:rsid w:val="00F211E4"/>
    <w:rsid w:val="00F2125F"/>
    <w:rsid w:val="00F2130B"/>
    <w:rsid w:val="00F2153E"/>
    <w:rsid w:val="00F21973"/>
    <w:rsid w:val="00F21A3E"/>
    <w:rsid w:val="00F21A52"/>
    <w:rsid w:val="00F21A76"/>
    <w:rsid w:val="00F21BC1"/>
    <w:rsid w:val="00F21E2D"/>
    <w:rsid w:val="00F21FDF"/>
    <w:rsid w:val="00F22035"/>
    <w:rsid w:val="00F2248D"/>
    <w:rsid w:val="00F22EA5"/>
    <w:rsid w:val="00F2311A"/>
    <w:rsid w:val="00F233B7"/>
    <w:rsid w:val="00F23582"/>
    <w:rsid w:val="00F239D4"/>
    <w:rsid w:val="00F24146"/>
    <w:rsid w:val="00F2423A"/>
    <w:rsid w:val="00F244B7"/>
    <w:rsid w:val="00F244EC"/>
    <w:rsid w:val="00F2456E"/>
    <w:rsid w:val="00F2456F"/>
    <w:rsid w:val="00F24B66"/>
    <w:rsid w:val="00F24E68"/>
    <w:rsid w:val="00F25309"/>
    <w:rsid w:val="00F2555D"/>
    <w:rsid w:val="00F256A7"/>
    <w:rsid w:val="00F25D6D"/>
    <w:rsid w:val="00F25FA6"/>
    <w:rsid w:val="00F264DE"/>
    <w:rsid w:val="00F268AA"/>
    <w:rsid w:val="00F26AC7"/>
    <w:rsid w:val="00F26C10"/>
    <w:rsid w:val="00F26CE3"/>
    <w:rsid w:val="00F26FF1"/>
    <w:rsid w:val="00F2762C"/>
    <w:rsid w:val="00F277B2"/>
    <w:rsid w:val="00F2790D"/>
    <w:rsid w:val="00F27969"/>
    <w:rsid w:val="00F27BED"/>
    <w:rsid w:val="00F27EF5"/>
    <w:rsid w:val="00F3004A"/>
    <w:rsid w:val="00F30262"/>
    <w:rsid w:val="00F30573"/>
    <w:rsid w:val="00F30993"/>
    <w:rsid w:val="00F30B4D"/>
    <w:rsid w:val="00F30B74"/>
    <w:rsid w:val="00F30C3B"/>
    <w:rsid w:val="00F31B57"/>
    <w:rsid w:val="00F3243F"/>
    <w:rsid w:val="00F32570"/>
    <w:rsid w:val="00F3291B"/>
    <w:rsid w:val="00F32D5F"/>
    <w:rsid w:val="00F330EF"/>
    <w:rsid w:val="00F3315A"/>
    <w:rsid w:val="00F3328E"/>
    <w:rsid w:val="00F332A4"/>
    <w:rsid w:val="00F333CD"/>
    <w:rsid w:val="00F33783"/>
    <w:rsid w:val="00F338A0"/>
    <w:rsid w:val="00F339B6"/>
    <w:rsid w:val="00F339C5"/>
    <w:rsid w:val="00F33C36"/>
    <w:rsid w:val="00F33EFB"/>
    <w:rsid w:val="00F34168"/>
    <w:rsid w:val="00F343A7"/>
    <w:rsid w:val="00F343DB"/>
    <w:rsid w:val="00F34422"/>
    <w:rsid w:val="00F34484"/>
    <w:rsid w:val="00F3462D"/>
    <w:rsid w:val="00F34887"/>
    <w:rsid w:val="00F34C6E"/>
    <w:rsid w:val="00F34CBC"/>
    <w:rsid w:val="00F34EE8"/>
    <w:rsid w:val="00F34FFE"/>
    <w:rsid w:val="00F352E5"/>
    <w:rsid w:val="00F35615"/>
    <w:rsid w:val="00F35827"/>
    <w:rsid w:val="00F35853"/>
    <w:rsid w:val="00F3593A"/>
    <w:rsid w:val="00F35B74"/>
    <w:rsid w:val="00F35CF1"/>
    <w:rsid w:val="00F35D67"/>
    <w:rsid w:val="00F35E69"/>
    <w:rsid w:val="00F35F58"/>
    <w:rsid w:val="00F36165"/>
    <w:rsid w:val="00F3651F"/>
    <w:rsid w:val="00F365D1"/>
    <w:rsid w:val="00F3660A"/>
    <w:rsid w:val="00F36804"/>
    <w:rsid w:val="00F36DAD"/>
    <w:rsid w:val="00F37252"/>
    <w:rsid w:val="00F37320"/>
    <w:rsid w:val="00F37348"/>
    <w:rsid w:val="00F373F2"/>
    <w:rsid w:val="00F37428"/>
    <w:rsid w:val="00F37504"/>
    <w:rsid w:val="00F37639"/>
    <w:rsid w:val="00F37789"/>
    <w:rsid w:val="00F37873"/>
    <w:rsid w:val="00F37B19"/>
    <w:rsid w:val="00F37D0E"/>
    <w:rsid w:val="00F400D9"/>
    <w:rsid w:val="00F40457"/>
    <w:rsid w:val="00F40822"/>
    <w:rsid w:val="00F40B26"/>
    <w:rsid w:val="00F40DF7"/>
    <w:rsid w:val="00F40EE5"/>
    <w:rsid w:val="00F40F51"/>
    <w:rsid w:val="00F40F9C"/>
    <w:rsid w:val="00F4149B"/>
    <w:rsid w:val="00F41578"/>
    <w:rsid w:val="00F418A7"/>
    <w:rsid w:val="00F41A78"/>
    <w:rsid w:val="00F41BA8"/>
    <w:rsid w:val="00F42266"/>
    <w:rsid w:val="00F42D86"/>
    <w:rsid w:val="00F42E8A"/>
    <w:rsid w:val="00F42FAB"/>
    <w:rsid w:val="00F4301B"/>
    <w:rsid w:val="00F43294"/>
    <w:rsid w:val="00F43531"/>
    <w:rsid w:val="00F435B8"/>
    <w:rsid w:val="00F4360C"/>
    <w:rsid w:val="00F43870"/>
    <w:rsid w:val="00F43924"/>
    <w:rsid w:val="00F4399B"/>
    <w:rsid w:val="00F43B06"/>
    <w:rsid w:val="00F43F9B"/>
    <w:rsid w:val="00F4416C"/>
    <w:rsid w:val="00F44179"/>
    <w:rsid w:val="00F4486B"/>
    <w:rsid w:val="00F44881"/>
    <w:rsid w:val="00F44CC6"/>
    <w:rsid w:val="00F4519A"/>
    <w:rsid w:val="00F45248"/>
    <w:rsid w:val="00F45DCF"/>
    <w:rsid w:val="00F461DB"/>
    <w:rsid w:val="00F46633"/>
    <w:rsid w:val="00F46654"/>
    <w:rsid w:val="00F46F21"/>
    <w:rsid w:val="00F472C9"/>
    <w:rsid w:val="00F4742F"/>
    <w:rsid w:val="00F47781"/>
    <w:rsid w:val="00F47940"/>
    <w:rsid w:val="00F4799B"/>
    <w:rsid w:val="00F47D9B"/>
    <w:rsid w:val="00F50032"/>
    <w:rsid w:val="00F500AB"/>
    <w:rsid w:val="00F500D3"/>
    <w:rsid w:val="00F5029F"/>
    <w:rsid w:val="00F502E1"/>
    <w:rsid w:val="00F504EE"/>
    <w:rsid w:val="00F5057B"/>
    <w:rsid w:val="00F50C4C"/>
    <w:rsid w:val="00F511CA"/>
    <w:rsid w:val="00F51CD9"/>
    <w:rsid w:val="00F51E36"/>
    <w:rsid w:val="00F52451"/>
    <w:rsid w:val="00F525B5"/>
    <w:rsid w:val="00F52891"/>
    <w:rsid w:val="00F52948"/>
    <w:rsid w:val="00F52EF8"/>
    <w:rsid w:val="00F52F81"/>
    <w:rsid w:val="00F53050"/>
    <w:rsid w:val="00F530F3"/>
    <w:rsid w:val="00F532D1"/>
    <w:rsid w:val="00F53326"/>
    <w:rsid w:val="00F533B9"/>
    <w:rsid w:val="00F5363E"/>
    <w:rsid w:val="00F5386C"/>
    <w:rsid w:val="00F538F4"/>
    <w:rsid w:val="00F53AE0"/>
    <w:rsid w:val="00F53E1E"/>
    <w:rsid w:val="00F540DA"/>
    <w:rsid w:val="00F54213"/>
    <w:rsid w:val="00F544D7"/>
    <w:rsid w:val="00F54992"/>
    <w:rsid w:val="00F549F9"/>
    <w:rsid w:val="00F54C64"/>
    <w:rsid w:val="00F54FF3"/>
    <w:rsid w:val="00F555D5"/>
    <w:rsid w:val="00F559DD"/>
    <w:rsid w:val="00F55AE5"/>
    <w:rsid w:val="00F55C96"/>
    <w:rsid w:val="00F55EB6"/>
    <w:rsid w:val="00F55F7F"/>
    <w:rsid w:val="00F56338"/>
    <w:rsid w:val="00F563EE"/>
    <w:rsid w:val="00F5663E"/>
    <w:rsid w:val="00F56914"/>
    <w:rsid w:val="00F5693F"/>
    <w:rsid w:val="00F56AA8"/>
    <w:rsid w:val="00F572E0"/>
    <w:rsid w:val="00F5759A"/>
    <w:rsid w:val="00F5763B"/>
    <w:rsid w:val="00F5765E"/>
    <w:rsid w:val="00F604B9"/>
    <w:rsid w:val="00F605C0"/>
    <w:rsid w:val="00F6067D"/>
    <w:rsid w:val="00F60D8B"/>
    <w:rsid w:val="00F60D9E"/>
    <w:rsid w:val="00F6103C"/>
    <w:rsid w:val="00F61090"/>
    <w:rsid w:val="00F6110C"/>
    <w:rsid w:val="00F6112A"/>
    <w:rsid w:val="00F61259"/>
    <w:rsid w:val="00F61483"/>
    <w:rsid w:val="00F618F8"/>
    <w:rsid w:val="00F61AE5"/>
    <w:rsid w:val="00F6202D"/>
    <w:rsid w:val="00F623B7"/>
    <w:rsid w:val="00F624FB"/>
    <w:rsid w:val="00F62A5D"/>
    <w:rsid w:val="00F62AC8"/>
    <w:rsid w:val="00F62CB9"/>
    <w:rsid w:val="00F62D20"/>
    <w:rsid w:val="00F632FD"/>
    <w:rsid w:val="00F63A09"/>
    <w:rsid w:val="00F63D53"/>
    <w:rsid w:val="00F63E66"/>
    <w:rsid w:val="00F63FF3"/>
    <w:rsid w:val="00F63FF7"/>
    <w:rsid w:val="00F64234"/>
    <w:rsid w:val="00F64464"/>
    <w:rsid w:val="00F64536"/>
    <w:rsid w:val="00F64B79"/>
    <w:rsid w:val="00F64E4F"/>
    <w:rsid w:val="00F650B8"/>
    <w:rsid w:val="00F65678"/>
    <w:rsid w:val="00F6580E"/>
    <w:rsid w:val="00F658A5"/>
    <w:rsid w:val="00F6599C"/>
    <w:rsid w:val="00F65B1C"/>
    <w:rsid w:val="00F65BFC"/>
    <w:rsid w:val="00F65EE5"/>
    <w:rsid w:val="00F66017"/>
    <w:rsid w:val="00F6628D"/>
    <w:rsid w:val="00F66320"/>
    <w:rsid w:val="00F66477"/>
    <w:rsid w:val="00F6652E"/>
    <w:rsid w:val="00F66535"/>
    <w:rsid w:val="00F666DE"/>
    <w:rsid w:val="00F666E6"/>
    <w:rsid w:val="00F669A4"/>
    <w:rsid w:val="00F66AD9"/>
    <w:rsid w:val="00F66B41"/>
    <w:rsid w:val="00F66B60"/>
    <w:rsid w:val="00F66DBE"/>
    <w:rsid w:val="00F674A9"/>
    <w:rsid w:val="00F67656"/>
    <w:rsid w:val="00F676A0"/>
    <w:rsid w:val="00F67A75"/>
    <w:rsid w:val="00F67BDD"/>
    <w:rsid w:val="00F67C54"/>
    <w:rsid w:val="00F67D62"/>
    <w:rsid w:val="00F67DC2"/>
    <w:rsid w:val="00F67EE0"/>
    <w:rsid w:val="00F70083"/>
    <w:rsid w:val="00F70660"/>
    <w:rsid w:val="00F70BA3"/>
    <w:rsid w:val="00F70D7D"/>
    <w:rsid w:val="00F70D87"/>
    <w:rsid w:val="00F7104F"/>
    <w:rsid w:val="00F7170D"/>
    <w:rsid w:val="00F71B5B"/>
    <w:rsid w:val="00F71C56"/>
    <w:rsid w:val="00F71DC0"/>
    <w:rsid w:val="00F720B1"/>
    <w:rsid w:val="00F720E7"/>
    <w:rsid w:val="00F721D0"/>
    <w:rsid w:val="00F72B6E"/>
    <w:rsid w:val="00F72BA4"/>
    <w:rsid w:val="00F72DCF"/>
    <w:rsid w:val="00F72FEF"/>
    <w:rsid w:val="00F73125"/>
    <w:rsid w:val="00F731C4"/>
    <w:rsid w:val="00F7373A"/>
    <w:rsid w:val="00F7376C"/>
    <w:rsid w:val="00F73893"/>
    <w:rsid w:val="00F73CC9"/>
    <w:rsid w:val="00F74111"/>
    <w:rsid w:val="00F741D2"/>
    <w:rsid w:val="00F746D5"/>
    <w:rsid w:val="00F74AF7"/>
    <w:rsid w:val="00F74E42"/>
    <w:rsid w:val="00F75169"/>
    <w:rsid w:val="00F75304"/>
    <w:rsid w:val="00F7541C"/>
    <w:rsid w:val="00F7543A"/>
    <w:rsid w:val="00F755AB"/>
    <w:rsid w:val="00F758A5"/>
    <w:rsid w:val="00F75F53"/>
    <w:rsid w:val="00F76737"/>
    <w:rsid w:val="00F76B71"/>
    <w:rsid w:val="00F774F3"/>
    <w:rsid w:val="00F77510"/>
    <w:rsid w:val="00F77D32"/>
    <w:rsid w:val="00F77E3E"/>
    <w:rsid w:val="00F8003C"/>
    <w:rsid w:val="00F80100"/>
    <w:rsid w:val="00F801E8"/>
    <w:rsid w:val="00F802CB"/>
    <w:rsid w:val="00F803AF"/>
    <w:rsid w:val="00F803E8"/>
    <w:rsid w:val="00F8055D"/>
    <w:rsid w:val="00F8096B"/>
    <w:rsid w:val="00F809B6"/>
    <w:rsid w:val="00F80B07"/>
    <w:rsid w:val="00F80B42"/>
    <w:rsid w:val="00F810B9"/>
    <w:rsid w:val="00F8120C"/>
    <w:rsid w:val="00F813B9"/>
    <w:rsid w:val="00F816C2"/>
    <w:rsid w:val="00F81703"/>
    <w:rsid w:val="00F8198F"/>
    <w:rsid w:val="00F819FE"/>
    <w:rsid w:val="00F81D35"/>
    <w:rsid w:val="00F81D44"/>
    <w:rsid w:val="00F81DA8"/>
    <w:rsid w:val="00F81EF1"/>
    <w:rsid w:val="00F82157"/>
    <w:rsid w:val="00F8251E"/>
    <w:rsid w:val="00F82564"/>
    <w:rsid w:val="00F82682"/>
    <w:rsid w:val="00F826C9"/>
    <w:rsid w:val="00F82773"/>
    <w:rsid w:val="00F82782"/>
    <w:rsid w:val="00F829A4"/>
    <w:rsid w:val="00F82A2D"/>
    <w:rsid w:val="00F833EF"/>
    <w:rsid w:val="00F835F2"/>
    <w:rsid w:val="00F83C2C"/>
    <w:rsid w:val="00F83D19"/>
    <w:rsid w:val="00F83DEB"/>
    <w:rsid w:val="00F83F05"/>
    <w:rsid w:val="00F841DC"/>
    <w:rsid w:val="00F84467"/>
    <w:rsid w:val="00F84468"/>
    <w:rsid w:val="00F844EC"/>
    <w:rsid w:val="00F84574"/>
    <w:rsid w:val="00F84599"/>
    <w:rsid w:val="00F8459E"/>
    <w:rsid w:val="00F846A1"/>
    <w:rsid w:val="00F846FE"/>
    <w:rsid w:val="00F84C52"/>
    <w:rsid w:val="00F84ED8"/>
    <w:rsid w:val="00F84EFC"/>
    <w:rsid w:val="00F84FA6"/>
    <w:rsid w:val="00F85026"/>
    <w:rsid w:val="00F8512C"/>
    <w:rsid w:val="00F8527A"/>
    <w:rsid w:val="00F85317"/>
    <w:rsid w:val="00F854D3"/>
    <w:rsid w:val="00F8563C"/>
    <w:rsid w:val="00F858BC"/>
    <w:rsid w:val="00F858E0"/>
    <w:rsid w:val="00F85CCC"/>
    <w:rsid w:val="00F8612B"/>
    <w:rsid w:val="00F86227"/>
    <w:rsid w:val="00F86520"/>
    <w:rsid w:val="00F865E5"/>
    <w:rsid w:val="00F86687"/>
    <w:rsid w:val="00F8676B"/>
    <w:rsid w:val="00F867D8"/>
    <w:rsid w:val="00F868D9"/>
    <w:rsid w:val="00F869BB"/>
    <w:rsid w:val="00F86ADD"/>
    <w:rsid w:val="00F86B81"/>
    <w:rsid w:val="00F86D08"/>
    <w:rsid w:val="00F8715E"/>
    <w:rsid w:val="00F871EE"/>
    <w:rsid w:val="00F87286"/>
    <w:rsid w:val="00F87325"/>
    <w:rsid w:val="00F8775C"/>
    <w:rsid w:val="00F87850"/>
    <w:rsid w:val="00F87BBD"/>
    <w:rsid w:val="00F87CB7"/>
    <w:rsid w:val="00F87E58"/>
    <w:rsid w:val="00F90357"/>
    <w:rsid w:val="00F904C5"/>
    <w:rsid w:val="00F905C6"/>
    <w:rsid w:val="00F90989"/>
    <w:rsid w:val="00F909FB"/>
    <w:rsid w:val="00F90ABD"/>
    <w:rsid w:val="00F90CAE"/>
    <w:rsid w:val="00F90CC8"/>
    <w:rsid w:val="00F90DD0"/>
    <w:rsid w:val="00F90F35"/>
    <w:rsid w:val="00F91221"/>
    <w:rsid w:val="00F9122B"/>
    <w:rsid w:val="00F918FF"/>
    <w:rsid w:val="00F91A3C"/>
    <w:rsid w:val="00F91C82"/>
    <w:rsid w:val="00F9210E"/>
    <w:rsid w:val="00F921BE"/>
    <w:rsid w:val="00F922E7"/>
    <w:rsid w:val="00F92532"/>
    <w:rsid w:val="00F92881"/>
    <w:rsid w:val="00F92AA9"/>
    <w:rsid w:val="00F92C8F"/>
    <w:rsid w:val="00F92D5E"/>
    <w:rsid w:val="00F92F3B"/>
    <w:rsid w:val="00F936D5"/>
    <w:rsid w:val="00F93B3F"/>
    <w:rsid w:val="00F93F0B"/>
    <w:rsid w:val="00F940FB"/>
    <w:rsid w:val="00F94557"/>
    <w:rsid w:val="00F94648"/>
    <w:rsid w:val="00F9530E"/>
    <w:rsid w:val="00F9535E"/>
    <w:rsid w:val="00F95672"/>
    <w:rsid w:val="00F95799"/>
    <w:rsid w:val="00F9591E"/>
    <w:rsid w:val="00F959A5"/>
    <w:rsid w:val="00F95D21"/>
    <w:rsid w:val="00F95F44"/>
    <w:rsid w:val="00F9617E"/>
    <w:rsid w:val="00F962C8"/>
    <w:rsid w:val="00F96588"/>
    <w:rsid w:val="00F96619"/>
    <w:rsid w:val="00F966A4"/>
    <w:rsid w:val="00F968DB"/>
    <w:rsid w:val="00F96CDE"/>
    <w:rsid w:val="00F96EF4"/>
    <w:rsid w:val="00F9724A"/>
    <w:rsid w:val="00F97397"/>
    <w:rsid w:val="00F974A1"/>
    <w:rsid w:val="00F97633"/>
    <w:rsid w:val="00F977B9"/>
    <w:rsid w:val="00F977DB"/>
    <w:rsid w:val="00F97C9B"/>
    <w:rsid w:val="00F97D9A"/>
    <w:rsid w:val="00F97E76"/>
    <w:rsid w:val="00F97F47"/>
    <w:rsid w:val="00FA0195"/>
    <w:rsid w:val="00FA0344"/>
    <w:rsid w:val="00FA0657"/>
    <w:rsid w:val="00FA07C0"/>
    <w:rsid w:val="00FA1151"/>
    <w:rsid w:val="00FA1630"/>
    <w:rsid w:val="00FA17CE"/>
    <w:rsid w:val="00FA1D2A"/>
    <w:rsid w:val="00FA1F17"/>
    <w:rsid w:val="00FA212A"/>
    <w:rsid w:val="00FA2142"/>
    <w:rsid w:val="00FA236B"/>
    <w:rsid w:val="00FA25B1"/>
    <w:rsid w:val="00FA2689"/>
    <w:rsid w:val="00FA2922"/>
    <w:rsid w:val="00FA2C48"/>
    <w:rsid w:val="00FA31A5"/>
    <w:rsid w:val="00FA331C"/>
    <w:rsid w:val="00FA34C8"/>
    <w:rsid w:val="00FA34C9"/>
    <w:rsid w:val="00FA34FF"/>
    <w:rsid w:val="00FA35B2"/>
    <w:rsid w:val="00FA35EA"/>
    <w:rsid w:val="00FA3A6C"/>
    <w:rsid w:val="00FA3BFB"/>
    <w:rsid w:val="00FA3D0D"/>
    <w:rsid w:val="00FA4651"/>
    <w:rsid w:val="00FA466F"/>
    <w:rsid w:val="00FA4928"/>
    <w:rsid w:val="00FA4977"/>
    <w:rsid w:val="00FA4B00"/>
    <w:rsid w:val="00FA505C"/>
    <w:rsid w:val="00FA53A4"/>
    <w:rsid w:val="00FA53E3"/>
    <w:rsid w:val="00FA53F0"/>
    <w:rsid w:val="00FA5422"/>
    <w:rsid w:val="00FA5434"/>
    <w:rsid w:val="00FA55DA"/>
    <w:rsid w:val="00FA5B66"/>
    <w:rsid w:val="00FA5C00"/>
    <w:rsid w:val="00FA5D5C"/>
    <w:rsid w:val="00FA6056"/>
    <w:rsid w:val="00FA6508"/>
    <w:rsid w:val="00FA668B"/>
    <w:rsid w:val="00FA66CA"/>
    <w:rsid w:val="00FA6790"/>
    <w:rsid w:val="00FA6872"/>
    <w:rsid w:val="00FA68F4"/>
    <w:rsid w:val="00FA6ABB"/>
    <w:rsid w:val="00FA6F2E"/>
    <w:rsid w:val="00FA7363"/>
    <w:rsid w:val="00FA73B2"/>
    <w:rsid w:val="00FA74D5"/>
    <w:rsid w:val="00FA753B"/>
    <w:rsid w:val="00FA7641"/>
    <w:rsid w:val="00FA7BDD"/>
    <w:rsid w:val="00FA7CB8"/>
    <w:rsid w:val="00FA7D44"/>
    <w:rsid w:val="00FB0010"/>
    <w:rsid w:val="00FB00A1"/>
    <w:rsid w:val="00FB021A"/>
    <w:rsid w:val="00FB025E"/>
    <w:rsid w:val="00FB0428"/>
    <w:rsid w:val="00FB0526"/>
    <w:rsid w:val="00FB05CB"/>
    <w:rsid w:val="00FB06B5"/>
    <w:rsid w:val="00FB0C12"/>
    <w:rsid w:val="00FB0D58"/>
    <w:rsid w:val="00FB0E32"/>
    <w:rsid w:val="00FB15A1"/>
    <w:rsid w:val="00FB1A36"/>
    <w:rsid w:val="00FB1E78"/>
    <w:rsid w:val="00FB1E9A"/>
    <w:rsid w:val="00FB1E9B"/>
    <w:rsid w:val="00FB1EBA"/>
    <w:rsid w:val="00FB2567"/>
    <w:rsid w:val="00FB2717"/>
    <w:rsid w:val="00FB27CF"/>
    <w:rsid w:val="00FB282E"/>
    <w:rsid w:val="00FB2C06"/>
    <w:rsid w:val="00FB2CEA"/>
    <w:rsid w:val="00FB2D0A"/>
    <w:rsid w:val="00FB2DF6"/>
    <w:rsid w:val="00FB2E17"/>
    <w:rsid w:val="00FB2F1A"/>
    <w:rsid w:val="00FB2F6D"/>
    <w:rsid w:val="00FB2FBA"/>
    <w:rsid w:val="00FB35E6"/>
    <w:rsid w:val="00FB39F2"/>
    <w:rsid w:val="00FB3A53"/>
    <w:rsid w:val="00FB3B37"/>
    <w:rsid w:val="00FB3E23"/>
    <w:rsid w:val="00FB3FBE"/>
    <w:rsid w:val="00FB41C8"/>
    <w:rsid w:val="00FB4714"/>
    <w:rsid w:val="00FB48E3"/>
    <w:rsid w:val="00FB51DA"/>
    <w:rsid w:val="00FB5607"/>
    <w:rsid w:val="00FB57B5"/>
    <w:rsid w:val="00FB5AEB"/>
    <w:rsid w:val="00FB5C65"/>
    <w:rsid w:val="00FB5E45"/>
    <w:rsid w:val="00FB5E59"/>
    <w:rsid w:val="00FB5FDA"/>
    <w:rsid w:val="00FB6130"/>
    <w:rsid w:val="00FB6573"/>
    <w:rsid w:val="00FB6AF6"/>
    <w:rsid w:val="00FB6B7C"/>
    <w:rsid w:val="00FB6D3D"/>
    <w:rsid w:val="00FB6E55"/>
    <w:rsid w:val="00FB7020"/>
    <w:rsid w:val="00FB71F9"/>
    <w:rsid w:val="00FB7711"/>
    <w:rsid w:val="00FB78E2"/>
    <w:rsid w:val="00FB7CE1"/>
    <w:rsid w:val="00FB7D42"/>
    <w:rsid w:val="00FC013A"/>
    <w:rsid w:val="00FC0271"/>
    <w:rsid w:val="00FC0288"/>
    <w:rsid w:val="00FC0497"/>
    <w:rsid w:val="00FC0716"/>
    <w:rsid w:val="00FC0811"/>
    <w:rsid w:val="00FC0973"/>
    <w:rsid w:val="00FC0CE3"/>
    <w:rsid w:val="00FC0DE5"/>
    <w:rsid w:val="00FC115C"/>
    <w:rsid w:val="00FC120B"/>
    <w:rsid w:val="00FC15D6"/>
    <w:rsid w:val="00FC1787"/>
    <w:rsid w:val="00FC19AC"/>
    <w:rsid w:val="00FC1A01"/>
    <w:rsid w:val="00FC1ED4"/>
    <w:rsid w:val="00FC1F7D"/>
    <w:rsid w:val="00FC217E"/>
    <w:rsid w:val="00FC259B"/>
    <w:rsid w:val="00FC25E8"/>
    <w:rsid w:val="00FC2601"/>
    <w:rsid w:val="00FC2B97"/>
    <w:rsid w:val="00FC2EDD"/>
    <w:rsid w:val="00FC2EE3"/>
    <w:rsid w:val="00FC2EE8"/>
    <w:rsid w:val="00FC2F4C"/>
    <w:rsid w:val="00FC300E"/>
    <w:rsid w:val="00FC3066"/>
    <w:rsid w:val="00FC320C"/>
    <w:rsid w:val="00FC3435"/>
    <w:rsid w:val="00FC3505"/>
    <w:rsid w:val="00FC36D0"/>
    <w:rsid w:val="00FC3B9B"/>
    <w:rsid w:val="00FC40C9"/>
    <w:rsid w:val="00FC41D5"/>
    <w:rsid w:val="00FC421B"/>
    <w:rsid w:val="00FC42F9"/>
    <w:rsid w:val="00FC46F0"/>
    <w:rsid w:val="00FC46FC"/>
    <w:rsid w:val="00FC47E2"/>
    <w:rsid w:val="00FC48B4"/>
    <w:rsid w:val="00FC4918"/>
    <w:rsid w:val="00FC495B"/>
    <w:rsid w:val="00FC4A0A"/>
    <w:rsid w:val="00FC4B67"/>
    <w:rsid w:val="00FC4D8F"/>
    <w:rsid w:val="00FC5258"/>
    <w:rsid w:val="00FC54FB"/>
    <w:rsid w:val="00FC5504"/>
    <w:rsid w:val="00FC567F"/>
    <w:rsid w:val="00FC57FD"/>
    <w:rsid w:val="00FC58D9"/>
    <w:rsid w:val="00FC58DC"/>
    <w:rsid w:val="00FC5915"/>
    <w:rsid w:val="00FC592C"/>
    <w:rsid w:val="00FC5BAE"/>
    <w:rsid w:val="00FC5C5A"/>
    <w:rsid w:val="00FC5E85"/>
    <w:rsid w:val="00FC5EAA"/>
    <w:rsid w:val="00FC5F34"/>
    <w:rsid w:val="00FC5F67"/>
    <w:rsid w:val="00FC5F91"/>
    <w:rsid w:val="00FC6714"/>
    <w:rsid w:val="00FC6719"/>
    <w:rsid w:val="00FC6A42"/>
    <w:rsid w:val="00FC6BCB"/>
    <w:rsid w:val="00FC6BD6"/>
    <w:rsid w:val="00FC6D65"/>
    <w:rsid w:val="00FC6F89"/>
    <w:rsid w:val="00FC71ED"/>
    <w:rsid w:val="00FC7353"/>
    <w:rsid w:val="00FC76B2"/>
    <w:rsid w:val="00FC7915"/>
    <w:rsid w:val="00FC7952"/>
    <w:rsid w:val="00FC7BA7"/>
    <w:rsid w:val="00FC7BDE"/>
    <w:rsid w:val="00FC7C4F"/>
    <w:rsid w:val="00FC7CA4"/>
    <w:rsid w:val="00FC7E4C"/>
    <w:rsid w:val="00FC7F5E"/>
    <w:rsid w:val="00FD0282"/>
    <w:rsid w:val="00FD0284"/>
    <w:rsid w:val="00FD0B42"/>
    <w:rsid w:val="00FD0B61"/>
    <w:rsid w:val="00FD0F69"/>
    <w:rsid w:val="00FD0FCD"/>
    <w:rsid w:val="00FD0FF8"/>
    <w:rsid w:val="00FD10D5"/>
    <w:rsid w:val="00FD11EF"/>
    <w:rsid w:val="00FD169D"/>
    <w:rsid w:val="00FD1B3B"/>
    <w:rsid w:val="00FD1CF4"/>
    <w:rsid w:val="00FD1D0B"/>
    <w:rsid w:val="00FD1D81"/>
    <w:rsid w:val="00FD1F6D"/>
    <w:rsid w:val="00FD2077"/>
    <w:rsid w:val="00FD239E"/>
    <w:rsid w:val="00FD24B4"/>
    <w:rsid w:val="00FD251C"/>
    <w:rsid w:val="00FD2963"/>
    <w:rsid w:val="00FD2965"/>
    <w:rsid w:val="00FD2B0F"/>
    <w:rsid w:val="00FD2B56"/>
    <w:rsid w:val="00FD3075"/>
    <w:rsid w:val="00FD3827"/>
    <w:rsid w:val="00FD3859"/>
    <w:rsid w:val="00FD3903"/>
    <w:rsid w:val="00FD3A4A"/>
    <w:rsid w:val="00FD3ABD"/>
    <w:rsid w:val="00FD3B70"/>
    <w:rsid w:val="00FD3C32"/>
    <w:rsid w:val="00FD43E5"/>
    <w:rsid w:val="00FD4795"/>
    <w:rsid w:val="00FD4843"/>
    <w:rsid w:val="00FD4DC6"/>
    <w:rsid w:val="00FD4E13"/>
    <w:rsid w:val="00FD55A3"/>
    <w:rsid w:val="00FD55FE"/>
    <w:rsid w:val="00FD5616"/>
    <w:rsid w:val="00FD5669"/>
    <w:rsid w:val="00FD56F9"/>
    <w:rsid w:val="00FD57FD"/>
    <w:rsid w:val="00FD5D90"/>
    <w:rsid w:val="00FD5F6A"/>
    <w:rsid w:val="00FD5F7D"/>
    <w:rsid w:val="00FD62B3"/>
    <w:rsid w:val="00FD65E8"/>
    <w:rsid w:val="00FD6B6B"/>
    <w:rsid w:val="00FD6B98"/>
    <w:rsid w:val="00FD6C4B"/>
    <w:rsid w:val="00FD6D64"/>
    <w:rsid w:val="00FD6DFA"/>
    <w:rsid w:val="00FD6E9B"/>
    <w:rsid w:val="00FD7117"/>
    <w:rsid w:val="00FD7270"/>
    <w:rsid w:val="00FD771E"/>
    <w:rsid w:val="00FD77A2"/>
    <w:rsid w:val="00FD7863"/>
    <w:rsid w:val="00FD7A12"/>
    <w:rsid w:val="00FD7B56"/>
    <w:rsid w:val="00FD7BC4"/>
    <w:rsid w:val="00FE0294"/>
    <w:rsid w:val="00FE0369"/>
    <w:rsid w:val="00FE055F"/>
    <w:rsid w:val="00FE08BD"/>
    <w:rsid w:val="00FE0A21"/>
    <w:rsid w:val="00FE0AD3"/>
    <w:rsid w:val="00FE0DAB"/>
    <w:rsid w:val="00FE0F27"/>
    <w:rsid w:val="00FE0F90"/>
    <w:rsid w:val="00FE1130"/>
    <w:rsid w:val="00FE12A2"/>
    <w:rsid w:val="00FE156F"/>
    <w:rsid w:val="00FE158F"/>
    <w:rsid w:val="00FE16DC"/>
    <w:rsid w:val="00FE1919"/>
    <w:rsid w:val="00FE19AA"/>
    <w:rsid w:val="00FE1D76"/>
    <w:rsid w:val="00FE2070"/>
    <w:rsid w:val="00FE209D"/>
    <w:rsid w:val="00FE29DA"/>
    <w:rsid w:val="00FE2BEE"/>
    <w:rsid w:val="00FE2CBF"/>
    <w:rsid w:val="00FE2D31"/>
    <w:rsid w:val="00FE2D7B"/>
    <w:rsid w:val="00FE302F"/>
    <w:rsid w:val="00FE3104"/>
    <w:rsid w:val="00FE316B"/>
    <w:rsid w:val="00FE34DC"/>
    <w:rsid w:val="00FE35DC"/>
    <w:rsid w:val="00FE367B"/>
    <w:rsid w:val="00FE36DF"/>
    <w:rsid w:val="00FE384C"/>
    <w:rsid w:val="00FE4131"/>
    <w:rsid w:val="00FE44BC"/>
    <w:rsid w:val="00FE480D"/>
    <w:rsid w:val="00FE4993"/>
    <w:rsid w:val="00FE4A12"/>
    <w:rsid w:val="00FE4ACF"/>
    <w:rsid w:val="00FE4DB6"/>
    <w:rsid w:val="00FE4EED"/>
    <w:rsid w:val="00FE4FF3"/>
    <w:rsid w:val="00FE50F3"/>
    <w:rsid w:val="00FE5222"/>
    <w:rsid w:val="00FE5BBB"/>
    <w:rsid w:val="00FE5E28"/>
    <w:rsid w:val="00FE5E6D"/>
    <w:rsid w:val="00FE5E71"/>
    <w:rsid w:val="00FE6191"/>
    <w:rsid w:val="00FE6309"/>
    <w:rsid w:val="00FE6384"/>
    <w:rsid w:val="00FE6641"/>
    <w:rsid w:val="00FE6769"/>
    <w:rsid w:val="00FE6FD1"/>
    <w:rsid w:val="00FE709B"/>
    <w:rsid w:val="00FE7487"/>
    <w:rsid w:val="00FE755F"/>
    <w:rsid w:val="00FE7770"/>
    <w:rsid w:val="00FE782A"/>
    <w:rsid w:val="00FE78DE"/>
    <w:rsid w:val="00FE7981"/>
    <w:rsid w:val="00FE7999"/>
    <w:rsid w:val="00FE7EAD"/>
    <w:rsid w:val="00FF0149"/>
    <w:rsid w:val="00FF0181"/>
    <w:rsid w:val="00FF05FE"/>
    <w:rsid w:val="00FF07E5"/>
    <w:rsid w:val="00FF0C2A"/>
    <w:rsid w:val="00FF0CEC"/>
    <w:rsid w:val="00FF0DC8"/>
    <w:rsid w:val="00FF0EBE"/>
    <w:rsid w:val="00FF132B"/>
    <w:rsid w:val="00FF1511"/>
    <w:rsid w:val="00FF17C3"/>
    <w:rsid w:val="00FF19F0"/>
    <w:rsid w:val="00FF1C1A"/>
    <w:rsid w:val="00FF1D1B"/>
    <w:rsid w:val="00FF1FD1"/>
    <w:rsid w:val="00FF20A6"/>
    <w:rsid w:val="00FF2292"/>
    <w:rsid w:val="00FF2750"/>
    <w:rsid w:val="00FF29E6"/>
    <w:rsid w:val="00FF2A8D"/>
    <w:rsid w:val="00FF2FAE"/>
    <w:rsid w:val="00FF3152"/>
    <w:rsid w:val="00FF33A9"/>
    <w:rsid w:val="00FF3615"/>
    <w:rsid w:val="00FF37B8"/>
    <w:rsid w:val="00FF38B4"/>
    <w:rsid w:val="00FF3D18"/>
    <w:rsid w:val="00FF415E"/>
    <w:rsid w:val="00FF42C9"/>
    <w:rsid w:val="00FF4365"/>
    <w:rsid w:val="00FF44A3"/>
    <w:rsid w:val="00FF455E"/>
    <w:rsid w:val="00FF4567"/>
    <w:rsid w:val="00FF482B"/>
    <w:rsid w:val="00FF5095"/>
    <w:rsid w:val="00FF5327"/>
    <w:rsid w:val="00FF537D"/>
    <w:rsid w:val="00FF5461"/>
    <w:rsid w:val="00FF560D"/>
    <w:rsid w:val="00FF56B1"/>
    <w:rsid w:val="00FF575D"/>
    <w:rsid w:val="00FF5A5B"/>
    <w:rsid w:val="00FF616B"/>
    <w:rsid w:val="00FF6184"/>
    <w:rsid w:val="00FF61B0"/>
    <w:rsid w:val="00FF6323"/>
    <w:rsid w:val="00FF64DF"/>
    <w:rsid w:val="00FF66F7"/>
    <w:rsid w:val="00FF6A0D"/>
    <w:rsid w:val="00FF6A27"/>
    <w:rsid w:val="00FF6C9C"/>
    <w:rsid w:val="00FF6E32"/>
    <w:rsid w:val="00FF7276"/>
    <w:rsid w:val="00FF749B"/>
    <w:rsid w:val="00FF7574"/>
    <w:rsid w:val="043095F4"/>
    <w:rsid w:val="09407F4D"/>
    <w:rsid w:val="0C25001B"/>
    <w:rsid w:val="0FCFF43E"/>
    <w:rsid w:val="1112AD0F"/>
    <w:rsid w:val="14AD9194"/>
    <w:rsid w:val="1B126EDC"/>
    <w:rsid w:val="219C0603"/>
    <w:rsid w:val="289EF37A"/>
    <w:rsid w:val="30D314ED"/>
    <w:rsid w:val="3207D4DC"/>
    <w:rsid w:val="3FFBE53F"/>
    <w:rsid w:val="4B7511C8"/>
    <w:rsid w:val="540EAA5E"/>
    <w:rsid w:val="54822372"/>
    <w:rsid w:val="56C6D4A0"/>
    <w:rsid w:val="5996AA58"/>
    <w:rsid w:val="61EA1626"/>
    <w:rsid w:val="6C53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61860"/>
  <w15:chartTrackingRefBased/>
  <w15:docId w15:val="{3575552B-BEC2-48C2-A2C2-BF6565C50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792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8258F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8258F9"/>
    <w:rPr>
      <w:rFonts w:ascii="Symbol" w:hAnsi="Symbol" w:cs="Symbol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6Char">
    <w:name w:val="Heading 6 Char"/>
    <w:link w:val="Heading6"/>
    <w:uiPriority w:val="9"/>
    <w:rsid w:val="008258F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8258F9"/>
    <w:rPr>
      <w:rFonts w:ascii="Symbol" w:hAnsi="Symbol" w:cs="Symbol"/>
      <w:b/>
      <w:bCs/>
      <w:sz w:val="24"/>
      <w:szCs w:val="24"/>
      <w:lang w:val="th-TH"/>
    </w:rPr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character" w:customStyle="1" w:styleId="TitleChar">
    <w:name w:val="Title Char"/>
    <w:link w:val="Title"/>
    <w:uiPriority w:val="10"/>
    <w:rsid w:val="008258F9"/>
    <w:rPr>
      <w:rFonts w:ascii="Symbol" w:hAnsi="Symbol" w:cs="CordiaNew"/>
      <w:b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character" w:customStyle="1" w:styleId="HeaderChar">
    <w:name w:val="Header Char"/>
    <w:link w:val="Header"/>
    <w:rsid w:val="00F43B06"/>
    <w:rPr>
      <w:rFonts w:ascii="Symbol" w:hAnsi="Symbol"/>
      <w:sz w:val="32"/>
      <w:szCs w:val="37"/>
      <w:lang w:val="th-TH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customStyle="1" w:styleId="FooterChar">
    <w:name w:val="Footer Char"/>
    <w:link w:val="Footer"/>
    <w:uiPriority w:val="99"/>
    <w:rsid w:val="008258F9"/>
    <w:rPr>
      <w:rFonts w:ascii="Symbol" w:hAnsi="Symbol"/>
      <w:sz w:val="32"/>
      <w:szCs w:val="37"/>
      <w:lang w:val="th-TH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8258F9"/>
    <w:rPr>
      <w:rFonts w:ascii="Symbol" w:hAnsi="Symbol" w:cs="CordiaNew"/>
      <w:lang w:val="th-TH"/>
    </w:rPr>
  </w:style>
  <w:style w:type="paragraph" w:styleId="ListBullet">
    <w:name w:val="List Bullet"/>
    <w:basedOn w:val="Normal"/>
    <w:autoRedefine/>
    <w:semiHidden/>
    <w:rsid w:val="0087401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360"/>
      <w:ind w:left="562"/>
      <w:jc w:val="thaiDistribute"/>
      <w:textAlignment w:val="auto"/>
    </w:pPr>
    <w:rPr>
      <w:rFonts w:ascii="Angsana New" w:hAnsi="Angsana New" w:cs="Angsana New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0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1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2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/>
  </w:style>
  <w:style w:type="character" w:customStyle="1" w:styleId="apple-converted-space">
    <w:name w:val="apple-converted-space"/>
    <w:rsid w:val="007169E3"/>
  </w:style>
  <w:style w:type="paragraph" w:styleId="ListParagraph">
    <w:name w:val="List Paragraph"/>
    <w:basedOn w:val="Normal"/>
    <w:link w:val="ListParagraphChar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BA23C8"/>
    <w:rPr>
      <w:rFonts w:ascii="Verdana" w:eastAsia="Verdana" w:hAnsi="Verdana"/>
      <w:sz w:val="17"/>
      <w:szCs w:val="28"/>
    </w:rPr>
    <w:tblPr/>
  </w:style>
  <w:style w:type="paragraph" w:styleId="Subtitle">
    <w:name w:val="Subtitle"/>
    <w:basedOn w:val="Title"/>
    <w:next w:val="Normal"/>
    <w:link w:val="SubtitleChar"/>
    <w:uiPriority w:val="11"/>
    <w:qFormat/>
    <w:rsid w:val="008258F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8258F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8258F9"/>
    <w:rPr>
      <w:b/>
    </w:rPr>
  </w:style>
  <w:style w:type="paragraph" w:styleId="NoSpacing">
    <w:name w:val="No Spacing"/>
    <w:basedOn w:val="Normal"/>
    <w:uiPriority w:val="1"/>
    <w:qFormat/>
    <w:rsid w:val="008258F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8258F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8258F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8258F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8258F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655518"/>
    <w:rPr>
      <w:rFonts w:ascii="Symbol" w:hAnsi="Symbol" w:cs="CordiaNew"/>
      <w:sz w:val="32"/>
      <w:szCs w:val="32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655518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943711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rsid w:val="00F4799B"/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B721B8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B721B8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B721B8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DE6EF3"/>
    <w:rPr>
      <w:rFonts w:ascii="Cambria Math" w:eastAsia="Cambria Math" w:hAnsi="Cambria Math" w:cs="Symbo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703302-751e-4418-815a-4b23c53e978d" xsi:nil="true"/>
    <lcf76f155ced4ddcb4097134ff3c332f xmlns="99aa4614-2acd-428d-a59c-27a16973790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A1D3FF2FC2B246A8C47CA0B16E3B0F" ma:contentTypeVersion="15" ma:contentTypeDescription="Create a new document." ma:contentTypeScope="" ma:versionID="56a60b02b395cda8e0e06feb7baf9a07">
  <xsd:schema xmlns:xsd="http://www.w3.org/2001/XMLSchema" xmlns:xs="http://www.w3.org/2001/XMLSchema" xmlns:p="http://schemas.microsoft.com/office/2006/metadata/properties" xmlns:ns2="99aa4614-2acd-428d-a59c-27a169737900" xmlns:ns3="bf703302-751e-4418-815a-4b23c53e978d" targetNamespace="http://schemas.microsoft.com/office/2006/metadata/properties" ma:root="true" ma:fieldsID="50ccb4486e032ef4968b7bd5e705de1e" ns2:_="" ns3:_="">
    <xsd:import namespace="99aa4614-2acd-428d-a59c-27a169737900"/>
    <xsd:import namespace="bf703302-751e-4418-815a-4b23c53e97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a4614-2acd-428d-a59c-27a1697379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1c17b91-3344-43fa-88d4-29fa281f2e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703302-751e-4418-815a-4b23c53e97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1b6c6c7-9826-4b53-bdc6-d9fd464bd23a}" ma:internalName="TaxCatchAll" ma:showField="CatchAllData" ma:web="bf703302-751e-4418-815a-4b23c53e97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71C57-C80A-489E-A936-E032A2C4C5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4C424-5558-469D-B4CB-A2C85F826C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DE2FCF-AFF3-44E7-B7FC-526A688C6094}">
  <ds:schemaRefs>
    <ds:schemaRef ds:uri="http://schemas.microsoft.com/office/2006/metadata/properties"/>
    <ds:schemaRef ds:uri="http://schemas.microsoft.com/office/infopath/2007/PartnerControls"/>
    <ds:schemaRef ds:uri="d660f8a1-2294-46df-8392-3a8224b8d0ac"/>
  </ds:schemaRefs>
</ds:datastoreItem>
</file>

<file path=customXml/itemProps4.xml><?xml version="1.0" encoding="utf-8"?>
<ds:datastoreItem xmlns:ds="http://schemas.openxmlformats.org/officeDocument/2006/customXml" ds:itemID="{8ACD37A9-F5BF-41F8-88BA-6A7E3F7333A6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666</TotalTime>
  <Pages>43</Pages>
  <Words>12625</Words>
  <Characters>71968</Characters>
  <Application>Microsoft Office Word</Application>
  <DocSecurity>0</DocSecurity>
  <Lines>599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auditing PKF</Company>
  <LinksUpToDate>false</LinksUpToDate>
  <CharactersWithSpaces>84425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JaruwanS</dc:creator>
  <cp:keywords/>
  <cp:lastModifiedBy>ukruawal@deloitte.com</cp:lastModifiedBy>
  <cp:revision>133</cp:revision>
  <cp:lastPrinted>2026-08-13T15:37:00Z</cp:lastPrinted>
  <dcterms:created xsi:type="dcterms:W3CDTF">2026-08-02T10:44:00Z</dcterms:created>
  <dcterms:modified xsi:type="dcterms:W3CDTF">2026-08-13T17:02:00Z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0x01010075A1D3FF2FC2B246A8C47CA0B16E3B0F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2021-07-14T10:56:47Z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94dc11f7-1361-4244-8b9d-31896b82c3b4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c5e60f7cdbf7729767ad9035fad1f965823b1834bfa56f0a8b1cacfabd94c909</vt:lpwstr>
  </property>
  <property fmtid="{D5CDD505-2E9C-101B-9397-08002B2CF9AE}" pid="11" name="MediaServiceImageTags">
    <vt:lpwstr/>
  </property>
</Properties>
</file>