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14688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3FF48937" w:rsidR="003364AC" w:rsidRPr="0008263F" w:rsidRDefault="00F8779A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4740EC2E" w:rsidR="003364AC" w:rsidRPr="00D94F60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23EB6B8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2B4A763A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33B37D20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5DD6BC0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B1548" w:rsidRPr="0008263F" w14:paraId="46C2812D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AEBAA1" w14:textId="2EE27530" w:rsidR="009B1548" w:rsidRPr="00F8779A" w:rsidRDefault="009B1548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3A9C96" w14:textId="77777777" w:rsidR="009B1548" w:rsidRPr="0008263F" w:rsidRDefault="009B1548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96081F" w14:textId="19DA3B5E" w:rsidR="009B1548" w:rsidRPr="003772AA" w:rsidRDefault="009B1548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4688B" w:rsidRPr="0008263F" w14:paraId="2C4C558C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C9723D" w14:textId="5B978F90" w:rsidR="0014688B" w:rsidRPr="00F8779A" w:rsidRDefault="009B1548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304C20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E549C8" w14:textId="3C24CCB0" w:rsidR="0014688B" w:rsidRPr="003772AA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4688B" w:rsidRPr="0008263F" w14:paraId="041DB982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16DED447" w:rsidR="0014688B" w:rsidRPr="009C33E0" w:rsidRDefault="009B1548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93BDA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25F80E96" w:rsidR="0014688B" w:rsidRPr="003772AA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4688B" w:rsidRPr="0008263F" w14:paraId="08E528FA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0CE018A6" w:rsidR="0014688B" w:rsidRPr="00FD22F8" w:rsidRDefault="009B1548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282D039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77A674FB" w:rsidR="0014688B" w:rsidRPr="003772AA" w:rsidRDefault="009B1548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4688B" w:rsidRPr="0008263F" w14:paraId="5D6FC572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4F813684" w:rsidR="0014688B" w:rsidRPr="0008263F" w:rsidRDefault="00EE2583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2AE2C02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0D0FBA7A" w:rsidR="0014688B" w:rsidRPr="003664C6" w:rsidRDefault="009C4E92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4688B" w:rsidRPr="0008263F" w14:paraId="795A95EB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14688B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14688B" w:rsidRPr="00DB5F19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4688B" w:rsidRPr="0008263F" w14:paraId="0FC4B023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14688B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14688B" w:rsidRPr="00DB5F19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4688B" w:rsidRPr="0008263F" w14:paraId="4D4CD582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14688B" w:rsidRPr="0008263F" w:rsidRDefault="0014688B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4688B" w:rsidRPr="0008263F" w14:paraId="1270E897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14688B" w:rsidRPr="0008263F" w:rsidRDefault="0014688B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88B" w:rsidRPr="0008263F" w14:paraId="26B9EC6A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14688B" w:rsidRPr="0008263F" w:rsidRDefault="0014688B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388A7639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</w:t>
      </w:r>
      <w:r w:rsidR="008B7358">
        <w:rPr>
          <w:rFonts w:ascii="Angsana New" w:hAnsi="Angsana New"/>
          <w:sz w:val="30"/>
          <w:szCs w:val="30"/>
        </w:rPr>
        <w:t>5</w:t>
      </w:r>
      <w:r w:rsidR="00E04379">
        <w:rPr>
          <w:rFonts w:ascii="Angsana New" w:hAnsi="Angsana New"/>
          <w:sz w:val="30"/>
          <w:szCs w:val="30"/>
        </w:rPr>
        <w:t xml:space="preserve"> </w:t>
      </w:r>
      <w:r w:rsidR="00284EE5">
        <w:rPr>
          <w:rFonts w:ascii="Angsana New" w:hAnsi="Angsana New" w:hint="cs"/>
          <w:sz w:val="30"/>
          <w:szCs w:val="30"/>
          <w:cs/>
        </w:rPr>
        <w:t>สิงหาคม</w:t>
      </w:r>
      <w:r w:rsidR="00E04379">
        <w:rPr>
          <w:rFonts w:ascii="Angsana New" w:hAnsi="Angsana New" w:hint="cs"/>
          <w:sz w:val="30"/>
          <w:szCs w:val="30"/>
          <w:cs/>
        </w:rPr>
        <w:t xml:space="preserve"> </w:t>
      </w:r>
      <w:r w:rsidR="0073513E">
        <w:rPr>
          <w:rFonts w:ascii="Angsana New" w:hAnsi="Angsana New"/>
          <w:sz w:val="30"/>
          <w:szCs w:val="30"/>
        </w:rPr>
        <w:t>256</w:t>
      </w:r>
      <w:r w:rsidR="005F3731">
        <w:rPr>
          <w:rFonts w:ascii="Angsana New" w:hAnsi="Angsana New"/>
          <w:sz w:val="30"/>
          <w:szCs w:val="30"/>
        </w:rPr>
        <w:t>9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19CE288B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="00F8779A" w:rsidRPr="00F8779A">
        <w:rPr>
          <w:rFonts w:ascii="Angsana New" w:hAnsi="Angsana New"/>
          <w:sz w:val="30"/>
          <w:szCs w:val="30"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42</w:t>
      </w:r>
      <w:r w:rsidR="00125710">
        <w:rPr>
          <w:rFonts w:ascii="Angsana New" w:hAnsi="Angsana New"/>
          <w:sz w:val="30"/>
          <w:szCs w:val="30"/>
        </w:rPr>
        <w:t>.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388E86A8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="00864229">
        <w:rPr>
          <w:rFonts w:ascii="Angsana New" w:hAnsi="Angsana New"/>
          <w:sz w:val="30"/>
          <w:szCs w:val="30"/>
        </w:rPr>
        <w:t>6</w:t>
      </w:r>
      <w:r w:rsidR="005F3731">
        <w:rPr>
          <w:rFonts w:ascii="Angsana New" w:hAnsi="Angsana New"/>
          <w:sz w:val="30"/>
          <w:szCs w:val="30"/>
        </w:rPr>
        <w:t>8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7FE66A8A" w14:textId="33C3CE35" w:rsidR="003364AC" w:rsidRPr="00AD05E4" w:rsidRDefault="003364AC" w:rsidP="00B00F8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</w:t>
      </w:r>
      <w:r w:rsidR="00200A50" w:rsidRPr="00200A50">
        <w:rPr>
          <w:rFonts w:ascii="Angsana New" w:hAnsi="Angsana New"/>
          <w:sz w:val="30"/>
          <w:szCs w:val="30"/>
          <w:cs/>
        </w:rPr>
        <w:t>ใช้วิจารณญาณและ</w:t>
      </w:r>
      <w:r w:rsidRPr="006F159D">
        <w:rPr>
          <w:rFonts w:ascii="Angsana New" w:hAnsi="Angsana New"/>
          <w:sz w:val="30"/>
          <w:szCs w:val="30"/>
          <w:cs/>
        </w:rPr>
        <w:t>ใช้การประมาณการในการถือปฏิบัติตามนโยบายการบัญชีของบริษัท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</w:t>
      </w:r>
      <w:r w:rsidR="005F3731">
        <w:rPr>
          <w:rFonts w:ascii="Angsana New" w:hAnsi="Angsana New"/>
          <w:sz w:val="30"/>
          <w:szCs w:val="30"/>
        </w:rPr>
        <w:t>8</w:t>
      </w:r>
    </w:p>
    <w:p w14:paraId="52CF2D89" w14:textId="1079892C" w:rsidR="005230B1" w:rsidRDefault="005230B1" w:rsidP="005F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6C569A" w:rsidRDefault="003364AC" w:rsidP="00467021">
      <w:pPr>
        <w:pStyle w:val="FSBlank"/>
        <w:rPr>
          <w:sz w:val="30"/>
          <w:szCs w:val="30"/>
        </w:rPr>
      </w:pPr>
    </w:p>
    <w:p w14:paraId="0198AAF5" w14:textId="5C029F55" w:rsidR="00CD5685" w:rsidRPr="00DD3A60" w:rsidRDefault="0073513E" w:rsidP="00BE3CCE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Pr="006F159D">
        <w:rPr>
          <w:cs/>
        </w:rPr>
        <w:t>สำหรับ</w:t>
      </w:r>
      <w:r w:rsidRPr="006F159D">
        <w:rPr>
          <w:rFonts w:hint="cs"/>
          <w:cs/>
        </w:rPr>
        <w:t>งวด</w:t>
      </w:r>
      <w:r w:rsidR="00FE03B2">
        <w:rPr>
          <w:rFonts w:hint="cs"/>
          <w:cs/>
        </w:rPr>
        <w:t>สามเดือนและหก</w:t>
      </w:r>
      <w:r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="00FE03B2">
        <w:t xml:space="preserve">30 </w:t>
      </w:r>
      <w:r w:rsidR="00FE03B2">
        <w:rPr>
          <w:rFonts w:hint="cs"/>
          <w:cs/>
        </w:rPr>
        <w:t>มิถุนายน</w:t>
      </w:r>
      <w:r w:rsidR="002F2865">
        <w:rPr>
          <w:rFonts w:hint="cs"/>
          <w:cs/>
        </w:rPr>
        <w:t xml:space="preserve"> </w:t>
      </w:r>
      <w:r w:rsidR="00CD5685" w:rsidRPr="00DD3A60">
        <w:rPr>
          <w:cs/>
        </w:rPr>
        <w:t>สรุปได้ดังนี้</w:t>
      </w:r>
    </w:p>
    <w:p w14:paraId="4C980705" w14:textId="17080DA6" w:rsidR="003364AC" w:rsidRPr="006C569A" w:rsidRDefault="003364AC" w:rsidP="00463C1E">
      <w:pPr>
        <w:pStyle w:val="FSContent"/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04379" w:rsidRPr="00E04379" w14:paraId="7662B08D" w14:textId="77777777" w:rsidTr="0045172C">
        <w:trPr>
          <w:tblHeader/>
        </w:trPr>
        <w:tc>
          <w:tcPr>
            <w:tcW w:w="6290" w:type="dxa"/>
          </w:tcPr>
          <w:p w14:paraId="5A3BDE1C" w14:textId="4CE6E788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E03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E03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45C4C4D1" w14:textId="031CCC9B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37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8BF6E4D" w14:textId="77777777" w:rsidR="00E04379" w:rsidRPr="00E04379" w:rsidRDefault="00E04379" w:rsidP="00E04379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F75AC9" w14:textId="32708EC9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373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04379" w:rsidRPr="00E04379" w14:paraId="5998010C" w14:textId="77777777" w:rsidTr="0045172C">
        <w:trPr>
          <w:tblHeader/>
        </w:trPr>
        <w:tc>
          <w:tcPr>
            <w:tcW w:w="6290" w:type="dxa"/>
          </w:tcPr>
          <w:p w14:paraId="431C01C4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247C8F73" w14:textId="77777777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379" w:rsidRPr="00E04379" w14:paraId="5E7E7199" w14:textId="77777777" w:rsidTr="0045172C">
        <w:tc>
          <w:tcPr>
            <w:tcW w:w="6290" w:type="dxa"/>
          </w:tcPr>
          <w:p w14:paraId="376D1422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6EAA2FF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F3236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635F180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3B2" w:rsidRPr="00E04379" w14:paraId="7FCF702C" w14:textId="77777777" w:rsidTr="0045172C">
        <w:tc>
          <w:tcPr>
            <w:tcW w:w="6290" w:type="dxa"/>
          </w:tcPr>
          <w:p w14:paraId="33D8D9F8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</w:tcPr>
          <w:p w14:paraId="212EBB57" w14:textId="0DB3E310" w:rsidR="00FE03B2" w:rsidRPr="00E04379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427,97</w:t>
            </w:r>
            <w:r w:rsidR="00926A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D5AD95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870F0B7" w14:textId="0CFDC682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341,656</w:t>
            </w:r>
          </w:p>
        </w:tc>
      </w:tr>
      <w:tr w:rsidR="00FE03B2" w:rsidRPr="00E04379" w14:paraId="184B4898" w14:textId="77777777" w:rsidTr="0045172C">
        <w:tc>
          <w:tcPr>
            <w:tcW w:w="6290" w:type="dxa"/>
          </w:tcPr>
          <w:p w14:paraId="540F4411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68B31238" w14:textId="539AA203" w:rsidR="00FE03B2" w:rsidRPr="00E04379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37,099</w:t>
            </w:r>
          </w:p>
        </w:tc>
        <w:tc>
          <w:tcPr>
            <w:tcW w:w="236" w:type="dxa"/>
          </w:tcPr>
          <w:p w14:paraId="38CEEA93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509E962" w14:textId="0490FD46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12,676</w:t>
            </w:r>
          </w:p>
        </w:tc>
      </w:tr>
      <w:tr w:rsidR="00FE03B2" w:rsidRPr="00E04379" w14:paraId="064825F8" w14:textId="77777777" w:rsidTr="0045172C">
        <w:tc>
          <w:tcPr>
            <w:tcW w:w="6290" w:type="dxa"/>
          </w:tcPr>
          <w:p w14:paraId="1B2CA997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1B72CC71" w14:textId="6E463AA2" w:rsidR="00FE03B2" w:rsidRPr="00E04379" w:rsidRDefault="008F626E" w:rsidP="008F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19C293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D4A4BBB" w14:textId="48362120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</w:tr>
      <w:tr w:rsidR="00FE03B2" w:rsidRPr="00E04379" w14:paraId="7BA6F153" w14:textId="77777777" w:rsidTr="0045172C">
        <w:tc>
          <w:tcPr>
            <w:tcW w:w="6290" w:type="dxa"/>
          </w:tcPr>
          <w:p w14:paraId="18E55730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314E99D7" w14:textId="1B7FF429" w:rsidR="00FE03B2" w:rsidRPr="00E04379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</w:t>
            </w:r>
            <w:r w:rsidR="00926A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F7098EF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A7DBC6" w14:textId="55DFCC8A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</w:tr>
      <w:tr w:rsidR="00FE03B2" w:rsidRPr="00E04379" w14:paraId="6B8B8CD6" w14:textId="77777777" w:rsidTr="0045172C">
        <w:tc>
          <w:tcPr>
            <w:tcW w:w="6290" w:type="dxa"/>
          </w:tcPr>
          <w:p w14:paraId="4E84F869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5E3AA657" w14:textId="77777777" w:rsidR="00FE03B2" w:rsidRPr="00E04379" w:rsidRDefault="00FE03B2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B0C3B6A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9" w:type="dxa"/>
          </w:tcPr>
          <w:p w14:paraId="6F5002E2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03B2" w:rsidRPr="00E04379" w14:paraId="0FE53F79" w14:textId="77777777" w:rsidTr="0045172C">
        <w:trPr>
          <w:trHeight w:val="281"/>
        </w:trPr>
        <w:tc>
          <w:tcPr>
            <w:tcW w:w="6290" w:type="dxa"/>
          </w:tcPr>
          <w:p w14:paraId="63A6EDF1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6032EAA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21E9C1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115B38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3B2" w:rsidRPr="00E04379" w14:paraId="1D2B19A4" w14:textId="77777777" w:rsidTr="0045172C">
        <w:tc>
          <w:tcPr>
            <w:tcW w:w="6290" w:type="dxa"/>
          </w:tcPr>
          <w:p w14:paraId="68C0CD69" w14:textId="77777777" w:rsidR="00FE03B2" w:rsidRPr="00E04379" w:rsidRDefault="00FE03B2" w:rsidP="00FE03B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479527C9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4206A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FC468B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3B2" w:rsidRPr="00E04379" w14:paraId="7126EFFD" w14:textId="77777777" w:rsidTr="0045172C">
        <w:tc>
          <w:tcPr>
            <w:tcW w:w="6290" w:type="dxa"/>
          </w:tcPr>
          <w:p w14:paraId="19836593" w14:textId="77777777" w:rsidR="00FE03B2" w:rsidRPr="00E04379" w:rsidRDefault="00FE03B2" w:rsidP="00FE03B2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60DC6655" w14:textId="76954B11" w:rsidR="00FE03B2" w:rsidRPr="00E04379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6,210</w:t>
            </w:r>
          </w:p>
        </w:tc>
        <w:tc>
          <w:tcPr>
            <w:tcW w:w="236" w:type="dxa"/>
          </w:tcPr>
          <w:p w14:paraId="024EB1FC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00EC1A1" w14:textId="4E832DAD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6,082</w:t>
            </w:r>
          </w:p>
        </w:tc>
      </w:tr>
      <w:tr w:rsidR="00FE03B2" w:rsidRPr="00E04379" w14:paraId="291DB318" w14:textId="77777777" w:rsidTr="0045172C">
        <w:tc>
          <w:tcPr>
            <w:tcW w:w="6290" w:type="dxa"/>
          </w:tcPr>
          <w:p w14:paraId="64E374BA" w14:textId="77777777" w:rsidR="00FE03B2" w:rsidRPr="00E04379" w:rsidRDefault="00FE03B2" w:rsidP="00FE03B2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501F9A9" w14:textId="00CF5E57" w:rsidR="00FE03B2" w:rsidRPr="00E04379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6,210</w:t>
            </w:r>
          </w:p>
        </w:tc>
        <w:tc>
          <w:tcPr>
            <w:tcW w:w="236" w:type="dxa"/>
          </w:tcPr>
          <w:p w14:paraId="37D38610" w14:textId="77777777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8CADA18" w14:textId="493D3B98" w:rsidR="00FE03B2" w:rsidRPr="00E04379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6,082</w:t>
            </w:r>
          </w:p>
        </w:tc>
      </w:tr>
    </w:tbl>
    <w:p w14:paraId="214E771A" w14:textId="77777777" w:rsidR="00E04379" w:rsidRDefault="00E04379" w:rsidP="005F3731">
      <w:pPr>
        <w:pStyle w:val="FSContent"/>
        <w:ind w:left="0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FE03B2" w:rsidRPr="00D5409B" w14:paraId="01893FAA" w14:textId="77777777" w:rsidTr="00033191">
        <w:trPr>
          <w:tblHeader/>
        </w:trPr>
        <w:tc>
          <w:tcPr>
            <w:tcW w:w="6290" w:type="dxa"/>
          </w:tcPr>
          <w:p w14:paraId="53565B0C" w14:textId="77777777" w:rsidR="00FE03B2" w:rsidRPr="00D5409B" w:rsidRDefault="00FE03B2" w:rsidP="00033191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32EFC1CA" w14:textId="0AA04200" w:rsidR="00FE03B2" w:rsidRPr="00D5409B" w:rsidRDefault="00FE03B2" w:rsidP="0003319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2EA2179" w14:textId="77777777" w:rsidR="00FE03B2" w:rsidRPr="00D5409B" w:rsidRDefault="00FE03B2" w:rsidP="00033191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B12F68C" w14:textId="390F8528" w:rsidR="00FE03B2" w:rsidRPr="00D5409B" w:rsidRDefault="00FE03B2" w:rsidP="0003319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03B2" w:rsidRPr="00D5409B" w14:paraId="75924FAC" w14:textId="77777777" w:rsidTr="00033191">
        <w:trPr>
          <w:tblHeader/>
        </w:trPr>
        <w:tc>
          <w:tcPr>
            <w:tcW w:w="6290" w:type="dxa"/>
          </w:tcPr>
          <w:p w14:paraId="095C1854" w14:textId="77777777" w:rsidR="00FE03B2" w:rsidRPr="00D5409B" w:rsidRDefault="00FE03B2" w:rsidP="0003319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2D1E1181" w14:textId="77777777" w:rsidR="00FE03B2" w:rsidRPr="00D5409B" w:rsidRDefault="00FE03B2" w:rsidP="00033191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3B2" w:rsidRPr="0037579F" w14:paraId="17144044" w14:textId="77777777" w:rsidTr="00033191">
        <w:tc>
          <w:tcPr>
            <w:tcW w:w="6290" w:type="dxa"/>
          </w:tcPr>
          <w:p w14:paraId="09077ED3" w14:textId="77777777" w:rsidR="00FE03B2" w:rsidRPr="0037579F" w:rsidRDefault="00FE03B2" w:rsidP="00033191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7F990DC9" w14:textId="77777777" w:rsidR="00FE03B2" w:rsidRPr="0037579F" w:rsidRDefault="00FE03B2" w:rsidP="0003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2CD82" w14:textId="77777777" w:rsidR="00FE03B2" w:rsidRPr="0037579F" w:rsidRDefault="00FE03B2" w:rsidP="0003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82C6DF" w14:textId="77777777" w:rsidR="00FE03B2" w:rsidRPr="0037579F" w:rsidRDefault="00FE03B2" w:rsidP="0003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3B2" w:rsidRPr="0037579F" w14:paraId="1A13E915" w14:textId="77777777" w:rsidTr="00033191">
        <w:tc>
          <w:tcPr>
            <w:tcW w:w="6290" w:type="dxa"/>
          </w:tcPr>
          <w:p w14:paraId="7EF22FB7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C1D7678" w14:textId="0E5C3F3C" w:rsidR="00FE03B2" w:rsidRPr="00FF4314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801,418</w:t>
            </w:r>
          </w:p>
        </w:tc>
        <w:tc>
          <w:tcPr>
            <w:tcW w:w="236" w:type="dxa"/>
          </w:tcPr>
          <w:p w14:paraId="01569E28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2FE1FB9" w14:textId="1E13A56B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708,694</w:t>
            </w:r>
          </w:p>
        </w:tc>
      </w:tr>
      <w:tr w:rsidR="00FE03B2" w:rsidRPr="0037579F" w14:paraId="73EAB68B" w14:textId="77777777" w:rsidTr="00033191">
        <w:tc>
          <w:tcPr>
            <w:tcW w:w="6290" w:type="dxa"/>
          </w:tcPr>
          <w:p w14:paraId="08E186CD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4EFD147A" w14:textId="2CFE4A80" w:rsidR="00FE03B2" w:rsidRPr="00372144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49,894</w:t>
            </w:r>
          </w:p>
        </w:tc>
        <w:tc>
          <w:tcPr>
            <w:tcW w:w="236" w:type="dxa"/>
          </w:tcPr>
          <w:p w14:paraId="5E077A63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FEF21A6" w14:textId="74732130" w:rsidR="00FE03B2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25,532</w:t>
            </w:r>
          </w:p>
        </w:tc>
      </w:tr>
      <w:tr w:rsidR="00FE03B2" w:rsidRPr="0037579F" w14:paraId="2FB3376A" w14:textId="77777777" w:rsidTr="00033191">
        <w:tc>
          <w:tcPr>
            <w:tcW w:w="6290" w:type="dxa"/>
          </w:tcPr>
          <w:p w14:paraId="0E69D927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0DBC5AF4" w14:textId="76424B93" w:rsidR="00FE03B2" w:rsidRPr="00FF4314" w:rsidRDefault="008F626E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36" w:type="dxa"/>
          </w:tcPr>
          <w:p w14:paraId="0DF9F572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949CFBC" w14:textId="7AFF384A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</w:tr>
      <w:tr w:rsidR="00FE03B2" w:rsidRPr="0037579F" w14:paraId="5BD7A28F" w14:textId="77777777" w:rsidTr="00033191">
        <w:tc>
          <w:tcPr>
            <w:tcW w:w="6290" w:type="dxa"/>
          </w:tcPr>
          <w:p w14:paraId="0961A85D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0284BCE0" w14:textId="6F5BDBA1" w:rsidR="00FE03B2" w:rsidRPr="00FF4314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2,235</w:t>
            </w:r>
          </w:p>
        </w:tc>
        <w:tc>
          <w:tcPr>
            <w:tcW w:w="236" w:type="dxa"/>
          </w:tcPr>
          <w:p w14:paraId="394E7C9F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30FAFCA" w14:textId="4E4E6138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2,334</w:t>
            </w:r>
          </w:p>
        </w:tc>
      </w:tr>
      <w:tr w:rsidR="00FE03B2" w:rsidRPr="0037579F" w14:paraId="4B2F3054" w14:textId="77777777" w:rsidTr="00033191">
        <w:tc>
          <w:tcPr>
            <w:tcW w:w="6290" w:type="dxa"/>
          </w:tcPr>
          <w:p w14:paraId="7A844168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3ECE1D7B" w14:textId="77777777" w:rsidR="00FE03B2" w:rsidRPr="007C2A2D" w:rsidRDefault="00FE03B2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4DC457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671EA1D" w14:textId="77777777" w:rsidR="00FE03B2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3B2" w:rsidRPr="0037579F" w14:paraId="447A3ED3" w14:textId="77777777" w:rsidTr="00033191">
        <w:trPr>
          <w:trHeight w:val="281"/>
        </w:trPr>
        <w:tc>
          <w:tcPr>
            <w:tcW w:w="6290" w:type="dxa"/>
          </w:tcPr>
          <w:p w14:paraId="6C5DDF87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68553627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B569A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6062304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3B2" w:rsidRPr="0037579F" w14:paraId="40F1CCCE" w14:textId="77777777" w:rsidTr="00033191">
        <w:tc>
          <w:tcPr>
            <w:tcW w:w="6290" w:type="dxa"/>
          </w:tcPr>
          <w:p w14:paraId="20C8ED7C" w14:textId="77777777" w:rsidR="00FE03B2" w:rsidRPr="0037579F" w:rsidRDefault="00FE03B2" w:rsidP="00FE03B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574B76CD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97EA0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E1B8609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3B2" w:rsidRPr="0037579F" w14:paraId="17611849" w14:textId="77777777" w:rsidTr="00033191">
        <w:tc>
          <w:tcPr>
            <w:tcW w:w="6290" w:type="dxa"/>
          </w:tcPr>
          <w:p w14:paraId="174AC3E5" w14:textId="77777777" w:rsidR="00FE03B2" w:rsidRPr="0037579F" w:rsidRDefault="00FE03B2" w:rsidP="00FE03B2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A49DF7D" w14:textId="48892A2F" w:rsidR="00FE03B2" w:rsidRPr="00FF4314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12,423</w:t>
            </w:r>
          </w:p>
        </w:tc>
        <w:tc>
          <w:tcPr>
            <w:tcW w:w="236" w:type="dxa"/>
          </w:tcPr>
          <w:p w14:paraId="6F0F9A32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9B5D8F" w14:textId="52C19940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13,413</w:t>
            </w:r>
          </w:p>
        </w:tc>
      </w:tr>
      <w:tr w:rsidR="00FE03B2" w:rsidRPr="0037579F" w14:paraId="493D72F4" w14:textId="77777777" w:rsidTr="00033191">
        <w:tc>
          <w:tcPr>
            <w:tcW w:w="6290" w:type="dxa"/>
          </w:tcPr>
          <w:p w14:paraId="02ED5A20" w14:textId="77777777" w:rsidR="00FE03B2" w:rsidRPr="0037579F" w:rsidRDefault="00FE03B2" w:rsidP="00FE03B2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6A73A8A" w14:textId="285E28B8" w:rsidR="00FE03B2" w:rsidRPr="00FF4314" w:rsidRDefault="008F626E" w:rsidP="00FE0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236" w:type="dxa"/>
          </w:tcPr>
          <w:p w14:paraId="387DB3D3" w14:textId="77777777" w:rsidR="00FE03B2" w:rsidRPr="00FF4314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9688184" w14:textId="598E2883" w:rsidR="00FE03B2" w:rsidRPr="0073513E" w:rsidRDefault="00FE03B2" w:rsidP="00FE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13,413</w:t>
            </w:r>
          </w:p>
        </w:tc>
      </w:tr>
    </w:tbl>
    <w:p w14:paraId="0EFBA5AC" w14:textId="5C2D3F4B" w:rsidR="00E04379" w:rsidRDefault="00E04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541A16" w14:textId="77777777" w:rsidR="00FE03B2" w:rsidRDefault="00FE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49CB734" w14:textId="77777777" w:rsidR="00FE03B2" w:rsidRDefault="00FE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7E1CC1E7" w:rsidR="003364AC" w:rsidRPr="00E04379" w:rsidRDefault="00DA14F4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1A39ECF" w14:textId="77777777" w:rsidR="003364AC" w:rsidRPr="00E04379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498B21A6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E043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589FB8AF" w:rsidR="003364AC" w:rsidRPr="00E04379" w:rsidRDefault="006B711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ยอดคงเหลือกับกิจการที่เกี่ยวข้องกัน </w:t>
            </w:r>
            <w:r w:rsidR="003364AC" w:rsidRPr="006B7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2B819151" w14:textId="5AD9B60F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7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24B08F4B" w14:textId="77777777" w:rsidR="003364AC" w:rsidRPr="00E04379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0747672E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7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E04379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E04379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A3A16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267C7A72" w:rsidR="00BA3A16" w:rsidRPr="00E04379" w:rsidRDefault="008F626E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251,495</w:t>
            </w:r>
          </w:p>
        </w:tc>
        <w:tc>
          <w:tcPr>
            <w:tcW w:w="239" w:type="dxa"/>
            <w:vAlign w:val="bottom"/>
          </w:tcPr>
          <w:p w14:paraId="3DCAA11E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44B12791" w:rsidR="00BA3A16" w:rsidRPr="00E04379" w:rsidRDefault="00BA3A16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321,608</w:t>
            </w:r>
          </w:p>
        </w:tc>
      </w:tr>
      <w:tr w:rsidR="00BA3A16" w:rsidRPr="00E04379" w14:paraId="730944A1" w14:textId="77777777" w:rsidTr="00E52C15">
        <w:tc>
          <w:tcPr>
            <w:tcW w:w="6273" w:type="dxa"/>
          </w:tcPr>
          <w:p w14:paraId="7D90A204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6D4B4C4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3A16" w:rsidRPr="0021502C" w14:paraId="455A69C8" w14:textId="77777777" w:rsidTr="00561DA1">
        <w:tc>
          <w:tcPr>
            <w:tcW w:w="6273" w:type="dxa"/>
            <w:vAlign w:val="bottom"/>
          </w:tcPr>
          <w:p w14:paraId="459AB931" w14:textId="50A7E9EA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82A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5BBF6B6F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07D9B0A5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A16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69BB2CF0" w:rsidR="00BA3A16" w:rsidRPr="00E04379" w:rsidRDefault="008F626E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1,772</w:t>
            </w:r>
          </w:p>
        </w:tc>
        <w:tc>
          <w:tcPr>
            <w:tcW w:w="239" w:type="dxa"/>
            <w:vAlign w:val="bottom"/>
          </w:tcPr>
          <w:p w14:paraId="6D4D5825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6837F765" w:rsidR="00BA3A16" w:rsidRPr="00E04379" w:rsidRDefault="00BA3A16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1,091</w:t>
            </w:r>
          </w:p>
        </w:tc>
      </w:tr>
      <w:tr w:rsidR="00BA3A16" w:rsidRPr="00E04379" w14:paraId="26AFB2FC" w14:textId="77777777" w:rsidTr="00561DA1">
        <w:tc>
          <w:tcPr>
            <w:tcW w:w="6273" w:type="dxa"/>
          </w:tcPr>
          <w:p w14:paraId="09204F29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53B6C2D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2BDBB4B1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3A16" w:rsidRPr="00515333" w14:paraId="02DD55CD" w14:textId="77777777" w:rsidTr="008F626E">
        <w:tc>
          <w:tcPr>
            <w:tcW w:w="6273" w:type="dxa"/>
          </w:tcPr>
          <w:p w14:paraId="21A2B28F" w14:textId="4F15358B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F62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350" w:type="dxa"/>
          </w:tcPr>
          <w:p w14:paraId="79A8E679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F9E9795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22A110F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626E" w:rsidRPr="00515333" w14:paraId="0C71B262" w14:textId="77777777" w:rsidTr="008F626E">
        <w:tc>
          <w:tcPr>
            <w:tcW w:w="6273" w:type="dxa"/>
          </w:tcPr>
          <w:p w14:paraId="78BEE8C0" w14:textId="2D5C798F" w:rsidR="008F626E" w:rsidRPr="00E04379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F40E54" w14:textId="3025368D" w:rsidR="008F626E" w:rsidRPr="008F626E" w:rsidRDefault="008F626E" w:rsidP="008F626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24,994</w:t>
            </w:r>
          </w:p>
        </w:tc>
        <w:tc>
          <w:tcPr>
            <w:tcW w:w="239" w:type="dxa"/>
          </w:tcPr>
          <w:p w14:paraId="03D67AAB" w14:textId="77777777" w:rsidR="008F626E" w:rsidRPr="008F626E" w:rsidRDefault="008F626E" w:rsidP="008F626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62CB6E7" w14:textId="1EAA99E3" w:rsidR="008F626E" w:rsidRPr="008F626E" w:rsidRDefault="008F626E" w:rsidP="008F626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F626E" w:rsidRPr="00515333" w14:paraId="622A4544" w14:textId="77777777" w:rsidTr="008F626E">
        <w:trPr>
          <w:trHeight w:val="209"/>
        </w:trPr>
        <w:tc>
          <w:tcPr>
            <w:tcW w:w="6273" w:type="dxa"/>
          </w:tcPr>
          <w:p w14:paraId="74FA46F2" w14:textId="77777777" w:rsidR="008F626E" w:rsidRPr="008F626E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080A48E" w14:textId="77777777" w:rsidR="008F626E" w:rsidRPr="008F626E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2235B221" w14:textId="77777777" w:rsidR="008F626E" w:rsidRPr="008F626E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00FF6DF7" w14:textId="77777777" w:rsidR="008F626E" w:rsidRPr="008F626E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F626E" w:rsidRPr="00515333" w14:paraId="18E2F1D0" w14:textId="77777777" w:rsidTr="00561DA1">
        <w:tc>
          <w:tcPr>
            <w:tcW w:w="6273" w:type="dxa"/>
          </w:tcPr>
          <w:p w14:paraId="38B9CFFD" w14:textId="779818E7" w:rsidR="008F626E" w:rsidRPr="00E04379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4B6CF866" w14:textId="77777777" w:rsidR="008F626E" w:rsidRPr="00E04379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E823294" w14:textId="77777777" w:rsidR="008F626E" w:rsidRPr="00E04379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3DB2338" w14:textId="77777777" w:rsidR="008F626E" w:rsidRPr="00E04379" w:rsidRDefault="008F626E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3A16" w:rsidRPr="00515333" w14:paraId="61DA9F88" w14:textId="77777777" w:rsidTr="00682226">
        <w:tc>
          <w:tcPr>
            <w:tcW w:w="6273" w:type="dxa"/>
          </w:tcPr>
          <w:p w14:paraId="59A9C17E" w14:textId="7BF76211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34C86053" w:rsidR="00BA3A16" w:rsidRPr="00E04379" w:rsidRDefault="008F626E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1,404</w:t>
            </w:r>
          </w:p>
        </w:tc>
        <w:tc>
          <w:tcPr>
            <w:tcW w:w="239" w:type="dxa"/>
          </w:tcPr>
          <w:p w14:paraId="66E7918A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34751893" w:rsidR="00BA3A16" w:rsidRPr="00E04379" w:rsidRDefault="00BA3A16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2,264</w:t>
            </w:r>
          </w:p>
        </w:tc>
      </w:tr>
    </w:tbl>
    <w:p w14:paraId="4EE4E86C" w14:textId="77777777" w:rsidR="005F3731" w:rsidRPr="006C569A" w:rsidRDefault="005F3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8F4718" w14:textId="4E7F1724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6C569A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103"/>
        <w:gridCol w:w="1060"/>
        <w:gridCol w:w="1339"/>
        <w:gridCol w:w="235"/>
        <w:gridCol w:w="33"/>
        <w:gridCol w:w="1401"/>
      </w:tblGrid>
      <w:tr w:rsidR="003364AC" w:rsidRPr="000E593E" w14:paraId="41950614" w14:textId="77777777" w:rsidTr="009F16CA">
        <w:tc>
          <w:tcPr>
            <w:tcW w:w="5103" w:type="dxa"/>
          </w:tcPr>
          <w:p w14:paraId="1F14951D" w14:textId="77777777" w:rsidR="003364AC" w:rsidRPr="00E04379" w:rsidRDefault="003364AC" w:rsidP="0021502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3A92AC3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3BDA61A4" w14:textId="7DC38550" w:rsidR="003364AC" w:rsidRPr="00E04379" w:rsidRDefault="00BA3A16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A16">
              <w:rPr>
                <w:rFonts w:ascii="Angsana New" w:hAnsi="Angsana New"/>
                <w:sz w:val="30"/>
                <w:szCs w:val="30"/>
              </w:rPr>
              <w:t>3</w:t>
            </w:r>
            <w:r w:rsidR="00DA14F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A14F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</w:tcPr>
          <w:p w14:paraId="43E0B282" w14:textId="77777777" w:rsidR="003364AC" w:rsidRPr="00E04379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</w:tcPr>
          <w:p w14:paraId="1E2D0E94" w14:textId="16D54ADC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31</w:t>
            </w:r>
            <w:r w:rsidR="003364AC" w:rsidRPr="00E043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9F16CA">
        <w:tc>
          <w:tcPr>
            <w:tcW w:w="5103" w:type="dxa"/>
          </w:tcPr>
          <w:p w14:paraId="0D16FD98" w14:textId="77777777" w:rsidR="003364AC" w:rsidRPr="00E04379" w:rsidRDefault="003364AC" w:rsidP="0021502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0B58E8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9" w:type="dxa"/>
          </w:tcPr>
          <w:p w14:paraId="3C5E87F6" w14:textId="70BE38F3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BA3A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14:paraId="1192AD61" w14:textId="77777777" w:rsidR="003364AC" w:rsidRPr="00E04379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</w:tcPr>
          <w:p w14:paraId="431220E1" w14:textId="0B505F2A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BA3A1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364AC" w:rsidRPr="000E593E" w14:paraId="19F3647C" w14:textId="77777777" w:rsidTr="009F16CA">
        <w:tc>
          <w:tcPr>
            <w:tcW w:w="5103" w:type="dxa"/>
          </w:tcPr>
          <w:p w14:paraId="4E945644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0" w:type="dxa"/>
          </w:tcPr>
          <w:p w14:paraId="2BBE4E63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8" w:type="dxa"/>
            <w:gridSpan w:val="4"/>
          </w:tcPr>
          <w:p w14:paraId="3ED20415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9F16CA">
        <w:tc>
          <w:tcPr>
            <w:tcW w:w="5103" w:type="dxa"/>
          </w:tcPr>
          <w:p w14:paraId="2962AE22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60" w:type="dxa"/>
          </w:tcPr>
          <w:p w14:paraId="49BF13F6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26D9464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00E299DF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1035B5D0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18B4" w:rsidRPr="000E593E" w14:paraId="0B0F444E" w14:textId="77777777" w:rsidTr="009F16CA">
        <w:tc>
          <w:tcPr>
            <w:tcW w:w="5103" w:type="dxa"/>
          </w:tcPr>
          <w:p w14:paraId="6B4BA121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60" w:type="dxa"/>
            <w:vAlign w:val="center"/>
          </w:tcPr>
          <w:p w14:paraId="4F715783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A37256A" w14:textId="19641431" w:rsidR="00CC18B4" w:rsidRPr="00E04379" w:rsidRDefault="008F626E" w:rsidP="008B735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249,728</w:t>
            </w:r>
          </w:p>
        </w:tc>
        <w:tc>
          <w:tcPr>
            <w:tcW w:w="268" w:type="dxa"/>
            <w:gridSpan w:val="2"/>
          </w:tcPr>
          <w:p w14:paraId="40A331C5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4FB9195F" w14:textId="3264F652" w:rsidR="00CC18B4" w:rsidRPr="008B7358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7358">
              <w:rPr>
                <w:rFonts w:ascii="Angsana New" w:hAnsi="Angsana New" w:cs="Angsana New"/>
                <w:sz w:val="30"/>
                <w:szCs w:val="30"/>
                <w:lang w:val="en-US"/>
              </w:rPr>
              <w:t>321,</w:t>
            </w:r>
            <w:r w:rsidRPr="008B7358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</w:tr>
      <w:tr w:rsidR="00CC18B4" w:rsidRPr="000E593E" w14:paraId="48E4817C" w14:textId="77777777" w:rsidTr="009F16CA">
        <w:tc>
          <w:tcPr>
            <w:tcW w:w="5103" w:type="dxa"/>
          </w:tcPr>
          <w:p w14:paraId="19A1FE80" w14:textId="06B20222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0" w:type="dxa"/>
            <w:vAlign w:val="center"/>
          </w:tcPr>
          <w:p w14:paraId="76AD3A41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EA0D3EF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2AEF6FA3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3E9A84C6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18B4" w:rsidRPr="00557F9D" w14:paraId="36CD98AD" w14:textId="77777777" w:rsidTr="009F16CA">
        <w:tc>
          <w:tcPr>
            <w:tcW w:w="5103" w:type="dxa"/>
          </w:tcPr>
          <w:p w14:paraId="47DDC2DB" w14:textId="180A4AB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</w:t>
            </w: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น้อยกว่า </w:t>
            </w: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90 </w:t>
            </w: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060" w:type="dxa"/>
            <w:vAlign w:val="center"/>
          </w:tcPr>
          <w:p w14:paraId="21893596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7D96FCB" w14:textId="79DD67CE" w:rsidR="00CC18B4" w:rsidRPr="00E04379" w:rsidRDefault="008F626E" w:rsidP="008B735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1,714</w:t>
            </w:r>
          </w:p>
        </w:tc>
        <w:tc>
          <w:tcPr>
            <w:tcW w:w="268" w:type="dxa"/>
            <w:gridSpan w:val="2"/>
          </w:tcPr>
          <w:p w14:paraId="5BA29057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06885265" w14:textId="4FD817A3" w:rsidR="00CC18B4" w:rsidRPr="00CC18B4" w:rsidRDefault="00CC18B4" w:rsidP="00A7474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5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18B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F626E" w:rsidRPr="00557F9D" w14:paraId="6C83A534" w14:textId="77777777" w:rsidTr="009F16CA">
        <w:tc>
          <w:tcPr>
            <w:tcW w:w="5103" w:type="dxa"/>
          </w:tcPr>
          <w:p w14:paraId="5084DDD8" w14:textId="59FC662B" w:rsidR="008F626E" w:rsidRPr="00E04379" w:rsidRDefault="008F626E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 </w:t>
            </w:r>
            <w:r w:rsidRPr="00E04379">
              <w:rPr>
                <w:rFonts w:ascii="Angsana New" w:hAnsi="Angsana New"/>
                <w:sz w:val="30"/>
                <w:szCs w:val="30"/>
              </w:rPr>
              <w:t>90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0" w:type="dxa"/>
            <w:vAlign w:val="center"/>
          </w:tcPr>
          <w:p w14:paraId="143F82BC" w14:textId="77777777" w:rsidR="008F626E" w:rsidRPr="00E04379" w:rsidRDefault="008F626E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38722E9" w14:textId="7744729E" w:rsidR="008F626E" w:rsidRPr="00E04379" w:rsidRDefault="008F626E" w:rsidP="008B735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68" w:type="dxa"/>
            <w:gridSpan w:val="2"/>
          </w:tcPr>
          <w:p w14:paraId="525342D3" w14:textId="77777777" w:rsidR="008F626E" w:rsidRPr="00E04379" w:rsidRDefault="008F626E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5F376DFE" w14:textId="17EE20D2" w:rsidR="008F626E" w:rsidRPr="00CC18B4" w:rsidRDefault="008F626E" w:rsidP="00A7474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5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E7845" w:rsidRPr="000E593E" w14:paraId="6B475777" w14:textId="77777777" w:rsidTr="009F16CA">
        <w:tc>
          <w:tcPr>
            <w:tcW w:w="5103" w:type="dxa"/>
          </w:tcPr>
          <w:p w14:paraId="63BC224D" w14:textId="77777777" w:rsidR="002E7845" w:rsidRPr="00E04379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7CC621" w14:textId="0E7D4A2C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C9B7E2" w14:textId="1DCDEC0E" w:rsidR="002E7845" w:rsidRPr="00E04379" w:rsidRDefault="008F626E" w:rsidP="008B735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251,495</w:t>
            </w:r>
          </w:p>
        </w:tc>
        <w:tc>
          <w:tcPr>
            <w:tcW w:w="268" w:type="dxa"/>
            <w:gridSpan w:val="2"/>
          </w:tcPr>
          <w:p w14:paraId="69A00F0C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372C" w14:textId="127EF587" w:rsidR="002E7845" w:rsidRPr="00E04379" w:rsidRDefault="00CC18B4" w:rsidP="008B735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C18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321,608</w:t>
            </w:r>
          </w:p>
        </w:tc>
      </w:tr>
      <w:tr w:rsidR="006C569A" w:rsidRPr="000E593E" w14:paraId="5479A886" w14:textId="77777777" w:rsidTr="009F16CA">
        <w:tc>
          <w:tcPr>
            <w:tcW w:w="5103" w:type="dxa"/>
          </w:tcPr>
          <w:p w14:paraId="68D22847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600B06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93E036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00D5B33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6B70765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4CBB5118" w14:textId="77777777" w:rsidTr="009F16CA">
        <w:tc>
          <w:tcPr>
            <w:tcW w:w="5103" w:type="dxa"/>
          </w:tcPr>
          <w:p w14:paraId="739B6A84" w14:textId="238A736C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C523B05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9AF0C66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7B7BA03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50BF0F50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F626E" w:rsidRPr="000E593E" w14:paraId="1D5FF806" w14:textId="77777777" w:rsidTr="009F16CA">
        <w:tc>
          <w:tcPr>
            <w:tcW w:w="5103" w:type="dxa"/>
          </w:tcPr>
          <w:p w14:paraId="0517C432" w14:textId="77777777" w:rsidR="008F626E" w:rsidRPr="00CC18B4" w:rsidRDefault="008F626E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BCE5A2C" w14:textId="77777777" w:rsidR="008F626E" w:rsidRPr="00E04379" w:rsidRDefault="008F626E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6664A0A" w14:textId="77777777" w:rsidR="008F626E" w:rsidRDefault="008F626E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0D332572" w14:textId="77777777" w:rsidR="008F626E" w:rsidRPr="00E04379" w:rsidRDefault="008F626E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7E3048A6" w14:textId="77777777" w:rsidR="008F626E" w:rsidRPr="00E04379" w:rsidRDefault="008F626E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16CA" w:rsidRPr="000E593E" w14:paraId="53680169" w14:textId="77777777" w:rsidTr="009F16CA">
        <w:tc>
          <w:tcPr>
            <w:tcW w:w="5103" w:type="dxa"/>
          </w:tcPr>
          <w:p w14:paraId="2576D7D2" w14:textId="77777777" w:rsidR="009F16CA" w:rsidRPr="00CC18B4" w:rsidRDefault="009F16C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5B424F3B" w14:textId="77777777" w:rsidR="009F16CA" w:rsidRPr="00E04379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9E67044" w14:textId="77777777" w:rsidR="009F16CA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386D8E69" w14:textId="77777777" w:rsidR="009F16CA" w:rsidRPr="00E04379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5DFD2457" w14:textId="77777777" w:rsidR="009F16CA" w:rsidRPr="00E04379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16CA" w:rsidRPr="000E593E" w14:paraId="381038C1" w14:textId="77777777" w:rsidTr="009F16CA">
        <w:tc>
          <w:tcPr>
            <w:tcW w:w="5103" w:type="dxa"/>
          </w:tcPr>
          <w:p w14:paraId="4A094F57" w14:textId="77777777" w:rsidR="009F16CA" w:rsidRPr="00CC18B4" w:rsidRDefault="009F16C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62359565" w14:textId="77777777" w:rsidR="009F16CA" w:rsidRPr="00E04379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CB126E6" w14:textId="77777777" w:rsidR="009F16CA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732E0BE9" w14:textId="77777777" w:rsidR="009F16CA" w:rsidRPr="00E04379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488BD8FD" w14:textId="77777777" w:rsidR="009F16CA" w:rsidRPr="00E04379" w:rsidRDefault="009F16C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16CA" w:rsidRPr="000E593E" w14:paraId="5C8B574F" w14:textId="77777777" w:rsidTr="009F16CA">
        <w:tc>
          <w:tcPr>
            <w:tcW w:w="5103" w:type="dxa"/>
          </w:tcPr>
          <w:p w14:paraId="538A174E" w14:textId="77777777" w:rsidR="009F16CA" w:rsidRPr="00CC18B4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3ACF01D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C846E23" w14:textId="15785CF2" w:rsidR="009F16CA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0F821A3F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0D359B16" w14:textId="39DE0526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16CA" w:rsidRPr="000E593E" w14:paraId="4696B77D" w14:textId="77777777" w:rsidTr="009F16CA">
        <w:tc>
          <w:tcPr>
            <w:tcW w:w="5103" w:type="dxa"/>
          </w:tcPr>
          <w:p w14:paraId="5F261C25" w14:textId="77777777" w:rsidR="009F16CA" w:rsidRPr="00CC18B4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54129447" w14:textId="4383FF18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7CF5AA8" w14:textId="63BFF966" w:rsidR="009F16CA" w:rsidRPr="009F16CA" w:rsidRDefault="009F16CA" w:rsidP="009F16C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A1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gridSpan w:val="2"/>
          </w:tcPr>
          <w:p w14:paraId="18D5CA55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5CBFD68D" w14:textId="1E6A74F7" w:rsidR="009F16CA" w:rsidRPr="009F16CA" w:rsidRDefault="009F16CA" w:rsidP="009F16C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31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16CA" w:rsidRPr="000E593E" w14:paraId="07E96661" w14:textId="77777777" w:rsidTr="00EB2851">
        <w:tc>
          <w:tcPr>
            <w:tcW w:w="5103" w:type="dxa"/>
          </w:tcPr>
          <w:p w14:paraId="47FB3E89" w14:textId="77777777" w:rsidR="009F16CA" w:rsidRPr="00CC18B4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0C9AEE95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EBF7151" w14:textId="7758E2F6" w:rsidR="009F16CA" w:rsidRPr="009F16CA" w:rsidRDefault="009F16CA" w:rsidP="009F16C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8" w:type="dxa"/>
            <w:gridSpan w:val="2"/>
          </w:tcPr>
          <w:p w14:paraId="016B0A32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0272C482" w14:textId="7515DC8D" w:rsidR="009F16CA" w:rsidRPr="009F16CA" w:rsidRDefault="009F16CA" w:rsidP="009F16C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F16CA" w:rsidRPr="000E593E" w14:paraId="625C1A69" w14:textId="77777777" w:rsidTr="00CB451D">
        <w:tc>
          <w:tcPr>
            <w:tcW w:w="5103" w:type="dxa"/>
          </w:tcPr>
          <w:p w14:paraId="18D46C17" w14:textId="77777777" w:rsidR="009F16CA" w:rsidRPr="00CC18B4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284373AA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4"/>
          </w:tcPr>
          <w:p w14:paraId="736E1D04" w14:textId="77D1CB39" w:rsidR="009F16CA" w:rsidRPr="00E04379" w:rsidRDefault="009F16CA" w:rsidP="009F16C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16CA" w:rsidRPr="000E593E" w14:paraId="28975EBF" w14:textId="77777777" w:rsidTr="009F16CA">
        <w:tc>
          <w:tcPr>
            <w:tcW w:w="5103" w:type="dxa"/>
          </w:tcPr>
          <w:p w14:paraId="4F5F2D39" w14:textId="06311B13" w:rsidR="009F16CA" w:rsidRPr="00CC18B4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8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1060" w:type="dxa"/>
          </w:tcPr>
          <w:p w14:paraId="1156CD22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A085AA2" w14:textId="77777777" w:rsidR="009F16CA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3D89C50E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vAlign w:val="center"/>
          </w:tcPr>
          <w:p w14:paraId="69597982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16CA" w:rsidRPr="000E593E" w14:paraId="50CC0B36" w14:textId="77777777" w:rsidTr="009F16CA">
        <w:tc>
          <w:tcPr>
            <w:tcW w:w="5103" w:type="dxa"/>
          </w:tcPr>
          <w:p w14:paraId="7F309D68" w14:textId="36963AB6" w:rsidR="009F16CA" w:rsidRPr="00E04379" w:rsidRDefault="009F16CA" w:rsidP="009F16CA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18B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60" w:type="dxa"/>
          </w:tcPr>
          <w:p w14:paraId="071397CB" w14:textId="77777777" w:rsidR="009F16CA" w:rsidRPr="001D7E20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5B307B6" w14:textId="75BB215F" w:rsidR="009F16CA" w:rsidRPr="008F626E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1,187,178</w:t>
            </w:r>
          </w:p>
        </w:tc>
        <w:tc>
          <w:tcPr>
            <w:tcW w:w="268" w:type="dxa"/>
            <w:gridSpan w:val="2"/>
          </w:tcPr>
          <w:p w14:paraId="103B971A" w14:textId="77777777" w:rsidR="009F16CA" w:rsidRPr="001D7E20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59208CF2" w14:textId="696A2561" w:rsidR="009F16CA" w:rsidRPr="00CC18B4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903,</w:t>
            </w:r>
            <w:r w:rsidRPr="008B7358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</w:tr>
      <w:tr w:rsidR="009F16CA" w:rsidRPr="000E593E" w14:paraId="7E3BD073" w14:textId="77777777" w:rsidTr="009F16CA">
        <w:tc>
          <w:tcPr>
            <w:tcW w:w="5103" w:type="dxa"/>
          </w:tcPr>
          <w:p w14:paraId="6EB9E201" w14:textId="77777777" w:rsidR="009F16CA" w:rsidRPr="00E04379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0" w:type="dxa"/>
          </w:tcPr>
          <w:p w14:paraId="6C201FF8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777649B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2A5B5D5C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0E195E1A" w14:textId="77777777" w:rsidR="009F16CA" w:rsidRPr="00CC18B4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F16CA" w:rsidRPr="000E593E" w14:paraId="317CC35A" w14:textId="77777777" w:rsidTr="009F16CA">
        <w:tc>
          <w:tcPr>
            <w:tcW w:w="5103" w:type="dxa"/>
          </w:tcPr>
          <w:p w14:paraId="2E2133CB" w14:textId="6407C8B8" w:rsidR="009F16CA" w:rsidRPr="00E04379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 น้อยกว่า </w:t>
            </w:r>
            <w:r w:rsidRPr="00E04379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60" w:type="dxa"/>
          </w:tcPr>
          <w:p w14:paraId="4ACCCA30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D756C4E" w14:textId="148D0FCD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9,017</w:t>
            </w:r>
          </w:p>
        </w:tc>
        <w:tc>
          <w:tcPr>
            <w:tcW w:w="268" w:type="dxa"/>
            <w:gridSpan w:val="2"/>
          </w:tcPr>
          <w:p w14:paraId="0CC8B026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</w:tcPr>
          <w:p w14:paraId="0A1A640B" w14:textId="42F239B5" w:rsidR="009F16CA" w:rsidRPr="00CC18B4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5,630</w:t>
            </w:r>
          </w:p>
        </w:tc>
      </w:tr>
      <w:tr w:rsidR="009F16CA" w:rsidRPr="000E593E" w14:paraId="4C5EF14E" w14:textId="77777777" w:rsidTr="009F16CA">
        <w:tc>
          <w:tcPr>
            <w:tcW w:w="5103" w:type="dxa"/>
          </w:tcPr>
          <w:p w14:paraId="57B8D725" w14:textId="20B8A872" w:rsidR="009F16CA" w:rsidRPr="00E04379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E04379">
              <w:rPr>
                <w:rFonts w:ascii="Angsana New" w:hAnsi="Angsana New"/>
                <w:sz w:val="30"/>
                <w:szCs w:val="30"/>
              </w:rPr>
              <w:t>90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0" w:type="dxa"/>
          </w:tcPr>
          <w:p w14:paraId="69227A95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C5A5A8" w14:textId="176A5B4B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2,961</w:t>
            </w:r>
          </w:p>
        </w:tc>
        <w:tc>
          <w:tcPr>
            <w:tcW w:w="268" w:type="dxa"/>
            <w:gridSpan w:val="2"/>
          </w:tcPr>
          <w:p w14:paraId="3B70FDB7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8C22DAB" w14:textId="509E2904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9F16CA" w:rsidRPr="000E593E" w14:paraId="7AFE8B1E" w14:textId="77777777" w:rsidTr="009F16CA">
        <w:tc>
          <w:tcPr>
            <w:tcW w:w="5103" w:type="dxa"/>
          </w:tcPr>
          <w:p w14:paraId="715C24A9" w14:textId="77777777" w:rsidR="009F16CA" w:rsidRPr="00E04379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6F753BD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9546CAE" w14:textId="37764FC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1,199,156</w:t>
            </w:r>
          </w:p>
        </w:tc>
        <w:tc>
          <w:tcPr>
            <w:tcW w:w="268" w:type="dxa"/>
            <w:gridSpan w:val="2"/>
          </w:tcPr>
          <w:p w14:paraId="06D9FBCC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739D7781" w14:textId="13B41B9D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909,331</w:t>
            </w:r>
          </w:p>
        </w:tc>
      </w:tr>
      <w:tr w:rsidR="009F16CA" w:rsidRPr="00E04379" w14:paraId="7C3F79FC" w14:textId="77777777" w:rsidTr="009F16CA">
        <w:tc>
          <w:tcPr>
            <w:tcW w:w="5103" w:type="dxa"/>
          </w:tcPr>
          <w:p w14:paraId="122BF676" w14:textId="77777777" w:rsidR="009F16CA" w:rsidRPr="00E04379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3B9ACA62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52F050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54D9F751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48F1B87D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F16CA" w:rsidRPr="000E593E" w14:paraId="54D04DC1" w14:textId="77777777" w:rsidTr="009F16CA">
        <w:tc>
          <w:tcPr>
            <w:tcW w:w="5103" w:type="dxa"/>
          </w:tcPr>
          <w:p w14:paraId="2A37ABF0" w14:textId="77777777" w:rsidR="009F16CA" w:rsidRPr="00E04379" w:rsidRDefault="009F16CA" w:rsidP="009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34CBE58A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0D31A053" w14:textId="5003CFB9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1,450,651</w:t>
            </w:r>
          </w:p>
        </w:tc>
        <w:tc>
          <w:tcPr>
            <w:tcW w:w="268" w:type="dxa"/>
            <w:gridSpan w:val="2"/>
          </w:tcPr>
          <w:p w14:paraId="43E044AD" w14:textId="77777777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</w:tcPr>
          <w:p w14:paraId="0DB7875A" w14:textId="6E406C9F" w:rsidR="009F16CA" w:rsidRPr="00E04379" w:rsidRDefault="009F16CA" w:rsidP="009F16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8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1,230,939</w:t>
            </w:r>
          </w:p>
        </w:tc>
      </w:tr>
    </w:tbl>
    <w:p w14:paraId="313EB76A" w14:textId="4DF4CD4A" w:rsidR="00E04379" w:rsidRPr="006C569A" w:rsidRDefault="00E04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77E6CA" w14:textId="72DF4A60" w:rsidR="00375EF7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F626E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DA14F4" w:rsidRPr="008F626E">
        <w:rPr>
          <w:rFonts w:asciiTheme="majorBidi" w:hAnsiTheme="majorBidi" w:cstheme="majorBidi"/>
          <w:sz w:val="30"/>
          <w:szCs w:val="30"/>
        </w:rPr>
        <w:t xml:space="preserve">30 </w:t>
      </w:r>
      <w:r w:rsidR="00DA14F4" w:rsidRPr="008F626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F6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626E">
        <w:rPr>
          <w:rFonts w:asciiTheme="majorBidi" w:hAnsiTheme="majorBidi" w:cstheme="majorBidi"/>
          <w:sz w:val="30"/>
          <w:szCs w:val="30"/>
        </w:rPr>
        <w:t>256</w:t>
      </w:r>
      <w:r w:rsidR="00C7254C" w:rsidRPr="008F626E">
        <w:rPr>
          <w:rFonts w:asciiTheme="majorBidi" w:hAnsiTheme="majorBidi" w:cstheme="majorBidi"/>
          <w:sz w:val="30"/>
          <w:szCs w:val="30"/>
        </w:rPr>
        <w:t>9</w:t>
      </w:r>
      <w:r w:rsidRPr="008F626E"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 w:rsidRPr="008F626E">
        <w:rPr>
          <w:rFonts w:asciiTheme="majorBidi" w:hAnsiTheme="majorBidi" w:cstheme="majorBidi"/>
          <w:sz w:val="30"/>
          <w:szCs w:val="30"/>
        </w:rPr>
        <w:t xml:space="preserve">31 </w:t>
      </w:r>
      <w:r w:rsidRPr="008F626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F626E">
        <w:rPr>
          <w:rFonts w:asciiTheme="majorBidi" w:hAnsiTheme="majorBidi" w:cstheme="majorBidi"/>
          <w:sz w:val="30"/>
          <w:szCs w:val="30"/>
        </w:rPr>
        <w:t>256</w:t>
      </w:r>
      <w:r w:rsidR="00C7254C" w:rsidRPr="008F626E">
        <w:rPr>
          <w:rFonts w:asciiTheme="majorBidi" w:hAnsiTheme="majorBidi" w:cstheme="majorBidi"/>
          <w:sz w:val="30"/>
          <w:szCs w:val="30"/>
        </w:rPr>
        <w:t>8</w:t>
      </w:r>
      <w:r w:rsidRPr="008F626E">
        <w:rPr>
          <w:rFonts w:asciiTheme="majorBidi" w:hAnsiTheme="majorBidi" w:cstheme="majorBidi"/>
          <w:sz w:val="30"/>
          <w:szCs w:val="30"/>
        </w:rPr>
        <w:t xml:space="preserve">  </w:t>
      </w:r>
      <w:r w:rsidRPr="008F626E">
        <w:rPr>
          <w:rFonts w:asciiTheme="majorBidi" w:hAnsiTheme="majorBidi" w:cstheme="majorBidi" w:hint="cs"/>
          <w:sz w:val="30"/>
          <w:szCs w:val="30"/>
          <w:cs/>
        </w:rPr>
        <w:t>บริษัทไม่มี</w:t>
      </w:r>
      <w:r w:rsidR="00B33BBB" w:rsidRPr="008F626E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</w:t>
      </w:r>
      <w:r w:rsidR="0052378B" w:rsidRPr="008F626E">
        <w:rPr>
          <w:rFonts w:asciiTheme="majorBidi" w:hAnsiTheme="majorBidi" w:cstheme="majorBidi" w:hint="cs"/>
          <w:sz w:val="30"/>
          <w:szCs w:val="30"/>
          <w:cs/>
        </w:rPr>
        <w:t>ค่าของลูกหนี้การค้า</w:t>
      </w:r>
    </w:p>
    <w:p w14:paraId="3700C3B1" w14:textId="77777777" w:rsidR="00112FBF" w:rsidRPr="006C569A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3F522" w14:textId="161BA439" w:rsidR="003364AC" w:rsidRP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6C569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2552E" w14:textId="18A802FA" w:rsidR="00F617FC" w:rsidRPr="009E739A" w:rsidRDefault="0073513E" w:rsidP="009E73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9E739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DA14F4">
        <w:rPr>
          <w:rFonts w:asciiTheme="majorBidi" w:hAnsiTheme="majorBidi" w:cstheme="majorBidi"/>
          <w:sz w:val="30"/>
          <w:szCs w:val="30"/>
        </w:rPr>
        <w:t xml:space="preserve">30 </w:t>
      </w:r>
      <w:r w:rsidR="00DA14F4"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="00E71F16">
        <w:rPr>
          <w:rFonts w:asciiTheme="majorBidi" w:hAnsiTheme="majorBidi" w:cstheme="majorBidi" w:hint="cs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 w:rsidR="00C7254C">
        <w:rPr>
          <w:rFonts w:asciiTheme="majorBidi" w:hAnsiTheme="majorBidi" w:cstheme="majorBidi"/>
          <w:sz w:val="30"/>
          <w:szCs w:val="30"/>
        </w:rPr>
        <w:t>9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1911B9">
        <w:rPr>
          <w:rFonts w:asciiTheme="majorBidi" w:hAnsiTheme="majorBidi" w:cstheme="majorBidi"/>
          <w:sz w:val="30"/>
          <w:szCs w:val="30"/>
        </w:rPr>
        <w:t xml:space="preserve"> </w:t>
      </w:r>
      <w:r w:rsidR="008F626E">
        <w:rPr>
          <w:rFonts w:asciiTheme="majorBidi" w:hAnsiTheme="majorBidi" w:cstheme="majorBidi"/>
          <w:sz w:val="30"/>
          <w:szCs w:val="30"/>
        </w:rPr>
        <w:t>786.22</w:t>
      </w:r>
      <w:r w:rsidR="00555D84">
        <w:rPr>
          <w:rFonts w:asciiTheme="majorBidi" w:hAnsiTheme="majorBidi" w:cstheme="majorBidi"/>
          <w:sz w:val="30"/>
          <w:szCs w:val="30"/>
        </w:rPr>
        <w:t xml:space="preserve"> </w:t>
      </w:r>
      <w:r w:rsidRPr="009E27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7254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034" w:rsidRPr="00341034">
        <w:rPr>
          <w:rFonts w:ascii="Angsana New" w:hAnsi="Angsana New"/>
          <w:i/>
          <w:iCs/>
          <w:sz w:val="30"/>
          <w:szCs w:val="30"/>
        </w:rPr>
        <w:t>1,305.52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โดยบริษัทได้รับเงินจากสถาบันการเงิน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8F626E">
        <w:rPr>
          <w:rFonts w:asciiTheme="majorBidi" w:hAnsiTheme="majorBidi" w:cstheme="majorBidi"/>
          <w:sz w:val="30"/>
          <w:szCs w:val="30"/>
        </w:rPr>
        <w:t>776.59</w:t>
      </w:r>
      <w:r w:rsidR="00341034" w:rsidRPr="009E2779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9E27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617F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617FC" w:rsidRPr="00F617FC">
        <w:rPr>
          <w:rFonts w:ascii="Angsana New" w:hAnsi="Angsana New"/>
          <w:i/>
          <w:iCs/>
          <w:sz w:val="30"/>
          <w:szCs w:val="30"/>
        </w:rPr>
        <w:t>1,284.38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4A5904">
        <w:rPr>
          <w:rFonts w:asciiTheme="majorBidi" w:hAnsiTheme="majorBidi" w:cstheme="majorBidi"/>
          <w:sz w:val="30"/>
          <w:szCs w:val="30"/>
        </w:rPr>
        <w:br/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00D0D80A" w14:textId="77777777" w:rsidR="00F617FC" w:rsidRPr="006C569A" w:rsidRDefault="00F6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2EA871A9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E84CCA" w:rsidRDefault="003364AC" w:rsidP="002F2865">
      <w:pPr>
        <w:pStyle w:val="FSBlank"/>
        <w:spacing w:line="240" w:lineRule="auto"/>
        <w:ind w:left="0"/>
        <w:rPr>
          <w:rFonts w:asciiTheme="majorBidi" w:hAnsiTheme="majorBidi" w:cstheme="majorBidi"/>
          <w:sz w:val="16"/>
          <w:szCs w:val="16"/>
          <w:cs/>
        </w:rPr>
      </w:pPr>
    </w:p>
    <w:p w14:paraId="240CE028" w14:textId="62647CE6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736B0">
        <w:rPr>
          <w:rFonts w:asciiTheme="majorBidi" w:hAnsiTheme="majorBidi" w:cstheme="majorBidi"/>
          <w:sz w:val="30"/>
          <w:szCs w:val="30"/>
        </w:rPr>
        <w:t xml:space="preserve">30 </w:t>
      </w:r>
      <w:r w:rsidR="003736B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04379" w:rsidRPr="00555D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FDF" w:rsidRPr="00555D84">
        <w:rPr>
          <w:rFonts w:asciiTheme="majorBidi" w:hAnsiTheme="majorBidi" w:cstheme="majorBidi"/>
          <w:sz w:val="30"/>
          <w:szCs w:val="30"/>
        </w:rPr>
        <w:t>256</w:t>
      </w:r>
      <w:r w:rsidR="00F617FC" w:rsidRPr="00555D84">
        <w:rPr>
          <w:rFonts w:asciiTheme="majorBidi" w:hAnsiTheme="majorBidi" w:cstheme="majorBidi"/>
          <w:sz w:val="30"/>
          <w:szCs w:val="30"/>
        </w:rPr>
        <w:t>9</w:t>
      </w:r>
      <w:r w:rsidR="00207FDF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="00375EF7" w:rsidRPr="00555D84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</w:t>
      </w:r>
      <w:r w:rsidR="00375EF7" w:rsidRPr="00555D84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ส่วนที่ไม่มีหลักประกัน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จากสถาบันการเงินจำนวน</w:t>
      </w:r>
      <w:r w:rsidRPr="00555D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F626E">
        <w:rPr>
          <w:rFonts w:asciiTheme="majorBidi" w:hAnsiTheme="majorBidi" w:cstheme="majorBidi"/>
          <w:sz w:val="30"/>
          <w:szCs w:val="30"/>
        </w:rPr>
        <w:t>1,535</w:t>
      </w:r>
      <w:r w:rsidR="00555D84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555D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17FC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617FC" w:rsidRPr="00555D84">
        <w:rPr>
          <w:rFonts w:asciiTheme="majorBidi" w:hAnsiTheme="majorBidi"/>
          <w:i/>
          <w:iCs/>
          <w:spacing w:val="-2"/>
          <w:sz w:val="30"/>
          <w:szCs w:val="30"/>
        </w:rPr>
        <w:t>1,130</w:t>
      </w:r>
      <w:r w:rsidR="00BB0E5E" w:rsidRPr="00555D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2615E" w:rsidRPr="00726F57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="00B2615E" w:rsidRPr="00726F57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เงินกู้ยืมดังกล่าวประกอบด้วยเงินกู้ยืมที่</w:t>
      </w:r>
      <w:r w:rsidR="00B2615E" w:rsidRPr="00726F57">
        <w:rPr>
          <w:rFonts w:ascii="Angsana New" w:hAnsi="Angsana New"/>
          <w:spacing w:val="-2"/>
          <w:sz w:val="30"/>
          <w:szCs w:val="30"/>
          <w:cs/>
        </w:rPr>
        <w:t>มีกำหนดชำระคืนเมื่อทวงถาม</w:t>
      </w:r>
      <w:r w:rsidR="00B2615E" w:rsidRPr="00726F57">
        <w:rPr>
          <w:rFonts w:ascii="Angsana New" w:hAnsi="Angsana New" w:hint="cs"/>
          <w:spacing w:val="-2"/>
          <w:sz w:val="30"/>
          <w:szCs w:val="30"/>
          <w:cs/>
        </w:rPr>
        <w:t xml:space="preserve"> และเงินกู้ยืมที่ต้องชำระเมื่อครบกำหนดตามตั๋วสัญญาใช้เงิน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555D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8F626E">
        <w:rPr>
          <w:rFonts w:asciiTheme="majorBidi" w:hAnsiTheme="majorBidi" w:cstheme="majorBidi"/>
          <w:spacing w:val="-2"/>
          <w:sz w:val="30"/>
          <w:szCs w:val="30"/>
        </w:rPr>
        <w:t>1.55</w:t>
      </w:r>
      <w:r w:rsidR="00555D84" w:rsidRPr="00555D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13409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="00555D84" w:rsidRPr="00555D84">
        <w:rPr>
          <w:rFonts w:asciiTheme="majorBidi" w:hAnsiTheme="majorBidi" w:cstheme="majorBidi"/>
          <w:sz w:val="30"/>
          <w:szCs w:val="30"/>
        </w:rPr>
        <w:t>-</w:t>
      </w:r>
      <w:r w:rsidR="003614B4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="008F626E">
        <w:rPr>
          <w:rFonts w:asciiTheme="majorBidi" w:hAnsiTheme="majorBidi" w:cstheme="majorBidi"/>
          <w:sz w:val="30"/>
          <w:szCs w:val="30"/>
        </w:rPr>
        <w:t>3.00</w:t>
      </w:r>
      <w:r w:rsidR="00207FDF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A013D3" w:rsidRPr="00555D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A2AFF">
        <w:rPr>
          <w:rFonts w:asciiTheme="majorBidi" w:hAnsiTheme="majorBidi" w:cstheme="majorBidi"/>
          <w:spacing w:val="-2"/>
          <w:sz w:val="30"/>
          <w:szCs w:val="30"/>
        </w:rPr>
        <w:br/>
      </w:r>
      <w:r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17FC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F617FC" w:rsidRPr="00F617FC">
        <w:rPr>
          <w:rFonts w:ascii="Angsana New" w:hAnsi="Angsana New"/>
          <w:i/>
          <w:iCs/>
          <w:spacing w:val="-2"/>
          <w:sz w:val="30"/>
          <w:szCs w:val="30"/>
        </w:rPr>
        <w:t>1.80 - 3.05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C569A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Pr="006C569A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91C81F5" w14:textId="263548C9" w:rsidR="002471CE" w:rsidRPr="008F626E" w:rsidRDefault="003364AC" w:rsidP="008F6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0865BB">
        <w:rPr>
          <w:rFonts w:asciiTheme="majorBidi" w:hAnsiTheme="majorBidi" w:cstheme="majorBidi"/>
          <w:sz w:val="30"/>
          <w:szCs w:val="30"/>
        </w:rPr>
        <w:t xml:space="preserve">30 </w:t>
      </w:r>
      <w:r w:rsidR="000865B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FDF" w:rsidRPr="009C33E0">
        <w:rPr>
          <w:rFonts w:asciiTheme="majorBidi" w:hAnsiTheme="majorBidi" w:cstheme="majorBidi"/>
          <w:sz w:val="30"/>
          <w:szCs w:val="30"/>
        </w:rPr>
        <w:t>256</w:t>
      </w:r>
      <w:r w:rsidR="00F617FC">
        <w:rPr>
          <w:rFonts w:asciiTheme="majorBidi" w:hAnsiTheme="majorBidi" w:cstheme="majorBidi"/>
          <w:sz w:val="30"/>
          <w:szCs w:val="30"/>
        </w:rPr>
        <w:t>9</w:t>
      </w:r>
      <w:r w:rsidR="00207FDF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="00456993">
        <w:rPr>
          <w:rFonts w:asciiTheme="majorBidi" w:hAnsiTheme="majorBidi" w:cstheme="majorBidi"/>
          <w:sz w:val="30"/>
          <w:szCs w:val="30"/>
        </w:rPr>
        <w:t xml:space="preserve"> </w:t>
      </w:r>
      <w:r w:rsidR="008F626E">
        <w:rPr>
          <w:rFonts w:asciiTheme="majorBidi" w:hAnsiTheme="majorBidi" w:cstheme="majorBidi"/>
          <w:sz w:val="30"/>
          <w:szCs w:val="30"/>
        </w:rPr>
        <w:t xml:space="preserve">6 </w:t>
      </w:r>
      <w:r w:rsidR="008F626E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8F258F">
        <w:rPr>
          <w:rFonts w:asciiTheme="majorBidi" w:hAnsiTheme="majorBidi" w:cstheme="majorBidi"/>
          <w:spacing w:val="6"/>
          <w:sz w:val="30"/>
          <w:szCs w:val="30"/>
          <w:cs/>
        </w:rPr>
        <w:t>เหรียญสหรัฐอเมริกา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</w:t>
      </w:r>
      <w:r w:rsidRPr="00E5471E">
        <w:rPr>
          <w:rFonts w:asciiTheme="majorBidi" w:hAnsiTheme="majorBidi" w:cstheme="majorBidi"/>
          <w:sz w:val="30"/>
          <w:szCs w:val="30"/>
        </w:rPr>
        <w:t xml:space="preserve"> </w:t>
      </w:r>
      <w:r w:rsidR="008F626E">
        <w:rPr>
          <w:rFonts w:asciiTheme="majorBidi" w:hAnsiTheme="majorBidi" w:cstheme="majorBidi"/>
          <w:sz w:val="30"/>
          <w:szCs w:val="30"/>
        </w:rPr>
        <w:t>1,135</w:t>
      </w:r>
      <w:r w:rsidR="00555D84">
        <w:rPr>
          <w:rFonts w:asciiTheme="majorBidi" w:hAnsiTheme="majorBidi" w:cstheme="majorBidi"/>
          <w:sz w:val="30"/>
          <w:szCs w:val="30"/>
        </w:rPr>
        <w:t xml:space="preserve"> </w:t>
      </w:r>
      <w:r w:rsidRPr="008F25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47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617F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471CE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F617FC" w:rsidRPr="00F617FC">
        <w:rPr>
          <w:rFonts w:asciiTheme="majorBidi" w:hAnsiTheme="majorBidi" w:cstheme="majorBidi"/>
          <w:i/>
          <w:iCs/>
          <w:sz w:val="30"/>
          <w:szCs w:val="30"/>
        </w:rPr>
        <w:t>1,530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471C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DE5280C" w14:textId="3E2AC035" w:rsidR="00207FDF" w:rsidRDefault="003364AC" w:rsidP="00E84CC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B7041AC" w14:textId="77777777" w:rsidR="002B5614" w:rsidRDefault="00E84CCA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</w:p>
    <w:tbl>
      <w:tblPr>
        <w:tblpPr w:leftFromText="180" w:rightFromText="180" w:vertAnchor="text" w:horzAnchor="margin" w:tblpXSpec="right" w:tblpY="18"/>
        <w:tblW w:w="9105" w:type="dxa"/>
        <w:tblLayout w:type="fixed"/>
        <w:tblLook w:val="04A0" w:firstRow="1" w:lastRow="0" w:firstColumn="1" w:lastColumn="0" w:noHBand="0" w:noVBand="1"/>
      </w:tblPr>
      <w:tblGrid>
        <w:gridCol w:w="3902"/>
        <w:gridCol w:w="1107"/>
        <w:gridCol w:w="268"/>
        <w:gridCol w:w="1096"/>
        <w:gridCol w:w="268"/>
        <w:gridCol w:w="1107"/>
        <w:gridCol w:w="253"/>
        <w:gridCol w:w="1104"/>
      </w:tblGrid>
      <w:tr w:rsidR="002B5614" w:rsidRPr="00B57B3A" w14:paraId="61D610FE" w14:textId="77777777" w:rsidTr="00033191">
        <w:tc>
          <w:tcPr>
            <w:tcW w:w="2143" w:type="pct"/>
          </w:tcPr>
          <w:p w14:paraId="3C943070" w14:textId="77777777" w:rsidR="002B5614" w:rsidRPr="00860C33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hideMark/>
          </w:tcPr>
          <w:p w14:paraId="1C130112" w14:textId="77777777" w:rsidR="002B5614" w:rsidRPr="00860C33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7" w:type="pct"/>
          </w:tcPr>
          <w:p w14:paraId="201CD4DA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hideMark/>
          </w:tcPr>
          <w:p w14:paraId="0D1E6359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2B5614" w:rsidRPr="00B57B3A" w14:paraId="39539653" w14:textId="77777777" w:rsidTr="00033191">
        <w:tc>
          <w:tcPr>
            <w:tcW w:w="2143" w:type="pct"/>
          </w:tcPr>
          <w:p w14:paraId="6C56BAEF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hideMark/>
          </w:tcPr>
          <w:p w14:paraId="564E5AC9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16FDA385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hideMark/>
          </w:tcPr>
          <w:p w14:paraId="1B76D845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2B5614" w:rsidRPr="00B57B3A" w14:paraId="282A825A" w14:textId="77777777" w:rsidTr="002B5614">
        <w:tc>
          <w:tcPr>
            <w:tcW w:w="2143" w:type="pct"/>
          </w:tcPr>
          <w:p w14:paraId="56BABE06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5518DE25" w14:textId="16A889A1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360F15D9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7BC5E897" w14:textId="617BFDF0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278E2FC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22A8E0C0" w14:textId="15312AD8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39" w:type="pct"/>
          </w:tcPr>
          <w:p w14:paraId="43C2DB53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14:paraId="2564D41F" w14:textId="7061C034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568</w:t>
            </w:r>
          </w:p>
        </w:tc>
      </w:tr>
      <w:tr w:rsidR="002B5614" w:rsidRPr="00B57B3A" w14:paraId="7AE0F914" w14:textId="77777777" w:rsidTr="00033191">
        <w:tc>
          <w:tcPr>
            <w:tcW w:w="2143" w:type="pct"/>
          </w:tcPr>
          <w:p w14:paraId="01D78F6A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7" w:type="pct"/>
            <w:gridSpan w:val="7"/>
            <w:hideMark/>
          </w:tcPr>
          <w:p w14:paraId="45A58B62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5614" w:rsidRPr="00B57B3A" w14:paraId="0E17AB9A" w14:textId="77777777" w:rsidTr="002B5614">
        <w:trPr>
          <w:trHeight w:val="74"/>
        </w:trPr>
        <w:tc>
          <w:tcPr>
            <w:tcW w:w="2143" w:type="pct"/>
          </w:tcPr>
          <w:p w14:paraId="23C07A3D" w14:textId="77777777" w:rsidR="002B5614" w:rsidRPr="0037579F" w:rsidRDefault="002B5614" w:rsidP="00033191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8" w:type="pct"/>
            <w:vAlign w:val="bottom"/>
          </w:tcPr>
          <w:p w14:paraId="2A1E474F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6A270AC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0C96190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48B07414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</w:tcPr>
          <w:p w14:paraId="346207E6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FD5BF53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3619928B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614" w:rsidRPr="00B57B3A" w14:paraId="2E037538" w14:textId="77777777" w:rsidTr="002B5614">
        <w:trPr>
          <w:trHeight w:val="74"/>
        </w:trPr>
        <w:tc>
          <w:tcPr>
            <w:tcW w:w="2143" w:type="pct"/>
          </w:tcPr>
          <w:p w14:paraId="3D1EE2E6" w14:textId="77777777" w:rsidR="002B5614" w:rsidRPr="0037579F" w:rsidRDefault="002B5614" w:rsidP="00033191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8" w:type="pct"/>
            <w:vAlign w:val="bottom"/>
          </w:tcPr>
          <w:p w14:paraId="64F374FC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ADBC2CF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BCD622F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13C569A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</w:tcPr>
          <w:p w14:paraId="62D32E41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AA26B6C" w14:textId="77777777" w:rsidR="002B5614" w:rsidRPr="00B57B3A" w:rsidRDefault="002B5614" w:rsidP="000331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23FFF916" w14:textId="77777777" w:rsidR="002B5614" w:rsidRPr="00B57B3A" w:rsidRDefault="002B5614" w:rsidP="0003319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C28" w:rsidRPr="00695508" w14:paraId="1AF9D9EB" w14:textId="77777777" w:rsidTr="00FB2427">
        <w:trPr>
          <w:trHeight w:val="74"/>
        </w:trPr>
        <w:tc>
          <w:tcPr>
            <w:tcW w:w="2143" w:type="pct"/>
            <w:vAlign w:val="bottom"/>
            <w:hideMark/>
          </w:tcPr>
          <w:p w14:paraId="55B4AFF9" w14:textId="77777777" w:rsidR="00EA2C28" w:rsidRPr="00B57B3A" w:rsidRDefault="00EA2C28" w:rsidP="00EA2C28">
            <w:pPr>
              <w:ind w:lef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006084">
              <w:rPr>
                <w:rFonts w:ascii="Angsana New" w:hAnsi="Angsana New"/>
                <w:sz w:val="30"/>
                <w:szCs w:val="30"/>
                <w:cs/>
              </w:rPr>
              <w:t>และเขตอุตสาหกรรมส่งออก</w:t>
            </w:r>
          </w:p>
        </w:tc>
        <w:tc>
          <w:tcPr>
            <w:tcW w:w="608" w:type="pct"/>
          </w:tcPr>
          <w:p w14:paraId="0FCFBA01" w14:textId="2978F3F5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518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1,552,40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47" w:type="pct"/>
            <w:vAlign w:val="bottom"/>
          </w:tcPr>
          <w:p w14:paraId="2F1F63F9" w14:textId="77777777" w:rsidR="00EA2C28" w:rsidRPr="00EA2C28" w:rsidRDefault="00EA2C28" w:rsidP="00EA2C2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624B165B" w14:textId="7DBEA43A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1,261,213</w:t>
            </w:r>
          </w:p>
        </w:tc>
        <w:tc>
          <w:tcPr>
            <w:tcW w:w="147" w:type="pct"/>
            <w:vAlign w:val="bottom"/>
          </w:tcPr>
          <w:p w14:paraId="75A58529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8" w:type="pct"/>
          </w:tcPr>
          <w:p w14:paraId="69F26982" w14:textId="7F046B8E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51871">
              <w:rPr>
                <w:rFonts w:asciiTheme="majorBidi" w:hAnsiTheme="majorBidi" w:cstheme="majorBidi"/>
                <w:sz w:val="30"/>
                <w:szCs w:val="30"/>
              </w:rPr>
              <w:t>3,075,221</w:t>
            </w:r>
          </w:p>
        </w:tc>
        <w:tc>
          <w:tcPr>
            <w:tcW w:w="139" w:type="pct"/>
            <w:vAlign w:val="bottom"/>
          </w:tcPr>
          <w:p w14:paraId="13C6848F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41D81DBE" w14:textId="5D751E2A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2,757,035</w:t>
            </w:r>
          </w:p>
        </w:tc>
      </w:tr>
      <w:tr w:rsidR="00EA2C28" w:rsidRPr="00695508" w14:paraId="18AAE362" w14:textId="77777777" w:rsidTr="00FB2427">
        <w:tc>
          <w:tcPr>
            <w:tcW w:w="2143" w:type="pct"/>
            <w:vAlign w:val="bottom"/>
            <w:hideMark/>
          </w:tcPr>
          <w:p w14:paraId="7E29C251" w14:textId="77777777" w:rsidR="00EA2C28" w:rsidRPr="00B57B3A" w:rsidRDefault="00EA2C28" w:rsidP="00EA2C28">
            <w:pPr>
              <w:ind w:lef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8" w:type="pct"/>
          </w:tcPr>
          <w:p w14:paraId="2310953D" w14:textId="03192A32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518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228,07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4E3A09B8" w14:textId="77777777" w:rsidR="00EA2C28" w:rsidRPr="00EA2C28" w:rsidRDefault="00EA2C28" w:rsidP="00EA2C2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2" w:type="pct"/>
            <w:vAlign w:val="bottom"/>
            <w:hideMark/>
          </w:tcPr>
          <w:p w14:paraId="2393B967" w14:textId="4BA753AE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146,059</w:t>
            </w:r>
          </w:p>
        </w:tc>
        <w:tc>
          <w:tcPr>
            <w:tcW w:w="147" w:type="pct"/>
            <w:vAlign w:val="bottom"/>
          </w:tcPr>
          <w:p w14:paraId="753C6AEC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</w:tcPr>
          <w:p w14:paraId="29DEDD04" w14:textId="1C107C80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51871">
              <w:rPr>
                <w:rFonts w:asciiTheme="majorBidi" w:hAnsiTheme="majorBidi" w:cstheme="majorBidi"/>
                <w:sz w:val="30"/>
                <w:szCs w:val="30"/>
              </w:rPr>
              <w:t>379,98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vAlign w:val="bottom"/>
          </w:tcPr>
          <w:p w14:paraId="65D1B0E7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387C6E94" w14:textId="6A4B5A3F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277,853</w:t>
            </w:r>
          </w:p>
        </w:tc>
      </w:tr>
      <w:tr w:rsidR="00EA2C28" w:rsidRPr="00695508" w14:paraId="51AC631F" w14:textId="77777777" w:rsidTr="00FB2427">
        <w:tc>
          <w:tcPr>
            <w:tcW w:w="2143" w:type="pct"/>
            <w:vAlign w:val="bottom"/>
            <w:hideMark/>
          </w:tcPr>
          <w:p w14:paraId="6EE1E23E" w14:textId="77777777" w:rsidR="00EA2C28" w:rsidRPr="00442DD8" w:rsidRDefault="00EA2C28" w:rsidP="00EA2C2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8" w:type="pct"/>
          </w:tcPr>
          <w:p w14:paraId="6AB154D7" w14:textId="0370BCD8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518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163,625</w:t>
            </w:r>
          </w:p>
        </w:tc>
        <w:tc>
          <w:tcPr>
            <w:tcW w:w="147" w:type="pct"/>
            <w:vAlign w:val="bottom"/>
          </w:tcPr>
          <w:p w14:paraId="3010A0BC" w14:textId="77777777" w:rsidR="00EA2C28" w:rsidRPr="00EA2C28" w:rsidRDefault="00EA2C28" w:rsidP="00EA2C2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2" w:type="pct"/>
            <w:vAlign w:val="bottom"/>
            <w:hideMark/>
          </w:tcPr>
          <w:p w14:paraId="08F323F7" w14:textId="5A7A8036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108,162</w:t>
            </w:r>
          </w:p>
        </w:tc>
        <w:tc>
          <w:tcPr>
            <w:tcW w:w="147" w:type="pct"/>
            <w:vAlign w:val="bottom"/>
          </w:tcPr>
          <w:p w14:paraId="72B78222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</w:tcPr>
          <w:p w14:paraId="05085687" w14:textId="07B5AC9C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51871">
              <w:rPr>
                <w:rFonts w:asciiTheme="majorBidi" w:hAnsiTheme="majorBidi" w:cstheme="majorBidi"/>
                <w:sz w:val="30"/>
                <w:szCs w:val="30"/>
              </w:rPr>
              <w:t>294,313</w:t>
            </w:r>
          </w:p>
        </w:tc>
        <w:tc>
          <w:tcPr>
            <w:tcW w:w="139" w:type="pct"/>
            <w:vAlign w:val="bottom"/>
          </w:tcPr>
          <w:p w14:paraId="2BEC3C68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20D62093" w14:textId="56A5B25E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222,828</w:t>
            </w:r>
          </w:p>
        </w:tc>
      </w:tr>
      <w:tr w:rsidR="00EA2C28" w:rsidRPr="00695508" w14:paraId="5B90D166" w14:textId="77777777" w:rsidTr="002B5614">
        <w:tc>
          <w:tcPr>
            <w:tcW w:w="2143" w:type="pct"/>
            <w:vAlign w:val="bottom"/>
            <w:hideMark/>
          </w:tcPr>
          <w:p w14:paraId="63A6A5B4" w14:textId="77777777" w:rsidR="00EA2C28" w:rsidRPr="00442DD8" w:rsidRDefault="00EA2C28" w:rsidP="00EA2C2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FC9EE" w14:textId="20C6F041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118,152</w:t>
            </w:r>
          </w:p>
        </w:tc>
        <w:tc>
          <w:tcPr>
            <w:tcW w:w="147" w:type="pct"/>
          </w:tcPr>
          <w:p w14:paraId="43625347" w14:textId="77777777" w:rsidR="00EA2C28" w:rsidRPr="00EA2C28" w:rsidRDefault="00EA2C28" w:rsidP="00EA2C2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19DE4" w14:textId="7323383B" w:rsidR="00EA2C28" w:rsidRPr="00EA2C2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61,175</w:t>
            </w:r>
          </w:p>
        </w:tc>
        <w:tc>
          <w:tcPr>
            <w:tcW w:w="147" w:type="pct"/>
            <w:vAlign w:val="bottom"/>
          </w:tcPr>
          <w:p w14:paraId="5AB2F829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72FE9" w14:textId="5D2BA6E9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290,302</w:t>
            </w:r>
          </w:p>
        </w:tc>
        <w:tc>
          <w:tcPr>
            <w:tcW w:w="139" w:type="pct"/>
          </w:tcPr>
          <w:p w14:paraId="2625D084" w14:textId="77777777" w:rsidR="00EA2C28" w:rsidRPr="00EA2C2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D2DC0" w14:textId="50AF2AD3" w:rsidR="00EA2C28" w:rsidRPr="00EA2C2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469,117</w:t>
            </w:r>
          </w:p>
        </w:tc>
      </w:tr>
      <w:tr w:rsidR="00EA2C28" w:rsidRPr="00695508" w14:paraId="50C3556B" w14:textId="77777777" w:rsidTr="00FB2427">
        <w:tc>
          <w:tcPr>
            <w:tcW w:w="2143" w:type="pct"/>
            <w:vAlign w:val="bottom"/>
            <w:hideMark/>
          </w:tcPr>
          <w:p w14:paraId="5DBE2E2A" w14:textId="77777777" w:rsidR="00EA2C28" w:rsidRPr="00B57B3A" w:rsidRDefault="00EA2C28" w:rsidP="00EA2C28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DE19D" w14:textId="1898234E" w:rsidR="00EA2C28" w:rsidRPr="00A51871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5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2,062,25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1DC53481" w14:textId="77777777" w:rsidR="00EA2C28" w:rsidRPr="0069550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7C04FE" w14:textId="53A7C555" w:rsidR="00EA2C28" w:rsidRPr="00695508" w:rsidRDefault="00EA2C28" w:rsidP="00EA2C2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1,676,609</w:t>
            </w:r>
          </w:p>
        </w:tc>
        <w:tc>
          <w:tcPr>
            <w:tcW w:w="147" w:type="pct"/>
            <w:vAlign w:val="bottom"/>
          </w:tcPr>
          <w:p w14:paraId="7DD84CBA" w14:textId="77777777" w:rsidR="00EA2C28" w:rsidRPr="0069550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6E35" w14:textId="46F0C35C" w:rsidR="00EA2C28" w:rsidRPr="00A51871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4,039,82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  <w:vAlign w:val="bottom"/>
          </w:tcPr>
          <w:p w14:paraId="3B04E429" w14:textId="77777777" w:rsidR="00EA2C28" w:rsidRPr="00695508" w:rsidRDefault="00EA2C28" w:rsidP="00EA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B1CAF1" w14:textId="57553541" w:rsidR="00EA2C28" w:rsidRPr="00695508" w:rsidRDefault="00EA2C28" w:rsidP="00EA2C2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3,726,833</w:t>
            </w:r>
          </w:p>
        </w:tc>
      </w:tr>
    </w:tbl>
    <w:p w14:paraId="75B3707C" w14:textId="59A7F509" w:rsidR="006C569A" w:rsidRDefault="006C569A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E26DFB1" w14:textId="7FEF2D0B" w:rsidR="00207FDF" w:rsidRDefault="006C569A" w:rsidP="00C6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</w:t>
      </w:r>
      <w:r w:rsidR="00207FDF">
        <w:rPr>
          <w:rFonts w:asciiTheme="majorBidi" w:hAnsiTheme="majorBidi" w:cstheme="majorBidi" w:hint="cs"/>
          <w:spacing w:val="6"/>
          <w:sz w:val="30"/>
          <w:szCs w:val="30"/>
          <w:cs/>
        </w:rPr>
        <w:t>ง</w:t>
      </w:r>
    </w:p>
    <w:p w14:paraId="1508FA94" w14:textId="77777777" w:rsidR="00EA2C28" w:rsidRDefault="00EA2C28" w:rsidP="006C5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292D432" w14:textId="77777777" w:rsidR="00EA2C28" w:rsidRPr="00207FDF" w:rsidRDefault="00EA2C28" w:rsidP="00EA2C2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bookmarkStart w:id="1" w:name="_Hlk198913893"/>
      <w:r w:rsidRPr="00207FD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bookmarkEnd w:id="1"/>
    </w:p>
    <w:p w14:paraId="75E3423A" w14:textId="77777777" w:rsidR="00EA2C28" w:rsidRDefault="00EA2C28" w:rsidP="00EA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A709086" w14:textId="77777777" w:rsidR="00EA2C28" w:rsidRDefault="00EA2C28" w:rsidP="00EA2C28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B653C6C" w14:textId="77777777" w:rsidR="00EA2C28" w:rsidRDefault="00EA2C28" w:rsidP="00EA2C2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EA2C28" w14:paraId="65D77BEE" w14:textId="77777777" w:rsidTr="009D354E">
        <w:tc>
          <w:tcPr>
            <w:tcW w:w="2070" w:type="dxa"/>
          </w:tcPr>
          <w:p w14:paraId="35CBC99C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66023F5C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7F459684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2BAC4DF3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0C3730D5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3C590EC8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3F98D95C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EA2C28" w14:paraId="6D39D148" w14:textId="77777777" w:rsidTr="009D354E">
        <w:tc>
          <w:tcPr>
            <w:tcW w:w="2070" w:type="dxa"/>
          </w:tcPr>
          <w:p w14:paraId="16BA4DAD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0442B520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E2B46D9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2D49AB7B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7E444D72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1D5BFE5C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2C28" w14:paraId="36A6C537" w14:textId="77777777" w:rsidTr="009D354E">
        <w:tc>
          <w:tcPr>
            <w:tcW w:w="2070" w:type="dxa"/>
            <w:vAlign w:val="bottom"/>
            <w:hideMark/>
          </w:tcPr>
          <w:p w14:paraId="5E1EAA65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64" w:type="dxa"/>
            <w:vAlign w:val="bottom"/>
          </w:tcPr>
          <w:p w14:paraId="597BCC9E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65A0C3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ED5511A" w14:textId="77777777" w:rsidR="00EA2C28" w:rsidRPr="0080487C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8951A74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2B249CF9" w14:textId="77777777" w:rsidR="00EA2C28" w:rsidRPr="0080487C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C28" w14:paraId="38119D37" w14:textId="77777777" w:rsidTr="009D354E">
        <w:tc>
          <w:tcPr>
            <w:tcW w:w="2070" w:type="dxa"/>
            <w:hideMark/>
          </w:tcPr>
          <w:p w14:paraId="36E890C5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64" w:type="dxa"/>
            <w:vAlign w:val="bottom"/>
            <w:hideMark/>
          </w:tcPr>
          <w:p w14:paraId="13069B7A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28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0" w:type="dxa"/>
            <w:vAlign w:val="bottom"/>
            <w:hideMark/>
          </w:tcPr>
          <w:p w14:paraId="7F875CDA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02069E" w14:textId="77777777" w:rsidR="00EA2C28" w:rsidRPr="0080487C" w:rsidRDefault="00EA2C28" w:rsidP="009D354E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34" w:type="dxa"/>
            <w:vAlign w:val="bottom"/>
          </w:tcPr>
          <w:p w14:paraId="73C492C5" w14:textId="77777777" w:rsidR="00EA2C28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F7252" w14:textId="77777777" w:rsidR="00EA2C28" w:rsidRPr="0080487C" w:rsidRDefault="00EA2C28" w:rsidP="009D354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0C5E6DC7" w14:textId="77777777" w:rsidR="00207FDF" w:rsidRDefault="00207FDF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57DEAA65" w14:textId="767BFD8D" w:rsidR="00EA2C28" w:rsidRPr="00207FDF" w:rsidRDefault="00EA2C28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  <w:cs/>
        </w:rPr>
        <w:sectPr w:rsidR="00EA2C28" w:rsidRPr="00207FDF" w:rsidSect="007469B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72"/>
        </w:sectPr>
      </w:pPr>
    </w:p>
    <w:p w14:paraId="4693C750" w14:textId="2722954D" w:rsidR="00207FDF" w:rsidRPr="00207FDF" w:rsidRDefault="00207FDF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4918793"/>
      <w:r w:rsidRPr="00440DD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440DDF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6C569A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21D98C7D" w14:textId="77777777" w:rsidR="003364AC" w:rsidRPr="00A74742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74742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6C569A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6C569A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E84CCA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734AE3E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0536FBD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0353DE2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17FCA11D" w:rsidR="00BB0E5E" w:rsidRPr="001D5F0D" w:rsidRDefault="00207FDF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16D7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16D7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</w:t>
            </w:r>
            <w:r w:rsidR="002B40C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271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51871" w:rsidRPr="001D5F0D" w14:paraId="42D06216" w14:textId="77777777" w:rsidTr="000D29E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2C2D9FC6" w:rsidR="00A51871" w:rsidRPr="007E3201" w:rsidRDefault="00A51871" w:rsidP="00A51871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3C76BAE1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3,263</w:t>
            </w:r>
          </w:p>
        </w:tc>
        <w:tc>
          <w:tcPr>
            <w:tcW w:w="236" w:type="dxa"/>
          </w:tcPr>
          <w:p w14:paraId="0CB78BA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874E598" w14:textId="31EC278D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990250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FA87EA" w14:textId="4BB60F95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3,263</w:t>
            </w:r>
          </w:p>
        </w:tc>
        <w:tc>
          <w:tcPr>
            <w:tcW w:w="236" w:type="dxa"/>
          </w:tcPr>
          <w:p w14:paraId="3D3CCF1C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0E23A5D" w14:textId="2280AC49" w:rsidR="00A51871" w:rsidRPr="00A51871" w:rsidRDefault="00A51871" w:rsidP="00A51871">
            <w:pPr>
              <w:tabs>
                <w:tab w:val="clear" w:pos="227"/>
                <w:tab w:val="clear" w:pos="454"/>
                <w:tab w:val="left" w:pos="288"/>
                <w:tab w:val="left" w:pos="645"/>
              </w:tabs>
              <w:ind w:left="-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D2C9802" w14:textId="3D5E283D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3,263</w:t>
            </w:r>
          </w:p>
        </w:tc>
      </w:tr>
      <w:tr w:rsidR="00A51871" w:rsidRPr="001D5F0D" w14:paraId="5647455B" w14:textId="77777777" w:rsidTr="000D29E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437C39B2" w:rsidR="00A51871" w:rsidRPr="007E3201" w:rsidRDefault="00A51871" w:rsidP="00A51871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603A7D15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3,416</w:t>
            </w:r>
          </w:p>
        </w:tc>
        <w:tc>
          <w:tcPr>
            <w:tcW w:w="236" w:type="dxa"/>
          </w:tcPr>
          <w:p w14:paraId="6B9A4D8E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99E3002" w14:textId="3EDD6F10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A47419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406C5D7" w14:textId="4FFA89E2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3,416</w:t>
            </w:r>
          </w:p>
        </w:tc>
        <w:tc>
          <w:tcPr>
            <w:tcW w:w="236" w:type="dxa"/>
          </w:tcPr>
          <w:p w14:paraId="62E08C04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B685729" w14:textId="59889178" w:rsidR="00A51871" w:rsidRPr="00A51871" w:rsidRDefault="00A51871" w:rsidP="00A51871">
            <w:pPr>
              <w:tabs>
                <w:tab w:val="clear" w:pos="227"/>
                <w:tab w:val="clear" w:pos="454"/>
                <w:tab w:val="left" w:pos="288"/>
                <w:tab w:val="left" w:pos="645"/>
              </w:tabs>
              <w:ind w:left="-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1B9C47" w14:textId="674197C9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3,416</w:t>
            </w:r>
          </w:p>
        </w:tc>
      </w:tr>
      <w:tr w:rsidR="00A51871" w:rsidRPr="001D5F0D" w14:paraId="0D48BA40" w14:textId="77777777" w:rsidTr="000D29E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A51871" w:rsidRPr="001D5F0D" w:rsidRDefault="00A51871" w:rsidP="00A51871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5A68E923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1871">
              <w:rPr>
                <w:rFonts w:ascii="Angsana New" w:hAnsi="Angsana New"/>
                <w:b/>
                <w:bCs/>
                <w:sz w:val="26"/>
                <w:szCs w:val="26"/>
              </w:rPr>
              <w:t>6,679</w:t>
            </w:r>
          </w:p>
        </w:tc>
        <w:tc>
          <w:tcPr>
            <w:tcW w:w="236" w:type="dxa"/>
          </w:tcPr>
          <w:p w14:paraId="1E5F234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D8DB51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46296AF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53B6C67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3BA6110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02AA51D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5AF3D4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1871" w:rsidRPr="001D5F0D" w14:paraId="4E33CA03" w14:textId="77777777" w:rsidTr="000D29E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A51871" w:rsidRPr="001D5F0D" w:rsidRDefault="00A51871" w:rsidP="00A51871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B67C33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5C78CB0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36D25CF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D506949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0E415B9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222BF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D5B9A1B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1871" w:rsidRPr="001D5F0D" w14:paraId="49214A03" w14:textId="77777777" w:rsidTr="000D29E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A51871" w:rsidRPr="001D5F0D" w:rsidRDefault="00A51871" w:rsidP="00A518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98280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44149F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D7D235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A808CD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66A099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42BFECD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8FEA6E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1871" w:rsidRPr="001D5F0D" w14:paraId="60658A90" w14:textId="77777777" w:rsidTr="000D29E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0D62B38B" w:rsidR="00A51871" w:rsidRPr="001D5F0D" w:rsidRDefault="00A51871" w:rsidP="00A5187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05C4CBDE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(1,489)</w:t>
            </w:r>
          </w:p>
        </w:tc>
        <w:tc>
          <w:tcPr>
            <w:tcW w:w="236" w:type="dxa"/>
          </w:tcPr>
          <w:p w14:paraId="5A46C443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7E419C0" w14:textId="69CDC98E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BCCBAB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DE2EB2" w14:textId="16BA387C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(1,489)</w:t>
            </w:r>
          </w:p>
        </w:tc>
        <w:tc>
          <w:tcPr>
            <w:tcW w:w="236" w:type="dxa"/>
          </w:tcPr>
          <w:p w14:paraId="6BB238C1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F383901" w14:textId="0115B61B" w:rsidR="00A51871" w:rsidRPr="00A51871" w:rsidRDefault="00A51871" w:rsidP="00A51871">
            <w:pPr>
              <w:tabs>
                <w:tab w:val="clear" w:pos="227"/>
                <w:tab w:val="clear" w:pos="454"/>
                <w:tab w:val="left" w:pos="288"/>
                <w:tab w:val="left" w:pos="645"/>
              </w:tabs>
              <w:ind w:left="-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55887FA" w14:textId="38F7E11B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(1,489)</w:t>
            </w:r>
          </w:p>
        </w:tc>
      </w:tr>
      <w:tr w:rsidR="00A51871" w:rsidRPr="001D5F0D" w14:paraId="43ABA296" w14:textId="77777777" w:rsidTr="000D29E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5D8B7E14" w:rsidR="00A51871" w:rsidRPr="001D5F0D" w:rsidRDefault="00A51871" w:rsidP="00A5187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1883A49A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(1,540)</w:t>
            </w:r>
          </w:p>
        </w:tc>
        <w:tc>
          <w:tcPr>
            <w:tcW w:w="236" w:type="dxa"/>
          </w:tcPr>
          <w:p w14:paraId="76765327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6105F7" w14:textId="0D4E5415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2EA5E2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9E77B6" w14:textId="10FC5C95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(1,540)</w:t>
            </w:r>
          </w:p>
        </w:tc>
        <w:tc>
          <w:tcPr>
            <w:tcW w:w="236" w:type="dxa"/>
          </w:tcPr>
          <w:p w14:paraId="23636C31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83A5CEE" w14:textId="3C788763" w:rsidR="00A51871" w:rsidRPr="00A51871" w:rsidRDefault="00A51871" w:rsidP="00A51871">
            <w:pPr>
              <w:tabs>
                <w:tab w:val="clear" w:pos="227"/>
                <w:tab w:val="clear" w:pos="454"/>
                <w:tab w:val="left" w:pos="288"/>
                <w:tab w:val="left" w:pos="645"/>
              </w:tabs>
              <w:ind w:left="-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0AC7906" w14:textId="76EEB0D6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871">
              <w:rPr>
                <w:rFonts w:ascii="Angsana New" w:hAnsi="Angsana New"/>
                <w:sz w:val="26"/>
                <w:szCs w:val="26"/>
              </w:rPr>
              <w:t>(1,540)</w:t>
            </w:r>
          </w:p>
        </w:tc>
      </w:tr>
      <w:tr w:rsidR="00A51871" w:rsidRPr="001D5F0D" w14:paraId="54F091AD" w14:textId="77777777" w:rsidTr="000D29E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A51871" w:rsidRPr="001D5F0D" w:rsidRDefault="00A51871" w:rsidP="00A5187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3E02F3B5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1871">
              <w:rPr>
                <w:rFonts w:ascii="Angsana New" w:hAnsi="Angsana New"/>
                <w:b/>
                <w:bCs/>
                <w:sz w:val="26"/>
                <w:szCs w:val="26"/>
              </w:rPr>
              <w:t>(3,029)</w:t>
            </w:r>
          </w:p>
        </w:tc>
        <w:tc>
          <w:tcPr>
            <w:tcW w:w="236" w:type="dxa"/>
          </w:tcPr>
          <w:p w14:paraId="18EB0724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7DB10B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FDB8FA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3AE41AF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F1AC1F1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8F45FE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EE16E0" w14:textId="77777777" w:rsidR="00A51871" w:rsidRPr="00A51871" w:rsidRDefault="00A51871" w:rsidP="00A5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4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42DA6">
        <w:trPr>
          <w:trHeight w:val="992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11A857" w14:textId="15BF6D70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เครื่องมือที่ใช้</w:t>
            </w:r>
          </w:p>
          <w:p w14:paraId="78FCCFDE" w14:textId="77777777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ในการป้องกัน</w:t>
            </w:r>
          </w:p>
          <w:p w14:paraId="14155DBE" w14:textId="442921A7" w:rsidR="00BB0E5E" w:rsidRPr="00F53344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60566B0D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656C7979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67669BEC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6E1BECF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27128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527128" w:rsidRPr="001D5F0D" w14:paraId="61C7E0E9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59C46288" w:rsidR="00527128" w:rsidRPr="00BB0E5E" w:rsidRDefault="00527128" w:rsidP="00527128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157B9A5" w14:textId="005C27DE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3363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237" w:type="dxa"/>
          </w:tcPr>
          <w:p w14:paraId="0CEC817F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09C474F0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51886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6E4CC72F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70" w:type="dxa"/>
            <w:vAlign w:val="bottom"/>
          </w:tcPr>
          <w:p w14:paraId="64807495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0959F99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72C3A2" w14:textId="3F8805EA" w:rsidR="00527128" w:rsidRPr="00B24D09" w:rsidRDefault="00527128" w:rsidP="00CE6BB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282</w:t>
            </w:r>
          </w:p>
        </w:tc>
      </w:tr>
      <w:tr w:rsidR="00527128" w:rsidRPr="001D5F0D" w14:paraId="0C88A0F7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E89149C" w:rsidR="00527128" w:rsidRPr="001D5F0D" w:rsidRDefault="00527128" w:rsidP="00527128">
            <w:pPr>
              <w:ind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24F517" w14:textId="34CEF5ED" w:rsidR="00527128" w:rsidRPr="00B24D09" w:rsidRDefault="00527128" w:rsidP="0052712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  <w:tc>
          <w:tcPr>
            <w:tcW w:w="237" w:type="dxa"/>
          </w:tcPr>
          <w:p w14:paraId="25647163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05A2E90B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13CCCD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A4C264" w14:textId="2871EA60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  <w:tc>
          <w:tcPr>
            <w:tcW w:w="270" w:type="dxa"/>
            <w:vAlign w:val="bottom"/>
          </w:tcPr>
          <w:p w14:paraId="7EC26212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1880AA16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67199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1E0B2552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</w:tr>
      <w:tr w:rsidR="00527128" w:rsidRPr="001D5F0D" w14:paraId="69DAFDAF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F0D" w14:textId="31DF5DAD" w:rsidR="00527128" w:rsidRPr="00B24D09" w:rsidRDefault="00527128" w:rsidP="0052712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15,820</w:t>
            </w:r>
          </w:p>
        </w:tc>
        <w:tc>
          <w:tcPr>
            <w:tcW w:w="237" w:type="dxa"/>
          </w:tcPr>
          <w:p w14:paraId="2B590E0E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571C8C10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C140D1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5A947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730D88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7128" w:rsidRPr="001D5F0D" w14:paraId="37F14A53" w14:textId="77777777" w:rsidTr="00F17F74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5B9F390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30A357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D8636E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D4129E7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7128" w:rsidRPr="001D5F0D" w14:paraId="20081E16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AE5DA16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977D84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8D3731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CFF0FA6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7128" w:rsidRPr="001D5F0D" w14:paraId="01C61731" w14:textId="77777777" w:rsidTr="00597A38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5701576F" w:rsidR="00527128" w:rsidRPr="00BB0E5E" w:rsidRDefault="00527128" w:rsidP="00527128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C01F3BD" w14:textId="2BF243E4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3363">
              <w:rPr>
                <w:rFonts w:ascii="Angsana New" w:hAnsi="Angsana New"/>
                <w:sz w:val="26"/>
                <w:szCs w:val="26"/>
              </w:rPr>
              <w:t>(2,184)</w:t>
            </w:r>
          </w:p>
        </w:tc>
        <w:tc>
          <w:tcPr>
            <w:tcW w:w="237" w:type="dxa"/>
          </w:tcPr>
          <w:p w14:paraId="0EADCC30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243F1442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3AFED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6E86F6E7" w:rsidR="00527128" w:rsidRPr="00B24D09" w:rsidRDefault="00527128" w:rsidP="00CE6BB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  <w:tc>
          <w:tcPr>
            <w:tcW w:w="270" w:type="dxa"/>
            <w:vAlign w:val="bottom"/>
          </w:tcPr>
          <w:p w14:paraId="54767DB8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7059BEDB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205EDB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172B5CF6" w:rsidR="00527128" w:rsidRPr="00B24D09" w:rsidRDefault="00527128" w:rsidP="00CE6BB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</w:tr>
      <w:tr w:rsidR="00527128" w:rsidRPr="001D5F0D" w14:paraId="57181865" w14:textId="77777777" w:rsidTr="00597A38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0D45633E" w:rsidR="00527128" w:rsidRPr="001D5F0D" w:rsidRDefault="00527128" w:rsidP="00527128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E5E80D" w14:textId="4D5B797E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3363">
              <w:rPr>
                <w:rFonts w:ascii="Angsana New" w:hAnsi="Angsana New"/>
                <w:sz w:val="26"/>
                <w:szCs w:val="26"/>
              </w:rPr>
              <w:t>(102,036)</w:t>
            </w:r>
          </w:p>
        </w:tc>
        <w:tc>
          <w:tcPr>
            <w:tcW w:w="237" w:type="dxa"/>
          </w:tcPr>
          <w:p w14:paraId="303F1C48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1BDC93D2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12586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7FE5FFC5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  <w:tc>
          <w:tcPr>
            <w:tcW w:w="270" w:type="dxa"/>
            <w:vAlign w:val="bottom"/>
          </w:tcPr>
          <w:p w14:paraId="382CD1F3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014CDFF6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2A8D7A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30C1EDEA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</w:tr>
      <w:tr w:rsidR="00527128" w:rsidRPr="001D5F0D" w14:paraId="625C1053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D2412" w14:textId="3A7CC736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3363">
              <w:rPr>
                <w:rFonts w:ascii="Angsana New" w:hAnsi="Angsana New"/>
                <w:b/>
                <w:bCs/>
                <w:sz w:val="26"/>
                <w:szCs w:val="26"/>
              </w:rPr>
              <w:t>(104,220)</w:t>
            </w:r>
          </w:p>
        </w:tc>
        <w:tc>
          <w:tcPr>
            <w:tcW w:w="237" w:type="dxa"/>
          </w:tcPr>
          <w:p w14:paraId="50FAC9FE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3EA5A7E6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829CF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3EF7AC9C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4D8D96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65BDD740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D68940" w14:textId="20653563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F66E7A1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AFEC253" w14:textId="50B89291" w:rsidR="004965B6" w:rsidRDefault="003364AC" w:rsidP="004965B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1F4430F" w14:textId="77777777" w:rsidR="004965B6" w:rsidRDefault="004965B6" w:rsidP="00496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4965B6" w:rsidRPr="00484F1E" w14:paraId="251C3022" w14:textId="77777777" w:rsidTr="00E2663C">
        <w:trPr>
          <w:tblHeader/>
        </w:trPr>
        <w:tc>
          <w:tcPr>
            <w:tcW w:w="7830" w:type="dxa"/>
          </w:tcPr>
          <w:p w14:paraId="3A034E5F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BE25679" w14:textId="4D3FA255" w:rsidR="004965B6" w:rsidRPr="00484F1E" w:rsidRDefault="00016D74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965B6" w:rsidRPr="00484F1E" w14:paraId="2691526E" w14:textId="77777777" w:rsidTr="00E2663C">
        <w:trPr>
          <w:tblHeader/>
        </w:trPr>
        <w:tc>
          <w:tcPr>
            <w:tcW w:w="7830" w:type="dxa"/>
          </w:tcPr>
          <w:p w14:paraId="456F4977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9622E26" w14:textId="0C33CE73" w:rsidR="004965B6" w:rsidRPr="00484F1E" w:rsidRDefault="004965B6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271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965B6" w:rsidRPr="00484F1E" w14:paraId="4C11993E" w14:textId="77777777" w:rsidTr="00E2663C">
        <w:trPr>
          <w:cantSplit/>
          <w:tblHeader/>
        </w:trPr>
        <w:tc>
          <w:tcPr>
            <w:tcW w:w="7830" w:type="dxa"/>
          </w:tcPr>
          <w:p w14:paraId="30140BA5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C0F8FF0" w14:textId="77777777" w:rsidR="004965B6" w:rsidRPr="00484F1E" w:rsidRDefault="004965B6" w:rsidP="00E2663C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5B6" w:rsidRPr="00484F1E" w14:paraId="3E39A3F5" w14:textId="77777777" w:rsidTr="00E2663C">
        <w:tc>
          <w:tcPr>
            <w:tcW w:w="7830" w:type="dxa"/>
          </w:tcPr>
          <w:p w14:paraId="5A30BC0F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1AAB71CE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5B6" w:rsidRPr="00484F1E" w14:paraId="6D2F44BB" w14:textId="77777777" w:rsidTr="00E2663C">
        <w:tc>
          <w:tcPr>
            <w:tcW w:w="7830" w:type="dxa"/>
          </w:tcPr>
          <w:p w14:paraId="4453C9B7" w14:textId="73AD7F09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5D6E57E8" w14:textId="26277094" w:rsidR="004965B6" w:rsidRPr="00484F1E" w:rsidRDefault="00A51871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4965B6" w:rsidRPr="00484F1E" w14:paraId="647E0081" w14:textId="77777777" w:rsidTr="00E2663C">
        <w:tc>
          <w:tcPr>
            <w:tcW w:w="7830" w:type="dxa"/>
          </w:tcPr>
          <w:p w14:paraId="496CB7E3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AD76657" w14:textId="09C36E50" w:rsidR="004965B6" w:rsidRPr="00484F1E" w:rsidRDefault="00A51871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4965B6" w:rsidRPr="00484F1E" w14:paraId="2124FB96" w14:textId="77777777" w:rsidTr="00E2663C">
        <w:tc>
          <w:tcPr>
            <w:tcW w:w="7830" w:type="dxa"/>
          </w:tcPr>
          <w:p w14:paraId="50E63A1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4F6D68" w14:textId="7776F9A5" w:rsidR="004965B6" w:rsidRPr="00484F1E" w:rsidRDefault="00A51871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15,098</w:t>
            </w:r>
          </w:p>
        </w:tc>
      </w:tr>
    </w:tbl>
    <w:p w14:paraId="2E1D7E0C" w14:textId="0721A031" w:rsidR="00EC65AF" w:rsidRDefault="00EC65A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13794A51" w14:textId="29A005DE" w:rsidR="00B833DE" w:rsidRDefault="00B833DE" w:rsidP="00B833D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6194185" w14:textId="77777777" w:rsidR="00B833DE" w:rsidRDefault="00B833DE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10A9470" w14:textId="1217BD47" w:rsidR="00C60F2C" w:rsidRDefault="00C60F2C" w:rsidP="00314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ซีทีเจ โฮลดิ้งส์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>จำกัด ซึ่งเป็นผู้ถือหุ้นรายใหญ่ของบริษัท (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>
        <w:rPr>
          <w:rFonts w:asciiTheme="majorBidi" w:hAnsiTheme="majorBidi" w:cstheme="majorBidi"/>
          <w:sz w:val="30"/>
          <w:szCs w:val="30"/>
        </w:rPr>
        <w:t xml:space="preserve">”) </w:t>
      </w:r>
      <w:r>
        <w:rPr>
          <w:rFonts w:asciiTheme="majorBidi" w:hAnsiTheme="majorBidi" w:cstheme="majorBidi" w:hint="cs"/>
          <w:sz w:val="30"/>
          <w:szCs w:val="30"/>
          <w:cs/>
        </w:rPr>
        <w:t>ได้โอนขาย</w:t>
      </w:r>
      <w:r w:rsidRPr="00EA2027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="00EA2027" w:rsidRPr="00EA202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A2027" w:rsidRPr="00EA2027">
        <w:rPr>
          <w:rFonts w:asciiTheme="majorBidi" w:hAnsiTheme="majorBidi" w:cstheme="majorBidi"/>
          <w:sz w:val="30"/>
          <w:szCs w:val="30"/>
        </w:rPr>
        <w:t xml:space="preserve">20,280,280 </w:t>
      </w:r>
      <w:r w:rsidR="00EA2027" w:rsidRPr="00EA2027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EA2027">
        <w:rPr>
          <w:rFonts w:asciiTheme="majorBidi" w:hAnsiTheme="majorBidi" w:cstheme="majorBidi" w:hint="cs"/>
          <w:sz w:val="30"/>
          <w:szCs w:val="30"/>
          <w:cs/>
        </w:rPr>
        <w:t xml:space="preserve">ที่ถืออยู่ในบริษัทให้แก่บริษัท ฮ่องกง จีดี เทรดดิ้ง ลิมิเต็ด </w:t>
      </w:r>
      <w:r w:rsidRPr="00EA2027">
        <w:rPr>
          <w:rFonts w:asciiTheme="majorBidi" w:hAnsiTheme="majorBidi" w:cstheme="majorBidi"/>
          <w:sz w:val="30"/>
          <w:szCs w:val="30"/>
        </w:rPr>
        <w:t>(“</w:t>
      </w:r>
      <w:r w:rsidRPr="00EA2027">
        <w:rPr>
          <w:rFonts w:asciiTheme="majorBidi" w:hAnsiTheme="majorBidi" w:cstheme="majorBidi" w:hint="cs"/>
          <w:sz w:val="30"/>
          <w:szCs w:val="30"/>
          <w:cs/>
        </w:rPr>
        <w:t>ผู้ซื้อ</w:t>
      </w:r>
      <w:r w:rsidRPr="00EA2027">
        <w:rPr>
          <w:rFonts w:asciiTheme="majorBidi" w:hAnsiTheme="majorBidi" w:cstheme="majorBidi"/>
          <w:sz w:val="30"/>
          <w:szCs w:val="30"/>
        </w:rPr>
        <w:t>”)</w:t>
      </w:r>
      <w:r w:rsidRPr="00EA2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หรือคิดเป็นร้อยละ </w:t>
      </w:r>
      <w:r>
        <w:rPr>
          <w:rFonts w:asciiTheme="majorBidi" w:hAnsiTheme="majorBidi" w:cstheme="majorBidi"/>
          <w:sz w:val="30"/>
          <w:szCs w:val="30"/>
        </w:rPr>
        <w:t xml:space="preserve">42.25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ของจำนวนหุ้นที่จำหน่ายแล้วทั้งหมดของบริษัท โดยราคาที่ซื้อขายหุ้นนั้นคิดเป็นจำนวน </w:t>
      </w:r>
      <w:r>
        <w:rPr>
          <w:rFonts w:asciiTheme="majorBidi" w:hAnsiTheme="majorBidi" w:cstheme="majorBidi"/>
          <w:sz w:val="30"/>
          <w:szCs w:val="30"/>
        </w:rPr>
        <w:t xml:space="preserve">365,045,040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หรือคิดเป็นราคาหุ้นละ </w:t>
      </w:r>
      <w:r>
        <w:rPr>
          <w:rFonts w:asciiTheme="majorBidi" w:hAnsiTheme="majorBidi" w:cstheme="majorBidi"/>
          <w:sz w:val="30"/>
          <w:szCs w:val="30"/>
        </w:rPr>
        <w:t xml:space="preserve">18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1AFA3474" w14:textId="4F952B1B" w:rsidR="00F56C05" w:rsidRDefault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826300" w14:textId="42A9FD1B" w:rsidR="006B06D1" w:rsidRDefault="006B06D1" w:rsidP="006B06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40FE12B4" w14:textId="77777777" w:rsidR="00F56C05" w:rsidRDefault="00F56C05" w:rsidP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6BC92E" w14:textId="245069E0" w:rsidR="00F56C05" w:rsidRDefault="00F56C05" w:rsidP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56C0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F56C05">
        <w:rPr>
          <w:rFonts w:asciiTheme="majorBidi" w:hAnsiTheme="majorBidi" w:cstheme="majorBidi"/>
          <w:sz w:val="30"/>
          <w:szCs w:val="30"/>
        </w:rPr>
        <w:t xml:space="preserve"> </w:t>
      </w:r>
      <w:r w:rsidRPr="00F56C05">
        <w:rPr>
          <w:rFonts w:asciiTheme="majorBidi" w:hAnsiTheme="majorBidi" w:cstheme="majorBidi"/>
          <w:sz w:val="30"/>
          <w:szCs w:val="30"/>
          <w:cs/>
        </w:rPr>
        <w:t>และจะมีผลบังคับใช้กับ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56C0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งบการเงินสำหรับรอบระยะเวลาบัญชีที่เริ่มในหรือหลังวันที่ </w:t>
      </w:r>
      <w:r w:rsidRPr="00F56C05">
        <w:rPr>
          <w:rFonts w:asciiTheme="majorBidi" w:hAnsiTheme="majorBidi" w:cstheme="majorBidi"/>
          <w:sz w:val="30"/>
          <w:szCs w:val="30"/>
        </w:rPr>
        <w:t>1</w:t>
      </w:r>
      <w:r w:rsidRPr="00F56C05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2571</w:t>
      </w:r>
      <w:r w:rsidRPr="00F56C05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56C05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F56C05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บริษัทไม่ได้นำมาตรฐานการ</w:t>
      </w:r>
      <w:r w:rsidRPr="00F56C05">
        <w:rPr>
          <w:rFonts w:asciiTheme="majorBidi" w:hAnsiTheme="majorBidi" w:cstheme="majorBidi" w:hint="cs"/>
          <w:sz w:val="30"/>
          <w:szCs w:val="30"/>
          <w:cs/>
        </w:rPr>
        <w:t>รายงานที่ออกและ</w:t>
      </w:r>
      <w:r w:rsidRPr="00F56C05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F56C05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56C05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8953FBF" w14:textId="77777777" w:rsidR="00F56C05" w:rsidRDefault="00F56C05" w:rsidP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F56C05" w:rsidRPr="00724236" w14:paraId="29336BF8" w14:textId="77777777" w:rsidTr="00F56C05">
        <w:trPr>
          <w:tblHeader/>
        </w:trPr>
        <w:tc>
          <w:tcPr>
            <w:tcW w:w="3690" w:type="dxa"/>
            <w:vAlign w:val="bottom"/>
          </w:tcPr>
          <w:p w14:paraId="20DF11BE" w14:textId="3102CBC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56C0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F56C0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28B85B26" w14:textId="7777777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56C0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438D9254" w14:textId="7777777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56C0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56C05" w:rsidRPr="00724236" w14:paraId="534F4908" w14:textId="77777777" w:rsidTr="00F56C05">
        <w:tc>
          <w:tcPr>
            <w:tcW w:w="3690" w:type="dxa"/>
          </w:tcPr>
          <w:p w14:paraId="064893A3" w14:textId="1CD789CB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F56C0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6C05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295496A4" w14:textId="276D605E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56C0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2D23D92C" w14:textId="7777777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6C05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F56C05" w:rsidRPr="00724236" w14:paraId="21D1A27A" w14:textId="77777777" w:rsidTr="00F56C05">
        <w:tc>
          <w:tcPr>
            <w:tcW w:w="3690" w:type="dxa"/>
          </w:tcPr>
          <w:p w14:paraId="23B1AA83" w14:textId="7777777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6C05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F56C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6C0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F56C0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71E72347" w14:textId="7777777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56C05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4B4143C4" w14:textId="77777777" w:rsidR="00F56C05" w:rsidRPr="00F56C05" w:rsidRDefault="00F56C05" w:rsidP="001C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6C05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3E0D5768" w14:textId="77777777" w:rsidR="00F56C05" w:rsidRDefault="00F56C05" w:rsidP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18AF2" w14:textId="0CCCE58F" w:rsidR="00F56C05" w:rsidRPr="00DD1A08" w:rsidRDefault="00F56C05" w:rsidP="00D132F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27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D1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D1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DD1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Pr="00DD1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DD1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/>
      </w:r>
    </w:p>
    <w:p w14:paraId="034C6B97" w14:textId="77777777" w:rsidR="00F56C05" w:rsidRPr="00DD1A08" w:rsidRDefault="00F56C05" w:rsidP="00F56C05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D1A0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Pr="00DD1A08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DD1A0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25C83522" w14:textId="77777777" w:rsidR="00F56C05" w:rsidRPr="00DD1A08" w:rsidRDefault="00F56C05" w:rsidP="00F56C0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AB1274" w14:textId="77777777" w:rsidR="00F56C05" w:rsidRPr="00DD1A08" w:rsidRDefault="00F56C05" w:rsidP="00F56C05">
      <w:pPr>
        <w:pStyle w:val="ListParagraph"/>
        <w:numPr>
          <w:ilvl w:val="0"/>
          <w:numId w:val="3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9EF9FFE" w14:textId="75C281BB" w:rsidR="00F56C05" w:rsidRPr="00DD1A08" w:rsidRDefault="00F56C05" w:rsidP="00F56C05">
      <w:pPr>
        <w:pStyle w:val="ListParagraph"/>
        <w:numPr>
          <w:ilvl w:val="0"/>
          <w:numId w:val="3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9F0BB5" w:rsidRPr="00DD1A0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18D9A16D" w14:textId="77777777" w:rsidR="00F56C05" w:rsidRPr="00DD1A08" w:rsidRDefault="00F56C05" w:rsidP="00F56C05">
      <w:pPr>
        <w:pStyle w:val="ListParagraph"/>
        <w:numPr>
          <w:ilvl w:val="0"/>
          <w:numId w:val="3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70129761" w14:textId="77777777" w:rsidR="00F56C05" w:rsidRPr="00DD1A08" w:rsidRDefault="00F56C05" w:rsidP="00F56C0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4465AB4" w14:textId="77777777" w:rsidR="00F56C05" w:rsidRPr="00DD1A08" w:rsidRDefault="00F56C05" w:rsidP="00F56C05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Pr="00DD1A0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DD1A08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DD1A08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6A12659C" w14:textId="77777777" w:rsidR="00F56C05" w:rsidRPr="00DD1A08" w:rsidRDefault="00F56C05" w:rsidP="00F56C0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D0F0AE" w14:textId="48D037C6" w:rsidR="00F56C05" w:rsidRPr="009C4674" w:rsidRDefault="00F56C05" w:rsidP="00D1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D1A08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0AE5984A" w14:textId="77777777" w:rsidR="00F56C05" w:rsidRPr="00F56C05" w:rsidRDefault="00F56C05" w:rsidP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F56C05" w:rsidRPr="00F56C05" w:rsidSect="00C43E5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78EA" w14:textId="77777777" w:rsidR="00FF1F2D" w:rsidRDefault="00FF1F2D">
      <w:r>
        <w:separator/>
      </w:r>
    </w:p>
  </w:endnote>
  <w:endnote w:type="continuationSeparator" w:id="0">
    <w:p w14:paraId="070F43D5" w14:textId="77777777" w:rsidR="00FF1F2D" w:rsidRDefault="00FF1F2D">
      <w:r>
        <w:continuationSeparator/>
      </w:r>
    </w:p>
  </w:endnote>
  <w:endnote w:type="continuationNotice" w:id="1">
    <w:p w14:paraId="68F005B5" w14:textId="77777777" w:rsidR="00FF1F2D" w:rsidRDefault="00FF1F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3853" w14:textId="4A18B666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36F49" w14:textId="0B3A28DA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9347" w14:textId="73302508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8F743" w14:textId="77777777" w:rsidR="00FF1F2D" w:rsidRDefault="00FF1F2D">
      <w:r>
        <w:separator/>
      </w:r>
    </w:p>
  </w:footnote>
  <w:footnote w:type="continuationSeparator" w:id="0">
    <w:p w14:paraId="087E4372" w14:textId="77777777" w:rsidR="00FF1F2D" w:rsidRDefault="00FF1F2D">
      <w:r>
        <w:continuationSeparator/>
      </w:r>
    </w:p>
  </w:footnote>
  <w:footnote w:type="continuationNotice" w:id="1">
    <w:p w14:paraId="41109694" w14:textId="77777777" w:rsidR="00FF1F2D" w:rsidRDefault="00FF1F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B2A7" w14:textId="77777777" w:rsidR="00444C3A" w:rsidRPr="00A81676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2" w:name="_Hlk68857696"/>
    <w:bookmarkStart w:id="3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11E7381" w14:textId="77777777" w:rsidR="00444C3A" w:rsidRPr="006C5D17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2"/>
  <w:bookmarkEnd w:id="3"/>
  <w:p w14:paraId="7841F699" w14:textId="0AB3E7DC" w:rsidR="00444C3A" w:rsidRPr="00A86E49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13E7F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113E7F">
      <w:rPr>
        <w:rFonts w:ascii="Angsana New" w:hAnsi="Angsana New"/>
        <w:b/>
        <w:bCs/>
        <w:sz w:val="32"/>
        <w:szCs w:val="32"/>
      </w:rPr>
      <w:t xml:space="preserve">30 </w:t>
    </w:r>
    <w:r w:rsidR="00016D7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 w:rsidR="005F3731"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E1A9976" w14:textId="77777777" w:rsidR="003D4136" w:rsidRPr="00A86E49" w:rsidRDefault="003D4136" w:rsidP="003D41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</w:t>
    </w:r>
    <w:r>
      <w:rPr>
        <w:rFonts w:ascii="Angsana New" w:hAnsi="Angsana New" w:hint="cs"/>
        <w:b/>
        <w:bCs/>
        <w:sz w:val="32"/>
        <w:szCs w:val="32"/>
        <w:cs/>
      </w:rPr>
      <w:t>นและหกเดือน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D652" w14:textId="77777777" w:rsidR="00444C3A" w:rsidRPr="00A81676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406C65B" w14:textId="77777777" w:rsidR="00444C3A" w:rsidRPr="006C5D17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2F45E3D" w14:textId="013E89BE" w:rsidR="00444C3A" w:rsidRPr="00A86E49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</w:t>
    </w:r>
    <w:r w:rsidR="00FD7E48">
      <w:rPr>
        <w:rFonts w:ascii="Angsana New" w:hAnsi="Angsana New" w:hint="cs"/>
        <w:b/>
        <w:bCs/>
        <w:sz w:val="32"/>
        <w:szCs w:val="32"/>
        <w:cs/>
      </w:rPr>
      <w:t>น</w:t>
    </w:r>
    <w:r w:rsidR="00016D74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016D74">
      <w:rPr>
        <w:rFonts w:ascii="Angsana New" w:hAnsi="Angsana New"/>
        <w:b/>
        <w:bCs/>
        <w:sz w:val="32"/>
        <w:szCs w:val="32"/>
      </w:rPr>
      <w:t xml:space="preserve">30 </w:t>
    </w:r>
    <w:r w:rsidR="00016D7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 w:rsidR="00FD7E48"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FC9A2E5" w14:textId="77777777" w:rsidR="00B003C0" w:rsidRPr="00AB510F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9"/>
  </w:num>
  <w:num w:numId="12" w16cid:durableId="1660814258">
    <w:abstractNumId w:val="14"/>
  </w:num>
  <w:num w:numId="13" w16cid:durableId="1419792250">
    <w:abstractNumId w:val="26"/>
  </w:num>
  <w:num w:numId="14" w16cid:durableId="781337936">
    <w:abstractNumId w:val="17"/>
  </w:num>
  <w:num w:numId="15" w16cid:durableId="2045519833">
    <w:abstractNumId w:val="21"/>
  </w:num>
  <w:num w:numId="16" w16cid:durableId="523980739">
    <w:abstractNumId w:val="27"/>
  </w:num>
  <w:num w:numId="17" w16cid:durableId="268784572">
    <w:abstractNumId w:val="24"/>
  </w:num>
  <w:num w:numId="18" w16cid:durableId="1865090183">
    <w:abstractNumId w:val="13"/>
  </w:num>
  <w:num w:numId="19" w16cid:durableId="284701111">
    <w:abstractNumId w:val="25"/>
  </w:num>
  <w:num w:numId="20" w16cid:durableId="1036275408">
    <w:abstractNumId w:val="29"/>
  </w:num>
  <w:num w:numId="21" w16cid:durableId="1578830517">
    <w:abstractNumId w:val="23"/>
  </w:num>
  <w:num w:numId="22" w16cid:durableId="936521719">
    <w:abstractNumId w:val="10"/>
  </w:num>
  <w:num w:numId="23" w16cid:durableId="2026976559">
    <w:abstractNumId w:val="31"/>
  </w:num>
  <w:num w:numId="24" w16cid:durableId="608120305">
    <w:abstractNumId w:val="22"/>
  </w:num>
  <w:num w:numId="25" w16cid:durableId="2060198974">
    <w:abstractNumId w:val="16"/>
  </w:num>
  <w:num w:numId="26" w16cid:durableId="825240911">
    <w:abstractNumId w:val="11"/>
  </w:num>
  <w:num w:numId="27" w16cid:durableId="1820461213">
    <w:abstractNumId w:val="15"/>
  </w:num>
  <w:num w:numId="28" w16cid:durableId="556933505">
    <w:abstractNumId w:val="28"/>
  </w:num>
  <w:num w:numId="29" w16cid:durableId="1615209940">
    <w:abstractNumId w:val="30"/>
  </w:num>
  <w:num w:numId="30" w16cid:durableId="1433358120">
    <w:abstractNumId w:val="18"/>
  </w:num>
  <w:num w:numId="31" w16cid:durableId="433282297">
    <w:abstractNumId w:val="12"/>
  </w:num>
  <w:num w:numId="32" w16cid:durableId="65773133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0DCC"/>
    <w:rsid w:val="00011503"/>
    <w:rsid w:val="000116F5"/>
    <w:rsid w:val="00011713"/>
    <w:rsid w:val="000117EA"/>
    <w:rsid w:val="000118D6"/>
    <w:rsid w:val="00012C18"/>
    <w:rsid w:val="000131BF"/>
    <w:rsid w:val="0001326B"/>
    <w:rsid w:val="00013F3F"/>
    <w:rsid w:val="000145D4"/>
    <w:rsid w:val="00014F66"/>
    <w:rsid w:val="00015051"/>
    <w:rsid w:val="00015376"/>
    <w:rsid w:val="0001565E"/>
    <w:rsid w:val="00016D74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1999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74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39CA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77C79"/>
    <w:rsid w:val="000801B5"/>
    <w:rsid w:val="00080381"/>
    <w:rsid w:val="00080B06"/>
    <w:rsid w:val="0008263F"/>
    <w:rsid w:val="000839DF"/>
    <w:rsid w:val="00083DDF"/>
    <w:rsid w:val="00084E5B"/>
    <w:rsid w:val="000865B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0F4"/>
    <w:rsid w:val="000A2D59"/>
    <w:rsid w:val="000A2DCB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073E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8E9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45FB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429F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3E7F"/>
    <w:rsid w:val="0011483C"/>
    <w:rsid w:val="00114C18"/>
    <w:rsid w:val="00114EEC"/>
    <w:rsid w:val="00115133"/>
    <w:rsid w:val="001156F5"/>
    <w:rsid w:val="00115E1C"/>
    <w:rsid w:val="0011655A"/>
    <w:rsid w:val="00117140"/>
    <w:rsid w:val="00117194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2791D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2B95"/>
    <w:rsid w:val="00144DBA"/>
    <w:rsid w:val="00144FA8"/>
    <w:rsid w:val="001458DE"/>
    <w:rsid w:val="0014603A"/>
    <w:rsid w:val="0014688B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2DF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96383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262B"/>
    <w:rsid w:val="001D36AD"/>
    <w:rsid w:val="001D4609"/>
    <w:rsid w:val="001D4659"/>
    <w:rsid w:val="001D4C7C"/>
    <w:rsid w:val="001D4C9B"/>
    <w:rsid w:val="001D4CB2"/>
    <w:rsid w:val="001D5333"/>
    <w:rsid w:val="001D55B5"/>
    <w:rsid w:val="001D5F0D"/>
    <w:rsid w:val="001D5FA7"/>
    <w:rsid w:val="001D60D1"/>
    <w:rsid w:val="001D6492"/>
    <w:rsid w:val="001D64EF"/>
    <w:rsid w:val="001D7E20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1CE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1F6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4EE5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40CC"/>
    <w:rsid w:val="002B5614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250"/>
    <w:rsid w:val="002D58F9"/>
    <w:rsid w:val="002D657F"/>
    <w:rsid w:val="002D6A23"/>
    <w:rsid w:val="002D7036"/>
    <w:rsid w:val="002D7F9C"/>
    <w:rsid w:val="002E0835"/>
    <w:rsid w:val="002E10A8"/>
    <w:rsid w:val="002E1130"/>
    <w:rsid w:val="002E1453"/>
    <w:rsid w:val="002E1A20"/>
    <w:rsid w:val="002E1E38"/>
    <w:rsid w:val="002E23E1"/>
    <w:rsid w:val="002E27FF"/>
    <w:rsid w:val="002E3646"/>
    <w:rsid w:val="002E480D"/>
    <w:rsid w:val="002E4B72"/>
    <w:rsid w:val="002E4C8C"/>
    <w:rsid w:val="002E5674"/>
    <w:rsid w:val="002E56C0"/>
    <w:rsid w:val="002E6AC7"/>
    <w:rsid w:val="002E6CD3"/>
    <w:rsid w:val="002E7845"/>
    <w:rsid w:val="002E7AC9"/>
    <w:rsid w:val="002F01B1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8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1034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693A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36B0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491C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6C9A"/>
    <w:rsid w:val="003B7436"/>
    <w:rsid w:val="003C0089"/>
    <w:rsid w:val="003C0174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B56"/>
    <w:rsid w:val="003D0FF1"/>
    <w:rsid w:val="003D147D"/>
    <w:rsid w:val="003D3976"/>
    <w:rsid w:val="003D3E63"/>
    <w:rsid w:val="003D4136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1DC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4C3A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57EAE"/>
    <w:rsid w:val="004606DE"/>
    <w:rsid w:val="00460EE0"/>
    <w:rsid w:val="0046261B"/>
    <w:rsid w:val="004636B8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77C8A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976F2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904"/>
    <w:rsid w:val="004A5D87"/>
    <w:rsid w:val="004A5EF7"/>
    <w:rsid w:val="004A5F51"/>
    <w:rsid w:val="004A6097"/>
    <w:rsid w:val="004A6757"/>
    <w:rsid w:val="004A7BA7"/>
    <w:rsid w:val="004B019D"/>
    <w:rsid w:val="004B0621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9F9"/>
    <w:rsid w:val="004D5C72"/>
    <w:rsid w:val="004D5DF8"/>
    <w:rsid w:val="004D5FDE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5852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669E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4C1B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128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3E"/>
    <w:rsid w:val="00552D97"/>
    <w:rsid w:val="00553114"/>
    <w:rsid w:val="00553255"/>
    <w:rsid w:val="005544FC"/>
    <w:rsid w:val="00554F24"/>
    <w:rsid w:val="00555CFC"/>
    <w:rsid w:val="00555D84"/>
    <w:rsid w:val="00555F94"/>
    <w:rsid w:val="00556D60"/>
    <w:rsid w:val="00556E8D"/>
    <w:rsid w:val="00557D16"/>
    <w:rsid w:val="00557F9D"/>
    <w:rsid w:val="0056078E"/>
    <w:rsid w:val="00560B5E"/>
    <w:rsid w:val="0056101F"/>
    <w:rsid w:val="0056176F"/>
    <w:rsid w:val="005619BA"/>
    <w:rsid w:val="00561B86"/>
    <w:rsid w:val="005625E5"/>
    <w:rsid w:val="005628B4"/>
    <w:rsid w:val="00564CB5"/>
    <w:rsid w:val="00565DF7"/>
    <w:rsid w:val="00566009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AFF"/>
    <w:rsid w:val="005A2BFA"/>
    <w:rsid w:val="005A32D6"/>
    <w:rsid w:val="005A42AC"/>
    <w:rsid w:val="005A4445"/>
    <w:rsid w:val="005A4563"/>
    <w:rsid w:val="005A4AEF"/>
    <w:rsid w:val="005A6D22"/>
    <w:rsid w:val="005B0479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731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451A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A7A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06D1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1C"/>
    <w:rsid w:val="006B71F5"/>
    <w:rsid w:val="006C0071"/>
    <w:rsid w:val="006C0B6F"/>
    <w:rsid w:val="006C16ED"/>
    <w:rsid w:val="006C1749"/>
    <w:rsid w:val="006C19CD"/>
    <w:rsid w:val="006C1AE9"/>
    <w:rsid w:val="006C22FA"/>
    <w:rsid w:val="006C2819"/>
    <w:rsid w:val="006C2CF8"/>
    <w:rsid w:val="006C330B"/>
    <w:rsid w:val="006C3C38"/>
    <w:rsid w:val="006C569A"/>
    <w:rsid w:val="006C5B00"/>
    <w:rsid w:val="006C5C22"/>
    <w:rsid w:val="006C646D"/>
    <w:rsid w:val="006C64CF"/>
    <w:rsid w:val="006C6A3C"/>
    <w:rsid w:val="006C7525"/>
    <w:rsid w:val="006C7FC8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0A75"/>
    <w:rsid w:val="006E1434"/>
    <w:rsid w:val="006E1508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4F4A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094"/>
    <w:rsid w:val="00721C78"/>
    <w:rsid w:val="0072209F"/>
    <w:rsid w:val="00722F8C"/>
    <w:rsid w:val="00724E4F"/>
    <w:rsid w:val="007262A8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9BC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49F3"/>
    <w:rsid w:val="0075505B"/>
    <w:rsid w:val="00756671"/>
    <w:rsid w:val="007568B3"/>
    <w:rsid w:val="00756A9E"/>
    <w:rsid w:val="007601CB"/>
    <w:rsid w:val="00760442"/>
    <w:rsid w:val="007606D5"/>
    <w:rsid w:val="00760B0D"/>
    <w:rsid w:val="007613DD"/>
    <w:rsid w:val="0076152D"/>
    <w:rsid w:val="00761B44"/>
    <w:rsid w:val="007621D6"/>
    <w:rsid w:val="0076222E"/>
    <w:rsid w:val="00762466"/>
    <w:rsid w:val="00763EF8"/>
    <w:rsid w:val="00763F89"/>
    <w:rsid w:val="00764021"/>
    <w:rsid w:val="00764727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402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1C1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1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12A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68C"/>
    <w:rsid w:val="00817D5D"/>
    <w:rsid w:val="0082056B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6ED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4E67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67B18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B7358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5641"/>
    <w:rsid w:val="008E6235"/>
    <w:rsid w:val="008E6BBB"/>
    <w:rsid w:val="008E6C73"/>
    <w:rsid w:val="008E7FA2"/>
    <w:rsid w:val="008F0261"/>
    <w:rsid w:val="008F1624"/>
    <w:rsid w:val="008F2256"/>
    <w:rsid w:val="008F258F"/>
    <w:rsid w:val="008F4797"/>
    <w:rsid w:val="008F47F0"/>
    <w:rsid w:val="008F4BB2"/>
    <w:rsid w:val="008F4F83"/>
    <w:rsid w:val="008F52EB"/>
    <w:rsid w:val="008F55AE"/>
    <w:rsid w:val="008F626E"/>
    <w:rsid w:val="008F769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26A82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00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1548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4E92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2779"/>
    <w:rsid w:val="009E305A"/>
    <w:rsid w:val="009E3470"/>
    <w:rsid w:val="009E417F"/>
    <w:rsid w:val="009E53D6"/>
    <w:rsid w:val="009E553B"/>
    <w:rsid w:val="009E6429"/>
    <w:rsid w:val="009E6B99"/>
    <w:rsid w:val="009E6EC2"/>
    <w:rsid w:val="009E6EEE"/>
    <w:rsid w:val="009E739A"/>
    <w:rsid w:val="009E7597"/>
    <w:rsid w:val="009E7E13"/>
    <w:rsid w:val="009F0256"/>
    <w:rsid w:val="009F0A78"/>
    <w:rsid w:val="009F0BB5"/>
    <w:rsid w:val="009F0EF1"/>
    <w:rsid w:val="009F16CA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2EEC"/>
    <w:rsid w:val="00A434B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871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FFB"/>
    <w:rsid w:val="00A67C1D"/>
    <w:rsid w:val="00A67D16"/>
    <w:rsid w:val="00A67FE5"/>
    <w:rsid w:val="00A70610"/>
    <w:rsid w:val="00A71221"/>
    <w:rsid w:val="00A73227"/>
    <w:rsid w:val="00A73ED7"/>
    <w:rsid w:val="00A740E9"/>
    <w:rsid w:val="00A74742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5D16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2E7C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B04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3E45"/>
    <w:rsid w:val="00B04636"/>
    <w:rsid w:val="00B04EFB"/>
    <w:rsid w:val="00B061A0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909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316E"/>
    <w:rsid w:val="00B24088"/>
    <w:rsid w:val="00B24D09"/>
    <w:rsid w:val="00B25342"/>
    <w:rsid w:val="00B2615E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2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2EB"/>
    <w:rsid w:val="00B74402"/>
    <w:rsid w:val="00B7589B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3DE"/>
    <w:rsid w:val="00B839BF"/>
    <w:rsid w:val="00B84032"/>
    <w:rsid w:val="00B84334"/>
    <w:rsid w:val="00B85DA2"/>
    <w:rsid w:val="00B86C23"/>
    <w:rsid w:val="00B8714E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2828"/>
    <w:rsid w:val="00BA33EA"/>
    <w:rsid w:val="00BA36B7"/>
    <w:rsid w:val="00BA3A16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AD5"/>
    <w:rsid w:val="00BD0E05"/>
    <w:rsid w:val="00BD1CE9"/>
    <w:rsid w:val="00BD208E"/>
    <w:rsid w:val="00BD275C"/>
    <w:rsid w:val="00BD28CA"/>
    <w:rsid w:val="00BD2A80"/>
    <w:rsid w:val="00BD31F4"/>
    <w:rsid w:val="00BD3B46"/>
    <w:rsid w:val="00BD41DC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0F2C"/>
    <w:rsid w:val="00C6123A"/>
    <w:rsid w:val="00C61B58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2C5"/>
    <w:rsid w:val="00C673C5"/>
    <w:rsid w:val="00C6740C"/>
    <w:rsid w:val="00C70049"/>
    <w:rsid w:val="00C703B4"/>
    <w:rsid w:val="00C70828"/>
    <w:rsid w:val="00C70DC4"/>
    <w:rsid w:val="00C7254C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8B4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BB5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58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2FF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B3"/>
    <w:rsid w:val="00D572C1"/>
    <w:rsid w:val="00D60804"/>
    <w:rsid w:val="00D609DE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73E"/>
    <w:rsid w:val="00D9494D"/>
    <w:rsid w:val="00D94F60"/>
    <w:rsid w:val="00D95854"/>
    <w:rsid w:val="00D975CD"/>
    <w:rsid w:val="00D97CC7"/>
    <w:rsid w:val="00DA0D2D"/>
    <w:rsid w:val="00DA0EFE"/>
    <w:rsid w:val="00DA14F4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1BB2"/>
    <w:rsid w:val="00DC2064"/>
    <w:rsid w:val="00DC246A"/>
    <w:rsid w:val="00DC3A00"/>
    <w:rsid w:val="00DC49B8"/>
    <w:rsid w:val="00DC56A2"/>
    <w:rsid w:val="00DC604C"/>
    <w:rsid w:val="00DD0D21"/>
    <w:rsid w:val="00DD0FDB"/>
    <w:rsid w:val="00DD1A08"/>
    <w:rsid w:val="00DD1D66"/>
    <w:rsid w:val="00DD364B"/>
    <w:rsid w:val="00DD38FF"/>
    <w:rsid w:val="00DD3DBA"/>
    <w:rsid w:val="00DD5059"/>
    <w:rsid w:val="00DD5D97"/>
    <w:rsid w:val="00DD6A37"/>
    <w:rsid w:val="00DE06EB"/>
    <w:rsid w:val="00DE0E99"/>
    <w:rsid w:val="00DE0FB6"/>
    <w:rsid w:val="00DE1D78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379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1B9A"/>
    <w:rsid w:val="00E71F16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1A50"/>
    <w:rsid w:val="00E82129"/>
    <w:rsid w:val="00E82172"/>
    <w:rsid w:val="00E825A3"/>
    <w:rsid w:val="00E8269E"/>
    <w:rsid w:val="00E831E1"/>
    <w:rsid w:val="00E84539"/>
    <w:rsid w:val="00E84CCA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027"/>
    <w:rsid w:val="00EA287F"/>
    <w:rsid w:val="00EA28CB"/>
    <w:rsid w:val="00EA2C28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258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016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27E34"/>
    <w:rsid w:val="00F304A9"/>
    <w:rsid w:val="00F3096C"/>
    <w:rsid w:val="00F30C35"/>
    <w:rsid w:val="00F30C5B"/>
    <w:rsid w:val="00F30EF4"/>
    <w:rsid w:val="00F316B4"/>
    <w:rsid w:val="00F3190D"/>
    <w:rsid w:val="00F31D80"/>
    <w:rsid w:val="00F33099"/>
    <w:rsid w:val="00F33E63"/>
    <w:rsid w:val="00F34992"/>
    <w:rsid w:val="00F34B8B"/>
    <w:rsid w:val="00F36EF9"/>
    <w:rsid w:val="00F406A7"/>
    <w:rsid w:val="00F40D95"/>
    <w:rsid w:val="00F410F6"/>
    <w:rsid w:val="00F41B48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C05"/>
    <w:rsid w:val="00F56E8A"/>
    <w:rsid w:val="00F57584"/>
    <w:rsid w:val="00F6094D"/>
    <w:rsid w:val="00F6143B"/>
    <w:rsid w:val="00F6159F"/>
    <w:rsid w:val="00F617FC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6FD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169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D7E48"/>
    <w:rsid w:val="00FE03B2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1F2D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99704-9C19-4FA0-A413-509CE88B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64</TotalTime>
  <Pages>10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7</cp:revision>
  <cp:lastPrinted>2026-04-27T18:23:00Z</cp:lastPrinted>
  <dcterms:created xsi:type="dcterms:W3CDTF">2026-08-03T06:12:00Z</dcterms:created>
  <dcterms:modified xsi:type="dcterms:W3CDTF">2026-08-04T02:45:00Z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