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42C2107" w14:textId="6BC92961" w:rsidR="00BB4BC4" w:rsidRPr="008457DC" w:rsidRDefault="00BB4BC4" w:rsidP="00BB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C4B61" w:rsidRPr="003C4B61">
        <w:rPr>
          <w:rFonts w:asciiTheme="majorBidi" w:hAnsiTheme="majorBidi" w:hint="cs"/>
          <w:sz w:val="32"/>
          <w:szCs w:val="32"/>
          <w:cs/>
        </w:rPr>
        <w:t>และหกเดือนสิ้นสุดวันที่</w:t>
      </w:r>
      <w:r w:rsidR="003C4B61" w:rsidRPr="003C4B61">
        <w:rPr>
          <w:rFonts w:asciiTheme="majorBidi" w:hAnsiTheme="majorBidi"/>
          <w:sz w:val="32"/>
          <w:szCs w:val="32"/>
          <w:cs/>
        </w:rPr>
        <w:t xml:space="preserve"> </w:t>
      </w:r>
      <w:r w:rsidR="00041586">
        <w:rPr>
          <w:rFonts w:asciiTheme="majorBidi" w:hAnsiTheme="majorBidi"/>
          <w:sz w:val="32"/>
          <w:szCs w:val="32"/>
        </w:rPr>
        <w:t>30</w:t>
      </w:r>
      <w:r w:rsidR="003C4B61" w:rsidRPr="003C4B61">
        <w:rPr>
          <w:rFonts w:asciiTheme="majorBidi" w:hAnsiTheme="majorBidi"/>
          <w:sz w:val="32"/>
          <w:szCs w:val="32"/>
          <w:cs/>
        </w:rPr>
        <w:t xml:space="preserve"> </w:t>
      </w:r>
      <w:r w:rsidR="003C4B61" w:rsidRPr="003C4B61">
        <w:rPr>
          <w:rFonts w:asciiTheme="majorBidi" w:hAnsiTheme="majorBidi" w:hint="cs"/>
          <w:sz w:val="32"/>
          <w:szCs w:val="32"/>
          <w:cs/>
        </w:rPr>
        <w:t>มิถุนายน</w:t>
      </w:r>
      <w:r w:rsidR="003C4B61">
        <w:rPr>
          <w:rFonts w:asciiTheme="majorBidi" w:hAnsiTheme="majorBidi" w:hint="cs"/>
          <w:sz w:val="32"/>
          <w:szCs w:val="32"/>
          <w:cs/>
        </w:rPr>
        <w:t xml:space="preserve"> </w:t>
      </w:r>
      <w:r w:rsidRPr="008457DC">
        <w:rPr>
          <w:rFonts w:asciiTheme="majorBidi" w:hAnsiTheme="majorBidi" w:cstheme="majorBidi"/>
          <w:sz w:val="32"/>
          <w:szCs w:val="32"/>
        </w:rPr>
        <w:t>256</w:t>
      </w:r>
      <w:r w:rsidR="00DF20FC">
        <w:rPr>
          <w:rFonts w:asciiTheme="majorBidi" w:hAnsiTheme="majorBidi" w:cstheme="majorBidi"/>
          <w:sz w:val="32"/>
          <w:szCs w:val="32"/>
        </w:rPr>
        <w:t>9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0830F9D0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0AEC44" w14:textId="77777777" w:rsidR="00D9725B" w:rsidRPr="008457DC" w:rsidRDefault="00D9725B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9725B" w:rsidRPr="008457DC" w:rsidSect="00A96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7C444D2F" w:rsidR="002C7A33" w:rsidRDefault="00BB4BC4" w:rsidP="003C4B61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3C4B61" w:rsidRPr="003C4B61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3C4B61" w:rsidRPr="003C4B61">
        <w:rPr>
          <w:rFonts w:asciiTheme="majorBidi" w:eastAsia="Calibri" w:hAnsiTheme="majorBidi" w:hint="cs"/>
          <w:sz w:val="30"/>
          <w:szCs w:val="30"/>
          <w:cs/>
        </w:rPr>
        <w:t>มิถุนายน</w:t>
      </w:r>
      <w:r w:rsidR="003C4B61" w:rsidRPr="003C4B6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DF20FC">
        <w:rPr>
          <w:rFonts w:asciiTheme="majorBidi" w:eastAsia="Calibri" w:hAnsiTheme="majorBidi" w:cstheme="majorBidi"/>
          <w:sz w:val="30"/>
          <w:szCs w:val="30"/>
        </w:rPr>
        <w:t>9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3C4B61">
        <w:rPr>
          <w:rFonts w:asciiTheme="majorBidi" w:eastAsia="Calibri" w:hAnsiTheme="majorBidi" w:cstheme="majorBidi" w:hint="cs"/>
          <w:sz w:val="30"/>
          <w:szCs w:val="30"/>
          <w:cs/>
        </w:rPr>
        <w:t xml:space="preserve">ร </w:t>
      </w:r>
      <w:r w:rsidR="003C4B61" w:rsidRPr="003C4B61">
        <w:rPr>
          <w:rFonts w:asciiTheme="majorBidi" w:eastAsia="Calibri" w:hAnsiTheme="majorBidi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3C4B61" w:rsidRPr="003C4B6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3C4B61">
        <w:rPr>
          <w:rFonts w:asciiTheme="majorBidi" w:eastAsia="Calibri" w:hAnsiTheme="majorBidi"/>
          <w:sz w:val="30"/>
          <w:szCs w:val="30"/>
        </w:rPr>
        <w:t>30</w:t>
      </w:r>
      <w:r w:rsidR="003C4B61" w:rsidRPr="003C4B6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3C4B61" w:rsidRPr="003C4B61">
        <w:rPr>
          <w:rFonts w:asciiTheme="majorBidi" w:eastAsia="Calibri" w:hAnsiTheme="majorBidi" w:hint="cs"/>
          <w:sz w:val="30"/>
          <w:szCs w:val="30"/>
          <w:cs/>
        </w:rPr>
        <w:t>มิถุนายน</w:t>
      </w:r>
      <w:r w:rsidR="003C4B61" w:rsidRPr="003C4B6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3C4B61">
        <w:rPr>
          <w:rFonts w:asciiTheme="majorBidi" w:eastAsia="Calibri" w:hAnsiTheme="majorBidi"/>
          <w:sz w:val="30"/>
          <w:szCs w:val="30"/>
        </w:rPr>
        <w:t xml:space="preserve">2569 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</w:t>
      </w:r>
      <w:r w:rsidR="003C4B6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งวด</w:t>
      </w:r>
      <w:r w:rsidR="003C4B61" w:rsidRPr="003C4B61">
        <w:rPr>
          <w:rFonts w:asciiTheme="majorBidi" w:eastAsia="Calibri" w:hAnsiTheme="majorBidi" w:hint="cs"/>
          <w:spacing w:val="-4"/>
          <w:sz w:val="30"/>
          <w:szCs w:val="30"/>
          <w:cs/>
        </w:rPr>
        <w:t>หกเดือนสิ้นสุดวันที่</w:t>
      </w:r>
      <w:r w:rsidR="003C4B61" w:rsidRPr="003C4B61">
        <w:rPr>
          <w:rFonts w:asciiTheme="majorBidi" w:eastAsia="Calibri" w:hAnsiTheme="majorBidi"/>
          <w:spacing w:val="-4"/>
          <w:sz w:val="30"/>
          <w:szCs w:val="30"/>
          <w:cs/>
        </w:rPr>
        <w:t xml:space="preserve"> </w:t>
      </w:r>
      <w:r w:rsidR="003C4B61">
        <w:rPr>
          <w:rFonts w:asciiTheme="majorBidi" w:eastAsia="Calibri" w:hAnsiTheme="majorBidi"/>
          <w:spacing w:val="-4"/>
          <w:sz w:val="30"/>
          <w:szCs w:val="30"/>
        </w:rPr>
        <w:t>30</w:t>
      </w:r>
      <w:r w:rsidR="003C4B61" w:rsidRPr="003C4B61">
        <w:rPr>
          <w:rFonts w:asciiTheme="majorBidi" w:eastAsia="Calibri" w:hAnsiTheme="majorBidi"/>
          <w:spacing w:val="-4"/>
          <w:sz w:val="30"/>
          <w:szCs w:val="30"/>
          <w:cs/>
        </w:rPr>
        <w:t xml:space="preserve"> </w:t>
      </w:r>
      <w:r w:rsidR="003C4B61" w:rsidRPr="003C4B61">
        <w:rPr>
          <w:rFonts w:asciiTheme="majorBidi" w:eastAsia="Calibri" w:hAnsiTheme="majorBidi" w:hint="cs"/>
          <w:spacing w:val="-4"/>
          <w:sz w:val="30"/>
          <w:szCs w:val="30"/>
          <w:cs/>
        </w:rPr>
        <w:t>มิถุนายน</w:t>
      </w:r>
      <w:r w:rsidR="003C4B61" w:rsidRPr="003C4B61">
        <w:rPr>
          <w:rFonts w:asciiTheme="majorBidi" w:eastAsia="Calibri" w:hAnsiTheme="majorBidi"/>
          <w:spacing w:val="-4"/>
          <w:sz w:val="30"/>
          <w:szCs w:val="30"/>
          <w:cs/>
        </w:rPr>
        <w:t xml:space="preserve"> </w:t>
      </w:r>
      <w:r w:rsidR="003C4B61">
        <w:rPr>
          <w:rFonts w:asciiTheme="majorBidi" w:eastAsia="Calibri" w:hAnsiTheme="majorBidi" w:cstheme="majorBidi"/>
          <w:spacing w:val="-4"/>
          <w:sz w:val="30"/>
          <w:szCs w:val="30"/>
        </w:rPr>
        <w:t>2569</w:t>
      </w:r>
      <w:r w:rsidR="00F2697D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</w:t>
      </w:r>
      <w:r w:rsidR="00643392">
        <w:rPr>
          <w:rFonts w:asciiTheme="majorBidi" w:eastAsia="Calibri" w:hAnsiTheme="majorBidi" w:cstheme="majorBidi"/>
          <w:spacing w:val="-4"/>
          <w:sz w:val="30"/>
          <w:szCs w:val="30"/>
          <w:cs/>
        </w:rPr>
        <w:br/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แบบย่อ (ข้อมูลทางการเงิ</w:t>
      </w:r>
      <w:r w:rsidR="00F2697D"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="00F2697D"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F2697D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C080DED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F0771E" w:rsidRPr="00F0771E">
        <w:rPr>
          <w:rFonts w:asciiTheme="majorBidi" w:hAnsiTheme="majorBidi" w:cs="Angsana New" w:hint="cs"/>
          <w:cs/>
          <w:lang w:val="en-US"/>
        </w:rPr>
        <w:t>พรทิพย์</w:t>
      </w:r>
      <w:r w:rsidR="00F0771E" w:rsidRPr="00F0771E">
        <w:rPr>
          <w:rFonts w:asciiTheme="majorBidi" w:hAnsiTheme="majorBidi" w:cs="Angsana New"/>
          <w:cs/>
          <w:lang w:val="en-US"/>
        </w:rPr>
        <w:t xml:space="preserve"> </w:t>
      </w:r>
      <w:r w:rsidR="00F0771E" w:rsidRPr="00F0771E">
        <w:rPr>
          <w:rFonts w:asciiTheme="majorBidi" w:hAnsiTheme="majorBidi" w:cs="Angsana New" w:hint="cs"/>
          <w:cs/>
          <w:lang w:val="en-US"/>
        </w:rPr>
        <w:t>ริมดุสิต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51AB5B3F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F33DD6" w:rsidRPr="00F33DD6">
        <w:rPr>
          <w:rFonts w:asciiTheme="majorBidi" w:hAnsiTheme="majorBidi" w:cstheme="majorBidi"/>
          <w:lang w:val="en-US"/>
        </w:rPr>
        <w:t>5565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bookmarkEnd w:id="2"/>
    <w:p w14:paraId="24B5C015" w14:textId="061124E7" w:rsidR="002769F6" w:rsidRPr="008457DC" w:rsidRDefault="004A1122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3C4B61">
        <w:rPr>
          <w:rFonts w:asciiTheme="majorBidi" w:hAnsiTheme="majorBidi" w:cstheme="majorBidi"/>
          <w:sz w:val="30"/>
          <w:szCs w:val="30"/>
        </w:rPr>
        <w:t xml:space="preserve"> </w:t>
      </w:r>
      <w:r w:rsidR="003C4B6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855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6E5A">
        <w:rPr>
          <w:rFonts w:asciiTheme="majorBidi" w:hAnsiTheme="majorBidi" w:cstheme="majorBidi"/>
          <w:sz w:val="30"/>
          <w:szCs w:val="30"/>
        </w:rPr>
        <w:t>256</w:t>
      </w:r>
      <w:r w:rsidR="00DF20FC">
        <w:rPr>
          <w:rFonts w:asciiTheme="majorBidi" w:hAnsiTheme="majorBidi" w:cstheme="majorBidi"/>
          <w:sz w:val="30"/>
          <w:szCs w:val="30"/>
        </w:rPr>
        <w:t>9</w:t>
      </w:r>
    </w:p>
    <w:sectPr w:rsidR="002769F6" w:rsidRPr="008457DC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CA3C" w14:textId="77777777" w:rsidR="00435452" w:rsidRDefault="00435452">
      <w:r>
        <w:separator/>
      </w:r>
    </w:p>
  </w:endnote>
  <w:endnote w:type="continuationSeparator" w:id="0">
    <w:p w14:paraId="7BEE98BA" w14:textId="77777777" w:rsidR="00435452" w:rsidRDefault="00435452">
      <w:r>
        <w:continuationSeparator/>
      </w:r>
    </w:p>
  </w:endnote>
  <w:endnote w:type="continuationNotice" w:id="1">
    <w:p w14:paraId="63637E70" w14:textId="77777777" w:rsidR="00435452" w:rsidRDefault="004354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12FA" w14:textId="733330D1" w:rsidR="005C3402" w:rsidRPr="00BB4BC4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  <w:lang w:val="pt-BR"/>
      </w:rPr>
    </w:pPr>
    <w:r w:rsidRPr="00BB4BC4">
      <w:rPr>
        <w:rStyle w:val="PageNumber"/>
        <w:rFonts w:ascii="Angsana New" w:hAnsi="Angsana New"/>
        <w:sz w:val="30"/>
        <w:szCs w:val="30"/>
        <w:lang w:val="pt-BR"/>
      </w:rPr>
      <w:t>2</w:t>
    </w:r>
  </w:p>
  <w:p w14:paraId="24D6BD37" w14:textId="74A09983" w:rsidR="005C3402" w:rsidRPr="00BB4BC4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B4BC4">
      <w:rPr>
        <w:rFonts w:ascii="Angsana New" w:hAnsi="Angsana New"/>
        <w:i/>
        <w:iCs/>
        <w:sz w:val="30"/>
        <w:szCs w:val="30"/>
        <w:lang w:val="pt-BR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946B7D">
      <w:rPr>
        <w:rFonts w:ascii="Angsana New" w:hAnsi="Angsana New"/>
        <w:i/>
        <w:iCs/>
        <w:noProof/>
        <w:sz w:val="30"/>
        <w:szCs w:val="30"/>
        <w:lang w:val="pt-BR"/>
      </w:rPr>
      <w:t>2026Dec_FSA_Betagro Public Company Limited_03t_Q1_Report.DOCX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B4BC4">
      <w:rPr>
        <w:rFonts w:ascii="Angsana New" w:hAnsi="Angsana New"/>
        <w:i/>
        <w:iCs/>
        <w:sz w:val="30"/>
        <w:szCs w:val="30"/>
        <w:lang w:val="pt-B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1C72" w14:textId="77777777" w:rsidR="00435452" w:rsidRDefault="00435452">
      <w:r>
        <w:separator/>
      </w:r>
    </w:p>
  </w:footnote>
  <w:footnote w:type="continuationSeparator" w:id="0">
    <w:p w14:paraId="5FF10D5C" w14:textId="77777777" w:rsidR="00435452" w:rsidRDefault="00435452">
      <w:r>
        <w:continuationSeparator/>
      </w:r>
    </w:p>
  </w:footnote>
  <w:footnote w:type="continuationNotice" w:id="1">
    <w:p w14:paraId="66568210" w14:textId="77777777" w:rsidR="00435452" w:rsidRDefault="004354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F5F0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9755F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8890E2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5825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E342915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6F96E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DFF066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D7DA6A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52E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D12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86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5F23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1E90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70A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23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2D7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0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5AF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78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EE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5A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3CDD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4E87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54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AFE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5E3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601"/>
    <w:rsid w:val="0018577A"/>
    <w:rsid w:val="001857E3"/>
    <w:rsid w:val="00185C1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8CC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31F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C9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B8A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56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0B"/>
    <w:rsid w:val="002334C1"/>
    <w:rsid w:val="00233548"/>
    <w:rsid w:val="002335E0"/>
    <w:rsid w:val="0023390D"/>
    <w:rsid w:val="0023393B"/>
    <w:rsid w:val="00233AC8"/>
    <w:rsid w:val="00233D33"/>
    <w:rsid w:val="00233DDE"/>
    <w:rsid w:val="002341BD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18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CB9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8F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07"/>
    <w:rsid w:val="00285522"/>
    <w:rsid w:val="0028589F"/>
    <w:rsid w:val="0028595E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B5D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434"/>
    <w:rsid w:val="002B54F1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612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6F0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188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663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15A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93A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255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0FDC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37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0E4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68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1D61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9EC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61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B22"/>
    <w:rsid w:val="003F3C03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24D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5CF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4C1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91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CF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45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906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440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5A9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01E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1F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122"/>
    <w:rsid w:val="004A12F9"/>
    <w:rsid w:val="004A13A3"/>
    <w:rsid w:val="004A13D2"/>
    <w:rsid w:val="004A1682"/>
    <w:rsid w:val="004A1903"/>
    <w:rsid w:val="004A19F8"/>
    <w:rsid w:val="004A1A57"/>
    <w:rsid w:val="004A1AA9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B40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944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98A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3A1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1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81E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5D9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40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5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9ED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947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38F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14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B34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3A7"/>
    <w:rsid w:val="00602516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392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C7E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7D3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129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3CE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2E82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26E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3EE0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B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B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3A2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EF2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3B2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6B3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37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DE8"/>
    <w:rsid w:val="00793E3A"/>
    <w:rsid w:val="00793E8A"/>
    <w:rsid w:val="00793F50"/>
    <w:rsid w:val="00793F7D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BD4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E3B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4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3"/>
    <w:rsid w:val="008015F9"/>
    <w:rsid w:val="008017A3"/>
    <w:rsid w:val="00801A02"/>
    <w:rsid w:val="00801A06"/>
    <w:rsid w:val="00801A33"/>
    <w:rsid w:val="00801A52"/>
    <w:rsid w:val="00801F4A"/>
    <w:rsid w:val="008021BA"/>
    <w:rsid w:val="008021C9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777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1F8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CF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7CE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74A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2A4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B5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2B55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8DE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F79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32B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0F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B7D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4F7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0B9D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06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039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205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1A1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6A8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BD6"/>
    <w:rsid w:val="009F4D49"/>
    <w:rsid w:val="009F4FC4"/>
    <w:rsid w:val="009F54B8"/>
    <w:rsid w:val="009F5526"/>
    <w:rsid w:val="009F5582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17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089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A4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DF8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4C1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789"/>
    <w:rsid w:val="00A71908"/>
    <w:rsid w:val="00A7196C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9FB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18A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B7D01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2F5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9DA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AFA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5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9D0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8C4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BC4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0F6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1D9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B47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02B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BD0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378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E1C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3EA"/>
    <w:rsid w:val="00C345F4"/>
    <w:rsid w:val="00C34AF5"/>
    <w:rsid w:val="00C34C8B"/>
    <w:rsid w:val="00C34D69"/>
    <w:rsid w:val="00C34DB0"/>
    <w:rsid w:val="00C34E84"/>
    <w:rsid w:val="00C34FC7"/>
    <w:rsid w:val="00C3526B"/>
    <w:rsid w:val="00C35C28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85A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47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3F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592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A9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0CE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BC0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3DE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258"/>
    <w:rsid w:val="00CA743A"/>
    <w:rsid w:val="00CA74AC"/>
    <w:rsid w:val="00CA75B8"/>
    <w:rsid w:val="00CA76CF"/>
    <w:rsid w:val="00CA7775"/>
    <w:rsid w:val="00CA77B6"/>
    <w:rsid w:val="00CA7995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6F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436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9E0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7B1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5AD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BD7"/>
    <w:rsid w:val="00D51DF5"/>
    <w:rsid w:val="00D51ED3"/>
    <w:rsid w:val="00D52150"/>
    <w:rsid w:val="00D522FB"/>
    <w:rsid w:val="00D52351"/>
    <w:rsid w:val="00D52862"/>
    <w:rsid w:val="00D5288D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DA9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1A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25B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90A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70B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71B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0FC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4AA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D51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55C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15F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6FC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3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EB7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0F0F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9EE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1E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DD6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747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7F6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E16"/>
    <w:rsid w:val="00F83267"/>
    <w:rsid w:val="00F83478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0FB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9FA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0B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EDA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DB3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B8BE2-8C7F-4145-B63D-860CB88C2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E2FEB-CCCD-480C-9FCC-947507F262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85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Sasikan, Chanpa</cp:lastModifiedBy>
  <cp:revision>79</cp:revision>
  <cp:lastPrinted>2026-04-29T15:47:00Z</cp:lastPrinted>
  <dcterms:created xsi:type="dcterms:W3CDTF">2024-10-24T03:04:00Z</dcterms:created>
  <dcterms:modified xsi:type="dcterms:W3CDTF">2026-08-10T01:50:00Z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20bed8fe-bb46-4945-b581-a5557c2b3f90</vt:lpwstr>
  </property>
</Properties>
</file>