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EF18C5" w14:paraId="0F363CC2" w14:textId="77777777" w:rsidTr="00DB3409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ExtraText"/>
            <w:bookmarkStart w:id="1" w:name="_Hlk68267982"/>
            <w:bookmarkEnd w:id="0"/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EF18C5" w14:paraId="7DBF77DF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2A31" w:rsidRPr="00EF18C5" w14:paraId="418C64DE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2EEBB048" w:rsidR="00E72A31" w:rsidRPr="00EF18C5" w:rsidRDefault="00E51C1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FBDDB21" w14:textId="7A37E6D2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66518" w:rsidRPr="00EF18C5" w14:paraId="14B089DC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90E0FC" w14:textId="5C61D49D" w:rsidR="00466518" w:rsidRPr="00EF18C5" w:rsidDel="005765CD" w:rsidRDefault="00905EBC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1404CD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0923D5" w14:textId="35F5D765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25B62" w:rsidRPr="00EF18C5" w14:paraId="4C4C3B89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0EF808" w14:textId="0D9F3EFD" w:rsidR="00C25B62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B4E0845" w14:textId="77777777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A03633" w14:textId="11F0C7C4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C25B62" w:rsidRPr="00EF18C5" w14:paraId="0F70CA13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C69CA" w14:textId="3AF80A79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731086" w14:textId="77777777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4DA99E" w14:textId="0D85262F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25B62" w:rsidRPr="00EF18C5" w14:paraId="4F0DB836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FCD3F5" w14:textId="6F635D34" w:rsidR="00C25B62" w:rsidRPr="00531620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6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5C1FB6" w14:textId="77777777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3994C9" w14:textId="24292E40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25B62" w:rsidRPr="00EF18C5" w14:paraId="60D0D190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394DE6FC" w:rsidR="00C25B62" w:rsidRPr="00EF18C5" w:rsidRDefault="00C25B62" w:rsidP="00C25B6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45EC487" w14:textId="77777777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6120B35E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C25B62" w:rsidRPr="00EF18C5" w14:paraId="0D9BF1BE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18C77D88" w:rsidR="00C25B62" w:rsidRPr="00EF18C5" w:rsidRDefault="00C25B62" w:rsidP="00C25B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F241BF" w14:textId="77777777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CD11EEB" w14:textId="6848EE12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25B62" w:rsidRPr="00EF18C5" w14:paraId="4FB8257B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09C134" w14:textId="5A4B15F6" w:rsidR="00C25B62" w:rsidRPr="00EF18C5" w:rsidRDefault="00C25B62" w:rsidP="00C25B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45D0DE" w14:textId="77777777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776A9A8E" w14:textId="0BF79897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C25B62" w:rsidRPr="00EF18C5" w14:paraId="2B0271D9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5EA299D1" w:rsidR="00C25B62" w:rsidRPr="00EF18C5" w:rsidRDefault="00C25B62" w:rsidP="00C25B6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8025241" w14:textId="77777777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50AEABE6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C25B62" w:rsidRPr="00EF18C5" w14:paraId="451EF3C8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5AE2F7" w14:textId="0B05908C" w:rsidR="00C25B62" w:rsidRDefault="00C25B62" w:rsidP="00C25B6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8C20CA0" w14:textId="77777777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6B295F" w14:textId="66C0A150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7D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25B62" w:rsidRPr="00EF18C5" w14:paraId="7404C5A6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1CD485" w14:textId="299B721F" w:rsidR="00C25B62" w:rsidRPr="00EF18C5" w:rsidRDefault="00C25B62" w:rsidP="00C25B6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A11A378" w14:textId="77777777" w:rsidR="00C25B62" w:rsidRPr="00EF18C5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B9126D" w14:textId="2B1F3C86" w:rsidR="00C25B62" w:rsidRPr="00167DF3" w:rsidRDefault="00C25B62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7D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26B7E" w:rsidRPr="00EF18C5" w14:paraId="4166A3E3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631754" w14:textId="745118FD" w:rsidR="00326B7E" w:rsidRDefault="00326B7E" w:rsidP="00C25B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982EC8D" w14:textId="77777777" w:rsidR="00326B7E" w:rsidRPr="00EF18C5" w:rsidRDefault="00326B7E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B99A70" w14:textId="7C9BBBB2" w:rsidR="00326B7E" w:rsidRPr="00167DF3" w:rsidRDefault="00326B7E" w:rsidP="00C25B6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26B7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bookmarkEnd w:id="1"/>
    </w:tbl>
    <w:p w14:paraId="78409AC0" w14:textId="77777777" w:rsidR="00A96A58" w:rsidRPr="00EF18C5" w:rsidRDefault="00A96A58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EF18C5">
        <w:rPr>
          <w:rFonts w:asciiTheme="majorBidi" w:hAnsiTheme="majorBidi"/>
          <w:cs/>
        </w:rPr>
        <w:br w:type="page"/>
      </w:r>
    </w:p>
    <w:p w14:paraId="70BC26D4" w14:textId="02603664" w:rsidR="001F253B" w:rsidRPr="00EF18C5" w:rsidRDefault="001F253B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F18C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D2A9756" w14:textId="77777777" w:rsidR="001F253B" w:rsidRPr="00EF18C5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6D8FB1" w14:textId="3E5497D1" w:rsidR="00FA62FE" w:rsidRPr="008457DC" w:rsidRDefault="001F253B" w:rsidP="00A6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EF472C" w:rsidRPr="00EF18C5">
        <w:rPr>
          <w:rFonts w:asciiTheme="majorBidi" w:hAnsiTheme="majorBidi" w:cstheme="majorBidi"/>
          <w:sz w:val="30"/>
          <w:szCs w:val="30"/>
          <w:cs/>
        </w:rPr>
        <w:t>นี้</w:t>
      </w:r>
      <w:r w:rsidRPr="00EF18C5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EF18C5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EF18C5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EF18C5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EF18C5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EF18C5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EF18C5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EF18C5">
        <w:rPr>
          <w:rFonts w:asciiTheme="majorBidi" w:hAnsiTheme="majorBidi" w:cstheme="majorBidi"/>
          <w:sz w:val="30"/>
          <w:szCs w:val="30"/>
          <w:cs/>
        </w:rPr>
        <w:t>่</w:t>
      </w:r>
      <w:r w:rsidR="00F74D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F2586">
        <w:rPr>
          <w:rFonts w:asciiTheme="majorBidi" w:hAnsiTheme="majorBidi" w:cstheme="majorBidi"/>
          <w:sz w:val="30"/>
          <w:szCs w:val="30"/>
        </w:rPr>
        <w:t xml:space="preserve">11 </w:t>
      </w:r>
      <w:r w:rsidR="00A61B8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102731" w:rsidRPr="00D73185">
        <w:rPr>
          <w:rFonts w:asciiTheme="majorBidi" w:hAnsiTheme="majorBidi"/>
          <w:sz w:val="30"/>
          <w:szCs w:val="30"/>
        </w:rPr>
        <w:t xml:space="preserve"> </w:t>
      </w:r>
      <w:r w:rsidR="00FA62FE" w:rsidRPr="00D73185">
        <w:rPr>
          <w:rFonts w:asciiTheme="majorBidi" w:hAnsiTheme="majorBidi" w:cstheme="majorBidi"/>
          <w:sz w:val="30"/>
          <w:szCs w:val="30"/>
        </w:rPr>
        <w:t>256</w:t>
      </w:r>
      <w:r w:rsidR="00474A37" w:rsidRPr="00D73185">
        <w:rPr>
          <w:rFonts w:asciiTheme="majorBidi" w:hAnsiTheme="majorBidi" w:cstheme="majorBidi"/>
          <w:sz w:val="30"/>
          <w:szCs w:val="30"/>
        </w:rPr>
        <w:t>9</w:t>
      </w:r>
    </w:p>
    <w:p w14:paraId="20DCA472" w14:textId="3C2E52C4" w:rsidR="00BA5B80" w:rsidRPr="00B96145" w:rsidRDefault="00BA5B80" w:rsidP="00FA6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firstLine="1"/>
        <w:jc w:val="both"/>
        <w:rPr>
          <w:rFonts w:asciiTheme="majorBidi" w:hAnsiTheme="majorBidi" w:cstheme="majorBidi"/>
          <w:sz w:val="30"/>
          <w:szCs w:val="30"/>
        </w:rPr>
      </w:pPr>
    </w:p>
    <w:p w14:paraId="364CB11D" w14:textId="28CFCDCF" w:rsidR="001F253B" w:rsidRPr="00EF18C5" w:rsidRDefault="00F8482D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1F253B" w:rsidRPr="00EF18C5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574C6C" w:rsidRPr="00EF18C5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</w:p>
    <w:p w14:paraId="3EDD0FE5" w14:textId="77777777" w:rsidR="007E5536" w:rsidRPr="00EF18C5" w:rsidRDefault="007E5536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0AFC19" w14:textId="1B539492" w:rsidR="003646E2" w:rsidRPr="00EF18C5" w:rsidRDefault="003646E2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777D7D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EF18C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20CFF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และของบริษัท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สำหรับปีสิ้นสุดวันที่</w:t>
      </w:r>
      <w:r w:rsidR="008F05BF" w:rsidRPr="00EF18C5">
        <w:rPr>
          <w:rFonts w:asciiTheme="majorBidi" w:hAnsiTheme="majorBidi" w:cstheme="majorBidi"/>
          <w:spacing w:val="-4"/>
          <w:sz w:val="30"/>
          <w:szCs w:val="30"/>
        </w:rPr>
        <w:br/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73EB3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8060C">
        <w:rPr>
          <w:rFonts w:asciiTheme="majorBidi" w:hAnsiTheme="majorBidi" w:cstheme="majorBidi"/>
          <w:spacing w:val="-4"/>
          <w:sz w:val="30"/>
          <w:szCs w:val="30"/>
        </w:rPr>
        <w:t>8</w:t>
      </w:r>
    </w:p>
    <w:p w14:paraId="504EF3C3" w14:textId="758F3BCA" w:rsidR="00C72E41" w:rsidRPr="00EF18C5" w:rsidRDefault="00C72E4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1F35E8" w14:textId="5B7FF985" w:rsidR="006C69BA" w:rsidRDefault="00AF7909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</w:t>
      </w:r>
      <w:r w:rsidR="009F66A6" w:rsidRPr="00EF18C5">
        <w:rPr>
          <w:rFonts w:asciiTheme="majorBidi" w:hAnsiTheme="majorBidi" w:cstheme="majorBidi"/>
          <w:spacing w:val="-6"/>
          <w:sz w:val="30"/>
          <w:szCs w:val="30"/>
          <w:cs/>
        </w:rPr>
        <w:t>บ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8060C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F06AA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50B9374A" w14:textId="77777777" w:rsidR="002F3998" w:rsidRPr="0052117A" w:rsidRDefault="002F3998" w:rsidP="001B3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p w14:paraId="754C28AA" w14:textId="7B40F727" w:rsidR="00C70195" w:rsidRPr="00EF18C5" w:rsidRDefault="000026F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632877D2" w14:textId="77777777" w:rsidR="008C3B33" w:rsidRPr="003C6F57" w:rsidRDefault="008C3B3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7434B7B" w14:textId="71E0DE99" w:rsidR="003952B4" w:rsidRPr="00EF18C5" w:rsidRDefault="007A078B" w:rsidP="00EF0A0F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ความสัมพันธ์ที่มีกับบุคคลหรือกิจการที่เกี่ยวข้องกันไม่มีการเปลี่ยนแปลงอย่างมีสาระสำคัญ</w:t>
      </w:r>
      <w:r w:rsidRPr="00EF0A0F">
        <w:rPr>
          <w:rFonts w:ascii="Angsana New" w:hAnsi="Angsana New"/>
          <w:sz w:val="30"/>
          <w:szCs w:val="30"/>
          <w:cs/>
        </w:rPr>
        <w:t>ใน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ระหว่าง</w:t>
      </w:r>
      <w:r w:rsidR="003952B4" w:rsidRPr="00EF18C5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A61B87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102731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A61B87" w:rsidRPr="00A61B87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A61B87" w:rsidRPr="00A61B87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="00A61B87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3952B4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74A37">
        <w:rPr>
          <w:rFonts w:asciiTheme="majorBidi" w:hAnsiTheme="majorBidi" w:cstheme="majorBidi"/>
          <w:spacing w:val="-4"/>
          <w:sz w:val="30"/>
          <w:szCs w:val="30"/>
        </w:rPr>
        <w:t>9</w:t>
      </w:r>
    </w:p>
    <w:p w14:paraId="3CF5480D" w14:textId="5BB37B28" w:rsidR="00A96A58" w:rsidRPr="005552B0" w:rsidRDefault="00A96A58" w:rsidP="003952B4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3"/>
        <w:gridCol w:w="1116"/>
        <w:gridCol w:w="243"/>
        <w:gridCol w:w="1098"/>
        <w:gridCol w:w="243"/>
        <w:gridCol w:w="1080"/>
        <w:gridCol w:w="236"/>
        <w:gridCol w:w="1080"/>
      </w:tblGrid>
      <w:tr w:rsidR="00FB6C03" w:rsidRPr="00EF18C5" w14:paraId="5029B51E" w14:textId="77777777" w:rsidTr="00B53BE3">
        <w:trPr>
          <w:tblHeader/>
        </w:trPr>
        <w:tc>
          <w:tcPr>
            <w:tcW w:w="4203" w:type="dxa"/>
          </w:tcPr>
          <w:p w14:paraId="561D7452" w14:textId="799CF2E8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430451BE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7C0CBB4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6" w:type="dxa"/>
            <w:gridSpan w:val="3"/>
          </w:tcPr>
          <w:p w14:paraId="5A537E86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52B4" w:rsidRPr="00EF18C5" w14:paraId="72149592" w14:textId="77777777" w:rsidTr="00B53BE3">
        <w:trPr>
          <w:trHeight w:val="20"/>
          <w:tblHeader/>
        </w:trPr>
        <w:tc>
          <w:tcPr>
            <w:tcW w:w="4203" w:type="dxa"/>
          </w:tcPr>
          <w:p w14:paraId="6B1622F4" w14:textId="6CB9AAEE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61B87" w:rsidRPr="00A61B8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="00A61B87" w:rsidRPr="00A61B8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D7F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61B87" w:rsidRPr="00A61B8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61B87" w:rsidRPr="00A61B8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6" w:type="dxa"/>
          </w:tcPr>
          <w:p w14:paraId="4B47C96D" w14:textId="51A530C3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4A3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1C072BE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A2BCD1A" w14:textId="17551DDA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4A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5D68414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D0AAD" w14:textId="02903AA0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30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4A3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AAF4612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FF55B" w14:textId="2C9ECF59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4A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7574C" w:rsidRPr="00EF18C5" w14:paraId="1FFDAAEE" w14:textId="77777777" w:rsidTr="00B53BE3">
        <w:trPr>
          <w:tblHeader/>
        </w:trPr>
        <w:tc>
          <w:tcPr>
            <w:tcW w:w="4203" w:type="dxa"/>
          </w:tcPr>
          <w:p w14:paraId="1ABB097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96" w:type="dxa"/>
            <w:gridSpan w:val="7"/>
          </w:tcPr>
          <w:p w14:paraId="1465C9D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EF18C5" w14:paraId="161773B7" w14:textId="77777777" w:rsidTr="00B53BE3">
        <w:tc>
          <w:tcPr>
            <w:tcW w:w="4203" w:type="dxa"/>
          </w:tcPr>
          <w:p w14:paraId="5A39427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center"/>
          </w:tcPr>
          <w:p w14:paraId="61B77A7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E1F9A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36334E0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944BAD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04CE2" w14:textId="77777777" w:rsidR="0077574C" w:rsidRPr="00F73753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5222DD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04AE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0029" w:rsidRPr="00EF18C5" w14:paraId="3307F960" w14:textId="77777777" w:rsidTr="004708FF">
        <w:tc>
          <w:tcPr>
            <w:tcW w:w="4203" w:type="dxa"/>
          </w:tcPr>
          <w:p w14:paraId="1CBEF27F" w14:textId="22C95A86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  <w:vAlign w:val="center"/>
          </w:tcPr>
          <w:p w14:paraId="6469C2C2" w14:textId="3A7D23DC" w:rsidR="000A0029" w:rsidRPr="00EF18C5" w:rsidRDefault="00CB0E1A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617766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E2E659C" w14:textId="6A658D5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34FCFE8B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DF169" w14:textId="5578376D" w:rsidR="000A0029" w:rsidRPr="00F73753" w:rsidRDefault="000C5292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16,195</w:t>
            </w:r>
          </w:p>
        </w:tc>
        <w:tc>
          <w:tcPr>
            <w:tcW w:w="236" w:type="dxa"/>
          </w:tcPr>
          <w:p w14:paraId="59E33DF5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CC0A8" w14:textId="2C6D92B6" w:rsidR="000A0029" w:rsidRPr="00EF18C5" w:rsidRDefault="00A61B87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1B87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A61B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1B87">
              <w:rPr>
                <w:rFonts w:asciiTheme="majorBidi" w:hAnsiTheme="majorBidi"/>
                <w:sz w:val="30"/>
                <w:szCs w:val="30"/>
                <w:cs/>
              </w:rPr>
              <w:t>88</w:t>
            </w:r>
            <w:r w:rsidR="004708FF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</w:tr>
      <w:tr w:rsidR="000A0029" w:rsidRPr="00EF18C5" w14:paraId="3BDB54A1" w14:textId="77777777" w:rsidTr="004708FF">
        <w:tc>
          <w:tcPr>
            <w:tcW w:w="4203" w:type="dxa"/>
          </w:tcPr>
          <w:p w14:paraId="695626FD" w14:textId="21DB75D3" w:rsidR="000A0029" w:rsidRPr="008457DC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16" w:type="dxa"/>
            <w:vAlign w:val="center"/>
          </w:tcPr>
          <w:p w14:paraId="2922B079" w14:textId="6DD583D0" w:rsidR="000A0029" w:rsidRPr="00EF18C5" w:rsidRDefault="00CB0E1A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2D8CF66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29953CC" w14:textId="3C09FBC6" w:rsidR="000A0029" w:rsidRPr="00BF720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30877D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A79BC" w14:textId="64EC6BE6" w:rsidR="000A0029" w:rsidRDefault="0006572F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9AD0B66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9B0353" w14:textId="1F47EF2C" w:rsidR="000A0029" w:rsidRDefault="004708FF" w:rsidP="0047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A0029" w:rsidRPr="00EF18C5" w14:paraId="36FCB957" w14:textId="77777777" w:rsidTr="00B53BE3">
        <w:tc>
          <w:tcPr>
            <w:tcW w:w="4203" w:type="dxa"/>
          </w:tcPr>
          <w:p w14:paraId="030DABEC" w14:textId="76725B4A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14:paraId="3E891F6D" w14:textId="332EBB0C" w:rsidR="000A0029" w:rsidRPr="00EF18C5" w:rsidRDefault="00CB0E1A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877643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0D0B4C4" w14:textId="54EC32D9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1B3A789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042EEE91" w14:textId="52629BEC" w:rsidR="000A0029" w:rsidRPr="00F73753" w:rsidRDefault="0006572F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36" w:type="dxa"/>
          </w:tcPr>
          <w:p w14:paraId="1782E235" w14:textId="77777777" w:rsidR="000A0029" w:rsidRPr="00EF18C5" w:rsidRDefault="000A0029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32CC135" w14:textId="28834BC9" w:rsidR="000A0029" w:rsidRPr="00EF18C5" w:rsidRDefault="00A61B87" w:rsidP="000A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434623" w:rsidRPr="00EF18C5" w14:paraId="5779B9B0" w14:textId="77777777" w:rsidTr="00B53BE3">
        <w:tc>
          <w:tcPr>
            <w:tcW w:w="4203" w:type="dxa"/>
          </w:tcPr>
          <w:p w14:paraId="6FC91446" w14:textId="0AE928C0" w:rsidR="00434623" w:rsidRDefault="00434623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16" w:type="dxa"/>
            <w:vAlign w:val="center"/>
          </w:tcPr>
          <w:p w14:paraId="101BA995" w14:textId="77777777" w:rsidR="00434623" w:rsidRDefault="00434623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457F31" w14:textId="77777777" w:rsidR="00434623" w:rsidRPr="00EF18C5" w:rsidRDefault="00434623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52D27E8" w14:textId="77777777" w:rsidR="00434623" w:rsidRPr="00BF7205" w:rsidRDefault="00434623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060D675" w14:textId="77777777" w:rsidR="00434623" w:rsidRPr="00EF18C5" w:rsidRDefault="00434623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E1024E9" w14:textId="77777777" w:rsidR="00434623" w:rsidRDefault="00434623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4F9C1" w14:textId="77777777" w:rsidR="00434623" w:rsidRPr="00EF18C5" w:rsidRDefault="00434623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8CE254C" w14:textId="77777777" w:rsidR="00434623" w:rsidRDefault="00434623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1B87" w:rsidRPr="00EF18C5" w14:paraId="7B5071E1" w14:textId="77777777" w:rsidTr="00B53BE3">
        <w:tc>
          <w:tcPr>
            <w:tcW w:w="4203" w:type="dxa"/>
          </w:tcPr>
          <w:p w14:paraId="156E5559" w14:textId="40DACDD0" w:rsidR="00A61B87" w:rsidRPr="008457DC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16" w:type="dxa"/>
            <w:vAlign w:val="center"/>
          </w:tcPr>
          <w:p w14:paraId="44CD0675" w14:textId="22CA9833" w:rsidR="00A61B87" w:rsidRPr="00EF18C5" w:rsidRDefault="00CB0E1A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87D8927" w14:textId="77777777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3035E0E" w14:textId="34268271" w:rsidR="00A61B87" w:rsidRPr="00BF720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433C2477" w14:textId="77777777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54FB9DA" w14:textId="7762D015" w:rsidR="00A61B87" w:rsidRPr="00F73753" w:rsidRDefault="0006572F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36" w:type="dxa"/>
          </w:tcPr>
          <w:p w14:paraId="0E99CB1F" w14:textId="77777777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D121F88" w14:textId="7EA882C3" w:rsidR="00A61B87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A61B87" w:rsidRPr="00EF18C5" w14:paraId="33482025" w14:textId="77777777" w:rsidTr="00B53BE3">
        <w:tc>
          <w:tcPr>
            <w:tcW w:w="4203" w:type="dxa"/>
          </w:tcPr>
          <w:p w14:paraId="185F0318" w14:textId="693B9B43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center"/>
          </w:tcPr>
          <w:p w14:paraId="100663F2" w14:textId="513D9207" w:rsidR="00A61B87" w:rsidRPr="00EF18C5" w:rsidRDefault="00CB0E1A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035058A" w14:textId="77777777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6D227C09" w14:textId="3BC79A74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5EFD5D9A" w14:textId="77777777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FCD25C" w14:textId="2EBA9436" w:rsidR="00A61B87" w:rsidRPr="00F73753" w:rsidRDefault="0006572F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36" w:type="dxa"/>
          </w:tcPr>
          <w:p w14:paraId="561EDF19" w14:textId="77777777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1AD73" w14:textId="163BAD9C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61B87" w:rsidRPr="00EF18C5" w14:paraId="63326E95" w14:textId="77777777" w:rsidTr="00B53BE3">
        <w:tc>
          <w:tcPr>
            <w:tcW w:w="4203" w:type="dxa"/>
          </w:tcPr>
          <w:p w14:paraId="7105FF95" w14:textId="22C24BFB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  <w:vAlign w:val="center"/>
          </w:tcPr>
          <w:p w14:paraId="0E2AF6A9" w14:textId="4217E48B" w:rsidR="00A61B87" w:rsidRPr="00EF18C5" w:rsidRDefault="00CB0E1A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456ADE" w14:textId="77777777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F218655" w14:textId="237F51B0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442B7A38" w14:textId="77777777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C7C40" w14:textId="63B2615A" w:rsidR="00A61B87" w:rsidRPr="00F73753" w:rsidRDefault="00CB0E1A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  <w:tc>
          <w:tcPr>
            <w:tcW w:w="236" w:type="dxa"/>
          </w:tcPr>
          <w:p w14:paraId="3B378F26" w14:textId="77777777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B6DDC" w14:textId="69ADF17B" w:rsidR="00A61B87" w:rsidRPr="00902462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1,791</w:t>
            </w:r>
          </w:p>
        </w:tc>
      </w:tr>
      <w:tr w:rsidR="00A61B87" w:rsidRPr="00EF18C5" w14:paraId="52CCA8E0" w14:textId="77777777" w:rsidTr="00B53BE3">
        <w:tc>
          <w:tcPr>
            <w:tcW w:w="4203" w:type="dxa"/>
          </w:tcPr>
          <w:p w14:paraId="20C925EB" w14:textId="2AB3D8F5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16" w:type="dxa"/>
            <w:vAlign w:val="center"/>
          </w:tcPr>
          <w:p w14:paraId="5FC06F67" w14:textId="29A785B5" w:rsidR="00A61B87" w:rsidRPr="00EF18C5" w:rsidRDefault="00CB0E1A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7EA3BF" w14:textId="77777777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395CD4B7" w14:textId="12CA29D6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395953E9" w14:textId="77777777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4ECE9" w14:textId="3AA29F84" w:rsidR="00A61B87" w:rsidRPr="00F73753" w:rsidRDefault="00CB0E1A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9316342" w14:textId="77777777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9D927" w14:textId="529B2E94" w:rsidR="00A61B87" w:rsidRPr="00EF18C5" w:rsidRDefault="00A61B87" w:rsidP="00A6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02731" w:rsidRPr="001C6DD0" w14:paraId="3495B8F9" w14:textId="77777777" w:rsidTr="004A210C">
        <w:trPr>
          <w:trHeight w:val="74"/>
        </w:trPr>
        <w:tc>
          <w:tcPr>
            <w:tcW w:w="4203" w:type="dxa"/>
          </w:tcPr>
          <w:p w14:paraId="7C47AF9B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center"/>
          </w:tcPr>
          <w:p w14:paraId="6528D4DA" w14:textId="77777777" w:rsidR="00102731" w:rsidRPr="001C6DD0" w:rsidRDefault="00102731" w:rsidP="001C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A7A9FA9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D4C08E2" w14:textId="2736F147" w:rsidR="00102731" w:rsidRPr="001C6DD0" w:rsidRDefault="00102731" w:rsidP="001C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8FDB4EB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28E16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1BF5B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6C5F9" w14:textId="016FCA21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02731" w:rsidRPr="00EF18C5" w14:paraId="341D5C0C" w14:textId="77777777" w:rsidTr="00B53BE3">
        <w:tc>
          <w:tcPr>
            <w:tcW w:w="4203" w:type="dxa"/>
          </w:tcPr>
          <w:p w14:paraId="77D8DBF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16" w:type="dxa"/>
          </w:tcPr>
          <w:p w14:paraId="557BAA4F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441843A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7A4B4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EA6FB6C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083825" w14:textId="77777777" w:rsidR="00102731" w:rsidRPr="00F73753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5EE273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204C3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4710" w:rsidRPr="00EF18C5" w14:paraId="26106703" w14:textId="77777777" w:rsidTr="00B53BE3">
        <w:tc>
          <w:tcPr>
            <w:tcW w:w="4203" w:type="dxa"/>
          </w:tcPr>
          <w:p w14:paraId="7A3A87A4" w14:textId="7F3A866B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</w:tcPr>
          <w:p w14:paraId="327296B0" w14:textId="35F57417" w:rsidR="00E14710" w:rsidRDefault="008B4885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1,054</w:t>
            </w:r>
          </w:p>
        </w:tc>
        <w:tc>
          <w:tcPr>
            <w:tcW w:w="243" w:type="dxa"/>
            <w:vAlign w:val="center"/>
          </w:tcPr>
          <w:p w14:paraId="710BBE5E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A931395" w14:textId="27077F03" w:rsidR="00E14710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1,017</w:t>
            </w:r>
          </w:p>
        </w:tc>
        <w:tc>
          <w:tcPr>
            <w:tcW w:w="243" w:type="dxa"/>
          </w:tcPr>
          <w:p w14:paraId="276329A6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19C13" w14:textId="348EFB87" w:rsidR="00E14710" w:rsidRPr="00BF7205" w:rsidRDefault="00CB0E1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0D456A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CDC67" w14:textId="2466699F" w:rsidR="00E14710" w:rsidRPr="00CF07DD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710" w:rsidRPr="00EF18C5" w14:paraId="0D218BC9" w14:textId="77777777">
        <w:tc>
          <w:tcPr>
            <w:tcW w:w="4203" w:type="dxa"/>
          </w:tcPr>
          <w:p w14:paraId="70755DF6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</w:tcPr>
          <w:p w14:paraId="61A2AA04" w14:textId="2DD19F83" w:rsidR="00E14710" w:rsidRDefault="008B4885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vAlign w:val="center"/>
          </w:tcPr>
          <w:p w14:paraId="38613AD6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51B065A" w14:textId="5651D660" w:rsidR="00E14710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78CF5FAB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60D12" w14:textId="6C544048" w:rsidR="00E14710" w:rsidRPr="00BF7205" w:rsidRDefault="00CB0E1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803F63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C7642" w14:textId="77777777" w:rsidR="00E14710" w:rsidRPr="00CF07DD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710" w:rsidRPr="00EF18C5" w14:paraId="1F7DA1CF" w14:textId="77777777" w:rsidTr="00B53BE3">
        <w:tc>
          <w:tcPr>
            <w:tcW w:w="4203" w:type="dxa"/>
          </w:tcPr>
          <w:p w14:paraId="417236E4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</w:tcPr>
          <w:p w14:paraId="55B0B240" w14:textId="4E445083" w:rsidR="00E14710" w:rsidRPr="00EF18C5" w:rsidRDefault="008B4885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43" w:type="dxa"/>
            <w:vAlign w:val="center"/>
          </w:tcPr>
          <w:p w14:paraId="76B330E4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3678D65" w14:textId="5A39CFE4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43" w:type="dxa"/>
          </w:tcPr>
          <w:p w14:paraId="46A82B31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DC5ED" w14:textId="77330CFA" w:rsidR="00E14710" w:rsidRPr="00F73753" w:rsidRDefault="00CB0E1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EEE7BF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D4B46" w14:textId="07EEB48F" w:rsidR="00E14710" w:rsidRPr="00CF07DD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710" w:rsidRPr="00EF18C5" w14:paraId="25E01779" w14:textId="77777777" w:rsidTr="00B53BE3">
        <w:tc>
          <w:tcPr>
            <w:tcW w:w="4203" w:type="dxa"/>
          </w:tcPr>
          <w:p w14:paraId="31B552D3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</w:tcPr>
          <w:p w14:paraId="14372D37" w14:textId="5DE129F9" w:rsidR="00E14710" w:rsidRPr="00EF18C5" w:rsidRDefault="008B4885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vAlign w:val="center"/>
          </w:tcPr>
          <w:p w14:paraId="23CE522D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D334EDB" w14:textId="707BB994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7464FE79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35CC5" w14:textId="7C85D8B7" w:rsidR="00E14710" w:rsidRPr="00F73753" w:rsidRDefault="00CB0E1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8AD24D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B29A8D" w14:textId="6B918379" w:rsidR="00E14710" w:rsidRPr="00CF07DD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39CC" w:rsidRPr="00EF18C5" w14:paraId="74E38D16" w14:textId="77777777" w:rsidTr="00B53BE3">
        <w:tc>
          <w:tcPr>
            <w:tcW w:w="4203" w:type="dxa"/>
          </w:tcPr>
          <w:p w14:paraId="4D1E14EF" w14:textId="77777777" w:rsidR="00EA39CC" w:rsidRPr="00EF18C5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1615E659" w14:textId="77777777" w:rsidR="00EA39CC" w:rsidRDefault="00EA39CC" w:rsidP="00EF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132AFC8" w14:textId="77777777" w:rsidR="00EA39CC" w:rsidRPr="00EF18C5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8E887C" w14:textId="77777777" w:rsidR="00EA39CC" w:rsidRPr="00EC35C4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16EE6A" w14:textId="77777777" w:rsidR="00EA39CC" w:rsidRPr="00EF18C5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52B9B" w14:textId="77777777" w:rsidR="00EA39CC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269DA4" w14:textId="77777777" w:rsidR="00EA39CC" w:rsidRPr="00EF18C5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7A8F98" w14:textId="77777777" w:rsidR="00EA39CC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731" w:rsidRPr="00EF18C5" w14:paraId="38593A32" w14:textId="77777777" w:rsidTr="00B53BE3">
        <w:tc>
          <w:tcPr>
            <w:tcW w:w="4203" w:type="dxa"/>
          </w:tcPr>
          <w:p w14:paraId="0EB729A6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</w:tcPr>
          <w:p w14:paraId="23C57C61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A415C1E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877E4A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8BE13D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CC3B1" w14:textId="77777777" w:rsidR="00102731" w:rsidRPr="00F73753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FC31AB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A5B31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4710" w:rsidRPr="00EF18C5" w14:paraId="6A4993DE" w14:textId="77777777" w:rsidTr="00B53BE3">
        <w:tc>
          <w:tcPr>
            <w:tcW w:w="4203" w:type="dxa"/>
          </w:tcPr>
          <w:p w14:paraId="521A705F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  <w:vAlign w:val="center"/>
          </w:tcPr>
          <w:p w14:paraId="5B55CF0B" w14:textId="6F91CC43" w:rsidR="00E14710" w:rsidRPr="00EF18C5" w:rsidRDefault="001106E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1,086</w:t>
            </w:r>
          </w:p>
        </w:tc>
        <w:tc>
          <w:tcPr>
            <w:tcW w:w="243" w:type="dxa"/>
            <w:vAlign w:val="center"/>
          </w:tcPr>
          <w:p w14:paraId="05F4AD5F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16ABB6DC" w14:textId="29CEFF30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43" w:type="dxa"/>
          </w:tcPr>
          <w:p w14:paraId="5492C2E1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4B0AFB" w14:textId="221416F1" w:rsidR="00E14710" w:rsidRPr="00F73753" w:rsidRDefault="008B4885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F0FF78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598F3" w14:textId="7E4E2144" w:rsidR="00E14710" w:rsidRPr="00CF07DD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710" w:rsidRPr="00EF18C5" w14:paraId="36A7F208" w14:textId="77777777" w:rsidTr="00B53BE3">
        <w:tc>
          <w:tcPr>
            <w:tcW w:w="4203" w:type="dxa"/>
          </w:tcPr>
          <w:p w14:paraId="23BA9393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16" w:type="dxa"/>
            <w:vAlign w:val="center"/>
          </w:tcPr>
          <w:p w14:paraId="47BC45C5" w14:textId="48544E93" w:rsidR="00E14710" w:rsidRPr="008B5F20" w:rsidRDefault="004939F9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43" w:type="dxa"/>
            <w:vAlign w:val="center"/>
          </w:tcPr>
          <w:p w14:paraId="1CCD6877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F2D652A" w14:textId="4DB73A69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43" w:type="dxa"/>
          </w:tcPr>
          <w:p w14:paraId="5B8EBE1E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07824" w14:textId="00FD2CA6" w:rsidR="00E14710" w:rsidRPr="00F73753" w:rsidRDefault="004F0F41" w:rsidP="004F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ADBE7E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1B134" w14:textId="5DC13FD2" w:rsidR="00E14710" w:rsidRPr="0012309B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710" w:rsidRPr="00EF18C5" w14:paraId="128F01D3" w14:textId="77777777" w:rsidTr="00B53BE3">
        <w:tc>
          <w:tcPr>
            <w:tcW w:w="4203" w:type="dxa"/>
          </w:tcPr>
          <w:p w14:paraId="7D1B51A7" w14:textId="76B7CFFD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16" w:type="dxa"/>
            <w:vAlign w:val="center"/>
          </w:tcPr>
          <w:p w14:paraId="1C1873CC" w14:textId="4DAD1B35" w:rsidR="00E14710" w:rsidRDefault="001106EA" w:rsidP="00DC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center"/>
          </w:tcPr>
          <w:p w14:paraId="711F23F6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2B37FD0" w14:textId="0948A750" w:rsidR="00E14710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B3B3AAF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72989" w14:textId="2C4CE026" w:rsidR="00E14710" w:rsidRDefault="001106EA" w:rsidP="00110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7113E11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6EF16" w14:textId="3733FD39" w:rsidR="00E14710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14</w:t>
            </w:r>
          </w:p>
        </w:tc>
      </w:tr>
      <w:tr w:rsidR="00E14710" w:rsidRPr="00EF18C5" w14:paraId="18AFDC65" w14:textId="77777777">
        <w:tc>
          <w:tcPr>
            <w:tcW w:w="4203" w:type="dxa"/>
          </w:tcPr>
          <w:p w14:paraId="259835CB" w14:textId="2BF5B52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center"/>
          </w:tcPr>
          <w:p w14:paraId="5B54671D" w14:textId="04F99CDF" w:rsidR="00E14710" w:rsidRPr="00EF18C5" w:rsidRDefault="001106E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center"/>
          </w:tcPr>
          <w:p w14:paraId="5004B07B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EF33C91" w14:textId="246FC4B8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3467775E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B322F" w14:textId="012938CB" w:rsidR="00E14710" w:rsidRPr="00F73753" w:rsidRDefault="004F0F41" w:rsidP="004F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5A0F12B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0CC06" w14:textId="28038F47" w:rsidR="00E14710" w:rsidRPr="002412B2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14710" w:rsidRPr="00EF18C5" w14:paraId="14473078" w14:textId="77777777" w:rsidTr="00B53BE3">
        <w:tc>
          <w:tcPr>
            <w:tcW w:w="4203" w:type="dxa"/>
          </w:tcPr>
          <w:p w14:paraId="694C28FD" w14:textId="446C3D18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</w:tcPr>
          <w:p w14:paraId="29CD533E" w14:textId="0BD37B68" w:rsidR="00E14710" w:rsidRPr="00EF18C5" w:rsidRDefault="001736A2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43" w:type="dxa"/>
            <w:vAlign w:val="center"/>
          </w:tcPr>
          <w:p w14:paraId="44FF497D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B323B1" w14:textId="5214451C" w:rsidR="00E14710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43" w:type="dxa"/>
          </w:tcPr>
          <w:p w14:paraId="436D0AA0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3D8759" w14:textId="58750F40" w:rsidR="00E14710" w:rsidRPr="00F73753" w:rsidRDefault="008B4885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7E3866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467D70" w14:textId="2A6ED5FA" w:rsidR="00E14710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710" w:rsidRPr="00EF18C5" w14:paraId="0E7BD0EB" w14:textId="77777777" w:rsidTr="00B53BE3">
        <w:tc>
          <w:tcPr>
            <w:tcW w:w="4203" w:type="dxa"/>
          </w:tcPr>
          <w:p w14:paraId="561A58C4" w14:textId="4331FD95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</w:tcPr>
          <w:p w14:paraId="4BCC4546" w14:textId="4B3209B7" w:rsidR="00E14710" w:rsidRPr="00EF18C5" w:rsidRDefault="001736A2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  <w:vAlign w:val="center"/>
          </w:tcPr>
          <w:p w14:paraId="768A61BF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5D4DBFE" w14:textId="5E9F2E34" w:rsidR="00E14710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42085FA3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49CB2D" w14:textId="1DD700B7" w:rsidR="00E14710" w:rsidRPr="00F73753" w:rsidRDefault="008B4885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046AD1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82BC3B" w14:textId="7EBF69AC" w:rsidR="00E14710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5C40" w:rsidRPr="0088664C" w14:paraId="7E274010" w14:textId="77777777" w:rsidTr="0023551A">
        <w:trPr>
          <w:trHeight w:val="299"/>
        </w:trPr>
        <w:tc>
          <w:tcPr>
            <w:tcW w:w="4203" w:type="dxa"/>
          </w:tcPr>
          <w:p w14:paraId="004F1979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590E602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center"/>
          </w:tcPr>
          <w:p w14:paraId="52D4DDA0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4737F0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639D2D9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5A8E71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178D6B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93230" w14:textId="77777777" w:rsidR="009C5C40" w:rsidRPr="0088664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5C40" w:rsidRPr="00EF18C5" w14:paraId="6BE10D38" w14:textId="77777777" w:rsidTr="00B53BE3">
        <w:tc>
          <w:tcPr>
            <w:tcW w:w="4203" w:type="dxa"/>
          </w:tcPr>
          <w:p w14:paraId="30C23B58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16" w:type="dxa"/>
          </w:tcPr>
          <w:p w14:paraId="266B6FAB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A7BEA7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849C3BD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0E716E9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66ACC0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E463A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8D7F0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4710" w:rsidRPr="00EF18C5" w14:paraId="170D751D" w14:textId="77777777" w:rsidTr="00B53BE3">
        <w:tc>
          <w:tcPr>
            <w:tcW w:w="4203" w:type="dxa"/>
          </w:tcPr>
          <w:p w14:paraId="33C50113" w14:textId="7FB3396E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</w:tcPr>
          <w:p w14:paraId="27C706C0" w14:textId="1ACB038C" w:rsidR="00E14710" w:rsidRPr="00192058" w:rsidRDefault="00A8187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43" w:type="dxa"/>
          </w:tcPr>
          <w:p w14:paraId="195ACD38" w14:textId="77777777" w:rsidR="00E14710" w:rsidRPr="00192058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7F8C2C" w14:textId="106BE785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43" w:type="dxa"/>
          </w:tcPr>
          <w:p w14:paraId="773161FA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88A689" w14:textId="0A9E2315" w:rsidR="00E14710" w:rsidRPr="00EF18C5" w:rsidRDefault="00A8187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69B334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CBF23" w14:textId="2B832D7B" w:rsidR="00E14710" w:rsidRPr="00902462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187A" w:rsidRPr="00EF18C5" w14:paraId="67657EF5" w14:textId="77777777" w:rsidTr="00B53BE3">
        <w:tc>
          <w:tcPr>
            <w:tcW w:w="4203" w:type="dxa"/>
          </w:tcPr>
          <w:p w14:paraId="6114BEEE" w14:textId="4E5AFFE9" w:rsidR="00A8187A" w:rsidRPr="007A078B" w:rsidRDefault="00A8187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16" w:type="dxa"/>
          </w:tcPr>
          <w:p w14:paraId="73EDA86B" w14:textId="06D9BCF4" w:rsidR="00A8187A" w:rsidRDefault="00A8187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7F6309A7" w14:textId="77777777" w:rsidR="00A8187A" w:rsidRPr="00192058" w:rsidRDefault="00A8187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5764461" w14:textId="6A3292A9" w:rsidR="00A8187A" w:rsidRDefault="00A8187A" w:rsidP="00A8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52A08B0" w14:textId="77777777" w:rsidR="00A8187A" w:rsidRPr="00EF18C5" w:rsidRDefault="00A8187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9C44C4" w14:textId="31315C2D" w:rsidR="00A8187A" w:rsidRPr="00EF18C5" w:rsidRDefault="00A8187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0704B8" w14:textId="77777777" w:rsidR="00A8187A" w:rsidRPr="00EF18C5" w:rsidRDefault="00A8187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CE7CC" w14:textId="4DA9EAB6" w:rsidR="00A8187A" w:rsidRDefault="00A8187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710" w:rsidRPr="00EF18C5" w14:paraId="2EA6CE55" w14:textId="77777777" w:rsidTr="00B53BE3">
        <w:tc>
          <w:tcPr>
            <w:tcW w:w="4203" w:type="dxa"/>
            <w:vAlign w:val="center"/>
          </w:tcPr>
          <w:p w14:paraId="1427FC9E" w14:textId="42BDAF36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</w:tcPr>
          <w:p w14:paraId="5D130407" w14:textId="1D6D29ED" w:rsidR="00E14710" w:rsidRDefault="00A8187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3" w:type="dxa"/>
          </w:tcPr>
          <w:p w14:paraId="3D8E6296" w14:textId="77777777" w:rsidR="00E14710" w:rsidRPr="00192058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A68F527" w14:textId="337A2D14" w:rsidR="00E14710" w:rsidRPr="008B5F20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43" w:type="dxa"/>
          </w:tcPr>
          <w:p w14:paraId="479198C8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F12AA" w14:textId="6FB4A3BC" w:rsidR="00E14710" w:rsidRPr="00B36401" w:rsidRDefault="00A8187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9BCDB6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FA3AC" w14:textId="2C6E857F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710" w:rsidRPr="00EF18C5" w14:paraId="0FF8E383" w14:textId="77777777" w:rsidTr="004C29C9">
        <w:tc>
          <w:tcPr>
            <w:tcW w:w="4203" w:type="dxa"/>
            <w:vAlign w:val="center"/>
          </w:tcPr>
          <w:p w14:paraId="66F3A319" w14:textId="27495AFA" w:rsidR="00E14710" w:rsidRPr="00EE2586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</w:tcPr>
          <w:p w14:paraId="2BC4E19B" w14:textId="6445B16E" w:rsidR="00E14710" w:rsidRDefault="00A8187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43" w:type="dxa"/>
          </w:tcPr>
          <w:p w14:paraId="3B0FC3E3" w14:textId="77777777" w:rsidR="00E14710" w:rsidRPr="00192058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DAA75D" w14:textId="7740F4BE" w:rsidR="00E14710" w:rsidRPr="008B5F20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3" w:type="dxa"/>
          </w:tcPr>
          <w:p w14:paraId="6D539B0F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08D74" w14:textId="5A381C49" w:rsidR="00E14710" w:rsidRPr="00B36401" w:rsidRDefault="00A8187A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67EF707B" w14:textId="77777777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B1A9D" w14:textId="63645DAF" w:rsidR="00E14710" w:rsidRPr="00EF18C5" w:rsidRDefault="00E14710" w:rsidP="00E1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C5C40" w:rsidRPr="005B6C72" w14:paraId="547AA451" w14:textId="77777777" w:rsidTr="004C29C9">
        <w:tc>
          <w:tcPr>
            <w:tcW w:w="4203" w:type="dxa"/>
            <w:vAlign w:val="center"/>
          </w:tcPr>
          <w:p w14:paraId="748981C0" w14:textId="77777777" w:rsidR="009C5C40" w:rsidRPr="005B6C72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5A43A99F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70CF10CD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C472B8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71EC90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D237C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971759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7A03A" w14:textId="77777777" w:rsidR="009C5C40" w:rsidRPr="005B6C72" w:rsidRDefault="009C5C40" w:rsidP="005B6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5C40" w:rsidRPr="00EF18C5" w14:paraId="19B379D9" w14:textId="77777777" w:rsidTr="00B53BE3">
        <w:tc>
          <w:tcPr>
            <w:tcW w:w="4203" w:type="dxa"/>
          </w:tcPr>
          <w:p w14:paraId="335EDE03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16" w:type="dxa"/>
          </w:tcPr>
          <w:p w14:paraId="5977DBA0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6316E5A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635BBF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C37B31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9C140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575B70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BB174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C40" w:rsidRPr="00EF18C5" w14:paraId="0AB6E734" w14:textId="77777777" w:rsidTr="00B53BE3">
        <w:tc>
          <w:tcPr>
            <w:tcW w:w="4203" w:type="dxa"/>
          </w:tcPr>
          <w:p w14:paraId="155630FB" w14:textId="77777777" w:rsidR="009C5C40" w:rsidRPr="00EF18C5" w:rsidRDefault="009C5C40" w:rsidP="009C5C4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F18C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6" w:type="dxa"/>
          </w:tcPr>
          <w:p w14:paraId="26A1DB09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A5CB78C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1FA3014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6134E47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EB98F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16C87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D5F1E" w14:textId="77777777" w:rsidR="009C5C40" w:rsidRPr="00EF18C5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C40" w:rsidRPr="00EF18C5" w14:paraId="41685CE7" w14:textId="77777777" w:rsidTr="00B53BE3">
        <w:tc>
          <w:tcPr>
            <w:tcW w:w="4203" w:type="dxa"/>
          </w:tcPr>
          <w:p w14:paraId="25D07F8C" w14:textId="77777777" w:rsidR="009C5C40" w:rsidRPr="001957B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7B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16" w:type="dxa"/>
            <w:tcBorders>
              <w:bottom w:val="nil"/>
            </w:tcBorders>
          </w:tcPr>
          <w:p w14:paraId="4AB9E68A" w14:textId="44183F5E" w:rsidR="009C5C40" w:rsidRPr="001957BC" w:rsidRDefault="0044560F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43" w:type="dxa"/>
          </w:tcPr>
          <w:p w14:paraId="58CE1D50" w14:textId="77777777" w:rsidR="009C5C40" w:rsidRPr="001957B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6477674" w14:textId="2EB14CB3" w:rsidR="009C5C40" w:rsidRPr="001957BC" w:rsidRDefault="00E1471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43" w:type="dxa"/>
          </w:tcPr>
          <w:p w14:paraId="2E982BAA" w14:textId="77777777" w:rsidR="009C5C40" w:rsidRPr="001957BC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ECFE569" w14:textId="4FF11D61" w:rsidR="009C5C40" w:rsidRPr="001957BC" w:rsidRDefault="0044560F" w:rsidP="00CE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36" w:type="dxa"/>
          </w:tcPr>
          <w:p w14:paraId="28A0C004" w14:textId="77777777" w:rsidR="009C5C40" w:rsidRPr="00D30242" w:rsidRDefault="009C5C4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9F32F3F" w14:textId="2673365B" w:rsidR="009C5C40" w:rsidRPr="00D30242" w:rsidRDefault="00E14710" w:rsidP="009C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</w:tbl>
    <w:p w14:paraId="1D265E6C" w14:textId="062DE895" w:rsidR="00B47996" w:rsidRPr="00EF18C5" w:rsidRDefault="00B47996" w:rsidP="003B11D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C4410B" w:rsidRPr="00C4410B">
        <w:rPr>
          <w:rFonts w:asciiTheme="majorBidi" w:hAnsiTheme="majorBidi" w:cstheme="majorBidi"/>
          <w:sz w:val="30"/>
          <w:szCs w:val="30"/>
        </w:rPr>
        <w:t xml:space="preserve">30 </w:t>
      </w:r>
      <w:r w:rsidR="00C4410B" w:rsidRPr="00C4410B">
        <w:rPr>
          <w:rFonts w:asciiTheme="majorBidi" w:hAnsiTheme="majorBidi" w:hint="cs"/>
          <w:sz w:val="30"/>
          <w:szCs w:val="30"/>
          <w:cs/>
        </w:rPr>
        <w:t>มิถุนายน</w:t>
      </w:r>
      <w:r w:rsidR="00C4410B" w:rsidRPr="00C4410B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9C5C40">
        <w:rPr>
          <w:rFonts w:asciiTheme="majorBidi" w:hAnsiTheme="majorBidi" w:cstheme="majorBidi"/>
          <w:sz w:val="30"/>
          <w:szCs w:val="30"/>
        </w:rPr>
        <w:t>9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F18C5">
        <w:rPr>
          <w:rFonts w:asciiTheme="majorBidi" w:hAnsiTheme="majorBidi" w:cstheme="majorBidi"/>
          <w:sz w:val="30"/>
          <w:szCs w:val="30"/>
        </w:rPr>
        <w:t>31</w:t>
      </w:r>
      <w:r w:rsidRPr="00EF18C5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9C5C40">
        <w:rPr>
          <w:rFonts w:asciiTheme="majorBidi" w:hAnsiTheme="majorBidi" w:cstheme="majorBidi"/>
          <w:sz w:val="30"/>
          <w:szCs w:val="30"/>
        </w:rPr>
        <w:t>8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1093D" w14:textId="3E716F6B" w:rsidR="008C7563" w:rsidRPr="00D52B21" w:rsidRDefault="008C7563" w:rsidP="00023201">
      <w:pPr>
        <w:tabs>
          <w:tab w:val="clear" w:pos="454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4"/>
        <w:gridCol w:w="1175"/>
        <w:gridCol w:w="270"/>
        <w:gridCol w:w="989"/>
        <w:gridCol w:w="270"/>
        <w:gridCol w:w="1045"/>
        <w:gridCol w:w="15"/>
        <w:gridCol w:w="294"/>
        <w:gridCol w:w="1017"/>
      </w:tblGrid>
      <w:tr w:rsidR="00103DBE" w:rsidRPr="00EF18C5" w14:paraId="6C860FF3" w14:textId="77777777" w:rsidTr="00103DBE">
        <w:trPr>
          <w:tblHeader/>
        </w:trPr>
        <w:tc>
          <w:tcPr>
            <w:tcW w:w="2271" w:type="pct"/>
          </w:tcPr>
          <w:p w14:paraId="4CB65657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09" w:type="pct"/>
            <w:gridSpan w:val="3"/>
          </w:tcPr>
          <w:p w14:paraId="0A1B148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BF07A54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pct"/>
            <w:gridSpan w:val="4"/>
          </w:tcPr>
          <w:p w14:paraId="6391D430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5C40" w:rsidRPr="00EF18C5" w14:paraId="39D18FB3" w14:textId="77777777" w:rsidTr="009C5C40">
        <w:trPr>
          <w:tblHeader/>
        </w:trPr>
        <w:tc>
          <w:tcPr>
            <w:tcW w:w="2271" w:type="pct"/>
          </w:tcPr>
          <w:p w14:paraId="6E1EC74C" w14:textId="77777777" w:rsidR="009C5C40" w:rsidRPr="00EF18C5" w:rsidRDefault="009C5C40" w:rsidP="009C5C4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DD0AFB6" w14:textId="27CD3B1F" w:rsidR="009C5C40" w:rsidRPr="00EF18C5" w:rsidRDefault="00C4410B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5" w:type="pct"/>
          </w:tcPr>
          <w:p w14:paraId="39F1B1C2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83D34C0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F1D51FD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2DF1F25" w14:textId="2D709426" w:rsidR="009C5C40" w:rsidRPr="00EF18C5" w:rsidRDefault="00C4410B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58" w:type="pct"/>
          </w:tcPr>
          <w:p w14:paraId="14BA85D1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52AC5F51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5C40" w:rsidRPr="00EF18C5" w14:paraId="70A349B4" w14:textId="77777777" w:rsidTr="009C5C40">
        <w:trPr>
          <w:tblHeader/>
        </w:trPr>
        <w:tc>
          <w:tcPr>
            <w:tcW w:w="2271" w:type="pct"/>
          </w:tcPr>
          <w:p w14:paraId="3782A7BC" w14:textId="77777777" w:rsidR="009C5C40" w:rsidRPr="00EF18C5" w:rsidRDefault="009C5C40" w:rsidP="009C5C4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A69ABBE" w14:textId="7810CE1D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32EE66B3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EE6B039" w14:textId="5FDF9C3C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3037AAF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7866EB4" w14:textId="051D4EEA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8" w:type="pct"/>
          </w:tcPr>
          <w:p w14:paraId="2B51D538" w14:textId="77777777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D6D9969" w14:textId="6866B888" w:rsidR="009C5C40" w:rsidRPr="00EF18C5" w:rsidRDefault="009C5C40" w:rsidP="009C5C4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02731" w:rsidRPr="00EF18C5" w14:paraId="7727AF6A" w14:textId="77777777" w:rsidTr="00103DBE">
        <w:trPr>
          <w:trHeight w:val="344"/>
          <w:tblHeader/>
        </w:trPr>
        <w:tc>
          <w:tcPr>
            <w:tcW w:w="2271" w:type="pct"/>
          </w:tcPr>
          <w:p w14:paraId="434F6245" w14:textId="77777777" w:rsidR="00102731" w:rsidRPr="00EF18C5" w:rsidRDefault="00102731" w:rsidP="001027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9" w:type="pct"/>
            <w:gridSpan w:val="8"/>
          </w:tcPr>
          <w:p w14:paraId="5779CFD9" w14:textId="77777777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3DBE" w:rsidRPr="00EF18C5" w14:paraId="113E5B53" w14:textId="77777777" w:rsidTr="009C5C40">
        <w:tc>
          <w:tcPr>
            <w:tcW w:w="2271" w:type="pct"/>
          </w:tcPr>
          <w:p w14:paraId="488171D0" w14:textId="77777777" w:rsidR="00102731" w:rsidRPr="00EF18C5" w:rsidRDefault="00102731" w:rsidP="001027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2" w:type="pct"/>
          </w:tcPr>
          <w:p w14:paraId="28F81F97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1E0B454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472D781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4C2334D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936D6BC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14:paraId="67D8A1E4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CC79F7C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6238" w:rsidRPr="00EF18C5" w14:paraId="6D44DE94" w14:textId="77777777" w:rsidTr="009C5C40">
        <w:tc>
          <w:tcPr>
            <w:tcW w:w="2271" w:type="pct"/>
          </w:tcPr>
          <w:p w14:paraId="20423B9F" w14:textId="77777777" w:rsidR="00556238" w:rsidRPr="00EF18C5" w:rsidRDefault="00556238" w:rsidP="0055623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27F60CA5" w14:textId="7F0FA3ED" w:rsidR="00556238" w:rsidRPr="00EF18C5" w:rsidRDefault="0044560F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4FCD2A" w14:textId="77777777" w:rsidR="00556238" w:rsidRPr="00EF18C5" w:rsidRDefault="00556238" w:rsidP="00556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17E9915" w14:textId="31002369" w:rsidR="00556238" w:rsidRPr="00EF18C5" w:rsidRDefault="00556238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C35F6B" w14:textId="77777777" w:rsidR="00556238" w:rsidRPr="00EF18C5" w:rsidRDefault="00556238" w:rsidP="00556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2306CD5" w14:textId="033878ED" w:rsidR="00556238" w:rsidRPr="00EF18C5" w:rsidRDefault="0044560F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2,821</w:t>
            </w:r>
          </w:p>
        </w:tc>
        <w:tc>
          <w:tcPr>
            <w:tcW w:w="158" w:type="pct"/>
          </w:tcPr>
          <w:p w14:paraId="66CBE80A" w14:textId="77777777" w:rsidR="00556238" w:rsidRPr="00EF18C5" w:rsidRDefault="00556238" w:rsidP="00556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3791BE78" w14:textId="5519B899" w:rsidR="00556238" w:rsidRPr="00EF18C5" w:rsidRDefault="00556238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2,725</w:t>
            </w:r>
          </w:p>
        </w:tc>
      </w:tr>
      <w:tr w:rsidR="00744C8C" w:rsidRPr="00EF18C5" w14:paraId="15E873A8" w14:textId="77777777" w:rsidTr="009C5C40">
        <w:tc>
          <w:tcPr>
            <w:tcW w:w="2271" w:type="pct"/>
          </w:tcPr>
          <w:p w14:paraId="061BBD91" w14:textId="77777777" w:rsidR="00744C8C" w:rsidRPr="00EF18C5" w:rsidRDefault="00744C8C" w:rsidP="00744C8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32" w:type="pct"/>
          </w:tcPr>
          <w:p w14:paraId="7144296E" w14:textId="2B882CFD" w:rsidR="00744C8C" w:rsidRPr="00EF18C5" w:rsidRDefault="0044560F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45" w:type="pct"/>
          </w:tcPr>
          <w:p w14:paraId="5EF66548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D9872F8" w14:textId="5F18DA16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5" w:type="pct"/>
          </w:tcPr>
          <w:p w14:paraId="4C7F5894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C76005A" w14:textId="2883D56B" w:rsidR="00744C8C" w:rsidRPr="00EF18C5" w:rsidRDefault="0044560F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65F86DAF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694CF7C" w14:textId="5D3C9D91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4C8C" w:rsidRPr="00EF18C5" w14:paraId="7E15572F" w14:textId="77777777" w:rsidTr="009C5C40">
        <w:tc>
          <w:tcPr>
            <w:tcW w:w="2271" w:type="pct"/>
          </w:tcPr>
          <w:p w14:paraId="11A9C2EF" w14:textId="77777777" w:rsidR="00744C8C" w:rsidRPr="00EF18C5" w:rsidRDefault="00744C8C" w:rsidP="00744C8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32" w:type="pct"/>
          </w:tcPr>
          <w:p w14:paraId="38A80891" w14:textId="7651A533" w:rsidR="00744C8C" w:rsidRPr="00EF18C5" w:rsidRDefault="0044560F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45" w:type="pct"/>
          </w:tcPr>
          <w:p w14:paraId="215D6FEE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89BBB5B" w14:textId="7EA15C30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5" w:type="pct"/>
          </w:tcPr>
          <w:p w14:paraId="296F46E2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CFF281D" w14:textId="649F41FD" w:rsidR="00744C8C" w:rsidRPr="00EF18C5" w:rsidRDefault="0044560F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53B2BC79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AF542EE" w14:textId="345312A5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4C8C" w:rsidRPr="00EF18C5" w14:paraId="2F8087DA" w14:textId="77777777" w:rsidTr="009C5C40">
        <w:tc>
          <w:tcPr>
            <w:tcW w:w="2271" w:type="pct"/>
          </w:tcPr>
          <w:p w14:paraId="13BEA528" w14:textId="77777777" w:rsidR="00744C8C" w:rsidRPr="00EF18C5" w:rsidRDefault="00744C8C" w:rsidP="00744C8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3D2A568" w14:textId="353B83F9" w:rsidR="00744C8C" w:rsidRPr="00EF18C5" w:rsidRDefault="0044560F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13205143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59DA3FF2" w14:textId="1F115459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5" w:type="pct"/>
          </w:tcPr>
          <w:p w14:paraId="24D40121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743C1D23" w14:textId="4CB368C4" w:rsidR="00744C8C" w:rsidRPr="00EF18C5" w:rsidRDefault="0044560F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4136B2DD" w14:textId="77777777" w:rsidR="00744C8C" w:rsidRPr="00EF18C5" w:rsidRDefault="00744C8C" w:rsidP="00744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6A789888" w14:textId="63EF8A46" w:rsidR="00744C8C" w:rsidRPr="00EF18C5" w:rsidRDefault="00744C8C" w:rsidP="0074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6238" w:rsidRPr="00EF18C5" w14:paraId="1358890D" w14:textId="77777777" w:rsidTr="009C5C40">
        <w:tc>
          <w:tcPr>
            <w:tcW w:w="2271" w:type="pct"/>
          </w:tcPr>
          <w:p w14:paraId="70E885FE" w14:textId="77777777" w:rsidR="00556238" w:rsidRPr="00EF18C5" w:rsidRDefault="00556238" w:rsidP="0055623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3694C46" w14:textId="350A38B7" w:rsidR="00556238" w:rsidRPr="00EF18C5" w:rsidRDefault="0044560F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5" w:type="pct"/>
          </w:tcPr>
          <w:p w14:paraId="199FDB98" w14:textId="77777777" w:rsidR="00556238" w:rsidRPr="00EF18C5" w:rsidRDefault="00556238" w:rsidP="00556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24B8189B" w14:textId="30E8BE15" w:rsidR="00556238" w:rsidRPr="00EF18C5" w:rsidRDefault="00556238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145" w:type="pct"/>
          </w:tcPr>
          <w:p w14:paraId="4594C99A" w14:textId="77777777" w:rsidR="00556238" w:rsidRPr="00EF18C5" w:rsidRDefault="00556238" w:rsidP="00556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06E3DF" w14:textId="1D5FCB86" w:rsidR="00556238" w:rsidRPr="00EF18C5" w:rsidRDefault="0044560F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2,821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8" w:type="pct"/>
          </w:tcPr>
          <w:p w14:paraId="3B60D46E" w14:textId="77777777" w:rsidR="00556238" w:rsidRPr="00EF18C5" w:rsidRDefault="00556238" w:rsidP="00556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0CC24187" w14:textId="3222FEB4" w:rsidR="00556238" w:rsidRPr="00EF18C5" w:rsidRDefault="00556238" w:rsidP="005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2,725</w:t>
            </w:r>
          </w:p>
        </w:tc>
      </w:tr>
      <w:tr w:rsidR="00B411A1" w:rsidRPr="00D52B21" w14:paraId="485B9635" w14:textId="77777777" w:rsidTr="00B411A1">
        <w:tc>
          <w:tcPr>
            <w:tcW w:w="2271" w:type="pct"/>
          </w:tcPr>
          <w:p w14:paraId="7D2A62A5" w14:textId="77777777" w:rsidR="00B411A1" w:rsidRPr="00D52B21" w:rsidRDefault="00B411A1" w:rsidP="0055623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E1746BB" w14:textId="77777777" w:rsidR="00B411A1" w:rsidRPr="00D52B21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3E015843" w14:textId="77777777" w:rsidR="00B411A1" w:rsidRPr="00D52B21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54A3E47F" w14:textId="77777777" w:rsidR="00B411A1" w:rsidRPr="00D52B21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2E81B407" w14:textId="77777777" w:rsidR="00B411A1" w:rsidRPr="00D52B21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</w:tcBorders>
          </w:tcPr>
          <w:p w14:paraId="40E44CDB" w14:textId="77777777" w:rsidR="00B411A1" w:rsidRPr="00D52B21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8" w:type="pct"/>
          </w:tcPr>
          <w:p w14:paraId="11653F02" w14:textId="77777777" w:rsidR="00B411A1" w:rsidRPr="00D52B21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742EF435" w14:textId="77777777" w:rsidR="00B411A1" w:rsidRPr="00D52B21" w:rsidRDefault="00B411A1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03DBE" w:rsidRPr="008F1315" w14:paraId="7B001860" w14:textId="77777777" w:rsidTr="009C5C40">
        <w:trPr>
          <w:trHeight w:val="21"/>
        </w:trPr>
        <w:tc>
          <w:tcPr>
            <w:tcW w:w="2271" w:type="pct"/>
          </w:tcPr>
          <w:p w14:paraId="375CAE2B" w14:textId="65B2148B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32" w:type="pct"/>
          </w:tcPr>
          <w:p w14:paraId="79928115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5" w:type="pct"/>
          </w:tcPr>
          <w:p w14:paraId="046EFE31" w14:textId="77777777" w:rsidR="001F72C7" w:rsidRPr="007B3CFC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2" w:type="pct"/>
          </w:tcPr>
          <w:p w14:paraId="311A3F25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5" w:type="pct"/>
          </w:tcPr>
          <w:p w14:paraId="56F541C3" w14:textId="77777777" w:rsidR="001F72C7" w:rsidRPr="007B3CFC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2"/>
          </w:tcPr>
          <w:p w14:paraId="19E8AF15" w14:textId="77777777" w:rsidR="001F72C7" w:rsidRPr="007B3CFC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8" w:type="pct"/>
          </w:tcPr>
          <w:p w14:paraId="0E9178EC" w14:textId="77777777" w:rsidR="001F72C7" w:rsidRPr="007B3CFC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7" w:type="pct"/>
          </w:tcPr>
          <w:p w14:paraId="7DD8A35D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103DBE" w:rsidRPr="00EF18C5" w14:paraId="21059225" w14:textId="77777777" w:rsidTr="009C5C40">
        <w:tc>
          <w:tcPr>
            <w:tcW w:w="2271" w:type="pct"/>
          </w:tcPr>
          <w:p w14:paraId="34BD4A30" w14:textId="33EABCFA" w:rsidR="001F72C7" w:rsidRPr="00EF18C5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5CD3D11A" w14:textId="642E9447" w:rsidR="001F72C7" w:rsidRPr="00EF18C5" w:rsidRDefault="0044560F" w:rsidP="002E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09BF17" w14:textId="77777777" w:rsidR="001F72C7" w:rsidRPr="00EF18C5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1F4BDBC" w14:textId="44D4BA31" w:rsidR="001F72C7" w:rsidRPr="00EF18C5" w:rsidRDefault="001F72C7" w:rsidP="002E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51F89BF" w14:textId="77777777" w:rsidR="001F72C7" w:rsidRPr="00EF18C5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5F443EB" w14:textId="69A3F7E8" w:rsidR="001F72C7" w:rsidRPr="00EF18C5" w:rsidRDefault="0044560F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58" w:type="pct"/>
          </w:tcPr>
          <w:p w14:paraId="66DE7EE9" w14:textId="77777777" w:rsidR="001F72C7" w:rsidRPr="00EF18C5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0B7AA1C" w14:textId="6A1EC434" w:rsidR="001F72C7" w:rsidRPr="00EF18C5" w:rsidRDefault="00556238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103DBE" w:rsidRPr="00D52B21" w14:paraId="38A0E7FE" w14:textId="77777777" w:rsidTr="009C5C40">
        <w:tc>
          <w:tcPr>
            <w:tcW w:w="2271" w:type="pct"/>
          </w:tcPr>
          <w:p w14:paraId="6DC46217" w14:textId="5310AC54" w:rsidR="001F72C7" w:rsidRPr="00D52B21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32" w:type="pct"/>
          </w:tcPr>
          <w:p w14:paraId="21F41118" w14:textId="41AFFD37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2B4083D6" w14:textId="77777777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2" w:type="pct"/>
          </w:tcPr>
          <w:p w14:paraId="650E7278" w14:textId="1791F3A3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764A5B9A" w14:textId="77777777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0" w:type="pct"/>
            <w:gridSpan w:val="2"/>
          </w:tcPr>
          <w:p w14:paraId="1DA9265F" w14:textId="553C60B9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8" w:type="pct"/>
          </w:tcPr>
          <w:p w14:paraId="7D31D510" w14:textId="77777777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</w:tcPr>
          <w:p w14:paraId="7BC7BCBF" w14:textId="08576F01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03DBE" w:rsidRPr="008F1315" w14:paraId="6BBAD9D2" w14:textId="77777777" w:rsidTr="009C5C40">
        <w:tc>
          <w:tcPr>
            <w:tcW w:w="2271" w:type="pct"/>
          </w:tcPr>
          <w:p w14:paraId="1A95A7E2" w14:textId="1D4A2C04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632" w:type="pct"/>
          </w:tcPr>
          <w:p w14:paraId="7A563E13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5" w:type="pct"/>
          </w:tcPr>
          <w:p w14:paraId="599848DA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2" w:type="pct"/>
          </w:tcPr>
          <w:p w14:paraId="422FA70A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39280E4A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70" w:type="pct"/>
            <w:gridSpan w:val="2"/>
          </w:tcPr>
          <w:p w14:paraId="50B8F6B0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8" w:type="pct"/>
          </w:tcPr>
          <w:p w14:paraId="62DC948E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7" w:type="pct"/>
          </w:tcPr>
          <w:p w14:paraId="433BE487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03DBE" w:rsidRPr="008B4B5B" w14:paraId="6E5C4223" w14:textId="77777777" w:rsidTr="009C5C40">
        <w:tc>
          <w:tcPr>
            <w:tcW w:w="2271" w:type="pct"/>
          </w:tcPr>
          <w:p w14:paraId="70282519" w14:textId="028EEFE4" w:rsidR="001F72C7" w:rsidRPr="008B4B5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4F2434C8" w14:textId="57067549" w:rsidR="001F72C7" w:rsidRPr="002F5A7B" w:rsidRDefault="000506AE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B09AA82" w14:textId="77777777" w:rsidR="001F72C7" w:rsidRPr="002F5A7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2" w:type="pct"/>
          </w:tcPr>
          <w:p w14:paraId="7CDF0C7F" w14:textId="47642A2B" w:rsidR="001F72C7" w:rsidRPr="002F5A7B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3EF6B16" w14:textId="77777777" w:rsidR="001F72C7" w:rsidRPr="002F5A7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gridSpan w:val="2"/>
          </w:tcPr>
          <w:p w14:paraId="62EBE3B6" w14:textId="7BB12C89" w:rsidR="001F72C7" w:rsidRPr="002F5A7B" w:rsidRDefault="000506AE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16,366</w:t>
            </w:r>
          </w:p>
        </w:tc>
        <w:tc>
          <w:tcPr>
            <w:tcW w:w="158" w:type="pct"/>
          </w:tcPr>
          <w:p w14:paraId="0E8BAA37" w14:textId="77777777" w:rsidR="001F72C7" w:rsidRPr="002F5A7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1F0DC571" w14:textId="371B5D71" w:rsidR="001F72C7" w:rsidRPr="002F5A7B" w:rsidRDefault="001F72C7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5C1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15C10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215C10" w:rsidRPr="008B4B5B" w14:paraId="4175AC05" w14:textId="77777777" w:rsidTr="009C5C40">
        <w:tc>
          <w:tcPr>
            <w:tcW w:w="2271" w:type="pct"/>
          </w:tcPr>
          <w:p w14:paraId="0B3DA455" w14:textId="7667121C" w:rsidR="00215C10" w:rsidRPr="00EF18C5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5C1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56D5F97D" w14:textId="296E3A87" w:rsidR="00215C10" w:rsidRDefault="00820613" w:rsidP="00820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5" w:type="pct"/>
          </w:tcPr>
          <w:p w14:paraId="69D11B7B" w14:textId="77777777" w:rsidR="00215C10" w:rsidRPr="002F5A7B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2" w:type="pct"/>
          </w:tcPr>
          <w:p w14:paraId="16182D2E" w14:textId="114B11DB" w:rsidR="00215C10" w:rsidRPr="00E96FB4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5" w:type="pct"/>
          </w:tcPr>
          <w:p w14:paraId="3889FBFA" w14:textId="77777777" w:rsidR="00215C10" w:rsidRPr="002F5A7B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gridSpan w:val="2"/>
          </w:tcPr>
          <w:p w14:paraId="20947D7D" w14:textId="0F86A7DE" w:rsidR="00215C10" w:rsidRDefault="000506AE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7B9EEBD0" w14:textId="77777777" w:rsidR="00215C10" w:rsidRPr="002F5A7B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1AC98EBD" w14:textId="376DBCF0" w:rsidR="00215C10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8A0" w:rsidRPr="000268A0" w14:paraId="2A44F38C" w14:textId="77777777">
        <w:tc>
          <w:tcPr>
            <w:tcW w:w="2271" w:type="pct"/>
          </w:tcPr>
          <w:p w14:paraId="1ADDB357" w14:textId="77777777" w:rsidR="000268A0" w:rsidRPr="00EF18C5" w:rsidRDefault="000268A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635D517" w14:textId="190A3B81" w:rsidR="000268A0" w:rsidRPr="00EF18C5" w:rsidRDefault="00026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5" w:type="pct"/>
          </w:tcPr>
          <w:p w14:paraId="1A3CADF2" w14:textId="77777777" w:rsidR="000268A0" w:rsidRPr="00EF18C5" w:rsidRDefault="00026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24E9E78B" w14:textId="59658F78" w:rsidR="000268A0" w:rsidRPr="000268A0" w:rsidRDefault="00026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68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 w:rsidRPr="000268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 w:rsidRPr="000268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 w:rsidRPr="000268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 w:rsidRPr="000268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 w:rsidRPr="000268A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15</w:t>
            </w:r>
            <w:r w:rsidRPr="000268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5" w:type="pct"/>
          </w:tcPr>
          <w:p w14:paraId="3C64960A" w14:textId="77777777" w:rsidR="000268A0" w:rsidRPr="00EF18C5" w:rsidRDefault="00026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79DCCF9A" w14:textId="09CB1365" w:rsidR="000268A0" w:rsidRPr="005033FE" w:rsidRDefault="00026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366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66" w:type="pct"/>
            <w:gridSpan w:val="2"/>
          </w:tcPr>
          <w:p w14:paraId="27153C36" w14:textId="77777777" w:rsidR="000268A0" w:rsidRPr="00EE0178" w:rsidRDefault="00026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74B3A16E" w14:textId="14665DAA" w:rsidR="000268A0" w:rsidRPr="000268A0" w:rsidRDefault="00026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68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 w:rsidRPr="000268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 w:rsidRPr="000268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 w:rsidRPr="000268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 w:rsidRPr="000268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 w:rsidRPr="000268A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14</w:t>
            </w:r>
            <w:r w:rsidRPr="000268A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Pr="000268A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906</w:t>
            </w:r>
            <w:r w:rsidRPr="000268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</w:tr>
      <w:tr w:rsidR="00103DBE" w:rsidRPr="00D52B21" w14:paraId="2B0689AB" w14:textId="77777777" w:rsidTr="009C5C40">
        <w:tc>
          <w:tcPr>
            <w:tcW w:w="2271" w:type="pct"/>
          </w:tcPr>
          <w:p w14:paraId="2EB57DF6" w14:textId="0420C253" w:rsidR="001F72C7" w:rsidRPr="00D52B21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2" w:type="pct"/>
          </w:tcPr>
          <w:p w14:paraId="03AE06F6" w14:textId="7A7C599C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464DAE82" w14:textId="77777777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2D2C9256" w14:textId="5BE35EB5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21F6B04E" w14:textId="77777777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gridSpan w:val="2"/>
          </w:tcPr>
          <w:p w14:paraId="0FD6699E" w14:textId="3CB52D61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</w:tcPr>
          <w:p w14:paraId="2F9E9E9A" w14:textId="77777777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7337495E" w14:textId="0D9AC419" w:rsidR="001F72C7" w:rsidRPr="00D52B21" w:rsidRDefault="001F72C7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3DBE" w:rsidRPr="008F1315" w14:paraId="663ED6DD" w14:textId="77777777" w:rsidTr="009C5C40">
        <w:tc>
          <w:tcPr>
            <w:tcW w:w="2271" w:type="pct"/>
          </w:tcPr>
          <w:p w14:paraId="03E510E3" w14:textId="0561AF1A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ยาว</w:t>
            </w:r>
          </w:p>
        </w:tc>
        <w:tc>
          <w:tcPr>
            <w:tcW w:w="632" w:type="pct"/>
          </w:tcPr>
          <w:p w14:paraId="05C5864C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5" w:type="pct"/>
          </w:tcPr>
          <w:p w14:paraId="05BDBD12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2" w:type="pct"/>
          </w:tcPr>
          <w:p w14:paraId="5B0B1C80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5" w:type="pct"/>
          </w:tcPr>
          <w:p w14:paraId="545146D8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70" w:type="pct"/>
            <w:gridSpan w:val="2"/>
          </w:tcPr>
          <w:p w14:paraId="4D17BF55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8" w:type="pct"/>
          </w:tcPr>
          <w:p w14:paraId="23140B2E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7" w:type="pct"/>
          </w:tcPr>
          <w:p w14:paraId="52FD9B62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506AE" w:rsidRPr="00EF18C5" w14:paraId="7F9B5E7C" w14:textId="77777777" w:rsidTr="009C5C40">
        <w:trPr>
          <w:trHeight w:val="281"/>
        </w:trPr>
        <w:tc>
          <w:tcPr>
            <w:tcW w:w="2271" w:type="pct"/>
          </w:tcPr>
          <w:p w14:paraId="374E6AE9" w14:textId="52840DB0" w:rsidR="000506AE" w:rsidRPr="00EF18C5" w:rsidRDefault="000506AE" w:rsidP="000506A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56684EBA" w14:textId="032837DB" w:rsidR="000506AE" w:rsidRPr="009E5943" w:rsidRDefault="000506AE" w:rsidP="0005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94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AA1067D" w14:textId="77777777" w:rsidR="000506AE" w:rsidRPr="009E5943" w:rsidRDefault="000506AE" w:rsidP="00050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E82F036" w14:textId="31EACC24" w:rsidR="000506AE" w:rsidRPr="009E5943" w:rsidRDefault="000506AE" w:rsidP="0005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30"/>
                <w:szCs w:val="30"/>
                <w:cs/>
              </w:rPr>
            </w:pPr>
            <w:r w:rsidRPr="009E594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45F267" w14:textId="77777777" w:rsidR="000506AE" w:rsidRPr="00EF18C5" w:rsidRDefault="000506AE" w:rsidP="00050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6712865" w14:textId="218C8741" w:rsidR="000506AE" w:rsidRPr="00EF18C5" w:rsidRDefault="000506AE" w:rsidP="0005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158" w:type="pct"/>
          </w:tcPr>
          <w:p w14:paraId="5E276F66" w14:textId="77777777" w:rsidR="000506AE" w:rsidRPr="00EF18C5" w:rsidRDefault="000506AE" w:rsidP="00050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29E98B8D" w14:textId="74238504" w:rsidR="000506AE" w:rsidRPr="00EF18C5" w:rsidRDefault="000506AE" w:rsidP="0005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</w:tr>
      <w:tr w:rsidR="000506AE" w:rsidRPr="00EF18C5" w14:paraId="211C8938" w14:textId="77777777" w:rsidTr="009C5C40">
        <w:tc>
          <w:tcPr>
            <w:tcW w:w="2271" w:type="pct"/>
          </w:tcPr>
          <w:p w14:paraId="325BD962" w14:textId="4712814F" w:rsidR="000506AE" w:rsidRPr="00EF18C5" w:rsidRDefault="000506AE" w:rsidP="000506A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1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8AF64BD" w14:textId="38F37C70" w:rsidR="000506AE" w:rsidRPr="009E5943" w:rsidRDefault="000506AE" w:rsidP="0005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94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BB85BDC" w14:textId="77777777" w:rsidR="000506AE" w:rsidRPr="009E5943" w:rsidRDefault="000506AE" w:rsidP="00050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AA8DF69" w14:textId="17A657A0" w:rsidR="000506AE" w:rsidRPr="009E5943" w:rsidRDefault="000506AE" w:rsidP="0005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30"/>
                <w:szCs w:val="30"/>
                <w:cs/>
              </w:rPr>
            </w:pPr>
            <w:r w:rsidRPr="009E594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B8FACD7" w14:textId="77777777" w:rsidR="000506AE" w:rsidRPr="00EF18C5" w:rsidRDefault="000506AE" w:rsidP="00050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11E68AF3" w14:textId="272D9B1C" w:rsidR="000506AE" w:rsidRPr="00110ED6" w:rsidRDefault="000506AE" w:rsidP="0005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(363)</w:t>
            </w:r>
          </w:p>
        </w:tc>
        <w:tc>
          <w:tcPr>
            <w:tcW w:w="158" w:type="pct"/>
          </w:tcPr>
          <w:p w14:paraId="546D53C2" w14:textId="77777777" w:rsidR="000506AE" w:rsidRPr="00C168BF" w:rsidRDefault="000506AE" w:rsidP="00050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01331E42" w14:textId="37BF0DD5" w:rsidR="000506AE" w:rsidRPr="00CA0A33" w:rsidRDefault="000506AE" w:rsidP="0005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(363)</w:t>
            </w:r>
          </w:p>
        </w:tc>
      </w:tr>
      <w:tr w:rsidR="000506AE" w:rsidRPr="00EF18C5" w14:paraId="53D4D397" w14:textId="77777777" w:rsidTr="009C5C40">
        <w:tc>
          <w:tcPr>
            <w:tcW w:w="2271" w:type="pct"/>
          </w:tcPr>
          <w:p w14:paraId="0051DDC6" w14:textId="2F609A22" w:rsidR="000506AE" w:rsidRPr="00EF18C5" w:rsidRDefault="000506AE" w:rsidP="000506A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6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FB5A3E8" w14:textId="6FF9B126" w:rsidR="000506AE" w:rsidRPr="009E5943" w:rsidRDefault="000506AE" w:rsidP="0005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65DF737" w14:textId="77777777" w:rsidR="000506AE" w:rsidRPr="00EF18C5" w:rsidRDefault="000506AE" w:rsidP="00050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DE1CB79" w14:textId="798FB7AB" w:rsidR="000506AE" w:rsidRPr="00EF18C5" w:rsidRDefault="000506AE" w:rsidP="0005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A47E0A3" w14:textId="77777777" w:rsidR="000506AE" w:rsidRPr="00EF18C5" w:rsidRDefault="000506AE" w:rsidP="00050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81947A" w14:textId="1BA45A7D" w:rsidR="000506AE" w:rsidRPr="009E5943" w:rsidRDefault="000506AE" w:rsidP="0005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8" w:type="pct"/>
          </w:tcPr>
          <w:p w14:paraId="4029B5D5" w14:textId="77777777" w:rsidR="000506AE" w:rsidRPr="00C168BF" w:rsidRDefault="000506AE" w:rsidP="00050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1B3177FD" w14:textId="7BED8625" w:rsidR="000506AE" w:rsidRPr="00C168BF" w:rsidRDefault="000506AE" w:rsidP="0005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03DBE" w:rsidRPr="00D52B21" w14:paraId="4DB350EF" w14:textId="77777777" w:rsidTr="009C5C40">
        <w:tc>
          <w:tcPr>
            <w:tcW w:w="2271" w:type="pct"/>
          </w:tcPr>
          <w:p w14:paraId="10117FE2" w14:textId="77777777" w:rsidR="00BA4F9B" w:rsidRPr="00D52B21" w:rsidRDefault="00BA4F9B" w:rsidP="00CB32A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A63BCF9" w14:textId="77777777" w:rsidR="00BA4F9B" w:rsidRPr="00D52B21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2F5554F4" w14:textId="77777777" w:rsidR="00BA4F9B" w:rsidRPr="00D52B21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77A8ECD4" w14:textId="77777777" w:rsidR="00BA4F9B" w:rsidRPr="00D52B21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26927934" w14:textId="77777777" w:rsidR="00BA4F9B" w:rsidRPr="00D52B21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</w:tcBorders>
          </w:tcPr>
          <w:p w14:paraId="5C4080DA" w14:textId="77777777" w:rsidR="00BA4F9B" w:rsidRPr="00D52B21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" w:type="pct"/>
          </w:tcPr>
          <w:p w14:paraId="319C178B" w14:textId="77777777" w:rsidR="00BA4F9B" w:rsidRPr="00D52B21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4C3FFBFF" w14:textId="77777777" w:rsidR="00BA4F9B" w:rsidRPr="00D52B21" w:rsidRDefault="00BA4F9B" w:rsidP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03DBE" w:rsidRPr="00EF18C5" w14:paraId="0E529C87" w14:textId="77777777" w:rsidTr="009C5C40">
        <w:tc>
          <w:tcPr>
            <w:tcW w:w="2271" w:type="pct"/>
          </w:tcPr>
          <w:p w14:paraId="6660130C" w14:textId="77777777" w:rsidR="003E1DE8" w:rsidRPr="00EF18C5" w:rsidRDefault="003E1D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2" w:type="pct"/>
          </w:tcPr>
          <w:p w14:paraId="0EC7AA80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CE49CA3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959CC2B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4FA54E0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2970B9D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" w:type="pct"/>
            <w:gridSpan w:val="2"/>
          </w:tcPr>
          <w:p w14:paraId="17A551A4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3C39BE9F" w14:textId="77777777" w:rsidR="003E1DE8" w:rsidRPr="00EF18C5" w:rsidRDefault="003E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5C10" w:rsidRPr="00EF18C5" w14:paraId="4C53A2B2" w14:textId="77777777" w:rsidTr="009C5C40">
        <w:tc>
          <w:tcPr>
            <w:tcW w:w="2271" w:type="pct"/>
          </w:tcPr>
          <w:p w14:paraId="124B9474" w14:textId="77777777" w:rsidR="00215C10" w:rsidRPr="00EF18C5" w:rsidRDefault="00215C10" w:rsidP="00215C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788ADC76" w14:textId="283C5352" w:rsidR="00215C10" w:rsidRPr="00EF18C5" w:rsidRDefault="000506AE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2388F29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ED8C7C6" w14:textId="025E74F3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74D364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5DE99B7" w14:textId="352F43F4" w:rsidR="00215C10" w:rsidRPr="005B2614" w:rsidRDefault="000506AE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66" w:type="pct"/>
            <w:gridSpan w:val="2"/>
          </w:tcPr>
          <w:p w14:paraId="37BBDB05" w14:textId="77777777" w:rsidR="00215C10" w:rsidRPr="007939A4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7" w:type="pct"/>
          </w:tcPr>
          <w:p w14:paraId="3CCE2AFB" w14:textId="104017FA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</w:tr>
      <w:tr w:rsidR="00EE05CA" w:rsidRPr="00EF18C5" w14:paraId="78C136EE" w14:textId="77777777" w:rsidTr="009C5C40">
        <w:tc>
          <w:tcPr>
            <w:tcW w:w="2271" w:type="pct"/>
          </w:tcPr>
          <w:p w14:paraId="3F955364" w14:textId="77777777" w:rsidR="00EE05CA" w:rsidRPr="00EF18C5" w:rsidRDefault="00EE05CA" w:rsidP="00EE05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2" w:type="pct"/>
          </w:tcPr>
          <w:p w14:paraId="5EACFD2A" w14:textId="03F65D11" w:rsidR="00EE05CA" w:rsidRPr="00EF18C5" w:rsidRDefault="000506AE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45" w:type="pct"/>
          </w:tcPr>
          <w:p w14:paraId="2D792C4B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CA512A3" w14:textId="69A95FF5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5" w:type="pct"/>
          </w:tcPr>
          <w:p w14:paraId="03C8C572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84B4BCE" w14:textId="714EBCD5" w:rsidR="00EE05CA" w:rsidRPr="00EF18C5" w:rsidRDefault="000506AE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" w:type="pct"/>
            <w:gridSpan w:val="2"/>
          </w:tcPr>
          <w:p w14:paraId="0BA7E9D1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43C1B172" w14:textId="2A6A6B54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5CA" w:rsidRPr="00EF18C5" w14:paraId="6DDE808B" w14:textId="77777777" w:rsidTr="009C5C40">
        <w:trPr>
          <w:trHeight w:val="236"/>
        </w:trPr>
        <w:tc>
          <w:tcPr>
            <w:tcW w:w="2271" w:type="pct"/>
          </w:tcPr>
          <w:p w14:paraId="27654478" w14:textId="77777777" w:rsidR="00EE05CA" w:rsidRPr="00EF18C5" w:rsidRDefault="00EE05CA" w:rsidP="00EE05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73007ABE" w14:textId="4FAB1A61" w:rsidR="00EE05CA" w:rsidRPr="00EF18C5" w:rsidRDefault="000506AE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5" w:type="pct"/>
          </w:tcPr>
          <w:p w14:paraId="7471D257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D9F559B" w14:textId="3EC61C6D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45" w:type="pct"/>
          </w:tcPr>
          <w:p w14:paraId="74A3FAD7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1DAFAA6" w14:textId="74AF255F" w:rsidR="00EE05CA" w:rsidRPr="00EF18C5" w:rsidRDefault="000506AE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" w:type="pct"/>
            <w:gridSpan w:val="2"/>
          </w:tcPr>
          <w:p w14:paraId="58CE858D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5E6447F" w14:textId="68CAFE2D" w:rsidR="00EE05CA" w:rsidRPr="00EF18C5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5CA" w:rsidRPr="001B3F5B" w14:paraId="66FFD53A" w14:textId="77777777" w:rsidTr="009C5C40">
        <w:trPr>
          <w:trHeight w:val="236"/>
        </w:trPr>
        <w:tc>
          <w:tcPr>
            <w:tcW w:w="2271" w:type="pct"/>
          </w:tcPr>
          <w:p w14:paraId="0BF64E7C" w14:textId="77777777" w:rsidR="00EE05CA" w:rsidRPr="00EF18C5" w:rsidRDefault="00EE05CA" w:rsidP="00EE05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032D9370" w14:textId="721FE436" w:rsidR="00EE05CA" w:rsidRPr="00EF18C5" w:rsidRDefault="000506AE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067DDF7F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5F3BA45" w14:textId="3B2B9AE0" w:rsidR="00EE05CA" w:rsidRPr="003A2990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123DBD34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5903DCE" w14:textId="7E39A039" w:rsidR="00EE05CA" w:rsidRPr="00EF18C5" w:rsidRDefault="000506AE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" w:type="pct"/>
            <w:gridSpan w:val="2"/>
          </w:tcPr>
          <w:p w14:paraId="699FFC16" w14:textId="77777777" w:rsidR="00EE05CA" w:rsidRPr="00EF18C5" w:rsidRDefault="00EE05CA" w:rsidP="00EE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3996BDE5" w14:textId="01E2FB04" w:rsidR="00EE05CA" w:rsidRPr="001B3F5B" w:rsidRDefault="00EE05CA" w:rsidP="00EE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C10" w:rsidRPr="00EF18C5" w14:paraId="02172459" w14:textId="77777777" w:rsidTr="009C5C40">
        <w:tc>
          <w:tcPr>
            <w:tcW w:w="2271" w:type="pct"/>
          </w:tcPr>
          <w:p w14:paraId="7FA40681" w14:textId="77777777" w:rsidR="00215C10" w:rsidRPr="00EF18C5" w:rsidRDefault="00215C10" w:rsidP="00215C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29A8D68" w14:textId="6FD2B665" w:rsidR="00215C10" w:rsidRPr="00EF18C5" w:rsidRDefault="000506AE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5" w:type="pct"/>
          </w:tcPr>
          <w:p w14:paraId="0E2FA314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548FF701" w14:textId="6A829B7F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5" w:type="pct"/>
          </w:tcPr>
          <w:p w14:paraId="3203B8CE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53D58FB3" w14:textId="351CAD97" w:rsidR="00215C10" w:rsidRPr="005033FE" w:rsidRDefault="000506AE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66" w:type="pct"/>
            <w:gridSpan w:val="2"/>
          </w:tcPr>
          <w:p w14:paraId="42F6B033" w14:textId="77777777" w:rsidR="00215C10" w:rsidRPr="00EE0178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0CD27D21" w14:textId="3D6E38A4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</w:tr>
      <w:tr w:rsidR="00D963D9" w:rsidRPr="00EF18C5" w14:paraId="4577F10C" w14:textId="77777777" w:rsidTr="009C5C40">
        <w:tc>
          <w:tcPr>
            <w:tcW w:w="2271" w:type="pct"/>
          </w:tcPr>
          <w:p w14:paraId="1E76F8CE" w14:textId="68122D10" w:rsidR="00D963D9" w:rsidRPr="00D52B21" w:rsidRDefault="00D963D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bidi="th-TH"/>
              </w:rPr>
            </w:pPr>
          </w:p>
        </w:tc>
        <w:tc>
          <w:tcPr>
            <w:tcW w:w="632" w:type="pct"/>
          </w:tcPr>
          <w:p w14:paraId="5533AB36" w14:textId="77777777" w:rsidR="00D963D9" w:rsidRPr="00D52B21" w:rsidRDefault="00D9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5" w:type="pct"/>
          </w:tcPr>
          <w:p w14:paraId="3A3C0F2F" w14:textId="77777777" w:rsidR="00D963D9" w:rsidRPr="00D52B21" w:rsidRDefault="00D9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32" w:type="pct"/>
          </w:tcPr>
          <w:p w14:paraId="2D1F4C60" w14:textId="77777777" w:rsidR="00D963D9" w:rsidRPr="00D52B21" w:rsidRDefault="00D9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5" w:type="pct"/>
          </w:tcPr>
          <w:p w14:paraId="24C1D199" w14:textId="77777777" w:rsidR="00D963D9" w:rsidRPr="00D52B21" w:rsidRDefault="00D9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62" w:type="pct"/>
          </w:tcPr>
          <w:p w14:paraId="3A92A270" w14:textId="77777777" w:rsidR="00D963D9" w:rsidRPr="00D52B21" w:rsidRDefault="00D9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6" w:type="pct"/>
            <w:gridSpan w:val="2"/>
          </w:tcPr>
          <w:p w14:paraId="266E83F2" w14:textId="77777777" w:rsidR="00D963D9" w:rsidRPr="00D52B21" w:rsidRDefault="00D9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47" w:type="pct"/>
          </w:tcPr>
          <w:p w14:paraId="78C8ABE9" w14:textId="77777777" w:rsidR="00D963D9" w:rsidRPr="00D52B21" w:rsidRDefault="00D96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76F7B" w:rsidRPr="00EF18C5" w14:paraId="48E98740" w14:textId="77777777" w:rsidTr="009C5C40">
        <w:tc>
          <w:tcPr>
            <w:tcW w:w="2271" w:type="pct"/>
          </w:tcPr>
          <w:p w14:paraId="454E487C" w14:textId="6B3F72E9" w:rsidR="00A76F7B" w:rsidRPr="00EF18C5" w:rsidRDefault="00A76F7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32" w:type="pct"/>
          </w:tcPr>
          <w:p w14:paraId="673F9C47" w14:textId="77777777" w:rsidR="00A76F7B" w:rsidRPr="00EF18C5" w:rsidRDefault="00A7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5B4AD4" w14:textId="77777777" w:rsidR="00A76F7B" w:rsidRPr="00EF18C5" w:rsidRDefault="00A7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F52643B" w14:textId="77777777" w:rsidR="00A76F7B" w:rsidRPr="00EF18C5" w:rsidRDefault="00A7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DC14A1" w14:textId="77777777" w:rsidR="00A76F7B" w:rsidRPr="00EF18C5" w:rsidRDefault="00A7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4106596" w14:textId="77777777" w:rsidR="00A76F7B" w:rsidRPr="009B4C3F" w:rsidRDefault="00A7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14:paraId="34162A7F" w14:textId="77777777" w:rsidR="00A76F7B" w:rsidRPr="00EF18C5" w:rsidRDefault="00A7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51691F7B" w14:textId="77777777" w:rsidR="00A76F7B" w:rsidRPr="00EF18C5" w:rsidRDefault="00A7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5C10" w:rsidRPr="00EF18C5" w14:paraId="2824DE40" w14:textId="77777777" w:rsidTr="009C5C40">
        <w:tc>
          <w:tcPr>
            <w:tcW w:w="2271" w:type="pct"/>
          </w:tcPr>
          <w:p w14:paraId="4EE42A4E" w14:textId="77777777" w:rsidR="00215C10" w:rsidRPr="00EF18C5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2237C150" w14:textId="5CBC8893" w:rsidR="00215C10" w:rsidRPr="00EF18C5" w:rsidRDefault="003912D1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FFFDEC5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6121B10" w14:textId="01998FF8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FA4F315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60E1DEF" w14:textId="05A3F0CB" w:rsidR="00215C10" w:rsidRPr="009B4C3F" w:rsidRDefault="003912D1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6" w:type="pct"/>
            <w:gridSpan w:val="2"/>
          </w:tcPr>
          <w:p w14:paraId="369F213B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11CAB23F" w14:textId="2F2081B8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15C10" w:rsidRPr="00EF18C5" w14:paraId="2D62A4E0" w14:textId="77777777" w:rsidTr="009C5C40">
        <w:tc>
          <w:tcPr>
            <w:tcW w:w="2271" w:type="pct"/>
          </w:tcPr>
          <w:p w14:paraId="296EFC0B" w14:textId="77777777" w:rsidR="00215C10" w:rsidRPr="00EF18C5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1C7EDB7" w14:textId="2125ACB1" w:rsidR="00215C10" w:rsidRPr="00EF18C5" w:rsidRDefault="003912D1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5" w:type="pct"/>
          </w:tcPr>
          <w:p w14:paraId="0DF75668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64BA8DD9" w14:textId="33D0871C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63E0B544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3E96E013" w14:textId="7D59543D" w:rsidR="00215C10" w:rsidRPr="009B4C3F" w:rsidRDefault="003912D1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6" w:type="pct"/>
            <w:gridSpan w:val="2"/>
          </w:tcPr>
          <w:p w14:paraId="3D1F01BC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6992520D" w14:textId="358148B1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5C10" w:rsidRPr="00EF18C5" w14:paraId="15D4FECC" w14:textId="77777777" w:rsidTr="009C5C40">
        <w:trPr>
          <w:trHeight w:hRule="exact" w:val="403"/>
        </w:trPr>
        <w:tc>
          <w:tcPr>
            <w:tcW w:w="2271" w:type="pct"/>
          </w:tcPr>
          <w:p w14:paraId="3C5BEB49" w14:textId="77777777" w:rsidR="00215C10" w:rsidRPr="00EF18C5" w:rsidRDefault="00215C10" w:rsidP="00215C1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D5E150E" w14:textId="0AC2FA2A" w:rsidR="00215C10" w:rsidRPr="00EF18C5" w:rsidRDefault="003912D1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5" w:type="pct"/>
          </w:tcPr>
          <w:p w14:paraId="0D5A8325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465D9BD" w14:textId="531563A4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325F0373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021419D0" w14:textId="4B9636AE" w:rsidR="00215C10" w:rsidRPr="00EF18C5" w:rsidRDefault="003912D1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66" w:type="pct"/>
            <w:gridSpan w:val="2"/>
          </w:tcPr>
          <w:p w14:paraId="582EFB88" w14:textId="77777777" w:rsidR="00215C10" w:rsidRPr="00EF18C5" w:rsidRDefault="00215C10" w:rsidP="00215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1D746860" w14:textId="79362DB1" w:rsidR="00215C10" w:rsidRPr="00EF18C5" w:rsidRDefault="00215C10" w:rsidP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</w:tr>
      <w:tr w:rsidR="00103DBE" w:rsidRPr="00D22BA0" w14:paraId="66BD17F9" w14:textId="77777777" w:rsidTr="009C5C40">
        <w:trPr>
          <w:trHeight w:val="299"/>
        </w:trPr>
        <w:tc>
          <w:tcPr>
            <w:tcW w:w="2271" w:type="pct"/>
          </w:tcPr>
          <w:p w14:paraId="0BB99498" w14:textId="52AF61AD" w:rsidR="00D82ADD" w:rsidRPr="00D22BA0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2" w:type="pct"/>
          </w:tcPr>
          <w:p w14:paraId="698650E6" w14:textId="77777777" w:rsidR="00D82ADD" w:rsidRPr="00EF18C5" w:rsidRDefault="00D82ADD" w:rsidP="00D22BA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0DA84E8" w14:textId="77777777" w:rsidR="00D82ADD" w:rsidRPr="00D22BA0" w:rsidRDefault="00D82ADD" w:rsidP="00D22BA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A29B410" w14:textId="77777777" w:rsidR="00D82ADD" w:rsidRPr="00D22BA0" w:rsidRDefault="00D82ADD" w:rsidP="00D22BA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CEDA659" w14:textId="77777777" w:rsidR="00D82ADD" w:rsidRPr="00D22BA0" w:rsidRDefault="00D82ADD" w:rsidP="00D22BA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4138AAE" w14:textId="77777777" w:rsidR="00D82ADD" w:rsidRPr="00D22BA0" w:rsidRDefault="00D82ADD" w:rsidP="00D22BA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14:paraId="2CBC3A36" w14:textId="77777777" w:rsidR="00D82ADD" w:rsidRPr="00D22BA0" w:rsidRDefault="00D82ADD" w:rsidP="00D22BA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4C11ECFA" w14:textId="77777777" w:rsidR="00D82ADD" w:rsidRPr="00D22BA0" w:rsidRDefault="00D82ADD" w:rsidP="00D22BA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519B" w:rsidRPr="00EF18C5" w14:paraId="64D01A4F" w14:textId="77777777" w:rsidTr="009C5C40">
        <w:trPr>
          <w:trHeight w:val="299"/>
        </w:trPr>
        <w:tc>
          <w:tcPr>
            <w:tcW w:w="2271" w:type="pct"/>
          </w:tcPr>
          <w:p w14:paraId="6E813631" w14:textId="2D4311C6" w:rsidR="00B0519B" w:rsidRPr="00E5061A" w:rsidRDefault="00B0519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32" w:type="pct"/>
          </w:tcPr>
          <w:p w14:paraId="6E08E67E" w14:textId="77777777" w:rsidR="00B0519B" w:rsidRPr="00EF18C5" w:rsidRDefault="00B05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7F50CE" w14:textId="77777777" w:rsidR="00B0519B" w:rsidRPr="00EF18C5" w:rsidRDefault="00B0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</w:tcPr>
          <w:p w14:paraId="3D4BD15E" w14:textId="77777777" w:rsidR="00B0519B" w:rsidRPr="00EF18C5" w:rsidRDefault="00B05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20ABD785" w14:textId="77777777" w:rsidR="00B0519B" w:rsidRPr="00EF18C5" w:rsidRDefault="00B0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</w:tcPr>
          <w:p w14:paraId="7B77D105" w14:textId="77777777" w:rsidR="00B0519B" w:rsidRPr="00EF18C5" w:rsidRDefault="00B0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6" w:type="pct"/>
            <w:gridSpan w:val="2"/>
          </w:tcPr>
          <w:p w14:paraId="3E9AA680" w14:textId="77777777" w:rsidR="00B0519B" w:rsidRPr="00EF18C5" w:rsidRDefault="00B0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7" w:type="pct"/>
          </w:tcPr>
          <w:p w14:paraId="4DF255BD" w14:textId="77777777" w:rsidR="00B0519B" w:rsidRPr="00EF18C5" w:rsidRDefault="00B05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03DBE" w:rsidRPr="00A5707D" w14:paraId="699A76FB" w14:textId="77777777" w:rsidTr="009C5C40">
        <w:tc>
          <w:tcPr>
            <w:tcW w:w="2271" w:type="pct"/>
          </w:tcPr>
          <w:p w14:paraId="7F4D8D89" w14:textId="77777777" w:rsidR="00D82ADD" w:rsidRPr="00A73CBC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3C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5D3BB80E" w14:textId="736D9A1F" w:rsidR="00D82ADD" w:rsidRPr="00A5707D" w:rsidRDefault="00B1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5" w:type="pct"/>
          </w:tcPr>
          <w:p w14:paraId="5710D184" w14:textId="77777777" w:rsidR="00D82ADD" w:rsidRPr="00A5707D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B42AC64" w14:textId="2A538331" w:rsidR="00D82ADD" w:rsidRPr="00A5707D" w:rsidRDefault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5C10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5" w:type="pct"/>
          </w:tcPr>
          <w:p w14:paraId="07DC4057" w14:textId="77777777" w:rsidR="00D82ADD" w:rsidRPr="00A5707D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79CEC13" w14:textId="01EAB4CA" w:rsidR="00D82ADD" w:rsidRPr="00A5707D" w:rsidRDefault="00B1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66" w:type="pct"/>
            <w:gridSpan w:val="2"/>
          </w:tcPr>
          <w:p w14:paraId="4A195DA8" w14:textId="77777777" w:rsidR="00D82ADD" w:rsidRPr="00A5707D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4A2ADE2E" w14:textId="25FC3D8B" w:rsidR="00D82ADD" w:rsidRPr="00A5707D" w:rsidRDefault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5C10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103DBE" w:rsidRPr="00902435" w14:paraId="1107284A" w14:textId="77777777" w:rsidTr="009C5C40">
        <w:trPr>
          <w:trHeight w:val="288"/>
        </w:trPr>
        <w:tc>
          <w:tcPr>
            <w:tcW w:w="2271" w:type="pct"/>
          </w:tcPr>
          <w:p w14:paraId="65D36714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A2659AE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2C4B6C3C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2" w:type="pct"/>
          </w:tcPr>
          <w:p w14:paraId="648415BB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3A42A244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2" w:type="pct"/>
          </w:tcPr>
          <w:p w14:paraId="2957E3CB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" w:type="pct"/>
            <w:gridSpan w:val="2"/>
          </w:tcPr>
          <w:p w14:paraId="2BCABB76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7" w:type="pct"/>
          </w:tcPr>
          <w:p w14:paraId="1B867A1B" w14:textId="77777777" w:rsidR="00D82ADD" w:rsidRPr="0090243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3DBE" w:rsidRPr="00E96FB4" w14:paraId="6493A079" w14:textId="77777777" w:rsidTr="009C5C40">
        <w:trPr>
          <w:trHeight w:hRule="exact" w:val="403"/>
        </w:trPr>
        <w:tc>
          <w:tcPr>
            <w:tcW w:w="2271" w:type="pct"/>
          </w:tcPr>
          <w:p w14:paraId="5AA1677D" w14:textId="77777777" w:rsidR="00D82ADD" w:rsidRPr="00EF18C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632" w:type="pct"/>
          </w:tcPr>
          <w:p w14:paraId="7D0C009F" w14:textId="77777777" w:rsidR="00D82ADD" w:rsidRPr="00E96FB4" w:rsidRDefault="00D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080C846" w14:textId="77777777" w:rsidR="00D82ADD" w:rsidRPr="00E96FB4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79010A6" w14:textId="77777777" w:rsidR="00D82ADD" w:rsidRPr="00E96FB4" w:rsidRDefault="00D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CDBADBB" w14:textId="77777777" w:rsidR="00D82ADD" w:rsidRPr="00E96FB4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2A4E1D5" w14:textId="77777777" w:rsidR="00D82ADD" w:rsidRPr="00E96FB4" w:rsidRDefault="00D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14:paraId="4A788ECE" w14:textId="77777777" w:rsidR="00D82ADD" w:rsidRPr="00E96FB4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E0B5A4B" w14:textId="77777777" w:rsidR="00D82ADD" w:rsidRPr="00E96FB4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3DBE" w:rsidRPr="00E96FB4" w14:paraId="670CF481" w14:textId="77777777" w:rsidTr="009C5C40">
        <w:trPr>
          <w:trHeight w:hRule="exact" w:val="403"/>
        </w:trPr>
        <w:tc>
          <w:tcPr>
            <w:tcW w:w="2271" w:type="pct"/>
          </w:tcPr>
          <w:p w14:paraId="0E8028C3" w14:textId="77777777" w:rsidR="00D82ADD" w:rsidRPr="00EF18C5" w:rsidRDefault="00D82AD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65A87C68" w14:textId="47BD8A5F" w:rsidR="00D82ADD" w:rsidRPr="00E96FB4" w:rsidRDefault="00B1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BB98B22" w14:textId="77777777" w:rsidR="00D82ADD" w:rsidRPr="00E96FB4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81B59A9" w14:textId="77777777" w:rsidR="00D82ADD" w:rsidRPr="00E96FB4" w:rsidRDefault="00D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A5C5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C4B9F14" w14:textId="77777777" w:rsidR="00D82ADD" w:rsidRPr="00E96FB4" w:rsidRDefault="00D82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C22B7AD" w14:textId="12A10EB2" w:rsidR="00D82ADD" w:rsidRPr="00E96FB4" w:rsidRDefault="00B1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166" w:type="pct"/>
            <w:gridSpan w:val="2"/>
          </w:tcPr>
          <w:p w14:paraId="5AED59F6" w14:textId="77777777" w:rsidR="00D82ADD" w:rsidRPr="00E96FB4" w:rsidRDefault="00D8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5EA124C8" w14:textId="5963899A" w:rsidR="00D82ADD" w:rsidRPr="00E96FB4" w:rsidRDefault="0021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1,136</w:t>
            </w:r>
          </w:p>
        </w:tc>
      </w:tr>
    </w:tbl>
    <w:p w14:paraId="73F5DCA8" w14:textId="77777777" w:rsidR="007D178D" w:rsidRPr="00902435" w:rsidRDefault="007D178D" w:rsidP="00495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48FA7" w14:textId="67A2143A" w:rsidR="007071C0" w:rsidRPr="00EF18C5" w:rsidRDefault="007071C0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</w:t>
      </w:r>
      <w:r w:rsidR="009477AB" w:rsidRPr="00EF18C5">
        <w:rPr>
          <w:rFonts w:asciiTheme="majorBidi" w:hAnsiTheme="majorBidi" w:cstheme="majorBidi"/>
          <w:sz w:val="30"/>
          <w:szCs w:val="30"/>
          <w:u w:val="none"/>
          <w:cs/>
        </w:rPr>
        <w:t xml:space="preserve">บริษัทย่อย </w:t>
      </w: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บริษัทร่วมและการร่วมค้า</w:t>
      </w:r>
    </w:p>
    <w:p w14:paraId="196BB737" w14:textId="370890F3" w:rsidR="009477AB" w:rsidRPr="00902435" w:rsidRDefault="009477AB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130"/>
        <w:gridCol w:w="1890"/>
        <w:gridCol w:w="236"/>
        <w:gridCol w:w="1960"/>
      </w:tblGrid>
      <w:tr w:rsidR="0077574C" w:rsidRPr="004A1074" w14:paraId="72A8E0F0" w14:textId="77777777" w:rsidTr="00EA3D82">
        <w:trPr>
          <w:trHeight w:val="389"/>
          <w:tblHeader/>
        </w:trPr>
        <w:tc>
          <w:tcPr>
            <w:tcW w:w="5130" w:type="dxa"/>
          </w:tcPr>
          <w:p w14:paraId="42D59843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890" w:type="dxa"/>
            <w:vAlign w:val="bottom"/>
          </w:tcPr>
          <w:p w14:paraId="173F07A7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1545D1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  <w:vAlign w:val="bottom"/>
          </w:tcPr>
          <w:p w14:paraId="13244CF4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B4" w:rsidRPr="004A1074" w14:paraId="1A5EA8F4" w14:textId="77777777" w:rsidTr="00EA3D82">
        <w:trPr>
          <w:tblHeader/>
        </w:trPr>
        <w:tc>
          <w:tcPr>
            <w:tcW w:w="5130" w:type="dxa"/>
          </w:tcPr>
          <w:p w14:paraId="53CA4F26" w14:textId="2F497399" w:rsidR="003952B4" w:rsidRPr="00B240FB" w:rsidRDefault="00C4410B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410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4410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4410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4410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4410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4410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90" w:type="dxa"/>
            <w:vAlign w:val="bottom"/>
          </w:tcPr>
          <w:p w14:paraId="134B374E" w14:textId="77777777" w:rsidR="003952B4" w:rsidRPr="00B240FB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7955E49" w14:textId="77777777" w:rsidR="003952B4" w:rsidRPr="00B240FB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  <w:vAlign w:val="bottom"/>
          </w:tcPr>
          <w:p w14:paraId="484F0424" w14:textId="77777777" w:rsidR="003952B4" w:rsidRPr="00B240FB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7574C" w:rsidRPr="004A1074" w14:paraId="1AD9A73A" w14:textId="77777777" w:rsidTr="00EA3D82">
        <w:trPr>
          <w:trHeight w:val="209"/>
          <w:tblHeader/>
        </w:trPr>
        <w:tc>
          <w:tcPr>
            <w:tcW w:w="5130" w:type="dxa"/>
          </w:tcPr>
          <w:p w14:paraId="3C84643E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3"/>
          </w:tcPr>
          <w:p w14:paraId="3E0682EE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4A1074" w14:paraId="4E713042" w14:textId="77777777" w:rsidTr="00EA3D82">
        <w:tc>
          <w:tcPr>
            <w:tcW w:w="5130" w:type="dxa"/>
          </w:tcPr>
          <w:p w14:paraId="20F9BDB9" w14:textId="58BD405B" w:rsidR="0077574C" w:rsidRPr="00B240FB" w:rsidRDefault="003605D9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5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27F02199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5B7AF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07A48AE5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16B9" w:rsidRPr="004A1074" w14:paraId="1BE6256B" w14:textId="77777777" w:rsidTr="00EA3D82">
        <w:tc>
          <w:tcPr>
            <w:tcW w:w="5130" w:type="dxa"/>
          </w:tcPr>
          <w:p w14:paraId="74E8955B" w14:textId="33FDED2D" w:rsidR="002016B9" w:rsidRPr="003605D9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  <w:r w:rsidR="00A8665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 เบทาโกร ศูนย์บริหารเงิน จำกัด</w:t>
            </w:r>
          </w:p>
        </w:tc>
        <w:tc>
          <w:tcPr>
            <w:tcW w:w="1890" w:type="dxa"/>
          </w:tcPr>
          <w:p w14:paraId="19B6BF51" w14:textId="433F9CF1" w:rsidR="002016B9" w:rsidRPr="00B240FB" w:rsidRDefault="00EA3D82" w:rsidP="00EA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D658A0" w14:textId="77777777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4412AF91" w14:textId="61B15034" w:rsidR="002016B9" w:rsidRPr="00B240FB" w:rsidRDefault="00EB39A8" w:rsidP="00EB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2016B9" w:rsidRPr="004A1074" w14:paraId="793CE19B" w14:textId="77777777" w:rsidTr="00EA3D82">
        <w:tc>
          <w:tcPr>
            <w:tcW w:w="5130" w:type="dxa"/>
          </w:tcPr>
          <w:p w14:paraId="50BBFE89" w14:textId="418F26F6" w:rsidR="002016B9" w:rsidRPr="00251EA4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EA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ลดลงจากการชำระบัญชี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51EA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1E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เบทาโกรภาคใต้ จำกัด</w:t>
            </w:r>
          </w:p>
        </w:tc>
        <w:tc>
          <w:tcPr>
            <w:tcW w:w="1890" w:type="dxa"/>
          </w:tcPr>
          <w:p w14:paraId="57209BC5" w14:textId="398362D8" w:rsidR="002016B9" w:rsidRPr="00B240FB" w:rsidRDefault="002016B9" w:rsidP="00EA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04B1C8" w14:textId="77777777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6424F7A2" w14:textId="5FD83857" w:rsidR="002016B9" w:rsidRPr="00B240FB" w:rsidRDefault="00794746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016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016B9" w:rsidRPr="004A1074" w14:paraId="01892C64" w14:textId="77777777" w:rsidTr="00EA3D82">
        <w:tc>
          <w:tcPr>
            <w:tcW w:w="5130" w:type="dxa"/>
          </w:tcPr>
          <w:p w14:paraId="631F7583" w14:textId="6CAA1648" w:rsidR="002016B9" w:rsidRPr="00251EA4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EA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กลับรายการขาดทุนจากด้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251EA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ยค่า</w:t>
            </w:r>
            <w:r w:rsidR="00EA3D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A3D8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A3D82" w:rsidRPr="00251EA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EA3D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A3D82" w:rsidRPr="00251E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เบทาโกรภาคใต้ จำกัด</w:t>
            </w:r>
          </w:p>
        </w:tc>
        <w:tc>
          <w:tcPr>
            <w:tcW w:w="1890" w:type="dxa"/>
          </w:tcPr>
          <w:p w14:paraId="48EBFD67" w14:textId="0073D1B6" w:rsidR="002016B9" w:rsidRPr="00B240FB" w:rsidRDefault="002016B9" w:rsidP="00EA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6537F4" w14:textId="77777777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662055D1" w14:textId="759E1E2F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4746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</w:tr>
      <w:tr w:rsidR="002016B9" w:rsidRPr="00D963D9" w14:paraId="59203BDD" w14:textId="77777777" w:rsidTr="00EA3D82">
        <w:trPr>
          <w:trHeight w:val="164"/>
        </w:trPr>
        <w:tc>
          <w:tcPr>
            <w:tcW w:w="5130" w:type="dxa"/>
          </w:tcPr>
          <w:p w14:paraId="56DED214" w14:textId="77777777" w:rsidR="002016B9" w:rsidRPr="00D963D9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D2E2C3F" w14:textId="77777777" w:rsidR="002016B9" w:rsidRPr="00D963D9" w:rsidRDefault="002016B9" w:rsidP="00D9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6444B4" w14:textId="77777777" w:rsidR="002016B9" w:rsidRPr="00D963D9" w:rsidRDefault="002016B9" w:rsidP="00D9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34AC82BC" w14:textId="77777777" w:rsidR="002016B9" w:rsidRPr="00D963D9" w:rsidRDefault="002016B9" w:rsidP="00D9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16B9" w:rsidRPr="004A1074" w14:paraId="068D66BA" w14:textId="77777777" w:rsidTr="00EA3D82">
        <w:tc>
          <w:tcPr>
            <w:tcW w:w="5130" w:type="dxa"/>
          </w:tcPr>
          <w:p w14:paraId="6629ED7F" w14:textId="23726DF3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71892010" w14:textId="77777777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FFA7A" w14:textId="77777777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7858ED1D" w14:textId="77777777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16B9" w:rsidRPr="004A1074" w14:paraId="404148F6" w14:textId="77777777" w:rsidTr="00EA3D82">
        <w:tc>
          <w:tcPr>
            <w:tcW w:w="5130" w:type="dxa"/>
          </w:tcPr>
          <w:p w14:paraId="2981D2B8" w14:textId="54A95685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890" w:type="dxa"/>
          </w:tcPr>
          <w:p w14:paraId="747D94AA" w14:textId="59197C95" w:rsidR="002016B9" w:rsidRPr="00B240FB" w:rsidRDefault="002016B9" w:rsidP="00EA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1755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0BD23F7" w14:textId="77777777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431964EA" w14:textId="11ADF97A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16B9" w:rsidRPr="00902435" w14:paraId="2C4D682D" w14:textId="77777777" w:rsidTr="00EA3D82">
        <w:trPr>
          <w:trHeight w:val="272"/>
        </w:trPr>
        <w:tc>
          <w:tcPr>
            <w:tcW w:w="5130" w:type="dxa"/>
          </w:tcPr>
          <w:p w14:paraId="2FF5EE2A" w14:textId="77777777" w:rsidR="002016B9" w:rsidRPr="00902435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8BE8260" w14:textId="77777777" w:rsidR="002016B9" w:rsidRPr="00902435" w:rsidRDefault="002016B9" w:rsidP="00EA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9C4A6F" w14:textId="77777777" w:rsidR="002016B9" w:rsidRPr="00902435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79E04895" w14:textId="77777777" w:rsidR="002016B9" w:rsidRPr="00902435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16B9" w:rsidRPr="004A1074" w14:paraId="489AD40A" w14:textId="77777777" w:rsidTr="00EA3D82">
        <w:tc>
          <w:tcPr>
            <w:tcW w:w="5130" w:type="dxa"/>
          </w:tcPr>
          <w:p w14:paraId="6FF0D05C" w14:textId="77777777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04765CB3" w14:textId="77777777" w:rsidR="002016B9" w:rsidRPr="00B240FB" w:rsidRDefault="002016B9" w:rsidP="00EA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BCEFB7E" w14:textId="77777777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5E930104" w14:textId="77777777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16B9" w:rsidRPr="004A1074" w14:paraId="5C7A7AAB" w14:textId="77777777" w:rsidTr="00EA3D82">
        <w:tc>
          <w:tcPr>
            <w:tcW w:w="5130" w:type="dxa"/>
          </w:tcPr>
          <w:p w14:paraId="0BDA44D4" w14:textId="3C42F8FF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890" w:type="dxa"/>
          </w:tcPr>
          <w:p w14:paraId="4F8F2CB7" w14:textId="2A5B6F98" w:rsidR="002016B9" w:rsidRPr="00B240FB" w:rsidRDefault="002016B9" w:rsidP="00EA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42B34F0F" w14:textId="77777777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73ECBF79" w14:textId="10D4EAFF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16B9" w:rsidRPr="004A1074" w14:paraId="6B27A351" w14:textId="77777777" w:rsidTr="00EA3D82">
        <w:tc>
          <w:tcPr>
            <w:tcW w:w="5130" w:type="dxa"/>
          </w:tcPr>
          <w:p w14:paraId="331F7BAB" w14:textId="68BF3D1B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890" w:type="dxa"/>
          </w:tcPr>
          <w:p w14:paraId="59D8212B" w14:textId="48632401" w:rsidR="002016B9" w:rsidRPr="00B240FB" w:rsidRDefault="002016B9" w:rsidP="00EA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36" w:type="dxa"/>
          </w:tcPr>
          <w:p w14:paraId="537D447D" w14:textId="77777777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07B94F66" w14:textId="5347E4C5" w:rsidR="002016B9" w:rsidRPr="00B240FB" w:rsidRDefault="002016B9" w:rsidP="00201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945EEAF" w14:textId="6A8E1310" w:rsidR="00631301" w:rsidRPr="006D4B0D" w:rsidRDefault="00631301" w:rsidP="009B70F0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16537" w14:textId="4C9CDC65" w:rsidR="00727462" w:rsidRDefault="002C5442" w:rsidP="0072746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2C5442">
        <w:rPr>
          <w:rFonts w:asciiTheme="majorBidi" w:hAnsiTheme="majorBidi" w:hint="cs"/>
          <w:sz w:val="30"/>
          <w:szCs w:val="30"/>
          <w:cs/>
        </w:rPr>
        <w:lastRenderedPageBreak/>
        <w:t>ใน</w:t>
      </w:r>
      <w:r w:rsidR="007C21E8">
        <w:rPr>
          <w:rFonts w:asciiTheme="majorBidi" w:hAnsiTheme="majorBidi" w:hint="cs"/>
          <w:sz w:val="30"/>
          <w:szCs w:val="30"/>
          <w:cs/>
        </w:rPr>
        <w:t xml:space="preserve">ไตรมาสที่ </w:t>
      </w:r>
      <w:r w:rsidR="007C21E8">
        <w:rPr>
          <w:rFonts w:asciiTheme="majorBidi" w:hAnsiTheme="majorBidi"/>
          <w:sz w:val="30"/>
          <w:szCs w:val="30"/>
        </w:rPr>
        <w:t>1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บริษัท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เบทาโกรภาคใต้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จำกัด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ได้ชำระคืนทุน</w:t>
      </w:r>
      <w:r w:rsidR="004B27FF">
        <w:rPr>
          <w:rFonts w:asciiTheme="majorBidi" w:hAnsiTheme="majorBidi" w:hint="cs"/>
          <w:sz w:val="30"/>
          <w:szCs w:val="30"/>
          <w:cs/>
        </w:rPr>
        <w:t>จดทะเบียนทั้งหมด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จำนวน</w:t>
      </w:r>
      <w:r w:rsidR="005E2DEC">
        <w:rPr>
          <w:rFonts w:asciiTheme="majorBidi" w:hAnsiTheme="majorBidi"/>
          <w:sz w:val="30"/>
          <w:szCs w:val="30"/>
          <w:cs/>
        </w:rPr>
        <w:br/>
      </w:r>
      <w:r w:rsidR="000B7821">
        <w:rPr>
          <w:rFonts w:asciiTheme="majorBidi" w:hAnsiTheme="majorBidi"/>
          <w:sz w:val="30"/>
          <w:szCs w:val="30"/>
        </w:rPr>
        <w:t>8</w:t>
      </w:r>
      <w:r w:rsidRPr="002C5442">
        <w:rPr>
          <w:rFonts w:asciiTheme="majorBidi" w:hAnsiTheme="majorBidi"/>
          <w:sz w:val="30"/>
          <w:szCs w:val="30"/>
          <w:cs/>
        </w:rPr>
        <w:t xml:space="preserve"> </w:t>
      </w:r>
      <w:r w:rsidRPr="002C5442">
        <w:rPr>
          <w:rFonts w:asciiTheme="majorBidi" w:hAnsiTheme="majorBidi" w:hint="cs"/>
          <w:sz w:val="30"/>
          <w:szCs w:val="30"/>
          <w:cs/>
        </w:rPr>
        <w:t>ล้าน</w:t>
      </w:r>
      <w:r w:rsidR="001F70EF">
        <w:rPr>
          <w:rFonts w:asciiTheme="majorBidi" w:hAnsiTheme="majorBidi" w:hint="cs"/>
          <w:sz w:val="30"/>
          <w:szCs w:val="30"/>
          <w:cs/>
        </w:rPr>
        <w:t>บาท</w:t>
      </w:r>
      <w:r w:rsidR="004B27FF">
        <w:rPr>
          <w:rFonts w:asciiTheme="majorBidi" w:hAnsiTheme="majorBidi" w:hint="cs"/>
          <w:sz w:val="30"/>
          <w:szCs w:val="30"/>
          <w:cs/>
        </w:rPr>
        <w:t xml:space="preserve"> และได้</w:t>
      </w:r>
      <w:r w:rsidR="005E2DEC" w:rsidRPr="005E2DEC">
        <w:rPr>
          <w:rFonts w:asciiTheme="majorBidi" w:hAnsiTheme="majorBidi" w:hint="cs"/>
          <w:sz w:val="30"/>
          <w:szCs w:val="30"/>
          <w:cs/>
        </w:rPr>
        <w:t>จดทะเบียนชำระบัญชีกับกรมพัฒนาธุรกิจการค้า</w:t>
      </w:r>
      <w:r w:rsidR="007B7BBF">
        <w:rPr>
          <w:rFonts w:asciiTheme="majorBidi" w:hAnsiTheme="majorBidi" w:hint="cs"/>
          <w:sz w:val="30"/>
          <w:szCs w:val="30"/>
          <w:cs/>
        </w:rPr>
        <w:t>เรียบร้อยแล้ว</w:t>
      </w:r>
    </w:p>
    <w:p w14:paraId="007F9517" w14:textId="77777777" w:rsidR="00945DE3" w:rsidRDefault="00945DE3" w:rsidP="0072746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4BF3EAA1" w14:textId="2DB3C22D" w:rsidR="00F60975" w:rsidRDefault="00D46DE4" w:rsidP="0072746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4952A7">
        <w:rPr>
          <w:rFonts w:asciiTheme="majorBidi" w:hAnsiTheme="majorBidi" w:hint="cs"/>
          <w:sz w:val="30"/>
          <w:szCs w:val="30"/>
          <w:cs/>
        </w:rPr>
        <w:t>ในไตรมาสที่</w:t>
      </w:r>
      <w:r w:rsidRPr="004952A7">
        <w:rPr>
          <w:rFonts w:asciiTheme="majorBidi" w:hAnsiTheme="majorBidi"/>
          <w:sz w:val="30"/>
          <w:szCs w:val="30"/>
          <w:cs/>
        </w:rPr>
        <w:t xml:space="preserve"> </w:t>
      </w:r>
      <w:r w:rsidRPr="004952A7">
        <w:rPr>
          <w:rFonts w:asciiTheme="majorBidi" w:hAnsiTheme="majorBidi"/>
          <w:sz w:val="30"/>
          <w:szCs w:val="30"/>
        </w:rPr>
        <w:t>1</w:t>
      </w:r>
      <w:r w:rsidRPr="004952A7">
        <w:rPr>
          <w:rFonts w:asciiTheme="majorBidi" w:hAnsiTheme="majorBidi"/>
          <w:sz w:val="30"/>
          <w:szCs w:val="30"/>
          <w:cs/>
        </w:rPr>
        <w:t xml:space="preserve"> </w:t>
      </w:r>
      <w:r w:rsidRPr="004952A7">
        <w:rPr>
          <w:rFonts w:asciiTheme="majorBidi" w:hAnsiTheme="majorBidi" w:hint="cs"/>
          <w:sz w:val="30"/>
          <w:szCs w:val="30"/>
          <w:cs/>
        </w:rPr>
        <w:t>กลุ่มบริษัทได้รับรู้หนี้สินไม่หมุนเวียนอื่นจำนวน</w:t>
      </w:r>
      <w:r w:rsidRPr="004952A7">
        <w:rPr>
          <w:rFonts w:asciiTheme="majorBidi" w:hAnsiTheme="majorBidi"/>
          <w:sz w:val="30"/>
          <w:szCs w:val="30"/>
          <w:cs/>
        </w:rPr>
        <w:t xml:space="preserve"> </w:t>
      </w:r>
      <w:r w:rsidR="001B136F" w:rsidRPr="004952A7">
        <w:rPr>
          <w:rFonts w:asciiTheme="majorBidi" w:hAnsiTheme="majorBidi"/>
          <w:sz w:val="30"/>
          <w:szCs w:val="30"/>
        </w:rPr>
        <w:t>947</w:t>
      </w:r>
      <w:r w:rsidRPr="004952A7">
        <w:rPr>
          <w:rFonts w:asciiTheme="majorBidi" w:hAnsiTheme="majorBidi"/>
          <w:sz w:val="30"/>
          <w:szCs w:val="30"/>
          <w:cs/>
        </w:rPr>
        <w:t xml:space="preserve"> </w:t>
      </w:r>
      <w:r w:rsidRPr="004952A7">
        <w:rPr>
          <w:rFonts w:asciiTheme="majorBidi" w:hAnsiTheme="majorBidi" w:hint="cs"/>
          <w:sz w:val="30"/>
          <w:szCs w:val="30"/>
          <w:cs/>
        </w:rPr>
        <w:t>ล้านบาท</w:t>
      </w:r>
      <w:r w:rsidR="001B136F" w:rsidRPr="004952A7">
        <w:rPr>
          <w:rFonts w:asciiTheme="majorBidi" w:hAnsiTheme="majorBidi" w:hint="cs"/>
          <w:sz w:val="30"/>
          <w:szCs w:val="30"/>
          <w:cs/>
        </w:rPr>
        <w:t xml:space="preserve"> ซึ่งสุทธิจากเงินจ่ายล่วงหน้า </w:t>
      </w:r>
      <w:r w:rsidR="004952A7">
        <w:rPr>
          <w:rFonts w:asciiTheme="majorBidi" w:hAnsiTheme="majorBidi"/>
          <w:sz w:val="30"/>
          <w:szCs w:val="30"/>
        </w:rPr>
        <w:br/>
      </w:r>
      <w:r w:rsidR="001B136F" w:rsidRPr="004952A7">
        <w:rPr>
          <w:rFonts w:asciiTheme="majorBidi" w:hAnsiTheme="majorBidi"/>
          <w:sz w:val="30"/>
          <w:szCs w:val="30"/>
        </w:rPr>
        <w:t>5</w:t>
      </w:r>
      <w:r w:rsidR="00B71934" w:rsidRPr="004952A7">
        <w:rPr>
          <w:rFonts w:asciiTheme="majorBidi" w:hAnsiTheme="majorBidi"/>
          <w:sz w:val="30"/>
          <w:szCs w:val="30"/>
        </w:rPr>
        <w:t>6</w:t>
      </w:r>
      <w:r w:rsidR="001B136F" w:rsidRPr="004952A7">
        <w:rPr>
          <w:rFonts w:asciiTheme="majorBidi" w:hAnsiTheme="majorBidi"/>
          <w:sz w:val="30"/>
          <w:szCs w:val="30"/>
        </w:rPr>
        <w:t xml:space="preserve"> </w:t>
      </w:r>
      <w:r w:rsidR="001B136F" w:rsidRPr="004952A7">
        <w:rPr>
          <w:rFonts w:asciiTheme="majorBidi" w:hAnsiTheme="majorBidi" w:hint="cs"/>
          <w:sz w:val="30"/>
          <w:szCs w:val="30"/>
          <w:cs/>
        </w:rPr>
        <w:t>ล้านบา</w:t>
      </w:r>
      <w:r w:rsidR="00F85198" w:rsidRPr="004952A7">
        <w:rPr>
          <w:rFonts w:asciiTheme="majorBidi" w:hAnsiTheme="majorBidi" w:hint="cs"/>
          <w:sz w:val="30"/>
          <w:szCs w:val="30"/>
          <w:cs/>
        </w:rPr>
        <w:t>ท</w:t>
      </w:r>
      <w:r w:rsidR="00F85198">
        <w:rPr>
          <w:rFonts w:asciiTheme="majorBidi" w:hAnsiTheme="majorBidi" w:hint="cs"/>
          <w:sz w:val="30"/>
          <w:szCs w:val="30"/>
          <w:cs/>
        </w:rPr>
        <w:t xml:space="preserve"> </w:t>
      </w:r>
      <w:r w:rsidRPr="00D46DE4">
        <w:rPr>
          <w:rFonts w:asciiTheme="majorBidi" w:hAnsiTheme="majorBidi" w:hint="cs"/>
          <w:sz w:val="30"/>
          <w:szCs w:val="30"/>
          <w:cs/>
        </w:rPr>
        <w:t>กลับรายการส่วนได้เสียที่ไม่มีอำนาจควบคุมจำนวน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665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 w:rsidRPr="00D46DE4">
        <w:rPr>
          <w:rFonts w:asciiTheme="majorBidi" w:hAnsiTheme="majorBidi" w:hint="cs"/>
          <w:sz w:val="30"/>
          <w:szCs w:val="30"/>
          <w:cs/>
        </w:rPr>
        <w:t>ล้านบาท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 w:rsidRPr="00D46DE4">
        <w:rPr>
          <w:rFonts w:asciiTheme="majorBidi" w:hAnsiTheme="majorBidi" w:hint="cs"/>
          <w:sz w:val="30"/>
          <w:szCs w:val="30"/>
          <w:cs/>
        </w:rPr>
        <w:t>และรับรู้ส่วนต่างจากการเปลี่ยนแปลงสัดส่วนการถือหุ้นในบริษัทย่อยจำนวน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 w:rsidR="0029522C">
        <w:rPr>
          <w:rFonts w:asciiTheme="majorBidi" w:hAnsiTheme="majorBidi"/>
          <w:sz w:val="30"/>
          <w:szCs w:val="30"/>
        </w:rPr>
        <w:t>338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 w:rsidRPr="00D46DE4">
        <w:rPr>
          <w:rFonts w:asciiTheme="majorBidi" w:hAnsiTheme="majorBidi" w:hint="cs"/>
          <w:sz w:val="30"/>
          <w:szCs w:val="30"/>
          <w:cs/>
        </w:rPr>
        <w:t>ล้านบาท</w:t>
      </w:r>
      <w:r w:rsidRPr="00D46DE4">
        <w:rPr>
          <w:rFonts w:asciiTheme="majorBidi" w:hAnsiTheme="majorBidi"/>
          <w:sz w:val="30"/>
          <w:szCs w:val="30"/>
          <w:cs/>
        </w:rPr>
        <w:t xml:space="preserve"> </w:t>
      </w:r>
      <w:r w:rsidRPr="00D46DE4">
        <w:rPr>
          <w:rFonts w:asciiTheme="majorBidi" w:hAnsiTheme="majorBidi" w:hint="cs"/>
          <w:sz w:val="30"/>
          <w:szCs w:val="30"/>
          <w:cs/>
        </w:rPr>
        <w:t>เนื่องจากภาระผูกพันที่เกิดขึ้นกับผู้ถือหุ้นรายย่อยของ</w:t>
      </w:r>
      <w:r w:rsidR="005A5630" w:rsidRPr="005A5630">
        <w:rPr>
          <w:rFonts w:asciiTheme="majorBidi" w:hAnsiTheme="majorBidi" w:hint="cs"/>
          <w:sz w:val="30"/>
          <w:szCs w:val="30"/>
          <w:cs/>
        </w:rPr>
        <w:t>บริษัท</w:t>
      </w:r>
      <w:r w:rsidR="005A5630" w:rsidRPr="005A5630">
        <w:rPr>
          <w:rFonts w:asciiTheme="majorBidi" w:hAnsiTheme="majorBidi"/>
          <w:sz w:val="30"/>
          <w:szCs w:val="30"/>
          <w:cs/>
        </w:rPr>
        <w:t xml:space="preserve"> </w:t>
      </w:r>
      <w:r w:rsidR="005A5630" w:rsidRPr="005A5630">
        <w:rPr>
          <w:rFonts w:asciiTheme="majorBidi" w:hAnsiTheme="majorBidi" w:hint="cs"/>
          <w:sz w:val="30"/>
          <w:szCs w:val="30"/>
          <w:cs/>
        </w:rPr>
        <w:t>เบทาโกร</w:t>
      </w:r>
      <w:r w:rsidR="005A5630" w:rsidRPr="005A5630">
        <w:rPr>
          <w:rFonts w:asciiTheme="majorBidi" w:hAnsiTheme="majorBidi"/>
          <w:sz w:val="30"/>
          <w:szCs w:val="30"/>
          <w:cs/>
        </w:rPr>
        <w:t xml:space="preserve"> </w:t>
      </w:r>
      <w:r w:rsidR="005A5630" w:rsidRPr="005A5630">
        <w:rPr>
          <w:rFonts w:asciiTheme="majorBidi" w:hAnsiTheme="majorBidi" w:hint="cs"/>
          <w:sz w:val="30"/>
          <w:szCs w:val="30"/>
          <w:cs/>
        </w:rPr>
        <w:t>ฟู้ดส์</w:t>
      </w:r>
      <w:r w:rsidR="005A5630" w:rsidRPr="005A5630">
        <w:rPr>
          <w:rFonts w:asciiTheme="majorBidi" w:hAnsiTheme="majorBidi"/>
          <w:sz w:val="30"/>
          <w:szCs w:val="30"/>
          <w:cs/>
        </w:rPr>
        <w:t xml:space="preserve"> (</w:t>
      </w:r>
      <w:r w:rsidR="005A5630" w:rsidRPr="005A5630">
        <w:rPr>
          <w:rFonts w:asciiTheme="majorBidi" w:hAnsiTheme="majorBidi" w:hint="cs"/>
          <w:sz w:val="30"/>
          <w:szCs w:val="30"/>
          <w:cs/>
        </w:rPr>
        <w:t>สิงคโปร์</w:t>
      </w:r>
      <w:r w:rsidR="005A5630" w:rsidRPr="005A5630">
        <w:rPr>
          <w:rFonts w:asciiTheme="majorBidi" w:hAnsiTheme="majorBidi"/>
          <w:sz w:val="30"/>
          <w:szCs w:val="30"/>
          <w:cs/>
        </w:rPr>
        <w:t xml:space="preserve">) </w:t>
      </w:r>
      <w:r w:rsidR="005A5630" w:rsidRPr="005A5630">
        <w:rPr>
          <w:rFonts w:asciiTheme="majorBidi" w:hAnsiTheme="majorBidi" w:hint="cs"/>
          <w:sz w:val="30"/>
          <w:szCs w:val="30"/>
          <w:cs/>
        </w:rPr>
        <w:t>จำกัด</w:t>
      </w:r>
      <w:r w:rsidR="005A5630" w:rsidRPr="005A5630">
        <w:rPr>
          <w:rFonts w:asciiTheme="majorBidi" w:hAnsiTheme="majorBidi"/>
          <w:sz w:val="30"/>
          <w:szCs w:val="30"/>
          <w:cs/>
        </w:rPr>
        <w:t xml:space="preserve"> </w:t>
      </w:r>
      <w:r w:rsidRPr="00D46DE4">
        <w:rPr>
          <w:rFonts w:asciiTheme="majorBidi" w:hAnsiTheme="majorBidi" w:hint="cs"/>
          <w:sz w:val="30"/>
          <w:szCs w:val="30"/>
          <w:cs/>
        </w:rPr>
        <w:t>ซึ่งเป็นบริษัทย่อยของกลุ่มกิจการ</w:t>
      </w:r>
    </w:p>
    <w:p w14:paraId="7B87DAEE" w14:textId="77777777" w:rsidR="00EB39A8" w:rsidRDefault="00EB39A8" w:rsidP="0072746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18169AF5" w14:textId="1B9ADA75" w:rsidR="006C576A" w:rsidRDefault="006C576A" w:rsidP="0072746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ในเดือนเมษายน </w:t>
      </w:r>
      <w:r>
        <w:rPr>
          <w:rFonts w:asciiTheme="majorBidi" w:hAnsiTheme="majorBidi"/>
          <w:sz w:val="30"/>
          <w:szCs w:val="30"/>
        </w:rPr>
        <w:t xml:space="preserve">2569 </w:t>
      </w:r>
      <w:r w:rsidR="00CA18DC">
        <w:rPr>
          <w:rFonts w:asciiTheme="majorBidi" w:hAnsiTheme="majorBidi" w:hint="cs"/>
          <w:sz w:val="30"/>
          <w:szCs w:val="30"/>
          <w:cs/>
        </w:rPr>
        <w:t>บริษัทได</w:t>
      </w:r>
      <w:r w:rsidR="00F51441">
        <w:rPr>
          <w:rFonts w:asciiTheme="majorBidi" w:hAnsiTheme="majorBidi" w:hint="cs"/>
          <w:sz w:val="30"/>
          <w:szCs w:val="30"/>
          <w:cs/>
        </w:rPr>
        <w:t>้เพิ่มทุนจดทะเบียน</w:t>
      </w:r>
      <w:r w:rsidR="007C21E8">
        <w:rPr>
          <w:rFonts w:asciiTheme="majorBidi" w:hAnsiTheme="majorBidi" w:hint="cs"/>
          <w:sz w:val="30"/>
          <w:szCs w:val="30"/>
          <w:cs/>
        </w:rPr>
        <w:t>ใน</w:t>
      </w:r>
      <w:r w:rsidR="000951C8">
        <w:rPr>
          <w:rFonts w:asciiTheme="majorBidi" w:hAnsiTheme="majorBidi" w:hint="cs"/>
          <w:sz w:val="30"/>
          <w:szCs w:val="30"/>
          <w:cs/>
        </w:rPr>
        <w:t>บริษัท</w:t>
      </w:r>
      <w:r w:rsidR="00BE364F">
        <w:rPr>
          <w:rFonts w:asciiTheme="majorBidi" w:hAnsiTheme="majorBidi" w:hint="cs"/>
          <w:sz w:val="30"/>
          <w:szCs w:val="30"/>
          <w:cs/>
        </w:rPr>
        <w:t xml:space="preserve"> </w:t>
      </w:r>
      <w:r w:rsidR="00BE364F">
        <w:rPr>
          <w:rFonts w:asciiTheme="majorBidi" w:hAnsiTheme="majorBidi" w:cstheme="majorBidi" w:hint="cs"/>
          <w:sz w:val="30"/>
          <w:szCs w:val="30"/>
          <w:cs/>
        </w:rPr>
        <w:t>เบทาโกร ศูนย์บริหารเงิน จำกัด</w:t>
      </w:r>
      <w:r w:rsidR="00037E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51441">
        <w:rPr>
          <w:rFonts w:asciiTheme="majorBidi" w:hAnsiTheme="majorBidi" w:cstheme="majorBidi"/>
          <w:sz w:val="30"/>
          <w:szCs w:val="30"/>
        </w:rPr>
        <w:t>(</w:t>
      </w:r>
      <w:r w:rsidR="00037EF1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</w:t>
      </w:r>
      <w:r w:rsidR="009452C7">
        <w:rPr>
          <w:rFonts w:asciiTheme="majorBidi" w:hAnsiTheme="majorBidi" w:cstheme="majorBidi"/>
          <w:sz w:val="30"/>
          <w:szCs w:val="30"/>
        </w:rPr>
        <w:br/>
      </w:r>
      <w:r w:rsidR="00E708E9">
        <w:rPr>
          <w:rFonts w:asciiTheme="majorBidi" w:hAnsiTheme="majorBidi" w:cstheme="majorBidi" w:hint="cs"/>
          <w:sz w:val="30"/>
          <w:szCs w:val="30"/>
          <w:cs/>
        </w:rPr>
        <w:t>ที่บริษัทถือหุ้นทั้งหมด</w:t>
      </w:r>
      <w:r w:rsidR="00F51441">
        <w:rPr>
          <w:rFonts w:asciiTheme="majorBidi" w:hAnsiTheme="majorBidi" w:cstheme="majorBidi"/>
          <w:sz w:val="30"/>
          <w:szCs w:val="30"/>
        </w:rPr>
        <w:t>)</w:t>
      </w:r>
      <w:r w:rsidR="00037EF1">
        <w:rPr>
          <w:rFonts w:asciiTheme="majorBidi" w:hAnsiTheme="majorBidi" w:cstheme="majorBidi" w:hint="cs"/>
          <w:sz w:val="30"/>
          <w:szCs w:val="30"/>
          <w:cs/>
        </w:rPr>
        <w:t xml:space="preserve"> จำนวนเงิ</w:t>
      </w:r>
      <w:r w:rsidR="006D4EEE">
        <w:rPr>
          <w:rFonts w:asciiTheme="majorBidi" w:hAnsiTheme="majorBidi" w:cstheme="majorBidi" w:hint="cs"/>
          <w:sz w:val="30"/>
          <w:szCs w:val="30"/>
          <w:cs/>
        </w:rPr>
        <w:t>น</w:t>
      </w:r>
      <w:r w:rsidR="00037E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63567">
        <w:rPr>
          <w:rFonts w:asciiTheme="majorBidi" w:hAnsiTheme="majorBidi" w:cstheme="majorBidi"/>
          <w:sz w:val="30"/>
          <w:szCs w:val="30"/>
        </w:rPr>
        <w:t xml:space="preserve">40 </w:t>
      </w:r>
      <w:r w:rsidR="0096356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46187">
        <w:rPr>
          <w:rFonts w:asciiTheme="majorBidi" w:hAnsiTheme="majorBidi" w:cstheme="majorBidi"/>
          <w:sz w:val="30"/>
          <w:szCs w:val="30"/>
        </w:rPr>
        <w:t xml:space="preserve"> </w:t>
      </w:r>
      <w:r w:rsidR="00C46187">
        <w:rPr>
          <w:rFonts w:asciiTheme="majorBidi" w:hAnsiTheme="majorBidi" w:cstheme="majorBidi" w:hint="cs"/>
          <w:sz w:val="30"/>
          <w:szCs w:val="30"/>
          <w:cs/>
        </w:rPr>
        <w:t xml:space="preserve">จากทุนจดทะเบียน </w:t>
      </w:r>
      <w:r w:rsidR="00C46187">
        <w:rPr>
          <w:rFonts w:asciiTheme="majorBidi" w:hAnsiTheme="majorBidi" w:cstheme="majorBidi"/>
          <w:sz w:val="30"/>
          <w:szCs w:val="30"/>
        </w:rPr>
        <w:t xml:space="preserve">10 </w:t>
      </w:r>
      <w:r w:rsidR="00C46187">
        <w:rPr>
          <w:rFonts w:asciiTheme="majorBidi" w:hAnsiTheme="majorBidi" w:cstheme="majorBidi" w:hint="cs"/>
          <w:sz w:val="30"/>
          <w:szCs w:val="30"/>
          <w:cs/>
        </w:rPr>
        <w:t xml:space="preserve">ล้านบาท รวมเป็นทุนจดทะเบียน </w:t>
      </w:r>
      <w:r w:rsidR="00C46187" w:rsidRPr="00CE7090">
        <w:rPr>
          <w:rFonts w:asciiTheme="majorBidi" w:hAnsiTheme="majorBidi" w:cstheme="majorBidi"/>
          <w:spacing w:val="-4"/>
          <w:sz w:val="30"/>
          <w:szCs w:val="30"/>
        </w:rPr>
        <w:t xml:space="preserve">50 </w:t>
      </w:r>
      <w:r w:rsidR="00C46187" w:rsidRPr="00CE7090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963567" w:rsidRPr="00CE709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A0F36" w:rsidRPr="006D4EEE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และบริษัทได้จ่ายชำระค่าหุ้นสามัญเพิ่มทุน</w:t>
      </w:r>
      <w:r w:rsidR="00351128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ดังกล่าวแล้ว</w:t>
      </w:r>
      <w:r w:rsidR="001A0F36" w:rsidRPr="006D4EE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จำนวน</w:t>
      </w:r>
      <w:r w:rsidR="00AE1BA3" w:rsidRPr="006D4EE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E1BA3" w:rsidRPr="006D4EEE">
        <w:rPr>
          <w:rFonts w:asciiTheme="majorBidi" w:hAnsiTheme="majorBidi" w:cstheme="majorBidi"/>
          <w:spacing w:val="-2"/>
          <w:sz w:val="30"/>
          <w:szCs w:val="30"/>
        </w:rPr>
        <w:t xml:space="preserve">11 </w:t>
      </w:r>
      <w:r w:rsidR="00AE1BA3" w:rsidRPr="006D4EEE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1A0F36" w:rsidRPr="006D4EEE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F86A232" w14:textId="77777777" w:rsidR="00D46DE4" w:rsidRPr="00727462" w:rsidRDefault="00D46DE4" w:rsidP="000951C8">
      <w:pPr>
        <w:tabs>
          <w:tab w:val="clear" w:pos="454"/>
          <w:tab w:val="left" w:pos="540"/>
        </w:tabs>
        <w:ind w:right="-27"/>
        <w:jc w:val="thaiDistribute"/>
        <w:rPr>
          <w:rFonts w:asciiTheme="majorBidi" w:hAnsiTheme="majorBidi"/>
          <w:sz w:val="30"/>
          <w:szCs w:val="30"/>
        </w:rPr>
      </w:pPr>
    </w:p>
    <w:p w14:paraId="7C48EC09" w14:textId="20EE020D" w:rsidR="008021BA" w:rsidRDefault="00783249" w:rsidP="00DA0D1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917B84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3A89AC27" w14:textId="77777777" w:rsidR="00DA0D10" w:rsidRPr="006D4B0D" w:rsidRDefault="00DA0D10" w:rsidP="009B70F0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6"/>
        <w:gridCol w:w="1107"/>
        <w:gridCol w:w="252"/>
        <w:gridCol w:w="1107"/>
        <w:gridCol w:w="243"/>
        <w:gridCol w:w="1107"/>
        <w:gridCol w:w="237"/>
        <w:gridCol w:w="1104"/>
      </w:tblGrid>
      <w:tr w:rsidR="00E410E0" w:rsidRPr="00037C9A" w14:paraId="0392D514" w14:textId="77777777" w:rsidTr="00DD0AA9">
        <w:trPr>
          <w:tblHeader/>
        </w:trPr>
        <w:tc>
          <w:tcPr>
            <w:tcW w:w="4176" w:type="dxa"/>
          </w:tcPr>
          <w:p w14:paraId="64A35336" w14:textId="77777777" w:rsidR="00E410E0" w:rsidRPr="00037C9A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68BC38AC" w14:textId="77777777" w:rsidR="00E410E0" w:rsidRPr="00037C9A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7D71A92" w14:textId="77777777" w:rsidR="00E410E0" w:rsidRPr="00037C9A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3222FEB9" w14:textId="77777777" w:rsidR="00E410E0" w:rsidRPr="00037C9A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52B4" w:rsidRPr="00037C9A" w14:paraId="79B41A56" w14:textId="77777777" w:rsidTr="00DD0AA9">
        <w:trPr>
          <w:tblHeader/>
        </w:trPr>
        <w:tc>
          <w:tcPr>
            <w:tcW w:w="4176" w:type="dxa"/>
          </w:tcPr>
          <w:p w14:paraId="330519E3" w14:textId="6E1CEE6C" w:rsidR="003952B4" w:rsidRPr="00037C9A" w:rsidRDefault="00C4410B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7C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037C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452C7" w:rsidRPr="00037C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37C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37C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7" w:type="dxa"/>
          </w:tcPr>
          <w:p w14:paraId="65BEE717" w14:textId="2753952D" w:rsidR="003952B4" w:rsidRPr="00037C9A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1B6C" w:rsidRPr="00037C9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67B43E16" w14:textId="77777777" w:rsidR="003952B4" w:rsidRPr="00037C9A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BEBEF1" w14:textId="187D6DF8" w:rsidR="003952B4" w:rsidRPr="00037C9A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1B6C" w:rsidRPr="00037C9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18AFDB13" w14:textId="77777777" w:rsidR="003952B4" w:rsidRPr="00037C9A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D74323C" w14:textId="0AD36746" w:rsidR="003952B4" w:rsidRPr="00037C9A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1B6C" w:rsidRPr="00037C9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5DB7E277" w14:textId="77777777" w:rsidR="003952B4" w:rsidRPr="00037C9A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77D1AF" w14:textId="509A7B41" w:rsidR="003952B4" w:rsidRPr="00037C9A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1B6C" w:rsidRPr="00037C9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952B4" w:rsidRPr="00037C9A" w14:paraId="09CFBD98" w14:textId="77777777" w:rsidTr="00DD0AA9">
        <w:trPr>
          <w:tblHeader/>
        </w:trPr>
        <w:tc>
          <w:tcPr>
            <w:tcW w:w="4176" w:type="dxa"/>
          </w:tcPr>
          <w:p w14:paraId="0D634783" w14:textId="77777777" w:rsidR="003952B4" w:rsidRPr="00037C9A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34BB2037" w14:textId="77777777" w:rsidR="003952B4" w:rsidRPr="00037C9A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410B" w:rsidRPr="00037C9A" w14:paraId="61704381" w14:textId="77777777" w:rsidTr="00CA5C89">
        <w:tc>
          <w:tcPr>
            <w:tcW w:w="4176" w:type="dxa"/>
          </w:tcPr>
          <w:p w14:paraId="01A91B02" w14:textId="1F5DC338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37C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07" w:type="dxa"/>
            <w:vAlign w:val="bottom"/>
          </w:tcPr>
          <w:p w14:paraId="4F7DC456" w14:textId="0F2C46C2" w:rsidR="00C4410B" w:rsidRPr="00037C9A" w:rsidRDefault="00EA4F66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D76F2" w:rsidRPr="00037C9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52" w:type="dxa"/>
            <w:vAlign w:val="bottom"/>
          </w:tcPr>
          <w:p w14:paraId="26E20251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77FB205" w14:textId="747D6A9F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1,038</w:t>
            </w:r>
          </w:p>
        </w:tc>
        <w:tc>
          <w:tcPr>
            <w:tcW w:w="243" w:type="dxa"/>
            <w:vAlign w:val="bottom"/>
          </w:tcPr>
          <w:p w14:paraId="08DD466E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BE3B0EB" w14:textId="5A070C05" w:rsidR="00C4410B" w:rsidRPr="00037C9A" w:rsidRDefault="00947102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60D71" w:rsidRPr="00037C9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vAlign w:val="bottom"/>
          </w:tcPr>
          <w:p w14:paraId="590701BC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CDA6561" w14:textId="67C7F2D2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  <w:tr w:rsidR="00C4410B" w:rsidRPr="00037C9A" w14:paraId="581F7B3F" w14:textId="77777777" w:rsidTr="00CA5C89">
        <w:tc>
          <w:tcPr>
            <w:tcW w:w="4176" w:type="dxa"/>
          </w:tcPr>
          <w:p w14:paraId="2ADAA313" w14:textId="6D55979C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37C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107" w:type="dxa"/>
            <w:vAlign w:val="bottom"/>
          </w:tcPr>
          <w:p w14:paraId="20AEE95E" w14:textId="02B62AAB" w:rsidR="00C4410B" w:rsidRPr="00037C9A" w:rsidRDefault="00EA4F66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9D76F2" w:rsidRPr="00037C9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37C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713B9057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51D479A" w14:textId="12D833E5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43" w:type="dxa"/>
            <w:vAlign w:val="bottom"/>
          </w:tcPr>
          <w:p w14:paraId="1F50AB4D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4C85FF8" w14:textId="53B0B564" w:rsidR="00C4410B" w:rsidRPr="00037C9A" w:rsidRDefault="00CF4D54" w:rsidP="00C4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616935F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B207B1A" w14:textId="38EFADC7" w:rsidR="00C4410B" w:rsidRPr="00037C9A" w:rsidRDefault="00C4410B" w:rsidP="00C4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410B" w:rsidRPr="00037C9A" w14:paraId="060B615E" w14:textId="77777777">
        <w:tc>
          <w:tcPr>
            <w:tcW w:w="4176" w:type="dxa"/>
          </w:tcPr>
          <w:p w14:paraId="4AC801D1" w14:textId="35FE0019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ผลต่างจากการแปลงค่างบการเงินสุทธิ</w:t>
            </w:r>
          </w:p>
        </w:tc>
        <w:tc>
          <w:tcPr>
            <w:tcW w:w="1107" w:type="dxa"/>
            <w:vAlign w:val="bottom"/>
          </w:tcPr>
          <w:p w14:paraId="75FA9846" w14:textId="2D8420DC" w:rsidR="00C4410B" w:rsidRPr="00037C9A" w:rsidRDefault="001F7556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52" w:type="dxa"/>
            <w:vAlign w:val="bottom"/>
          </w:tcPr>
          <w:p w14:paraId="29B09E1B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7AE4234" w14:textId="6C598F5E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  <w:tc>
          <w:tcPr>
            <w:tcW w:w="243" w:type="dxa"/>
            <w:vAlign w:val="bottom"/>
          </w:tcPr>
          <w:p w14:paraId="732EC145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3B961FC" w14:textId="3D2B9658" w:rsidR="00C4410B" w:rsidRPr="00037C9A" w:rsidRDefault="00CF4D54" w:rsidP="00C4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59F0EC5E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AA8BA9A" w14:textId="081C4560" w:rsidR="00C4410B" w:rsidRPr="00037C9A" w:rsidRDefault="00C4410B" w:rsidP="00C4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410B" w:rsidRPr="00037C9A" w14:paraId="2047EF7D" w14:textId="77777777">
        <w:tc>
          <w:tcPr>
            <w:tcW w:w="4176" w:type="dxa"/>
          </w:tcPr>
          <w:p w14:paraId="14E38C02" w14:textId="48C676A0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hint="cs"/>
                <w:sz w:val="30"/>
                <w:szCs w:val="30"/>
                <w:cs/>
              </w:rPr>
              <w:t xml:space="preserve">ได้มาจากการซื้อธุรกิจ </w:t>
            </w:r>
          </w:p>
        </w:tc>
        <w:tc>
          <w:tcPr>
            <w:tcW w:w="1107" w:type="dxa"/>
            <w:vAlign w:val="bottom"/>
          </w:tcPr>
          <w:p w14:paraId="787EE018" w14:textId="40ED75E2" w:rsidR="00C4410B" w:rsidRPr="00037C9A" w:rsidRDefault="001F7556" w:rsidP="00C4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66801D7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F1B582A" w14:textId="59FD002B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1,268</w:t>
            </w:r>
          </w:p>
        </w:tc>
        <w:tc>
          <w:tcPr>
            <w:tcW w:w="243" w:type="dxa"/>
            <w:vAlign w:val="bottom"/>
          </w:tcPr>
          <w:p w14:paraId="671232E6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037941F" w14:textId="4C337FB7" w:rsidR="00C4410B" w:rsidRPr="00037C9A" w:rsidRDefault="00CF4D54" w:rsidP="00C4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2F3A38B0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79D8017" w14:textId="2EF1550B" w:rsidR="00C4410B" w:rsidRPr="00037C9A" w:rsidRDefault="00C4410B" w:rsidP="00C4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410B" w:rsidRPr="00037C9A" w14:paraId="3A5EE7A0" w14:textId="77777777">
        <w:tc>
          <w:tcPr>
            <w:tcW w:w="4176" w:type="dxa"/>
          </w:tcPr>
          <w:p w14:paraId="1F50435F" w14:textId="2E0F6E9A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 w:rsidRPr="00037C9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037C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สิทธิการใช้ </w:t>
            </w: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37C9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37C9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vAlign w:val="bottom"/>
          </w:tcPr>
          <w:p w14:paraId="65355F0A" w14:textId="70D03065" w:rsidR="00C4410B" w:rsidRPr="00037C9A" w:rsidRDefault="001F7556" w:rsidP="00C4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4B8BE011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01FD96C" w14:textId="59FC635C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70E4D7A0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6311BB3" w14:textId="202345C0" w:rsidR="00C4410B" w:rsidRPr="00037C9A" w:rsidRDefault="00CF4D54" w:rsidP="00C4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75005E31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A2A7889" w14:textId="7B585FEF" w:rsidR="00C4410B" w:rsidRPr="00037C9A" w:rsidRDefault="00C4410B" w:rsidP="004C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</w:tr>
      <w:tr w:rsidR="00C4410B" w:rsidRPr="00037C9A" w14:paraId="762671AE" w14:textId="77777777">
        <w:tc>
          <w:tcPr>
            <w:tcW w:w="4176" w:type="dxa"/>
          </w:tcPr>
          <w:p w14:paraId="2830D8AE" w14:textId="457BF485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 w:rsidRPr="00037C9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  <w:r w:rsidRPr="00037C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37C9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37C9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vAlign w:val="bottom"/>
          </w:tcPr>
          <w:p w14:paraId="74F55A08" w14:textId="7961E943" w:rsidR="00C4410B" w:rsidRPr="00037C9A" w:rsidRDefault="001F7556" w:rsidP="001F7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52" w:type="dxa"/>
            <w:vAlign w:val="bottom"/>
          </w:tcPr>
          <w:p w14:paraId="038BE869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95FAF3B" w14:textId="4569DDA5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43" w:type="dxa"/>
            <w:vAlign w:val="bottom"/>
          </w:tcPr>
          <w:p w14:paraId="56D22EEB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85EC7F5" w14:textId="1FDE9CD5" w:rsidR="00C4410B" w:rsidRPr="00037C9A" w:rsidRDefault="00D85582" w:rsidP="00D85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729F2FF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F5BF72E" w14:textId="30139C5C" w:rsidR="00C4410B" w:rsidRPr="00037C9A" w:rsidRDefault="00C4410B" w:rsidP="00C4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410B" w:rsidRPr="00037C9A" w14:paraId="0652BFD5" w14:textId="77777777">
        <w:tc>
          <w:tcPr>
            <w:tcW w:w="4176" w:type="dxa"/>
          </w:tcPr>
          <w:p w14:paraId="48462623" w14:textId="71695D44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07" w:type="dxa"/>
            <w:vAlign w:val="bottom"/>
          </w:tcPr>
          <w:p w14:paraId="4631F085" w14:textId="45A2F5FE" w:rsidR="00C4410B" w:rsidRPr="00037C9A" w:rsidRDefault="001F7556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(1,497)</w:t>
            </w:r>
          </w:p>
        </w:tc>
        <w:tc>
          <w:tcPr>
            <w:tcW w:w="252" w:type="dxa"/>
            <w:vAlign w:val="bottom"/>
          </w:tcPr>
          <w:p w14:paraId="04E4F610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EC06BD3" w14:textId="15D6C2BF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37C9A">
              <w:rPr>
                <w:rFonts w:asciiTheme="majorBidi" w:hAnsiTheme="majorBidi" w:cstheme="majorBidi"/>
                <w:sz w:val="30"/>
                <w:szCs w:val="30"/>
              </w:rPr>
              <w:t>(1,428)</w:t>
            </w:r>
          </w:p>
        </w:tc>
        <w:tc>
          <w:tcPr>
            <w:tcW w:w="243" w:type="dxa"/>
            <w:vAlign w:val="bottom"/>
          </w:tcPr>
          <w:p w14:paraId="16F55758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D248EB4" w14:textId="7BC9E88E" w:rsidR="00C4410B" w:rsidRPr="00037C9A" w:rsidRDefault="00CF4D54" w:rsidP="00CF4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/>
                <w:sz w:val="30"/>
                <w:szCs w:val="30"/>
              </w:rPr>
              <w:t>(346)</w:t>
            </w:r>
          </w:p>
        </w:tc>
        <w:tc>
          <w:tcPr>
            <w:tcW w:w="237" w:type="dxa"/>
            <w:vAlign w:val="bottom"/>
          </w:tcPr>
          <w:p w14:paraId="5E837105" w14:textId="77777777" w:rsidR="00C4410B" w:rsidRPr="00037C9A" w:rsidRDefault="00C4410B" w:rsidP="00C44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393C0A7" w14:textId="053432C4" w:rsidR="00C4410B" w:rsidRPr="00037C9A" w:rsidRDefault="00C4410B" w:rsidP="004C7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C9A">
              <w:rPr>
                <w:rFonts w:asciiTheme="majorBidi" w:hAnsiTheme="majorBidi"/>
                <w:sz w:val="30"/>
                <w:szCs w:val="30"/>
              </w:rPr>
              <w:t>(331)</w:t>
            </w:r>
          </w:p>
        </w:tc>
      </w:tr>
    </w:tbl>
    <w:p w14:paraId="484ED596" w14:textId="44C7CBA8" w:rsidR="00031C66" w:rsidRDefault="00031C66" w:rsidP="00DF2698">
      <w:pPr>
        <w:tabs>
          <w:tab w:val="clear" w:pos="454"/>
          <w:tab w:val="left" w:pos="540"/>
        </w:tabs>
        <w:ind w:right="-27"/>
        <w:jc w:val="thaiDistribute"/>
        <w:rPr>
          <w:rFonts w:asciiTheme="majorBidi" w:hAnsiTheme="majorBidi" w:cstheme="majorBidi"/>
          <w:cs/>
        </w:rPr>
      </w:pPr>
    </w:p>
    <w:p w14:paraId="3FDCC0C7" w14:textId="77777777" w:rsidR="00031C66" w:rsidRDefault="0003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1911AA7" w14:textId="260DF610" w:rsidR="001E5761" w:rsidRDefault="00B9733A" w:rsidP="00211188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24AD873C" w14:textId="77777777" w:rsidR="001B7C34" w:rsidRPr="00261A49" w:rsidRDefault="001B7C34" w:rsidP="00261A49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9BC42" w14:textId="6D494B73" w:rsidR="001B7C34" w:rsidRDefault="001B7C34" w:rsidP="001B7C34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CE1DAB">
        <w:rPr>
          <w:rFonts w:asciiTheme="majorBidi" w:hAnsiTheme="majorBidi" w:hint="cs"/>
          <w:sz w:val="30"/>
          <w:szCs w:val="30"/>
          <w:cs/>
        </w:rPr>
        <w:t>ผลการดำเนินงานของแต่ละส่วนงานวัดโดยใช้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กำไร</w:t>
      </w:r>
      <w:r w:rsidRPr="00CE1DAB">
        <w:rPr>
          <w:rFonts w:asciiTheme="majorBidi" w:hAnsiTheme="majorBidi"/>
          <w:sz w:val="30"/>
          <w:szCs w:val="30"/>
          <w:cs/>
        </w:rPr>
        <w:t xml:space="preserve"> (</w:t>
      </w:r>
      <w:r w:rsidRPr="00CE1DAB">
        <w:rPr>
          <w:rFonts w:asciiTheme="majorBidi" w:hAnsiTheme="majorBidi" w:hint="cs"/>
          <w:sz w:val="30"/>
          <w:szCs w:val="30"/>
          <w:cs/>
        </w:rPr>
        <w:t>ขาดทุน</w:t>
      </w:r>
      <w:r w:rsidRPr="00CE1DAB">
        <w:rPr>
          <w:rFonts w:asciiTheme="majorBidi" w:hAnsiTheme="majorBidi"/>
          <w:sz w:val="30"/>
          <w:szCs w:val="30"/>
          <w:cs/>
        </w:rPr>
        <w:t xml:space="preserve">) </w:t>
      </w:r>
      <w:r w:rsidRPr="00CE1DAB">
        <w:rPr>
          <w:rFonts w:asciiTheme="majorBidi" w:hAnsiTheme="majorBidi" w:hint="cs"/>
          <w:sz w:val="30"/>
          <w:szCs w:val="30"/>
          <w:cs/>
        </w:rPr>
        <w:t>ตามส่วนงาน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รายได้อื่น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ต้นทุนทางการเงิน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="00B95777">
        <w:rPr>
          <w:rFonts w:asciiTheme="majorBidi" w:hAnsiTheme="majorBidi"/>
          <w:sz w:val="30"/>
          <w:szCs w:val="30"/>
        </w:rPr>
        <w:br/>
      </w:r>
      <w:r w:rsidRPr="00CE1DAB">
        <w:rPr>
          <w:rFonts w:asciiTheme="majorBidi" w:hAnsiTheme="majorBidi" w:hint="cs"/>
          <w:sz w:val="30"/>
          <w:szCs w:val="30"/>
          <w:cs/>
        </w:rPr>
        <w:t>กำไรจากอัตราแลกเปลี่ยนสุทธิ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ขาดทุน</w:t>
      </w:r>
      <w:r w:rsidRPr="00CE1DAB">
        <w:rPr>
          <w:rFonts w:asciiTheme="majorBidi" w:hAnsiTheme="majorBidi" w:hint="cs"/>
          <w:sz w:val="30"/>
          <w:szCs w:val="30"/>
          <w:cs/>
        </w:rPr>
        <w:t>จากตราสารอนุพันธ์สุทธิ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35680E">
        <w:rPr>
          <w:rFonts w:asciiTheme="majorBidi" w:hAnsiTheme="majorBidi" w:hint="cs"/>
          <w:sz w:val="30"/>
          <w:szCs w:val="30"/>
          <w:cs/>
        </w:rPr>
        <w:t xml:space="preserve">กำไร </w:t>
      </w:r>
      <w:r w:rsidR="0035680E">
        <w:rPr>
          <w:rFonts w:asciiTheme="majorBidi" w:hAnsiTheme="majorBidi"/>
          <w:sz w:val="30"/>
          <w:szCs w:val="30"/>
        </w:rPr>
        <w:t>(</w:t>
      </w:r>
      <w:r w:rsidRPr="00CE1DAB">
        <w:rPr>
          <w:rFonts w:asciiTheme="majorBidi" w:hAnsiTheme="majorBidi" w:hint="cs"/>
          <w:sz w:val="30"/>
          <w:szCs w:val="30"/>
          <w:cs/>
        </w:rPr>
        <w:t>ขาดทุน</w:t>
      </w:r>
      <w:r w:rsidR="0035680E">
        <w:rPr>
          <w:rFonts w:asciiTheme="majorBidi" w:hAnsiTheme="majorBidi"/>
          <w:sz w:val="30"/>
          <w:szCs w:val="30"/>
        </w:rPr>
        <w:t xml:space="preserve">) </w:t>
      </w:r>
      <w:r w:rsidRPr="00CE1DAB">
        <w:rPr>
          <w:rFonts w:asciiTheme="majorBidi" w:hAnsiTheme="majorBidi" w:hint="cs"/>
          <w:sz w:val="30"/>
          <w:szCs w:val="30"/>
          <w:cs/>
        </w:rPr>
        <w:t>จากการเปลี่ยนแปลงมูลค่ายุติธรรมของสินทรัพย์ชีวภาพ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ส่วนแบ่งกำไรจากเงินลงทุนในบริษัทร่วมและการร่วมค้า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</w:t>
      </w:r>
      <w:r w:rsidR="00B95777">
        <w:rPr>
          <w:rFonts w:asciiTheme="majorBidi" w:hAnsiTheme="majorBidi"/>
          <w:sz w:val="30"/>
          <w:szCs w:val="30"/>
        </w:rPr>
        <w:br/>
      </w:r>
      <w:r w:rsidRPr="00CE1DAB">
        <w:rPr>
          <w:rFonts w:asciiTheme="majorBidi" w:hAnsiTheme="majorBidi" w:hint="cs"/>
          <w:sz w:val="30"/>
          <w:szCs w:val="30"/>
          <w:cs/>
        </w:rPr>
        <w:t>กำไร</w:t>
      </w:r>
      <w:r w:rsidRPr="00CE1DAB">
        <w:rPr>
          <w:rFonts w:asciiTheme="majorBidi" w:hAnsiTheme="majorBidi"/>
          <w:sz w:val="30"/>
          <w:szCs w:val="30"/>
          <w:cs/>
        </w:rPr>
        <w:t xml:space="preserve"> (</w:t>
      </w:r>
      <w:r w:rsidRPr="00CE1DAB">
        <w:rPr>
          <w:rFonts w:asciiTheme="majorBidi" w:hAnsiTheme="majorBidi" w:hint="cs"/>
          <w:sz w:val="30"/>
          <w:szCs w:val="30"/>
          <w:cs/>
        </w:rPr>
        <w:t>ขาดทุน</w:t>
      </w:r>
      <w:r w:rsidRPr="00CE1DAB">
        <w:rPr>
          <w:rFonts w:asciiTheme="majorBidi" w:hAnsiTheme="majorBidi"/>
          <w:sz w:val="30"/>
          <w:szCs w:val="30"/>
          <w:cs/>
        </w:rPr>
        <w:t xml:space="preserve">) </w:t>
      </w:r>
      <w:r w:rsidRPr="00CE1DAB">
        <w:rPr>
          <w:rFonts w:asciiTheme="majorBidi" w:hAnsiTheme="majorBidi" w:hint="cs"/>
          <w:sz w:val="30"/>
          <w:szCs w:val="30"/>
          <w:cs/>
        </w:rPr>
        <w:t>จากการดำเนินงานตามส่วนงานนั้นเป็นข้อมูลที่เหมาะสมในการประเมิ</w:t>
      </w:r>
      <w:r w:rsidR="00660BD9">
        <w:rPr>
          <w:rFonts w:asciiTheme="majorBidi" w:hAnsiTheme="majorBidi" w:hint="cs"/>
          <w:sz w:val="30"/>
          <w:szCs w:val="30"/>
          <w:cs/>
        </w:rPr>
        <w:t>น</w:t>
      </w:r>
      <w:r w:rsidRPr="00CE1DAB">
        <w:rPr>
          <w:rFonts w:asciiTheme="majorBidi" w:hAnsiTheme="majorBidi" w:hint="cs"/>
          <w:sz w:val="30"/>
          <w:szCs w:val="30"/>
          <w:cs/>
        </w:rPr>
        <w:t>ผลการดำเนินงานของ</w:t>
      </w:r>
      <w:r w:rsidR="00B95777">
        <w:rPr>
          <w:rFonts w:asciiTheme="majorBidi" w:hAnsiTheme="majorBidi"/>
          <w:sz w:val="30"/>
          <w:szCs w:val="30"/>
        </w:rPr>
        <w:br/>
      </w:r>
      <w:r w:rsidRPr="00CE1DAB">
        <w:rPr>
          <w:rFonts w:asciiTheme="majorBidi" w:hAnsiTheme="majorBidi" w:hint="cs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626FD0C1" w14:textId="77777777" w:rsidR="00D8696C" w:rsidRPr="00261A49" w:rsidRDefault="00D8696C" w:rsidP="009B70F0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DB105" w14:textId="21C61360" w:rsidR="00EA5D6D" w:rsidRPr="00EF18C5" w:rsidRDefault="00EA5D6D" w:rsidP="00D8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ข้อมูลเกี่ยวกับส่วนงานที่รายงานสำหรับงวด</w:t>
      </w:r>
      <w:r w:rsidR="00F83206" w:rsidRPr="00F8320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หกเดือนสิ้นสุดวันที่</w:t>
      </w:r>
      <w:r w:rsidR="00F83206" w:rsidRPr="00F83206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6F28A6">
        <w:rPr>
          <w:rFonts w:asciiTheme="majorBidi" w:hAnsiTheme="majorBidi"/>
          <w:b/>
          <w:bCs/>
          <w:i/>
          <w:iCs/>
          <w:sz w:val="30"/>
          <w:szCs w:val="30"/>
        </w:rPr>
        <w:t>30</w:t>
      </w:r>
      <w:r w:rsidR="00F83206" w:rsidRPr="00F83206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F83206" w:rsidRPr="00F8320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มิถุนายน</w:t>
      </w:r>
      <w:r w:rsidR="00F83206" w:rsidRPr="00F83206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6B697A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</w:p>
    <w:p w14:paraId="45AD1350" w14:textId="77777777" w:rsidR="00EA5D6D" w:rsidRPr="00261A49" w:rsidRDefault="00EA5D6D" w:rsidP="009B70F0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651"/>
        <w:gridCol w:w="180"/>
        <w:gridCol w:w="893"/>
        <w:gridCol w:w="182"/>
        <w:gridCol w:w="864"/>
        <w:gridCol w:w="178"/>
        <w:gridCol w:w="734"/>
        <w:gridCol w:w="180"/>
        <w:gridCol w:w="763"/>
      </w:tblGrid>
      <w:tr w:rsidR="0089164B" w:rsidRPr="00F6059F" w14:paraId="4AE22162" w14:textId="77777777" w:rsidTr="00796161">
        <w:trPr>
          <w:cantSplit/>
          <w:trHeight w:val="299"/>
          <w:tblHeader/>
        </w:trPr>
        <w:tc>
          <w:tcPr>
            <w:tcW w:w="4590" w:type="dxa"/>
          </w:tcPr>
          <w:p w14:paraId="17141231" w14:textId="77777777" w:rsidR="0089164B" w:rsidRPr="009B70F0" w:rsidRDefault="0089164B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22" w:type="dxa"/>
            <w:gridSpan w:val="9"/>
          </w:tcPr>
          <w:p w14:paraId="780AA17D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0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164B" w:rsidRPr="00F6059F" w14:paraId="0D0FBA02" w14:textId="77777777" w:rsidTr="00796161">
        <w:trPr>
          <w:cantSplit/>
          <w:trHeight w:val="299"/>
          <w:tblHeader/>
        </w:trPr>
        <w:tc>
          <w:tcPr>
            <w:tcW w:w="4590" w:type="dxa"/>
          </w:tcPr>
          <w:p w14:paraId="602798DF" w14:textId="77777777" w:rsidR="0089164B" w:rsidRPr="009B70F0" w:rsidRDefault="0089164B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1" w:type="dxa"/>
          </w:tcPr>
          <w:p w14:paraId="6A208EE8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1749B2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5E7335B0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อาหารเพื่อ</w:t>
            </w:r>
          </w:p>
        </w:tc>
        <w:tc>
          <w:tcPr>
            <w:tcW w:w="182" w:type="dxa"/>
          </w:tcPr>
          <w:p w14:paraId="04DF7CE1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0CC67259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341D730F" w14:textId="77777777" w:rsidR="0089164B" w:rsidRPr="009B70F0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</w:tcPr>
          <w:p w14:paraId="68D3DF2A" w14:textId="77777777" w:rsidR="0089164B" w:rsidRPr="009B70F0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252A7F" w14:textId="77777777" w:rsidR="0089164B" w:rsidRPr="009B70F0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</w:tcPr>
          <w:p w14:paraId="63DC149D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164B" w:rsidRPr="00F6059F" w14:paraId="194B75D0" w14:textId="77777777" w:rsidTr="00796161">
        <w:trPr>
          <w:cantSplit/>
          <w:trHeight w:val="299"/>
          <w:tblHeader/>
        </w:trPr>
        <w:tc>
          <w:tcPr>
            <w:tcW w:w="4590" w:type="dxa"/>
          </w:tcPr>
          <w:p w14:paraId="2F5F9294" w14:textId="77777777" w:rsidR="0089164B" w:rsidRPr="009B70F0" w:rsidRDefault="0089164B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1" w:type="dxa"/>
          </w:tcPr>
          <w:p w14:paraId="008705EC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เกษตร</w:t>
            </w:r>
          </w:p>
        </w:tc>
        <w:tc>
          <w:tcPr>
            <w:tcW w:w="180" w:type="dxa"/>
          </w:tcPr>
          <w:p w14:paraId="56FACD27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6E9D47A1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การบริโภค</w:t>
            </w:r>
          </w:p>
        </w:tc>
        <w:tc>
          <w:tcPr>
            <w:tcW w:w="182" w:type="dxa"/>
          </w:tcPr>
          <w:p w14:paraId="22D1D776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674399F7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178" w:type="dxa"/>
          </w:tcPr>
          <w:p w14:paraId="2776793D" w14:textId="77777777" w:rsidR="0089164B" w:rsidRPr="009B70F0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</w:tcPr>
          <w:p w14:paraId="0715F134" w14:textId="77777777" w:rsidR="0089164B" w:rsidRPr="009B70F0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B70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6FD31BC6" w14:textId="77777777" w:rsidR="0089164B" w:rsidRPr="009B70F0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</w:tcPr>
          <w:p w14:paraId="10DD6A80" w14:textId="77777777" w:rsidR="0089164B" w:rsidRPr="009B70F0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32DB1" w:rsidRPr="00F6059F" w14:paraId="63856FA2" w14:textId="77777777" w:rsidTr="00796161">
        <w:trPr>
          <w:cantSplit/>
          <w:trHeight w:val="299"/>
          <w:tblHeader/>
        </w:trPr>
        <w:tc>
          <w:tcPr>
            <w:tcW w:w="4590" w:type="dxa"/>
          </w:tcPr>
          <w:p w14:paraId="22E93851" w14:textId="77777777" w:rsidR="00532DB1" w:rsidRPr="009B70F0" w:rsidRDefault="00532DB1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25" w:type="dxa"/>
            <w:gridSpan w:val="9"/>
          </w:tcPr>
          <w:p w14:paraId="7F4DB77F" w14:textId="310F858F" w:rsidR="00532DB1" w:rsidRPr="009B70F0" w:rsidRDefault="00532DB1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2AB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9164B" w:rsidRPr="00F6059F" w14:paraId="0A914C48" w14:textId="77777777" w:rsidTr="009008AF">
        <w:trPr>
          <w:cantSplit/>
          <w:trHeight w:val="56"/>
        </w:trPr>
        <w:tc>
          <w:tcPr>
            <w:tcW w:w="4590" w:type="dxa"/>
            <w:vAlign w:val="bottom"/>
          </w:tcPr>
          <w:p w14:paraId="31E59D7E" w14:textId="77777777" w:rsidR="0089164B" w:rsidRPr="009B70F0" w:rsidRDefault="0089164B" w:rsidP="00532DB1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651" w:type="dxa"/>
            <w:vAlign w:val="bottom"/>
          </w:tcPr>
          <w:p w14:paraId="50D7B913" w14:textId="0B1F35C2" w:rsidR="0089164B" w:rsidRPr="009B70F0" w:rsidRDefault="002B0B8E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15,749</w:t>
            </w:r>
          </w:p>
        </w:tc>
        <w:tc>
          <w:tcPr>
            <w:tcW w:w="180" w:type="dxa"/>
            <w:vAlign w:val="bottom"/>
          </w:tcPr>
          <w:p w14:paraId="7EE3E09F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21FC" w14:textId="1CB0D197" w:rsidR="0089164B" w:rsidRPr="009B70F0" w:rsidRDefault="00481DE8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40,402</w:t>
            </w:r>
          </w:p>
        </w:tc>
        <w:tc>
          <w:tcPr>
            <w:tcW w:w="182" w:type="dxa"/>
            <w:vAlign w:val="bottom"/>
          </w:tcPr>
          <w:p w14:paraId="697D7B83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0DF84EEC" w14:textId="13A559F7" w:rsidR="0089164B" w:rsidRPr="009B70F0" w:rsidRDefault="00481DE8" w:rsidP="004B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1,490</w:t>
            </w:r>
          </w:p>
        </w:tc>
        <w:tc>
          <w:tcPr>
            <w:tcW w:w="178" w:type="dxa"/>
            <w:vAlign w:val="bottom"/>
          </w:tcPr>
          <w:p w14:paraId="09F870A8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4" w:type="dxa"/>
            <w:vAlign w:val="bottom"/>
          </w:tcPr>
          <w:p w14:paraId="1B0683FF" w14:textId="3DE7007C" w:rsidR="0089164B" w:rsidRPr="009B70F0" w:rsidRDefault="00481DE8" w:rsidP="00AF7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D6F2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6402927E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3" w:type="dxa"/>
            <w:vAlign w:val="bottom"/>
          </w:tcPr>
          <w:p w14:paraId="51BAE934" w14:textId="4407FAC0" w:rsidR="0089164B" w:rsidRPr="009B70F0" w:rsidRDefault="00481DE8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57,78</w:t>
            </w:r>
            <w:r w:rsidR="00DD6F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9164B" w:rsidRPr="00F6059F" w14:paraId="5997588F" w14:textId="77777777" w:rsidTr="00076B4B">
        <w:trPr>
          <w:cantSplit/>
        </w:trPr>
        <w:tc>
          <w:tcPr>
            <w:tcW w:w="4590" w:type="dxa"/>
            <w:vAlign w:val="bottom"/>
          </w:tcPr>
          <w:p w14:paraId="03281836" w14:textId="77777777" w:rsidR="0089164B" w:rsidRPr="009B70F0" w:rsidRDefault="0089164B" w:rsidP="00532D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ตามส่วนงาน</w:t>
            </w:r>
          </w:p>
        </w:tc>
        <w:tc>
          <w:tcPr>
            <w:tcW w:w="651" w:type="dxa"/>
            <w:vAlign w:val="bottom"/>
          </w:tcPr>
          <w:p w14:paraId="34358FFB" w14:textId="3DA6A41C" w:rsidR="0089164B" w:rsidRPr="009B70F0" w:rsidRDefault="00481DE8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CC2C0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0" w:type="dxa"/>
            <w:vAlign w:val="bottom"/>
          </w:tcPr>
          <w:p w14:paraId="05E16B27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6EEA" w14:textId="38A74295" w:rsidR="0089164B" w:rsidRPr="009B70F0" w:rsidRDefault="00481DE8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82" w:type="dxa"/>
            <w:vAlign w:val="bottom"/>
          </w:tcPr>
          <w:p w14:paraId="1123E63F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944AD32" w14:textId="647F580F" w:rsidR="0089164B" w:rsidRPr="009B70F0" w:rsidRDefault="00481DE8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78" w:type="dxa"/>
            <w:vAlign w:val="bottom"/>
          </w:tcPr>
          <w:p w14:paraId="4AB51461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1FDBB671" w14:textId="57DEB53F" w:rsidR="0089164B" w:rsidRPr="009B70F0" w:rsidRDefault="00481DE8" w:rsidP="00AF7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180" w:type="dxa"/>
            <w:vAlign w:val="bottom"/>
          </w:tcPr>
          <w:p w14:paraId="4AF2C16D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vAlign w:val="bottom"/>
          </w:tcPr>
          <w:p w14:paraId="5DF34B29" w14:textId="4834CB37" w:rsidR="0089164B" w:rsidRPr="009B70F0" w:rsidRDefault="00481DE8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414E6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</w:tr>
      <w:tr w:rsidR="0089164B" w:rsidRPr="00F6059F" w14:paraId="6AA12B1A" w14:textId="77777777" w:rsidTr="00076B4B">
        <w:trPr>
          <w:cantSplit/>
        </w:trPr>
        <w:tc>
          <w:tcPr>
            <w:tcW w:w="4590" w:type="dxa"/>
            <w:vAlign w:val="bottom"/>
          </w:tcPr>
          <w:p w14:paraId="1E2D38AC" w14:textId="77777777" w:rsidR="0089164B" w:rsidRPr="009B70F0" w:rsidRDefault="0089164B" w:rsidP="00532D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1" w:type="dxa"/>
            <w:vAlign w:val="bottom"/>
          </w:tcPr>
          <w:p w14:paraId="47E3E657" w14:textId="348DCEBB" w:rsidR="0089164B" w:rsidRPr="009B70F0" w:rsidRDefault="0089164B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0878DE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8749" w14:textId="77777777" w:rsidR="0089164B" w:rsidRPr="009B70F0" w:rsidRDefault="0089164B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07FBC8E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F7186E6" w14:textId="77777777" w:rsidR="0089164B" w:rsidRPr="009B70F0" w:rsidRDefault="0089164B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5151144C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2E849348" w14:textId="77777777" w:rsidR="0089164B" w:rsidRPr="00FE4770" w:rsidRDefault="0089164B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130BAC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vAlign w:val="bottom"/>
          </w:tcPr>
          <w:p w14:paraId="08B38926" w14:textId="46A1BA93" w:rsidR="0089164B" w:rsidRPr="009B70F0" w:rsidRDefault="006E7632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14E6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89164B" w:rsidRPr="00F6059F" w14:paraId="28404928" w14:textId="77777777" w:rsidTr="00796161">
        <w:trPr>
          <w:cantSplit/>
        </w:trPr>
        <w:tc>
          <w:tcPr>
            <w:tcW w:w="4590" w:type="dxa"/>
            <w:vAlign w:val="bottom"/>
          </w:tcPr>
          <w:p w14:paraId="43FF7C68" w14:textId="77777777" w:rsidR="0089164B" w:rsidRPr="009B70F0" w:rsidRDefault="0089164B" w:rsidP="00532D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651" w:type="dxa"/>
            <w:vAlign w:val="bottom"/>
          </w:tcPr>
          <w:p w14:paraId="3B547434" w14:textId="77777777" w:rsidR="0089164B" w:rsidRPr="009B70F0" w:rsidRDefault="0089164B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FAC13D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40C89" w14:textId="77777777" w:rsidR="0089164B" w:rsidRPr="009B70F0" w:rsidRDefault="0089164B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0F1D9A3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936EB0D" w14:textId="77777777" w:rsidR="0089164B" w:rsidRPr="009B70F0" w:rsidRDefault="0089164B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E42B56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E5F655F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C0D345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vAlign w:val="bottom"/>
          </w:tcPr>
          <w:p w14:paraId="5C75A4CE" w14:textId="3EBBE067" w:rsidR="0089164B" w:rsidRPr="009B70F0" w:rsidRDefault="00C17961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7632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9164B" w:rsidRPr="00F6059F" w14:paraId="469491A5" w14:textId="77777777" w:rsidTr="00796161">
        <w:trPr>
          <w:cantSplit/>
        </w:trPr>
        <w:tc>
          <w:tcPr>
            <w:tcW w:w="4590" w:type="dxa"/>
            <w:vAlign w:val="bottom"/>
          </w:tcPr>
          <w:p w14:paraId="45434099" w14:textId="77777777" w:rsidR="0089164B" w:rsidRPr="009B70F0" w:rsidRDefault="0089164B" w:rsidP="00532DB1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กำไร</w:t>
            </w:r>
            <w:r w:rsidRPr="009B70F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651" w:type="dxa"/>
            <w:vAlign w:val="bottom"/>
          </w:tcPr>
          <w:p w14:paraId="401208D8" w14:textId="77777777" w:rsidR="0089164B" w:rsidRPr="009B70F0" w:rsidRDefault="0089164B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EA2974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F898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901B491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178CDE1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7F1B36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2143C4CE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E1D2AD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vAlign w:val="bottom"/>
          </w:tcPr>
          <w:p w14:paraId="555C0765" w14:textId="46C2A6C3" w:rsidR="0089164B" w:rsidRPr="009B70F0" w:rsidRDefault="006E7632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220543" w:rsidRPr="00F6059F" w14:paraId="1E56F23F" w14:textId="77777777" w:rsidTr="00796161">
        <w:trPr>
          <w:cantSplit/>
        </w:trPr>
        <w:tc>
          <w:tcPr>
            <w:tcW w:w="4590" w:type="dxa"/>
            <w:vAlign w:val="bottom"/>
          </w:tcPr>
          <w:p w14:paraId="4CA44C9E" w14:textId="47CECD1D" w:rsidR="00220543" w:rsidRPr="009B70F0" w:rsidRDefault="00220543" w:rsidP="00532DB1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ขาดทุนจากตราสารอนุพันธ์สุทธิ</w:t>
            </w:r>
          </w:p>
        </w:tc>
        <w:tc>
          <w:tcPr>
            <w:tcW w:w="651" w:type="dxa"/>
            <w:vAlign w:val="bottom"/>
          </w:tcPr>
          <w:p w14:paraId="561C35E5" w14:textId="77777777" w:rsidR="00220543" w:rsidRPr="009B70F0" w:rsidRDefault="00220543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4C6CA2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3F8A" w14:textId="77777777" w:rsidR="00220543" w:rsidRPr="009B70F0" w:rsidRDefault="00220543" w:rsidP="00532DB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CC29648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00C1973" w14:textId="77777777" w:rsidR="00220543" w:rsidRPr="009B70F0" w:rsidRDefault="00220543" w:rsidP="00532DB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B39540E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015A598F" w14:textId="77777777" w:rsidR="00220543" w:rsidRPr="009B70F0" w:rsidRDefault="00220543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2A6678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vAlign w:val="bottom"/>
          </w:tcPr>
          <w:p w14:paraId="2FA9C0D2" w14:textId="2172D304" w:rsidR="00220543" w:rsidRPr="009B70F0" w:rsidRDefault="006E7632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220543" w:rsidRPr="00F6059F" w14:paraId="1F4E09CA" w14:textId="77777777" w:rsidTr="00796161">
        <w:trPr>
          <w:cantSplit/>
        </w:trPr>
        <w:tc>
          <w:tcPr>
            <w:tcW w:w="4590" w:type="dxa"/>
            <w:vAlign w:val="bottom"/>
          </w:tcPr>
          <w:p w14:paraId="08981DB0" w14:textId="72DBCBCA" w:rsidR="00220543" w:rsidRPr="002C650F" w:rsidRDefault="002B7C58" w:rsidP="00532DB1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C650F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ขาดทุน</w:t>
            </w:r>
            <w:r w:rsidR="00220543" w:rsidRPr="002C650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จากการเปลี่ยนแปลงมูลค่ายุติธรรมของสินทรัพย์ชีวภาพ</w:t>
            </w:r>
          </w:p>
        </w:tc>
        <w:tc>
          <w:tcPr>
            <w:tcW w:w="651" w:type="dxa"/>
            <w:vAlign w:val="bottom"/>
          </w:tcPr>
          <w:p w14:paraId="4EB7AD02" w14:textId="77777777" w:rsidR="00220543" w:rsidRPr="009B70F0" w:rsidRDefault="00220543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751388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3CD8" w14:textId="77777777" w:rsidR="00220543" w:rsidRPr="009B70F0" w:rsidRDefault="00220543" w:rsidP="00532DB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FDA0ECC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B768A43" w14:textId="77777777" w:rsidR="00220543" w:rsidRPr="009B70F0" w:rsidRDefault="00220543" w:rsidP="00532DB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DA32A99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47A5E59B" w14:textId="77777777" w:rsidR="00220543" w:rsidRPr="009B70F0" w:rsidRDefault="00220543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6643B9" w14:textId="77777777" w:rsidR="00220543" w:rsidRPr="009B70F0" w:rsidRDefault="00220543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vAlign w:val="bottom"/>
          </w:tcPr>
          <w:p w14:paraId="6840F6EE" w14:textId="42564D4A" w:rsidR="00220543" w:rsidRPr="009B70F0" w:rsidRDefault="00EC526C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  <w:tr w:rsidR="0089164B" w:rsidRPr="00F6059F" w14:paraId="7F9B4954" w14:textId="77777777" w:rsidTr="00796161">
        <w:trPr>
          <w:cantSplit/>
          <w:trHeight w:val="299"/>
        </w:trPr>
        <w:tc>
          <w:tcPr>
            <w:tcW w:w="4590" w:type="dxa"/>
            <w:vAlign w:val="bottom"/>
          </w:tcPr>
          <w:p w14:paraId="0FDA517E" w14:textId="77777777" w:rsidR="0089164B" w:rsidRPr="009B70F0" w:rsidRDefault="0089164B" w:rsidP="00532DB1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651" w:type="dxa"/>
            <w:vAlign w:val="bottom"/>
          </w:tcPr>
          <w:p w14:paraId="457510B6" w14:textId="77777777" w:rsidR="0089164B" w:rsidRPr="009B70F0" w:rsidRDefault="0089164B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0EE9F6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52326605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280BDFB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005432A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4EE7B32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7BF91E4D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0C7AF8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vAlign w:val="bottom"/>
          </w:tcPr>
          <w:p w14:paraId="3CD62D79" w14:textId="5E0ACD12" w:rsidR="0089164B" w:rsidRPr="009B70F0" w:rsidRDefault="00EC526C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9616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9164B" w:rsidRPr="00F6059F" w14:paraId="24346BC5" w14:textId="77777777" w:rsidTr="00796161">
        <w:trPr>
          <w:cantSplit/>
          <w:trHeight w:val="299"/>
        </w:trPr>
        <w:tc>
          <w:tcPr>
            <w:tcW w:w="4590" w:type="dxa"/>
            <w:vAlign w:val="bottom"/>
          </w:tcPr>
          <w:p w14:paraId="03591B92" w14:textId="77777777" w:rsidR="0089164B" w:rsidRPr="009B70F0" w:rsidRDefault="0089164B" w:rsidP="00532DB1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51" w:type="dxa"/>
            <w:vAlign w:val="bottom"/>
          </w:tcPr>
          <w:p w14:paraId="0C8373DA" w14:textId="77777777" w:rsidR="0089164B" w:rsidRPr="009B70F0" w:rsidRDefault="0089164B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00346F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4E84FAD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F459962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C1A0FE7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EE0FFD0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8C2A1CF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C65479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CA36A5D" w14:textId="3A9AD73B" w:rsidR="0089164B" w:rsidRPr="009B70F0" w:rsidRDefault="00C17961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C526C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9164B" w:rsidRPr="00F6059F" w14:paraId="4C792695" w14:textId="77777777" w:rsidTr="00796161">
        <w:trPr>
          <w:cantSplit/>
          <w:trHeight w:val="299"/>
        </w:trPr>
        <w:tc>
          <w:tcPr>
            <w:tcW w:w="4590" w:type="dxa"/>
            <w:vAlign w:val="bottom"/>
          </w:tcPr>
          <w:p w14:paraId="0A173352" w14:textId="77777777" w:rsidR="0089164B" w:rsidRPr="009B70F0" w:rsidRDefault="0089164B" w:rsidP="00532DB1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9B70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9B70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51" w:type="dxa"/>
            <w:vAlign w:val="bottom"/>
          </w:tcPr>
          <w:p w14:paraId="37188098" w14:textId="77777777" w:rsidR="0089164B" w:rsidRPr="009B70F0" w:rsidRDefault="0089164B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0A1CB6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18FC55A0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36D96FF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E466D22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D5898B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10A6B51" w14:textId="77777777" w:rsidR="0089164B" w:rsidRPr="009B70F0" w:rsidRDefault="0089164B" w:rsidP="00532DB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C3E9C1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B5718" w14:textId="027F7EDA" w:rsidR="0089164B" w:rsidRPr="006113F7" w:rsidRDefault="00AF7502" w:rsidP="0061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</w:t>
            </w:r>
            <w:r w:rsidR="00796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89164B" w:rsidRPr="00261A49" w14:paraId="08A40DFD" w14:textId="77777777" w:rsidTr="00796161">
        <w:trPr>
          <w:cantSplit/>
          <w:trHeight w:val="20"/>
        </w:trPr>
        <w:tc>
          <w:tcPr>
            <w:tcW w:w="4590" w:type="dxa"/>
            <w:vAlign w:val="bottom"/>
          </w:tcPr>
          <w:p w14:paraId="5ECA0D6D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dxa"/>
            <w:vAlign w:val="bottom"/>
          </w:tcPr>
          <w:p w14:paraId="0871ECA3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8FDB1F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4AD5E6B0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AFFD125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13073ECD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8010775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  <w:vAlign w:val="bottom"/>
          </w:tcPr>
          <w:p w14:paraId="7A87C3D4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70A24A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D0EB78B" w14:textId="77777777" w:rsidR="0089164B" w:rsidRPr="00261A49" w:rsidRDefault="0089164B" w:rsidP="001333D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64B" w:rsidRPr="00F6059F" w14:paraId="45977DD9" w14:textId="77777777" w:rsidTr="00796161">
        <w:trPr>
          <w:cantSplit/>
        </w:trPr>
        <w:tc>
          <w:tcPr>
            <w:tcW w:w="4590" w:type="dxa"/>
            <w:vAlign w:val="bottom"/>
          </w:tcPr>
          <w:p w14:paraId="18B9691F" w14:textId="77777777" w:rsidR="0089164B" w:rsidRPr="009B70F0" w:rsidRDefault="0089164B" w:rsidP="00532D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0F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651" w:type="dxa"/>
            <w:vAlign w:val="bottom"/>
          </w:tcPr>
          <w:p w14:paraId="1C02854F" w14:textId="3D21253C" w:rsidR="0089164B" w:rsidRPr="009B70F0" w:rsidRDefault="00481DE8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80" w:type="dxa"/>
            <w:vAlign w:val="bottom"/>
          </w:tcPr>
          <w:p w14:paraId="27C0E046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963A" w14:textId="579C48F4" w:rsidR="0089164B" w:rsidRPr="009B70F0" w:rsidRDefault="00481DE8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  <w:tc>
          <w:tcPr>
            <w:tcW w:w="182" w:type="dxa"/>
            <w:vAlign w:val="bottom"/>
          </w:tcPr>
          <w:p w14:paraId="2057FCC6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A88F944" w14:textId="34D95F4A" w:rsidR="0089164B" w:rsidRPr="009B70F0" w:rsidRDefault="00481DE8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78" w:type="dxa"/>
            <w:vAlign w:val="bottom"/>
          </w:tcPr>
          <w:p w14:paraId="23CF8E88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6C9BAF4D" w14:textId="12297500" w:rsidR="0089164B" w:rsidRPr="009B70F0" w:rsidRDefault="00481DE8" w:rsidP="00AF7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2BA10A25" w14:textId="77777777" w:rsidR="0089164B" w:rsidRPr="009B70F0" w:rsidRDefault="0089164B" w:rsidP="00532D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3" w:type="dxa"/>
            <w:vAlign w:val="bottom"/>
          </w:tcPr>
          <w:p w14:paraId="5C0EF9F1" w14:textId="0E43448F" w:rsidR="0089164B" w:rsidRPr="009B70F0" w:rsidRDefault="00481DE8" w:rsidP="0028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2,721</w:t>
            </w:r>
          </w:p>
        </w:tc>
      </w:tr>
    </w:tbl>
    <w:p w14:paraId="30537F56" w14:textId="417037CF" w:rsidR="001B7C34" w:rsidRDefault="001B7C34" w:rsidP="00D8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s/>
        </w:rPr>
      </w:pPr>
    </w:p>
    <w:p w14:paraId="0919CE21" w14:textId="77777777" w:rsidR="001B7C34" w:rsidRDefault="001B7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869D7A0" w14:textId="70D4E14C" w:rsidR="00EA5D6D" w:rsidRPr="00F83206" w:rsidRDefault="00EA5D6D" w:rsidP="00F83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320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ข้อมูลเกี่ยวกับส่วนงานที่รายงานสำหรับงวด</w:t>
      </w:r>
      <w:r w:rsidR="00F83206" w:rsidRPr="00F8320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หกเดือนสิ้นสุดวันที่ </w:t>
      </w:r>
      <w:r w:rsidR="00353E2A">
        <w:rPr>
          <w:rFonts w:asciiTheme="majorBidi" w:hAnsiTheme="majorBidi" w:cstheme="majorBidi"/>
          <w:b/>
          <w:bCs/>
          <w:i/>
          <w:iCs/>
          <w:sz w:val="30"/>
          <w:szCs w:val="30"/>
        </w:rPr>
        <w:t>30</w:t>
      </w:r>
      <w:r w:rsidR="00F83206" w:rsidRPr="00F8320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มิถุนายน</w:t>
      </w:r>
      <w:r w:rsidR="00F83206" w:rsidRPr="00F8320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2568</w:t>
      </w:r>
    </w:p>
    <w:p w14:paraId="7E39EE61" w14:textId="77777777" w:rsidR="00F83206" w:rsidRPr="00261A49" w:rsidRDefault="00F83206" w:rsidP="00F83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8"/>
        <w:gridCol w:w="763"/>
        <w:gridCol w:w="180"/>
        <w:gridCol w:w="893"/>
        <w:gridCol w:w="182"/>
        <w:gridCol w:w="864"/>
        <w:gridCol w:w="178"/>
        <w:gridCol w:w="734"/>
        <w:gridCol w:w="178"/>
        <w:gridCol w:w="766"/>
      </w:tblGrid>
      <w:tr w:rsidR="004B3E64" w:rsidRPr="00EF18C5" w14:paraId="4C6BC816" w14:textId="77777777" w:rsidTr="00794792">
        <w:trPr>
          <w:cantSplit/>
          <w:trHeight w:val="299"/>
        </w:trPr>
        <w:tc>
          <w:tcPr>
            <w:tcW w:w="4478" w:type="dxa"/>
          </w:tcPr>
          <w:p w14:paraId="5EFDDCC0" w14:textId="77777777" w:rsidR="004B3E64" w:rsidRPr="00794792" w:rsidRDefault="004B3E64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38" w:type="dxa"/>
            <w:gridSpan w:val="9"/>
          </w:tcPr>
          <w:p w14:paraId="4C0A910F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3E64" w:rsidRPr="00EF18C5" w14:paraId="5E9AF9A9" w14:textId="77777777" w:rsidTr="00EE55E4">
        <w:trPr>
          <w:cantSplit/>
          <w:trHeight w:val="299"/>
        </w:trPr>
        <w:tc>
          <w:tcPr>
            <w:tcW w:w="4478" w:type="dxa"/>
          </w:tcPr>
          <w:p w14:paraId="5DE7D373" w14:textId="77777777" w:rsidR="004B3E64" w:rsidRPr="00794792" w:rsidRDefault="004B3E64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" w:type="dxa"/>
          </w:tcPr>
          <w:p w14:paraId="21A7CC5A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576FEA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5E6D27F7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อาหารเพื่อ</w:t>
            </w:r>
          </w:p>
        </w:tc>
        <w:tc>
          <w:tcPr>
            <w:tcW w:w="182" w:type="dxa"/>
          </w:tcPr>
          <w:p w14:paraId="1CA32545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39D9892E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69707DA1" w14:textId="77777777" w:rsidR="004B3E64" w:rsidRPr="00794792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</w:tcPr>
          <w:p w14:paraId="1B90741D" w14:textId="77777777" w:rsidR="004B3E64" w:rsidRPr="00794792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C34239" w14:textId="77777777" w:rsidR="004B3E64" w:rsidRPr="00794792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</w:tcPr>
          <w:p w14:paraId="50D03556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3E64" w:rsidRPr="00EF18C5" w14:paraId="1E291369" w14:textId="77777777" w:rsidTr="00EE55E4">
        <w:trPr>
          <w:cantSplit/>
          <w:trHeight w:val="299"/>
        </w:trPr>
        <w:tc>
          <w:tcPr>
            <w:tcW w:w="4478" w:type="dxa"/>
          </w:tcPr>
          <w:p w14:paraId="7A68A4ED" w14:textId="77777777" w:rsidR="004B3E64" w:rsidRPr="00794792" w:rsidRDefault="004B3E64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" w:type="dxa"/>
          </w:tcPr>
          <w:p w14:paraId="1B8C24D1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เกษตร</w:t>
            </w:r>
          </w:p>
        </w:tc>
        <w:tc>
          <w:tcPr>
            <w:tcW w:w="180" w:type="dxa"/>
          </w:tcPr>
          <w:p w14:paraId="6A6D1E32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772C4DCF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การบริโภค</w:t>
            </w:r>
          </w:p>
        </w:tc>
        <w:tc>
          <w:tcPr>
            <w:tcW w:w="182" w:type="dxa"/>
          </w:tcPr>
          <w:p w14:paraId="79B202BF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3D203FAA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178" w:type="dxa"/>
          </w:tcPr>
          <w:p w14:paraId="1937345A" w14:textId="77777777" w:rsidR="004B3E64" w:rsidRPr="00794792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</w:tcPr>
          <w:p w14:paraId="75E02121" w14:textId="77777777" w:rsidR="004B3E64" w:rsidRPr="00794792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479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78" w:type="dxa"/>
            <w:vAlign w:val="bottom"/>
          </w:tcPr>
          <w:p w14:paraId="3263F749" w14:textId="77777777" w:rsidR="004B3E64" w:rsidRPr="00794792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</w:tcPr>
          <w:p w14:paraId="40126E95" w14:textId="77777777" w:rsidR="004B3E64" w:rsidRPr="00794792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E55E4" w:rsidRPr="00EF18C5" w14:paraId="6417D7B2" w14:textId="77777777">
        <w:trPr>
          <w:cantSplit/>
          <w:trHeight w:val="299"/>
        </w:trPr>
        <w:tc>
          <w:tcPr>
            <w:tcW w:w="4478" w:type="dxa"/>
          </w:tcPr>
          <w:p w14:paraId="118EA76F" w14:textId="77777777" w:rsidR="00EE55E4" w:rsidRPr="00794792" w:rsidRDefault="00EE55E4" w:rsidP="001B41D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38" w:type="dxa"/>
            <w:gridSpan w:val="9"/>
          </w:tcPr>
          <w:p w14:paraId="05AD4AB6" w14:textId="00318631" w:rsidR="00EE55E4" w:rsidRPr="00794792" w:rsidRDefault="00EE55E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2AB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83206" w:rsidRPr="00EF18C5" w14:paraId="6B498822" w14:textId="77777777" w:rsidTr="00EE55E4">
        <w:trPr>
          <w:cantSplit/>
        </w:trPr>
        <w:tc>
          <w:tcPr>
            <w:tcW w:w="4478" w:type="dxa"/>
          </w:tcPr>
          <w:p w14:paraId="4F89879E" w14:textId="77777777" w:rsidR="00F83206" w:rsidRPr="00794792" w:rsidRDefault="00F83206" w:rsidP="00F83206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763" w:type="dxa"/>
            <w:vAlign w:val="bottom"/>
          </w:tcPr>
          <w:p w14:paraId="6A249F6C" w14:textId="781FA766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16,481</w:t>
            </w:r>
          </w:p>
        </w:tc>
        <w:tc>
          <w:tcPr>
            <w:tcW w:w="180" w:type="dxa"/>
            <w:vAlign w:val="bottom"/>
          </w:tcPr>
          <w:p w14:paraId="1A04E913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E3486" w14:textId="6C16BF3A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44,181</w:t>
            </w:r>
          </w:p>
        </w:tc>
        <w:tc>
          <w:tcPr>
            <w:tcW w:w="182" w:type="dxa"/>
            <w:vAlign w:val="bottom"/>
          </w:tcPr>
          <w:p w14:paraId="23E1E27B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2BBA4E72" w14:textId="503AFFEC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1,189</w:t>
            </w:r>
          </w:p>
        </w:tc>
        <w:tc>
          <w:tcPr>
            <w:tcW w:w="178" w:type="dxa"/>
            <w:vAlign w:val="bottom"/>
          </w:tcPr>
          <w:p w14:paraId="25602303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4" w:type="dxa"/>
            <w:vAlign w:val="bottom"/>
          </w:tcPr>
          <w:p w14:paraId="742BFB62" w14:textId="735754B3" w:rsidR="00F83206" w:rsidRPr="00F83206" w:rsidRDefault="00F83206" w:rsidP="008F1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657E1E0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6" w:type="dxa"/>
            <w:vAlign w:val="bottom"/>
          </w:tcPr>
          <w:p w14:paraId="04813136" w14:textId="1307A2A1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61,851</w:t>
            </w:r>
          </w:p>
        </w:tc>
      </w:tr>
      <w:tr w:rsidR="00F83206" w:rsidRPr="00EF18C5" w14:paraId="2674E084" w14:textId="77777777" w:rsidTr="00EE55E4">
        <w:trPr>
          <w:cantSplit/>
        </w:trPr>
        <w:tc>
          <w:tcPr>
            <w:tcW w:w="4478" w:type="dxa"/>
          </w:tcPr>
          <w:p w14:paraId="7EF85DEF" w14:textId="77777777" w:rsidR="00F83206" w:rsidRPr="00794792" w:rsidRDefault="00F83206" w:rsidP="00F8320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ตามส่วนงาน</w:t>
            </w:r>
          </w:p>
        </w:tc>
        <w:tc>
          <w:tcPr>
            <w:tcW w:w="763" w:type="dxa"/>
            <w:vAlign w:val="bottom"/>
          </w:tcPr>
          <w:p w14:paraId="19389515" w14:textId="6481C01A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180" w:type="dxa"/>
            <w:vAlign w:val="bottom"/>
          </w:tcPr>
          <w:p w14:paraId="2ABC18D4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3A76" w14:textId="6434C203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4,340</w:t>
            </w:r>
          </w:p>
        </w:tc>
        <w:tc>
          <w:tcPr>
            <w:tcW w:w="182" w:type="dxa"/>
            <w:vAlign w:val="bottom"/>
          </w:tcPr>
          <w:p w14:paraId="68FC723E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7B7A943" w14:textId="4B5FF72E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78" w:type="dxa"/>
            <w:vAlign w:val="bottom"/>
          </w:tcPr>
          <w:p w14:paraId="1BE54908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462F7BA4" w14:textId="2E477E24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178" w:type="dxa"/>
            <w:vAlign w:val="bottom"/>
          </w:tcPr>
          <w:p w14:paraId="26A72436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7524F917" w14:textId="4318E07A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5,183</w:t>
            </w:r>
          </w:p>
        </w:tc>
      </w:tr>
      <w:tr w:rsidR="00F83206" w:rsidRPr="00EF18C5" w14:paraId="765FD512" w14:textId="77777777" w:rsidTr="00EE55E4">
        <w:trPr>
          <w:cantSplit/>
        </w:trPr>
        <w:tc>
          <w:tcPr>
            <w:tcW w:w="4478" w:type="dxa"/>
          </w:tcPr>
          <w:p w14:paraId="6CD5F6DA" w14:textId="77777777" w:rsidR="00F83206" w:rsidRPr="00794792" w:rsidRDefault="00F83206" w:rsidP="00F8320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63" w:type="dxa"/>
            <w:vAlign w:val="bottom"/>
          </w:tcPr>
          <w:p w14:paraId="676BED4C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7B703A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1EF6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4E99E8D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1748999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CF8E85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6B9B5948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1BD1E9C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0F4C1F77" w14:textId="2C87D266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F83206" w:rsidRPr="00EF18C5" w14:paraId="73B0E4CC" w14:textId="77777777" w:rsidTr="00EE55E4">
        <w:trPr>
          <w:cantSplit/>
        </w:trPr>
        <w:tc>
          <w:tcPr>
            <w:tcW w:w="4478" w:type="dxa"/>
          </w:tcPr>
          <w:p w14:paraId="557E0042" w14:textId="77777777" w:rsidR="00F83206" w:rsidRPr="00794792" w:rsidRDefault="00F83206" w:rsidP="00F8320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763" w:type="dxa"/>
            <w:vAlign w:val="bottom"/>
          </w:tcPr>
          <w:p w14:paraId="5DDCD365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A6A759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037C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4E57328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17F8778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7CDA70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4D4DE57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629FC7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3398458C" w14:textId="0C693BA2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(396)</w:t>
            </w:r>
          </w:p>
        </w:tc>
      </w:tr>
      <w:tr w:rsidR="00F83206" w:rsidRPr="00EF18C5" w14:paraId="56A74236" w14:textId="77777777" w:rsidTr="00EE55E4">
        <w:trPr>
          <w:cantSplit/>
        </w:trPr>
        <w:tc>
          <w:tcPr>
            <w:tcW w:w="4478" w:type="dxa"/>
          </w:tcPr>
          <w:p w14:paraId="64465740" w14:textId="77777777" w:rsidR="00F83206" w:rsidRPr="00794792" w:rsidRDefault="00F83206" w:rsidP="00F83206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กำไร</w:t>
            </w:r>
            <w:r w:rsidRPr="007947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763" w:type="dxa"/>
            <w:vAlign w:val="bottom"/>
          </w:tcPr>
          <w:p w14:paraId="798E16E0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108D67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D9657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54D4CFE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18F6764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7E4D3C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965AB78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700F09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61FD8A15" w14:textId="6A92F903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F83206" w:rsidRPr="00EF18C5" w14:paraId="16B02158" w14:textId="77777777" w:rsidTr="00EE55E4">
        <w:trPr>
          <w:cantSplit/>
        </w:trPr>
        <w:tc>
          <w:tcPr>
            <w:tcW w:w="4478" w:type="dxa"/>
          </w:tcPr>
          <w:p w14:paraId="69A3F1BF" w14:textId="77777777" w:rsidR="00F83206" w:rsidRPr="00794792" w:rsidRDefault="00F83206" w:rsidP="00F83206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ขาดทุนจากตราสารอนุพันธ์สุทธิ</w:t>
            </w:r>
          </w:p>
        </w:tc>
        <w:tc>
          <w:tcPr>
            <w:tcW w:w="763" w:type="dxa"/>
            <w:vAlign w:val="bottom"/>
          </w:tcPr>
          <w:p w14:paraId="517E2E50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C38B8D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8DEC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0CA4737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B1AD077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EBC23A6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32B0568C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1F4F806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1DDBDCBE" w14:textId="5FDAC9DF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</w:tr>
      <w:tr w:rsidR="00F83206" w:rsidRPr="00EF18C5" w14:paraId="3848792E" w14:textId="77777777" w:rsidTr="00EE55E4">
        <w:trPr>
          <w:cantSplit/>
        </w:trPr>
        <w:tc>
          <w:tcPr>
            <w:tcW w:w="4478" w:type="dxa"/>
          </w:tcPr>
          <w:p w14:paraId="7DFBE8E8" w14:textId="77777777" w:rsidR="00F83206" w:rsidRPr="00794792" w:rsidRDefault="00F83206" w:rsidP="00F83206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กำไร</w:t>
            </w:r>
            <w:r w:rsidRPr="0079479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จากการเปลี่ยนแปลงมูลค่ายุติธรรมของสินทรัพย์ชีวภาพ</w:t>
            </w:r>
          </w:p>
        </w:tc>
        <w:tc>
          <w:tcPr>
            <w:tcW w:w="763" w:type="dxa"/>
            <w:vAlign w:val="bottom"/>
          </w:tcPr>
          <w:p w14:paraId="44231879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6EAE1B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9F49C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4C9E45B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04A4F2C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DCC3C33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4F2E5C0D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08E2B60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2922D4BF" w14:textId="1B0CED2D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F83206" w:rsidRPr="00EF18C5" w14:paraId="1303F39B" w14:textId="77777777" w:rsidTr="00EE55E4">
        <w:trPr>
          <w:cantSplit/>
          <w:trHeight w:val="299"/>
        </w:trPr>
        <w:tc>
          <w:tcPr>
            <w:tcW w:w="4478" w:type="dxa"/>
          </w:tcPr>
          <w:p w14:paraId="4F5DB2BA" w14:textId="77777777" w:rsidR="00F83206" w:rsidRPr="00794792" w:rsidRDefault="00F83206" w:rsidP="00F83206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763" w:type="dxa"/>
            <w:vAlign w:val="bottom"/>
          </w:tcPr>
          <w:p w14:paraId="589E5B51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2212C8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0C377321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6485EC1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167DA91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38DF50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68DBFCD1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7EC853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CD7EF4B" w14:textId="73BC1D4C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F83206" w:rsidRPr="00EF18C5" w14:paraId="35B1861E" w14:textId="77777777" w:rsidTr="00EE55E4">
        <w:trPr>
          <w:cantSplit/>
          <w:trHeight w:val="299"/>
        </w:trPr>
        <w:tc>
          <w:tcPr>
            <w:tcW w:w="4478" w:type="dxa"/>
          </w:tcPr>
          <w:p w14:paraId="19A52F3E" w14:textId="77777777" w:rsidR="00F83206" w:rsidRPr="00794792" w:rsidRDefault="00F83206" w:rsidP="00F83206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63" w:type="dxa"/>
            <w:vAlign w:val="bottom"/>
          </w:tcPr>
          <w:p w14:paraId="71121E42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1FC7C8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1401C98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395E45C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86681E6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9244B8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596343D3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02DCE97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085B6800" w14:textId="74853CED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(583)</w:t>
            </w:r>
          </w:p>
        </w:tc>
      </w:tr>
      <w:tr w:rsidR="00F83206" w:rsidRPr="00EF18C5" w14:paraId="453B4E7C" w14:textId="77777777" w:rsidTr="00EE55E4">
        <w:trPr>
          <w:cantSplit/>
          <w:trHeight w:val="299"/>
        </w:trPr>
        <w:tc>
          <w:tcPr>
            <w:tcW w:w="4478" w:type="dxa"/>
          </w:tcPr>
          <w:p w14:paraId="7672F6A0" w14:textId="77777777" w:rsidR="00F83206" w:rsidRPr="00794792" w:rsidRDefault="00F83206" w:rsidP="00F83206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7947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7947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763" w:type="dxa"/>
            <w:vAlign w:val="bottom"/>
          </w:tcPr>
          <w:p w14:paraId="336C4E23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FE71D9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28628992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744638E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5AC1D4C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6ECB6DC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72301659" w14:textId="77777777" w:rsidR="00F83206" w:rsidRPr="00F83206" w:rsidRDefault="00F83206" w:rsidP="00F83206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9D63B0F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4897C" w14:textId="4E3E0006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3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4,545</w:t>
            </w:r>
          </w:p>
        </w:tc>
      </w:tr>
      <w:tr w:rsidR="00F17AEE" w:rsidRPr="00B0519B" w14:paraId="492C3D12" w14:textId="77777777" w:rsidTr="00EE55E4">
        <w:trPr>
          <w:cantSplit/>
          <w:trHeight w:val="40"/>
        </w:trPr>
        <w:tc>
          <w:tcPr>
            <w:tcW w:w="4478" w:type="dxa"/>
          </w:tcPr>
          <w:p w14:paraId="0F3ECF3B" w14:textId="77777777" w:rsidR="00F17AEE" w:rsidRPr="00B0519B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" w:type="dxa"/>
          </w:tcPr>
          <w:p w14:paraId="77A0B849" w14:textId="77777777" w:rsidR="00F17AEE" w:rsidRPr="00F83206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CACF03" w14:textId="77777777" w:rsidR="00F17AEE" w:rsidRPr="00F83206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5E74A817" w14:textId="77777777" w:rsidR="00F17AEE" w:rsidRPr="00F83206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C6159E4" w14:textId="77777777" w:rsidR="00F17AEE" w:rsidRPr="00F83206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7DC24A01" w14:textId="77777777" w:rsidR="00F17AEE" w:rsidRPr="00F83206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19E01D3" w14:textId="77777777" w:rsidR="00F17AEE" w:rsidRPr="00F83206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</w:tcPr>
          <w:p w14:paraId="45B8C010" w14:textId="77777777" w:rsidR="00F17AEE" w:rsidRPr="00F83206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BACF96E" w14:textId="77777777" w:rsidR="00F17AEE" w:rsidRPr="00F83206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15E9E614" w14:textId="77777777" w:rsidR="00F17AEE" w:rsidRPr="00F83206" w:rsidRDefault="00F17AEE" w:rsidP="00F17AEE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3206" w:rsidRPr="00EF18C5" w14:paraId="0CC0C751" w14:textId="77777777" w:rsidTr="00EE55E4">
        <w:trPr>
          <w:cantSplit/>
        </w:trPr>
        <w:tc>
          <w:tcPr>
            <w:tcW w:w="4478" w:type="dxa"/>
          </w:tcPr>
          <w:p w14:paraId="412FB108" w14:textId="64817160" w:rsidR="00F83206" w:rsidRPr="00794792" w:rsidRDefault="00F83206" w:rsidP="00F8320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763" w:type="dxa"/>
            <w:vAlign w:val="bottom"/>
          </w:tcPr>
          <w:p w14:paraId="5DA76369" w14:textId="20DFB8FD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180" w:type="dxa"/>
            <w:vAlign w:val="bottom"/>
          </w:tcPr>
          <w:p w14:paraId="799D955F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862BC" w14:textId="45FDDE17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2,089</w:t>
            </w:r>
          </w:p>
        </w:tc>
        <w:tc>
          <w:tcPr>
            <w:tcW w:w="182" w:type="dxa"/>
            <w:vAlign w:val="bottom"/>
          </w:tcPr>
          <w:p w14:paraId="7E709EA2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182B2F9" w14:textId="5C78F13E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78" w:type="dxa"/>
            <w:vAlign w:val="bottom"/>
          </w:tcPr>
          <w:p w14:paraId="4E18D9B1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2A642FF9" w14:textId="71DB51E0" w:rsidR="00F83206" w:rsidRPr="00F83206" w:rsidRDefault="00F83206" w:rsidP="00717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09120AC" w14:textId="77777777" w:rsidR="00F83206" w:rsidRPr="00F83206" w:rsidRDefault="00F83206" w:rsidP="00F832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3A9F4FAF" w14:textId="1F409761" w:rsidR="00F83206" w:rsidRPr="00F83206" w:rsidRDefault="00F83206" w:rsidP="00F8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83206">
              <w:rPr>
                <w:rFonts w:asciiTheme="majorBidi" w:hAnsiTheme="majorBidi" w:cstheme="majorBidi"/>
                <w:sz w:val="28"/>
                <w:szCs w:val="28"/>
              </w:rPr>
              <w:t>2,666</w:t>
            </w:r>
          </w:p>
        </w:tc>
      </w:tr>
    </w:tbl>
    <w:p w14:paraId="46CD3EFE" w14:textId="77777777" w:rsidR="00E50ACE" w:rsidRDefault="00E50ACE" w:rsidP="006F6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2E7C2C" w14:textId="56F9C37C" w:rsidR="006F6B4E" w:rsidRPr="00EF18C5" w:rsidRDefault="006F6B4E" w:rsidP="006F6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185E6A0C" w14:textId="77777777" w:rsidR="006F6B4E" w:rsidRPr="00261A49" w:rsidRDefault="006F6B4E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7916FB77" w14:textId="2B40D377" w:rsidR="006F6B4E" w:rsidRDefault="00F83206" w:rsidP="006F6B4E">
      <w:pPr>
        <w:tabs>
          <w:tab w:val="clear" w:pos="227"/>
          <w:tab w:val="clear" w:pos="454"/>
          <w:tab w:val="clear" w:pos="680"/>
          <w:tab w:val="left" w:pos="720"/>
        </w:tabs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F83206">
        <w:rPr>
          <w:rFonts w:asciiTheme="majorBidi" w:hAnsiTheme="majorBidi" w:hint="cs"/>
          <w:sz w:val="30"/>
          <w:szCs w:val="30"/>
          <w:cs/>
        </w:rPr>
        <w:t>สำหรับงวดหกเดือนสิ้นสุดวันที่</w:t>
      </w:r>
      <w:r w:rsidRPr="00F83206">
        <w:rPr>
          <w:rFonts w:asciiTheme="majorBidi" w:hAnsiTheme="majorBidi"/>
          <w:sz w:val="30"/>
          <w:szCs w:val="30"/>
          <w:cs/>
        </w:rPr>
        <w:t xml:space="preserve"> </w:t>
      </w:r>
      <w:r w:rsidR="006F28A6">
        <w:rPr>
          <w:rFonts w:asciiTheme="majorBidi" w:hAnsiTheme="majorBidi"/>
          <w:sz w:val="30"/>
          <w:szCs w:val="30"/>
        </w:rPr>
        <w:t>30</w:t>
      </w:r>
      <w:r w:rsidRPr="00F83206">
        <w:rPr>
          <w:rFonts w:asciiTheme="majorBidi" w:hAnsiTheme="majorBidi"/>
          <w:sz w:val="30"/>
          <w:szCs w:val="30"/>
          <w:cs/>
        </w:rPr>
        <w:t xml:space="preserve"> </w:t>
      </w:r>
      <w:r w:rsidRPr="00F83206">
        <w:rPr>
          <w:rFonts w:asciiTheme="majorBidi" w:hAnsiTheme="majorBidi" w:hint="cs"/>
          <w:sz w:val="30"/>
          <w:szCs w:val="30"/>
          <w:cs/>
        </w:rPr>
        <w:t>มิถุนายน</w:t>
      </w:r>
      <w:r w:rsidRPr="00F83206">
        <w:rPr>
          <w:rFonts w:asciiTheme="majorBidi" w:hAnsiTheme="majorBidi"/>
          <w:sz w:val="30"/>
          <w:szCs w:val="30"/>
          <w:cs/>
        </w:rPr>
        <w:t xml:space="preserve"> </w:t>
      </w:r>
      <w:r w:rsidR="006F6B4E" w:rsidRPr="00EF18C5">
        <w:rPr>
          <w:rFonts w:asciiTheme="majorBidi" w:hAnsiTheme="majorBidi" w:cstheme="majorBidi"/>
          <w:sz w:val="30"/>
          <w:szCs w:val="30"/>
        </w:rPr>
        <w:t>256</w:t>
      </w:r>
      <w:r w:rsidR="00F17AEE">
        <w:rPr>
          <w:rFonts w:asciiTheme="majorBidi" w:hAnsiTheme="majorBidi" w:cstheme="majorBidi"/>
          <w:sz w:val="30"/>
          <w:szCs w:val="30"/>
        </w:rPr>
        <w:t>9</w:t>
      </w:r>
      <w:r w:rsidR="006F6B4E" w:rsidRPr="00EF18C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6B4E" w:rsidRPr="00EF18C5">
        <w:rPr>
          <w:rFonts w:asciiTheme="majorBidi" w:hAnsiTheme="majorBidi" w:cstheme="majorBidi"/>
          <w:sz w:val="30"/>
          <w:szCs w:val="30"/>
        </w:rPr>
        <w:t>256</w:t>
      </w:r>
      <w:r w:rsidR="00F17AEE">
        <w:rPr>
          <w:rFonts w:asciiTheme="majorBidi" w:hAnsiTheme="majorBidi" w:cstheme="majorBidi"/>
          <w:sz w:val="30"/>
          <w:szCs w:val="30"/>
        </w:rPr>
        <w:t>8</w:t>
      </w:r>
      <w:r w:rsidR="006F6B4E"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6B4E" w:rsidRPr="00996BD2">
        <w:rPr>
          <w:rFonts w:asciiTheme="majorBidi" w:hAnsiTheme="majorBidi" w:cstheme="majorBidi"/>
          <w:sz w:val="30"/>
          <w:szCs w:val="30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1EF620BB" w14:textId="77777777" w:rsidR="0079322F" w:rsidRPr="00261A49" w:rsidRDefault="0079322F" w:rsidP="00072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EEE72A8" w14:textId="77777777" w:rsidR="00D3165A" w:rsidRPr="00EF18C5" w:rsidRDefault="00B01419" w:rsidP="00D3165A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D3165A"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D3165A" w:rsidRPr="00EF18C5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0CB15FCA" w14:textId="77777777" w:rsidR="00D3165A" w:rsidRPr="00261A49" w:rsidRDefault="00D3165A" w:rsidP="00D31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27DD855" w14:textId="26C9015E" w:rsidR="00261A49" w:rsidRDefault="00D3165A" w:rsidP="009D1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</w:t>
      </w:r>
      <w:r w:rsidR="000858E3">
        <w:rPr>
          <w:rFonts w:asciiTheme="majorBidi" w:hAnsiTheme="majorBidi" w:cstheme="majorBidi" w:hint="cs"/>
          <w:sz w:val="30"/>
          <w:szCs w:val="30"/>
          <w:cs/>
        </w:rPr>
        <w:t>เวลา</w:t>
      </w:r>
      <w:r w:rsidR="00F83206" w:rsidRPr="00F83206">
        <w:rPr>
          <w:rFonts w:asciiTheme="majorBidi" w:hAnsiTheme="majorBidi" w:hint="cs"/>
          <w:sz w:val="30"/>
          <w:szCs w:val="30"/>
          <w:cs/>
        </w:rPr>
        <w:t>หกเดือนสิ้นสุดวันที่</w:t>
      </w:r>
      <w:r w:rsidR="006F28A6">
        <w:rPr>
          <w:rFonts w:asciiTheme="majorBidi" w:hAnsiTheme="majorBidi"/>
          <w:sz w:val="30"/>
          <w:szCs w:val="30"/>
        </w:rPr>
        <w:t xml:space="preserve"> 30</w:t>
      </w:r>
      <w:r w:rsidR="00F83206" w:rsidRPr="00F83206">
        <w:rPr>
          <w:rFonts w:asciiTheme="majorBidi" w:hAnsiTheme="majorBidi"/>
          <w:sz w:val="30"/>
          <w:szCs w:val="30"/>
          <w:cs/>
        </w:rPr>
        <w:t xml:space="preserve"> </w:t>
      </w:r>
      <w:r w:rsidR="00F83206" w:rsidRPr="00F83206">
        <w:rPr>
          <w:rFonts w:asciiTheme="majorBidi" w:hAnsiTheme="majorBidi" w:hint="cs"/>
          <w:sz w:val="30"/>
          <w:szCs w:val="30"/>
          <w:cs/>
        </w:rPr>
        <w:t>มิถุนายน</w:t>
      </w:r>
      <w:r w:rsidR="00F17AEE" w:rsidRPr="00F17AE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7AEE" w:rsidRPr="00F17AEE">
        <w:rPr>
          <w:rFonts w:asciiTheme="majorBidi" w:hAnsiTheme="majorBidi" w:cstheme="majorBidi"/>
          <w:sz w:val="30"/>
          <w:szCs w:val="30"/>
        </w:rPr>
        <w:t>256</w:t>
      </w:r>
      <w:r w:rsidR="00385C3E">
        <w:rPr>
          <w:rFonts w:asciiTheme="majorBidi" w:hAnsiTheme="majorBidi" w:cstheme="majorBidi"/>
          <w:sz w:val="30"/>
          <w:szCs w:val="30"/>
        </w:rPr>
        <w:t>9</w:t>
      </w:r>
      <w:r w:rsidR="00F17AEE" w:rsidRPr="00F17A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>คือร้อย</w:t>
      </w:r>
      <w:r w:rsidRPr="00AC0289">
        <w:rPr>
          <w:rFonts w:asciiTheme="majorBidi" w:hAnsiTheme="majorBidi" w:cstheme="majorBidi"/>
          <w:sz w:val="30"/>
          <w:szCs w:val="30"/>
          <w:cs/>
        </w:rPr>
        <w:t>ละ</w:t>
      </w:r>
      <w:r w:rsidR="00933B49" w:rsidRPr="00AC0289">
        <w:rPr>
          <w:rFonts w:asciiTheme="majorBidi" w:hAnsiTheme="majorBidi" w:cstheme="majorBidi"/>
          <w:sz w:val="30"/>
          <w:szCs w:val="30"/>
        </w:rPr>
        <w:t xml:space="preserve"> </w:t>
      </w:r>
      <w:r w:rsidR="00B447AE" w:rsidRPr="00AC0289">
        <w:rPr>
          <w:rFonts w:asciiTheme="majorBidi" w:hAnsiTheme="majorBidi" w:cstheme="majorBidi"/>
          <w:sz w:val="30"/>
          <w:szCs w:val="30"/>
        </w:rPr>
        <w:t>28.</w:t>
      </w:r>
      <w:r w:rsidR="00B517FB" w:rsidRPr="00AC0289">
        <w:rPr>
          <w:rFonts w:asciiTheme="majorBidi" w:hAnsiTheme="majorBidi" w:cstheme="majorBidi"/>
          <w:sz w:val="30"/>
          <w:szCs w:val="30"/>
        </w:rPr>
        <w:t>5</w:t>
      </w:r>
      <w:r w:rsidR="00A31DB9" w:rsidRPr="00AC0289">
        <w:rPr>
          <w:rFonts w:asciiTheme="majorBidi" w:hAnsiTheme="majorBidi" w:cstheme="majorBidi"/>
          <w:sz w:val="30"/>
          <w:szCs w:val="30"/>
        </w:rPr>
        <w:t>6</w:t>
      </w:r>
      <w:r w:rsidR="00256703" w:rsidRPr="00AC0289">
        <w:rPr>
          <w:rFonts w:asciiTheme="majorBidi" w:hAnsiTheme="majorBidi" w:cstheme="majorBidi"/>
          <w:sz w:val="30"/>
          <w:szCs w:val="30"/>
        </w:rPr>
        <w:t xml:space="preserve"> </w:t>
      </w:r>
      <w:r w:rsidRPr="00AC0289">
        <w:rPr>
          <w:rFonts w:asciiTheme="majorBidi" w:hAnsiTheme="majorBidi" w:cstheme="majorBidi"/>
          <w:sz w:val="30"/>
          <w:szCs w:val="30"/>
          <w:cs/>
        </w:rPr>
        <w:t>และ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ร้อยละ</w:t>
      </w:r>
      <w:r w:rsidR="007505F7">
        <w:rPr>
          <w:rFonts w:asciiTheme="majorBidi" w:hAnsiTheme="majorBidi" w:cstheme="majorBidi"/>
          <w:sz w:val="30"/>
          <w:szCs w:val="30"/>
        </w:rPr>
        <w:t xml:space="preserve"> </w:t>
      </w:r>
      <w:r w:rsidR="00E83C4D">
        <w:rPr>
          <w:rFonts w:asciiTheme="majorBidi" w:hAnsiTheme="majorBidi" w:cstheme="majorBidi"/>
          <w:sz w:val="30"/>
          <w:szCs w:val="30"/>
        </w:rPr>
        <w:t>10.58</w:t>
      </w:r>
      <w:r w:rsidR="00EA5D6D">
        <w:rPr>
          <w:rFonts w:asciiTheme="majorBidi" w:hAnsiTheme="majorBidi" w:cstheme="majorBidi"/>
          <w:sz w:val="30"/>
          <w:szCs w:val="30"/>
        </w:rPr>
        <w:t xml:space="preserve"> </w:t>
      </w:r>
      <w:r w:rsidRPr="00EF541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EF18C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17AEE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EF18C5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61C54" w:rsidRPr="001C4F7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C3F38">
        <w:rPr>
          <w:rFonts w:asciiTheme="majorBidi" w:hAnsiTheme="majorBidi" w:cstheme="majorBidi"/>
          <w:i/>
          <w:iCs/>
          <w:sz w:val="30"/>
          <w:szCs w:val="30"/>
        </w:rPr>
        <w:t>11.37</w:t>
      </w:r>
      <w:r w:rsidR="00F17AEE">
        <w:rPr>
          <w:rFonts w:asciiTheme="majorBidi" w:hAnsiTheme="majorBidi" w:cstheme="majorBidi"/>
          <w:sz w:val="30"/>
          <w:szCs w:val="30"/>
        </w:rPr>
        <w:t xml:space="preserve"> </w:t>
      </w:r>
      <w:r w:rsidRPr="00EA5D6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ร้อยละ </w:t>
      </w:r>
      <w:r w:rsidR="00EA5D6D" w:rsidRPr="00EA5D6D">
        <w:rPr>
          <w:rFonts w:asciiTheme="majorBidi" w:hAnsiTheme="majorBidi"/>
          <w:i/>
          <w:iCs/>
          <w:sz w:val="30"/>
          <w:szCs w:val="30"/>
        </w:rPr>
        <w:t>1</w:t>
      </w:r>
      <w:r w:rsidR="00F17AEE">
        <w:rPr>
          <w:rFonts w:asciiTheme="majorBidi" w:hAnsiTheme="majorBidi"/>
          <w:i/>
          <w:iCs/>
          <w:sz w:val="30"/>
          <w:szCs w:val="30"/>
        </w:rPr>
        <w:t>3</w:t>
      </w:r>
      <w:r w:rsidR="00EA5D6D" w:rsidRPr="00EA5D6D">
        <w:rPr>
          <w:rFonts w:asciiTheme="majorBidi" w:hAnsiTheme="majorBidi"/>
          <w:i/>
          <w:iCs/>
          <w:sz w:val="30"/>
          <w:szCs w:val="30"/>
        </w:rPr>
        <w:t>.</w:t>
      </w:r>
      <w:r w:rsidR="00CC3F38">
        <w:rPr>
          <w:rFonts w:asciiTheme="majorBidi" w:hAnsiTheme="majorBidi"/>
          <w:i/>
          <w:iCs/>
          <w:sz w:val="30"/>
          <w:szCs w:val="30"/>
        </w:rPr>
        <w:t>34</w:t>
      </w:r>
      <w:r w:rsidR="00EA5D6D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EF18C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>)</w:t>
      </w:r>
      <w:r w:rsidR="0050499B" w:rsidRPr="002B7DEB">
        <w:rPr>
          <w:rFonts w:asciiTheme="majorBidi" w:hAnsiTheme="majorBidi"/>
          <w:sz w:val="30"/>
          <w:szCs w:val="30"/>
          <w:cs/>
        </w:rPr>
        <w:t>การเปลี่ยนแปลงในอัตร</w:t>
      </w:r>
      <w:r w:rsidR="0000004B" w:rsidRPr="002B7DEB">
        <w:rPr>
          <w:rFonts w:asciiTheme="majorBidi" w:hAnsiTheme="majorBidi" w:hint="cs"/>
          <w:sz w:val="30"/>
          <w:szCs w:val="30"/>
          <w:cs/>
        </w:rPr>
        <w:t>า</w:t>
      </w:r>
      <w:r w:rsidR="0050499B" w:rsidRPr="002B7DEB">
        <w:rPr>
          <w:rFonts w:asciiTheme="majorBidi" w:hAnsiTheme="majorBidi"/>
          <w:sz w:val="30"/>
          <w:szCs w:val="30"/>
          <w:cs/>
        </w:rPr>
        <w:t>ภาษีเงินได้ที่แท้จริงของกลุ่มบริษัทมีสาเหตุหลักมาจาก</w:t>
      </w:r>
      <w:r w:rsidR="00832AA0" w:rsidRPr="00832AA0">
        <w:rPr>
          <w:rFonts w:asciiTheme="majorBidi" w:hAnsiTheme="majorBidi"/>
          <w:sz w:val="30"/>
          <w:szCs w:val="30"/>
          <w:cs/>
        </w:rPr>
        <w:t>การตัดใช้เงินภาษีจ่ายล่วงหน้าของบริษัทย่อยในประเทศกัมพูชา</w:t>
      </w:r>
      <w:r w:rsidR="00213848">
        <w:rPr>
          <w:rFonts w:asciiTheme="majorBidi" w:hAnsiTheme="majorBidi" w:hint="cs"/>
          <w:sz w:val="30"/>
          <w:szCs w:val="30"/>
          <w:cs/>
        </w:rPr>
        <w:t xml:space="preserve"> </w:t>
      </w:r>
      <w:r w:rsidR="006A407F" w:rsidRPr="002B7DEB">
        <w:rPr>
          <w:rFonts w:asciiTheme="majorBidi" w:hAnsiTheme="majorBidi" w:hint="cs"/>
          <w:sz w:val="30"/>
          <w:szCs w:val="30"/>
          <w:cs/>
        </w:rPr>
        <w:t>และสำหรับบริษัท</w:t>
      </w:r>
      <w:r w:rsidR="0050499B" w:rsidRPr="002B7DEB">
        <w:rPr>
          <w:rFonts w:asciiTheme="majorBidi" w:hAnsiTheme="majorBidi" w:hint="cs"/>
          <w:sz w:val="30"/>
          <w:szCs w:val="30"/>
          <w:cs/>
        </w:rPr>
        <w:t>มี</w:t>
      </w:r>
      <w:r w:rsidR="009D147D" w:rsidRPr="009D147D">
        <w:rPr>
          <w:rFonts w:asciiTheme="majorBidi" w:hAnsiTheme="majorBidi"/>
          <w:sz w:val="30"/>
          <w:szCs w:val="30"/>
          <w:cs/>
        </w:rPr>
        <w:t>สาเหตุหลักมาจากการได้รับยกเว้นภาษีเงินได้จากกิจการที่ได้รับการส่งเสริมการลงทุน</w:t>
      </w:r>
      <w:r w:rsidR="00261A49">
        <w:rPr>
          <w:rFonts w:asciiTheme="majorBidi" w:hAnsiTheme="majorBidi"/>
          <w:sz w:val="30"/>
          <w:szCs w:val="30"/>
        </w:rPr>
        <w:br w:type="page"/>
      </w:r>
    </w:p>
    <w:p w14:paraId="0111EAB7" w14:textId="3EFC55EE" w:rsidR="009B558F" w:rsidRDefault="009B558F" w:rsidP="00761C54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เงินปันผล</w:t>
      </w:r>
    </w:p>
    <w:p w14:paraId="6539290C" w14:textId="77777777" w:rsidR="009B558F" w:rsidRPr="006B7C7C" w:rsidRDefault="009B558F" w:rsidP="006B7C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36732" w14:textId="78D8FB84" w:rsidR="009B558F" w:rsidRPr="009B558F" w:rsidRDefault="009B558F" w:rsidP="009B55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4093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Pr="009B558F">
        <w:rPr>
          <w:rFonts w:asciiTheme="majorBidi" w:hAnsiTheme="majorBidi" w:cstheme="majorBidi" w:hint="cs"/>
          <w:sz w:val="30"/>
          <w:szCs w:val="30"/>
          <w:cs/>
        </w:rPr>
        <w:t>ถือหุ้นของบริษัทได้อนุมัติเงินปันผลดังต่อไปนี้</w:t>
      </w:r>
    </w:p>
    <w:p w14:paraId="5760A5C8" w14:textId="77777777" w:rsidR="009B558F" w:rsidRPr="009B558F" w:rsidRDefault="009B558F" w:rsidP="009B55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3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1924"/>
        <w:gridCol w:w="243"/>
        <w:gridCol w:w="1619"/>
        <w:gridCol w:w="243"/>
        <w:gridCol w:w="1558"/>
        <w:gridCol w:w="243"/>
        <w:gridCol w:w="1386"/>
      </w:tblGrid>
      <w:tr w:rsidR="009B558F" w:rsidRPr="009B558F" w14:paraId="3D930E16" w14:textId="77777777">
        <w:tc>
          <w:tcPr>
            <w:tcW w:w="1980" w:type="dxa"/>
            <w:vAlign w:val="bottom"/>
          </w:tcPr>
          <w:p w14:paraId="12AF43EE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CDC365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38CDF3E6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558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" w:type="dxa"/>
            <w:vAlign w:val="bottom"/>
          </w:tcPr>
          <w:p w14:paraId="5012A235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75E5BB6B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558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  <w:r w:rsidRPr="009B558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B55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3" w:type="dxa"/>
            <w:vAlign w:val="bottom"/>
          </w:tcPr>
          <w:p w14:paraId="0953F4DB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74E52822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55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อัตราเงินปันผล</w:t>
            </w:r>
            <w:r w:rsidRPr="009B558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B558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3" w:type="dxa"/>
            <w:vAlign w:val="bottom"/>
          </w:tcPr>
          <w:p w14:paraId="1641917F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C777366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558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9B558F" w:rsidRPr="009B558F" w14:paraId="627A1FAE" w14:textId="77777777">
        <w:tc>
          <w:tcPr>
            <w:tcW w:w="1980" w:type="dxa"/>
            <w:vAlign w:val="bottom"/>
          </w:tcPr>
          <w:p w14:paraId="4D90298C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96CB9C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6A0DDACA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08F5D49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06FA9490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6220006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7167CA5B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B5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3" w:type="dxa"/>
            <w:vAlign w:val="bottom"/>
          </w:tcPr>
          <w:p w14:paraId="35CAFFA4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7BE16B6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B5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558F" w:rsidRPr="009B558F" w14:paraId="372091E3" w14:textId="77777777">
        <w:tc>
          <w:tcPr>
            <w:tcW w:w="1980" w:type="dxa"/>
            <w:vAlign w:val="bottom"/>
          </w:tcPr>
          <w:p w14:paraId="021E2EB5" w14:textId="2F8E9178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B5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B55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5AF276B9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22C16E0E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1A7C734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4C9217F7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BAE4529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079FF4FD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E863F24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F310885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58F" w:rsidRPr="009B558F" w14:paraId="1C69CA0B" w14:textId="77777777">
        <w:tc>
          <w:tcPr>
            <w:tcW w:w="1980" w:type="dxa"/>
            <w:vAlign w:val="bottom"/>
          </w:tcPr>
          <w:p w14:paraId="77897473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9B55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vAlign w:val="bottom"/>
          </w:tcPr>
          <w:p w14:paraId="6F454873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4FF95A8A" w14:textId="663ABC70" w:rsidR="009B558F" w:rsidRPr="009B558F" w:rsidRDefault="001E6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B558F" w:rsidRPr="009B55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558F" w:rsidRPr="009B55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9B558F" w:rsidRPr="009B55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558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  <w:vAlign w:val="bottom"/>
          </w:tcPr>
          <w:p w14:paraId="2C13363A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78141D98" w14:textId="0269FCDE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55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B55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  <w:vAlign w:val="bottom"/>
          </w:tcPr>
          <w:p w14:paraId="36C037D8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072B3B67" w14:textId="4B2A6321" w:rsidR="009B558F" w:rsidRPr="009B558F" w:rsidRDefault="0021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</w:t>
            </w:r>
          </w:p>
        </w:tc>
        <w:tc>
          <w:tcPr>
            <w:tcW w:w="243" w:type="dxa"/>
            <w:vAlign w:val="bottom"/>
          </w:tcPr>
          <w:p w14:paraId="2092A168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446D518" w14:textId="188D2BBA" w:rsidR="009B558F" w:rsidRPr="009B558F" w:rsidRDefault="0021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2,859</w:t>
            </w:r>
          </w:p>
        </w:tc>
      </w:tr>
      <w:tr w:rsidR="009B558F" w:rsidRPr="009B558F" w14:paraId="516B5D2A" w14:textId="77777777">
        <w:tc>
          <w:tcPr>
            <w:tcW w:w="1980" w:type="dxa"/>
            <w:vAlign w:val="bottom"/>
          </w:tcPr>
          <w:p w14:paraId="2178D70C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DEB30A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01874BA5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E6DB795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1228A347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C0C990F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4A58AC1D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6CFC24E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B5E0826" w14:textId="77777777" w:rsidR="009B558F" w:rsidRPr="009B558F" w:rsidRDefault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58F" w:rsidRPr="009B558F" w14:paraId="6D49EA9D" w14:textId="77777777">
        <w:tc>
          <w:tcPr>
            <w:tcW w:w="1980" w:type="dxa"/>
            <w:vAlign w:val="bottom"/>
          </w:tcPr>
          <w:p w14:paraId="1EE1F96A" w14:textId="1FBB87A9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B5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B55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5E2A1339" w14:textId="77777777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0F3068FF" w14:textId="77777777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F38B8B5" w14:textId="77777777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4E12C8D3" w14:textId="77777777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1AF3506" w14:textId="77777777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7991F002" w14:textId="77777777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EB16BD8" w14:textId="77777777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78325B2" w14:textId="77777777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58F" w:rsidRPr="009B558F" w14:paraId="6BBB4049" w14:textId="77777777">
        <w:tc>
          <w:tcPr>
            <w:tcW w:w="1980" w:type="dxa"/>
            <w:vAlign w:val="bottom"/>
          </w:tcPr>
          <w:p w14:paraId="47BA77C7" w14:textId="3787731C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55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vAlign w:val="bottom"/>
          </w:tcPr>
          <w:p w14:paraId="5791F91D" w14:textId="77777777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160EB5FD" w14:textId="5C4D0286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558F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9B55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B55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  <w:vAlign w:val="bottom"/>
          </w:tcPr>
          <w:p w14:paraId="4D686654" w14:textId="77777777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392A7FEE" w14:textId="29C08EF9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55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B55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  <w:vAlign w:val="bottom"/>
          </w:tcPr>
          <w:p w14:paraId="2E7A9804" w14:textId="77777777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3026A107" w14:textId="505C833F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558F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3" w:type="dxa"/>
            <w:vAlign w:val="bottom"/>
          </w:tcPr>
          <w:p w14:paraId="54FC5FA2" w14:textId="77777777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0EDBEBD" w14:textId="66FB872F" w:rsidR="009B558F" w:rsidRPr="009B558F" w:rsidRDefault="009B558F" w:rsidP="009B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558F">
              <w:rPr>
                <w:rFonts w:asciiTheme="majorBidi" w:hAnsiTheme="majorBidi"/>
                <w:sz w:val="30"/>
                <w:szCs w:val="30"/>
                <w:cs/>
              </w:rPr>
              <w:t>967</w:t>
            </w:r>
          </w:p>
        </w:tc>
      </w:tr>
    </w:tbl>
    <w:p w14:paraId="58F2ACE5" w14:textId="77777777" w:rsidR="009B558F" w:rsidRPr="006B7C7C" w:rsidRDefault="009B558F" w:rsidP="006B7C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91B89" w14:textId="2779A73F" w:rsidR="00FE38D3" w:rsidRPr="000F6D07" w:rsidRDefault="00761C54" w:rsidP="00761C54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761C54">
        <w:rPr>
          <w:rFonts w:asciiTheme="majorBidi" w:hAnsiTheme="majorBidi" w:cstheme="majorBidi"/>
          <w:sz w:val="30"/>
          <w:szCs w:val="30"/>
          <w:u w:val="none"/>
        </w:rPr>
        <w:tab/>
      </w:r>
      <w:r w:rsidR="002C54E7" w:rsidRPr="000F6D07">
        <w:rPr>
          <w:rFonts w:asciiTheme="majorBidi" w:hAnsiTheme="majorBidi" w:cstheme="majorBidi" w:hint="cs"/>
          <w:sz w:val="30"/>
          <w:szCs w:val="30"/>
          <w:u w:val="none"/>
          <w:cs/>
        </w:rPr>
        <w:t>ทุนเรือนหุ้น</w:t>
      </w:r>
    </w:p>
    <w:p w14:paraId="08803F0F" w14:textId="77777777" w:rsidR="00634ABF" w:rsidRPr="00261A49" w:rsidRDefault="00634ABF" w:rsidP="00FE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BCD4F8F" w14:textId="1FC3A204" w:rsidR="00DF233C" w:rsidRDefault="00EC6350" w:rsidP="000B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0F6D07">
        <w:rPr>
          <w:rFonts w:asciiTheme="majorBidi" w:hAnsiTheme="majorBidi" w:hint="cs"/>
          <w:sz w:val="30"/>
          <w:szCs w:val="30"/>
          <w:cs/>
        </w:rPr>
        <w:t>ณ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Pr="000F6D07">
        <w:rPr>
          <w:rFonts w:asciiTheme="majorBidi" w:hAnsiTheme="majorBidi" w:hint="cs"/>
          <w:sz w:val="30"/>
          <w:szCs w:val="30"/>
          <w:cs/>
        </w:rPr>
        <w:t>วันที่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="000D6EDD">
        <w:rPr>
          <w:rFonts w:asciiTheme="majorBidi" w:hAnsiTheme="majorBidi" w:cstheme="majorBidi"/>
          <w:sz w:val="30"/>
          <w:szCs w:val="30"/>
        </w:rPr>
        <w:t>27</w:t>
      </w:r>
      <w:r w:rsidRPr="000F6D07">
        <w:rPr>
          <w:rFonts w:asciiTheme="majorBidi" w:hAnsiTheme="majorBidi" w:cstheme="majorBidi"/>
          <w:sz w:val="30"/>
          <w:szCs w:val="30"/>
        </w:rPr>
        <w:t xml:space="preserve"> </w:t>
      </w:r>
      <w:r w:rsidR="000C1383" w:rsidRPr="000F6D07">
        <w:rPr>
          <w:rFonts w:asciiTheme="majorBidi" w:hAnsiTheme="majorBidi" w:hint="cs"/>
          <w:sz w:val="30"/>
          <w:szCs w:val="30"/>
          <w:cs/>
        </w:rPr>
        <w:t>มีนาคม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Pr="000F6D07">
        <w:rPr>
          <w:rFonts w:asciiTheme="majorBidi" w:hAnsiTheme="majorBidi" w:cstheme="majorBidi"/>
          <w:sz w:val="30"/>
          <w:szCs w:val="30"/>
        </w:rPr>
        <w:t>256</w:t>
      </w:r>
      <w:r w:rsidR="000C1383" w:rsidRPr="000F6D07">
        <w:rPr>
          <w:rFonts w:asciiTheme="majorBidi" w:hAnsiTheme="majorBidi" w:cstheme="majorBidi"/>
          <w:sz w:val="30"/>
          <w:szCs w:val="30"/>
        </w:rPr>
        <w:t>9</w:t>
      </w:r>
      <w:r w:rsidRPr="000F6D07">
        <w:rPr>
          <w:rFonts w:asciiTheme="majorBidi" w:hAnsiTheme="majorBidi" w:cstheme="majorBidi"/>
          <w:sz w:val="30"/>
          <w:szCs w:val="30"/>
        </w:rPr>
        <w:t xml:space="preserve"> </w:t>
      </w:r>
      <w:r w:rsidR="00604588">
        <w:rPr>
          <w:rFonts w:asciiTheme="majorBidi" w:hAnsiTheme="majorBidi" w:cstheme="majorBidi" w:hint="cs"/>
          <w:sz w:val="30"/>
          <w:szCs w:val="30"/>
          <w:cs/>
        </w:rPr>
        <w:t xml:space="preserve">โครงการหุ้นทุนซื้อคืนได้เสร็จสิ้นแล้ว </w:t>
      </w:r>
      <w:r w:rsidRPr="000F6D07">
        <w:rPr>
          <w:rFonts w:asciiTheme="majorBidi" w:hAnsiTheme="majorBidi" w:hint="cs"/>
          <w:sz w:val="30"/>
          <w:szCs w:val="30"/>
          <w:cs/>
        </w:rPr>
        <w:t>บริษัทได้ซื้อคืนหุ้นสามัญภายใต้โครงการดังกล่าวเป็นจำนวนรวมทั้งสิ้น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="00CE47F3" w:rsidRPr="00D14118">
        <w:rPr>
          <w:rFonts w:asciiTheme="majorBidi" w:hAnsiTheme="majorBidi" w:cstheme="majorBidi"/>
          <w:sz w:val="30"/>
          <w:szCs w:val="30"/>
        </w:rPr>
        <w:t>28</w:t>
      </w:r>
      <w:r w:rsidR="00EA3364" w:rsidRPr="00D14118">
        <w:rPr>
          <w:rFonts w:asciiTheme="majorBidi" w:hAnsiTheme="majorBidi" w:cstheme="majorBidi"/>
          <w:sz w:val="30"/>
          <w:szCs w:val="30"/>
        </w:rPr>
        <w:t>.</w:t>
      </w:r>
      <w:r w:rsidR="00D14118" w:rsidRPr="00D14118">
        <w:rPr>
          <w:rFonts w:asciiTheme="majorBidi" w:hAnsiTheme="majorBidi" w:cstheme="majorBidi"/>
          <w:sz w:val="30"/>
          <w:szCs w:val="30"/>
        </w:rPr>
        <w:t>75</w:t>
      </w:r>
      <w:r w:rsidRPr="000F6D07">
        <w:rPr>
          <w:rFonts w:asciiTheme="majorBidi" w:hAnsiTheme="majorBidi" w:cstheme="majorBidi"/>
          <w:sz w:val="30"/>
          <w:szCs w:val="30"/>
        </w:rPr>
        <w:t xml:space="preserve"> </w:t>
      </w:r>
      <w:r w:rsidRPr="000F6D07">
        <w:rPr>
          <w:rFonts w:asciiTheme="majorBidi" w:hAnsiTheme="majorBidi" w:hint="cs"/>
          <w:sz w:val="30"/>
          <w:szCs w:val="30"/>
          <w:cs/>
        </w:rPr>
        <w:t>ล้านหุ้น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Pr="000F6D07">
        <w:rPr>
          <w:rFonts w:asciiTheme="majorBidi" w:hAnsiTheme="majorBidi" w:hint="cs"/>
          <w:sz w:val="30"/>
          <w:szCs w:val="30"/>
          <w:cs/>
        </w:rPr>
        <w:t>ซึ่งคิดเป็นร้อยละ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="00B07647" w:rsidRPr="00B07647">
        <w:rPr>
          <w:rFonts w:asciiTheme="majorBidi" w:hAnsiTheme="majorBidi" w:cstheme="majorBidi"/>
          <w:sz w:val="30"/>
          <w:szCs w:val="30"/>
        </w:rPr>
        <w:t>1</w:t>
      </w:r>
      <w:r w:rsidR="00075EDD" w:rsidRPr="00B07647">
        <w:rPr>
          <w:rFonts w:asciiTheme="majorBidi" w:hAnsiTheme="majorBidi" w:cstheme="majorBidi"/>
          <w:sz w:val="30"/>
          <w:szCs w:val="30"/>
        </w:rPr>
        <w:t>.</w:t>
      </w:r>
      <w:r w:rsidR="00B07647" w:rsidRPr="00B07647">
        <w:rPr>
          <w:rFonts w:asciiTheme="majorBidi" w:hAnsiTheme="majorBidi" w:cstheme="majorBidi"/>
          <w:sz w:val="30"/>
          <w:szCs w:val="30"/>
        </w:rPr>
        <w:t>49</w:t>
      </w:r>
      <w:r w:rsidRPr="000F6D07">
        <w:rPr>
          <w:rFonts w:asciiTheme="majorBidi" w:hAnsiTheme="majorBidi" w:cstheme="majorBidi"/>
          <w:sz w:val="30"/>
          <w:szCs w:val="30"/>
        </w:rPr>
        <w:t xml:space="preserve"> </w:t>
      </w:r>
      <w:r w:rsidRPr="000F6D07">
        <w:rPr>
          <w:rFonts w:asciiTheme="majorBidi" w:hAnsiTheme="majorBidi" w:hint="cs"/>
          <w:sz w:val="30"/>
          <w:szCs w:val="30"/>
          <w:cs/>
        </w:rPr>
        <w:t>ของหุ้นที่ออกและชำระแล้ว</w:t>
      </w:r>
      <w:r w:rsidRPr="000F6D07">
        <w:rPr>
          <w:rFonts w:asciiTheme="majorBidi" w:hAnsiTheme="majorBidi"/>
          <w:sz w:val="30"/>
          <w:szCs w:val="30"/>
          <w:cs/>
        </w:rPr>
        <w:t xml:space="preserve"> </w:t>
      </w:r>
      <w:r w:rsidRPr="000F6D07">
        <w:rPr>
          <w:rFonts w:asciiTheme="majorBidi" w:hAnsiTheme="majorBidi" w:hint="cs"/>
          <w:sz w:val="30"/>
          <w:szCs w:val="30"/>
          <w:cs/>
        </w:rPr>
        <w:t>รวมเป็นมูลค่า</w:t>
      </w:r>
      <w:r w:rsidR="00B07647">
        <w:rPr>
          <w:rFonts w:asciiTheme="majorBidi" w:hAnsiTheme="majorBidi"/>
          <w:sz w:val="30"/>
          <w:szCs w:val="30"/>
        </w:rPr>
        <w:t xml:space="preserve"> </w:t>
      </w:r>
      <w:r w:rsidR="00AF4BB2">
        <w:rPr>
          <w:rFonts w:asciiTheme="majorBidi" w:hAnsiTheme="majorBidi"/>
          <w:sz w:val="30"/>
          <w:szCs w:val="30"/>
          <w:cs/>
        </w:rPr>
        <w:br/>
      </w:r>
      <w:r w:rsidR="00B07647" w:rsidRPr="006A0F17">
        <w:rPr>
          <w:rFonts w:asciiTheme="majorBidi" w:hAnsiTheme="majorBidi"/>
          <w:spacing w:val="2"/>
          <w:sz w:val="30"/>
          <w:szCs w:val="30"/>
        </w:rPr>
        <w:t>521</w:t>
      </w:r>
      <w:r w:rsidR="00A25577" w:rsidRPr="006A0F17">
        <w:rPr>
          <w:rFonts w:asciiTheme="majorBidi" w:hAnsiTheme="majorBidi" w:cstheme="majorBidi"/>
          <w:spacing w:val="2"/>
          <w:sz w:val="30"/>
          <w:szCs w:val="30"/>
        </w:rPr>
        <w:t>.</w:t>
      </w:r>
      <w:r w:rsidR="00383F18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DB2C1E" w:rsidRPr="006A0F1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A0F17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6A0F17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6A0F17">
        <w:rPr>
          <w:rFonts w:asciiTheme="majorBidi" w:hAnsiTheme="majorBidi" w:hint="cs"/>
          <w:spacing w:val="2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750704E1" w14:textId="77777777" w:rsidR="009629D6" w:rsidRPr="005D65D2" w:rsidRDefault="009629D6" w:rsidP="000B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3FFCD8" w14:textId="1673EE3E" w:rsidR="00660DAE" w:rsidRDefault="00660DAE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31244">
        <w:rPr>
          <w:rFonts w:asciiTheme="majorBidi" w:hAnsiTheme="majorBidi" w:cstheme="majorBidi"/>
          <w:sz w:val="30"/>
          <w:szCs w:val="30"/>
          <w:u w:val="none"/>
          <w:cs/>
        </w:rPr>
        <w:t>กำไรต่อหุ้น</w:t>
      </w:r>
    </w:p>
    <w:p w14:paraId="2A39E78D" w14:textId="77777777" w:rsidR="00A92103" w:rsidRPr="0040285D" w:rsidRDefault="00A92103" w:rsidP="0040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8"/>
        <w:gridCol w:w="976"/>
        <w:gridCol w:w="237"/>
        <w:gridCol w:w="988"/>
        <w:gridCol w:w="242"/>
        <w:gridCol w:w="975"/>
        <w:gridCol w:w="239"/>
        <w:gridCol w:w="973"/>
      </w:tblGrid>
      <w:tr w:rsidR="001B2E22" w:rsidRPr="00BF2DCA" w14:paraId="0C6F8E90" w14:textId="77777777">
        <w:trPr>
          <w:trHeight w:val="393"/>
          <w:tblHeader/>
        </w:trPr>
        <w:tc>
          <w:tcPr>
            <w:tcW w:w="2478" w:type="pct"/>
            <w:vAlign w:val="bottom"/>
          </w:tcPr>
          <w:p w14:paraId="6D4D02AB" w14:textId="77777777" w:rsidR="001B2E22" w:rsidRPr="00BF2DCA" w:rsidRDefault="001B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F2DCA">
              <w:rPr>
                <w:rFonts w:asciiTheme="majorBidi" w:hAnsi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199" w:type="pct"/>
            <w:gridSpan w:val="3"/>
          </w:tcPr>
          <w:p w14:paraId="3E6C3E13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99644BB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pct"/>
            <w:gridSpan w:val="3"/>
          </w:tcPr>
          <w:p w14:paraId="74D78E00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B2E22" w:rsidRPr="00BF2DCA" w14:paraId="7FCEF95E" w14:textId="77777777">
        <w:trPr>
          <w:trHeight w:val="402"/>
          <w:tblHeader/>
        </w:trPr>
        <w:tc>
          <w:tcPr>
            <w:tcW w:w="2478" w:type="pct"/>
            <w:vAlign w:val="bottom"/>
          </w:tcPr>
          <w:p w14:paraId="2EBCE7D4" w14:textId="203BDA14" w:rsidR="001B2E22" w:rsidRPr="00BF2DCA" w:rsidRDefault="001B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F2D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BF2D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BF2D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BF2D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BF2D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F2DC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32" w:type="pct"/>
          </w:tcPr>
          <w:p w14:paraId="20168EBA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9" w:type="pct"/>
          </w:tcPr>
          <w:p w14:paraId="1C6E3FD4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4C935BB7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" w:type="pct"/>
          </w:tcPr>
          <w:p w14:paraId="4C32620F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</w:tcPr>
          <w:p w14:paraId="43E8A67A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" w:type="pct"/>
          </w:tcPr>
          <w:p w14:paraId="4F4765AB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</w:tcPr>
          <w:p w14:paraId="011438AD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DC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B2E22" w:rsidRPr="00BF2DCA" w14:paraId="4788FC25" w14:textId="77777777">
        <w:trPr>
          <w:trHeight w:val="393"/>
          <w:tblHeader/>
        </w:trPr>
        <w:tc>
          <w:tcPr>
            <w:tcW w:w="2478" w:type="pct"/>
            <w:vAlign w:val="bottom"/>
          </w:tcPr>
          <w:p w14:paraId="42419804" w14:textId="77777777" w:rsidR="001B2E22" w:rsidRPr="00BF2DCA" w:rsidRDefault="001B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2" w:type="pct"/>
            <w:gridSpan w:val="7"/>
          </w:tcPr>
          <w:p w14:paraId="6971A30C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F2D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</w:t>
            </w:r>
            <w:r w:rsidRPr="00BF2DCA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F2D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/</w:t>
            </w:r>
            <w:r w:rsidRPr="00BF2DCA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F2D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ล้านหุ้น)</w:t>
            </w:r>
          </w:p>
        </w:tc>
      </w:tr>
      <w:tr w:rsidR="001B2E22" w:rsidRPr="00BF2DCA" w14:paraId="39E24224" w14:textId="77777777">
        <w:trPr>
          <w:trHeight w:val="393"/>
        </w:trPr>
        <w:tc>
          <w:tcPr>
            <w:tcW w:w="2478" w:type="pct"/>
            <w:vAlign w:val="bottom"/>
          </w:tcPr>
          <w:p w14:paraId="6D3DE9C9" w14:textId="4A8224C8" w:rsidR="001B2E22" w:rsidRPr="00596BFB" w:rsidRDefault="001B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6B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596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7B3EB5C2" w14:textId="175DF240" w:rsidR="001B2E22" w:rsidRPr="00596BFB" w:rsidRDefault="00D56ADD" w:rsidP="005F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2B0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9" w:type="pct"/>
            <w:vAlign w:val="bottom"/>
          </w:tcPr>
          <w:p w14:paraId="2FCFC97D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51719D8C" w14:textId="32724EC2" w:rsidR="001B2E22" w:rsidRPr="00BF2DCA" w:rsidRDefault="0007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2,594</w:t>
            </w:r>
          </w:p>
        </w:tc>
        <w:tc>
          <w:tcPr>
            <w:tcW w:w="132" w:type="pct"/>
            <w:vAlign w:val="bottom"/>
          </w:tcPr>
          <w:p w14:paraId="0EB5D53C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70C21C4F" w14:textId="6B33AAF1" w:rsidR="001B2E22" w:rsidRPr="00BF2DCA" w:rsidRDefault="00B90E14" w:rsidP="005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95" w:right="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1,104</w:t>
            </w:r>
          </w:p>
        </w:tc>
        <w:tc>
          <w:tcPr>
            <w:tcW w:w="130" w:type="pct"/>
            <w:vAlign w:val="bottom"/>
          </w:tcPr>
          <w:p w14:paraId="61C507C5" w14:textId="77777777" w:rsidR="001B2E22" w:rsidRPr="00BF2DCA" w:rsidRDefault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vAlign w:val="bottom"/>
          </w:tcPr>
          <w:p w14:paraId="5EC8012F" w14:textId="5B895884" w:rsidR="001B2E22" w:rsidRPr="00BF2DCA" w:rsidRDefault="00B90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554</w:t>
            </w:r>
          </w:p>
        </w:tc>
      </w:tr>
      <w:tr w:rsidR="001B2E22" w:rsidRPr="003A435E" w14:paraId="12DCD95D" w14:textId="77777777" w:rsidTr="003F5BDD">
        <w:trPr>
          <w:trHeight w:val="44"/>
        </w:trPr>
        <w:tc>
          <w:tcPr>
            <w:tcW w:w="2478" w:type="pct"/>
            <w:vAlign w:val="bottom"/>
          </w:tcPr>
          <w:p w14:paraId="38101F4B" w14:textId="77777777" w:rsidR="001B2E22" w:rsidRPr="003A435E" w:rsidRDefault="001B2E22" w:rsidP="003A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32" w:type="pct"/>
            <w:vAlign w:val="bottom"/>
          </w:tcPr>
          <w:p w14:paraId="5D8D4D45" w14:textId="77777777" w:rsidR="001B2E22" w:rsidRPr="003A435E" w:rsidRDefault="001B2E22" w:rsidP="003A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10DA45C8" w14:textId="77777777" w:rsidR="001B2E22" w:rsidRPr="003A435E" w:rsidRDefault="001B2E22" w:rsidP="003A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38" w:type="pct"/>
            <w:vAlign w:val="bottom"/>
          </w:tcPr>
          <w:p w14:paraId="20B3CAD9" w14:textId="77777777" w:rsidR="001B2E22" w:rsidRPr="003A435E" w:rsidRDefault="001B2E22" w:rsidP="003A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2C799B5C" w14:textId="77777777" w:rsidR="001B2E22" w:rsidRPr="003A435E" w:rsidRDefault="001B2E22" w:rsidP="003A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5049D88F" w14:textId="77777777" w:rsidR="001B2E22" w:rsidRPr="003A435E" w:rsidRDefault="001B2E22" w:rsidP="003A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3C05D25F" w14:textId="77777777" w:rsidR="001B2E22" w:rsidRPr="003A435E" w:rsidRDefault="001B2E22" w:rsidP="003A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466459FB" w14:textId="77777777" w:rsidR="001B2E22" w:rsidRPr="003A435E" w:rsidRDefault="001B2E22" w:rsidP="003A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B2E22" w:rsidRPr="00BF2DCA" w14:paraId="40DC0181" w14:textId="77777777" w:rsidTr="003F5BDD">
        <w:trPr>
          <w:trHeight w:val="393"/>
        </w:trPr>
        <w:tc>
          <w:tcPr>
            <w:tcW w:w="2478" w:type="pct"/>
            <w:vAlign w:val="bottom"/>
          </w:tcPr>
          <w:p w14:paraId="365B7CAE" w14:textId="2FBC5DE0" w:rsidR="001B2E22" w:rsidRPr="007B76CC" w:rsidRDefault="001B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B7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</w:t>
            </w:r>
            <w:r w:rsidRPr="007B76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ำ</w:t>
            </w:r>
            <w:r w:rsidRPr="007B7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หนัก </w:t>
            </w:r>
          </w:p>
          <w:p w14:paraId="6ECB0017" w14:textId="77777777" w:rsidR="001B2E22" w:rsidRPr="007B76CC" w:rsidRDefault="001B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1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6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7B7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B76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7B7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B7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7B76C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7CCF6D3C" w14:textId="2B7CC52B" w:rsidR="001B2E22" w:rsidRPr="00596BFB" w:rsidRDefault="00CE708F" w:rsidP="005F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6B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</w:t>
            </w:r>
            <w:r w:rsidR="00700D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9" w:type="pct"/>
            <w:vAlign w:val="bottom"/>
          </w:tcPr>
          <w:p w14:paraId="3C9E92CE" w14:textId="77777777" w:rsidR="001B2E22" w:rsidRPr="007B76CC" w:rsidRDefault="001B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2A72B3FE" w14:textId="327F7142" w:rsidR="001B2E22" w:rsidRPr="007B76CC" w:rsidRDefault="007B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7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1,935</w:t>
            </w:r>
          </w:p>
        </w:tc>
        <w:tc>
          <w:tcPr>
            <w:tcW w:w="132" w:type="pct"/>
            <w:vAlign w:val="bottom"/>
          </w:tcPr>
          <w:p w14:paraId="0D6FD1DF" w14:textId="77777777" w:rsidR="001B2E22" w:rsidRPr="007B76CC" w:rsidRDefault="001B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15D30D24" w14:textId="0854B2F4" w:rsidR="001B2E22" w:rsidRPr="007B76CC" w:rsidRDefault="007B76CC" w:rsidP="005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95" w:right="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</w:t>
            </w:r>
            <w:r w:rsidR="00700D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0" w:type="pct"/>
            <w:vAlign w:val="bottom"/>
          </w:tcPr>
          <w:p w14:paraId="5CABC93C" w14:textId="77777777" w:rsidR="001B2E22" w:rsidRPr="007B76CC" w:rsidRDefault="001B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vAlign w:val="bottom"/>
          </w:tcPr>
          <w:p w14:paraId="4553F49D" w14:textId="64039B6D" w:rsidR="001B2E22" w:rsidRPr="007B76CC" w:rsidRDefault="007B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7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1,935</w:t>
            </w:r>
          </w:p>
        </w:tc>
      </w:tr>
      <w:tr w:rsidR="001B2E22" w:rsidRPr="00C81150" w14:paraId="6B432D7D" w14:textId="77777777" w:rsidTr="003F5BDD">
        <w:trPr>
          <w:trHeight w:val="57"/>
        </w:trPr>
        <w:tc>
          <w:tcPr>
            <w:tcW w:w="2478" w:type="pct"/>
            <w:vAlign w:val="bottom"/>
          </w:tcPr>
          <w:p w14:paraId="53327CDE" w14:textId="77777777" w:rsidR="001B2E22" w:rsidRPr="00C81150" w:rsidRDefault="001B2E22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  <w:vAlign w:val="bottom"/>
          </w:tcPr>
          <w:p w14:paraId="52ED23AB" w14:textId="77777777" w:rsidR="001B2E22" w:rsidRPr="00C81150" w:rsidRDefault="001B2E22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6E7E3AD9" w14:textId="77777777" w:rsidR="001B2E22" w:rsidRPr="00C81150" w:rsidRDefault="001B2E22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vAlign w:val="bottom"/>
          </w:tcPr>
          <w:p w14:paraId="7BA48DF7" w14:textId="77777777" w:rsidR="001B2E22" w:rsidRPr="00C81150" w:rsidRDefault="001B2E22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72E735BD" w14:textId="77777777" w:rsidR="001B2E22" w:rsidRPr="00C81150" w:rsidRDefault="001B2E22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vAlign w:val="bottom"/>
          </w:tcPr>
          <w:p w14:paraId="2B057AFD" w14:textId="77777777" w:rsidR="001B2E22" w:rsidRPr="00C81150" w:rsidRDefault="001B2E22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0C4C01F9" w14:textId="77777777" w:rsidR="001B2E22" w:rsidRPr="00C81150" w:rsidRDefault="001B2E22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vAlign w:val="bottom"/>
          </w:tcPr>
          <w:p w14:paraId="5AF45A90" w14:textId="77777777" w:rsidR="001B2E22" w:rsidRPr="00C81150" w:rsidRDefault="001B2E22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B2E22" w:rsidRPr="00BF2DCA" w14:paraId="0C5E33B7" w14:textId="77777777">
        <w:trPr>
          <w:trHeight w:val="393"/>
        </w:trPr>
        <w:tc>
          <w:tcPr>
            <w:tcW w:w="2478" w:type="pct"/>
            <w:vAlign w:val="bottom"/>
          </w:tcPr>
          <w:p w14:paraId="0B34F2D3" w14:textId="77777777" w:rsidR="001B2E22" w:rsidRPr="00BF2DCA" w:rsidRDefault="001B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BF2DC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</w:t>
            </w:r>
            <w:r w:rsidRPr="00BF2D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และปรับลด</w:t>
            </w:r>
            <w:r w:rsidRPr="00BF2DC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45AC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(</w:t>
            </w:r>
            <w:r w:rsidRPr="00745A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บาท</w:t>
            </w:r>
            <w:r w:rsidRPr="00745AC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09543709" w14:textId="76F9F0A6" w:rsidR="001B2E22" w:rsidRPr="00596BFB" w:rsidRDefault="007037CD" w:rsidP="005F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6B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</w:t>
            </w:r>
            <w:r w:rsidR="00C44B3A" w:rsidRPr="00596B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9" w:type="pct"/>
            <w:vAlign w:val="bottom"/>
          </w:tcPr>
          <w:p w14:paraId="7ED01873" w14:textId="77777777" w:rsidR="001B2E22" w:rsidRPr="00BF2DCA" w:rsidRDefault="001B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1046FF39" w14:textId="283EBD5D" w:rsidR="001B2E22" w:rsidRPr="00BF2DCA" w:rsidRDefault="0098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1.34</w:t>
            </w:r>
          </w:p>
        </w:tc>
        <w:tc>
          <w:tcPr>
            <w:tcW w:w="132" w:type="pct"/>
            <w:vAlign w:val="bottom"/>
          </w:tcPr>
          <w:p w14:paraId="0EB9E289" w14:textId="77777777" w:rsidR="001B2E22" w:rsidRPr="00BF2DCA" w:rsidRDefault="001B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0C34576C" w14:textId="694F3A23" w:rsidR="001B2E22" w:rsidRPr="00BF2DCA" w:rsidRDefault="00987E9C" w:rsidP="005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0.58</w:t>
            </w:r>
          </w:p>
        </w:tc>
        <w:tc>
          <w:tcPr>
            <w:tcW w:w="130" w:type="pct"/>
            <w:vAlign w:val="bottom"/>
          </w:tcPr>
          <w:p w14:paraId="4F0A7FCF" w14:textId="77777777" w:rsidR="001B2E22" w:rsidRPr="00BF2DCA" w:rsidRDefault="001B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vAlign w:val="bottom"/>
          </w:tcPr>
          <w:p w14:paraId="60D5FD2B" w14:textId="353C12B4" w:rsidR="001B2E22" w:rsidRPr="00BF2DCA" w:rsidRDefault="0098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0.29</w:t>
            </w:r>
          </w:p>
        </w:tc>
      </w:tr>
    </w:tbl>
    <w:p w14:paraId="3CF3BAAB" w14:textId="77777777" w:rsidR="001B2E22" w:rsidRPr="00261A49" w:rsidRDefault="001B2E22" w:rsidP="00F62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8"/>
        <w:gridCol w:w="976"/>
        <w:gridCol w:w="237"/>
        <w:gridCol w:w="988"/>
        <w:gridCol w:w="242"/>
        <w:gridCol w:w="975"/>
        <w:gridCol w:w="239"/>
        <w:gridCol w:w="973"/>
      </w:tblGrid>
      <w:tr w:rsidR="00BF2DCA" w:rsidRPr="00BF2DCA" w14:paraId="15C37216" w14:textId="77777777" w:rsidTr="0040581F">
        <w:trPr>
          <w:trHeight w:val="393"/>
          <w:tblHeader/>
        </w:trPr>
        <w:tc>
          <w:tcPr>
            <w:tcW w:w="2478" w:type="pct"/>
            <w:vAlign w:val="bottom"/>
          </w:tcPr>
          <w:p w14:paraId="52D06D9D" w14:textId="77777777" w:rsidR="0047596D" w:rsidRPr="00BF2DCA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F2DCA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199" w:type="pct"/>
            <w:gridSpan w:val="3"/>
          </w:tcPr>
          <w:p w14:paraId="210A0797" w14:textId="77777777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18D1E062" w14:textId="77777777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pct"/>
            <w:gridSpan w:val="3"/>
          </w:tcPr>
          <w:p w14:paraId="4699CFBD" w14:textId="77777777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F2DCA" w:rsidRPr="00BF2DCA" w14:paraId="46A60C14" w14:textId="77777777" w:rsidTr="0040581F">
        <w:trPr>
          <w:trHeight w:val="402"/>
          <w:tblHeader/>
        </w:trPr>
        <w:tc>
          <w:tcPr>
            <w:tcW w:w="2478" w:type="pct"/>
            <w:vAlign w:val="bottom"/>
          </w:tcPr>
          <w:p w14:paraId="05FC631A" w14:textId="0870AF84" w:rsidR="0047596D" w:rsidRPr="00BF2DCA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F2D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BB5E8D" w:rsidRPr="00BF2D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9B558F" w:rsidRPr="00BF2D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="00BB5E8D" w:rsidRPr="00BF2D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BF2D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9B558F" w:rsidRPr="00BF2D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B558F" w:rsidRPr="00BF2DC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32" w:type="pct"/>
          </w:tcPr>
          <w:p w14:paraId="3E729D42" w14:textId="5084FC9C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3428" w:rsidRPr="00BF2DC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9" w:type="pct"/>
          </w:tcPr>
          <w:p w14:paraId="4E07CB63" w14:textId="77777777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1C1269B6" w14:textId="4127CF1A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3428" w:rsidRPr="00BF2DC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096E2F4E" w14:textId="77777777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</w:tcPr>
          <w:p w14:paraId="6319820D" w14:textId="66A1EE76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3428" w:rsidRPr="00BF2DC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" w:type="pct"/>
          </w:tcPr>
          <w:p w14:paraId="649F07D5" w14:textId="77777777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</w:tcPr>
          <w:p w14:paraId="43FC71C9" w14:textId="33E6F94B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D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3428" w:rsidRPr="00BF2DC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F2DCA" w:rsidRPr="00BF2DCA" w14:paraId="221139BB" w14:textId="77777777" w:rsidTr="0040581F">
        <w:trPr>
          <w:trHeight w:val="393"/>
          <w:tblHeader/>
        </w:trPr>
        <w:tc>
          <w:tcPr>
            <w:tcW w:w="2478" w:type="pct"/>
            <w:vAlign w:val="bottom"/>
          </w:tcPr>
          <w:p w14:paraId="6B2A2FDB" w14:textId="77777777" w:rsidR="0047596D" w:rsidRPr="00BF2DCA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2" w:type="pct"/>
            <w:gridSpan w:val="7"/>
          </w:tcPr>
          <w:p w14:paraId="4C7AE788" w14:textId="77777777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F2D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</w:t>
            </w:r>
            <w:r w:rsidRPr="00BF2DCA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F2D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/</w:t>
            </w:r>
            <w:r w:rsidRPr="00BF2DCA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F2D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ล้านหุ้น)</w:t>
            </w:r>
          </w:p>
        </w:tc>
      </w:tr>
      <w:tr w:rsidR="00BF2DCA" w:rsidRPr="00BF2DCA" w14:paraId="38465B54" w14:textId="77777777">
        <w:trPr>
          <w:trHeight w:val="393"/>
        </w:trPr>
        <w:tc>
          <w:tcPr>
            <w:tcW w:w="2478" w:type="pct"/>
            <w:vAlign w:val="bottom"/>
          </w:tcPr>
          <w:p w14:paraId="09E06EF0" w14:textId="19CC7D4D" w:rsidR="0047596D" w:rsidRPr="00BF2DCA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BF2DC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020CA2EA" w14:textId="064B36FC" w:rsidR="0047596D" w:rsidRPr="00BF2DCA" w:rsidRDefault="00077BBB" w:rsidP="005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95" w:right="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</w:t>
            </w:r>
            <w:r w:rsidR="002B0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9" w:type="pct"/>
            <w:vAlign w:val="bottom"/>
          </w:tcPr>
          <w:p w14:paraId="39D2A78D" w14:textId="77777777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61729D12" w14:textId="32B586A1" w:rsidR="0047596D" w:rsidRPr="00BF2DCA" w:rsidRDefault="0007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4,492</w:t>
            </w:r>
          </w:p>
        </w:tc>
        <w:tc>
          <w:tcPr>
            <w:tcW w:w="132" w:type="pct"/>
            <w:vAlign w:val="bottom"/>
          </w:tcPr>
          <w:p w14:paraId="0500AC03" w14:textId="77777777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05D394DC" w14:textId="74639F1E" w:rsidR="0047596D" w:rsidRPr="00BF2DCA" w:rsidRDefault="00077BBB" w:rsidP="005F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1,642</w:t>
            </w:r>
          </w:p>
        </w:tc>
        <w:tc>
          <w:tcPr>
            <w:tcW w:w="130" w:type="pct"/>
            <w:vAlign w:val="bottom"/>
          </w:tcPr>
          <w:p w14:paraId="21025E04" w14:textId="77777777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vAlign w:val="bottom"/>
          </w:tcPr>
          <w:p w14:paraId="72DD8BBA" w14:textId="17CA5399" w:rsidR="0047596D" w:rsidRPr="00BF2DCA" w:rsidRDefault="00FB1A0A" w:rsidP="006D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1,020</w:t>
            </w:r>
          </w:p>
        </w:tc>
      </w:tr>
      <w:tr w:rsidR="00BF2DCA" w:rsidRPr="00D12667" w14:paraId="3AAF9B63" w14:textId="77777777" w:rsidTr="00FE198F">
        <w:trPr>
          <w:trHeight w:val="53"/>
        </w:trPr>
        <w:tc>
          <w:tcPr>
            <w:tcW w:w="2478" w:type="pct"/>
            <w:vAlign w:val="bottom"/>
          </w:tcPr>
          <w:p w14:paraId="7E2A699F" w14:textId="77777777" w:rsidR="0047596D" w:rsidRPr="00D12667" w:rsidRDefault="0047596D" w:rsidP="00D1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32" w:type="pct"/>
            <w:vAlign w:val="bottom"/>
          </w:tcPr>
          <w:p w14:paraId="3C22FD3C" w14:textId="77777777" w:rsidR="0047596D" w:rsidRPr="00D12667" w:rsidRDefault="0047596D" w:rsidP="00D1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2559C608" w14:textId="77777777" w:rsidR="0047596D" w:rsidRPr="00D12667" w:rsidRDefault="0047596D" w:rsidP="00D1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38" w:type="pct"/>
            <w:vAlign w:val="bottom"/>
          </w:tcPr>
          <w:p w14:paraId="000EF594" w14:textId="77777777" w:rsidR="0047596D" w:rsidRPr="00D12667" w:rsidRDefault="0047596D" w:rsidP="00D1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58EFEBFB" w14:textId="77777777" w:rsidR="0047596D" w:rsidRPr="00D12667" w:rsidRDefault="0047596D" w:rsidP="00D1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073CE563" w14:textId="77777777" w:rsidR="0047596D" w:rsidRPr="00D12667" w:rsidRDefault="0047596D" w:rsidP="00D1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4638C8FA" w14:textId="77777777" w:rsidR="0047596D" w:rsidRPr="00D12667" w:rsidRDefault="0047596D" w:rsidP="00D1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0B82F9A3" w14:textId="77777777" w:rsidR="0047596D" w:rsidRPr="00D12667" w:rsidRDefault="0047596D" w:rsidP="00D1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BF2DCA" w:rsidRPr="00BF2DCA" w14:paraId="1BD23B4C" w14:textId="77777777">
        <w:trPr>
          <w:trHeight w:val="393"/>
        </w:trPr>
        <w:tc>
          <w:tcPr>
            <w:tcW w:w="2478" w:type="pct"/>
            <w:vAlign w:val="bottom"/>
          </w:tcPr>
          <w:p w14:paraId="7DE8EF24" w14:textId="77777777" w:rsidR="0047596D" w:rsidRPr="00BF2DCA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DCA">
              <w:rPr>
                <w:rFonts w:asciiTheme="majorBidi" w:hAnsiTheme="majorBidi" w:hint="cs"/>
                <w:sz w:val="28"/>
                <w:szCs w:val="28"/>
                <w:cs/>
              </w:rPr>
              <w:t>จำนวนหุ้นสามัญที่ออก</w:t>
            </w:r>
            <w:r w:rsidRPr="00BF2D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F2DCA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BF2D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F2DCA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  <w:r w:rsidRPr="00BF2DC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F2DC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F2DCA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532" w:type="pct"/>
            <w:vAlign w:val="bottom"/>
          </w:tcPr>
          <w:p w14:paraId="6C2B3189" w14:textId="04F05BB0" w:rsidR="0047596D" w:rsidRPr="00BF2DCA" w:rsidRDefault="0047596D" w:rsidP="005F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747C35" w:rsidRPr="00BF2DC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9" w:type="pct"/>
            <w:vAlign w:val="bottom"/>
          </w:tcPr>
          <w:p w14:paraId="50183F8B" w14:textId="77777777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vAlign w:val="bottom"/>
          </w:tcPr>
          <w:p w14:paraId="4D4A8B31" w14:textId="4D7B54F5" w:rsidR="0047596D" w:rsidRPr="00BF2DCA" w:rsidRDefault="00CC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F2DCA"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  <w:tc>
          <w:tcPr>
            <w:tcW w:w="132" w:type="pct"/>
            <w:vAlign w:val="bottom"/>
          </w:tcPr>
          <w:p w14:paraId="3FCAAC85" w14:textId="77777777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5D493C5D" w14:textId="7B524D58" w:rsidR="0047596D" w:rsidRPr="00BF2DCA" w:rsidRDefault="0047596D" w:rsidP="005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95" w:right="36"/>
              <w:rPr>
                <w:rFonts w:asciiTheme="majorBidi" w:hAnsiTheme="majorBidi" w:cstheme="majorBidi"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747C35" w:rsidRPr="00BF2DC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" w:type="pct"/>
            <w:vAlign w:val="bottom"/>
          </w:tcPr>
          <w:p w14:paraId="5D9D91A7" w14:textId="77777777" w:rsidR="0047596D" w:rsidRPr="00BF2DCA" w:rsidRDefault="0047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00E993A8" w14:textId="64C986C3" w:rsidR="0047596D" w:rsidRPr="00BF2DCA" w:rsidRDefault="00CC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F2DCA"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</w:tr>
      <w:tr w:rsidR="003B311D" w:rsidRPr="00BF2DCA" w14:paraId="70FBB49A" w14:textId="77777777">
        <w:trPr>
          <w:trHeight w:val="393"/>
        </w:trPr>
        <w:tc>
          <w:tcPr>
            <w:tcW w:w="2478" w:type="pct"/>
            <w:vAlign w:val="bottom"/>
          </w:tcPr>
          <w:p w14:paraId="6B398CFA" w14:textId="77777777" w:rsidR="003B311D" w:rsidRPr="00BF2DCA" w:rsidRDefault="003B311D" w:rsidP="003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  <w:cs/>
              </w:rPr>
            </w:pPr>
            <w:r w:rsidRPr="00BF2DCA">
              <w:rPr>
                <w:rFonts w:asciiTheme="majorBidi" w:hAnsiTheme="majorBidi" w:hint="cs"/>
                <w:sz w:val="28"/>
                <w:szCs w:val="28"/>
                <w:cs/>
              </w:rPr>
              <w:t>ผลกระทบจากการซื้อคืนหุ้นทุน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19E24B45" w14:textId="7FE1E89E" w:rsidR="003B311D" w:rsidRPr="00BF2DCA" w:rsidRDefault="003B311D" w:rsidP="00C65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29" w:type="pct"/>
            <w:vAlign w:val="bottom"/>
          </w:tcPr>
          <w:p w14:paraId="196E5C47" w14:textId="77777777" w:rsidR="003B311D" w:rsidRPr="00BF2DCA" w:rsidRDefault="003B311D" w:rsidP="003B3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39D6CAD6" w14:textId="77DCB52D" w:rsidR="003B311D" w:rsidRPr="00BF2DCA" w:rsidRDefault="003B311D" w:rsidP="003B3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003052AE" w14:textId="77777777" w:rsidR="003B311D" w:rsidRPr="00BF2DCA" w:rsidRDefault="003B311D" w:rsidP="003B3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58E09601" w14:textId="3A358BE4" w:rsidR="003B311D" w:rsidRPr="00BF2DCA" w:rsidRDefault="003B311D" w:rsidP="005F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30" w:type="pct"/>
            <w:vAlign w:val="bottom"/>
          </w:tcPr>
          <w:p w14:paraId="3AE7986E" w14:textId="77777777" w:rsidR="003B311D" w:rsidRPr="00BF2DCA" w:rsidRDefault="003B311D" w:rsidP="003B3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bottom"/>
          </w:tcPr>
          <w:p w14:paraId="61CF83AF" w14:textId="5F169FB4" w:rsidR="003B311D" w:rsidRPr="00BF2DCA" w:rsidRDefault="003B311D" w:rsidP="003B3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311D" w:rsidRPr="00BF2DCA" w14:paraId="7B10016A" w14:textId="77777777">
        <w:trPr>
          <w:trHeight w:val="393"/>
        </w:trPr>
        <w:tc>
          <w:tcPr>
            <w:tcW w:w="2478" w:type="pct"/>
            <w:vAlign w:val="bottom"/>
          </w:tcPr>
          <w:p w14:paraId="5E8F6479" w14:textId="1001115D" w:rsidR="003B311D" w:rsidRPr="00BF2DCA" w:rsidRDefault="003B311D" w:rsidP="003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</w:t>
            </w:r>
            <w:r w:rsidRPr="00BF2D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ำ</w:t>
            </w: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หนัก</w:t>
            </w:r>
          </w:p>
          <w:p w14:paraId="034C6498" w14:textId="0D18F280" w:rsidR="003B311D" w:rsidRPr="00BF2DCA" w:rsidRDefault="003B311D" w:rsidP="003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1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D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F2D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F2DCA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BDD62" w14:textId="58C88491" w:rsidR="003B311D" w:rsidRPr="00BF2DCA" w:rsidRDefault="003B311D" w:rsidP="005F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1,907</w:t>
            </w:r>
          </w:p>
        </w:tc>
        <w:tc>
          <w:tcPr>
            <w:tcW w:w="129" w:type="pct"/>
            <w:vAlign w:val="bottom"/>
          </w:tcPr>
          <w:p w14:paraId="5628BAFD" w14:textId="77777777" w:rsidR="003B311D" w:rsidRPr="00BF2DCA" w:rsidRDefault="003B311D" w:rsidP="003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A6A34" w14:textId="7695AB2D" w:rsidR="003B311D" w:rsidRPr="00BF2DCA" w:rsidRDefault="003B311D" w:rsidP="003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7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1,935</w:t>
            </w:r>
          </w:p>
        </w:tc>
        <w:tc>
          <w:tcPr>
            <w:tcW w:w="132" w:type="pct"/>
            <w:vAlign w:val="bottom"/>
          </w:tcPr>
          <w:p w14:paraId="05E9351F" w14:textId="77777777" w:rsidR="003B311D" w:rsidRPr="00BF2DCA" w:rsidRDefault="003B311D" w:rsidP="003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78CD9" w14:textId="3344797A" w:rsidR="003B311D" w:rsidRPr="00BF2DCA" w:rsidRDefault="003B311D" w:rsidP="005F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1,907</w:t>
            </w:r>
          </w:p>
        </w:tc>
        <w:tc>
          <w:tcPr>
            <w:tcW w:w="130" w:type="pct"/>
            <w:vAlign w:val="bottom"/>
          </w:tcPr>
          <w:p w14:paraId="5CD34F93" w14:textId="77777777" w:rsidR="003B311D" w:rsidRPr="00BF2DCA" w:rsidRDefault="003B311D" w:rsidP="003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0A613" w14:textId="60A8D439" w:rsidR="003B311D" w:rsidRPr="00BF2DCA" w:rsidRDefault="003B311D" w:rsidP="003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7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1,935</w:t>
            </w:r>
          </w:p>
        </w:tc>
      </w:tr>
      <w:tr w:rsidR="00BF2DCA" w:rsidRPr="00C81150" w14:paraId="75EEF390" w14:textId="77777777">
        <w:trPr>
          <w:trHeight w:val="215"/>
        </w:trPr>
        <w:tc>
          <w:tcPr>
            <w:tcW w:w="2478" w:type="pct"/>
            <w:vAlign w:val="bottom"/>
          </w:tcPr>
          <w:p w14:paraId="03BDF0C4" w14:textId="77777777" w:rsidR="000851FA" w:rsidRPr="00C81150" w:rsidRDefault="000851FA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32" w:type="pct"/>
            <w:vAlign w:val="bottom"/>
          </w:tcPr>
          <w:p w14:paraId="28CA2E86" w14:textId="77777777" w:rsidR="000851FA" w:rsidRPr="00C81150" w:rsidRDefault="000851FA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6F67A1AB" w14:textId="77777777" w:rsidR="000851FA" w:rsidRPr="00C81150" w:rsidRDefault="000851FA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38" w:type="pct"/>
            <w:vAlign w:val="bottom"/>
          </w:tcPr>
          <w:p w14:paraId="75B218E6" w14:textId="77777777" w:rsidR="000851FA" w:rsidRPr="00C81150" w:rsidRDefault="000851FA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4C723274" w14:textId="77777777" w:rsidR="000851FA" w:rsidRPr="00C81150" w:rsidRDefault="000851FA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54067291" w14:textId="77777777" w:rsidR="000851FA" w:rsidRPr="00C81150" w:rsidRDefault="000851FA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16660A22" w14:textId="77777777" w:rsidR="000851FA" w:rsidRPr="00C81150" w:rsidRDefault="000851FA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639F6B94" w14:textId="77777777" w:rsidR="000851FA" w:rsidRPr="00C81150" w:rsidRDefault="000851FA" w:rsidP="00C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BF2DCA" w:rsidRPr="00BF2DCA" w14:paraId="2F1726F5" w14:textId="77777777">
        <w:trPr>
          <w:trHeight w:val="393"/>
        </w:trPr>
        <w:tc>
          <w:tcPr>
            <w:tcW w:w="2478" w:type="pct"/>
            <w:vAlign w:val="bottom"/>
          </w:tcPr>
          <w:p w14:paraId="42E2F99F" w14:textId="77777777" w:rsidR="0047596D" w:rsidRPr="00BF2DCA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BF2DC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</w:t>
            </w:r>
            <w:r w:rsidRPr="00BF2D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และปรับลด</w:t>
            </w:r>
            <w:r w:rsidRPr="00BF2DC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BF2D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45AC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(</w:t>
            </w:r>
            <w:r w:rsidRPr="00745A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บาท</w:t>
            </w:r>
            <w:r w:rsidRPr="00745AC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188F1125" w14:textId="2D4FBEBF" w:rsidR="0047596D" w:rsidRPr="00BF2DCA" w:rsidRDefault="003B311D" w:rsidP="005F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0.84</w:t>
            </w:r>
          </w:p>
        </w:tc>
        <w:tc>
          <w:tcPr>
            <w:tcW w:w="129" w:type="pct"/>
            <w:vAlign w:val="bottom"/>
          </w:tcPr>
          <w:p w14:paraId="43917DC0" w14:textId="77777777" w:rsidR="0047596D" w:rsidRPr="00BF2DCA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3F920944" w14:textId="3C9D5A52" w:rsidR="0047596D" w:rsidRPr="00BF2DCA" w:rsidRDefault="003B311D" w:rsidP="005F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2.32</w:t>
            </w:r>
          </w:p>
        </w:tc>
        <w:tc>
          <w:tcPr>
            <w:tcW w:w="132" w:type="pct"/>
            <w:vAlign w:val="bottom"/>
          </w:tcPr>
          <w:p w14:paraId="607A395D" w14:textId="77777777" w:rsidR="0047596D" w:rsidRPr="00BF2DCA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4BF77F73" w14:textId="7966CF1D" w:rsidR="0047596D" w:rsidRPr="00BF2DCA" w:rsidRDefault="003B311D" w:rsidP="005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0.86</w:t>
            </w:r>
          </w:p>
        </w:tc>
        <w:tc>
          <w:tcPr>
            <w:tcW w:w="130" w:type="pct"/>
            <w:vAlign w:val="bottom"/>
          </w:tcPr>
          <w:p w14:paraId="70E1305F" w14:textId="77777777" w:rsidR="0047596D" w:rsidRPr="00BF2DCA" w:rsidRDefault="0047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vAlign w:val="bottom"/>
          </w:tcPr>
          <w:p w14:paraId="0A09A54D" w14:textId="08A2AC5A" w:rsidR="0047596D" w:rsidRPr="00BF2DCA" w:rsidRDefault="00FE198F" w:rsidP="005F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0.53</w:t>
            </w:r>
          </w:p>
        </w:tc>
      </w:tr>
    </w:tbl>
    <w:p w14:paraId="757710FD" w14:textId="40CD117D" w:rsidR="00261A49" w:rsidRDefault="00261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449F7BC" w14:textId="374C82BA" w:rsidR="008C68FD" w:rsidRPr="005D65D2" w:rsidRDefault="003B2C5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D65D2">
        <w:rPr>
          <w:rFonts w:asciiTheme="majorBidi" w:hAnsiTheme="majorBidi" w:cs="Angsana New" w:hint="cs"/>
          <w:sz w:val="30"/>
          <w:szCs w:val="30"/>
          <w:u w:val="none"/>
          <w:cs/>
        </w:rPr>
        <w:t>เครื่องมือทางการเงิน</w:t>
      </w:r>
    </w:p>
    <w:p w14:paraId="6601237A" w14:textId="491F74D6" w:rsidR="00B76AD3" w:rsidRPr="008536D7" w:rsidRDefault="00B76AD3" w:rsidP="00853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FEBD36" w14:textId="57402CBC" w:rsidR="00D40951" w:rsidRPr="005D65D2" w:rsidRDefault="00D4095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D65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ACF5C6" w14:textId="77777777" w:rsidR="00682D2E" w:rsidRPr="008536D7" w:rsidRDefault="00682D2E" w:rsidP="00853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F9438B" w14:textId="2BD227C9" w:rsidR="00142B03" w:rsidRDefault="00142B0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65D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</w:t>
      </w:r>
      <w:r w:rsidRPr="005D65D2">
        <w:rPr>
          <w:rFonts w:asciiTheme="majorBidi" w:hAnsiTheme="majorBidi"/>
          <w:sz w:val="30"/>
          <w:szCs w:val="30"/>
          <w:cs/>
        </w:rPr>
        <w:t>หนี้สิน</w:t>
      </w:r>
      <w:r w:rsidRPr="005D65D2">
        <w:rPr>
          <w:rFonts w:asciiTheme="majorBidi" w:hAnsiTheme="majorBidi" w:cstheme="majorBidi"/>
          <w:sz w:val="30"/>
          <w:szCs w:val="30"/>
          <w:cs/>
        </w:rPr>
        <w:t>ทางการเงินรวมถึง</w:t>
      </w:r>
      <w:r w:rsidRPr="005D65D2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5D65D2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ABBF070" w14:textId="77777777" w:rsidR="0094554F" w:rsidRDefault="0094554F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676"/>
        <w:gridCol w:w="236"/>
        <w:gridCol w:w="973"/>
        <w:gridCol w:w="236"/>
        <w:gridCol w:w="979"/>
        <w:gridCol w:w="236"/>
        <w:gridCol w:w="813"/>
        <w:gridCol w:w="236"/>
        <w:gridCol w:w="654"/>
        <w:gridCol w:w="243"/>
        <w:gridCol w:w="568"/>
        <w:gridCol w:w="270"/>
        <w:gridCol w:w="630"/>
        <w:gridCol w:w="270"/>
        <w:gridCol w:w="450"/>
      </w:tblGrid>
      <w:tr w:rsidR="002F23E8" w:rsidRPr="00161E24" w14:paraId="3D872B91" w14:textId="77777777" w:rsidTr="000A339F">
        <w:trPr>
          <w:trHeight w:val="261"/>
          <w:tblHeader/>
        </w:trPr>
        <w:tc>
          <w:tcPr>
            <w:tcW w:w="1710" w:type="dxa"/>
            <w:vAlign w:val="bottom"/>
          </w:tcPr>
          <w:p w14:paraId="2623CEC1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470" w:type="dxa"/>
            <w:gridSpan w:val="15"/>
          </w:tcPr>
          <w:p w14:paraId="46BF8CBE" w14:textId="77777777" w:rsidR="002F23E8" w:rsidRPr="00F337CF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337CF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2F23E8" w:rsidRPr="00161E24" w14:paraId="1E0777E4" w14:textId="77777777" w:rsidTr="000A339F">
        <w:trPr>
          <w:trHeight w:val="261"/>
          <w:tblHeader/>
        </w:trPr>
        <w:tc>
          <w:tcPr>
            <w:tcW w:w="1710" w:type="dxa"/>
            <w:vAlign w:val="bottom"/>
          </w:tcPr>
          <w:p w14:paraId="059F2BA7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039" w:type="dxa"/>
            <w:gridSpan w:val="9"/>
          </w:tcPr>
          <w:p w14:paraId="465A4E3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431" w:type="dxa"/>
            <w:gridSpan w:val="6"/>
            <w:vAlign w:val="bottom"/>
          </w:tcPr>
          <w:p w14:paraId="117704FF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2F23E8" w:rsidRPr="00161E24" w14:paraId="4DE6CB0C" w14:textId="77777777" w:rsidTr="008941E4">
        <w:trPr>
          <w:trHeight w:val="261"/>
          <w:tblHeader/>
        </w:trPr>
        <w:tc>
          <w:tcPr>
            <w:tcW w:w="1710" w:type="dxa"/>
            <w:vAlign w:val="bottom"/>
            <w:hideMark/>
          </w:tcPr>
          <w:p w14:paraId="1F8F23B9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6" w:type="dxa"/>
            <w:vAlign w:val="bottom"/>
          </w:tcPr>
          <w:p w14:paraId="515A2508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118" w:right="-10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ที่ใช้ใน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การป้องกัน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vAlign w:val="bottom"/>
          </w:tcPr>
          <w:p w14:paraId="0A4B7FEC" w14:textId="77777777" w:rsidR="002F23E8" w:rsidRPr="00161E24" w:rsidRDefault="002F23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73" w:type="dxa"/>
            <w:vAlign w:val="bottom"/>
          </w:tcPr>
          <w:p w14:paraId="0D773650" w14:textId="77777777" w:rsidR="002F23E8" w:rsidRPr="00161E24" w:rsidRDefault="002F23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161E24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การเงินที่วัดมูลค่าด้วยมูลค่ายุติธรรม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ผ่านกำไรหรือขาดทุน</w:t>
            </w:r>
          </w:p>
        </w:tc>
        <w:tc>
          <w:tcPr>
            <w:tcW w:w="236" w:type="dxa"/>
          </w:tcPr>
          <w:p w14:paraId="316B49AB" w14:textId="77777777" w:rsidR="002F23E8" w:rsidRPr="00161E24" w:rsidRDefault="002F23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79" w:type="dxa"/>
            <w:vAlign w:val="bottom"/>
          </w:tcPr>
          <w:p w14:paraId="7BF5FE35" w14:textId="77777777" w:rsidR="002F23E8" w:rsidRPr="00161E24" w:rsidRDefault="002F23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161E24">
              <w:rPr>
                <w:rFonts w:asciiTheme="majorBidi" w:hAnsiTheme="majorBidi" w:cstheme="majorBidi"/>
                <w:cs/>
              </w:rPr>
              <w:t>เครื่องมือ</w:t>
            </w:r>
            <w:r>
              <w:rPr>
                <w:rFonts w:asciiTheme="majorBidi" w:hAnsiTheme="majorBidi" w:cstheme="majorBidi"/>
              </w:rPr>
              <w:br/>
            </w:r>
            <w:r w:rsidRPr="00161E24">
              <w:rPr>
                <w:rFonts w:asciiTheme="majorBidi" w:hAnsiTheme="majorBidi" w:cstheme="majorBidi"/>
                <w:cs/>
              </w:rPr>
              <w:t>ทางการเงินที่</w:t>
            </w:r>
            <w:r>
              <w:rPr>
                <w:rFonts w:asciiTheme="majorBidi" w:hAnsiTheme="majorBidi" w:cstheme="majorBidi"/>
              </w:rPr>
              <w:br/>
            </w:r>
            <w:r w:rsidRPr="00161E24">
              <w:rPr>
                <w:rFonts w:asciiTheme="majorBidi" w:hAnsiTheme="majorBidi" w:cstheme="majorBidi"/>
                <w:cs/>
              </w:rPr>
              <w:t>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27263656" w14:textId="77777777" w:rsidR="002F23E8" w:rsidRPr="00161E24" w:rsidRDefault="002F23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813" w:type="dxa"/>
            <w:vAlign w:val="bottom"/>
            <w:hideMark/>
          </w:tcPr>
          <w:p w14:paraId="7FFF371D" w14:textId="77777777" w:rsidR="002F23E8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เครื่องมือ</w:t>
            </w:r>
          </w:p>
          <w:p w14:paraId="7CF24460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ทางการเงินอื่น</w:t>
            </w:r>
          </w:p>
        </w:tc>
        <w:tc>
          <w:tcPr>
            <w:tcW w:w="236" w:type="dxa"/>
            <w:vAlign w:val="bottom"/>
          </w:tcPr>
          <w:p w14:paraId="753605F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4" w:type="dxa"/>
            <w:vAlign w:val="bottom"/>
          </w:tcPr>
          <w:p w14:paraId="3490C980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43" w:type="dxa"/>
            <w:vAlign w:val="bottom"/>
          </w:tcPr>
          <w:p w14:paraId="318F007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68" w:type="dxa"/>
            <w:vAlign w:val="bottom"/>
            <w:hideMark/>
          </w:tcPr>
          <w:p w14:paraId="56112A8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B991BFC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  <w:hideMark/>
          </w:tcPr>
          <w:p w14:paraId="6BD3936C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161E2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2ECB8042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50" w:type="dxa"/>
            <w:vAlign w:val="bottom"/>
            <w:hideMark/>
          </w:tcPr>
          <w:p w14:paraId="50043EB7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2F23E8" w:rsidRPr="00161E24" w14:paraId="32D3F5C1" w14:textId="77777777" w:rsidTr="000A339F">
        <w:trPr>
          <w:trHeight w:val="261"/>
          <w:tblHeader/>
        </w:trPr>
        <w:tc>
          <w:tcPr>
            <w:tcW w:w="1710" w:type="dxa"/>
            <w:vAlign w:val="bottom"/>
          </w:tcPr>
          <w:p w14:paraId="2A0859A9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470" w:type="dxa"/>
            <w:gridSpan w:val="15"/>
            <w:vAlign w:val="bottom"/>
          </w:tcPr>
          <w:p w14:paraId="1D647B1E" w14:textId="77777777" w:rsidR="002F23E8" w:rsidRPr="00AD22C3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2F23E8" w:rsidRPr="00161E24" w14:paraId="3A83A985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0887CE60" w14:textId="77777777" w:rsidR="002F23E8" w:rsidRPr="00A91260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A9126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B558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 xml:space="preserve">30 </w:t>
            </w:r>
            <w:r w:rsidRPr="009B558F">
              <w:rPr>
                <w:rFonts w:asciiTheme="majorBidi" w:hAnsiTheme="majorBidi" w:hint="cs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มิถุนายน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 </w:t>
            </w:r>
            <w:r w:rsidRPr="00A9126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676" w:type="dxa"/>
            <w:vAlign w:val="bottom"/>
          </w:tcPr>
          <w:p w14:paraId="5D04E382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F98D9A1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45E1C271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0ED3170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</w:tcPr>
          <w:p w14:paraId="268E34A3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886055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0888B650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FC6DE0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0B415B0A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54E38AA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04E0CE25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F5102A3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1DEEC9A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0278B11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080ECAB8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F23E8" w:rsidRPr="00161E24" w14:paraId="709AE7E3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680B2FC4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76" w:type="dxa"/>
            <w:vAlign w:val="bottom"/>
          </w:tcPr>
          <w:p w14:paraId="103468AB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5A0224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2B4F62BF" w14:textId="77777777" w:rsidR="002F23E8" w:rsidRPr="00F04B41" w:rsidRDefault="002F23E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F8BFD46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</w:tcPr>
          <w:p w14:paraId="58802FA2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8B04573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D652053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B95D7F0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5E89C61C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6821BA7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286BBCB2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32C923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F5B20B3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6025CD3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63AFF6C6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F23E8" w:rsidRPr="00161E24" w14:paraId="31A5902C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01BEE721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676" w:type="dxa"/>
            <w:vAlign w:val="bottom"/>
          </w:tcPr>
          <w:p w14:paraId="13B5939D" w14:textId="7A9A902F" w:rsidR="002F23E8" w:rsidRPr="00161E24" w:rsidRDefault="00023520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7ECB179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0E614BB9" w14:textId="43E3B0C9" w:rsidR="002F23E8" w:rsidRPr="00B0452C" w:rsidRDefault="003D2AB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</w:p>
        </w:tc>
        <w:tc>
          <w:tcPr>
            <w:tcW w:w="236" w:type="dxa"/>
          </w:tcPr>
          <w:p w14:paraId="45A2A6B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0BE372C9" w14:textId="158E0C88" w:rsidR="002F23E8" w:rsidRPr="00C028F5" w:rsidRDefault="005E061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B73F7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40BA0A3" w14:textId="1092FD5F" w:rsidR="002F23E8" w:rsidRPr="00B54B5E" w:rsidRDefault="00F311E4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D1E5B36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409E2A31" w14:textId="377BD919" w:rsidR="002F23E8" w:rsidRPr="001536F9" w:rsidRDefault="00F311E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43" w:type="dxa"/>
            <w:vAlign w:val="bottom"/>
          </w:tcPr>
          <w:p w14:paraId="0EC5722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47B8AED6" w14:textId="407D0FBF" w:rsidR="002F23E8" w:rsidRPr="00161E24" w:rsidRDefault="00F65C62" w:rsidP="00C4796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70" w:type="dxa"/>
            <w:vAlign w:val="bottom"/>
          </w:tcPr>
          <w:p w14:paraId="131826D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09659C0" w14:textId="356DC6F0" w:rsidR="002F23E8" w:rsidRPr="00161E24" w:rsidRDefault="00F65C62">
            <w:pPr>
              <w:pStyle w:val="acctfourfigures"/>
              <w:tabs>
                <w:tab w:val="clear" w:pos="765"/>
                <w:tab w:val="decimal" w:pos="256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FDE03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208F39B5" w14:textId="4F3ADA04" w:rsidR="002F23E8" w:rsidRPr="00161E24" w:rsidRDefault="00853995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</w:tr>
      <w:tr w:rsidR="002F23E8" w:rsidRPr="00161E24" w14:paraId="706A9D1F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21CF978B" w14:textId="77777777" w:rsidR="002F23E8" w:rsidRPr="00E3708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/>
                <w:sz w:val="22"/>
                <w:szCs w:val="22"/>
                <w:cs/>
                <w:lang w:val="en-GB"/>
              </w:rPr>
            </w:pP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/>
                <w:sz w:val="22"/>
                <w:szCs w:val="22"/>
                <w:cs/>
                <w:lang w:val="en-GB"/>
              </w:rPr>
              <w:br/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ไม่</w:t>
            </w: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หมุนเวียนอื่น</w:t>
            </w:r>
          </w:p>
        </w:tc>
        <w:tc>
          <w:tcPr>
            <w:tcW w:w="676" w:type="dxa"/>
            <w:vAlign w:val="bottom"/>
          </w:tcPr>
          <w:p w14:paraId="33F5661F" w14:textId="169A65C5" w:rsidR="002F23E8" w:rsidRDefault="00023520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5B76B2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17E576CA" w14:textId="192BABD2" w:rsidR="002F23E8" w:rsidRDefault="003D2AB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281</w:t>
            </w:r>
          </w:p>
        </w:tc>
        <w:tc>
          <w:tcPr>
            <w:tcW w:w="236" w:type="dxa"/>
          </w:tcPr>
          <w:p w14:paraId="590ADAFA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107FA07C" w14:textId="0583766E" w:rsidR="002F23E8" w:rsidRPr="00C028F5" w:rsidRDefault="005E061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3C6B99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7F8890D" w14:textId="720EDD41" w:rsidR="002F23E8" w:rsidRDefault="00F311E4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4AE819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35AECE88" w14:textId="4F3D7A68" w:rsidR="002F23E8" w:rsidRDefault="00F311E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281</w:t>
            </w:r>
          </w:p>
        </w:tc>
        <w:tc>
          <w:tcPr>
            <w:tcW w:w="243" w:type="dxa"/>
            <w:vAlign w:val="bottom"/>
          </w:tcPr>
          <w:p w14:paraId="0E360C3A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4A7FD839" w14:textId="18D1D78C" w:rsidR="002F23E8" w:rsidRDefault="00F65C62" w:rsidP="00BA189A">
            <w:pPr>
              <w:pStyle w:val="acctfourfigures"/>
              <w:tabs>
                <w:tab w:val="clear" w:pos="765"/>
                <w:tab w:val="decimal" w:pos="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96E3A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8A8CC3F" w14:textId="255ADACA" w:rsidR="002F23E8" w:rsidRDefault="00F65C6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281</w:t>
            </w:r>
          </w:p>
        </w:tc>
        <w:tc>
          <w:tcPr>
            <w:tcW w:w="270" w:type="dxa"/>
            <w:vAlign w:val="bottom"/>
          </w:tcPr>
          <w:p w14:paraId="6EB05E68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F22AD98" w14:textId="06819FF8" w:rsidR="002F23E8" w:rsidRDefault="00853995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281</w:t>
            </w:r>
          </w:p>
        </w:tc>
      </w:tr>
      <w:tr w:rsidR="0094554F" w:rsidRPr="00161E24" w14:paraId="5CE2CE29" w14:textId="77777777" w:rsidTr="0094554F">
        <w:trPr>
          <w:trHeight w:val="911"/>
        </w:trPr>
        <w:tc>
          <w:tcPr>
            <w:tcW w:w="1710" w:type="dxa"/>
            <w:vAlign w:val="bottom"/>
          </w:tcPr>
          <w:p w14:paraId="4F2F46BF" w14:textId="77777777" w:rsidR="0094554F" w:rsidRPr="00E37084" w:rsidRDefault="0094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76" w:type="dxa"/>
            <w:vAlign w:val="bottom"/>
          </w:tcPr>
          <w:p w14:paraId="63B9E2BA" w14:textId="77777777" w:rsidR="0094554F" w:rsidRDefault="0094554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D3BF580" w14:textId="77777777" w:rsidR="0094554F" w:rsidRPr="00161E24" w:rsidRDefault="009455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304619F9" w14:textId="77777777" w:rsidR="0094554F" w:rsidRDefault="0094554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C5F43A5" w14:textId="77777777" w:rsidR="0094554F" w:rsidRPr="00161E24" w:rsidRDefault="009455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DB2D0C8" w14:textId="77777777" w:rsidR="0094554F" w:rsidRDefault="0094554F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0005935" w14:textId="77777777" w:rsidR="0094554F" w:rsidRPr="00161E24" w:rsidRDefault="009455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786B03D8" w14:textId="77777777" w:rsidR="0094554F" w:rsidRDefault="0094554F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C7F5B26" w14:textId="77777777" w:rsidR="0094554F" w:rsidRPr="00161E24" w:rsidRDefault="009455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7CD88702" w14:textId="77777777" w:rsidR="0094554F" w:rsidRDefault="0094554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9C05F80" w14:textId="77777777" w:rsidR="0094554F" w:rsidRPr="00161E24" w:rsidRDefault="009455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041C6A13" w14:textId="77777777" w:rsidR="0094554F" w:rsidRDefault="0094554F" w:rsidP="00BA189A">
            <w:pPr>
              <w:pStyle w:val="acctfourfigures"/>
              <w:tabs>
                <w:tab w:val="clear" w:pos="765"/>
                <w:tab w:val="decimal" w:pos="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1E13B3" w14:textId="77777777" w:rsidR="0094554F" w:rsidRPr="00161E24" w:rsidRDefault="009455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9E687BB" w14:textId="77777777" w:rsidR="0094554F" w:rsidRDefault="0094554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F1D245" w14:textId="77777777" w:rsidR="0094554F" w:rsidRPr="00161E24" w:rsidRDefault="009455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71C89E4" w14:textId="77777777" w:rsidR="0094554F" w:rsidRDefault="0094554F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F23E8" w:rsidRPr="00161E24" w14:paraId="56A8A298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0D47CDFE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676" w:type="dxa"/>
            <w:vAlign w:val="bottom"/>
          </w:tcPr>
          <w:p w14:paraId="16B63B1B" w14:textId="77777777" w:rsidR="002F23E8" w:rsidRPr="003B401B" w:rsidRDefault="002F23E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806264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4EF6E607" w14:textId="12096E8A" w:rsidR="002F23E8" w:rsidRPr="00161E24" w:rsidRDefault="002F23E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0E386E3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63BAA55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A6572E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70F55377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E8FF6B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43F989E6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72C233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534F7C3F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B5E6E7B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0C1263F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CE51640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2B938D83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F23E8" w:rsidRPr="00161E24" w14:paraId="2AA12C16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1E72906A" w14:textId="77777777" w:rsidR="002F23E8" w:rsidRPr="00693905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676" w:type="dxa"/>
            <w:vAlign w:val="bottom"/>
          </w:tcPr>
          <w:p w14:paraId="2C1AFB44" w14:textId="07C76B90" w:rsidR="002F23E8" w:rsidRPr="003B401B" w:rsidRDefault="003D2AB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26217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2BDFA4AF" w14:textId="20CC3419" w:rsidR="002F23E8" w:rsidRDefault="003D2AB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3DBD931C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2CC1623A" w14:textId="33162A41" w:rsidR="002F23E8" w:rsidRPr="007807EE" w:rsidRDefault="005E061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8,618</w:t>
            </w:r>
          </w:p>
        </w:tc>
        <w:tc>
          <w:tcPr>
            <w:tcW w:w="236" w:type="dxa"/>
            <w:vAlign w:val="bottom"/>
          </w:tcPr>
          <w:p w14:paraId="11E228BC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C4169B9" w14:textId="3F4B0C36" w:rsidR="002F23E8" w:rsidRPr="00245B7A" w:rsidRDefault="00F311E4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81A53D" w14:textId="77777777" w:rsidR="002F23E8" w:rsidRPr="00592F5B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4" w:type="dxa"/>
            <w:vAlign w:val="bottom"/>
          </w:tcPr>
          <w:p w14:paraId="5CACF67E" w14:textId="6E5C2627" w:rsidR="002F23E8" w:rsidRPr="00245B7A" w:rsidRDefault="00F311E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8,618</w:t>
            </w:r>
          </w:p>
        </w:tc>
        <w:tc>
          <w:tcPr>
            <w:tcW w:w="243" w:type="dxa"/>
            <w:vAlign w:val="bottom"/>
          </w:tcPr>
          <w:p w14:paraId="727917B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2A9090F1" w14:textId="4546E270" w:rsidR="002F23E8" w:rsidRDefault="00F65C62" w:rsidP="008941E4">
            <w:pPr>
              <w:pStyle w:val="acctfourfigures"/>
              <w:tabs>
                <w:tab w:val="clear" w:pos="765"/>
                <w:tab w:val="decimal" w:pos="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7153AF5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4836E78" w14:textId="1D3D76DC" w:rsidR="002F23E8" w:rsidRPr="00245B7A" w:rsidRDefault="00F65C6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8,</w:t>
            </w:r>
            <w:r w:rsidR="00853995">
              <w:rPr>
                <w:rFonts w:asciiTheme="majorBidi" w:hAnsiTheme="majorBidi" w:cstheme="majorBidi"/>
                <w:szCs w:val="22"/>
              </w:rPr>
              <w:t>534</w:t>
            </w:r>
          </w:p>
        </w:tc>
        <w:tc>
          <w:tcPr>
            <w:tcW w:w="270" w:type="dxa"/>
            <w:vAlign w:val="bottom"/>
          </w:tcPr>
          <w:p w14:paraId="5131C48A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D4DBEE4" w14:textId="3150AEA2" w:rsidR="002F23E8" w:rsidRDefault="00853995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8,534</w:t>
            </w:r>
          </w:p>
        </w:tc>
      </w:tr>
      <w:tr w:rsidR="002F23E8" w:rsidRPr="00161E24" w14:paraId="707C423B" w14:textId="77777777" w:rsidTr="00D938ED">
        <w:trPr>
          <w:trHeight w:val="261"/>
        </w:trPr>
        <w:tc>
          <w:tcPr>
            <w:tcW w:w="1710" w:type="dxa"/>
            <w:vAlign w:val="bottom"/>
          </w:tcPr>
          <w:p w14:paraId="04251A31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676" w:type="dxa"/>
            <w:vAlign w:val="bottom"/>
          </w:tcPr>
          <w:p w14:paraId="1E6A873F" w14:textId="08761B41" w:rsidR="002F23E8" w:rsidRPr="003B401B" w:rsidRDefault="003D2AB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7D32D43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7B7C5813" w14:textId="0EE25032" w:rsidR="002F23E8" w:rsidRPr="00B0452C" w:rsidRDefault="003D2AB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6C4BD11A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33A1CA8E" w14:textId="1B177EA9" w:rsidR="002F23E8" w:rsidRPr="007807EE" w:rsidRDefault="005E061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6,866</w:t>
            </w:r>
          </w:p>
        </w:tc>
        <w:tc>
          <w:tcPr>
            <w:tcW w:w="236" w:type="dxa"/>
            <w:vAlign w:val="bottom"/>
          </w:tcPr>
          <w:p w14:paraId="60E48A0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3A8FB2E4" w14:textId="3D20485D" w:rsidR="002F23E8" w:rsidRPr="00B54B5E" w:rsidRDefault="00F311E4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CE9CD6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52638692" w14:textId="78913D09" w:rsidR="002F23E8" w:rsidRPr="001536F9" w:rsidRDefault="00F311E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6,866</w:t>
            </w:r>
          </w:p>
        </w:tc>
        <w:tc>
          <w:tcPr>
            <w:tcW w:w="243" w:type="dxa"/>
            <w:vAlign w:val="bottom"/>
          </w:tcPr>
          <w:p w14:paraId="4F2E7E28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45AAACAE" w14:textId="157E5419" w:rsidR="002F23E8" w:rsidRPr="00CC2B5A" w:rsidRDefault="00CC2B5A" w:rsidP="000E4BD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6,</w:t>
            </w:r>
            <w:r w:rsidRPr="000E4BDF">
              <w:rPr>
                <w:rFonts w:asciiTheme="majorBidi" w:hAnsiTheme="majorBidi" w:cstheme="majorBidi"/>
                <w:szCs w:val="22"/>
              </w:rPr>
              <w:t>865</w:t>
            </w:r>
          </w:p>
        </w:tc>
        <w:tc>
          <w:tcPr>
            <w:tcW w:w="270" w:type="dxa"/>
            <w:vAlign w:val="bottom"/>
          </w:tcPr>
          <w:p w14:paraId="3FAF7B7C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A210994" w14:textId="5A05A9C4" w:rsidR="002F23E8" w:rsidRPr="00161E24" w:rsidRDefault="00853995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79622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BB882BB" w14:textId="21C05808" w:rsidR="002F23E8" w:rsidRPr="001536F9" w:rsidRDefault="00CC2B5A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6,865</w:t>
            </w:r>
          </w:p>
        </w:tc>
      </w:tr>
      <w:tr w:rsidR="002F23E8" w:rsidRPr="00161E24" w14:paraId="5A3B0EF5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6A05CCD7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676" w:type="dxa"/>
            <w:vAlign w:val="bottom"/>
          </w:tcPr>
          <w:p w14:paraId="7B90343C" w14:textId="360038F9" w:rsidR="002F23E8" w:rsidRDefault="003D2AB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6630E3B8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7C9D08D8" w14:textId="1B2B3A26" w:rsidR="002F23E8" w:rsidRDefault="003D2AB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2F69421A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7419AE31" w14:textId="6E7416C7" w:rsidR="002F23E8" w:rsidRPr="003368FC" w:rsidRDefault="008B22C7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3C8A56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6593B485" w14:textId="1A84DBF9" w:rsidR="002F23E8" w:rsidRPr="00245B7A" w:rsidRDefault="00F311E4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8143C1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70114376" w14:textId="76DF8B29" w:rsidR="002F23E8" w:rsidRDefault="00F311E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  <w:tc>
          <w:tcPr>
            <w:tcW w:w="243" w:type="dxa"/>
            <w:vAlign w:val="bottom"/>
          </w:tcPr>
          <w:p w14:paraId="61560BEA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3D13E833" w14:textId="04D903CE" w:rsidR="002F23E8" w:rsidRDefault="00F65C62" w:rsidP="008941E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3FBFBE59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9F643A9" w14:textId="264EA7DC" w:rsidR="002F23E8" w:rsidRDefault="00853995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8E7061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6E7A05BD" w14:textId="7F48539D" w:rsidR="002F23E8" w:rsidRPr="001536F9" w:rsidRDefault="00853995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2F23E8" w:rsidRPr="00161E24" w14:paraId="2D67C068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26B9AB0A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676" w:type="dxa"/>
            <w:vAlign w:val="bottom"/>
          </w:tcPr>
          <w:p w14:paraId="3BE376E6" w14:textId="41967050" w:rsidR="002F23E8" w:rsidRPr="003B401B" w:rsidRDefault="003D2AB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0552E59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7EDFC92C" w14:textId="341BCD93" w:rsidR="002F23E8" w:rsidRPr="00161E24" w:rsidRDefault="003D2AB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18</w:t>
            </w:r>
          </w:p>
        </w:tc>
        <w:tc>
          <w:tcPr>
            <w:tcW w:w="236" w:type="dxa"/>
          </w:tcPr>
          <w:p w14:paraId="6A3589B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22F0ADD0" w14:textId="5FC19BBD" w:rsidR="002F23E8" w:rsidRPr="003368FC" w:rsidRDefault="008B22C7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48BBD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F5BC2B6" w14:textId="75F79E2B" w:rsidR="002F23E8" w:rsidRPr="00B54B5E" w:rsidRDefault="00F311E4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498726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15D29E24" w14:textId="5BD72E24" w:rsidR="002F23E8" w:rsidRPr="001536F9" w:rsidRDefault="00F311E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18</w:t>
            </w:r>
          </w:p>
        </w:tc>
        <w:tc>
          <w:tcPr>
            <w:tcW w:w="243" w:type="dxa"/>
            <w:vAlign w:val="bottom"/>
          </w:tcPr>
          <w:p w14:paraId="4C097CC1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2303E25D" w14:textId="34E84B96" w:rsidR="002F23E8" w:rsidRPr="001536F9" w:rsidRDefault="00F65C62" w:rsidP="008941E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</w:t>
            </w:r>
          </w:p>
        </w:tc>
        <w:tc>
          <w:tcPr>
            <w:tcW w:w="270" w:type="dxa"/>
            <w:vAlign w:val="bottom"/>
          </w:tcPr>
          <w:p w14:paraId="670FD2FD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51E1F81" w14:textId="328A6CBA" w:rsidR="002F23E8" w:rsidRPr="00161E24" w:rsidRDefault="00853995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AB91C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040420B7" w14:textId="27695568" w:rsidR="002F23E8" w:rsidRPr="001536F9" w:rsidRDefault="00853995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</w:t>
            </w:r>
          </w:p>
        </w:tc>
      </w:tr>
      <w:tr w:rsidR="002F23E8" w:rsidRPr="00161E24" w14:paraId="74639B31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004D2AE7" w14:textId="77777777" w:rsidR="002F23E8" w:rsidRPr="004A598F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4A598F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676" w:type="dxa"/>
            <w:vAlign w:val="bottom"/>
          </w:tcPr>
          <w:p w14:paraId="2B73A095" w14:textId="435F8E52" w:rsidR="002F23E8" w:rsidRPr="003B401B" w:rsidDel="00634405" w:rsidRDefault="003D2AB1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E4449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0928B352" w14:textId="29AA4F87" w:rsidR="002F23E8" w:rsidRPr="00161E24" w:rsidRDefault="003D2AB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79740F6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7480C31A" w14:textId="3518B6B4" w:rsidR="002F23E8" w:rsidRPr="003368FC" w:rsidRDefault="008B22C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</w:t>
            </w:r>
            <w:r w:rsidR="00583A58">
              <w:rPr>
                <w:rFonts w:asciiTheme="majorBidi" w:hAnsiTheme="majorBidi" w:cstheme="majorBidi"/>
                <w:szCs w:val="22"/>
                <w:lang w:val="en-US" w:bidi="th-TH"/>
              </w:rPr>
              <w:t>517</w:t>
            </w:r>
          </w:p>
        </w:tc>
        <w:tc>
          <w:tcPr>
            <w:tcW w:w="236" w:type="dxa"/>
            <w:vAlign w:val="bottom"/>
          </w:tcPr>
          <w:p w14:paraId="0AC9BC0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783FFF15" w14:textId="46CA9A4D" w:rsidR="002F23E8" w:rsidRPr="001F7517" w:rsidRDefault="00C27FC3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947</w:t>
            </w:r>
          </w:p>
        </w:tc>
        <w:tc>
          <w:tcPr>
            <w:tcW w:w="236" w:type="dxa"/>
            <w:vAlign w:val="bottom"/>
          </w:tcPr>
          <w:p w14:paraId="4A29C9F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40358343" w14:textId="5B78B322" w:rsidR="002F23E8" w:rsidRPr="001536F9" w:rsidRDefault="00F65C6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2,464</w:t>
            </w:r>
          </w:p>
        </w:tc>
        <w:tc>
          <w:tcPr>
            <w:tcW w:w="243" w:type="dxa"/>
            <w:vAlign w:val="bottom"/>
          </w:tcPr>
          <w:p w14:paraId="5FF97136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68" w:type="dxa"/>
            <w:vAlign w:val="bottom"/>
          </w:tcPr>
          <w:p w14:paraId="7F791694" w14:textId="4EA89BCC" w:rsidR="002F23E8" w:rsidRPr="00161E24" w:rsidRDefault="00F65C62" w:rsidP="008941E4">
            <w:pPr>
              <w:pStyle w:val="acctfourfigures"/>
              <w:tabs>
                <w:tab w:val="clear" w:pos="765"/>
                <w:tab w:val="decimal" w:pos="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643688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68CE889" w14:textId="25447B4C" w:rsidR="002F23E8" w:rsidRPr="00980725" w:rsidRDefault="0085399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2,365</w:t>
            </w:r>
          </w:p>
        </w:tc>
        <w:tc>
          <w:tcPr>
            <w:tcW w:w="270" w:type="dxa"/>
            <w:vAlign w:val="bottom"/>
          </w:tcPr>
          <w:p w14:paraId="36C17D2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7EC0409" w14:textId="796D4741" w:rsidR="002F23E8" w:rsidRPr="001536F9" w:rsidRDefault="00B273EF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2,365</w:t>
            </w:r>
          </w:p>
        </w:tc>
      </w:tr>
      <w:tr w:rsidR="002F23E8" w:rsidRPr="00161E24" w14:paraId="1F03457D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28196CC7" w14:textId="77777777" w:rsidR="002F23E8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76" w:type="dxa"/>
            <w:vAlign w:val="bottom"/>
          </w:tcPr>
          <w:p w14:paraId="726ECC8E" w14:textId="77777777" w:rsidR="002F23E8" w:rsidRPr="003B401B" w:rsidRDefault="002F23E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FAA619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666FB1F4" w14:textId="77777777" w:rsidR="002F23E8" w:rsidRDefault="002F23E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60AC963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46DCBC72" w14:textId="77777777" w:rsidR="002F23E8" w:rsidRPr="003368FC" w:rsidRDefault="002F23E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364752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465AC977" w14:textId="77777777" w:rsidR="002F23E8" w:rsidRPr="00B54B5E" w:rsidRDefault="002F23E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EFA84F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3C189C84" w14:textId="77777777" w:rsidR="002F23E8" w:rsidRPr="001536F9" w:rsidRDefault="002F23E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739482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0B92A01F" w14:textId="77777777" w:rsidR="002F23E8" w:rsidRDefault="002F23E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3157A77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A07D95C" w14:textId="77777777" w:rsidR="002F23E8" w:rsidRDefault="002F23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2A65C1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278E73F5" w14:textId="77777777" w:rsidR="002F23E8" w:rsidRPr="001536F9" w:rsidRDefault="002F23E8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F23E8" w:rsidRPr="00161E24" w14:paraId="60354903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5B8D8AD3" w14:textId="77777777" w:rsidR="002F23E8" w:rsidRPr="00A91260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A9126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A9126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2"/>
                <w:szCs w:val="22"/>
                <w:lang w:val="en-GB"/>
              </w:rPr>
              <w:t xml:space="preserve">31 </w:t>
            </w:r>
            <w:r w:rsidRPr="00A9126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2"/>
                <w:szCs w:val="22"/>
                <w:cs/>
                <w:lang w:val="en-GB"/>
              </w:rPr>
              <w:t>ธันวาคม</w:t>
            </w:r>
            <w:r w:rsidRPr="00A91260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Pr="00A9126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76" w:type="dxa"/>
            <w:vAlign w:val="bottom"/>
          </w:tcPr>
          <w:p w14:paraId="6013A641" w14:textId="77777777" w:rsidR="002F23E8" w:rsidRPr="003B401B" w:rsidDel="00634405" w:rsidRDefault="002F23E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DDF12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1978D0A4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AE8E00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62E7F63D" w14:textId="77777777" w:rsidR="002F23E8" w:rsidRPr="003368FC" w:rsidRDefault="002F23E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7DE5FB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90BF735" w14:textId="77777777" w:rsidR="002F23E8" w:rsidRPr="00B54B5E" w:rsidRDefault="002F23E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B177768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5E4CB1BD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3F4B7B26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4DC03253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578BF7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6A17F8F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CA78251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13F3086" w14:textId="77777777" w:rsidR="002F23E8" w:rsidRPr="000D7840" w:rsidRDefault="002F23E8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F23E8" w:rsidRPr="00161E24" w14:paraId="1BA2D5EC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773EEB1A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76" w:type="dxa"/>
            <w:vAlign w:val="bottom"/>
          </w:tcPr>
          <w:p w14:paraId="43CE3DAE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A211227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41C2491F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57BF3C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0F438750" w14:textId="77777777" w:rsidR="002F23E8" w:rsidRPr="003368FC" w:rsidRDefault="002F23E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CAACB20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F3F53E8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B82B77C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50C5DF78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521AED1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6E07484D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86D98DA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F8DA5CF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1EBC08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5E2063D5" w14:textId="77777777" w:rsidR="002F23E8" w:rsidRPr="00161E24" w:rsidRDefault="002F23E8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F23E8" w:rsidRPr="00161E24" w14:paraId="6293FEA6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50F575A8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676" w:type="dxa"/>
            <w:vAlign w:val="bottom"/>
          </w:tcPr>
          <w:p w14:paraId="73AF8D56" w14:textId="77777777" w:rsidR="002F23E8" w:rsidRPr="003B401B" w:rsidRDefault="002F23E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CE1E3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6E6B100E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236" w:type="dxa"/>
          </w:tcPr>
          <w:p w14:paraId="1C53D9A1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57D0C8BC" w14:textId="77777777" w:rsidR="002F23E8" w:rsidRPr="003368FC" w:rsidRDefault="002F23E8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807E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B1A691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5D4FF372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3B5678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027135AE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243" w:type="dxa"/>
            <w:vAlign w:val="bottom"/>
          </w:tcPr>
          <w:p w14:paraId="4C24FFE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4279CA10" w14:textId="77777777" w:rsidR="002F23E8" w:rsidRPr="00161E24" w:rsidRDefault="002F23E8" w:rsidP="008941E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270" w:type="dxa"/>
            <w:vAlign w:val="bottom"/>
          </w:tcPr>
          <w:p w14:paraId="5549986F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369C540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C0E372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01E252ED" w14:textId="77777777" w:rsidR="002F23E8" w:rsidRPr="00161E24" w:rsidRDefault="002F23E8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</w:t>
            </w:r>
          </w:p>
        </w:tc>
      </w:tr>
      <w:tr w:rsidR="002F23E8" w:rsidRPr="00161E24" w14:paraId="7874F3C5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629D1B1E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/>
                <w:sz w:val="22"/>
                <w:szCs w:val="22"/>
                <w:cs/>
                <w:lang w:val="en-GB"/>
              </w:rPr>
              <w:br/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ไม่</w:t>
            </w: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หมุนเวียนอื่น</w:t>
            </w:r>
          </w:p>
        </w:tc>
        <w:tc>
          <w:tcPr>
            <w:tcW w:w="676" w:type="dxa"/>
            <w:vAlign w:val="bottom"/>
          </w:tcPr>
          <w:p w14:paraId="4026458F" w14:textId="77777777" w:rsidR="002F23E8" w:rsidRDefault="002F23E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475BD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279BE9C1" w14:textId="77777777" w:rsidR="002F23E8" w:rsidRPr="00CC224E" w:rsidRDefault="002F23E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23635AFF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5A69FDC" w14:textId="77777777" w:rsidR="002F23E8" w:rsidRPr="00C028F5" w:rsidRDefault="002F23E8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807E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4F8FB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0B4A372E" w14:textId="77777777" w:rsidR="002F23E8" w:rsidRDefault="002F23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339A4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0BB37DD4" w14:textId="77777777" w:rsidR="002F23E8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</w:p>
        </w:tc>
        <w:tc>
          <w:tcPr>
            <w:tcW w:w="243" w:type="dxa"/>
            <w:vAlign w:val="bottom"/>
          </w:tcPr>
          <w:p w14:paraId="7FEED92C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090E5ECE" w14:textId="77777777" w:rsidR="002F23E8" w:rsidRDefault="002F23E8" w:rsidP="008941E4">
            <w:pPr>
              <w:pStyle w:val="acctfourfigures"/>
              <w:tabs>
                <w:tab w:val="clear" w:pos="765"/>
                <w:tab w:val="decimal" w:pos="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57B50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AC82C6D" w14:textId="77777777" w:rsidR="002F23E8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256</w:t>
            </w:r>
          </w:p>
        </w:tc>
        <w:tc>
          <w:tcPr>
            <w:tcW w:w="270" w:type="dxa"/>
            <w:vAlign w:val="bottom"/>
          </w:tcPr>
          <w:p w14:paraId="7C5D207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BB48C3E" w14:textId="77777777" w:rsidR="002F23E8" w:rsidRDefault="002F23E8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256</w:t>
            </w:r>
          </w:p>
        </w:tc>
      </w:tr>
      <w:tr w:rsidR="002F23E8" w:rsidRPr="00161E24" w14:paraId="568CA377" w14:textId="77777777" w:rsidTr="008941E4">
        <w:trPr>
          <w:trHeight w:val="74"/>
        </w:trPr>
        <w:tc>
          <w:tcPr>
            <w:tcW w:w="1710" w:type="dxa"/>
            <w:vAlign w:val="bottom"/>
          </w:tcPr>
          <w:p w14:paraId="39B8D72F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6" w:type="dxa"/>
            <w:vAlign w:val="bottom"/>
          </w:tcPr>
          <w:p w14:paraId="0324016A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570319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001E836C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DA4663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16F2AE6B" w14:textId="77777777" w:rsidR="002F23E8" w:rsidRPr="003368FC" w:rsidRDefault="002F23E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719FD9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vAlign w:val="bottom"/>
          </w:tcPr>
          <w:p w14:paraId="3B223E9B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BC8955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49167DC1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7EE329B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6BC3E15D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A99A1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989D840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839CBF2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2C51BB56" w14:textId="77777777" w:rsidR="002F23E8" w:rsidRPr="00161E24" w:rsidRDefault="002F23E8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F23E8" w:rsidRPr="00161E24" w14:paraId="0FC5ABC7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6C67E22C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676" w:type="dxa"/>
            <w:vAlign w:val="bottom"/>
          </w:tcPr>
          <w:p w14:paraId="685C98EF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363F8D8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6D4E3F26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DD975FC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4A903504" w14:textId="77777777" w:rsidR="002F23E8" w:rsidRPr="003368FC" w:rsidRDefault="002F23E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94EA6A8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795C4A74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4A132A8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1721543D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74A96FA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232CCB5C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88247B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906E3CC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5DBD2F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6F2F9720" w14:textId="77777777" w:rsidR="002F23E8" w:rsidRPr="00161E24" w:rsidRDefault="002F23E8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F23E8" w:rsidRPr="00161E24" w14:paraId="3D31D310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2D5B9C3A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676" w:type="dxa"/>
            <w:vAlign w:val="bottom"/>
          </w:tcPr>
          <w:p w14:paraId="2E8539FC" w14:textId="77777777" w:rsidR="002F23E8" w:rsidRPr="003B401B" w:rsidRDefault="002F23E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B401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0E350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6414A455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6F12E78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6D90600C" w14:textId="77777777" w:rsidR="002F23E8" w:rsidRPr="003368FC" w:rsidRDefault="002F23E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4,706</w:t>
            </w:r>
          </w:p>
        </w:tc>
        <w:tc>
          <w:tcPr>
            <w:tcW w:w="236" w:type="dxa"/>
            <w:vAlign w:val="bottom"/>
          </w:tcPr>
          <w:p w14:paraId="56C19DE0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5CD27B68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D5273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394F1C90" w14:textId="77777777" w:rsidR="002F23E8" w:rsidRPr="001C6C13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EC1D7C">
              <w:rPr>
                <w:rFonts w:asciiTheme="majorBidi" w:hAnsiTheme="majorBidi" w:cstheme="majorBidi"/>
                <w:szCs w:val="22"/>
                <w:lang w:bidi="th-TH"/>
              </w:rPr>
              <w:t>,706</w:t>
            </w:r>
          </w:p>
        </w:tc>
        <w:tc>
          <w:tcPr>
            <w:tcW w:w="243" w:type="dxa"/>
            <w:vAlign w:val="bottom"/>
          </w:tcPr>
          <w:p w14:paraId="2B078C2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5B981406" w14:textId="77777777" w:rsidR="002F23E8" w:rsidRPr="00161E24" w:rsidRDefault="002F23E8" w:rsidP="008941E4">
            <w:pPr>
              <w:pStyle w:val="acctfourfigures"/>
              <w:tabs>
                <w:tab w:val="clear" w:pos="765"/>
                <w:tab w:val="decimal" w:pos="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4506F0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7282073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4328B4">
              <w:rPr>
                <w:rFonts w:asciiTheme="majorBidi" w:hAnsiTheme="majorBidi" w:cstheme="majorBidi"/>
                <w:szCs w:val="22"/>
              </w:rPr>
              <w:t>707</w:t>
            </w:r>
          </w:p>
        </w:tc>
        <w:tc>
          <w:tcPr>
            <w:tcW w:w="270" w:type="dxa"/>
            <w:vAlign w:val="bottom"/>
          </w:tcPr>
          <w:p w14:paraId="7971879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36C4F7B" w14:textId="77777777" w:rsidR="002F23E8" w:rsidRPr="00161E24" w:rsidRDefault="002F23E8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4,707</w:t>
            </w:r>
          </w:p>
        </w:tc>
      </w:tr>
      <w:tr w:rsidR="002F23E8" w:rsidRPr="00161E24" w14:paraId="37DA3603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3B7ADB30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676" w:type="dxa"/>
            <w:vAlign w:val="bottom"/>
          </w:tcPr>
          <w:p w14:paraId="73379A20" w14:textId="77777777" w:rsidR="002F23E8" w:rsidRPr="003B401B" w:rsidRDefault="002F23E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B401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720A7B9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7ACF45D6" w14:textId="77777777" w:rsidR="002F23E8" w:rsidRPr="00B0452C" w:rsidRDefault="002F23E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CB71694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16EA2514" w14:textId="77777777" w:rsidR="002F23E8" w:rsidRPr="003368FC" w:rsidRDefault="002F23E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836</w:t>
            </w:r>
          </w:p>
        </w:tc>
        <w:tc>
          <w:tcPr>
            <w:tcW w:w="236" w:type="dxa"/>
            <w:vAlign w:val="bottom"/>
          </w:tcPr>
          <w:p w14:paraId="2F9D26B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3AE3FC86" w14:textId="77777777" w:rsidR="002F23E8" w:rsidRDefault="002F23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5B6EA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69B1E66B" w14:textId="77777777" w:rsidR="002F23E8" w:rsidRPr="001536F9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6</w:t>
            </w:r>
            <w:r w:rsidRPr="00EC1D7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EC1D7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836</w:t>
            </w:r>
          </w:p>
        </w:tc>
        <w:tc>
          <w:tcPr>
            <w:tcW w:w="243" w:type="dxa"/>
            <w:vAlign w:val="bottom"/>
          </w:tcPr>
          <w:p w14:paraId="68E19593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31340829" w14:textId="77777777" w:rsidR="002F23E8" w:rsidRPr="001536F9" w:rsidRDefault="002F23E8" w:rsidP="008941E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5052">
              <w:rPr>
                <w:rFonts w:asciiTheme="majorBidi" w:hAnsiTheme="majorBidi" w:cstheme="majorBidi"/>
                <w:szCs w:val="22"/>
                <w:lang w:bidi="th-TH"/>
              </w:rPr>
              <w:t>6,863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429EBF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74EC2EA" w14:textId="77777777" w:rsidR="002F23E8" w:rsidRDefault="002F23E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9876D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B138B76" w14:textId="77777777" w:rsidR="002F23E8" w:rsidRPr="001536F9" w:rsidRDefault="002F23E8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6,863</w:t>
            </w:r>
          </w:p>
        </w:tc>
      </w:tr>
      <w:tr w:rsidR="002F23E8" w:rsidRPr="00161E24" w14:paraId="1422CB63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4956EC94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676" w:type="dxa"/>
            <w:vAlign w:val="bottom"/>
          </w:tcPr>
          <w:p w14:paraId="26BEBB4A" w14:textId="77777777" w:rsidR="002F23E8" w:rsidRDefault="002F23E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18</w:t>
            </w:r>
          </w:p>
        </w:tc>
        <w:tc>
          <w:tcPr>
            <w:tcW w:w="236" w:type="dxa"/>
            <w:vAlign w:val="bottom"/>
          </w:tcPr>
          <w:p w14:paraId="7E23D15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3F22A6B6" w14:textId="77777777" w:rsidR="002F23E8" w:rsidRDefault="002F23E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F625F46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6BEDBB05" w14:textId="77777777" w:rsidR="002F23E8" w:rsidRPr="003368FC" w:rsidRDefault="002F23E8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807E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2CB0A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3F8261B8" w14:textId="77777777" w:rsidR="002F23E8" w:rsidRPr="00AE13E9" w:rsidRDefault="002F23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3E9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EBA24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75BCDD0C" w14:textId="77777777" w:rsidR="002F23E8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18</w:t>
            </w:r>
          </w:p>
        </w:tc>
        <w:tc>
          <w:tcPr>
            <w:tcW w:w="243" w:type="dxa"/>
            <w:vAlign w:val="bottom"/>
          </w:tcPr>
          <w:p w14:paraId="69790719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63124018" w14:textId="77777777" w:rsidR="002F23E8" w:rsidRPr="007E5052" w:rsidRDefault="002F23E8" w:rsidP="008941E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18</w:t>
            </w:r>
          </w:p>
        </w:tc>
        <w:tc>
          <w:tcPr>
            <w:tcW w:w="270" w:type="dxa"/>
            <w:vAlign w:val="bottom"/>
          </w:tcPr>
          <w:p w14:paraId="4E31B5C7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417840F" w14:textId="77777777" w:rsidR="002F23E8" w:rsidRDefault="002F23E8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321B72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E53E91D" w14:textId="77777777" w:rsidR="002F23E8" w:rsidRDefault="002F23E8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</w:t>
            </w:r>
          </w:p>
        </w:tc>
      </w:tr>
      <w:tr w:rsidR="002F23E8" w:rsidRPr="00161E24" w14:paraId="2901C7E9" w14:textId="77777777" w:rsidTr="008941E4">
        <w:trPr>
          <w:trHeight w:val="79"/>
        </w:trPr>
        <w:tc>
          <w:tcPr>
            <w:tcW w:w="1710" w:type="dxa"/>
            <w:vAlign w:val="bottom"/>
            <w:hideMark/>
          </w:tcPr>
          <w:p w14:paraId="15E1643E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676" w:type="dxa"/>
            <w:vAlign w:val="bottom"/>
          </w:tcPr>
          <w:p w14:paraId="02CF58BF" w14:textId="77777777" w:rsidR="002F23E8" w:rsidRPr="003B401B" w:rsidRDefault="002F23E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B401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8C5008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0CE7290A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</w:tcPr>
          <w:p w14:paraId="1B1E1ED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6D927034" w14:textId="77777777" w:rsidR="002F23E8" w:rsidRPr="003368FC" w:rsidRDefault="002F23E8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807E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E7610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3881C679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A7D8A3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732EC665" w14:textId="77777777" w:rsidR="002F23E8" w:rsidRPr="00EC1D7C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43" w:type="dxa"/>
            <w:vAlign w:val="bottom"/>
          </w:tcPr>
          <w:p w14:paraId="647E011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50FC6E26" w14:textId="77777777" w:rsidR="002F23E8" w:rsidRPr="00161E24" w:rsidRDefault="002F23E8" w:rsidP="008941E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7F1A9AB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AAF5D4A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9AB9DE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6ED97F9E" w14:textId="77777777" w:rsidR="002F23E8" w:rsidRPr="00161E24" w:rsidRDefault="002F23E8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</w:t>
            </w:r>
          </w:p>
        </w:tc>
      </w:tr>
      <w:tr w:rsidR="002F23E8" w:rsidRPr="00161E24" w14:paraId="1D6E9BD2" w14:textId="77777777" w:rsidTr="008941E4">
        <w:trPr>
          <w:trHeight w:val="261"/>
        </w:trPr>
        <w:tc>
          <w:tcPr>
            <w:tcW w:w="1710" w:type="dxa"/>
            <w:vAlign w:val="bottom"/>
          </w:tcPr>
          <w:p w14:paraId="445F04B2" w14:textId="77777777" w:rsidR="002F23E8" w:rsidRPr="00161E24" w:rsidRDefault="002F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A598F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676" w:type="dxa"/>
            <w:vAlign w:val="bottom"/>
          </w:tcPr>
          <w:p w14:paraId="0C43EC58" w14:textId="77777777" w:rsidR="002F23E8" w:rsidRPr="003B401B" w:rsidRDefault="002F23E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B401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CEB0F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3" w:type="dxa"/>
            <w:vAlign w:val="bottom"/>
          </w:tcPr>
          <w:p w14:paraId="28684BD3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4431B1CC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417EB846" w14:textId="77777777" w:rsidR="002F23E8" w:rsidRPr="003368FC" w:rsidRDefault="002F23E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1,502</w:t>
            </w:r>
          </w:p>
        </w:tc>
        <w:tc>
          <w:tcPr>
            <w:tcW w:w="236" w:type="dxa"/>
            <w:vAlign w:val="bottom"/>
          </w:tcPr>
          <w:p w14:paraId="3570351D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CB271A7" w14:textId="77777777" w:rsidR="002F23E8" w:rsidRPr="00AE13E9" w:rsidRDefault="002F23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BEDE85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396B7FC4" w14:textId="77777777" w:rsidR="002F23E8" w:rsidRPr="00EC1D7C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1,502</w:t>
            </w:r>
          </w:p>
        </w:tc>
        <w:tc>
          <w:tcPr>
            <w:tcW w:w="243" w:type="dxa"/>
            <w:vAlign w:val="bottom"/>
          </w:tcPr>
          <w:p w14:paraId="6C1147CF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8" w:type="dxa"/>
            <w:vAlign w:val="bottom"/>
          </w:tcPr>
          <w:p w14:paraId="6DFCC695" w14:textId="77777777" w:rsidR="002F23E8" w:rsidRPr="00161E24" w:rsidRDefault="002F23E8" w:rsidP="008941E4">
            <w:pPr>
              <w:pStyle w:val="acctfourfigures"/>
              <w:tabs>
                <w:tab w:val="clear" w:pos="765"/>
                <w:tab w:val="decimal" w:pos="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5B4209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9010924" w14:textId="77777777" w:rsidR="002F23E8" w:rsidRPr="00161E24" w:rsidRDefault="002F23E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1,403</w:t>
            </w:r>
          </w:p>
        </w:tc>
        <w:tc>
          <w:tcPr>
            <w:tcW w:w="270" w:type="dxa"/>
            <w:vAlign w:val="bottom"/>
          </w:tcPr>
          <w:p w14:paraId="67C89AEB" w14:textId="77777777" w:rsidR="002F23E8" w:rsidRPr="00161E24" w:rsidRDefault="002F2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5EC1858" w14:textId="77777777" w:rsidR="002F23E8" w:rsidRPr="00161E24" w:rsidRDefault="002F23E8" w:rsidP="008941E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1,403</w:t>
            </w:r>
          </w:p>
        </w:tc>
      </w:tr>
    </w:tbl>
    <w:p w14:paraId="7C51B050" w14:textId="61510EAF" w:rsidR="006A231B" w:rsidRDefault="006A2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184"/>
        <w:gridCol w:w="236"/>
        <w:gridCol w:w="1152"/>
        <w:gridCol w:w="236"/>
        <w:gridCol w:w="810"/>
        <w:gridCol w:w="11"/>
        <w:gridCol w:w="236"/>
        <w:gridCol w:w="821"/>
        <w:gridCol w:w="236"/>
        <w:gridCol w:w="821"/>
        <w:gridCol w:w="236"/>
        <w:gridCol w:w="843"/>
      </w:tblGrid>
      <w:tr w:rsidR="0077463D" w:rsidRPr="00EF18C5" w14:paraId="395EAEC4" w14:textId="77777777" w:rsidTr="00C47962">
        <w:trPr>
          <w:trHeight w:val="261"/>
          <w:tblHeader/>
        </w:trPr>
        <w:tc>
          <w:tcPr>
            <w:tcW w:w="2358" w:type="dxa"/>
            <w:vAlign w:val="bottom"/>
          </w:tcPr>
          <w:p w14:paraId="492F975F" w14:textId="4E24B3B4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22" w:type="dxa"/>
            <w:gridSpan w:val="12"/>
          </w:tcPr>
          <w:p w14:paraId="41CEE61D" w14:textId="570C2E9F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77463D" w:rsidRPr="00EF18C5" w14:paraId="3C7057BC" w14:textId="77777777" w:rsidTr="00C47962">
        <w:trPr>
          <w:trHeight w:val="261"/>
          <w:tblHeader/>
        </w:trPr>
        <w:tc>
          <w:tcPr>
            <w:tcW w:w="2358" w:type="dxa"/>
            <w:vAlign w:val="bottom"/>
          </w:tcPr>
          <w:p w14:paraId="006372F1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618" w:type="dxa"/>
            <w:gridSpan w:val="5"/>
          </w:tcPr>
          <w:p w14:paraId="023D43F2" w14:textId="445F2C23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204" w:type="dxa"/>
            <w:gridSpan w:val="7"/>
            <w:vAlign w:val="bottom"/>
          </w:tcPr>
          <w:p w14:paraId="03645DD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77463D" w:rsidRPr="00EF18C5" w14:paraId="3C3E8C52" w14:textId="77777777" w:rsidTr="00C47962">
        <w:trPr>
          <w:trHeight w:val="261"/>
          <w:tblHeader/>
        </w:trPr>
        <w:tc>
          <w:tcPr>
            <w:tcW w:w="2358" w:type="dxa"/>
            <w:vAlign w:val="bottom"/>
            <w:hideMark/>
          </w:tcPr>
          <w:p w14:paraId="3CE2970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84" w:type="dxa"/>
            <w:vAlign w:val="bottom"/>
          </w:tcPr>
          <w:p w14:paraId="3DC861E6" w14:textId="60BBC1FA" w:rsidR="0077463D" w:rsidRPr="005D2166" w:rsidRDefault="0077463D" w:rsidP="005D21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EF18C5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การเงินที่วัดมูลค่า</w:t>
            </w:r>
            <w:r w:rsidR="005D2166">
              <w:rPr>
                <w:rFonts w:asciiTheme="majorBidi" w:hAnsiTheme="majorBidi" w:cstheme="majorBidi"/>
                <w:sz w:val="20"/>
                <w:cs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ด้วยมูลค่ายุติธรรม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ผ่านกำไรหรือ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ขาดทุน</w:t>
            </w:r>
          </w:p>
        </w:tc>
        <w:tc>
          <w:tcPr>
            <w:tcW w:w="236" w:type="dxa"/>
            <w:vAlign w:val="bottom"/>
          </w:tcPr>
          <w:p w14:paraId="6CDBB5FE" w14:textId="2C4AF959" w:rsidR="0077463D" w:rsidRPr="00EF18C5" w:rsidRDefault="0077463D" w:rsidP="007746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43E1CAF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5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4833F23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BE11B2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55DC615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  <w:hideMark/>
          </w:tcPr>
          <w:p w14:paraId="028F383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B6BBE17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  <w:hideMark/>
          </w:tcPr>
          <w:p w14:paraId="7F684FB8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FC7551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3" w:type="dxa"/>
            <w:vAlign w:val="bottom"/>
            <w:hideMark/>
          </w:tcPr>
          <w:p w14:paraId="7D18D20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77463D" w:rsidRPr="00EF18C5" w14:paraId="04B2EA93" w14:textId="77777777" w:rsidTr="00C47962">
        <w:trPr>
          <w:trHeight w:val="261"/>
          <w:tblHeader/>
        </w:trPr>
        <w:tc>
          <w:tcPr>
            <w:tcW w:w="2358" w:type="dxa"/>
            <w:vAlign w:val="bottom"/>
          </w:tcPr>
          <w:p w14:paraId="322AF2C3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22" w:type="dxa"/>
            <w:gridSpan w:val="12"/>
            <w:vAlign w:val="bottom"/>
          </w:tcPr>
          <w:p w14:paraId="2E72C9C2" w14:textId="2D3DF1F1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jc w:val="center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77463D" w:rsidRPr="00EF18C5" w14:paraId="29505929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0D521EDF" w14:textId="1C135D8E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9B558F" w:rsidRPr="009B558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9B558F" w:rsidRPr="009B558F">
              <w:rPr>
                <w:rFonts w:asciiTheme="majorBidi" w:hAnsiTheme="majorBidi" w:hint="cs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  <w:r w:rsidR="009B558F">
              <w:rPr>
                <w:rFonts w:asciiTheme="majorBidi" w:hAnsi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 w:rsidR="00B5683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1184" w:type="dxa"/>
          </w:tcPr>
          <w:p w14:paraId="07D4E0E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D60E526" w14:textId="60ACBEF4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943B467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56CA5D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422FB74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D155C8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78B29D2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0D0060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784F35E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79446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141EDE6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4770A5" w:rsidRPr="00EF18C5" w14:paraId="2BD72D94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5888E9F5" w14:textId="12F052AF" w:rsidR="004770A5" w:rsidRPr="00EF18C5" w:rsidRDefault="004770A5" w:rsidP="00477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84" w:type="dxa"/>
            <w:vAlign w:val="bottom"/>
          </w:tcPr>
          <w:p w14:paraId="17843D57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731E435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00CA888" w14:textId="77777777" w:rsidR="004770A5" w:rsidRPr="00EF18C5" w:rsidRDefault="004770A5" w:rsidP="004770A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0AA5D18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2C24CF2" w14:textId="77777777" w:rsidR="004770A5" w:rsidRPr="00EF18C5" w:rsidRDefault="004770A5" w:rsidP="004770A5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30E909D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0CED9CA" w14:textId="77777777" w:rsidR="004770A5" w:rsidRPr="00EF18C5" w:rsidRDefault="004770A5" w:rsidP="004770A5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85E370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D731D59" w14:textId="77777777" w:rsidR="004770A5" w:rsidRPr="00EF18C5" w:rsidRDefault="004770A5" w:rsidP="004770A5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439BB1F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5CC5B4C" w14:textId="77777777" w:rsidR="004770A5" w:rsidRPr="00EF18C5" w:rsidRDefault="004770A5" w:rsidP="004770A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4770A5" w:rsidRPr="00EF18C5" w14:paraId="0683BF67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53C6C6C3" w14:textId="2BBC8E8C" w:rsidR="004770A5" w:rsidRPr="00EF18C5" w:rsidRDefault="006D6043" w:rsidP="00477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84" w:type="dxa"/>
            <w:vAlign w:val="bottom"/>
          </w:tcPr>
          <w:p w14:paraId="0BC41B95" w14:textId="324C2124" w:rsidR="004770A5" w:rsidRPr="00EF18C5" w:rsidRDefault="006A231B" w:rsidP="00145D9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7D62D674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3CA0A3D" w14:textId="01761D62" w:rsidR="004770A5" w:rsidRPr="00EF18C5" w:rsidRDefault="00B17BBB" w:rsidP="00145D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8F7A7CC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FECE439" w14:textId="01B7E2FC" w:rsidR="004770A5" w:rsidRPr="005661AE" w:rsidRDefault="00B17BBB" w:rsidP="007910C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5DFC3180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F03F0B0" w14:textId="335FD3C1" w:rsidR="004770A5" w:rsidRPr="00570DF6" w:rsidRDefault="00B17BBB" w:rsidP="0085464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45356D13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DA64347" w14:textId="7E4B73A5" w:rsidR="004770A5" w:rsidRPr="00EF18C5" w:rsidRDefault="00B17BBB" w:rsidP="00D427E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E6FB84F" w14:textId="77777777" w:rsidR="004770A5" w:rsidRPr="00EF18C5" w:rsidRDefault="004770A5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7EFE8D68" w14:textId="2FA086C4" w:rsidR="004770A5" w:rsidRPr="00B320B4" w:rsidRDefault="00B17BBB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</w:p>
        </w:tc>
      </w:tr>
      <w:tr w:rsidR="00C85CA4" w:rsidRPr="00EF18C5" w14:paraId="25902648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6FD0538F" w14:textId="1FDBA4D6" w:rsidR="00C85CA4" w:rsidRPr="00E37084" w:rsidRDefault="00DA448C" w:rsidP="00477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/>
                <w:sz w:val="22"/>
                <w:szCs w:val="22"/>
                <w:cs/>
                <w:lang w:val="en-GB"/>
              </w:rPr>
            </w:pP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ไม่</w:t>
            </w: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หมุนเวียนอื่น</w:t>
            </w:r>
          </w:p>
        </w:tc>
        <w:tc>
          <w:tcPr>
            <w:tcW w:w="1184" w:type="dxa"/>
            <w:vAlign w:val="bottom"/>
          </w:tcPr>
          <w:p w14:paraId="26229035" w14:textId="08CED2B5" w:rsidR="00C85CA4" w:rsidRDefault="00B17BBB" w:rsidP="00145D9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17031374" w14:textId="77777777" w:rsidR="00C85CA4" w:rsidRPr="00EF18C5" w:rsidRDefault="00C85CA4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C0E0694" w14:textId="2B51F1D9" w:rsidR="00C85CA4" w:rsidRDefault="00B17BBB" w:rsidP="00145D9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1F59DE" w14:textId="77777777" w:rsidR="00C85CA4" w:rsidRPr="00EF18C5" w:rsidRDefault="00C85CA4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AC78E76" w14:textId="068B91AA" w:rsidR="00C85CA4" w:rsidRDefault="00B17BBB" w:rsidP="007910C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34B1259A" w14:textId="77777777" w:rsidR="00C85CA4" w:rsidRPr="00EF18C5" w:rsidRDefault="00C85CA4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AFC4B88" w14:textId="3C5ED090" w:rsidR="00C85CA4" w:rsidRDefault="00B17BBB" w:rsidP="009B7E7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EA57EE" w14:textId="77777777" w:rsidR="00C85CA4" w:rsidRPr="00EF18C5" w:rsidRDefault="00C85CA4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83C0FCA" w14:textId="1C740978" w:rsidR="00C85CA4" w:rsidRDefault="00B17BBB" w:rsidP="009B7E7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7336996A" w14:textId="77777777" w:rsidR="00C85CA4" w:rsidRPr="00EF18C5" w:rsidRDefault="00C85CA4" w:rsidP="004770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0A859F8" w14:textId="2A9BFC50" w:rsidR="00C85CA4" w:rsidRDefault="00B17BBB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</w:tr>
      <w:tr w:rsidR="004770A5" w:rsidRPr="00E0522C" w14:paraId="11BB76AD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1123E560" w14:textId="77777777" w:rsidR="004770A5" w:rsidRPr="00E0522C" w:rsidRDefault="004770A5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4" w:type="dxa"/>
          </w:tcPr>
          <w:p w14:paraId="29234481" w14:textId="77777777" w:rsidR="004770A5" w:rsidRPr="00E0522C" w:rsidRDefault="004770A5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907DE48" w14:textId="77777777" w:rsidR="004770A5" w:rsidRPr="00E0522C" w:rsidRDefault="004770A5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DE74CB1" w14:textId="77777777" w:rsidR="004770A5" w:rsidRPr="00E0522C" w:rsidRDefault="004770A5" w:rsidP="0077463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D7608A7" w14:textId="77777777" w:rsidR="004770A5" w:rsidRPr="00E0522C" w:rsidRDefault="004770A5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436CD26" w14:textId="77777777" w:rsidR="004770A5" w:rsidRPr="00E0522C" w:rsidRDefault="004770A5" w:rsidP="007746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5692CE1" w14:textId="77777777" w:rsidR="004770A5" w:rsidRPr="00E0522C" w:rsidRDefault="004770A5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EEB9A2A" w14:textId="77777777" w:rsidR="004770A5" w:rsidRPr="00E0522C" w:rsidRDefault="004770A5" w:rsidP="0077463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F8622CA" w14:textId="77777777" w:rsidR="004770A5" w:rsidRPr="00E0522C" w:rsidRDefault="004770A5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7F15795" w14:textId="77777777" w:rsidR="004770A5" w:rsidRPr="00E0522C" w:rsidRDefault="004770A5" w:rsidP="0077463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0B9AB72" w14:textId="77777777" w:rsidR="004770A5" w:rsidRPr="00E0522C" w:rsidRDefault="004770A5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DF316B9" w14:textId="77777777" w:rsidR="004770A5" w:rsidRPr="008E3104" w:rsidRDefault="004770A5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77463D" w:rsidRPr="00EF18C5" w14:paraId="7FF19E09" w14:textId="77777777" w:rsidTr="00C47962">
        <w:trPr>
          <w:trHeight w:val="261"/>
        </w:trPr>
        <w:tc>
          <w:tcPr>
            <w:tcW w:w="2358" w:type="dxa"/>
            <w:vAlign w:val="bottom"/>
            <w:hideMark/>
          </w:tcPr>
          <w:p w14:paraId="0A79541D" w14:textId="76365B86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184" w:type="dxa"/>
          </w:tcPr>
          <w:p w14:paraId="7F9E6CF1" w14:textId="094CCC42" w:rsidR="0077463D" w:rsidRPr="00EF18C5" w:rsidRDefault="0077463D" w:rsidP="00B17BBB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E8D28EF" w14:textId="4A6C6089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8684F70" w14:textId="25FD810E" w:rsidR="0077463D" w:rsidRPr="00EF18C5" w:rsidRDefault="0077463D" w:rsidP="00C01561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4BC43D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5838C3D" w14:textId="42D5FAA6" w:rsidR="0077463D" w:rsidRPr="00EF18C5" w:rsidRDefault="0077463D" w:rsidP="00B17BBB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2A7C0A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8976F63" w14:textId="4C5A64B3" w:rsidR="0077463D" w:rsidRPr="00EF18C5" w:rsidRDefault="0077463D" w:rsidP="0077463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98E7D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9029912" w14:textId="11B448D2" w:rsidR="0077463D" w:rsidRPr="00EF18C5" w:rsidRDefault="0077463D" w:rsidP="002E527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3B6EDFA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BD470A0" w14:textId="34A74FFC" w:rsidR="0077463D" w:rsidRPr="008E3104" w:rsidRDefault="0077463D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2E527F" w:rsidRPr="00EF18C5" w14:paraId="3A3CAB20" w14:textId="77777777" w:rsidTr="00C47962">
        <w:trPr>
          <w:trHeight w:val="70"/>
        </w:trPr>
        <w:tc>
          <w:tcPr>
            <w:tcW w:w="2358" w:type="dxa"/>
            <w:vAlign w:val="bottom"/>
          </w:tcPr>
          <w:p w14:paraId="781A5D0C" w14:textId="3BA2EDE0" w:rsidR="002E527F" w:rsidRPr="000F7F2D" w:rsidRDefault="002E527F" w:rsidP="002E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6"/>
                <w:szCs w:val="6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84" w:type="dxa"/>
          </w:tcPr>
          <w:p w14:paraId="0ADD11E6" w14:textId="08D421DB" w:rsidR="002E527F" w:rsidRPr="00D956C9" w:rsidRDefault="002E527F" w:rsidP="002E527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E044BE4" w14:textId="77777777" w:rsidR="002E527F" w:rsidRPr="00D956C9" w:rsidRDefault="002E527F" w:rsidP="002E52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5E05187" w14:textId="4D23790B" w:rsidR="002E527F" w:rsidRPr="00C01561" w:rsidRDefault="002E527F" w:rsidP="002E527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7,800</w:t>
            </w:r>
          </w:p>
        </w:tc>
        <w:tc>
          <w:tcPr>
            <w:tcW w:w="236" w:type="dxa"/>
            <w:vAlign w:val="bottom"/>
          </w:tcPr>
          <w:p w14:paraId="69A490DE" w14:textId="77777777" w:rsidR="002E527F" w:rsidRPr="00D956C9" w:rsidRDefault="002E527F" w:rsidP="002E52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695672E8" w14:textId="64E77475" w:rsidR="002E527F" w:rsidRPr="00D956C9" w:rsidRDefault="002E527F" w:rsidP="002E527F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7,800</w:t>
            </w:r>
          </w:p>
        </w:tc>
        <w:tc>
          <w:tcPr>
            <w:tcW w:w="236" w:type="dxa"/>
            <w:vAlign w:val="bottom"/>
          </w:tcPr>
          <w:p w14:paraId="34831B74" w14:textId="77777777" w:rsidR="002E527F" w:rsidRPr="00D956C9" w:rsidRDefault="002E527F" w:rsidP="002E52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24C0FD92" w14:textId="1E6BA810" w:rsidR="002E527F" w:rsidRPr="00D956C9" w:rsidRDefault="002E527F" w:rsidP="002E527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ACC8802" w14:textId="77777777" w:rsidR="002E527F" w:rsidRPr="00D956C9" w:rsidRDefault="002E527F" w:rsidP="002E52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338A7085" w14:textId="231B3572" w:rsidR="002E527F" w:rsidRPr="00D956C9" w:rsidRDefault="002E527F" w:rsidP="002E527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7,716</w:t>
            </w:r>
          </w:p>
        </w:tc>
        <w:tc>
          <w:tcPr>
            <w:tcW w:w="236" w:type="dxa"/>
            <w:vAlign w:val="bottom"/>
          </w:tcPr>
          <w:p w14:paraId="610B7635" w14:textId="77777777" w:rsidR="002E527F" w:rsidRPr="00D956C9" w:rsidRDefault="002E527F" w:rsidP="002E52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3" w:type="dxa"/>
            <w:vAlign w:val="bottom"/>
          </w:tcPr>
          <w:p w14:paraId="0FC2AB92" w14:textId="65DE22C4" w:rsidR="002E527F" w:rsidRPr="008E3104" w:rsidRDefault="002E527F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8E3104">
              <w:rPr>
                <w:rFonts w:asciiTheme="majorBidi" w:hAnsiTheme="majorBidi" w:cstheme="majorBidi"/>
                <w:szCs w:val="22"/>
                <w:lang w:val="en-US"/>
              </w:rPr>
              <w:t>7,716</w:t>
            </w:r>
          </w:p>
        </w:tc>
      </w:tr>
      <w:tr w:rsidR="00CE5BCE" w:rsidRPr="00EF18C5" w14:paraId="5BA6A83A" w14:textId="77777777" w:rsidTr="00D938ED">
        <w:trPr>
          <w:trHeight w:val="261"/>
        </w:trPr>
        <w:tc>
          <w:tcPr>
            <w:tcW w:w="2358" w:type="dxa"/>
            <w:vAlign w:val="bottom"/>
          </w:tcPr>
          <w:p w14:paraId="2A52F0D1" w14:textId="507A67CE" w:rsidR="00CE5BCE" w:rsidRPr="00EF18C5" w:rsidRDefault="00CE5BCE" w:rsidP="00CE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184" w:type="dxa"/>
          </w:tcPr>
          <w:p w14:paraId="3B73CCD6" w14:textId="31B07EFF" w:rsidR="00CE5BCE" w:rsidRPr="00EF18C5" w:rsidRDefault="006B5111" w:rsidP="00CE5BCE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BB78D7" w14:textId="402A18B4" w:rsidR="00CE5BCE" w:rsidRPr="00EF18C5" w:rsidRDefault="00CE5BCE" w:rsidP="00CE5BCE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0F1778DF" w14:textId="73BC6504" w:rsidR="00CE5BCE" w:rsidRPr="00EF18C5" w:rsidRDefault="006B5111" w:rsidP="00CE5BCE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6,866</w:t>
            </w:r>
          </w:p>
        </w:tc>
        <w:tc>
          <w:tcPr>
            <w:tcW w:w="236" w:type="dxa"/>
            <w:vAlign w:val="bottom"/>
          </w:tcPr>
          <w:p w14:paraId="1284AF4C" w14:textId="77777777" w:rsidR="00CE5BCE" w:rsidRPr="00EF18C5" w:rsidRDefault="00CE5BCE" w:rsidP="00CE5B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745B780" w14:textId="16C53716" w:rsidR="00CE5BCE" w:rsidRPr="00D956C9" w:rsidRDefault="006B5111" w:rsidP="00CE5B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6,866</w:t>
            </w:r>
          </w:p>
        </w:tc>
        <w:tc>
          <w:tcPr>
            <w:tcW w:w="236" w:type="dxa"/>
            <w:vAlign w:val="bottom"/>
          </w:tcPr>
          <w:p w14:paraId="189D6884" w14:textId="77777777" w:rsidR="00CE5BCE" w:rsidRPr="00EF18C5" w:rsidRDefault="00CE5BCE" w:rsidP="00CE5B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69BF6093" w14:textId="2AB97B03" w:rsidR="00CE5BCE" w:rsidRPr="00CA58A3" w:rsidRDefault="00D938ED" w:rsidP="00CE5BC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6,865</w:t>
            </w:r>
          </w:p>
        </w:tc>
        <w:tc>
          <w:tcPr>
            <w:tcW w:w="236" w:type="dxa"/>
            <w:vAlign w:val="bottom"/>
          </w:tcPr>
          <w:p w14:paraId="6DE8D253" w14:textId="77777777" w:rsidR="00CE5BCE" w:rsidRPr="00D956C9" w:rsidRDefault="00CE5BCE" w:rsidP="00CE5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17D99BB6" w14:textId="26DF070F" w:rsidR="00CE5BCE" w:rsidRPr="00D956C9" w:rsidRDefault="006B5111" w:rsidP="00CE5BC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375BC7" w14:textId="77777777" w:rsidR="00CE5BCE" w:rsidRPr="00EF18C5" w:rsidRDefault="00CE5BCE" w:rsidP="00CE5B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3" w:type="dxa"/>
            <w:vAlign w:val="bottom"/>
          </w:tcPr>
          <w:p w14:paraId="70C89FC8" w14:textId="2068D272" w:rsidR="00CE5BCE" w:rsidRPr="008E3104" w:rsidRDefault="00D938ED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6,865</w:t>
            </w:r>
          </w:p>
        </w:tc>
      </w:tr>
      <w:tr w:rsidR="00E03C06" w:rsidRPr="00EF18C5" w14:paraId="0AE5B90A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2A5C0A40" w14:textId="6982C9A6" w:rsidR="00E03C06" w:rsidRPr="00C745FD" w:rsidRDefault="00E03C06" w:rsidP="00E0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184" w:type="dxa"/>
          </w:tcPr>
          <w:p w14:paraId="14AD3E01" w14:textId="5B04CCCF" w:rsidR="00E03C06" w:rsidRDefault="006B5111" w:rsidP="00E03C0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30786A" w14:textId="77777777" w:rsidR="00E03C06" w:rsidRPr="00EF18C5" w:rsidRDefault="00E03C06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3F88625C" w14:textId="0F8F4ABA" w:rsidR="00E03C06" w:rsidRDefault="006B5111" w:rsidP="00E03C0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</w:t>
            </w:r>
          </w:p>
        </w:tc>
        <w:tc>
          <w:tcPr>
            <w:tcW w:w="236" w:type="dxa"/>
            <w:vAlign w:val="bottom"/>
          </w:tcPr>
          <w:p w14:paraId="6E3233D1" w14:textId="77777777" w:rsidR="00E03C06" w:rsidRPr="00EF18C5" w:rsidRDefault="00E03C06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6FAD54F" w14:textId="37B268A9" w:rsidR="00E03C06" w:rsidRPr="00D956C9" w:rsidRDefault="006B5111" w:rsidP="00E03C06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</w:t>
            </w:r>
          </w:p>
        </w:tc>
        <w:tc>
          <w:tcPr>
            <w:tcW w:w="236" w:type="dxa"/>
            <w:vAlign w:val="bottom"/>
          </w:tcPr>
          <w:p w14:paraId="2FD5FF42" w14:textId="77777777" w:rsidR="00E03C06" w:rsidRPr="00EF18C5" w:rsidRDefault="00E03C06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3FAE4C5C" w14:textId="0FCF3C56" w:rsidR="00E03C06" w:rsidRPr="00D956C9" w:rsidRDefault="006B5111" w:rsidP="00E03C0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B446E8" w14:textId="77777777" w:rsidR="00E03C06" w:rsidRPr="00D956C9" w:rsidRDefault="00E03C06" w:rsidP="00E0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4B10F1D2" w14:textId="291117EA" w:rsidR="00E03C06" w:rsidRPr="00D956C9" w:rsidRDefault="006B5111" w:rsidP="00E03C0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</w:t>
            </w:r>
          </w:p>
        </w:tc>
        <w:tc>
          <w:tcPr>
            <w:tcW w:w="236" w:type="dxa"/>
            <w:vAlign w:val="bottom"/>
          </w:tcPr>
          <w:p w14:paraId="6419E053" w14:textId="77777777" w:rsidR="00E03C06" w:rsidRPr="00EF18C5" w:rsidRDefault="00E03C06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3" w:type="dxa"/>
            <w:vAlign w:val="bottom"/>
          </w:tcPr>
          <w:p w14:paraId="4FBFC497" w14:textId="6B1C1123" w:rsidR="00E03C06" w:rsidRPr="008E3104" w:rsidRDefault="006B5111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E3104">
              <w:rPr>
                <w:rFonts w:asciiTheme="majorBidi" w:hAnsiTheme="majorBidi" w:cstheme="majorBidi"/>
                <w:szCs w:val="22"/>
                <w:lang w:val="en-US"/>
              </w:rPr>
              <w:t>32</w:t>
            </w:r>
          </w:p>
        </w:tc>
      </w:tr>
      <w:tr w:rsidR="00E0522C" w:rsidRPr="00EF18C5" w14:paraId="4357FAE5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5B850EB0" w14:textId="77777777" w:rsidR="00E0522C" w:rsidRDefault="00E0522C" w:rsidP="00E0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4" w:type="dxa"/>
          </w:tcPr>
          <w:p w14:paraId="1A914A16" w14:textId="77777777" w:rsidR="00E0522C" w:rsidRDefault="00E0522C" w:rsidP="00E03C0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2D3E0CB" w14:textId="77777777" w:rsidR="00E0522C" w:rsidRPr="00EF18C5" w:rsidRDefault="00E0522C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2563AB6E" w14:textId="77777777" w:rsidR="00E0522C" w:rsidRDefault="00E0522C" w:rsidP="00E03C0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B47313" w14:textId="77777777" w:rsidR="00E0522C" w:rsidRPr="00EF18C5" w:rsidRDefault="00E0522C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4AF911E" w14:textId="77777777" w:rsidR="00E0522C" w:rsidRDefault="00E0522C" w:rsidP="00E03C06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5F176B" w14:textId="77777777" w:rsidR="00E0522C" w:rsidRPr="00EF18C5" w:rsidRDefault="00E0522C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511256CF" w14:textId="77777777" w:rsidR="00E0522C" w:rsidRDefault="00E0522C" w:rsidP="00E03C0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799359D" w14:textId="77777777" w:rsidR="00E0522C" w:rsidRPr="00D956C9" w:rsidRDefault="00E0522C" w:rsidP="00E0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5BAAAFE2" w14:textId="77777777" w:rsidR="00E0522C" w:rsidRDefault="00E0522C" w:rsidP="00E03C0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2A67DD" w14:textId="77777777" w:rsidR="00E0522C" w:rsidRPr="00EF18C5" w:rsidRDefault="00E0522C" w:rsidP="00E03C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3" w:type="dxa"/>
            <w:vAlign w:val="bottom"/>
          </w:tcPr>
          <w:p w14:paraId="7BDF5F4D" w14:textId="77777777" w:rsidR="00E0522C" w:rsidRPr="008E3104" w:rsidRDefault="00E0522C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77463D" w:rsidRPr="00FD72CB" w14:paraId="1AF1D744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4B7779A2" w14:textId="5B404F24" w:rsidR="0077463D" w:rsidRPr="00FD72CB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 w:rsidR="006524E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184" w:type="dxa"/>
          </w:tcPr>
          <w:p w14:paraId="3755AA0D" w14:textId="4D5AC960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5D4C0FE" w14:textId="6B7DAFB7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DFC9CA0" w14:textId="1719A1A4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F11837D" w14:textId="77777777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DEE1252" w14:textId="387FBA44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141D1AB" w14:textId="77777777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5156CF4" w14:textId="7B2794AD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201B2B1" w14:textId="4E1ECAD1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6311946" w14:textId="56D9C356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A37EA0" w14:textId="77777777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F3DA50E" w14:textId="187836C4" w:rsidR="0077463D" w:rsidRPr="008E3104" w:rsidRDefault="0077463D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B272E3" w:rsidRPr="00FD72CB" w14:paraId="653C84F3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12920304" w14:textId="05FF61CA" w:rsidR="00B272E3" w:rsidRPr="00EF18C5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84" w:type="dxa"/>
          </w:tcPr>
          <w:p w14:paraId="068A661B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7BCF63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6CFB792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9C23520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2A7D0BB4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A36D4A1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487EEF8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DE768B3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1A8753E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6A699AC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06246A2" w14:textId="77777777" w:rsidR="00B272E3" w:rsidRPr="008E3104" w:rsidRDefault="00B272E3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B272E3" w:rsidRPr="00FD72CB" w14:paraId="4BCBE939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47D18DA6" w14:textId="2523F8EB" w:rsidR="00B272E3" w:rsidRPr="00EF18C5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ไม่</w:t>
            </w:r>
            <w:r w:rsidRPr="00E37084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หมุนเวียนอื่น</w:t>
            </w:r>
          </w:p>
        </w:tc>
        <w:tc>
          <w:tcPr>
            <w:tcW w:w="1184" w:type="dxa"/>
            <w:vAlign w:val="bottom"/>
          </w:tcPr>
          <w:p w14:paraId="4D33FB76" w14:textId="4AD62046" w:rsidR="00B272E3" w:rsidRPr="00FD72CB" w:rsidRDefault="00B272E3" w:rsidP="00B272E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5E42B5C2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043AFCA" w14:textId="13A0FA1E" w:rsidR="00B272E3" w:rsidRPr="00FD72CB" w:rsidRDefault="00B272E3" w:rsidP="00B272E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BBA9D4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D6F14DD" w14:textId="21A81ED3" w:rsidR="00B272E3" w:rsidRPr="00FD72CB" w:rsidRDefault="00B272E3" w:rsidP="00B272E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09803D07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7B1E7BF" w14:textId="49B35AE5" w:rsidR="00B272E3" w:rsidRPr="00FD72CB" w:rsidRDefault="00B272E3" w:rsidP="00B272E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F1458B0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A9B2AA8" w14:textId="00B2DFA8" w:rsidR="00B272E3" w:rsidRPr="00FD72CB" w:rsidRDefault="00B272E3" w:rsidP="00B272E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5DC05D40" w14:textId="77777777" w:rsidR="00B272E3" w:rsidRPr="00FD72C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7C64182" w14:textId="693AE90D" w:rsidR="00B272E3" w:rsidRPr="008E3104" w:rsidRDefault="00B272E3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</w:tr>
      <w:tr w:rsidR="00B272E3" w:rsidRPr="00E0522C" w14:paraId="1497F377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5303E49F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4" w:type="dxa"/>
          </w:tcPr>
          <w:p w14:paraId="57668CEA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438CF18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26D7647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C5F623A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2481C25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36C7F72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462279C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496546D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631C1BF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DE2A8A8" w14:textId="77777777" w:rsidR="00B272E3" w:rsidRPr="00E0522C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B6D2101" w14:textId="77777777" w:rsidR="00B272E3" w:rsidRPr="008E3104" w:rsidRDefault="00B272E3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B272E3" w:rsidRPr="00EF18C5" w14:paraId="4D7279AF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4ADC02A0" w14:textId="5795B461" w:rsidR="00B272E3" w:rsidRPr="00EF18C5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483ED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84" w:type="dxa"/>
          </w:tcPr>
          <w:p w14:paraId="40283905" w14:textId="27CB3DC0" w:rsidR="00B272E3" w:rsidRPr="00EF18C5" w:rsidRDefault="00B272E3" w:rsidP="00B272E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1EDE4F7" w14:textId="16399550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E7590E7" w14:textId="1F089866" w:rsidR="00B272E3" w:rsidRPr="00EF18C5" w:rsidRDefault="00B272E3" w:rsidP="00B272E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F44B819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A576A2D" w14:textId="063E4C7A" w:rsidR="00B272E3" w:rsidRPr="007D14AC" w:rsidRDefault="00B272E3" w:rsidP="00B272E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6912B0C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A2D3802" w14:textId="7BABBB53" w:rsidR="00B272E3" w:rsidRPr="002316FE" w:rsidRDefault="00B272E3" w:rsidP="00B272E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3CA9DF7" w14:textId="33932EB5" w:rsidR="00B272E3" w:rsidRPr="002316FE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99"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5F1ABC29" w14:textId="6BD23E45" w:rsidR="00B272E3" w:rsidRPr="0078572B" w:rsidRDefault="00B272E3" w:rsidP="00B272E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FB149E9" w14:textId="77777777" w:rsidR="00B272E3" w:rsidRPr="0078572B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F6D4164" w14:textId="36D0301B" w:rsidR="00B272E3" w:rsidRPr="008E3104" w:rsidRDefault="00B272E3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B272E3" w:rsidRPr="00EF18C5" w14:paraId="5DF52809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7D3BF5AF" w14:textId="2ACE814D" w:rsidR="00B272E3" w:rsidRPr="00EF18C5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184" w:type="dxa"/>
          </w:tcPr>
          <w:p w14:paraId="3779765B" w14:textId="1A4E1E7A" w:rsidR="00B272E3" w:rsidRPr="00EF18C5" w:rsidRDefault="00B272E3" w:rsidP="00B272E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EE8A9A0" w14:textId="0D9F9DD2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EC0337F" w14:textId="47FE54AE" w:rsidR="00B272E3" w:rsidRPr="00FB6824" w:rsidRDefault="00B272E3" w:rsidP="00B272E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3,799</w:t>
            </w:r>
          </w:p>
        </w:tc>
        <w:tc>
          <w:tcPr>
            <w:tcW w:w="236" w:type="dxa"/>
            <w:vAlign w:val="bottom"/>
          </w:tcPr>
          <w:p w14:paraId="1E84653B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82C56F5" w14:textId="3822D9BB" w:rsidR="00B272E3" w:rsidRPr="007D14AC" w:rsidRDefault="00B272E3" w:rsidP="00B272E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3,799</w:t>
            </w:r>
          </w:p>
        </w:tc>
        <w:tc>
          <w:tcPr>
            <w:tcW w:w="236" w:type="dxa"/>
            <w:vAlign w:val="bottom"/>
          </w:tcPr>
          <w:p w14:paraId="3810DCA1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9ECEE57" w14:textId="5C88755C" w:rsidR="00B272E3" w:rsidRPr="0078572B" w:rsidRDefault="007D3FFC" w:rsidP="00B272E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</w:t>
            </w:r>
            <w:r w:rsidR="00E83DE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80885A" w14:textId="77777777" w:rsidR="00B272E3" w:rsidRPr="0078572B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AFBAB35" w14:textId="51F1FA5A" w:rsidR="00B272E3" w:rsidRPr="0078572B" w:rsidRDefault="00B272E3" w:rsidP="00B272E3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3,801</w:t>
            </w:r>
          </w:p>
        </w:tc>
        <w:tc>
          <w:tcPr>
            <w:tcW w:w="236" w:type="dxa"/>
            <w:vAlign w:val="bottom"/>
          </w:tcPr>
          <w:p w14:paraId="73E3C0CE" w14:textId="77777777" w:rsidR="00B272E3" w:rsidRPr="0078572B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36893A7" w14:textId="5FB259AE" w:rsidR="00B272E3" w:rsidRPr="008E3104" w:rsidRDefault="00B272E3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8E3104">
              <w:rPr>
                <w:rFonts w:asciiTheme="majorBidi" w:hAnsiTheme="majorBidi" w:cstheme="majorBidi"/>
                <w:szCs w:val="22"/>
                <w:lang w:val="en-US"/>
              </w:rPr>
              <w:t>3,801</w:t>
            </w:r>
          </w:p>
        </w:tc>
      </w:tr>
      <w:tr w:rsidR="00B272E3" w:rsidRPr="00EF18C5" w14:paraId="6F085791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24B85E7C" w14:textId="6D3C2094" w:rsidR="00B272E3" w:rsidRPr="00EF18C5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84" w:type="dxa"/>
          </w:tcPr>
          <w:p w14:paraId="2232B76C" w14:textId="783CDA70" w:rsidR="00B272E3" w:rsidRPr="00EF18C5" w:rsidRDefault="00B272E3" w:rsidP="00B272E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3F31BB1" w14:textId="18903543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07A136B" w14:textId="5C21C64C" w:rsidR="00B272E3" w:rsidRPr="00EF18C5" w:rsidRDefault="00B272E3" w:rsidP="00B272E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6,836</w:t>
            </w:r>
          </w:p>
        </w:tc>
        <w:tc>
          <w:tcPr>
            <w:tcW w:w="236" w:type="dxa"/>
            <w:vAlign w:val="bottom"/>
          </w:tcPr>
          <w:p w14:paraId="3647B99A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8A81897" w14:textId="0D5EB8ED" w:rsidR="00B272E3" w:rsidRPr="007D14AC" w:rsidRDefault="00B272E3" w:rsidP="00B272E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6,836</w:t>
            </w:r>
          </w:p>
        </w:tc>
        <w:tc>
          <w:tcPr>
            <w:tcW w:w="236" w:type="dxa"/>
            <w:vAlign w:val="bottom"/>
          </w:tcPr>
          <w:p w14:paraId="63C45C47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F1500B5" w14:textId="57B13B76" w:rsidR="00B272E3" w:rsidRPr="003B3297" w:rsidRDefault="00B272E3" w:rsidP="00B272E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6,863</w:t>
            </w:r>
          </w:p>
        </w:tc>
        <w:tc>
          <w:tcPr>
            <w:tcW w:w="236" w:type="dxa"/>
            <w:vAlign w:val="bottom"/>
          </w:tcPr>
          <w:p w14:paraId="63C915B0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451FD8B" w14:textId="6760C223" w:rsidR="00B272E3" w:rsidRPr="00EF18C5" w:rsidRDefault="00B272E3" w:rsidP="00F4723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87899F5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5B72B63" w14:textId="3EF03A3A" w:rsidR="00B272E3" w:rsidRPr="008E3104" w:rsidRDefault="00B272E3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8E3104">
              <w:rPr>
                <w:rFonts w:asciiTheme="majorBidi" w:hAnsiTheme="majorBidi" w:cstheme="majorBidi"/>
                <w:szCs w:val="22"/>
                <w:lang w:val="en-US"/>
              </w:rPr>
              <w:t>6,863</w:t>
            </w:r>
          </w:p>
        </w:tc>
      </w:tr>
      <w:tr w:rsidR="00B272E3" w:rsidRPr="00EF18C5" w14:paraId="164EAF20" w14:textId="77777777" w:rsidTr="00C47962">
        <w:trPr>
          <w:trHeight w:val="261"/>
        </w:trPr>
        <w:tc>
          <w:tcPr>
            <w:tcW w:w="2358" w:type="dxa"/>
            <w:vAlign w:val="bottom"/>
          </w:tcPr>
          <w:p w14:paraId="616A0A63" w14:textId="36A42387" w:rsidR="00B272E3" w:rsidRPr="00F23FBD" w:rsidRDefault="00B272E3" w:rsidP="00B2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184" w:type="dxa"/>
          </w:tcPr>
          <w:p w14:paraId="417B0441" w14:textId="32136F9E" w:rsidR="00B272E3" w:rsidRPr="00EF18C5" w:rsidRDefault="00B272E3" w:rsidP="00B272E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CA71432" w14:textId="0A4E574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0BEA5BE" w14:textId="5B8F2AE1" w:rsidR="00B272E3" w:rsidRPr="00EF18C5" w:rsidRDefault="00B272E3" w:rsidP="00B272E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236" w:type="dxa"/>
            <w:vAlign w:val="bottom"/>
          </w:tcPr>
          <w:p w14:paraId="6CE95338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E2A8C72" w14:textId="50903FD7" w:rsidR="00B272E3" w:rsidRPr="007D14AC" w:rsidRDefault="00B272E3" w:rsidP="00B272E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236" w:type="dxa"/>
            <w:vAlign w:val="bottom"/>
          </w:tcPr>
          <w:p w14:paraId="515ACA0E" w14:textId="091E9544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306505B" w14:textId="0EEBF1A0" w:rsidR="00B272E3" w:rsidRPr="00EF18C5" w:rsidRDefault="00E83DE4" w:rsidP="00E83DE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4581A9" w14:textId="77777777" w:rsidR="00B272E3" w:rsidRPr="00EF18C5" w:rsidRDefault="00B272E3" w:rsidP="00B272E3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98BF8A0" w14:textId="4273D966" w:rsidR="00B272E3" w:rsidRPr="00EF18C5" w:rsidRDefault="00B272E3" w:rsidP="00B272E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236" w:type="dxa"/>
            <w:vAlign w:val="bottom"/>
          </w:tcPr>
          <w:p w14:paraId="49CDEFDC" w14:textId="77777777" w:rsidR="00B272E3" w:rsidRPr="00EF18C5" w:rsidRDefault="00B272E3" w:rsidP="00B272E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7C77ADAD" w14:textId="3CD47B68" w:rsidR="00B272E3" w:rsidRPr="008E3104" w:rsidRDefault="00B272E3" w:rsidP="008E310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8E3104">
              <w:rPr>
                <w:rFonts w:asciiTheme="majorBidi" w:hAnsiTheme="majorBidi" w:cstheme="majorBidi"/>
                <w:szCs w:val="22"/>
                <w:lang w:val="en-US"/>
              </w:rPr>
              <w:t>33</w:t>
            </w:r>
          </w:p>
        </w:tc>
      </w:tr>
    </w:tbl>
    <w:p w14:paraId="723F7913" w14:textId="77777777" w:rsidR="00E02EF9" w:rsidRDefault="00E02EF9" w:rsidP="003B11D0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</w:p>
    <w:p w14:paraId="1ED16594" w14:textId="7A1ECC8B" w:rsidR="003D323F" w:rsidRPr="00582D0C" w:rsidRDefault="002F69E4" w:rsidP="00802F68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ตารางดังต่อไปนี้แสดงเทคนิคการประเมินมูลค่าของเครื่องมือทางการเงิน</w:t>
      </w:r>
      <w:r w:rsidR="00E57F2E" w:rsidRPr="00EF18C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ที่วัดมูลค่าด้วยราคายุติธรรม</w:t>
      </w:r>
      <w:r w:rsidR="00F73B90">
        <w:rPr>
          <w:rFonts w:asciiTheme="majorBidi" w:hAnsiTheme="majorBidi" w:cstheme="majorBidi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ใน</w:t>
      </w:r>
      <w:r w:rsidRPr="00A45400">
        <w:rPr>
          <w:rFonts w:asciiTheme="majorBidi" w:hAnsiTheme="majorBidi" w:cstheme="majorBidi"/>
          <w:spacing w:val="4"/>
          <w:sz w:val="30"/>
          <w:szCs w:val="30"/>
          <w:cs/>
          <w:lang w:val="en-GB" w:eastAsia="en-GB"/>
        </w:rPr>
        <w:t>งบฐานะการเงิน</w:t>
      </w:r>
    </w:p>
    <w:p w14:paraId="2B55D9E9" w14:textId="0CCC0B68" w:rsidR="00194BCB" w:rsidRPr="00A815AE" w:rsidRDefault="00194BCB" w:rsidP="003B11D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5539FD" w:rsidRPr="00EF18C5" w14:paraId="0356125A" w14:textId="77777777" w:rsidTr="00DB3409">
        <w:trPr>
          <w:tblHeader/>
        </w:trPr>
        <w:tc>
          <w:tcPr>
            <w:tcW w:w="2520" w:type="dxa"/>
            <w:hideMark/>
          </w:tcPr>
          <w:p w14:paraId="507FBB12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44BF8B76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4726C6" w:rsidRPr="00EF18C5" w14:paraId="03E5CCD6" w14:textId="77777777">
        <w:tc>
          <w:tcPr>
            <w:tcW w:w="2520" w:type="dxa"/>
          </w:tcPr>
          <w:p w14:paraId="60EC6582" w14:textId="77777777" w:rsidR="004726C6" w:rsidRPr="00161E24" w:rsidRDefault="004726C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E422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7FF247C" w14:textId="77777777" w:rsidR="004726C6" w:rsidRPr="006033DE" w:rsidRDefault="004726C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42279757" w14:textId="77777777" w:rsidR="004726C6" w:rsidRPr="006033DE" w:rsidRDefault="004726C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6033DE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การคำนวณโดยใช้วิธีคิดลดกระแสเงินสดด้วยอัตราดอกเบี้ยในตลาด</w:t>
            </w:r>
          </w:p>
        </w:tc>
      </w:tr>
      <w:tr w:rsidR="005539FD" w:rsidRPr="00EF18C5" w14:paraId="4BD34426" w14:textId="77777777" w:rsidTr="00DB3409">
        <w:tc>
          <w:tcPr>
            <w:tcW w:w="2520" w:type="dxa"/>
          </w:tcPr>
          <w:p w14:paraId="3269C227" w14:textId="747C1F28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EC377AF" w14:textId="14624D7D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42C4D" w:rsidRPr="00EF18C5" w14:paraId="73A09404" w14:textId="77777777" w:rsidTr="00DB3409">
        <w:tc>
          <w:tcPr>
            <w:tcW w:w="2520" w:type="dxa"/>
          </w:tcPr>
          <w:p w14:paraId="00407C56" w14:textId="4E30B5D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</w:tcPr>
          <w:p w14:paraId="44EE978E" w14:textId="7777777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038F1CA" w14:textId="3DBCE2AE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อ้างอิงจากราคาซื้อขายที่ประกาศอยู่ในตลาดหุ้นกู้ที่มีการซื้อขายในประเทศไทย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โดยใช้ราคาปิด ณ วันสิ้นรอบระยะเวลารายงาน</w:t>
            </w:r>
          </w:p>
        </w:tc>
      </w:tr>
      <w:tr w:rsidR="000F7F2D" w:rsidRPr="00EF18C5" w14:paraId="75F6A81B" w14:textId="77777777" w:rsidTr="00DB3409">
        <w:tc>
          <w:tcPr>
            <w:tcW w:w="2520" w:type="dxa"/>
          </w:tcPr>
          <w:p w14:paraId="5ED657AB" w14:textId="43E4B813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หนี้สินไม่หมุนเวียนอื่น</w:t>
            </w:r>
          </w:p>
        </w:tc>
        <w:tc>
          <w:tcPr>
            <w:tcW w:w="236" w:type="dxa"/>
          </w:tcPr>
          <w:p w14:paraId="5FEE26B7" w14:textId="77777777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4E503463" w14:textId="35A43A86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เงินกู้ยืมส่วนเพิ่ม</w:t>
            </w:r>
          </w:p>
        </w:tc>
      </w:tr>
    </w:tbl>
    <w:p w14:paraId="15401F43" w14:textId="77777777" w:rsidR="00EA5D6D" w:rsidRPr="006C5180" w:rsidRDefault="00EA5D6D" w:rsidP="006C518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</w:pPr>
    </w:p>
    <w:p w14:paraId="2DEA9DC7" w14:textId="77777777" w:rsidR="00534986" w:rsidRDefault="00534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br w:type="page"/>
      </w:r>
    </w:p>
    <w:p w14:paraId="29506A4A" w14:textId="539C4AB3" w:rsidR="00382697" w:rsidRDefault="00382697" w:rsidP="0038269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6"/>
          <w:sz w:val="30"/>
          <w:szCs w:val="30"/>
          <w:lang w:val="en-GB" w:eastAsia="en-GB"/>
        </w:rPr>
      </w:pPr>
      <w:r w:rsidRPr="00382697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lastRenderedPageBreak/>
        <w:t>มูลค่ายุติธรรมของเงินกู้</w:t>
      </w:r>
      <w:r w:rsidRPr="00382697">
        <w:rPr>
          <w:rFonts w:asciiTheme="majorBidi" w:hAnsiTheme="majorBidi" w:cstheme="majorBidi" w:hint="cs"/>
          <w:spacing w:val="-4"/>
          <w:sz w:val="30"/>
          <w:szCs w:val="30"/>
          <w:cs/>
          <w:lang w:val="en-GB" w:eastAsia="en-GB"/>
        </w:rPr>
        <w:t>ยืม</w:t>
      </w:r>
      <w:r w:rsidRPr="00382697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ระยะยาวจากสถาบันทางการเงิน วัดมูลค่าด้วยราคาทุนตัดจำหน่ายคำนวณโดยใช้</w:t>
      </w:r>
      <w:r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  <w:br/>
      </w:r>
      <w:r w:rsidRPr="00A45400">
        <w:rPr>
          <w:rFonts w:asciiTheme="majorBidi" w:hAnsiTheme="majorBidi" w:cstheme="majorBidi"/>
          <w:spacing w:val="6"/>
          <w:sz w:val="30"/>
          <w:szCs w:val="30"/>
          <w:cs/>
          <w:lang w:val="en-GB" w:eastAsia="en-GB"/>
        </w:rPr>
        <w:t>วิธีคิดลดกระแสเงินสด</w:t>
      </w:r>
    </w:p>
    <w:p w14:paraId="6BFC0A4A" w14:textId="77777777" w:rsidR="00851407" w:rsidRDefault="00851407" w:rsidP="0038269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6"/>
          <w:sz w:val="30"/>
          <w:szCs w:val="30"/>
          <w:lang w:val="en-GB" w:eastAsia="en-GB"/>
        </w:rPr>
      </w:pPr>
    </w:p>
    <w:p w14:paraId="58EA6B06" w14:textId="031F935F" w:rsidR="00851407" w:rsidRDefault="00247E02" w:rsidP="0038269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GB" w:eastAsia="en-GB"/>
        </w:rPr>
      </w:pPr>
      <w:r w:rsidRPr="00046BC2">
        <w:rPr>
          <w:rFonts w:asciiTheme="majorBidi" w:hAnsiTheme="majorBidi" w:cstheme="majorBidi" w:hint="cs"/>
          <w:i/>
          <w:iCs/>
          <w:spacing w:val="6"/>
          <w:sz w:val="30"/>
          <w:szCs w:val="30"/>
          <w:cs/>
          <w:lang w:val="en-GB" w:eastAsia="en-GB"/>
        </w:rPr>
        <w:t>เงินกู้ยืมระยะยาว</w:t>
      </w:r>
    </w:p>
    <w:p w14:paraId="2F9809E7" w14:textId="77777777" w:rsidR="00750511" w:rsidRDefault="00750511" w:rsidP="002444A0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spacing w:val="6"/>
          <w:sz w:val="30"/>
          <w:szCs w:val="30"/>
          <w:lang w:eastAsia="en-GB"/>
        </w:rPr>
      </w:pPr>
    </w:p>
    <w:p w14:paraId="57E8B4BF" w14:textId="7F64AFC9" w:rsidR="00750511" w:rsidRPr="003946C6" w:rsidRDefault="00750511" w:rsidP="0038269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6"/>
          <w:sz w:val="30"/>
          <w:szCs w:val="30"/>
          <w:cs/>
          <w:lang w:eastAsia="en-GB"/>
        </w:rPr>
      </w:pPr>
      <w:r w:rsidRPr="00750511">
        <w:rPr>
          <w:rFonts w:asciiTheme="majorBidi" w:hAnsiTheme="majorBidi" w:cstheme="majorBidi"/>
          <w:spacing w:val="6"/>
          <w:sz w:val="30"/>
          <w:szCs w:val="30"/>
          <w:cs/>
          <w:lang w:eastAsia="en-GB"/>
        </w:rPr>
        <w:t xml:space="preserve">ในเดือนมิถุนายน </w:t>
      </w:r>
      <w:r w:rsidRPr="00750511">
        <w:rPr>
          <w:rFonts w:asciiTheme="majorBidi" w:hAnsiTheme="majorBidi" w:cstheme="majorBidi"/>
          <w:spacing w:val="6"/>
          <w:sz w:val="30"/>
          <w:szCs w:val="30"/>
          <w:lang w:eastAsia="en-GB"/>
        </w:rPr>
        <w:t xml:space="preserve">2569 </w:t>
      </w:r>
      <w:r w:rsidRPr="00750511">
        <w:rPr>
          <w:rFonts w:asciiTheme="majorBidi" w:hAnsiTheme="majorBidi" w:cstheme="majorBidi"/>
          <w:spacing w:val="6"/>
          <w:sz w:val="30"/>
          <w:szCs w:val="30"/>
          <w:cs/>
          <w:lang w:eastAsia="en-GB"/>
        </w:rPr>
        <w:t xml:space="preserve">บริษัทเข้าทำสัญญากู้ยืมเงินระยะยาวจากสถาบันการเงินภายในประเทศหลายแห่งรวมมูลค่า </w:t>
      </w:r>
      <w:r w:rsidR="00D620D6">
        <w:rPr>
          <w:rFonts w:asciiTheme="majorBidi" w:hAnsiTheme="majorBidi" w:cstheme="majorBidi"/>
          <w:spacing w:val="6"/>
          <w:sz w:val="30"/>
          <w:szCs w:val="30"/>
          <w:lang w:eastAsia="en-GB"/>
        </w:rPr>
        <w:t>5,000</w:t>
      </w:r>
      <w:r w:rsidRPr="00750511">
        <w:rPr>
          <w:rFonts w:asciiTheme="majorBidi" w:hAnsiTheme="majorBidi" w:cstheme="majorBidi"/>
          <w:spacing w:val="6"/>
          <w:sz w:val="30"/>
          <w:szCs w:val="30"/>
          <w:lang w:eastAsia="en-GB"/>
        </w:rPr>
        <w:t xml:space="preserve"> </w:t>
      </w:r>
      <w:r w:rsidRPr="00750511">
        <w:rPr>
          <w:rFonts w:asciiTheme="majorBidi" w:hAnsiTheme="majorBidi" w:cstheme="majorBidi"/>
          <w:spacing w:val="6"/>
          <w:sz w:val="30"/>
          <w:szCs w:val="30"/>
          <w:cs/>
          <w:lang w:eastAsia="en-GB"/>
        </w:rPr>
        <w:t xml:space="preserve">ล้านบาท ซึ่งมีกำหนดชำระคืน </w:t>
      </w:r>
      <w:r w:rsidR="006B2AC0">
        <w:rPr>
          <w:rFonts w:asciiTheme="majorBidi" w:hAnsiTheme="majorBidi" w:cstheme="majorBidi"/>
          <w:spacing w:val="6"/>
          <w:sz w:val="30"/>
          <w:szCs w:val="30"/>
          <w:lang w:eastAsia="en-GB"/>
        </w:rPr>
        <w:t>4</w:t>
      </w:r>
      <w:r w:rsidRPr="00750511">
        <w:rPr>
          <w:rFonts w:asciiTheme="majorBidi" w:hAnsiTheme="majorBidi" w:cstheme="majorBidi"/>
          <w:spacing w:val="6"/>
          <w:sz w:val="30"/>
          <w:szCs w:val="30"/>
          <w:lang w:eastAsia="en-GB"/>
        </w:rPr>
        <w:t xml:space="preserve"> </w:t>
      </w:r>
      <w:r w:rsidR="002444A0">
        <w:rPr>
          <w:rFonts w:asciiTheme="majorBidi" w:hAnsiTheme="majorBidi" w:cstheme="majorBidi"/>
          <w:spacing w:val="6"/>
          <w:sz w:val="30"/>
          <w:szCs w:val="30"/>
          <w:lang w:eastAsia="en-GB"/>
        </w:rPr>
        <w:t>-</w:t>
      </w:r>
      <w:r w:rsidRPr="00750511">
        <w:rPr>
          <w:rFonts w:asciiTheme="majorBidi" w:hAnsiTheme="majorBidi" w:cstheme="majorBidi"/>
          <w:spacing w:val="6"/>
          <w:sz w:val="30"/>
          <w:szCs w:val="30"/>
          <w:cs/>
          <w:lang w:eastAsia="en-GB"/>
        </w:rPr>
        <w:t xml:space="preserve"> </w:t>
      </w:r>
      <w:r w:rsidRPr="00750511">
        <w:rPr>
          <w:rFonts w:asciiTheme="majorBidi" w:hAnsiTheme="majorBidi" w:cstheme="majorBidi"/>
          <w:spacing w:val="6"/>
          <w:sz w:val="30"/>
          <w:szCs w:val="30"/>
          <w:lang w:eastAsia="en-GB"/>
        </w:rPr>
        <w:t xml:space="preserve">7 </w:t>
      </w:r>
      <w:r w:rsidRPr="00750511">
        <w:rPr>
          <w:rFonts w:asciiTheme="majorBidi" w:hAnsiTheme="majorBidi" w:cstheme="majorBidi"/>
          <w:spacing w:val="6"/>
          <w:sz w:val="30"/>
          <w:szCs w:val="30"/>
          <w:cs/>
          <w:lang w:eastAsia="en-GB"/>
        </w:rPr>
        <w:t>ปี</w:t>
      </w:r>
      <w:r w:rsidRPr="00750511">
        <w:rPr>
          <w:rFonts w:asciiTheme="majorBidi" w:hAnsiTheme="majorBidi" w:cstheme="majorBidi"/>
          <w:spacing w:val="6"/>
          <w:sz w:val="30"/>
          <w:szCs w:val="30"/>
          <w:lang w:eastAsia="en-GB"/>
        </w:rPr>
        <w:t xml:space="preserve"> </w:t>
      </w:r>
      <w:r w:rsidRPr="00750511">
        <w:rPr>
          <w:rFonts w:asciiTheme="majorBidi" w:hAnsiTheme="majorBidi" w:cstheme="majorBidi"/>
          <w:spacing w:val="6"/>
          <w:sz w:val="30"/>
          <w:szCs w:val="30"/>
          <w:cs/>
          <w:lang w:eastAsia="en-GB"/>
        </w:rPr>
        <w:t>โดยมีอัตราดอกเบี้ย</w:t>
      </w:r>
      <w:r w:rsidR="0055441B">
        <w:rPr>
          <w:rFonts w:asciiTheme="majorBidi" w:hAnsiTheme="majorBidi" w:cstheme="majorBidi" w:hint="cs"/>
          <w:spacing w:val="6"/>
          <w:sz w:val="30"/>
          <w:szCs w:val="30"/>
          <w:cs/>
          <w:lang w:eastAsia="en-GB"/>
        </w:rPr>
        <w:t>คงที่</w:t>
      </w:r>
      <w:r w:rsidR="003346ED">
        <w:rPr>
          <w:rFonts w:asciiTheme="majorBidi" w:hAnsiTheme="majorBidi" w:cstheme="majorBidi" w:hint="cs"/>
          <w:spacing w:val="6"/>
          <w:sz w:val="30"/>
          <w:szCs w:val="30"/>
          <w:cs/>
          <w:lang w:eastAsia="en-GB"/>
        </w:rPr>
        <w:t xml:space="preserve"> ตั้งแต่</w:t>
      </w:r>
      <w:r w:rsidRPr="00750511">
        <w:rPr>
          <w:rFonts w:asciiTheme="majorBidi" w:hAnsiTheme="majorBidi" w:cstheme="majorBidi"/>
          <w:spacing w:val="6"/>
          <w:sz w:val="30"/>
          <w:szCs w:val="30"/>
          <w:cs/>
          <w:lang w:eastAsia="en-GB"/>
        </w:rPr>
        <w:t xml:space="preserve">ร้อยละ </w:t>
      </w:r>
      <w:r w:rsidRPr="00750511">
        <w:rPr>
          <w:rFonts w:asciiTheme="majorBidi" w:hAnsiTheme="majorBidi" w:cstheme="majorBidi"/>
          <w:spacing w:val="6"/>
          <w:sz w:val="30"/>
          <w:szCs w:val="30"/>
          <w:lang w:eastAsia="en-GB"/>
        </w:rPr>
        <w:t xml:space="preserve">2.13 - 2.53 </w:t>
      </w:r>
      <w:r w:rsidRPr="00750511">
        <w:rPr>
          <w:rFonts w:asciiTheme="majorBidi" w:hAnsiTheme="majorBidi" w:cstheme="majorBidi"/>
          <w:spacing w:val="6"/>
          <w:sz w:val="30"/>
          <w:szCs w:val="30"/>
          <w:cs/>
          <w:lang w:eastAsia="en-GB"/>
        </w:rPr>
        <w:t xml:space="preserve">ต่อปี </w:t>
      </w:r>
    </w:p>
    <w:p w14:paraId="1C17D3FB" w14:textId="77777777" w:rsidR="005D2DB5" w:rsidRPr="00382697" w:rsidRDefault="005D2DB5" w:rsidP="00B462C0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</w:p>
    <w:tbl>
      <w:tblPr>
        <w:tblW w:w="92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2070"/>
        <w:gridCol w:w="180"/>
        <w:gridCol w:w="1940"/>
      </w:tblGrid>
      <w:tr w:rsidR="00BF6F17" w:rsidRPr="00EF18C5" w14:paraId="6FADA8BA" w14:textId="77777777" w:rsidTr="005C5B5A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35E983ED" w14:textId="7531246B" w:rsidR="00267C2B" w:rsidRPr="005C5B5A" w:rsidRDefault="00BF6F17" w:rsidP="005C5B5A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5C5B5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5C5B5A" w:rsidRPr="005C5B5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5C5B5A" w:rsidRPr="005C5B5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9B558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5C5B5A" w:rsidRPr="005C5B5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5C5B5A"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5C5B5A"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5C5B5A" w:rsidRPr="005C5B5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5C5B5A" w:rsidRPr="005C5B5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707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9B558F" w:rsidRPr="009B558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B558F" w:rsidRPr="009B558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070" w:type="dxa"/>
          </w:tcPr>
          <w:p w14:paraId="5A76F0AA" w14:textId="77777777" w:rsidR="00BF6F17" w:rsidRPr="00260A9B" w:rsidRDefault="00BF6F17" w:rsidP="005C5B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FFB943C" w14:textId="77777777" w:rsidR="00BF6F17" w:rsidRPr="00EF18C5" w:rsidRDefault="00BF6F17" w:rsidP="005C5B5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0" w:type="dxa"/>
          </w:tcPr>
          <w:p w14:paraId="1172798C" w14:textId="77777777" w:rsidR="00BF6F17" w:rsidRPr="00EF18C5" w:rsidRDefault="00BF6F17" w:rsidP="005C5B5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527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6F17" w:rsidRPr="00EF18C5" w14:paraId="418AEAB2" w14:textId="77777777" w:rsidTr="001B41DB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742EE29A" w14:textId="43E1DA62" w:rsidR="00BF6F17" w:rsidRPr="00EF18C5" w:rsidRDefault="00BF6F17" w:rsidP="00BF6F1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190" w:type="dxa"/>
            <w:gridSpan w:val="3"/>
            <w:vAlign w:val="bottom"/>
          </w:tcPr>
          <w:p w14:paraId="45B811AD" w14:textId="77777777" w:rsidR="00BF6F17" w:rsidRPr="00EF18C5" w:rsidRDefault="00BF6F17" w:rsidP="00BF6F1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6F17" w:rsidRPr="00EF18C5" w14:paraId="77A5722B" w14:textId="77777777" w:rsidTr="009D64E8">
        <w:trPr>
          <w:cantSplit/>
          <w:trHeight w:val="364"/>
        </w:trPr>
        <w:tc>
          <w:tcPr>
            <w:tcW w:w="5040" w:type="dxa"/>
            <w:vAlign w:val="center"/>
          </w:tcPr>
          <w:p w14:paraId="095A8822" w14:textId="6BAE4466" w:rsidR="00BF6F17" w:rsidRPr="00EF18C5" w:rsidRDefault="000D48DB" w:rsidP="00BF6F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48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2569</w:t>
            </w:r>
          </w:p>
        </w:tc>
        <w:tc>
          <w:tcPr>
            <w:tcW w:w="2070" w:type="dxa"/>
            <w:vAlign w:val="center"/>
          </w:tcPr>
          <w:p w14:paraId="71252F2E" w14:textId="5AFC1B48" w:rsidR="00BF6F17" w:rsidRPr="00EF18C5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8FE5B5" w14:textId="77777777" w:rsidR="00BF6F17" w:rsidRDefault="00BF6F17" w:rsidP="00BF6F17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3D6C1D1B" w14:textId="3B021C15" w:rsidR="00BF6F17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D48DB" w:rsidRPr="00EF18C5" w14:paraId="449248DD" w14:textId="77777777" w:rsidTr="00AB5595">
        <w:trPr>
          <w:cantSplit/>
          <w:trHeight w:val="364"/>
        </w:trPr>
        <w:tc>
          <w:tcPr>
            <w:tcW w:w="5040" w:type="dxa"/>
            <w:vAlign w:val="center"/>
          </w:tcPr>
          <w:p w14:paraId="11E0F7DA" w14:textId="77777777" w:rsidR="000D48DB" w:rsidRPr="00EF18C5" w:rsidRDefault="000D48DB" w:rsidP="00AB559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  <w:vAlign w:val="center"/>
          </w:tcPr>
          <w:p w14:paraId="7E913039" w14:textId="076FAC77" w:rsidR="000D48DB" w:rsidRPr="00EF18C5" w:rsidRDefault="00724136" w:rsidP="00AB5595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A6E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2F3E63B" w14:textId="77777777" w:rsidR="000D48DB" w:rsidRDefault="000D48DB" w:rsidP="00AB5595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01D43217" w14:textId="4F052FE3" w:rsidR="000D48DB" w:rsidRDefault="008054CA" w:rsidP="00AB5595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</w:tr>
      <w:tr w:rsidR="00BF6F17" w:rsidRPr="006C5180" w14:paraId="7EEE6A2F" w14:textId="77777777" w:rsidTr="009D64E8">
        <w:trPr>
          <w:cantSplit/>
          <w:trHeight w:val="364"/>
        </w:trPr>
        <w:tc>
          <w:tcPr>
            <w:tcW w:w="5040" w:type="dxa"/>
            <w:vAlign w:val="center"/>
          </w:tcPr>
          <w:p w14:paraId="62E69A45" w14:textId="77777777" w:rsidR="00BF6F17" w:rsidRPr="006C5180" w:rsidRDefault="00BF6F17" w:rsidP="00BF6F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center"/>
          </w:tcPr>
          <w:p w14:paraId="43B934AA" w14:textId="77777777" w:rsidR="00BF6F17" w:rsidRPr="006C5180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26314E" w14:textId="77777777" w:rsidR="00BF6F17" w:rsidRPr="006C5180" w:rsidRDefault="00BF6F17" w:rsidP="00BF6F17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5B3E451E" w14:textId="77777777" w:rsidR="00BF6F17" w:rsidRPr="006C5180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F6F17" w:rsidRPr="00EF18C5" w14:paraId="7C55F8CF" w14:textId="77777777" w:rsidTr="009D64E8">
        <w:trPr>
          <w:cantSplit/>
          <w:trHeight w:val="364"/>
        </w:trPr>
        <w:tc>
          <w:tcPr>
            <w:tcW w:w="5040" w:type="dxa"/>
            <w:vAlign w:val="center"/>
          </w:tcPr>
          <w:p w14:paraId="0396366C" w14:textId="1782E954" w:rsidR="00BF6F17" w:rsidRPr="00EF18C5" w:rsidRDefault="00BF6F17" w:rsidP="00BF6F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center"/>
          </w:tcPr>
          <w:p w14:paraId="34B26CA1" w14:textId="77777777" w:rsidR="00BF6F17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BFE3A73" w14:textId="77777777" w:rsidR="00BF6F17" w:rsidRDefault="00BF6F17" w:rsidP="00BF6F17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23151F14" w14:textId="77777777" w:rsidR="00BF6F17" w:rsidRDefault="00BF6F17" w:rsidP="00BF6F17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B558F" w:rsidRPr="00EF18C5" w14:paraId="6B070B94" w14:textId="77777777" w:rsidTr="009D64E8">
        <w:trPr>
          <w:cantSplit/>
          <w:trHeight w:val="364"/>
        </w:trPr>
        <w:tc>
          <w:tcPr>
            <w:tcW w:w="5040" w:type="dxa"/>
            <w:vAlign w:val="center"/>
          </w:tcPr>
          <w:p w14:paraId="1136D8A1" w14:textId="683B14D9" w:rsidR="009B558F" w:rsidRPr="00EF18C5" w:rsidRDefault="009B558F" w:rsidP="009B558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  <w:vAlign w:val="center"/>
          </w:tcPr>
          <w:p w14:paraId="00215110" w14:textId="602480F4" w:rsidR="009B558F" w:rsidRDefault="006D18D1" w:rsidP="009B558F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180" w:type="dxa"/>
          </w:tcPr>
          <w:p w14:paraId="192F8B9C" w14:textId="77777777" w:rsidR="009B558F" w:rsidRDefault="009B558F" w:rsidP="009B558F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500BAD60" w14:textId="230ADB65" w:rsidR="009B558F" w:rsidRDefault="006D18D1" w:rsidP="006D18D1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(16)</w:t>
            </w:r>
          </w:p>
        </w:tc>
      </w:tr>
    </w:tbl>
    <w:p w14:paraId="3E008E2C" w14:textId="595780A6" w:rsidR="00E0522C" w:rsidRPr="006C5180" w:rsidRDefault="00E0522C" w:rsidP="009B558F">
      <w:pPr>
        <w:pStyle w:val="Heading1"/>
        <w:shd w:val="clear" w:color="auto" w:fill="auto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</w:pPr>
    </w:p>
    <w:p w14:paraId="52F12A1F" w14:textId="0FDA4984" w:rsidR="00B06AC9" w:rsidRPr="00EF18C5" w:rsidRDefault="00B06AC9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  <w:r w:rsidR="00001FBB" w:rsidRPr="00EF18C5">
        <w:rPr>
          <w:rFonts w:asciiTheme="majorBidi" w:hAnsiTheme="majorBidi" w:cstheme="majorBidi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1C480DA4" w14:textId="20CC1778" w:rsidR="00890F47" w:rsidRPr="00AA6D35" w:rsidRDefault="00890F47" w:rsidP="007B3CF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61"/>
        <w:gridCol w:w="1971"/>
      </w:tblGrid>
      <w:tr w:rsidR="0033527E" w:rsidRPr="00233C9E" w14:paraId="4B7C2763" w14:textId="77777777" w:rsidTr="006D5A89">
        <w:trPr>
          <w:trHeight w:val="282"/>
          <w:tblHeader/>
        </w:trPr>
        <w:tc>
          <w:tcPr>
            <w:tcW w:w="2724" w:type="pct"/>
            <w:vAlign w:val="bottom"/>
          </w:tcPr>
          <w:p w14:paraId="093345CF" w14:textId="04916C7F" w:rsidR="00D019A8" w:rsidRPr="00EA1831" w:rsidRDefault="003F10BB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10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B558F" w:rsidRPr="009B55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B558F" w:rsidRPr="009B558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B558F" w:rsidRPr="009B558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10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96F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70" w:type="pct"/>
            <w:vAlign w:val="bottom"/>
          </w:tcPr>
          <w:p w14:paraId="0F09BF1D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03F575C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pct"/>
            <w:vAlign w:val="bottom"/>
          </w:tcPr>
          <w:p w14:paraId="7AB34C1E" w14:textId="3F3BDFA5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9A8" w:rsidRPr="00233C9E" w14:paraId="5E5DDE67" w14:textId="77777777" w:rsidTr="006D5A89">
        <w:trPr>
          <w:trHeight w:val="282"/>
          <w:tblHeader/>
        </w:trPr>
        <w:tc>
          <w:tcPr>
            <w:tcW w:w="2724" w:type="pct"/>
          </w:tcPr>
          <w:p w14:paraId="74FFF0FB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76" w:type="pct"/>
            <w:gridSpan w:val="3"/>
          </w:tcPr>
          <w:p w14:paraId="19CCBC3B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A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3527E" w:rsidRPr="00233C9E" w14:paraId="275F295C" w14:textId="77777777" w:rsidTr="006D5A89">
        <w:trPr>
          <w:trHeight w:val="352"/>
        </w:trPr>
        <w:tc>
          <w:tcPr>
            <w:tcW w:w="2724" w:type="pct"/>
            <w:vAlign w:val="bottom"/>
          </w:tcPr>
          <w:p w14:paraId="5229ED6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70" w:type="pct"/>
            <w:vAlign w:val="bottom"/>
          </w:tcPr>
          <w:p w14:paraId="2D84ABE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55C2CA6D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pct"/>
            <w:vAlign w:val="bottom"/>
          </w:tcPr>
          <w:p w14:paraId="2CDCA2D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3527E" w:rsidRPr="00233C9E" w14:paraId="1D866005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08C26473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70" w:type="pct"/>
            <w:vAlign w:val="bottom"/>
          </w:tcPr>
          <w:p w14:paraId="249441D5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66AE48BE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47297BFC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27E" w:rsidRPr="00233C9E" w14:paraId="2B058090" w14:textId="77777777" w:rsidTr="006D5A89">
        <w:trPr>
          <w:trHeight w:val="329"/>
        </w:trPr>
        <w:tc>
          <w:tcPr>
            <w:tcW w:w="2724" w:type="pct"/>
            <w:vAlign w:val="bottom"/>
          </w:tcPr>
          <w:p w14:paraId="13396A2A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1070" w:type="pct"/>
            <w:vAlign w:val="bottom"/>
          </w:tcPr>
          <w:p w14:paraId="1CAA98DD" w14:textId="0BAD1AD6" w:rsidR="00D019A8" w:rsidRPr="00EB7A9C" w:rsidRDefault="003A38B6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41" w:type="pct"/>
            <w:vAlign w:val="bottom"/>
          </w:tcPr>
          <w:p w14:paraId="57B7145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25939D47" w14:textId="53FB798F" w:rsidR="00D019A8" w:rsidRPr="00EA1831" w:rsidRDefault="00A3313F" w:rsidP="00B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27E" w:rsidRPr="00233C9E" w14:paraId="7C19658F" w14:textId="77777777" w:rsidTr="006D5A89">
        <w:trPr>
          <w:trHeight w:val="329"/>
        </w:trPr>
        <w:tc>
          <w:tcPr>
            <w:tcW w:w="2724" w:type="pct"/>
            <w:vAlign w:val="bottom"/>
          </w:tcPr>
          <w:p w14:paraId="0D21F101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70" w:type="pct"/>
            <w:vAlign w:val="bottom"/>
          </w:tcPr>
          <w:p w14:paraId="6A275AEC" w14:textId="7D2AEB95" w:rsidR="00D019A8" w:rsidRPr="00EA1831" w:rsidRDefault="003A38B6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41" w:type="pct"/>
            <w:vAlign w:val="bottom"/>
          </w:tcPr>
          <w:p w14:paraId="02D80C5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355E4211" w14:textId="69D964C3" w:rsidR="00D019A8" w:rsidRPr="008A0AD0" w:rsidRDefault="00A3313F" w:rsidP="008A0AD0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3527E" w:rsidRPr="00233C9E" w14:paraId="7C192028" w14:textId="77777777" w:rsidTr="006D5A89">
        <w:trPr>
          <w:trHeight w:val="329"/>
        </w:trPr>
        <w:tc>
          <w:tcPr>
            <w:tcW w:w="2724" w:type="pct"/>
            <w:vAlign w:val="bottom"/>
          </w:tcPr>
          <w:p w14:paraId="755A188E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070" w:type="pct"/>
            <w:vAlign w:val="bottom"/>
          </w:tcPr>
          <w:p w14:paraId="1C6CF84C" w14:textId="729C9F3F" w:rsidR="00D019A8" w:rsidRPr="00EA1831" w:rsidRDefault="003A38B6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  <w:vAlign w:val="bottom"/>
          </w:tcPr>
          <w:p w14:paraId="1B7E4711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56790747" w14:textId="7173524A" w:rsidR="00D019A8" w:rsidRPr="00EA1831" w:rsidRDefault="00A3313F" w:rsidP="00B7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27E" w:rsidRPr="00233C9E" w14:paraId="5EB0657E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AF397EA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7CFBD" w14:textId="37071AFC" w:rsidR="00D019A8" w:rsidRPr="00EA1831" w:rsidRDefault="005A1202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41" w:type="pct"/>
            <w:vAlign w:val="bottom"/>
          </w:tcPr>
          <w:p w14:paraId="1289568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892B1" w14:textId="5A43A566" w:rsidR="00D019A8" w:rsidRPr="00EA1831" w:rsidRDefault="00BE048E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33527E" w:rsidRPr="00AA6D35" w14:paraId="6AAF7138" w14:textId="77777777" w:rsidTr="00F5157B">
        <w:trPr>
          <w:trHeight w:val="1817"/>
        </w:trPr>
        <w:tc>
          <w:tcPr>
            <w:tcW w:w="2724" w:type="pct"/>
            <w:vAlign w:val="bottom"/>
          </w:tcPr>
          <w:p w14:paraId="46F81C2F" w14:textId="56B0D1A0" w:rsidR="00E85EF5" w:rsidRPr="00AA6D35" w:rsidRDefault="00E85EF5" w:rsidP="005E2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pct"/>
            <w:vAlign w:val="bottom"/>
          </w:tcPr>
          <w:p w14:paraId="375E1D21" w14:textId="0CDF0A03" w:rsidR="00D019A8" w:rsidRPr="00AA6D35" w:rsidRDefault="00D019A8" w:rsidP="005E2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0903D9A" w14:textId="77777777" w:rsidR="00D019A8" w:rsidRPr="00AA6D35" w:rsidRDefault="00D019A8" w:rsidP="005E2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289802C8" w14:textId="77777777" w:rsidR="00D019A8" w:rsidRPr="00AA6D35" w:rsidRDefault="00D019A8" w:rsidP="005E2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592F" w:rsidRPr="00233C9E" w14:paraId="69008C4E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5866D9B0" w14:textId="08BD4489" w:rsidR="0026592F" w:rsidRPr="00EA1831" w:rsidRDefault="0026592F" w:rsidP="0026592F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ภาระผูกพันตามสัญญาบริการคลาวด์</w:t>
            </w:r>
            <w:r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สัญญาค่าลิขสิทธ</w:t>
            </w:r>
            <w:r w:rsidR="00D13D2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ิ์</w:t>
            </w: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สัญญาบริการดูแลระบบ</w:t>
            </w:r>
            <w:r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1C0D8374" w14:textId="7CBA2AB9" w:rsidR="0026592F" w:rsidRPr="00EA1831" w:rsidRDefault="0026592F" w:rsidP="00265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และสัญญาบริการวงจรสื่อสารความเร็วสูง</w:t>
            </w:r>
          </w:p>
        </w:tc>
        <w:tc>
          <w:tcPr>
            <w:tcW w:w="1070" w:type="pct"/>
            <w:tcBorders>
              <w:bottom w:val="nil"/>
            </w:tcBorders>
            <w:vAlign w:val="bottom"/>
          </w:tcPr>
          <w:p w14:paraId="4D78AD37" w14:textId="77777777" w:rsidR="0026592F" w:rsidRDefault="0026592F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2999FA0A" w14:textId="77777777" w:rsidR="0026592F" w:rsidRPr="00EA1831" w:rsidRDefault="0026592F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nil"/>
            </w:tcBorders>
            <w:vAlign w:val="bottom"/>
          </w:tcPr>
          <w:p w14:paraId="131A0A0F" w14:textId="77777777" w:rsidR="0026592F" w:rsidRDefault="0026592F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27E" w:rsidRPr="00233C9E" w14:paraId="58F928A2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79764E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0" w:type="pct"/>
            <w:tcBorders>
              <w:bottom w:val="nil"/>
            </w:tcBorders>
            <w:vAlign w:val="bottom"/>
          </w:tcPr>
          <w:p w14:paraId="36060F63" w14:textId="40C00F03" w:rsidR="00D019A8" w:rsidRPr="00EA1831" w:rsidRDefault="00045EA7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061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1" w:type="pct"/>
            <w:vAlign w:val="bottom"/>
          </w:tcPr>
          <w:p w14:paraId="21892847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nil"/>
            </w:tcBorders>
            <w:vAlign w:val="bottom"/>
          </w:tcPr>
          <w:p w14:paraId="25DAE112" w14:textId="6164D6CE" w:rsidR="00D019A8" w:rsidRPr="00EA1831" w:rsidRDefault="0050615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33527E" w:rsidRPr="00233C9E" w14:paraId="3865E9B1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998B86C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vAlign w:val="bottom"/>
          </w:tcPr>
          <w:p w14:paraId="22E804D1" w14:textId="593141BD" w:rsidR="00D019A8" w:rsidRPr="00EA1831" w:rsidRDefault="00045EA7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1" w:type="pct"/>
            <w:vAlign w:val="bottom"/>
          </w:tcPr>
          <w:p w14:paraId="3A0D89E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  <w:vAlign w:val="bottom"/>
          </w:tcPr>
          <w:p w14:paraId="346F99A4" w14:textId="36D5769B" w:rsidR="00D019A8" w:rsidRPr="00EA1831" w:rsidRDefault="0050615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33527E" w:rsidRPr="00233C9E" w14:paraId="797A86EF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38C2FF39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5F1F8" w14:textId="62E6AD5B" w:rsidR="00D019A8" w:rsidRPr="00EA1831" w:rsidRDefault="0050615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1" w:type="pct"/>
            <w:vAlign w:val="bottom"/>
          </w:tcPr>
          <w:p w14:paraId="63E07CC6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FB549" w14:textId="4F9CA6FF" w:rsidR="00D019A8" w:rsidRPr="00EA1831" w:rsidRDefault="0050615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33527E" w:rsidRPr="00AA6D35" w14:paraId="4DAC40F8" w14:textId="77777777" w:rsidTr="00E85EF5">
        <w:trPr>
          <w:trHeight w:val="42"/>
        </w:trPr>
        <w:tc>
          <w:tcPr>
            <w:tcW w:w="2724" w:type="pct"/>
            <w:vAlign w:val="bottom"/>
          </w:tcPr>
          <w:p w14:paraId="7CF642AF" w14:textId="79D60EB0" w:rsidR="00D019A8" w:rsidRPr="00AA6D3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pct"/>
            <w:vAlign w:val="bottom"/>
          </w:tcPr>
          <w:p w14:paraId="0E693FC5" w14:textId="77777777" w:rsidR="00D019A8" w:rsidRPr="00AA6D3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6C01658" w14:textId="77777777" w:rsidR="00D019A8" w:rsidRPr="00AA6D3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42262D7F" w14:textId="77777777" w:rsidR="00D019A8" w:rsidRPr="00AA6D3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061A" w:rsidRPr="00233C9E" w14:paraId="5E2B2242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4D060DDE" w14:textId="23FE6D86" w:rsidR="00E5061A" w:rsidRPr="00EA1831" w:rsidRDefault="00E5061A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70" w:type="pct"/>
            <w:vAlign w:val="bottom"/>
          </w:tcPr>
          <w:p w14:paraId="7C4EC92C" w14:textId="77777777" w:rsidR="00E5061A" w:rsidRPr="00EA1831" w:rsidRDefault="00E5061A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588A0C8" w14:textId="77777777" w:rsidR="00E5061A" w:rsidRPr="00EA1831" w:rsidRDefault="00E5061A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158D05FB" w14:textId="77777777" w:rsidR="00E5061A" w:rsidRPr="00EA1831" w:rsidRDefault="00E5061A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27E" w:rsidRPr="00233C9E" w14:paraId="70FF0EF6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4455025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" w:name="_Hlk117587793"/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  <w:bookmarkEnd w:id="2"/>
          </w:p>
        </w:tc>
        <w:tc>
          <w:tcPr>
            <w:tcW w:w="1070" w:type="pct"/>
            <w:vAlign w:val="bottom"/>
          </w:tcPr>
          <w:p w14:paraId="5220846A" w14:textId="7A20E8F4" w:rsidR="00D019A8" w:rsidRPr="00E82F9B" w:rsidRDefault="009A1DA3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141" w:type="pct"/>
            <w:vAlign w:val="bottom"/>
          </w:tcPr>
          <w:p w14:paraId="4484C2B4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342E5852" w14:textId="3374DFAF" w:rsidR="00D019A8" w:rsidRPr="00EA1831" w:rsidRDefault="00036293" w:rsidP="00AE1971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</w:tr>
      <w:tr w:rsidR="0033527E" w:rsidRPr="00233C9E" w14:paraId="320AEA25" w14:textId="77777777" w:rsidTr="00FE4770">
        <w:trPr>
          <w:trHeight w:val="340"/>
        </w:trPr>
        <w:tc>
          <w:tcPr>
            <w:tcW w:w="2724" w:type="pct"/>
            <w:vAlign w:val="bottom"/>
          </w:tcPr>
          <w:p w14:paraId="03EDF705" w14:textId="727E4B2D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="00C04136"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4136" w:rsidRPr="00EA18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(ขาย)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070" w:type="pct"/>
            <w:vAlign w:val="bottom"/>
          </w:tcPr>
          <w:p w14:paraId="5B2A33D6" w14:textId="33BB7F2F" w:rsidR="00D019A8" w:rsidRPr="00EA1831" w:rsidRDefault="00FE4770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D5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1,112</w:t>
            </w:r>
          </w:p>
        </w:tc>
        <w:tc>
          <w:tcPr>
            <w:tcW w:w="141" w:type="pct"/>
            <w:vAlign w:val="bottom"/>
          </w:tcPr>
          <w:p w14:paraId="7D137B5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6F6FE0AB" w14:textId="322D0593" w:rsidR="00D019A8" w:rsidRPr="00EA1831" w:rsidRDefault="00FE4770" w:rsidP="00FE4770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33527E" w:rsidRPr="00233C9E" w14:paraId="6195B0E8" w14:textId="77777777" w:rsidTr="00056CDD">
        <w:trPr>
          <w:trHeight w:val="340"/>
        </w:trPr>
        <w:tc>
          <w:tcPr>
            <w:tcW w:w="2724" w:type="pct"/>
            <w:vAlign w:val="bottom"/>
          </w:tcPr>
          <w:p w14:paraId="67C5682D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70" w:type="pct"/>
            <w:vAlign w:val="bottom"/>
          </w:tcPr>
          <w:p w14:paraId="1B3A8547" w14:textId="09D00720" w:rsidR="00D019A8" w:rsidRPr="00EA1831" w:rsidRDefault="00036293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41" w:type="pct"/>
            <w:vAlign w:val="bottom"/>
          </w:tcPr>
          <w:p w14:paraId="2F17C31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3DA44271" w14:textId="0BD6D8FB" w:rsidR="00D019A8" w:rsidRPr="00EA1831" w:rsidRDefault="00036293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33527E" w:rsidRPr="00233C9E" w14:paraId="2B3A189D" w14:textId="77777777" w:rsidTr="00056CDD">
        <w:trPr>
          <w:trHeight w:val="340"/>
        </w:trPr>
        <w:tc>
          <w:tcPr>
            <w:tcW w:w="2724" w:type="pct"/>
            <w:vAlign w:val="bottom"/>
          </w:tcPr>
          <w:p w14:paraId="46B0958A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ภาระผูกพันตามสัญญาเช่าระยะสั้นและที่มีมูลค่าต่ำ</w:t>
            </w:r>
          </w:p>
        </w:tc>
        <w:tc>
          <w:tcPr>
            <w:tcW w:w="1070" w:type="pct"/>
            <w:vAlign w:val="bottom"/>
          </w:tcPr>
          <w:p w14:paraId="7F65A020" w14:textId="6B027C27" w:rsidR="00D019A8" w:rsidRPr="00056CDD" w:rsidRDefault="00036293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6C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141" w:type="pct"/>
            <w:vAlign w:val="bottom"/>
          </w:tcPr>
          <w:p w14:paraId="78BCF96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04B83E49" w14:textId="05F50869" w:rsidR="00D019A8" w:rsidRPr="00EA1831" w:rsidRDefault="00036293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</w:tbl>
    <w:p w14:paraId="5E3A3344" w14:textId="77777777" w:rsidR="00EC1A17" w:rsidRPr="008522AA" w:rsidRDefault="00EC1A17" w:rsidP="008522A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6"/>
          <w:sz w:val="30"/>
          <w:szCs w:val="30"/>
          <w:lang w:eastAsia="en-GB"/>
        </w:rPr>
      </w:pPr>
    </w:p>
    <w:p w14:paraId="13ECB238" w14:textId="6706F220" w:rsidR="00F5157B" w:rsidRPr="00EF18C5" w:rsidRDefault="00F5157B" w:rsidP="00F5157B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F5157B">
        <w:rPr>
          <w:rFonts w:asciiTheme="majorBidi" w:hAnsiTheme="majorBidi" w:cs="Angsana New"/>
          <w:sz w:val="30"/>
          <w:szCs w:val="30"/>
          <w:u w:val="none"/>
          <w:cs/>
        </w:rPr>
        <w:tab/>
        <w:t>มาตรฐานการรายงานทางการเงินที่ยังไม่ได้ใช้</w:t>
      </w:r>
    </w:p>
    <w:p w14:paraId="3F720312" w14:textId="77777777" w:rsidR="00F5157B" w:rsidRPr="00156F47" w:rsidRDefault="00F5157B" w:rsidP="00156F4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6"/>
          <w:sz w:val="30"/>
          <w:szCs w:val="30"/>
          <w:lang w:eastAsia="en-GB"/>
        </w:rPr>
      </w:pPr>
    </w:p>
    <w:p w14:paraId="74C9691F" w14:textId="41EC2AB0" w:rsidR="003A5068" w:rsidRPr="0058016A" w:rsidRDefault="003A5068" w:rsidP="00AC6E8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58016A">
        <w:rPr>
          <w:rFonts w:asciiTheme="majorBidi" w:hAnsiTheme="majorBidi" w:cstheme="majorBidi"/>
          <w:sz w:val="30"/>
          <w:szCs w:val="30"/>
          <w:cs/>
          <w:lang w:eastAsia="en-GB"/>
        </w:rPr>
        <w:t>สภาวิชาชีพบัญชีได้ออก</w:t>
      </w:r>
      <w:r w:rsidR="005E5523" w:rsidRPr="0058016A">
        <w:rPr>
          <w:rFonts w:asciiTheme="majorBidi" w:hAnsiTheme="majorBidi" w:cstheme="majorBidi" w:hint="cs"/>
          <w:sz w:val="30"/>
          <w:szCs w:val="30"/>
          <w:cs/>
          <w:lang w:eastAsia="en-GB"/>
        </w:rPr>
        <w:t>และปรับปรุง</w:t>
      </w:r>
      <w:r w:rsidRPr="0058016A">
        <w:rPr>
          <w:rFonts w:asciiTheme="majorBidi" w:hAnsiTheme="majorBidi" w:cstheme="majorBidi"/>
          <w:sz w:val="30"/>
          <w:szCs w:val="30"/>
          <w:cs/>
          <w:lang w:eastAsia="en-GB"/>
        </w:rPr>
        <w:t>มาตรฐานการรายงานทางการเงิน</w:t>
      </w:r>
      <w:r w:rsidR="003874F4" w:rsidRPr="0058016A"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 </w:t>
      </w:r>
      <w:r w:rsidRPr="0058016A">
        <w:rPr>
          <w:rFonts w:asciiTheme="majorBidi" w:hAnsiTheme="majorBidi" w:cstheme="majorBidi"/>
          <w:sz w:val="30"/>
          <w:szCs w:val="30"/>
          <w:cs/>
          <w:lang w:eastAsia="en-GB"/>
        </w:rPr>
        <w:t>ซึ่ง</w:t>
      </w:r>
      <w:r w:rsidR="005E5523" w:rsidRPr="0058016A"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มีผลบังคับใช้สำหรับรอบระยะเวลาบัญชีที่เริ่มในหรือหลังวันที่ </w:t>
      </w:r>
      <w:r w:rsidR="005E5523" w:rsidRPr="0058016A">
        <w:rPr>
          <w:rFonts w:asciiTheme="majorBidi" w:hAnsiTheme="majorBidi" w:cstheme="majorBidi"/>
          <w:sz w:val="30"/>
          <w:szCs w:val="30"/>
          <w:lang w:eastAsia="en-GB"/>
        </w:rPr>
        <w:t xml:space="preserve">1 </w:t>
      </w:r>
      <w:r w:rsidR="005E5523" w:rsidRPr="0058016A"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มกราคม </w:t>
      </w:r>
      <w:r w:rsidR="00AC6E88" w:rsidRPr="0058016A">
        <w:rPr>
          <w:rFonts w:asciiTheme="majorBidi" w:hAnsiTheme="majorBidi" w:cstheme="majorBidi"/>
          <w:sz w:val="30"/>
          <w:szCs w:val="30"/>
          <w:lang w:eastAsia="en-GB"/>
        </w:rPr>
        <w:t xml:space="preserve">2570 </w:t>
      </w:r>
      <w:r w:rsidR="00AC6E88" w:rsidRPr="0058016A">
        <w:rPr>
          <w:rFonts w:asciiTheme="majorBidi" w:hAnsiTheme="majorBidi" w:cstheme="majorBidi" w:hint="cs"/>
          <w:sz w:val="30"/>
          <w:szCs w:val="30"/>
          <w:cs/>
          <w:lang w:eastAsia="en-GB"/>
        </w:rPr>
        <w:t>โดยกลุ่มบริษัทไม่ได้นำมาตรฐานการรายงานทางการเงินดังกล่าวมาใช้</w:t>
      </w:r>
      <w:r w:rsidR="0058016A">
        <w:rPr>
          <w:rFonts w:asciiTheme="majorBidi" w:hAnsiTheme="majorBidi" w:cstheme="majorBidi"/>
          <w:sz w:val="30"/>
          <w:szCs w:val="30"/>
          <w:cs/>
          <w:lang w:eastAsia="en-GB"/>
        </w:rPr>
        <w:br/>
      </w:r>
      <w:r w:rsidR="00AC6E88" w:rsidRPr="0058016A">
        <w:rPr>
          <w:rFonts w:asciiTheme="majorBidi" w:hAnsiTheme="majorBidi" w:cstheme="majorBidi" w:hint="cs"/>
          <w:sz w:val="30"/>
          <w:szCs w:val="30"/>
          <w:cs/>
          <w:lang w:eastAsia="en-GB"/>
        </w:rPr>
        <w:t>ในการ</w:t>
      </w:r>
      <w:r w:rsidRPr="0058016A">
        <w:rPr>
          <w:rFonts w:asciiTheme="majorBidi" w:hAnsiTheme="majorBidi" w:cstheme="majorBidi"/>
          <w:sz w:val="30"/>
          <w:szCs w:val="30"/>
          <w:cs/>
          <w:lang w:eastAsia="en-GB"/>
        </w:rPr>
        <w:t>จัดทำงบการเงิน</w:t>
      </w:r>
      <w:r w:rsidR="00B36D0F" w:rsidRPr="0058016A">
        <w:rPr>
          <w:rFonts w:asciiTheme="majorBidi" w:hAnsiTheme="majorBidi" w:cstheme="majorBidi" w:hint="cs"/>
          <w:sz w:val="30"/>
          <w:szCs w:val="30"/>
          <w:cs/>
          <w:lang w:eastAsia="en-GB"/>
        </w:rPr>
        <w:t>รวมนี้เนื่องจากยังไม่มีผลบังคับใช้ ทั้งนี้ กลุ่มบริษัทอยู่ระหว่างการประเมินผลกระทบ</w:t>
      </w:r>
      <w:r w:rsidR="00A726C6">
        <w:rPr>
          <w:rFonts w:asciiTheme="majorBidi" w:hAnsiTheme="majorBidi" w:cstheme="majorBidi"/>
          <w:sz w:val="30"/>
          <w:szCs w:val="30"/>
          <w:cs/>
          <w:lang w:eastAsia="en-GB"/>
        </w:rPr>
        <w:br/>
      </w:r>
      <w:r w:rsidR="00B36D0F" w:rsidRPr="0058016A">
        <w:rPr>
          <w:rFonts w:asciiTheme="majorBidi" w:hAnsiTheme="majorBidi" w:cstheme="majorBidi" w:hint="cs"/>
          <w:sz w:val="30"/>
          <w:szCs w:val="30"/>
          <w:cs/>
          <w:lang w:eastAsia="en-GB"/>
        </w:rPr>
        <w:t>ที่อาจเกิดขึ้นต่องบการเงินรวมจากการถือ</w:t>
      </w:r>
      <w:r w:rsidR="003874F4" w:rsidRPr="0058016A">
        <w:rPr>
          <w:rFonts w:asciiTheme="majorBidi" w:hAnsiTheme="majorBidi" w:cstheme="majorBidi" w:hint="cs"/>
          <w:sz w:val="30"/>
          <w:szCs w:val="30"/>
          <w:cs/>
          <w:lang w:eastAsia="en-GB"/>
        </w:rPr>
        <w:t>ปฏิบัติตาม</w:t>
      </w:r>
      <w:r w:rsidRPr="0058016A">
        <w:rPr>
          <w:rFonts w:asciiTheme="majorBidi" w:hAnsiTheme="majorBidi" w:cstheme="majorBidi"/>
          <w:sz w:val="30"/>
          <w:szCs w:val="30"/>
          <w:cs/>
          <w:lang w:eastAsia="en-GB"/>
        </w:rPr>
        <w:t>มาตรฐานการรายงานทางการเงินที่ออกและปรับปรุงใหม่ดังกล่าว</w:t>
      </w:r>
    </w:p>
    <w:p w14:paraId="3AE57650" w14:textId="77777777" w:rsidR="00F3473B" w:rsidRPr="00156F47" w:rsidRDefault="00F3473B" w:rsidP="00156F4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6"/>
          <w:sz w:val="30"/>
          <w:szCs w:val="30"/>
          <w:lang w:eastAsia="en-GB"/>
        </w:rPr>
      </w:pPr>
    </w:p>
    <w:sectPr w:rsidR="00F3473B" w:rsidRPr="00156F47" w:rsidSect="00BA3A0B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D2BCA" w14:textId="77777777" w:rsidR="0011466B" w:rsidRDefault="0011466B">
      <w:r>
        <w:separator/>
      </w:r>
    </w:p>
  </w:endnote>
  <w:endnote w:type="continuationSeparator" w:id="0">
    <w:p w14:paraId="3B5D8BD2" w14:textId="77777777" w:rsidR="0011466B" w:rsidRDefault="0011466B">
      <w:r>
        <w:continuationSeparator/>
      </w:r>
    </w:p>
  </w:endnote>
  <w:endnote w:type="continuationNotice" w:id="1">
    <w:p w14:paraId="6E717BC8" w14:textId="77777777" w:rsidR="0011466B" w:rsidRDefault="0011466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Ans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A6A35" w14:textId="77777777" w:rsidR="00D17468" w:rsidRPr="00B725EC" w:rsidRDefault="00D17468" w:rsidP="00D1746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14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744F6867" w14:textId="77777777" w:rsidR="00241765" w:rsidRPr="000B0902" w:rsidRDefault="00241765" w:rsidP="000B0902">
    <w:pPr>
      <w:pStyle w:val="Footer"/>
      <w:rPr>
        <w:rFonts w:ascii="Ans" w:hAnsi="Ans"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861783832"/>
      <w:docPartObj>
        <w:docPartGallery w:val="Page Numbers (Bottom of Page)"/>
        <w:docPartUnique/>
      </w:docPartObj>
    </w:sdtPr>
    <w:sdtEndPr>
      <w:rPr>
        <w:rFonts w:ascii="Arial" w:hAnsi="Arial" w:cs="Angsana New"/>
        <w:noProof/>
        <w:sz w:val="18"/>
        <w:szCs w:val="18"/>
      </w:rPr>
    </w:sdtEndPr>
    <w:sdtContent>
      <w:p w14:paraId="70FE4C93" w14:textId="484EFF8E" w:rsidR="006F7CE3" w:rsidRDefault="006F7C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E2FD4" w14:textId="77777777" w:rsidR="0011466B" w:rsidRDefault="0011466B">
      <w:r>
        <w:separator/>
      </w:r>
    </w:p>
  </w:footnote>
  <w:footnote w:type="continuationSeparator" w:id="0">
    <w:p w14:paraId="6D6A613A" w14:textId="77777777" w:rsidR="0011466B" w:rsidRDefault="0011466B">
      <w:r>
        <w:continuationSeparator/>
      </w:r>
    </w:p>
  </w:footnote>
  <w:footnote w:type="continuationNotice" w:id="1">
    <w:p w14:paraId="78AA2478" w14:textId="77777777" w:rsidR="0011466B" w:rsidRDefault="0011466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D7AF" w14:textId="77777777" w:rsidR="00B35C8D" w:rsidRPr="008E10A7" w:rsidRDefault="00B35C8D" w:rsidP="00D46D35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25F2619" w14:textId="77777777" w:rsidR="00B35C8D" w:rsidRDefault="00B35C8D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70DBAC" w14:textId="035CC707" w:rsidR="003952B4" w:rsidRDefault="00A61B87" w:rsidP="003952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A61B87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A61B87">
      <w:rPr>
        <w:rFonts w:ascii="Angsana New" w:hAnsi="Angsana New"/>
        <w:b/>
        <w:bCs/>
        <w:sz w:val="32"/>
        <w:szCs w:val="32"/>
        <w:cs/>
      </w:rPr>
      <w:t xml:space="preserve"> </w:t>
    </w:r>
    <w:r w:rsidR="00CC0A5A">
      <w:rPr>
        <w:rFonts w:ascii="Angsana New" w:hAnsi="Angsana New"/>
        <w:b/>
        <w:bCs/>
        <w:sz w:val="32"/>
        <w:szCs w:val="32"/>
      </w:rPr>
      <w:t>30</w:t>
    </w:r>
    <w:r w:rsidRPr="00A61B87">
      <w:rPr>
        <w:rFonts w:ascii="Angsana New" w:hAnsi="Angsana New"/>
        <w:b/>
        <w:bCs/>
        <w:sz w:val="32"/>
        <w:szCs w:val="32"/>
        <w:cs/>
      </w:rPr>
      <w:t xml:space="preserve"> </w:t>
    </w:r>
    <w:r w:rsidRPr="00A61B87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A61B87">
      <w:rPr>
        <w:rFonts w:ascii="Angsana New" w:hAnsi="Angsana New"/>
        <w:b/>
        <w:bCs/>
        <w:sz w:val="32"/>
        <w:szCs w:val="32"/>
        <w:cs/>
      </w:rPr>
      <w:t xml:space="preserve"> </w:t>
    </w:r>
    <w:r w:rsidR="003952B4" w:rsidRPr="00E51C18">
      <w:rPr>
        <w:rFonts w:ascii="Angsana New" w:hAnsi="Angsana New"/>
        <w:b/>
        <w:bCs/>
        <w:sz w:val="32"/>
        <w:szCs w:val="32"/>
      </w:rPr>
      <w:t>256</w:t>
    </w:r>
    <w:r w:rsidR="00474A37">
      <w:rPr>
        <w:rFonts w:ascii="Angsana New" w:hAnsi="Angsana New"/>
        <w:b/>
        <w:bCs/>
        <w:sz w:val="32"/>
        <w:szCs w:val="32"/>
      </w:rPr>
      <w:t>9</w:t>
    </w:r>
    <w:r w:rsidR="003952B4"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="003952B4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3952B4"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24142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91E7AE2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5D1E53" w14:textId="6048B8BD" w:rsidR="00B35C8D" w:rsidRDefault="005E1397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</w:t>
    </w:r>
    <w:r w:rsidRPr="0002045B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8 </w:t>
    </w:r>
    <w:r w:rsidR="00B35C8D" w:rsidRPr="0002045B">
      <w:rPr>
        <w:rFonts w:ascii="Angsana New" w:hAnsi="Angsana New"/>
        <w:b/>
        <w:bCs/>
        <w:sz w:val="32"/>
        <w:szCs w:val="32"/>
        <w:cs/>
      </w:rPr>
      <w:t>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209065A"/>
    <w:multiLevelType w:val="hybridMultilevel"/>
    <w:tmpl w:val="31EA6A02"/>
    <w:lvl w:ilvl="0" w:tplc="4EDEFDD4">
      <w:numFmt w:val="bullet"/>
      <w:lvlText w:val="-"/>
      <w:lvlJc w:val="left"/>
      <w:pPr>
        <w:ind w:left="9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10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0F57C16"/>
    <w:multiLevelType w:val="hybridMultilevel"/>
    <w:tmpl w:val="77022A14"/>
    <w:lvl w:ilvl="0" w:tplc="483ECDAA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9" w15:restartNumberingAfterBreak="0">
    <w:nsid w:val="33631B17"/>
    <w:multiLevelType w:val="hybridMultilevel"/>
    <w:tmpl w:val="279CCE4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3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6" w15:restartNumberingAfterBreak="0">
    <w:nsid w:val="459F2B3B"/>
    <w:multiLevelType w:val="hybridMultilevel"/>
    <w:tmpl w:val="279CCE4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9EB0113"/>
    <w:multiLevelType w:val="singleLevel"/>
    <w:tmpl w:val="4EDEFDD4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29" w15:restartNumberingAfterBreak="0">
    <w:nsid w:val="4AAC7093"/>
    <w:multiLevelType w:val="hybridMultilevel"/>
    <w:tmpl w:val="B2CCD778"/>
    <w:lvl w:ilvl="0" w:tplc="BC26958C">
      <w:start w:val="16"/>
      <w:numFmt w:val="bullet"/>
      <w:lvlText w:val="-"/>
      <w:lvlJc w:val="left"/>
      <w:pPr>
        <w:ind w:left="341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30" w15:restartNumberingAfterBreak="0">
    <w:nsid w:val="4EF54182"/>
    <w:multiLevelType w:val="hybridMultilevel"/>
    <w:tmpl w:val="C16CF4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4FF5EE3"/>
    <w:multiLevelType w:val="hybridMultilevel"/>
    <w:tmpl w:val="D8C0E814"/>
    <w:lvl w:ilvl="0" w:tplc="76A8AE78">
      <w:start w:val="19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B864865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9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3" w15:restartNumberingAfterBreak="0">
    <w:nsid w:val="761D05AC"/>
    <w:multiLevelType w:val="hybridMultilevel"/>
    <w:tmpl w:val="F050EC9A"/>
    <w:lvl w:ilvl="0" w:tplc="D8DC16D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6B24F91"/>
    <w:multiLevelType w:val="hybridMultilevel"/>
    <w:tmpl w:val="B1743ECC"/>
    <w:lvl w:ilvl="0" w:tplc="B7E4311E">
      <w:start w:val="1"/>
      <w:numFmt w:val="bullet"/>
      <w:lvlText w:val="-"/>
      <w:lvlJc w:val="left"/>
      <w:pPr>
        <w:ind w:left="123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2288066">
    <w:abstractNumId w:val="1"/>
  </w:num>
  <w:num w:numId="2" w16cid:durableId="268313797">
    <w:abstractNumId w:val="22"/>
  </w:num>
  <w:num w:numId="3" w16cid:durableId="1748264490">
    <w:abstractNumId w:val="14"/>
  </w:num>
  <w:num w:numId="4" w16cid:durableId="1752660563">
    <w:abstractNumId w:val="6"/>
  </w:num>
  <w:num w:numId="5" w16cid:durableId="687485171">
    <w:abstractNumId w:val="41"/>
  </w:num>
  <w:num w:numId="6" w16cid:durableId="47261830">
    <w:abstractNumId w:val="11"/>
  </w:num>
  <w:num w:numId="7" w16cid:durableId="1082988828">
    <w:abstractNumId w:val="12"/>
  </w:num>
  <w:num w:numId="8" w16cid:durableId="992830959">
    <w:abstractNumId w:val="34"/>
  </w:num>
  <w:num w:numId="9" w16cid:durableId="1137068363">
    <w:abstractNumId w:val="33"/>
  </w:num>
  <w:num w:numId="10" w16cid:durableId="1564489392">
    <w:abstractNumId w:val="31"/>
  </w:num>
  <w:num w:numId="11" w16cid:durableId="404105878">
    <w:abstractNumId w:val="24"/>
  </w:num>
  <w:num w:numId="12" w16cid:durableId="2093043541">
    <w:abstractNumId w:val="8"/>
  </w:num>
  <w:num w:numId="13" w16cid:durableId="300234165">
    <w:abstractNumId w:val="40"/>
  </w:num>
  <w:num w:numId="14" w16cid:durableId="1053887990">
    <w:abstractNumId w:val="47"/>
  </w:num>
  <w:num w:numId="15" w16cid:durableId="1889605270">
    <w:abstractNumId w:val="46"/>
  </w:num>
  <w:num w:numId="16" w16cid:durableId="1962564932">
    <w:abstractNumId w:val="45"/>
  </w:num>
  <w:num w:numId="17" w16cid:durableId="2142651256">
    <w:abstractNumId w:val="0"/>
  </w:num>
  <w:num w:numId="18" w16cid:durableId="1763331947">
    <w:abstractNumId w:val="21"/>
  </w:num>
  <w:num w:numId="19" w16cid:durableId="537470604">
    <w:abstractNumId w:val="35"/>
  </w:num>
  <w:num w:numId="20" w16cid:durableId="1010062370">
    <w:abstractNumId w:val="4"/>
  </w:num>
  <w:num w:numId="21" w16cid:durableId="523137421">
    <w:abstractNumId w:val="23"/>
  </w:num>
  <w:num w:numId="22" w16cid:durableId="1053626038">
    <w:abstractNumId w:val="39"/>
  </w:num>
  <w:num w:numId="23" w16cid:durableId="471294019">
    <w:abstractNumId w:val="2"/>
  </w:num>
  <w:num w:numId="24" w16cid:durableId="1808667791">
    <w:abstractNumId w:val="7"/>
  </w:num>
  <w:num w:numId="25" w16cid:durableId="796532426">
    <w:abstractNumId w:val="32"/>
  </w:num>
  <w:num w:numId="26" w16cid:durableId="1308783606">
    <w:abstractNumId w:val="16"/>
  </w:num>
  <w:num w:numId="27" w16cid:durableId="266543055">
    <w:abstractNumId w:val="15"/>
  </w:num>
  <w:num w:numId="28" w16cid:durableId="895774955">
    <w:abstractNumId w:val="42"/>
  </w:num>
  <w:num w:numId="29" w16cid:durableId="1346175034">
    <w:abstractNumId w:val="3"/>
  </w:num>
  <w:num w:numId="30" w16cid:durableId="378822320">
    <w:abstractNumId w:val="18"/>
  </w:num>
  <w:num w:numId="31" w16cid:durableId="1907643320">
    <w:abstractNumId w:val="20"/>
  </w:num>
  <w:num w:numId="32" w16cid:durableId="1179394656">
    <w:abstractNumId w:val="5"/>
  </w:num>
  <w:num w:numId="33" w16cid:durableId="1359311666">
    <w:abstractNumId w:val="17"/>
  </w:num>
  <w:num w:numId="34" w16cid:durableId="1152409406">
    <w:abstractNumId w:val="25"/>
  </w:num>
  <w:num w:numId="35" w16cid:durableId="825515561">
    <w:abstractNumId w:val="10"/>
  </w:num>
  <w:num w:numId="36" w16cid:durableId="1901358173">
    <w:abstractNumId w:val="36"/>
  </w:num>
  <w:num w:numId="37" w16cid:durableId="1785423896">
    <w:abstractNumId w:val="13"/>
  </w:num>
  <w:num w:numId="38" w16cid:durableId="1982612852">
    <w:abstractNumId w:val="19"/>
  </w:num>
  <w:num w:numId="39" w16cid:durableId="35273784">
    <w:abstractNumId w:val="38"/>
  </w:num>
  <w:num w:numId="40" w16cid:durableId="23214169">
    <w:abstractNumId w:val="37"/>
  </w:num>
  <w:num w:numId="41" w16cid:durableId="1532840719">
    <w:abstractNumId w:val="27"/>
  </w:num>
  <w:num w:numId="42" w16cid:durableId="1254166760">
    <w:abstractNumId w:val="30"/>
  </w:num>
  <w:num w:numId="43" w16cid:durableId="1346906397">
    <w:abstractNumId w:val="43"/>
  </w:num>
  <w:num w:numId="44" w16cid:durableId="591469471">
    <w:abstractNumId w:val="44"/>
  </w:num>
  <w:num w:numId="45" w16cid:durableId="2118133971">
    <w:abstractNumId w:val="29"/>
  </w:num>
  <w:num w:numId="46" w16cid:durableId="1709336677">
    <w:abstractNumId w:val="9"/>
  </w:num>
  <w:num w:numId="47" w16cid:durableId="495852203">
    <w:abstractNumId w:val="28"/>
  </w:num>
  <w:num w:numId="48" w16cid:durableId="599217593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04B"/>
    <w:rsid w:val="00000106"/>
    <w:rsid w:val="00000113"/>
    <w:rsid w:val="00000170"/>
    <w:rsid w:val="000002C1"/>
    <w:rsid w:val="000002D6"/>
    <w:rsid w:val="000005EA"/>
    <w:rsid w:val="000006E9"/>
    <w:rsid w:val="0000081F"/>
    <w:rsid w:val="0000082A"/>
    <w:rsid w:val="00000863"/>
    <w:rsid w:val="00000D32"/>
    <w:rsid w:val="00001033"/>
    <w:rsid w:val="0000117D"/>
    <w:rsid w:val="00001209"/>
    <w:rsid w:val="00001337"/>
    <w:rsid w:val="00001449"/>
    <w:rsid w:val="0000171C"/>
    <w:rsid w:val="0000177C"/>
    <w:rsid w:val="000017C8"/>
    <w:rsid w:val="0000196A"/>
    <w:rsid w:val="00001A3C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21"/>
    <w:rsid w:val="00002076"/>
    <w:rsid w:val="00002273"/>
    <w:rsid w:val="00002500"/>
    <w:rsid w:val="00002668"/>
    <w:rsid w:val="000026EB"/>
    <w:rsid w:val="000026FF"/>
    <w:rsid w:val="00002710"/>
    <w:rsid w:val="00002778"/>
    <w:rsid w:val="00002C9B"/>
    <w:rsid w:val="00002FDD"/>
    <w:rsid w:val="000031C2"/>
    <w:rsid w:val="0000322C"/>
    <w:rsid w:val="0000326B"/>
    <w:rsid w:val="00003358"/>
    <w:rsid w:val="000034EC"/>
    <w:rsid w:val="000035C3"/>
    <w:rsid w:val="000035FD"/>
    <w:rsid w:val="0000362C"/>
    <w:rsid w:val="00003640"/>
    <w:rsid w:val="000037F9"/>
    <w:rsid w:val="000038C6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1E2"/>
    <w:rsid w:val="00005450"/>
    <w:rsid w:val="00005586"/>
    <w:rsid w:val="000055B4"/>
    <w:rsid w:val="00005629"/>
    <w:rsid w:val="0000562C"/>
    <w:rsid w:val="0000569C"/>
    <w:rsid w:val="00005801"/>
    <w:rsid w:val="00005888"/>
    <w:rsid w:val="000059EB"/>
    <w:rsid w:val="00005C54"/>
    <w:rsid w:val="00005DE6"/>
    <w:rsid w:val="00005E82"/>
    <w:rsid w:val="00006194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A2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46"/>
    <w:rsid w:val="00010BAB"/>
    <w:rsid w:val="00010BB3"/>
    <w:rsid w:val="00010C17"/>
    <w:rsid w:val="00010F26"/>
    <w:rsid w:val="0001109D"/>
    <w:rsid w:val="000110A4"/>
    <w:rsid w:val="00011138"/>
    <w:rsid w:val="0001116D"/>
    <w:rsid w:val="00011183"/>
    <w:rsid w:val="00011212"/>
    <w:rsid w:val="000114D2"/>
    <w:rsid w:val="0001156C"/>
    <w:rsid w:val="00011614"/>
    <w:rsid w:val="000117D9"/>
    <w:rsid w:val="000119CC"/>
    <w:rsid w:val="000119F6"/>
    <w:rsid w:val="00011B53"/>
    <w:rsid w:val="00011ED7"/>
    <w:rsid w:val="0001206B"/>
    <w:rsid w:val="000120B0"/>
    <w:rsid w:val="00012195"/>
    <w:rsid w:val="0001223C"/>
    <w:rsid w:val="0001225B"/>
    <w:rsid w:val="00012288"/>
    <w:rsid w:val="00012297"/>
    <w:rsid w:val="0001250B"/>
    <w:rsid w:val="00012547"/>
    <w:rsid w:val="0001255C"/>
    <w:rsid w:val="0001262C"/>
    <w:rsid w:val="00012814"/>
    <w:rsid w:val="000128A2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9F7"/>
    <w:rsid w:val="00013AD5"/>
    <w:rsid w:val="00013BB2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C8"/>
    <w:rsid w:val="000153F9"/>
    <w:rsid w:val="00015625"/>
    <w:rsid w:val="00015992"/>
    <w:rsid w:val="000159EF"/>
    <w:rsid w:val="00015A99"/>
    <w:rsid w:val="00015ADE"/>
    <w:rsid w:val="00015B26"/>
    <w:rsid w:val="00015CAC"/>
    <w:rsid w:val="00015CC9"/>
    <w:rsid w:val="00015D76"/>
    <w:rsid w:val="00015E1C"/>
    <w:rsid w:val="00015E6C"/>
    <w:rsid w:val="00015E8C"/>
    <w:rsid w:val="00015F13"/>
    <w:rsid w:val="00015F4F"/>
    <w:rsid w:val="00016078"/>
    <w:rsid w:val="000160CA"/>
    <w:rsid w:val="0001628C"/>
    <w:rsid w:val="0001658C"/>
    <w:rsid w:val="00016590"/>
    <w:rsid w:val="000165F8"/>
    <w:rsid w:val="00016693"/>
    <w:rsid w:val="00016761"/>
    <w:rsid w:val="000169B5"/>
    <w:rsid w:val="00016A47"/>
    <w:rsid w:val="00016AE6"/>
    <w:rsid w:val="00016B3D"/>
    <w:rsid w:val="00016D61"/>
    <w:rsid w:val="00017025"/>
    <w:rsid w:val="00017066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CEB"/>
    <w:rsid w:val="00020D04"/>
    <w:rsid w:val="00020F28"/>
    <w:rsid w:val="0002104B"/>
    <w:rsid w:val="0002125D"/>
    <w:rsid w:val="0002128A"/>
    <w:rsid w:val="00021299"/>
    <w:rsid w:val="00021695"/>
    <w:rsid w:val="0002184B"/>
    <w:rsid w:val="000219EA"/>
    <w:rsid w:val="00021C98"/>
    <w:rsid w:val="00021F0B"/>
    <w:rsid w:val="000225AA"/>
    <w:rsid w:val="00022803"/>
    <w:rsid w:val="00022839"/>
    <w:rsid w:val="000229FA"/>
    <w:rsid w:val="00022A6D"/>
    <w:rsid w:val="00022B12"/>
    <w:rsid w:val="00022C4E"/>
    <w:rsid w:val="00022E3A"/>
    <w:rsid w:val="00022ECF"/>
    <w:rsid w:val="0002315F"/>
    <w:rsid w:val="00023201"/>
    <w:rsid w:val="000232AE"/>
    <w:rsid w:val="00023515"/>
    <w:rsid w:val="00023520"/>
    <w:rsid w:val="000235C6"/>
    <w:rsid w:val="000235C7"/>
    <w:rsid w:val="000235FF"/>
    <w:rsid w:val="00023750"/>
    <w:rsid w:val="000238CF"/>
    <w:rsid w:val="000238D1"/>
    <w:rsid w:val="00023B8A"/>
    <w:rsid w:val="00023BD0"/>
    <w:rsid w:val="00023CAA"/>
    <w:rsid w:val="00024258"/>
    <w:rsid w:val="00024376"/>
    <w:rsid w:val="0002445B"/>
    <w:rsid w:val="000244E9"/>
    <w:rsid w:val="000247BB"/>
    <w:rsid w:val="0002480F"/>
    <w:rsid w:val="00024880"/>
    <w:rsid w:val="00024A4C"/>
    <w:rsid w:val="00024AC7"/>
    <w:rsid w:val="00024F23"/>
    <w:rsid w:val="000251B4"/>
    <w:rsid w:val="000255E9"/>
    <w:rsid w:val="000257DB"/>
    <w:rsid w:val="00026234"/>
    <w:rsid w:val="00026362"/>
    <w:rsid w:val="000264A3"/>
    <w:rsid w:val="000265A7"/>
    <w:rsid w:val="000268A0"/>
    <w:rsid w:val="000268C6"/>
    <w:rsid w:val="0002691F"/>
    <w:rsid w:val="00026A7A"/>
    <w:rsid w:val="00026D14"/>
    <w:rsid w:val="00026D3A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27EAA"/>
    <w:rsid w:val="00030014"/>
    <w:rsid w:val="00030026"/>
    <w:rsid w:val="000301DA"/>
    <w:rsid w:val="000301EB"/>
    <w:rsid w:val="0003031D"/>
    <w:rsid w:val="00030408"/>
    <w:rsid w:val="00030760"/>
    <w:rsid w:val="00030A7F"/>
    <w:rsid w:val="00030AAB"/>
    <w:rsid w:val="00030BE8"/>
    <w:rsid w:val="00030C9F"/>
    <w:rsid w:val="00030D1F"/>
    <w:rsid w:val="00030D9D"/>
    <w:rsid w:val="00030DCA"/>
    <w:rsid w:val="00030E78"/>
    <w:rsid w:val="00030F2D"/>
    <w:rsid w:val="00030FCD"/>
    <w:rsid w:val="00031009"/>
    <w:rsid w:val="00031019"/>
    <w:rsid w:val="00031185"/>
    <w:rsid w:val="0003134A"/>
    <w:rsid w:val="000314BC"/>
    <w:rsid w:val="0003162A"/>
    <w:rsid w:val="0003175D"/>
    <w:rsid w:val="00031BE8"/>
    <w:rsid w:val="00031C66"/>
    <w:rsid w:val="00031CFD"/>
    <w:rsid w:val="00031F4C"/>
    <w:rsid w:val="00032008"/>
    <w:rsid w:val="00032072"/>
    <w:rsid w:val="0003208B"/>
    <w:rsid w:val="00032183"/>
    <w:rsid w:val="000321B7"/>
    <w:rsid w:val="000322AC"/>
    <w:rsid w:val="0003247F"/>
    <w:rsid w:val="0003263A"/>
    <w:rsid w:val="00032728"/>
    <w:rsid w:val="00032A02"/>
    <w:rsid w:val="00032AAB"/>
    <w:rsid w:val="00032C96"/>
    <w:rsid w:val="00032CD6"/>
    <w:rsid w:val="00033426"/>
    <w:rsid w:val="000336D0"/>
    <w:rsid w:val="00033734"/>
    <w:rsid w:val="0003379C"/>
    <w:rsid w:val="00033A4B"/>
    <w:rsid w:val="00033B77"/>
    <w:rsid w:val="00033C57"/>
    <w:rsid w:val="00033E0F"/>
    <w:rsid w:val="00033ED0"/>
    <w:rsid w:val="00033FCA"/>
    <w:rsid w:val="0003405C"/>
    <w:rsid w:val="000340A4"/>
    <w:rsid w:val="000342EF"/>
    <w:rsid w:val="000343D8"/>
    <w:rsid w:val="000343E9"/>
    <w:rsid w:val="00034416"/>
    <w:rsid w:val="00034608"/>
    <w:rsid w:val="0003475C"/>
    <w:rsid w:val="00034859"/>
    <w:rsid w:val="00034A82"/>
    <w:rsid w:val="00034B90"/>
    <w:rsid w:val="00034E6F"/>
    <w:rsid w:val="00034FA3"/>
    <w:rsid w:val="000350F4"/>
    <w:rsid w:val="000356E6"/>
    <w:rsid w:val="00035996"/>
    <w:rsid w:val="000359A5"/>
    <w:rsid w:val="00035AC5"/>
    <w:rsid w:val="00035D19"/>
    <w:rsid w:val="00035E99"/>
    <w:rsid w:val="0003604B"/>
    <w:rsid w:val="000361C3"/>
    <w:rsid w:val="00036293"/>
    <w:rsid w:val="00036594"/>
    <w:rsid w:val="0003664B"/>
    <w:rsid w:val="00036655"/>
    <w:rsid w:val="0003665C"/>
    <w:rsid w:val="00036681"/>
    <w:rsid w:val="000366A6"/>
    <w:rsid w:val="000366F4"/>
    <w:rsid w:val="00036775"/>
    <w:rsid w:val="00036996"/>
    <w:rsid w:val="00036BE3"/>
    <w:rsid w:val="00036C82"/>
    <w:rsid w:val="00036CBE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C77"/>
    <w:rsid w:val="00037C9A"/>
    <w:rsid w:val="00037D3D"/>
    <w:rsid w:val="00037DAA"/>
    <w:rsid w:val="00037E54"/>
    <w:rsid w:val="00037EF1"/>
    <w:rsid w:val="00037F57"/>
    <w:rsid w:val="000400A2"/>
    <w:rsid w:val="000401EB"/>
    <w:rsid w:val="000402BF"/>
    <w:rsid w:val="00040B5A"/>
    <w:rsid w:val="00040C90"/>
    <w:rsid w:val="00040CC1"/>
    <w:rsid w:val="00040CD5"/>
    <w:rsid w:val="00040D8A"/>
    <w:rsid w:val="00040DAF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980"/>
    <w:rsid w:val="00041BE6"/>
    <w:rsid w:val="00041BF1"/>
    <w:rsid w:val="00041D56"/>
    <w:rsid w:val="00041F6B"/>
    <w:rsid w:val="00042604"/>
    <w:rsid w:val="00042878"/>
    <w:rsid w:val="00042998"/>
    <w:rsid w:val="00042ADD"/>
    <w:rsid w:val="00043078"/>
    <w:rsid w:val="000432F2"/>
    <w:rsid w:val="00043380"/>
    <w:rsid w:val="000433C7"/>
    <w:rsid w:val="000437E8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959"/>
    <w:rsid w:val="00044B8E"/>
    <w:rsid w:val="000450C4"/>
    <w:rsid w:val="000454E5"/>
    <w:rsid w:val="0004565B"/>
    <w:rsid w:val="000459FC"/>
    <w:rsid w:val="00045B37"/>
    <w:rsid w:val="00045BE1"/>
    <w:rsid w:val="00045EA7"/>
    <w:rsid w:val="00045EF4"/>
    <w:rsid w:val="000461C0"/>
    <w:rsid w:val="00046744"/>
    <w:rsid w:val="00046923"/>
    <w:rsid w:val="00046BC2"/>
    <w:rsid w:val="00046C2E"/>
    <w:rsid w:val="00046F0C"/>
    <w:rsid w:val="000472F5"/>
    <w:rsid w:val="00047384"/>
    <w:rsid w:val="000475CF"/>
    <w:rsid w:val="00047ADE"/>
    <w:rsid w:val="00047B0C"/>
    <w:rsid w:val="00047BE9"/>
    <w:rsid w:val="00047FFE"/>
    <w:rsid w:val="0005008B"/>
    <w:rsid w:val="000504EA"/>
    <w:rsid w:val="000506AE"/>
    <w:rsid w:val="000506FD"/>
    <w:rsid w:val="00050AA4"/>
    <w:rsid w:val="0005106E"/>
    <w:rsid w:val="000512F8"/>
    <w:rsid w:val="00051451"/>
    <w:rsid w:val="00051650"/>
    <w:rsid w:val="00051667"/>
    <w:rsid w:val="000516FD"/>
    <w:rsid w:val="00051778"/>
    <w:rsid w:val="000518F2"/>
    <w:rsid w:val="00051941"/>
    <w:rsid w:val="00051CD3"/>
    <w:rsid w:val="00051D5D"/>
    <w:rsid w:val="00052216"/>
    <w:rsid w:val="00052285"/>
    <w:rsid w:val="00052459"/>
    <w:rsid w:val="000526D9"/>
    <w:rsid w:val="000526DF"/>
    <w:rsid w:val="0005299A"/>
    <w:rsid w:val="000529DD"/>
    <w:rsid w:val="00052F98"/>
    <w:rsid w:val="000531CB"/>
    <w:rsid w:val="0005321C"/>
    <w:rsid w:val="00053297"/>
    <w:rsid w:val="00053320"/>
    <w:rsid w:val="00053324"/>
    <w:rsid w:val="0005332E"/>
    <w:rsid w:val="0005337E"/>
    <w:rsid w:val="000534B9"/>
    <w:rsid w:val="000535E9"/>
    <w:rsid w:val="000536E5"/>
    <w:rsid w:val="00053B70"/>
    <w:rsid w:val="00053BA1"/>
    <w:rsid w:val="00053BA3"/>
    <w:rsid w:val="00053D0F"/>
    <w:rsid w:val="00053D90"/>
    <w:rsid w:val="00054348"/>
    <w:rsid w:val="00054377"/>
    <w:rsid w:val="00054393"/>
    <w:rsid w:val="0005447B"/>
    <w:rsid w:val="00054646"/>
    <w:rsid w:val="000546AC"/>
    <w:rsid w:val="00054735"/>
    <w:rsid w:val="0005475F"/>
    <w:rsid w:val="0005493B"/>
    <w:rsid w:val="00054A28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15"/>
    <w:rsid w:val="00056146"/>
    <w:rsid w:val="000561BA"/>
    <w:rsid w:val="0005624B"/>
    <w:rsid w:val="000566EF"/>
    <w:rsid w:val="00056750"/>
    <w:rsid w:val="000568D6"/>
    <w:rsid w:val="00056AA4"/>
    <w:rsid w:val="00056C42"/>
    <w:rsid w:val="00056CDD"/>
    <w:rsid w:val="00056D4F"/>
    <w:rsid w:val="00056E74"/>
    <w:rsid w:val="0005776A"/>
    <w:rsid w:val="000579A8"/>
    <w:rsid w:val="00057A4F"/>
    <w:rsid w:val="00057AEE"/>
    <w:rsid w:val="00057B36"/>
    <w:rsid w:val="00057B8D"/>
    <w:rsid w:val="00057BE4"/>
    <w:rsid w:val="00057BF7"/>
    <w:rsid w:val="00057E11"/>
    <w:rsid w:val="00057EA1"/>
    <w:rsid w:val="000600FA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5B6"/>
    <w:rsid w:val="0006180F"/>
    <w:rsid w:val="00061886"/>
    <w:rsid w:val="0006199E"/>
    <w:rsid w:val="00061A95"/>
    <w:rsid w:val="00061C56"/>
    <w:rsid w:val="000623BB"/>
    <w:rsid w:val="00062513"/>
    <w:rsid w:val="00062561"/>
    <w:rsid w:val="00062612"/>
    <w:rsid w:val="00062665"/>
    <w:rsid w:val="00062728"/>
    <w:rsid w:val="00062785"/>
    <w:rsid w:val="0006280B"/>
    <w:rsid w:val="000628FA"/>
    <w:rsid w:val="00062A59"/>
    <w:rsid w:val="00062B0A"/>
    <w:rsid w:val="00062B9B"/>
    <w:rsid w:val="00062C3D"/>
    <w:rsid w:val="00062CBA"/>
    <w:rsid w:val="00063851"/>
    <w:rsid w:val="00063C8C"/>
    <w:rsid w:val="00063C9A"/>
    <w:rsid w:val="00063CA6"/>
    <w:rsid w:val="00063E92"/>
    <w:rsid w:val="00063EB9"/>
    <w:rsid w:val="000641F4"/>
    <w:rsid w:val="0006427F"/>
    <w:rsid w:val="000643D2"/>
    <w:rsid w:val="0006440A"/>
    <w:rsid w:val="000645F1"/>
    <w:rsid w:val="00064668"/>
    <w:rsid w:val="000647D8"/>
    <w:rsid w:val="0006491F"/>
    <w:rsid w:val="00064F3E"/>
    <w:rsid w:val="00064F56"/>
    <w:rsid w:val="0006529D"/>
    <w:rsid w:val="000652E0"/>
    <w:rsid w:val="00065371"/>
    <w:rsid w:val="0006545C"/>
    <w:rsid w:val="00065611"/>
    <w:rsid w:val="0006572F"/>
    <w:rsid w:val="00065738"/>
    <w:rsid w:val="000657BD"/>
    <w:rsid w:val="00065A1E"/>
    <w:rsid w:val="00065F38"/>
    <w:rsid w:val="00065FBB"/>
    <w:rsid w:val="000660AC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5FF"/>
    <w:rsid w:val="0006763C"/>
    <w:rsid w:val="00067647"/>
    <w:rsid w:val="00067751"/>
    <w:rsid w:val="000679D6"/>
    <w:rsid w:val="00067A39"/>
    <w:rsid w:val="00067A62"/>
    <w:rsid w:val="00067AC8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57B"/>
    <w:rsid w:val="0007177F"/>
    <w:rsid w:val="000717D1"/>
    <w:rsid w:val="000718E7"/>
    <w:rsid w:val="000719EE"/>
    <w:rsid w:val="00071B8F"/>
    <w:rsid w:val="00071D82"/>
    <w:rsid w:val="00071DFE"/>
    <w:rsid w:val="00071E98"/>
    <w:rsid w:val="00071F6D"/>
    <w:rsid w:val="0007210E"/>
    <w:rsid w:val="0007218C"/>
    <w:rsid w:val="0007234E"/>
    <w:rsid w:val="000726E8"/>
    <w:rsid w:val="000727BD"/>
    <w:rsid w:val="00072A60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3F89"/>
    <w:rsid w:val="00074614"/>
    <w:rsid w:val="000747EB"/>
    <w:rsid w:val="000748AF"/>
    <w:rsid w:val="000749FE"/>
    <w:rsid w:val="00074C81"/>
    <w:rsid w:val="00074D2E"/>
    <w:rsid w:val="00075047"/>
    <w:rsid w:val="00075689"/>
    <w:rsid w:val="00075A6B"/>
    <w:rsid w:val="00075B74"/>
    <w:rsid w:val="00075BE3"/>
    <w:rsid w:val="00075D93"/>
    <w:rsid w:val="00075E27"/>
    <w:rsid w:val="00075E63"/>
    <w:rsid w:val="00075EDD"/>
    <w:rsid w:val="00076050"/>
    <w:rsid w:val="000762CE"/>
    <w:rsid w:val="000763D9"/>
    <w:rsid w:val="0007640C"/>
    <w:rsid w:val="00076664"/>
    <w:rsid w:val="000766AA"/>
    <w:rsid w:val="000768E2"/>
    <w:rsid w:val="00076A08"/>
    <w:rsid w:val="00076A1F"/>
    <w:rsid w:val="00076B4B"/>
    <w:rsid w:val="00076FBB"/>
    <w:rsid w:val="0007703A"/>
    <w:rsid w:val="000770DE"/>
    <w:rsid w:val="00077109"/>
    <w:rsid w:val="0007712A"/>
    <w:rsid w:val="0007719C"/>
    <w:rsid w:val="00077201"/>
    <w:rsid w:val="0007730D"/>
    <w:rsid w:val="00077343"/>
    <w:rsid w:val="000774A0"/>
    <w:rsid w:val="00077573"/>
    <w:rsid w:val="00077911"/>
    <w:rsid w:val="000779EB"/>
    <w:rsid w:val="00077BBB"/>
    <w:rsid w:val="00077CCD"/>
    <w:rsid w:val="00077D7F"/>
    <w:rsid w:val="00077DBD"/>
    <w:rsid w:val="00077FDB"/>
    <w:rsid w:val="00080097"/>
    <w:rsid w:val="0008017B"/>
    <w:rsid w:val="000801D5"/>
    <w:rsid w:val="0008036F"/>
    <w:rsid w:val="000804FA"/>
    <w:rsid w:val="000805A4"/>
    <w:rsid w:val="0008060C"/>
    <w:rsid w:val="00080875"/>
    <w:rsid w:val="00080959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110"/>
    <w:rsid w:val="0008221D"/>
    <w:rsid w:val="00082B70"/>
    <w:rsid w:val="00082BC3"/>
    <w:rsid w:val="00082CA6"/>
    <w:rsid w:val="00082D2F"/>
    <w:rsid w:val="00082DF0"/>
    <w:rsid w:val="00083029"/>
    <w:rsid w:val="00083227"/>
    <w:rsid w:val="00083262"/>
    <w:rsid w:val="00083269"/>
    <w:rsid w:val="00083301"/>
    <w:rsid w:val="000834B6"/>
    <w:rsid w:val="00083642"/>
    <w:rsid w:val="000837FC"/>
    <w:rsid w:val="00083878"/>
    <w:rsid w:val="000839EC"/>
    <w:rsid w:val="00083BFE"/>
    <w:rsid w:val="0008402F"/>
    <w:rsid w:val="00084363"/>
    <w:rsid w:val="00084483"/>
    <w:rsid w:val="000844C4"/>
    <w:rsid w:val="00084835"/>
    <w:rsid w:val="000848B6"/>
    <w:rsid w:val="0008492A"/>
    <w:rsid w:val="00084A67"/>
    <w:rsid w:val="00084C93"/>
    <w:rsid w:val="00084CCD"/>
    <w:rsid w:val="00084FE4"/>
    <w:rsid w:val="000851B0"/>
    <w:rsid w:val="000851FA"/>
    <w:rsid w:val="000853FD"/>
    <w:rsid w:val="00085572"/>
    <w:rsid w:val="000858E3"/>
    <w:rsid w:val="00085C8D"/>
    <w:rsid w:val="00085D36"/>
    <w:rsid w:val="00085D91"/>
    <w:rsid w:val="00085EA8"/>
    <w:rsid w:val="00085F24"/>
    <w:rsid w:val="00085F3E"/>
    <w:rsid w:val="00085F64"/>
    <w:rsid w:val="000862E8"/>
    <w:rsid w:val="000864D5"/>
    <w:rsid w:val="00086793"/>
    <w:rsid w:val="000868C5"/>
    <w:rsid w:val="000869D1"/>
    <w:rsid w:val="000869DF"/>
    <w:rsid w:val="00086A32"/>
    <w:rsid w:val="00086AB0"/>
    <w:rsid w:val="00086D58"/>
    <w:rsid w:val="00086DAF"/>
    <w:rsid w:val="00087153"/>
    <w:rsid w:val="000873AA"/>
    <w:rsid w:val="00087A79"/>
    <w:rsid w:val="00087B39"/>
    <w:rsid w:val="00087B80"/>
    <w:rsid w:val="00087C02"/>
    <w:rsid w:val="00087F54"/>
    <w:rsid w:val="00087F72"/>
    <w:rsid w:val="00090051"/>
    <w:rsid w:val="00090396"/>
    <w:rsid w:val="000904CA"/>
    <w:rsid w:val="00090561"/>
    <w:rsid w:val="00090605"/>
    <w:rsid w:val="000908DB"/>
    <w:rsid w:val="00090B56"/>
    <w:rsid w:val="00090E2F"/>
    <w:rsid w:val="00090F19"/>
    <w:rsid w:val="00090F9B"/>
    <w:rsid w:val="000912FF"/>
    <w:rsid w:val="00091587"/>
    <w:rsid w:val="00091623"/>
    <w:rsid w:val="0009173F"/>
    <w:rsid w:val="00091CFB"/>
    <w:rsid w:val="00091DE5"/>
    <w:rsid w:val="0009202B"/>
    <w:rsid w:val="00092044"/>
    <w:rsid w:val="0009238E"/>
    <w:rsid w:val="000923AB"/>
    <w:rsid w:val="000925BC"/>
    <w:rsid w:val="000925F4"/>
    <w:rsid w:val="000927A8"/>
    <w:rsid w:val="0009298C"/>
    <w:rsid w:val="000929F0"/>
    <w:rsid w:val="00092C62"/>
    <w:rsid w:val="00092DCF"/>
    <w:rsid w:val="00092E3B"/>
    <w:rsid w:val="00092EDC"/>
    <w:rsid w:val="0009305F"/>
    <w:rsid w:val="00093717"/>
    <w:rsid w:val="0009379A"/>
    <w:rsid w:val="000937CD"/>
    <w:rsid w:val="00093840"/>
    <w:rsid w:val="000938EB"/>
    <w:rsid w:val="00093A78"/>
    <w:rsid w:val="00093D09"/>
    <w:rsid w:val="00093D6D"/>
    <w:rsid w:val="00093E59"/>
    <w:rsid w:val="00093F27"/>
    <w:rsid w:val="000940CD"/>
    <w:rsid w:val="00094113"/>
    <w:rsid w:val="0009478A"/>
    <w:rsid w:val="00094C03"/>
    <w:rsid w:val="00094C0B"/>
    <w:rsid w:val="00095010"/>
    <w:rsid w:val="000950EC"/>
    <w:rsid w:val="000951C8"/>
    <w:rsid w:val="00095439"/>
    <w:rsid w:val="000954CC"/>
    <w:rsid w:val="00095549"/>
    <w:rsid w:val="000959AE"/>
    <w:rsid w:val="000959C9"/>
    <w:rsid w:val="00095A01"/>
    <w:rsid w:val="00095B54"/>
    <w:rsid w:val="00095B5B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8BB"/>
    <w:rsid w:val="00096935"/>
    <w:rsid w:val="0009694C"/>
    <w:rsid w:val="00096F77"/>
    <w:rsid w:val="0009717A"/>
    <w:rsid w:val="000973A3"/>
    <w:rsid w:val="0009744D"/>
    <w:rsid w:val="0009745F"/>
    <w:rsid w:val="00097688"/>
    <w:rsid w:val="0009777D"/>
    <w:rsid w:val="00097780"/>
    <w:rsid w:val="00097791"/>
    <w:rsid w:val="0009779B"/>
    <w:rsid w:val="00097816"/>
    <w:rsid w:val="00097A18"/>
    <w:rsid w:val="00097B5C"/>
    <w:rsid w:val="00097BE0"/>
    <w:rsid w:val="00097C87"/>
    <w:rsid w:val="00097E14"/>
    <w:rsid w:val="00097E15"/>
    <w:rsid w:val="000A0029"/>
    <w:rsid w:val="000A00A2"/>
    <w:rsid w:val="000A0333"/>
    <w:rsid w:val="000A036E"/>
    <w:rsid w:val="000A03A4"/>
    <w:rsid w:val="000A042B"/>
    <w:rsid w:val="000A047E"/>
    <w:rsid w:val="000A04A8"/>
    <w:rsid w:val="000A0869"/>
    <w:rsid w:val="000A0884"/>
    <w:rsid w:val="000A0AC4"/>
    <w:rsid w:val="000A0DAC"/>
    <w:rsid w:val="000A129E"/>
    <w:rsid w:val="000A1348"/>
    <w:rsid w:val="000A13BE"/>
    <w:rsid w:val="000A1538"/>
    <w:rsid w:val="000A1565"/>
    <w:rsid w:val="000A16FB"/>
    <w:rsid w:val="000A1AA0"/>
    <w:rsid w:val="000A1D9B"/>
    <w:rsid w:val="000A1E35"/>
    <w:rsid w:val="000A2137"/>
    <w:rsid w:val="000A21C0"/>
    <w:rsid w:val="000A23A1"/>
    <w:rsid w:val="000A2456"/>
    <w:rsid w:val="000A2555"/>
    <w:rsid w:val="000A2A88"/>
    <w:rsid w:val="000A2EE1"/>
    <w:rsid w:val="000A2F81"/>
    <w:rsid w:val="000A2FD3"/>
    <w:rsid w:val="000A2FF0"/>
    <w:rsid w:val="000A31C0"/>
    <w:rsid w:val="000A339F"/>
    <w:rsid w:val="000A352D"/>
    <w:rsid w:val="000A3824"/>
    <w:rsid w:val="000A38B6"/>
    <w:rsid w:val="000A38BB"/>
    <w:rsid w:val="000A3A4B"/>
    <w:rsid w:val="000A3C52"/>
    <w:rsid w:val="000A3CFE"/>
    <w:rsid w:val="000A3E5D"/>
    <w:rsid w:val="000A3F77"/>
    <w:rsid w:val="000A3FC0"/>
    <w:rsid w:val="000A3FE4"/>
    <w:rsid w:val="000A3FFD"/>
    <w:rsid w:val="000A4088"/>
    <w:rsid w:val="000A42E1"/>
    <w:rsid w:val="000A43D0"/>
    <w:rsid w:val="000A44AA"/>
    <w:rsid w:val="000A46C1"/>
    <w:rsid w:val="000A4872"/>
    <w:rsid w:val="000A49FB"/>
    <w:rsid w:val="000A4B06"/>
    <w:rsid w:val="000A4BC0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664"/>
    <w:rsid w:val="000A57D3"/>
    <w:rsid w:val="000A5951"/>
    <w:rsid w:val="000A5966"/>
    <w:rsid w:val="000A5974"/>
    <w:rsid w:val="000A5C93"/>
    <w:rsid w:val="000A5D07"/>
    <w:rsid w:val="000A606C"/>
    <w:rsid w:val="000A6147"/>
    <w:rsid w:val="000A6151"/>
    <w:rsid w:val="000A61FB"/>
    <w:rsid w:val="000A6341"/>
    <w:rsid w:val="000A6439"/>
    <w:rsid w:val="000A64C5"/>
    <w:rsid w:val="000A6508"/>
    <w:rsid w:val="000A6530"/>
    <w:rsid w:val="000A688B"/>
    <w:rsid w:val="000A6957"/>
    <w:rsid w:val="000A6C4C"/>
    <w:rsid w:val="000A6EE1"/>
    <w:rsid w:val="000A6F44"/>
    <w:rsid w:val="000A72ED"/>
    <w:rsid w:val="000A7302"/>
    <w:rsid w:val="000A77A5"/>
    <w:rsid w:val="000A77B4"/>
    <w:rsid w:val="000A782C"/>
    <w:rsid w:val="000A78D8"/>
    <w:rsid w:val="000A7B01"/>
    <w:rsid w:val="000A7CA0"/>
    <w:rsid w:val="000A7DEB"/>
    <w:rsid w:val="000A7FA4"/>
    <w:rsid w:val="000B0084"/>
    <w:rsid w:val="000B00CE"/>
    <w:rsid w:val="000B03AA"/>
    <w:rsid w:val="000B041C"/>
    <w:rsid w:val="000B05A8"/>
    <w:rsid w:val="000B0671"/>
    <w:rsid w:val="000B06DD"/>
    <w:rsid w:val="000B0760"/>
    <w:rsid w:val="000B07F2"/>
    <w:rsid w:val="000B0902"/>
    <w:rsid w:val="000B09CD"/>
    <w:rsid w:val="000B0FDC"/>
    <w:rsid w:val="000B0FFF"/>
    <w:rsid w:val="000B1096"/>
    <w:rsid w:val="000B10DF"/>
    <w:rsid w:val="000B181B"/>
    <w:rsid w:val="000B18BF"/>
    <w:rsid w:val="000B18E2"/>
    <w:rsid w:val="000B1A97"/>
    <w:rsid w:val="000B1B0A"/>
    <w:rsid w:val="000B1BD9"/>
    <w:rsid w:val="000B1BE4"/>
    <w:rsid w:val="000B1CC7"/>
    <w:rsid w:val="000B1CE6"/>
    <w:rsid w:val="000B1DD9"/>
    <w:rsid w:val="000B22ED"/>
    <w:rsid w:val="000B246E"/>
    <w:rsid w:val="000B2750"/>
    <w:rsid w:val="000B2801"/>
    <w:rsid w:val="000B2A3B"/>
    <w:rsid w:val="000B2AE2"/>
    <w:rsid w:val="000B2BA5"/>
    <w:rsid w:val="000B2ECC"/>
    <w:rsid w:val="000B301E"/>
    <w:rsid w:val="000B307C"/>
    <w:rsid w:val="000B338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BB9"/>
    <w:rsid w:val="000B4BDA"/>
    <w:rsid w:val="000B4C52"/>
    <w:rsid w:val="000B4C5A"/>
    <w:rsid w:val="000B4D2B"/>
    <w:rsid w:val="000B4E53"/>
    <w:rsid w:val="000B507D"/>
    <w:rsid w:val="000B510F"/>
    <w:rsid w:val="000B516E"/>
    <w:rsid w:val="000B529C"/>
    <w:rsid w:val="000B548E"/>
    <w:rsid w:val="000B5604"/>
    <w:rsid w:val="000B595B"/>
    <w:rsid w:val="000B5AA0"/>
    <w:rsid w:val="000B5B1F"/>
    <w:rsid w:val="000B5B80"/>
    <w:rsid w:val="000B5CFE"/>
    <w:rsid w:val="000B6157"/>
    <w:rsid w:val="000B61E7"/>
    <w:rsid w:val="000B69C5"/>
    <w:rsid w:val="000B6AB7"/>
    <w:rsid w:val="000B6C8A"/>
    <w:rsid w:val="000B6CB0"/>
    <w:rsid w:val="000B6E9B"/>
    <w:rsid w:val="000B6FF4"/>
    <w:rsid w:val="000B7059"/>
    <w:rsid w:val="000B705E"/>
    <w:rsid w:val="000B707D"/>
    <w:rsid w:val="000B73F7"/>
    <w:rsid w:val="000B748D"/>
    <w:rsid w:val="000B7785"/>
    <w:rsid w:val="000B7821"/>
    <w:rsid w:val="000B78B7"/>
    <w:rsid w:val="000B78C9"/>
    <w:rsid w:val="000B792B"/>
    <w:rsid w:val="000B7ADA"/>
    <w:rsid w:val="000B7CD4"/>
    <w:rsid w:val="000B7D77"/>
    <w:rsid w:val="000B7F22"/>
    <w:rsid w:val="000C01A3"/>
    <w:rsid w:val="000C02AE"/>
    <w:rsid w:val="000C0341"/>
    <w:rsid w:val="000C048F"/>
    <w:rsid w:val="000C0745"/>
    <w:rsid w:val="000C09C9"/>
    <w:rsid w:val="000C0C74"/>
    <w:rsid w:val="000C0DB3"/>
    <w:rsid w:val="000C0E71"/>
    <w:rsid w:val="000C0F12"/>
    <w:rsid w:val="000C1301"/>
    <w:rsid w:val="000C1342"/>
    <w:rsid w:val="000C1383"/>
    <w:rsid w:val="000C1394"/>
    <w:rsid w:val="000C1593"/>
    <w:rsid w:val="000C17AD"/>
    <w:rsid w:val="000C17F0"/>
    <w:rsid w:val="000C1E17"/>
    <w:rsid w:val="000C204E"/>
    <w:rsid w:val="000C213B"/>
    <w:rsid w:val="000C21E7"/>
    <w:rsid w:val="000C24E0"/>
    <w:rsid w:val="000C255B"/>
    <w:rsid w:val="000C2766"/>
    <w:rsid w:val="000C2A87"/>
    <w:rsid w:val="000C2C30"/>
    <w:rsid w:val="000C3561"/>
    <w:rsid w:val="000C363E"/>
    <w:rsid w:val="000C3AA2"/>
    <w:rsid w:val="000C3DAF"/>
    <w:rsid w:val="000C3DD7"/>
    <w:rsid w:val="000C3E3A"/>
    <w:rsid w:val="000C40D7"/>
    <w:rsid w:val="000C41F3"/>
    <w:rsid w:val="000C4323"/>
    <w:rsid w:val="000C448C"/>
    <w:rsid w:val="000C467E"/>
    <w:rsid w:val="000C495F"/>
    <w:rsid w:val="000C4F88"/>
    <w:rsid w:val="000C5077"/>
    <w:rsid w:val="000C5197"/>
    <w:rsid w:val="000C5292"/>
    <w:rsid w:val="000C55EB"/>
    <w:rsid w:val="000C5671"/>
    <w:rsid w:val="000C571E"/>
    <w:rsid w:val="000C5BAF"/>
    <w:rsid w:val="000C5D6D"/>
    <w:rsid w:val="000C617F"/>
    <w:rsid w:val="000C6322"/>
    <w:rsid w:val="000C6360"/>
    <w:rsid w:val="000C63D1"/>
    <w:rsid w:val="000C64B6"/>
    <w:rsid w:val="000C6662"/>
    <w:rsid w:val="000C66D9"/>
    <w:rsid w:val="000C69C7"/>
    <w:rsid w:val="000C6B12"/>
    <w:rsid w:val="000C6E9A"/>
    <w:rsid w:val="000C6FC3"/>
    <w:rsid w:val="000C70BD"/>
    <w:rsid w:val="000C7187"/>
    <w:rsid w:val="000C71D8"/>
    <w:rsid w:val="000C728A"/>
    <w:rsid w:val="000C7370"/>
    <w:rsid w:val="000C74B5"/>
    <w:rsid w:val="000C7715"/>
    <w:rsid w:val="000C78C3"/>
    <w:rsid w:val="000C7A26"/>
    <w:rsid w:val="000C7D06"/>
    <w:rsid w:val="000C7D28"/>
    <w:rsid w:val="000C7E64"/>
    <w:rsid w:val="000C7E9F"/>
    <w:rsid w:val="000C7EDE"/>
    <w:rsid w:val="000C7FB7"/>
    <w:rsid w:val="000D0139"/>
    <w:rsid w:val="000D0177"/>
    <w:rsid w:val="000D028B"/>
    <w:rsid w:val="000D03DF"/>
    <w:rsid w:val="000D0654"/>
    <w:rsid w:val="000D0CC9"/>
    <w:rsid w:val="000D0EEB"/>
    <w:rsid w:val="000D0FC4"/>
    <w:rsid w:val="000D10B1"/>
    <w:rsid w:val="000D10E5"/>
    <w:rsid w:val="000D1240"/>
    <w:rsid w:val="000D137E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1F6F"/>
    <w:rsid w:val="000D2067"/>
    <w:rsid w:val="000D2195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CD3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19F"/>
    <w:rsid w:val="000D44A5"/>
    <w:rsid w:val="000D4695"/>
    <w:rsid w:val="000D486A"/>
    <w:rsid w:val="000D48DB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7EF"/>
    <w:rsid w:val="000D59F5"/>
    <w:rsid w:val="000D5A50"/>
    <w:rsid w:val="000D5E91"/>
    <w:rsid w:val="000D5FAB"/>
    <w:rsid w:val="000D60A2"/>
    <w:rsid w:val="000D61AE"/>
    <w:rsid w:val="000D61D3"/>
    <w:rsid w:val="000D6601"/>
    <w:rsid w:val="000D66B1"/>
    <w:rsid w:val="000D674E"/>
    <w:rsid w:val="000D6D09"/>
    <w:rsid w:val="000D6EDD"/>
    <w:rsid w:val="000D6EF9"/>
    <w:rsid w:val="000D6F41"/>
    <w:rsid w:val="000D7127"/>
    <w:rsid w:val="000D71F4"/>
    <w:rsid w:val="000D7348"/>
    <w:rsid w:val="000D7840"/>
    <w:rsid w:val="000D7936"/>
    <w:rsid w:val="000D7943"/>
    <w:rsid w:val="000D7AD0"/>
    <w:rsid w:val="000D7B29"/>
    <w:rsid w:val="000D7C4E"/>
    <w:rsid w:val="000D7D7A"/>
    <w:rsid w:val="000D7F27"/>
    <w:rsid w:val="000E006D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3B8"/>
    <w:rsid w:val="000E1795"/>
    <w:rsid w:val="000E17D6"/>
    <w:rsid w:val="000E1B9E"/>
    <w:rsid w:val="000E1CBC"/>
    <w:rsid w:val="000E1CE3"/>
    <w:rsid w:val="000E1DDF"/>
    <w:rsid w:val="000E1E36"/>
    <w:rsid w:val="000E1E84"/>
    <w:rsid w:val="000E1F5F"/>
    <w:rsid w:val="000E1FA2"/>
    <w:rsid w:val="000E21B9"/>
    <w:rsid w:val="000E21FF"/>
    <w:rsid w:val="000E241D"/>
    <w:rsid w:val="000E2581"/>
    <w:rsid w:val="000E25AC"/>
    <w:rsid w:val="000E25CC"/>
    <w:rsid w:val="000E2962"/>
    <w:rsid w:val="000E3062"/>
    <w:rsid w:val="000E3287"/>
    <w:rsid w:val="000E386D"/>
    <w:rsid w:val="000E3A28"/>
    <w:rsid w:val="000E3E80"/>
    <w:rsid w:val="000E3ECC"/>
    <w:rsid w:val="000E4035"/>
    <w:rsid w:val="000E40F1"/>
    <w:rsid w:val="000E40FB"/>
    <w:rsid w:val="000E4127"/>
    <w:rsid w:val="000E4293"/>
    <w:rsid w:val="000E439E"/>
    <w:rsid w:val="000E4709"/>
    <w:rsid w:val="000E4BA5"/>
    <w:rsid w:val="000E4BC2"/>
    <w:rsid w:val="000E4BDF"/>
    <w:rsid w:val="000E4CD5"/>
    <w:rsid w:val="000E4EF3"/>
    <w:rsid w:val="000E4F52"/>
    <w:rsid w:val="000E4FB9"/>
    <w:rsid w:val="000E556F"/>
    <w:rsid w:val="000E59B9"/>
    <w:rsid w:val="000E5DB2"/>
    <w:rsid w:val="000E5EE8"/>
    <w:rsid w:val="000E5F05"/>
    <w:rsid w:val="000E5F6B"/>
    <w:rsid w:val="000E5FA9"/>
    <w:rsid w:val="000E611D"/>
    <w:rsid w:val="000E62D7"/>
    <w:rsid w:val="000E645E"/>
    <w:rsid w:val="000E654C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8F3"/>
    <w:rsid w:val="000E799F"/>
    <w:rsid w:val="000E7A10"/>
    <w:rsid w:val="000E7D64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DEE"/>
    <w:rsid w:val="000F0E37"/>
    <w:rsid w:val="000F13A8"/>
    <w:rsid w:val="000F19E7"/>
    <w:rsid w:val="000F19FE"/>
    <w:rsid w:val="000F1BED"/>
    <w:rsid w:val="000F1C4B"/>
    <w:rsid w:val="000F1D15"/>
    <w:rsid w:val="000F1E05"/>
    <w:rsid w:val="000F1E9A"/>
    <w:rsid w:val="000F1ED4"/>
    <w:rsid w:val="000F214D"/>
    <w:rsid w:val="000F221D"/>
    <w:rsid w:val="000F2346"/>
    <w:rsid w:val="000F23A4"/>
    <w:rsid w:val="000F23D2"/>
    <w:rsid w:val="000F247A"/>
    <w:rsid w:val="000F2505"/>
    <w:rsid w:val="000F2708"/>
    <w:rsid w:val="000F27AD"/>
    <w:rsid w:val="000F29DC"/>
    <w:rsid w:val="000F2A4E"/>
    <w:rsid w:val="000F2ADA"/>
    <w:rsid w:val="000F2B9B"/>
    <w:rsid w:val="000F2C8F"/>
    <w:rsid w:val="000F2CD4"/>
    <w:rsid w:val="000F2DA8"/>
    <w:rsid w:val="000F3169"/>
    <w:rsid w:val="000F31EF"/>
    <w:rsid w:val="000F32E2"/>
    <w:rsid w:val="000F33E7"/>
    <w:rsid w:val="000F361C"/>
    <w:rsid w:val="000F3731"/>
    <w:rsid w:val="000F37E0"/>
    <w:rsid w:val="000F3B2C"/>
    <w:rsid w:val="000F3D53"/>
    <w:rsid w:val="000F3F60"/>
    <w:rsid w:val="000F3FFA"/>
    <w:rsid w:val="000F411F"/>
    <w:rsid w:val="000F426E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CC0"/>
    <w:rsid w:val="000F5F0E"/>
    <w:rsid w:val="000F6369"/>
    <w:rsid w:val="000F6568"/>
    <w:rsid w:val="000F65EB"/>
    <w:rsid w:val="000F6639"/>
    <w:rsid w:val="000F66F2"/>
    <w:rsid w:val="000F6822"/>
    <w:rsid w:val="000F691B"/>
    <w:rsid w:val="000F6941"/>
    <w:rsid w:val="000F69C3"/>
    <w:rsid w:val="000F6D07"/>
    <w:rsid w:val="000F7141"/>
    <w:rsid w:val="000F733E"/>
    <w:rsid w:val="000F7355"/>
    <w:rsid w:val="000F74ED"/>
    <w:rsid w:val="000F755F"/>
    <w:rsid w:val="000F7635"/>
    <w:rsid w:val="000F7874"/>
    <w:rsid w:val="000F79DE"/>
    <w:rsid w:val="000F7C1F"/>
    <w:rsid w:val="000F7C76"/>
    <w:rsid w:val="000F7CDD"/>
    <w:rsid w:val="000F7D27"/>
    <w:rsid w:val="000F7DF0"/>
    <w:rsid w:val="000F7E69"/>
    <w:rsid w:val="000F7F2D"/>
    <w:rsid w:val="000F7F60"/>
    <w:rsid w:val="00100265"/>
    <w:rsid w:val="00100459"/>
    <w:rsid w:val="00100550"/>
    <w:rsid w:val="001009C0"/>
    <w:rsid w:val="00100D3E"/>
    <w:rsid w:val="00100E40"/>
    <w:rsid w:val="00100FE9"/>
    <w:rsid w:val="001013E7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6A5"/>
    <w:rsid w:val="00102731"/>
    <w:rsid w:val="00102734"/>
    <w:rsid w:val="00102763"/>
    <w:rsid w:val="001029B8"/>
    <w:rsid w:val="001029D9"/>
    <w:rsid w:val="00102CD1"/>
    <w:rsid w:val="00102D9B"/>
    <w:rsid w:val="00102E1C"/>
    <w:rsid w:val="00102F2A"/>
    <w:rsid w:val="00102F7A"/>
    <w:rsid w:val="00102FD1"/>
    <w:rsid w:val="00103041"/>
    <w:rsid w:val="00103211"/>
    <w:rsid w:val="00103397"/>
    <w:rsid w:val="0010345D"/>
    <w:rsid w:val="00103536"/>
    <w:rsid w:val="00103564"/>
    <w:rsid w:val="001036B3"/>
    <w:rsid w:val="00103876"/>
    <w:rsid w:val="0010394F"/>
    <w:rsid w:val="00103C2D"/>
    <w:rsid w:val="00103CF0"/>
    <w:rsid w:val="00103D3D"/>
    <w:rsid w:val="00103D3F"/>
    <w:rsid w:val="00103DBE"/>
    <w:rsid w:val="00103EBC"/>
    <w:rsid w:val="00104000"/>
    <w:rsid w:val="001040E9"/>
    <w:rsid w:val="001040F1"/>
    <w:rsid w:val="00104354"/>
    <w:rsid w:val="0010467B"/>
    <w:rsid w:val="0010496B"/>
    <w:rsid w:val="00104A3F"/>
    <w:rsid w:val="00104A7A"/>
    <w:rsid w:val="00104AB5"/>
    <w:rsid w:val="00104CE7"/>
    <w:rsid w:val="0010515C"/>
    <w:rsid w:val="00105333"/>
    <w:rsid w:val="00105362"/>
    <w:rsid w:val="00105607"/>
    <w:rsid w:val="00105908"/>
    <w:rsid w:val="00105B9B"/>
    <w:rsid w:val="00105C2E"/>
    <w:rsid w:val="00105E34"/>
    <w:rsid w:val="00106738"/>
    <w:rsid w:val="00106739"/>
    <w:rsid w:val="0010677E"/>
    <w:rsid w:val="0010683B"/>
    <w:rsid w:val="00106922"/>
    <w:rsid w:val="001069E4"/>
    <w:rsid w:val="00106AD1"/>
    <w:rsid w:val="001070C2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6EA"/>
    <w:rsid w:val="00110948"/>
    <w:rsid w:val="00110A92"/>
    <w:rsid w:val="00110AC1"/>
    <w:rsid w:val="00110ED6"/>
    <w:rsid w:val="00110FEC"/>
    <w:rsid w:val="001110B9"/>
    <w:rsid w:val="001112FA"/>
    <w:rsid w:val="0011163A"/>
    <w:rsid w:val="00111835"/>
    <w:rsid w:val="00111AFB"/>
    <w:rsid w:val="00111D31"/>
    <w:rsid w:val="001120EE"/>
    <w:rsid w:val="00112126"/>
    <w:rsid w:val="001122CE"/>
    <w:rsid w:val="0011245F"/>
    <w:rsid w:val="00112716"/>
    <w:rsid w:val="001127F4"/>
    <w:rsid w:val="00112820"/>
    <w:rsid w:val="00112910"/>
    <w:rsid w:val="00112B6E"/>
    <w:rsid w:val="00112B8E"/>
    <w:rsid w:val="00112BD4"/>
    <w:rsid w:val="00112C18"/>
    <w:rsid w:val="00112DE5"/>
    <w:rsid w:val="00112E2B"/>
    <w:rsid w:val="001130F3"/>
    <w:rsid w:val="0011331E"/>
    <w:rsid w:val="0011336F"/>
    <w:rsid w:val="00113393"/>
    <w:rsid w:val="001135A6"/>
    <w:rsid w:val="001138C7"/>
    <w:rsid w:val="0011391A"/>
    <w:rsid w:val="00113BC3"/>
    <w:rsid w:val="00113BF6"/>
    <w:rsid w:val="00113DFF"/>
    <w:rsid w:val="00114283"/>
    <w:rsid w:val="001143C9"/>
    <w:rsid w:val="001143FD"/>
    <w:rsid w:val="001144DA"/>
    <w:rsid w:val="0011466B"/>
    <w:rsid w:val="00114A70"/>
    <w:rsid w:val="00114C04"/>
    <w:rsid w:val="00114D64"/>
    <w:rsid w:val="0011518B"/>
    <w:rsid w:val="001152D2"/>
    <w:rsid w:val="001153C0"/>
    <w:rsid w:val="0011544C"/>
    <w:rsid w:val="001155CD"/>
    <w:rsid w:val="001156CE"/>
    <w:rsid w:val="001159D3"/>
    <w:rsid w:val="00115B2C"/>
    <w:rsid w:val="00115B42"/>
    <w:rsid w:val="00115DAC"/>
    <w:rsid w:val="00115F3F"/>
    <w:rsid w:val="00115FE0"/>
    <w:rsid w:val="00116027"/>
    <w:rsid w:val="001161A9"/>
    <w:rsid w:val="00116642"/>
    <w:rsid w:val="0011669D"/>
    <w:rsid w:val="001167FB"/>
    <w:rsid w:val="00116B61"/>
    <w:rsid w:val="00116B87"/>
    <w:rsid w:val="00116B92"/>
    <w:rsid w:val="00116F09"/>
    <w:rsid w:val="00117051"/>
    <w:rsid w:val="00117454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A0C"/>
    <w:rsid w:val="00120B26"/>
    <w:rsid w:val="00120D34"/>
    <w:rsid w:val="00120EAD"/>
    <w:rsid w:val="00120FB9"/>
    <w:rsid w:val="0012142E"/>
    <w:rsid w:val="001214B5"/>
    <w:rsid w:val="0012172B"/>
    <w:rsid w:val="00121AC4"/>
    <w:rsid w:val="00121D5B"/>
    <w:rsid w:val="001220E9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EF5"/>
    <w:rsid w:val="00122FD1"/>
    <w:rsid w:val="0012309B"/>
    <w:rsid w:val="00123148"/>
    <w:rsid w:val="001231F6"/>
    <w:rsid w:val="0012361E"/>
    <w:rsid w:val="001237CA"/>
    <w:rsid w:val="00123B32"/>
    <w:rsid w:val="00123D9E"/>
    <w:rsid w:val="001241CD"/>
    <w:rsid w:val="00124345"/>
    <w:rsid w:val="00124365"/>
    <w:rsid w:val="001243D4"/>
    <w:rsid w:val="00124580"/>
    <w:rsid w:val="001245DA"/>
    <w:rsid w:val="00124AFC"/>
    <w:rsid w:val="00124F71"/>
    <w:rsid w:val="00125247"/>
    <w:rsid w:val="0012532F"/>
    <w:rsid w:val="001255B7"/>
    <w:rsid w:val="00125923"/>
    <w:rsid w:val="00125978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6EA"/>
    <w:rsid w:val="0012678C"/>
    <w:rsid w:val="00126846"/>
    <w:rsid w:val="00126E1C"/>
    <w:rsid w:val="00126EEE"/>
    <w:rsid w:val="00126F67"/>
    <w:rsid w:val="00126F9D"/>
    <w:rsid w:val="001270C9"/>
    <w:rsid w:val="00127635"/>
    <w:rsid w:val="001277B8"/>
    <w:rsid w:val="001277D8"/>
    <w:rsid w:val="00127969"/>
    <w:rsid w:val="001279F6"/>
    <w:rsid w:val="00127BAE"/>
    <w:rsid w:val="00127C53"/>
    <w:rsid w:val="00127E32"/>
    <w:rsid w:val="00127E9E"/>
    <w:rsid w:val="00127EA4"/>
    <w:rsid w:val="00127F02"/>
    <w:rsid w:val="001301B4"/>
    <w:rsid w:val="001305C0"/>
    <w:rsid w:val="001305CB"/>
    <w:rsid w:val="0013092D"/>
    <w:rsid w:val="00130A4F"/>
    <w:rsid w:val="00130BBD"/>
    <w:rsid w:val="00130D95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C65"/>
    <w:rsid w:val="00131F3A"/>
    <w:rsid w:val="0013222C"/>
    <w:rsid w:val="00132259"/>
    <w:rsid w:val="0013225E"/>
    <w:rsid w:val="00132264"/>
    <w:rsid w:val="00132526"/>
    <w:rsid w:val="0013254F"/>
    <w:rsid w:val="0013261D"/>
    <w:rsid w:val="00132832"/>
    <w:rsid w:val="00132941"/>
    <w:rsid w:val="00132ACC"/>
    <w:rsid w:val="00132DB8"/>
    <w:rsid w:val="00132EFA"/>
    <w:rsid w:val="00132F94"/>
    <w:rsid w:val="00133061"/>
    <w:rsid w:val="00133087"/>
    <w:rsid w:val="001333D8"/>
    <w:rsid w:val="00133407"/>
    <w:rsid w:val="00133476"/>
    <w:rsid w:val="001334B5"/>
    <w:rsid w:val="001334BB"/>
    <w:rsid w:val="00133534"/>
    <w:rsid w:val="00133634"/>
    <w:rsid w:val="001336A0"/>
    <w:rsid w:val="00133707"/>
    <w:rsid w:val="00133731"/>
    <w:rsid w:val="001338E5"/>
    <w:rsid w:val="00133B62"/>
    <w:rsid w:val="00133FF7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2E5"/>
    <w:rsid w:val="00135876"/>
    <w:rsid w:val="00135A5D"/>
    <w:rsid w:val="00135ACB"/>
    <w:rsid w:val="00135D7F"/>
    <w:rsid w:val="00135E26"/>
    <w:rsid w:val="00135F3E"/>
    <w:rsid w:val="00136109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37FB8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2F"/>
    <w:rsid w:val="00142373"/>
    <w:rsid w:val="001423B5"/>
    <w:rsid w:val="001424F5"/>
    <w:rsid w:val="00142716"/>
    <w:rsid w:val="00142863"/>
    <w:rsid w:val="00142868"/>
    <w:rsid w:val="001428B7"/>
    <w:rsid w:val="00142AC6"/>
    <w:rsid w:val="00142ACA"/>
    <w:rsid w:val="00142B03"/>
    <w:rsid w:val="00142E2E"/>
    <w:rsid w:val="00143089"/>
    <w:rsid w:val="001430B7"/>
    <w:rsid w:val="001432BD"/>
    <w:rsid w:val="001433ED"/>
    <w:rsid w:val="00143570"/>
    <w:rsid w:val="0014396A"/>
    <w:rsid w:val="00143DA4"/>
    <w:rsid w:val="001443E7"/>
    <w:rsid w:val="00144821"/>
    <w:rsid w:val="0014484D"/>
    <w:rsid w:val="001448A6"/>
    <w:rsid w:val="001449CC"/>
    <w:rsid w:val="00144A85"/>
    <w:rsid w:val="00144AB7"/>
    <w:rsid w:val="00144C86"/>
    <w:rsid w:val="00144D38"/>
    <w:rsid w:val="00145380"/>
    <w:rsid w:val="0014542C"/>
    <w:rsid w:val="0014573D"/>
    <w:rsid w:val="00145D09"/>
    <w:rsid w:val="00145D26"/>
    <w:rsid w:val="00145D97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6F1F"/>
    <w:rsid w:val="00147021"/>
    <w:rsid w:val="001470AD"/>
    <w:rsid w:val="0014710A"/>
    <w:rsid w:val="00147309"/>
    <w:rsid w:val="00147406"/>
    <w:rsid w:val="001476BC"/>
    <w:rsid w:val="001476F0"/>
    <w:rsid w:val="00147985"/>
    <w:rsid w:val="00147B6E"/>
    <w:rsid w:val="00147B9B"/>
    <w:rsid w:val="00147FC7"/>
    <w:rsid w:val="00147FE6"/>
    <w:rsid w:val="00150199"/>
    <w:rsid w:val="0015036F"/>
    <w:rsid w:val="00150617"/>
    <w:rsid w:val="0015078D"/>
    <w:rsid w:val="00150942"/>
    <w:rsid w:val="00150A4A"/>
    <w:rsid w:val="00150B95"/>
    <w:rsid w:val="00150F6B"/>
    <w:rsid w:val="00151049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7B6"/>
    <w:rsid w:val="0015287C"/>
    <w:rsid w:val="00152E06"/>
    <w:rsid w:val="00152F0A"/>
    <w:rsid w:val="00153611"/>
    <w:rsid w:val="00153640"/>
    <w:rsid w:val="00153744"/>
    <w:rsid w:val="0015376C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710"/>
    <w:rsid w:val="00155940"/>
    <w:rsid w:val="00155A51"/>
    <w:rsid w:val="00155BEB"/>
    <w:rsid w:val="00155E46"/>
    <w:rsid w:val="001569BE"/>
    <w:rsid w:val="001569C4"/>
    <w:rsid w:val="00156E14"/>
    <w:rsid w:val="00156E17"/>
    <w:rsid w:val="00156F47"/>
    <w:rsid w:val="001570EF"/>
    <w:rsid w:val="0015719B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2C"/>
    <w:rsid w:val="0016065F"/>
    <w:rsid w:val="00160A5F"/>
    <w:rsid w:val="00160AE3"/>
    <w:rsid w:val="00160C95"/>
    <w:rsid w:val="00160CA9"/>
    <w:rsid w:val="00160F9D"/>
    <w:rsid w:val="00160FD4"/>
    <w:rsid w:val="00161215"/>
    <w:rsid w:val="001613D4"/>
    <w:rsid w:val="0016148D"/>
    <w:rsid w:val="001614A5"/>
    <w:rsid w:val="001614A8"/>
    <w:rsid w:val="00161AC1"/>
    <w:rsid w:val="00161B6C"/>
    <w:rsid w:val="00161D37"/>
    <w:rsid w:val="00161EBA"/>
    <w:rsid w:val="00161F9B"/>
    <w:rsid w:val="00162003"/>
    <w:rsid w:val="00162375"/>
    <w:rsid w:val="0016253B"/>
    <w:rsid w:val="00162628"/>
    <w:rsid w:val="001626AB"/>
    <w:rsid w:val="00162738"/>
    <w:rsid w:val="00162758"/>
    <w:rsid w:val="001628A2"/>
    <w:rsid w:val="00162ADE"/>
    <w:rsid w:val="00162E1D"/>
    <w:rsid w:val="00162F4E"/>
    <w:rsid w:val="00162FB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93C"/>
    <w:rsid w:val="00165E9F"/>
    <w:rsid w:val="00166300"/>
    <w:rsid w:val="001664F2"/>
    <w:rsid w:val="00166B17"/>
    <w:rsid w:val="0016716A"/>
    <w:rsid w:val="001671A7"/>
    <w:rsid w:val="00167450"/>
    <w:rsid w:val="00167487"/>
    <w:rsid w:val="0016769D"/>
    <w:rsid w:val="00167714"/>
    <w:rsid w:val="001677E3"/>
    <w:rsid w:val="00167AAA"/>
    <w:rsid w:val="00167ADB"/>
    <w:rsid w:val="00167C40"/>
    <w:rsid w:val="00167D36"/>
    <w:rsid w:val="00167D63"/>
    <w:rsid w:val="00167DF3"/>
    <w:rsid w:val="00167EC1"/>
    <w:rsid w:val="00167F50"/>
    <w:rsid w:val="00167F97"/>
    <w:rsid w:val="00170020"/>
    <w:rsid w:val="00170035"/>
    <w:rsid w:val="001700AE"/>
    <w:rsid w:val="001701D1"/>
    <w:rsid w:val="001701EC"/>
    <w:rsid w:val="00170253"/>
    <w:rsid w:val="0017040E"/>
    <w:rsid w:val="0017042E"/>
    <w:rsid w:val="00170512"/>
    <w:rsid w:val="0017054E"/>
    <w:rsid w:val="001706F4"/>
    <w:rsid w:val="001707FE"/>
    <w:rsid w:val="0017091D"/>
    <w:rsid w:val="00170A46"/>
    <w:rsid w:val="00170ACD"/>
    <w:rsid w:val="00170B87"/>
    <w:rsid w:val="00170C29"/>
    <w:rsid w:val="00170E41"/>
    <w:rsid w:val="001710B3"/>
    <w:rsid w:val="0017119D"/>
    <w:rsid w:val="001711C9"/>
    <w:rsid w:val="00171226"/>
    <w:rsid w:val="00171250"/>
    <w:rsid w:val="0017134C"/>
    <w:rsid w:val="00171468"/>
    <w:rsid w:val="00171581"/>
    <w:rsid w:val="001715A1"/>
    <w:rsid w:val="00171ACC"/>
    <w:rsid w:val="00171C01"/>
    <w:rsid w:val="00171D1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A2"/>
    <w:rsid w:val="001736BE"/>
    <w:rsid w:val="00173C88"/>
    <w:rsid w:val="00173CEB"/>
    <w:rsid w:val="00173EA4"/>
    <w:rsid w:val="00173F96"/>
    <w:rsid w:val="0017412D"/>
    <w:rsid w:val="001744A7"/>
    <w:rsid w:val="0017472C"/>
    <w:rsid w:val="0017473D"/>
    <w:rsid w:val="00174978"/>
    <w:rsid w:val="00174B35"/>
    <w:rsid w:val="00174B9F"/>
    <w:rsid w:val="00174D26"/>
    <w:rsid w:val="00174DDE"/>
    <w:rsid w:val="00174EA4"/>
    <w:rsid w:val="00175033"/>
    <w:rsid w:val="0017509B"/>
    <w:rsid w:val="00175162"/>
    <w:rsid w:val="001751A4"/>
    <w:rsid w:val="0017539C"/>
    <w:rsid w:val="001753EF"/>
    <w:rsid w:val="001758C0"/>
    <w:rsid w:val="00175A2E"/>
    <w:rsid w:val="00175BE1"/>
    <w:rsid w:val="00175EBD"/>
    <w:rsid w:val="001760B9"/>
    <w:rsid w:val="001760D5"/>
    <w:rsid w:val="00176292"/>
    <w:rsid w:val="0017637E"/>
    <w:rsid w:val="001763E8"/>
    <w:rsid w:val="00176406"/>
    <w:rsid w:val="00176688"/>
    <w:rsid w:val="00176712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29C"/>
    <w:rsid w:val="0018035A"/>
    <w:rsid w:val="0018055B"/>
    <w:rsid w:val="0018068D"/>
    <w:rsid w:val="00180A67"/>
    <w:rsid w:val="00180AC1"/>
    <w:rsid w:val="00180B45"/>
    <w:rsid w:val="00180CC1"/>
    <w:rsid w:val="00180D1C"/>
    <w:rsid w:val="00180D7A"/>
    <w:rsid w:val="00180E08"/>
    <w:rsid w:val="00180E27"/>
    <w:rsid w:val="00180EEE"/>
    <w:rsid w:val="00180F91"/>
    <w:rsid w:val="00181075"/>
    <w:rsid w:val="00181081"/>
    <w:rsid w:val="001810BA"/>
    <w:rsid w:val="0018132A"/>
    <w:rsid w:val="00181426"/>
    <w:rsid w:val="001815E0"/>
    <w:rsid w:val="00181708"/>
    <w:rsid w:val="0018174E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1B"/>
    <w:rsid w:val="0018275E"/>
    <w:rsid w:val="001829BC"/>
    <w:rsid w:val="00182A5F"/>
    <w:rsid w:val="00182AE3"/>
    <w:rsid w:val="00182D1F"/>
    <w:rsid w:val="00182D46"/>
    <w:rsid w:val="00182D88"/>
    <w:rsid w:val="00182E2B"/>
    <w:rsid w:val="00182F92"/>
    <w:rsid w:val="00182FA3"/>
    <w:rsid w:val="001831AD"/>
    <w:rsid w:val="00183272"/>
    <w:rsid w:val="001837CB"/>
    <w:rsid w:val="00183800"/>
    <w:rsid w:val="00183852"/>
    <w:rsid w:val="00183CF7"/>
    <w:rsid w:val="00183EDE"/>
    <w:rsid w:val="001841C9"/>
    <w:rsid w:val="001841E5"/>
    <w:rsid w:val="001841EB"/>
    <w:rsid w:val="0018422C"/>
    <w:rsid w:val="001843F8"/>
    <w:rsid w:val="00184567"/>
    <w:rsid w:val="00184679"/>
    <w:rsid w:val="0018489A"/>
    <w:rsid w:val="0018496F"/>
    <w:rsid w:val="001849E0"/>
    <w:rsid w:val="00184A5F"/>
    <w:rsid w:val="00184BAF"/>
    <w:rsid w:val="00184C15"/>
    <w:rsid w:val="00184C2A"/>
    <w:rsid w:val="00184CBE"/>
    <w:rsid w:val="00184EE3"/>
    <w:rsid w:val="00185032"/>
    <w:rsid w:val="00185043"/>
    <w:rsid w:val="001851A1"/>
    <w:rsid w:val="001853D3"/>
    <w:rsid w:val="00185506"/>
    <w:rsid w:val="0018577A"/>
    <w:rsid w:val="001857E3"/>
    <w:rsid w:val="001859CC"/>
    <w:rsid w:val="0018616F"/>
    <w:rsid w:val="0018620E"/>
    <w:rsid w:val="00186449"/>
    <w:rsid w:val="001864C8"/>
    <w:rsid w:val="00186796"/>
    <w:rsid w:val="0018695E"/>
    <w:rsid w:val="00186C34"/>
    <w:rsid w:val="00186C9F"/>
    <w:rsid w:val="00186CC4"/>
    <w:rsid w:val="00186CFA"/>
    <w:rsid w:val="00186E56"/>
    <w:rsid w:val="00186E62"/>
    <w:rsid w:val="00186F93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D70"/>
    <w:rsid w:val="00187FC7"/>
    <w:rsid w:val="001902CB"/>
    <w:rsid w:val="00190346"/>
    <w:rsid w:val="0019034F"/>
    <w:rsid w:val="00190365"/>
    <w:rsid w:val="0019053B"/>
    <w:rsid w:val="00190622"/>
    <w:rsid w:val="0019092B"/>
    <w:rsid w:val="00190986"/>
    <w:rsid w:val="001909FD"/>
    <w:rsid w:val="00190BF4"/>
    <w:rsid w:val="00190C0B"/>
    <w:rsid w:val="00190DCC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058"/>
    <w:rsid w:val="00192108"/>
    <w:rsid w:val="001921E9"/>
    <w:rsid w:val="00192370"/>
    <w:rsid w:val="00192573"/>
    <w:rsid w:val="00192588"/>
    <w:rsid w:val="00192611"/>
    <w:rsid w:val="00192669"/>
    <w:rsid w:val="001928B7"/>
    <w:rsid w:val="001929CF"/>
    <w:rsid w:val="00192D05"/>
    <w:rsid w:val="00192D48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B8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4DC2"/>
    <w:rsid w:val="0019515B"/>
    <w:rsid w:val="001954FB"/>
    <w:rsid w:val="00195674"/>
    <w:rsid w:val="0019567B"/>
    <w:rsid w:val="001956CE"/>
    <w:rsid w:val="00195768"/>
    <w:rsid w:val="001957BC"/>
    <w:rsid w:val="0019594C"/>
    <w:rsid w:val="0019596F"/>
    <w:rsid w:val="00195B39"/>
    <w:rsid w:val="00195C13"/>
    <w:rsid w:val="00195C7A"/>
    <w:rsid w:val="00195C95"/>
    <w:rsid w:val="00195CBE"/>
    <w:rsid w:val="00195EB5"/>
    <w:rsid w:val="00195F1F"/>
    <w:rsid w:val="001960C9"/>
    <w:rsid w:val="001966B3"/>
    <w:rsid w:val="001967C2"/>
    <w:rsid w:val="00196830"/>
    <w:rsid w:val="0019683D"/>
    <w:rsid w:val="00196847"/>
    <w:rsid w:val="00196852"/>
    <w:rsid w:val="00196ABF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DAE"/>
    <w:rsid w:val="00197F85"/>
    <w:rsid w:val="001A02BC"/>
    <w:rsid w:val="001A0442"/>
    <w:rsid w:val="001A0540"/>
    <w:rsid w:val="001A0600"/>
    <w:rsid w:val="001A069B"/>
    <w:rsid w:val="001A0752"/>
    <w:rsid w:val="001A09E9"/>
    <w:rsid w:val="001A0A4E"/>
    <w:rsid w:val="001A0D01"/>
    <w:rsid w:val="001A0D82"/>
    <w:rsid w:val="001A0DB6"/>
    <w:rsid w:val="001A0E84"/>
    <w:rsid w:val="001A0ED4"/>
    <w:rsid w:val="001A0F34"/>
    <w:rsid w:val="001A0F36"/>
    <w:rsid w:val="001A11A6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2F6"/>
    <w:rsid w:val="001A2447"/>
    <w:rsid w:val="001A24DA"/>
    <w:rsid w:val="001A24FB"/>
    <w:rsid w:val="001A2534"/>
    <w:rsid w:val="001A2616"/>
    <w:rsid w:val="001A275B"/>
    <w:rsid w:val="001A276D"/>
    <w:rsid w:val="001A279F"/>
    <w:rsid w:val="001A27E1"/>
    <w:rsid w:val="001A2894"/>
    <w:rsid w:val="001A2A70"/>
    <w:rsid w:val="001A330F"/>
    <w:rsid w:val="001A3409"/>
    <w:rsid w:val="001A358A"/>
    <w:rsid w:val="001A35FC"/>
    <w:rsid w:val="001A364C"/>
    <w:rsid w:val="001A3AEC"/>
    <w:rsid w:val="001A3EDE"/>
    <w:rsid w:val="001A3FC9"/>
    <w:rsid w:val="001A4025"/>
    <w:rsid w:val="001A4045"/>
    <w:rsid w:val="001A40B8"/>
    <w:rsid w:val="001A411A"/>
    <w:rsid w:val="001A42C7"/>
    <w:rsid w:val="001A442A"/>
    <w:rsid w:val="001A445E"/>
    <w:rsid w:val="001A45DB"/>
    <w:rsid w:val="001A4632"/>
    <w:rsid w:val="001A46F9"/>
    <w:rsid w:val="001A4A48"/>
    <w:rsid w:val="001A4C28"/>
    <w:rsid w:val="001A4D1C"/>
    <w:rsid w:val="001A4F0C"/>
    <w:rsid w:val="001A5084"/>
    <w:rsid w:val="001A5149"/>
    <w:rsid w:val="001A5284"/>
    <w:rsid w:val="001A557B"/>
    <w:rsid w:val="001A5879"/>
    <w:rsid w:val="001A5D64"/>
    <w:rsid w:val="001A5DCC"/>
    <w:rsid w:val="001A5EAF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6C6D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81"/>
    <w:rsid w:val="001B05C6"/>
    <w:rsid w:val="001B066E"/>
    <w:rsid w:val="001B08D4"/>
    <w:rsid w:val="001B09F3"/>
    <w:rsid w:val="001B0B67"/>
    <w:rsid w:val="001B1228"/>
    <w:rsid w:val="001B124D"/>
    <w:rsid w:val="001B1364"/>
    <w:rsid w:val="001B136F"/>
    <w:rsid w:val="001B13EB"/>
    <w:rsid w:val="001B14C1"/>
    <w:rsid w:val="001B162E"/>
    <w:rsid w:val="001B1891"/>
    <w:rsid w:val="001B1AF4"/>
    <w:rsid w:val="001B1B7A"/>
    <w:rsid w:val="001B1BF6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E22"/>
    <w:rsid w:val="001B2F87"/>
    <w:rsid w:val="001B310F"/>
    <w:rsid w:val="001B3228"/>
    <w:rsid w:val="001B33E3"/>
    <w:rsid w:val="001B394A"/>
    <w:rsid w:val="001B3A57"/>
    <w:rsid w:val="001B3CBE"/>
    <w:rsid w:val="001B3DAA"/>
    <w:rsid w:val="001B3DFC"/>
    <w:rsid w:val="001B3E1E"/>
    <w:rsid w:val="001B3FA5"/>
    <w:rsid w:val="001B402E"/>
    <w:rsid w:val="001B410E"/>
    <w:rsid w:val="001B41DB"/>
    <w:rsid w:val="001B435D"/>
    <w:rsid w:val="001B4561"/>
    <w:rsid w:val="001B4579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29E"/>
    <w:rsid w:val="001B637A"/>
    <w:rsid w:val="001B64A9"/>
    <w:rsid w:val="001B6587"/>
    <w:rsid w:val="001B696F"/>
    <w:rsid w:val="001B6BA4"/>
    <w:rsid w:val="001B6E55"/>
    <w:rsid w:val="001B6F45"/>
    <w:rsid w:val="001B7078"/>
    <w:rsid w:val="001B71C7"/>
    <w:rsid w:val="001B72BA"/>
    <w:rsid w:val="001B7338"/>
    <w:rsid w:val="001B747A"/>
    <w:rsid w:val="001B747C"/>
    <w:rsid w:val="001B76FE"/>
    <w:rsid w:val="001B7AF6"/>
    <w:rsid w:val="001B7C34"/>
    <w:rsid w:val="001B7C5B"/>
    <w:rsid w:val="001B7CA2"/>
    <w:rsid w:val="001B7CC8"/>
    <w:rsid w:val="001C03A4"/>
    <w:rsid w:val="001C0536"/>
    <w:rsid w:val="001C054F"/>
    <w:rsid w:val="001C0562"/>
    <w:rsid w:val="001C06E7"/>
    <w:rsid w:val="001C06F0"/>
    <w:rsid w:val="001C089E"/>
    <w:rsid w:val="001C08E8"/>
    <w:rsid w:val="001C0A20"/>
    <w:rsid w:val="001C0A8A"/>
    <w:rsid w:val="001C0B3B"/>
    <w:rsid w:val="001C0E92"/>
    <w:rsid w:val="001C10BE"/>
    <w:rsid w:val="001C1267"/>
    <w:rsid w:val="001C1453"/>
    <w:rsid w:val="001C14DA"/>
    <w:rsid w:val="001C16DC"/>
    <w:rsid w:val="001C18E4"/>
    <w:rsid w:val="001C1A9E"/>
    <w:rsid w:val="001C1BB9"/>
    <w:rsid w:val="001C212A"/>
    <w:rsid w:val="001C2277"/>
    <w:rsid w:val="001C2366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3E69"/>
    <w:rsid w:val="001C3F41"/>
    <w:rsid w:val="001C401F"/>
    <w:rsid w:val="001C404B"/>
    <w:rsid w:val="001C427D"/>
    <w:rsid w:val="001C440C"/>
    <w:rsid w:val="001C4B5D"/>
    <w:rsid w:val="001C4C7C"/>
    <w:rsid w:val="001C4D05"/>
    <w:rsid w:val="001C4E5B"/>
    <w:rsid w:val="001C4F6C"/>
    <w:rsid w:val="001C4F7D"/>
    <w:rsid w:val="001C50F7"/>
    <w:rsid w:val="001C51F3"/>
    <w:rsid w:val="001C537E"/>
    <w:rsid w:val="001C5483"/>
    <w:rsid w:val="001C5788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DD0"/>
    <w:rsid w:val="001C6F50"/>
    <w:rsid w:val="001C6FC4"/>
    <w:rsid w:val="001C70B7"/>
    <w:rsid w:val="001C70D3"/>
    <w:rsid w:val="001C7162"/>
    <w:rsid w:val="001C716E"/>
    <w:rsid w:val="001C7196"/>
    <w:rsid w:val="001C7285"/>
    <w:rsid w:val="001C73B4"/>
    <w:rsid w:val="001C775A"/>
    <w:rsid w:val="001C7787"/>
    <w:rsid w:val="001C783D"/>
    <w:rsid w:val="001C7975"/>
    <w:rsid w:val="001C7A4B"/>
    <w:rsid w:val="001C7E95"/>
    <w:rsid w:val="001C7F4B"/>
    <w:rsid w:val="001D00E5"/>
    <w:rsid w:val="001D01D6"/>
    <w:rsid w:val="001D0250"/>
    <w:rsid w:val="001D0268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5E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BD7"/>
    <w:rsid w:val="001D3CB0"/>
    <w:rsid w:val="001D3CF3"/>
    <w:rsid w:val="001D3E30"/>
    <w:rsid w:val="001D3EFF"/>
    <w:rsid w:val="001D3F43"/>
    <w:rsid w:val="001D3FC8"/>
    <w:rsid w:val="001D401D"/>
    <w:rsid w:val="001D40BE"/>
    <w:rsid w:val="001D4144"/>
    <w:rsid w:val="001D4176"/>
    <w:rsid w:val="001D4389"/>
    <w:rsid w:val="001D4791"/>
    <w:rsid w:val="001D47F3"/>
    <w:rsid w:val="001D4898"/>
    <w:rsid w:val="001D4950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D1C"/>
    <w:rsid w:val="001D5FA5"/>
    <w:rsid w:val="001D628F"/>
    <w:rsid w:val="001D6324"/>
    <w:rsid w:val="001D634F"/>
    <w:rsid w:val="001D644C"/>
    <w:rsid w:val="001D64E3"/>
    <w:rsid w:val="001D66FD"/>
    <w:rsid w:val="001D670A"/>
    <w:rsid w:val="001D6818"/>
    <w:rsid w:val="001D6842"/>
    <w:rsid w:val="001D6879"/>
    <w:rsid w:val="001D6930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3A6"/>
    <w:rsid w:val="001E140E"/>
    <w:rsid w:val="001E1530"/>
    <w:rsid w:val="001E15D1"/>
    <w:rsid w:val="001E185A"/>
    <w:rsid w:val="001E197F"/>
    <w:rsid w:val="001E1C3A"/>
    <w:rsid w:val="001E1E7E"/>
    <w:rsid w:val="001E1EF1"/>
    <w:rsid w:val="001E1F87"/>
    <w:rsid w:val="001E209A"/>
    <w:rsid w:val="001E229D"/>
    <w:rsid w:val="001E2465"/>
    <w:rsid w:val="001E2503"/>
    <w:rsid w:val="001E269E"/>
    <w:rsid w:val="001E2755"/>
    <w:rsid w:val="001E28F2"/>
    <w:rsid w:val="001E2B2A"/>
    <w:rsid w:val="001E2BDB"/>
    <w:rsid w:val="001E2C61"/>
    <w:rsid w:val="001E2EE3"/>
    <w:rsid w:val="001E2F35"/>
    <w:rsid w:val="001E2F60"/>
    <w:rsid w:val="001E2FA2"/>
    <w:rsid w:val="001E3163"/>
    <w:rsid w:val="001E334D"/>
    <w:rsid w:val="001E3375"/>
    <w:rsid w:val="001E3389"/>
    <w:rsid w:val="001E33FB"/>
    <w:rsid w:val="001E364A"/>
    <w:rsid w:val="001E392A"/>
    <w:rsid w:val="001E3951"/>
    <w:rsid w:val="001E3D74"/>
    <w:rsid w:val="001E3DDF"/>
    <w:rsid w:val="001E4050"/>
    <w:rsid w:val="001E42E1"/>
    <w:rsid w:val="001E4492"/>
    <w:rsid w:val="001E44C9"/>
    <w:rsid w:val="001E4564"/>
    <w:rsid w:val="001E45C1"/>
    <w:rsid w:val="001E4757"/>
    <w:rsid w:val="001E4B19"/>
    <w:rsid w:val="001E4B32"/>
    <w:rsid w:val="001E4CDB"/>
    <w:rsid w:val="001E4D69"/>
    <w:rsid w:val="001E4DE4"/>
    <w:rsid w:val="001E4E95"/>
    <w:rsid w:val="001E4F6F"/>
    <w:rsid w:val="001E5109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761"/>
    <w:rsid w:val="001E589F"/>
    <w:rsid w:val="001E5A2E"/>
    <w:rsid w:val="001E5FB1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BEC"/>
    <w:rsid w:val="001E6D2C"/>
    <w:rsid w:val="001E6DD4"/>
    <w:rsid w:val="001E6E32"/>
    <w:rsid w:val="001E7189"/>
    <w:rsid w:val="001E7352"/>
    <w:rsid w:val="001E756E"/>
    <w:rsid w:val="001E7620"/>
    <w:rsid w:val="001E77CC"/>
    <w:rsid w:val="001E7ACF"/>
    <w:rsid w:val="001E7D24"/>
    <w:rsid w:val="001E7E3A"/>
    <w:rsid w:val="001E7FE1"/>
    <w:rsid w:val="001F0021"/>
    <w:rsid w:val="001F00A5"/>
    <w:rsid w:val="001F02B0"/>
    <w:rsid w:val="001F03C6"/>
    <w:rsid w:val="001F04CC"/>
    <w:rsid w:val="001F05E9"/>
    <w:rsid w:val="001F076D"/>
    <w:rsid w:val="001F0833"/>
    <w:rsid w:val="001F09A8"/>
    <w:rsid w:val="001F0A7A"/>
    <w:rsid w:val="001F0AA5"/>
    <w:rsid w:val="001F0ABF"/>
    <w:rsid w:val="001F0BEE"/>
    <w:rsid w:val="001F0C52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1B7"/>
    <w:rsid w:val="001F2330"/>
    <w:rsid w:val="001F253B"/>
    <w:rsid w:val="001F2551"/>
    <w:rsid w:val="001F2586"/>
    <w:rsid w:val="001F278D"/>
    <w:rsid w:val="001F29FE"/>
    <w:rsid w:val="001F2A85"/>
    <w:rsid w:val="001F304F"/>
    <w:rsid w:val="001F3180"/>
    <w:rsid w:val="001F3234"/>
    <w:rsid w:val="001F32B0"/>
    <w:rsid w:val="001F33FD"/>
    <w:rsid w:val="001F37CA"/>
    <w:rsid w:val="001F3833"/>
    <w:rsid w:val="001F38D7"/>
    <w:rsid w:val="001F38F0"/>
    <w:rsid w:val="001F3908"/>
    <w:rsid w:val="001F3912"/>
    <w:rsid w:val="001F3A8C"/>
    <w:rsid w:val="001F3B10"/>
    <w:rsid w:val="001F3B8E"/>
    <w:rsid w:val="001F3D88"/>
    <w:rsid w:val="001F3F75"/>
    <w:rsid w:val="001F40BC"/>
    <w:rsid w:val="001F40BF"/>
    <w:rsid w:val="001F4111"/>
    <w:rsid w:val="001F41F1"/>
    <w:rsid w:val="001F42B3"/>
    <w:rsid w:val="001F4343"/>
    <w:rsid w:val="001F4398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189"/>
    <w:rsid w:val="001F538A"/>
    <w:rsid w:val="001F54D5"/>
    <w:rsid w:val="001F5623"/>
    <w:rsid w:val="001F56C2"/>
    <w:rsid w:val="001F56F8"/>
    <w:rsid w:val="001F5861"/>
    <w:rsid w:val="001F5B7F"/>
    <w:rsid w:val="001F5B97"/>
    <w:rsid w:val="001F5CA5"/>
    <w:rsid w:val="001F5D7E"/>
    <w:rsid w:val="001F5E76"/>
    <w:rsid w:val="001F5ED1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0EF"/>
    <w:rsid w:val="001F7133"/>
    <w:rsid w:val="001F7198"/>
    <w:rsid w:val="001F72C7"/>
    <w:rsid w:val="001F73A0"/>
    <w:rsid w:val="001F7517"/>
    <w:rsid w:val="001F7556"/>
    <w:rsid w:val="001F7572"/>
    <w:rsid w:val="001F79FC"/>
    <w:rsid w:val="001F7F58"/>
    <w:rsid w:val="0020003F"/>
    <w:rsid w:val="002001E0"/>
    <w:rsid w:val="00200308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B9"/>
    <w:rsid w:val="002016E6"/>
    <w:rsid w:val="00201715"/>
    <w:rsid w:val="0020192D"/>
    <w:rsid w:val="00201949"/>
    <w:rsid w:val="00201986"/>
    <w:rsid w:val="00201A8F"/>
    <w:rsid w:val="00201C18"/>
    <w:rsid w:val="00201D0C"/>
    <w:rsid w:val="00201D31"/>
    <w:rsid w:val="00201EF3"/>
    <w:rsid w:val="00202008"/>
    <w:rsid w:val="002020BB"/>
    <w:rsid w:val="002020F1"/>
    <w:rsid w:val="002020F8"/>
    <w:rsid w:val="002022C0"/>
    <w:rsid w:val="0020240F"/>
    <w:rsid w:val="00202444"/>
    <w:rsid w:val="00202501"/>
    <w:rsid w:val="00202A0D"/>
    <w:rsid w:val="00202A16"/>
    <w:rsid w:val="00202CD1"/>
    <w:rsid w:val="00202DD2"/>
    <w:rsid w:val="00202E46"/>
    <w:rsid w:val="00202F42"/>
    <w:rsid w:val="00203089"/>
    <w:rsid w:val="00203316"/>
    <w:rsid w:val="0020338C"/>
    <w:rsid w:val="002033AF"/>
    <w:rsid w:val="002035F2"/>
    <w:rsid w:val="0020381C"/>
    <w:rsid w:val="00203846"/>
    <w:rsid w:val="00203946"/>
    <w:rsid w:val="00203A25"/>
    <w:rsid w:val="00203B2F"/>
    <w:rsid w:val="00203EA7"/>
    <w:rsid w:val="00203FEE"/>
    <w:rsid w:val="00204633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6C8"/>
    <w:rsid w:val="002058B0"/>
    <w:rsid w:val="00205ABF"/>
    <w:rsid w:val="00205B66"/>
    <w:rsid w:val="00205BD4"/>
    <w:rsid w:val="00205C05"/>
    <w:rsid w:val="002061E8"/>
    <w:rsid w:val="002063D8"/>
    <w:rsid w:val="002064BA"/>
    <w:rsid w:val="002067D0"/>
    <w:rsid w:val="00206A0E"/>
    <w:rsid w:val="00206A3B"/>
    <w:rsid w:val="00206C62"/>
    <w:rsid w:val="00206D6A"/>
    <w:rsid w:val="00206FBF"/>
    <w:rsid w:val="00206FF4"/>
    <w:rsid w:val="0020753C"/>
    <w:rsid w:val="0020778C"/>
    <w:rsid w:val="002078D3"/>
    <w:rsid w:val="00207C14"/>
    <w:rsid w:val="00207E47"/>
    <w:rsid w:val="00210107"/>
    <w:rsid w:val="00210297"/>
    <w:rsid w:val="0021032C"/>
    <w:rsid w:val="002103CD"/>
    <w:rsid w:val="002106C3"/>
    <w:rsid w:val="00210798"/>
    <w:rsid w:val="00210838"/>
    <w:rsid w:val="00210AF8"/>
    <w:rsid w:val="00210C34"/>
    <w:rsid w:val="00210DD8"/>
    <w:rsid w:val="00210EFC"/>
    <w:rsid w:val="00211027"/>
    <w:rsid w:val="0021105D"/>
    <w:rsid w:val="00211188"/>
    <w:rsid w:val="0021145F"/>
    <w:rsid w:val="002115BA"/>
    <w:rsid w:val="00211697"/>
    <w:rsid w:val="00211714"/>
    <w:rsid w:val="00211A5C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9DF"/>
    <w:rsid w:val="00212A30"/>
    <w:rsid w:val="00212ABD"/>
    <w:rsid w:val="00212B31"/>
    <w:rsid w:val="00212B9D"/>
    <w:rsid w:val="00212E47"/>
    <w:rsid w:val="00212E51"/>
    <w:rsid w:val="00212E67"/>
    <w:rsid w:val="00212FE1"/>
    <w:rsid w:val="002134A6"/>
    <w:rsid w:val="00213848"/>
    <w:rsid w:val="0021391A"/>
    <w:rsid w:val="002139A7"/>
    <w:rsid w:val="00213AB5"/>
    <w:rsid w:val="00213EAF"/>
    <w:rsid w:val="00214108"/>
    <w:rsid w:val="0021414D"/>
    <w:rsid w:val="0021422F"/>
    <w:rsid w:val="002143CA"/>
    <w:rsid w:val="00214537"/>
    <w:rsid w:val="00214770"/>
    <w:rsid w:val="0021498A"/>
    <w:rsid w:val="00214C14"/>
    <w:rsid w:val="00214DA4"/>
    <w:rsid w:val="00214ED4"/>
    <w:rsid w:val="00214F1A"/>
    <w:rsid w:val="00215006"/>
    <w:rsid w:val="0021501F"/>
    <w:rsid w:val="00215743"/>
    <w:rsid w:val="002158AD"/>
    <w:rsid w:val="00215963"/>
    <w:rsid w:val="00215BA0"/>
    <w:rsid w:val="00215C10"/>
    <w:rsid w:val="00215C36"/>
    <w:rsid w:val="00215D5F"/>
    <w:rsid w:val="00215D91"/>
    <w:rsid w:val="00215F18"/>
    <w:rsid w:val="002161D4"/>
    <w:rsid w:val="002164A1"/>
    <w:rsid w:val="0021654A"/>
    <w:rsid w:val="002165B0"/>
    <w:rsid w:val="0021666C"/>
    <w:rsid w:val="00216830"/>
    <w:rsid w:val="00216B62"/>
    <w:rsid w:val="00216BCB"/>
    <w:rsid w:val="00216D68"/>
    <w:rsid w:val="00216EBD"/>
    <w:rsid w:val="00216EE1"/>
    <w:rsid w:val="0021709E"/>
    <w:rsid w:val="00217208"/>
    <w:rsid w:val="002172FE"/>
    <w:rsid w:val="002173F8"/>
    <w:rsid w:val="002179DE"/>
    <w:rsid w:val="00217ADA"/>
    <w:rsid w:val="00217BBE"/>
    <w:rsid w:val="00217BF3"/>
    <w:rsid w:val="00220016"/>
    <w:rsid w:val="00220543"/>
    <w:rsid w:val="00220B72"/>
    <w:rsid w:val="00220CE4"/>
    <w:rsid w:val="00221303"/>
    <w:rsid w:val="002213C4"/>
    <w:rsid w:val="00221497"/>
    <w:rsid w:val="00221629"/>
    <w:rsid w:val="002217B6"/>
    <w:rsid w:val="002217C8"/>
    <w:rsid w:val="00221B25"/>
    <w:rsid w:val="00221BE4"/>
    <w:rsid w:val="00221FBF"/>
    <w:rsid w:val="0022201B"/>
    <w:rsid w:val="0022209C"/>
    <w:rsid w:val="002222B0"/>
    <w:rsid w:val="00222415"/>
    <w:rsid w:val="0022251E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AB"/>
    <w:rsid w:val="002247CC"/>
    <w:rsid w:val="00224946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93E"/>
    <w:rsid w:val="00225A6B"/>
    <w:rsid w:val="00225C94"/>
    <w:rsid w:val="00225DEC"/>
    <w:rsid w:val="00225FE4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0F2"/>
    <w:rsid w:val="0022712F"/>
    <w:rsid w:val="002271CD"/>
    <w:rsid w:val="002272A6"/>
    <w:rsid w:val="002273CA"/>
    <w:rsid w:val="002275F7"/>
    <w:rsid w:val="00227613"/>
    <w:rsid w:val="0022764C"/>
    <w:rsid w:val="00227733"/>
    <w:rsid w:val="00227787"/>
    <w:rsid w:val="002279CF"/>
    <w:rsid w:val="00227A8E"/>
    <w:rsid w:val="0023041D"/>
    <w:rsid w:val="00230609"/>
    <w:rsid w:val="002306E5"/>
    <w:rsid w:val="002309AF"/>
    <w:rsid w:val="00230CE1"/>
    <w:rsid w:val="00230D60"/>
    <w:rsid w:val="00230EB4"/>
    <w:rsid w:val="00230FAC"/>
    <w:rsid w:val="0023125E"/>
    <w:rsid w:val="00231420"/>
    <w:rsid w:val="002315C4"/>
    <w:rsid w:val="002316FE"/>
    <w:rsid w:val="00231708"/>
    <w:rsid w:val="002319F3"/>
    <w:rsid w:val="00231ED7"/>
    <w:rsid w:val="00231F36"/>
    <w:rsid w:val="002320BD"/>
    <w:rsid w:val="00232345"/>
    <w:rsid w:val="00232770"/>
    <w:rsid w:val="00232845"/>
    <w:rsid w:val="0023289C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74C"/>
    <w:rsid w:val="0023390D"/>
    <w:rsid w:val="0023393B"/>
    <w:rsid w:val="00233AC8"/>
    <w:rsid w:val="00233BD2"/>
    <w:rsid w:val="00233C9E"/>
    <w:rsid w:val="00233D33"/>
    <w:rsid w:val="00233D45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DF7"/>
    <w:rsid w:val="00234F5F"/>
    <w:rsid w:val="002350E7"/>
    <w:rsid w:val="0023524E"/>
    <w:rsid w:val="002352F6"/>
    <w:rsid w:val="0023539C"/>
    <w:rsid w:val="002354E5"/>
    <w:rsid w:val="0023551A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9F5"/>
    <w:rsid w:val="00236A93"/>
    <w:rsid w:val="00236B8B"/>
    <w:rsid w:val="00236C37"/>
    <w:rsid w:val="00236D4E"/>
    <w:rsid w:val="00236FCB"/>
    <w:rsid w:val="00237028"/>
    <w:rsid w:val="002371C3"/>
    <w:rsid w:val="002372C4"/>
    <w:rsid w:val="00237481"/>
    <w:rsid w:val="002376FC"/>
    <w:rsid w:val="00237741"/>
    <w:rsid w:val="00237762"/>
    <w:rsid w:val="00237A3E"/>
    <w:rsid w:val="00237A9E"/>
    <w:rsid w:val="00237DAA"/>
    <w:rsid w:val="00237ECE"/>
    <w:rsid w:val="00237F03"/>
    <w:rsid w:val="0024002A"/>
    <w:rsid w:val="0024006F"/>
    <w:rsid w:val="00240484"/>
    <w:rsid w:val="00240812"/>
    <w:rsid w:val="00240876"/>
    <w:rsid w:val="002409B1"/>
    <w:rsid w:val="00240C5E"/>
    <w:rsid w:val="002412B2"/>
    <w:rsid w:val="002412B9"/>
    <w:rsid w:val="0024145B"/>
    <w:rsid w:val="00241631"/>
    <w:rsid w:val="00241765"/>
    <w:rsid w:val="00241A6A"/>
    <w:rsid w:val="00241ACB"/>
    <w:rsid w:val="00241E0F"/>
    <w:rsid w:val="00241F60"/>
    <w:rsid w:val="002423B8"/>
    <w:rsid w:val="0024276C"/>
    <w:rsid w:val="002427F1"/>
    <w:rsid w:val="00242880"/>
    <w:rsid w:val="002428C9"/>
    <w:rsid w:val="002428DF"/>
    <w:rsid w:val="002429D8"/>
    <w:rsid w:val="00242A7E"/>
    <w:rsid w:val="00242A96"/>
    <w:rsid w:val="00242C5D"/>
    <w:rsid w:val="00242EED"/>
    <w:rsid w:val="00242F6E"/>
    <w:rsid w:val="00243020"/>
    <w:rsid w:val="002431C5"/>
    <w:rsid w:val="00243709"/>
    <w:rsid w:val="0024372C"/>
    <w:rsid w:val="00243768"/>
    <w:rsid w:val="00243976"/>
    <w:rsid w:val="00243B6B"/>
    <w:rsid w:val="00243F5C"/>
    <w:rsid w:val="00243FCA"/>
    <w:rsid w:val="00243FFD"/>
    <w:rsid w:val="00244088"/>
    <w:rsid w:val="0024436E"/>
    <w:rsid w:val="00244471"/>
    <w:rsid w:val="0024449D"/>
    <w:rsid w:val="002444A0"/>
    <w:rsid w:val="00244792"/>
    <w:rsid w:val="00244798"/>
    <w:rsid w:val="00244811"/>
    <w:rsid w:val="00244AB5"/>
    <w:rsid w:val="00244F47"/>
    <w:rsid w:val="00245050"/>
    <w:rsid w:val="00245151"/>
    <w:rsid w:val="002452D0"/>
    <w:rsid w:val="00245301"/>
    <w:rsid w:val="00245394"/>
    <w:rsid w:val="002454AA"/>
    <w:rsid w:val="00245649"/>
    <w:rsid w:val="00245706"/>
    <w:rsid w:val="00245739"/>
    <w:rsid w:val="002457CB"/>
    <w:rsid w:val="002457E8"/>
    <w:rsid w:val="00245B7A"/>
    <w:rsid w:val="00245C47"/>
    <w:rsid w:val="00245F82"/>
    <w:rsid w:val="002460F4"/>
    <w:rsid w:val="00246100"/>
    <w:rsid w:val="002463C3"/>
    <w:rsid w:val="00246443"/>
    <w:rsid w:val="002466DF"/>
    <w:rsid w:val="00246923"/>
    <w:rsid w:val="0024697F"/>
    <w:rsid w:val="002469AA"/>
    <w:rsid w:val="00246C76"/>
    <w:rsid w:val="00247134"/>
    <w:rsid w:val="002474B5"/>
    <w:rsid w:val="00247552"/>
    <w:rsid w:val="002476A7"/>
    <w:rsid w:val="002478ED"/>
    <w:rsid w:val="002479F1"/>
    <w:rsid w:val="00247A49"/>
    <w:rsid w:val="00247DF3"/>
    <w:rsid w:val="00247E02"/>
    <w:rsid w:val="00247EDE"/>
    <w:rsid w:val="002500EE"/>
    <w:rsid w:val="0025010E"/>
    <w:rsid w:val="0025033B"/>
    <w:rsid w:val="00250347"/>
    <w:rsid w:val="00250648"/>
    <w:rsid w:val="00250698"/>
    <w:rsid w:val="002507EF"/>
    <w:rsid w:val="00250B1D"/>
    <w:rsid w:val="00250B60"/>
    <w:rsid w:val="00250FB9"/>
    <w:rsid w:val="00251088"/>
    <w:rsid w:val="002512D2"/>
    <w:rsid w:val="002518A6"/>
    <w:rsid w:val="002519C4"/>
    <w:rsid w:val="00251A32"/>
    <w:rsid w:val="00251AC9"/>
    <w:rsid w:val="00251B81"/>
    <w:rsid w:val="00251CE9"/>
    <w:rsid w:val="00251D40"/>
    <w:rsid w:val="00251EA4"/>
    <w:rsid w:val="0025201F"/>
    <w:rsid w:val="00252174"/>
    <w:rsid w:val="002522C7"/>
    <w:rsid w:val="00252557"/>
    <w:rsid w:val="00252608"/>
    <w:rsid w:val="0025267B"/>
    <w:rsid w:val="002526E4"/>
    <w:rsid w:val="002528BD"/>
    <w:rsid w:val="00252948"/>
    <w:rsid w:val="00252982"/>
    <w:rsid w:val="002529BB"/>
    <w:rsid w:val="00252A3C"/>
    <w:rsid w:val="00252BBC"/>
    <w:rsid w:val="00252CA0"/>
    <w:rsid w:val="00252DD8"/>
    <w:rsid w:val="00252E50"/>
    <w:rsid w:val="00252F36"/>
    <w:rsid w:val="00253361"/>
    <w:rsid w:val="00253396"/>
    <w:rsid w:val="002534AA"/>
    <w:rsid w:val="002539CA"/>
    <w:rsid w:val="00253B6C"/>
    <w:rsid w:val="00254233"/>
    <w:rsid w:val="0025459D"/>
    <w:rsid w:val="002545AB"/>
    <w:rsid w:val="002545B7"/>
    <w:rsid w:val="002545C1"/>
    <w:rsid w:val="002545F4"/>
    <w:rsid w:val="0025492A"/>
    <w:rsid w:val="00254D1E"/>
    <w:rsid w:val="00254D61"/>
    <w:rsid w:val="00254ECB"/>
    <w:rsid w:val="00255019"/>
    <w:rsid w:val="002550BD"/>
    <w:rsid w:val="00255112"/>
    <w:rsid w:val="00255492"/>
    <w:rsid w:val="00255698"/>
    <w:rsid w:val="002558CB"/>
    <w:rsid w:val="002559A5"/>
    <w:rsid w:val="00255B89"/>
    <w:rsid w:val="00255E15"/>
    <w:rsid w:val="00255EA8"/>
    <w:rsid w:val="0025628D"/>
    <w:rsid w:val="002562DF"/>
    <w:rsid w:val="0025652A"/>
    <w:rsid w:val="002566CC"/>
    <w:rsid w:val="00256703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4C8"/>
    <w:rsid w:val="0025767C"/>
    <w:rsid w:val="002576C5"/>
    <w:rsid w:val="002576CE"/>
    <w:rsid w:val="00257CE5"/>
    <w:rsid w:val="00257D11"/>
    <w:rsid w:val="00257DE7"/>
    <w:rsid w:val="00257EA4"/>
    <w:rsid w:val="0026054D"/>
    <w:rsid w:val="00260693"/>
    <w:rsid w:val="002608A3"/>
    <w:rsid w:val="002608F4"/>
    <w:rsid w:val="00260A16"/>
    <w:rsid w:val="00260A9B"/>
    <w:rsid w:val="00260C95"/>
    <w:rsid w:val="00260D53"/>
    <w:rsid w:val="00260EF7"/>
    <w:rsid w:val="002610BA"/>
    <w:rsid w:val="002613B2"/>
    <w:rsid w:val="00261531"/>
    <w:rsid w:val="00261677"/>
    <w:rsid w:val="00261684"/>
    <w:rsid w:val="002617A6"/>
    <w:rsid w:val="00261813"/>
    <w:rsid w:val="00261852"/>
    <w:rsid w:val="00261977"/>
    <w:rsid w:val="00261981"/>
    <w:rsid w:val="00261993"/>
    <w:rsid w:val="00261A49"/>
    <w:rsid w:val="00261AFF"/>
    <w:rsid w:val="00261B79"/>
    <w:rsid w:val="00261B7B"/>
    <w:rsid w:val="00261CD4"/>
    <w:rsid w:val="00261D1F"/>
    <w:rsid w:val="00261E0A"/>
    <w:rsid w:val="00261F14"/>
    <w:rsid w:val="0026202E"/>
    <w:rsid w:val="0026216E"/>
    <w:rsid w:val="002621D3"/>
    <w:rsid w:val="00262326"/>
    <w:rsid w:val="00262440"/>
    <w:rsid w:val="00262505"/>
    <w:rsid w:val="00262707"/>
    <w:rsid w:val="002627F6"/>
    <w:rsid w:val="00262B06"/>
    <w:rsid w:val="00262B2D"/>
    <w:rsid w:val="00262C50"/>
    <w:rsid w:val="00262CC1"/>
    <w:rsid w:val="002630F6"/>
    <w:rsid w:val="00263140"/>
    <w:rsid w:val="0026320D"/>
    <w:rsid w:val="00263541"/>
    <w:rsid w:val="00263605"/>
    <w:rsid w:val="00263890"/>
    <w:rsid w:val="00263935"/>
    <w:rsid w:val="00263B0B"/>
    <w:rsid w:val="00263CAA"/>
    <w:rsid w:val="00263EF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256"/>
    <w:rsid w:val="00265577"/>
    <w:rsid w:val="0026569F"/>
    <w:rsid w:val="002657C7"/>
    <w:rsid w:val="0026592F"/>
    <w:rsid w:val="00265B5A"/>
    <w:rsid w:val="00265C1A"/>
    <w:rsid w:val="00265CEE"/>
    <w:rsid w:val="00265DD7"/>
    <w:rsid w:val="00265E93"/>
    <w:rsid w:val="00266371"/>
    <w:rsid w:val="002664C1"/>
    <w:rsid w:val="00266683"/>
    <w:rsid w:val="002666BB"/>
    <w:rsid w:val="002666C8"/>
    <w:rsid w:val="0026677D"/>
    <w:rsid w:val="002667B5"/>
    <w:rsid w:val="002668D6"/>
    <w:rsid w:val="002668E2"/>
    <w:rsid w:val="00266976"/>
    <w:rsid w:val="00266A83"/>
    <w:rsid w:val="00266C83"/>
    <w:rsid w:val="00266D75"/>
    <w:rsid w:val="00266F95"/>
    <w:rsid w:val="00267095"/>
    <w:rsid w:val="002672C0"/>
    <w:rsid w:val="0026739E"/>
    <w:rsid w:val="00267520"/>
    <w:rsid w:val="0026762E"/>
    <w:rsid w:val="0026771A"/>
    <w:rsid w:val="002679E9"/>
    <w:rsid w:val="00267A66"/>
    <w:rsid w:val="00267C2B"/>
    <w:rsid w:val="00267CDB"/>
    <w:rsid w:val="00267F53"/>
    <w:rsid w:val="00267F5F"/>
    <w:rsid w:val="00267FC9"/>
    <w:rsid w:val="00270103"/>
    <w:rsid w:val="0027010A"/>
    <w:rsid w:val="0027044B"/>
    <w:rsid w:val="00270466"/>
    <w:rsid w:val="00270619"/>
    <w:rsid w:val="0027082D"/>
    <w:rsid w:val="002708A6"/>
    <w:rsid w:val="00270972"/>
    <w:rsid w:val="00270D28"/>
    <w:rsid w:val="00270EC7"/>
    <w:rsid w:val="00271166"/>
    <w:rsid w:val="002711E6"/>
    <w:rsid w:val="0027124F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1FFF"/>
    <w:rsid w:val="00272179"/>
    <w:rsid w:val="002724E3"/>
    <w:rsid w:val="002727AB"/>
    <w:rsid w:val="0027282F"/>
    <w:rsid w:val="0027287D"/>
    <w:rsid w:val="002728A3"/>
    <w:rsid w:val="002728A4"/>
    <w:rsid w:val="002729A0"/>
    <w:rsid w:val="00272C3F"/>
    <w:rsid w:val="00272EA1"/>
    <w:rsid w:val="00273195"/>
    <w:rsid w:val="00273567"/>
    <w:rsid w:val="002736F6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862"/>
    <w:rsid w:val="002748BC"/>
    <w:rsid w:val="00274918"/>
    <w:rsid w:val="00274919"/>
    <w:rsid w:val="00274B2F"/>
    <w:rsid w:val="00274BC5"/>
    <w:rsid w:val="00274C34"/>
    <w:rsid w:val="00274CFD"/>
    <w:rsid w:val="00274F7E"/>
    <w:rsid w:val="002755C7"/>
    <w:rsid w:val="00275B8B"/>
    <w:rsid w:val="00275C2F"/>
    <w:rsid w:val="00275C69"/>
    <w:rsid w:val="00275E1A"/>
    <w:rsid w:val="00275F91"/>
    <w:rsid w:val="00276010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E84"/>
    <w:rsid w:val="00276F4D"/>
    <w:rsid w:val="002772AC"/>
    <w:rsid w:val="00277338"/>
    <w:rsid w:val="0027748F"/>
    <w:rsid w:val="002774F9"/>
    <w:rsid w:val="0027776A"/>
    <w:rsid w:val="00277B37"/>
    <w:rsid w:val="00277CF8"/>
    <w:rsid w:val="00277EBC"/>
    <w:rsid w:val="0028026F"/>
    <w:rsid w:val="002803B5"/>
    <w:rsid w:val="00280862"/>
    <w:rsid w:val="0028094D"/>
    <w:rsid w:val="002809BA"/>
    <w:rsid w:val="00280A28"/>
    <w:rsid w:val="00280BFE"/>
    <w:rsid w:val="00280CA0"/>
    <w:rsid w:val="00280D09"/>
    <w:rsid w:val="00281015"/>
    <w:rsid w:val="002810C1"/>
    <w:rsid w:val="002810E5"/>
    <w:rsid w:val="00281180"/>
    <w:rsid w:val="002811AC"/>
    <w:rsid w:val="00281500"/>
    <w:rsid w:val="0028166B"/>
    <w:rsid w:val="00281734"/>
    <w:rsid w:val="002817F4"/>
    <w:rsid w:val="0028180E"/>
    <w:rsid w:val="00281AD6"/>
    <w:rsid w:val="00281BB3"/>
    <w:rsid w:val="00281C43"/>
    <w:rsid w:val="00281D9A"/>
    <w:rsid w:val="0028234C"/>
    <w:rsid w:val="002823E3"/>
    <w:rsid w:val="00282417"/>
    <w:rsid w:val="00282482"/>
    <w:rsid w:val="0028253E"/>
    <w:rsid w:val="002825D3"/>
    <w:rsid w:val="0028270C"/>
    <w:rsid w:val="00282739"/>
    <w:rsid w:val="00282803"/>
    <w:rsid w:val="002829E4"/>
    <w:rsid w:val="00282B11"/>
    <w:rsid w:val="00282EBB"/>
    <w:rsid w:val="002831C0"/>
    <w:rsid w:val="002833D1"/>
    <w:rsid w:val="002833DF"/>
    <w:rsid w:val="0028420D"/>
    <w:rsid w:val="002842F7"/>
    <w:rsid w:val="0028442F"/>
    <w:rsid w:val="002846B9"/>
    <w:rsid w:val="00284846"/>
    <w:rsid w:val="002849CD"/>
    <w:rsid w:val="00284A94"/>
    <w:rsid w:val="00285120"/>
    <w:rsid w:val="00285267"/>
    <w:rsid w:val="002853B1"/>
    <w:rsid w:val="00285522"/>
    <w:rsid w:val="00285544"/>
    <w:rsid w:val="002856EE"/>
    <w:rsid w:val="0028589F"/>
    <w:rsid w:val="00285B20"/>
    <w:rsid w:val="00285EB5"/>
    <w:rsid w:val="00286143"/>
    <w:rsid w:val="002863FF"/>
    <w:rsid w:val="00286491"/>
    <w:rsid w:val="0028662A"/>
    <w:rsid w:val="002867EE"/>
    <w:rsid w:val="0028687E"/>
    <w:rsid w:val="00286A0A"/>
    <w:rsid w:val="00286A3A"/>
    <w:rsid w:val="00286BFC"/>
    <w:rsid w:val="00286E94"/>
    <w:rsid w:val="002873B7"/>
    <w:rsid w:val="0028747D"/>
    <w:rsid w:val="002875AF"/>
    <w:rsid w:val="0028768D"/>
    <w:rsid w:val="0028769C"/>
    <w:rsid w:val="0028770C"/>
    <w:rsid w:val="00287795"/>
    <w:rsid w:val="002879B7"/>
    <w:rsid w:val="00287AD9"/>
    <w:rsid w:val="00287C08"/>
    <w:rsid w:val="00287D58"/>
    <w:rsid w:val="00290183"/>
    <w:rsid w:val="002901F5"/>
    <w:rsid w:val="0029028C"/>
    <w:rsid w:val="00290413"/>
    <w:rsid w:val="00290431"/>
    <w:rsid w:val="00290535"/>
    <w:rsid w:val="00290588"/>
    <w:rsid w:val="00290643"/>
    <w:rsid w:val="0029066B"/>
    <w:rsid w:val="00290818"/>
    <w:rsid w:val="00290AE2"/>
    <w:rsid w:val="00290BF8"/>
    <w:rsid w:val="00290CBA"/>
    <w:rsid w:val="00290D1C"/>
    <w:rsid w:val="00290EAE"/>
    <w:rsid w:val="0029133F"/>
    <w:rsid w:val="002915AB"/>
    <w:rsid w:val="0029172C"/>
    <w:rsid w:val="002917DF"/>
    <w:rsid w:val="00291958"/>
    <w:rsid w:val="002919B9"/>
    <w:rsid w:val="002919C5"/>
    <w:rsid w:val="00291AB0"/>
    <w:rsid w:val="00291D66"/>
    <w:rsid w:val="00291EE6"/>
    <w:rsid w:val="00291FE9"/>
    <w:rsid w:val="00291FEB"/>
    <w:rsid w:val="00292469"/>
    <w:rsid w:val="002929E3"/>
    <w:rsid w:val="00292A3A"/>
    <w:rsid w:val="00292C21"/>
    <w:rsid w:val="00292CFC"/>
    <w:rsid w:val="00292DAC"/>
    <w:rsid w:val="00292F42"/>
    <w:rsid w:val="00292FCB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9FB"/>
    <w:rsid w:val="00293B5F"/>
    <w:rsid w:val="00293C1D"/>
    <w:rsid w:val="00293C5E"/>
    <w:rsid w:val="00293C8D"/>
    <w:rsid w:val="00294003"/>
    <w:rsid w:val="002941BA"/>
    <w:rsid w:val="002942A9"/>
    <w:rsid w:val="002943D9"/>
    <w:rsid w:val="0029443A"/>
    <w:rsid w:val="0029453F"/>
    <w:rsid w:val="002945A1"/>
    <w:rsid w:val="002947D1"/>
    <w:rsid w:val="00294B6D"/>
    <w:rsid w:val="00294BA8"/>
    <w:rsid w:val="00294DEB"/>
    <w:rsid w:val="00294E41"/>
    <w:rsid w:val="00295012"/>
    <w:rsid w:val="0029522C"/>
    <w:rsid w:val="00295353"/>
    <w:rsid w:val="002953C7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6FA9"/>
    <w:rsid w:val="00297000"/>
    <w:rsid w:val="002972FB"/>
    <w:rsid w:val="00297766"/>
    <w:rsid w:val="002977C3"/>
    <w:rsid w:val="00297C63"/>
    <w:rsid w:val="00297F9D"/>
    <w:rsid w:val="002A016B"/>
    <w:rsid w:val="002A0236"/>
    <w:rsid w:val="002A033F"/>
    <w:rsid w:val="002A0379"/>
    <w:rsid w:val="002A0473"/>
    <w:rsid w:val="002A053D"/>
    <w:rsid w:val="002A05B0"/>
    <w:rsid w:val="002A061A"/>
    <w:rsid w:val="002A0667"/>
    <w:rsid w:val="002A08AB"/>
    <w:rsid w:val="002A0B1C"/>
    <w:rsid w:val="002A0C4E"/>
    <w:rsid w:val="002A0D67"/>
    <w:rsid w:val="002A0E04"/>
    <w:rsid w:val="002A0E53"/>
    <w:rsid w:val="002A128E"/>
    <w:rsid w:val="002A1376"/>
    <w:rsid w:val="002A15A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18F"/>
    <w:rsid w:val="002A2377"/>
    <w:rsid w:val="002A2731"/>
    <w:rsid w:val="002A282D"/>
    <w:rsid w:val="002A28FD"/>
    <w:rsid w:val="002A2940"/>
    <w:rsid w:val="002A2AA4"/>
    <w:rsid w:val="002A2ADA"/>
    <w:rsid w:val="002A2C27"/>
    <w:rsid w:val="002A2CD3"/>
    <w:rsid w:val="002A2D0C"/>
    <w:rsid w:val="002A2ED6"/>
    <w:rsid w:val="002A314F"/>
    <w:rsid w:val="002A316C"/>
    <w:rsid w:val="002A32D0"/>
    <w:rsid w:val="002A3473"/>
    <w:rsid w:val="002A35A0"/>
    <w:rsid w:val="002A3601"/>
    <w:rsid w:val="002A3666"/>
    <w:rsid w:val="002A37D5"/>
    <w:rsid w:val="002A3FC3"/>
    <w:rsid w:val="002A420D"/>
    <w:rsid w:val="002A4234"/>
    <w:rsid w:val="002A4309"/>
    <w:rsid w:val="002A432C"/>
    <w:rsid w:val="002A440F"/>
    <w:rsid w:val="002A46EC"/>
    <w:rsid w:val="002A485D"/>
    <w:rsid w:val="002A49C3"/>
    <w:rsid w:val="002A4AA6"/>
    <w:rsid w:val="002A4B33"/>
    <w:rsid w:val="002A4C2F"/>
    <w:rsid w:val="002A4E0E"/>
    <w:rsid w:val="002A5231"/>
    <w:rsid w:val="002A5364"/>
    <w:rsid w:val="002A5945"/>
    <w:rsid w:val="002A59C1"/>
    <w:rsid w:val="002A60B0"/>
    <w:rsid w:val="002A6178"/>
    <w:rsid w:val="002A6398"/>
    <w:rsid w:val="002A64C3"/>
    <w:rsid w:val="002A67D7"/>
    <w:rsid w:val="002A692D"/>
    <w:rsid w:val="002A6AF0"/>
    <w:rsid w:val="002A6D54"/>
    <w:rsid w:val="002A6DAB"/>
    <w:rsid w:val="002A7331"/>
    <w:rsid w:val="002A74FE"/>
    <w:rsid w:val="002A779D"/>
    <w:rsid w:val="002A7A57"/>
    <w:rsid w:val="002A7ADD"/>
    <w:rsid w:val="002A7BA3"/>
    <w:rsid w:val="002A7BC7"/>
    <w:rsid w:val="002A7F1D"/>
    <w:rsid w:val="002A7FFB"/>
    <w:rsid w:val="002B025B"/>
    <w:rsid w:val="002B02D7"/>
    <w:rsid w:val="002B04DE"/>
    <w:rsid w:val="002B04F6"/>
    <w:rsid w:val="002B059A"/>
    <w:rsid w:val="002B094E"/>
    <w:rsid w:val="002B0A2B"/>
    <w:rsid w:val="002B0ACA"/>
    <w:rsid w:val="002B0AF5"/>
    <w:rsid w:val="002B0B8E"/>
    <w:rsid w:val="002B0BDF"/>
    <w:rsid w:val="002B0BF9"/>
    <w:rsid w:val="002B0C02"/>
    <w:rsid w:val="002B0D5F"/>
    <w:rsid w:val="002B10E6"/>
    <w:rsid w:val="002B129C"/>
    <w:rsid w:val="002B16D3"/>
    <w:rsid w:val="002B1726"/>
    <w:rsid w:val="002B180D"/>
    <w:rsid w:val="002B1B33"/>
    <w:rsid w:val="002B1C07"/>
    <w:rsid w:val="002B1CD1"/>
    <w:rsid w:val="002B1DDC"/>
    <w:rsid w:val="002B1DF4"/>
    <w:rsid w:val="002B20F4"/>
    <w:rsid w:val="002B23C6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3C9A"/>
    <w:rsid w:val="002B40A3"/>
    <w:rsid w:val="002B4103"/>
    <w:rsid w:val="002B41F7"/>
    <w:rsid w:val="002B49EB"/>
    <w:rsid w:val="002B4A3F"/>
    <w:rsid w:val="002B4BAE"/>
    <w:rsid w:val="002B4BC1"/>
    <w:rsid w:val="002B4BD5"/>
    <w:rsid w:val="002B4CCA"/>
    <w:rsid w:val="002B4DC0"/>
    <w:rsid w:val="002B4FDF"/>
    <w:rsid w:val="002B500E"/>
    <w:rsid w:val="002B5019"/>
    <w:rsid w:val="002B5173"/>
    <w:rsid w:val="002B5174"/>
    <w:rsid w:val="002B52A7"/>
    <w:rsid w:val="002B538C"/>
    <w:rsid w:val="002B53E2"/>
    <w:rsid w:val="002B5546"/>
    <w:rsid w:val="002B56FB"/>
    <w:rsid w:val="002B5736"/>
    <w:rsid w:val="002B5857"/>
    <w:rsid w:val="002B5B0A"/>
    <w:rsid w:val="002B5C6B"/>
    <w:rsid w:val="002B6080"/>
    <w:rsid w:val="002B6235"/>
    <w:rsid w:val="002B6622"/>
    <w:rsid w:val="002B6668"/>
    <w:rsid w:val="002B66E9"/>
    <w:rsid w:val="002B6859"/>
    <w:rsid w:val="002B68D5"/>
    <w:rsid w:val="002B6A52"/>
    <w:rsid w:val="002B6B8E"/>
    <w:rsid w:val="002B6BAC"/>
    <w:rsid w:val="002B6C15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58"/>
    <w:rsid w:val="002B7CA3"/>
    <w:rsid w:val="002B7CB1"/>
    <w:rsid w:val="002B7D61"/>
    <w:rsid w:val="002B7DEB"/>
    <w:rsid w:val="002B7F95"/>
    <w:rsid w:val="002C01AB"/>
    <w:rsid w:val="002C0206"/>
    <w:rsid w:val="002C02B3"/>
    <w:rsid w:val="002C02BC"/>
    <w:rsid w:val="002C03A4"/>
    <w:rsid w:val="002C07EC"/>
    <w:rsid w:val="002C08C0"/>
    <w:rsid w:val="002C08F4"/>
    <w:rsid w:val="002C0CC3"/>
    <w:rsid w:val="002C0F9B"/>
    <w:rsid w:val="002C0FBF"/>
    <w:rsid w:val="002C107F"/>
    <w:rsid w:val="002C10EA"/>
    <w:rsid w:val="002C1858"/>
    <w:rsid w:val="002C18CC"/>
    <w:rsid w:val="002C1949"/>
    <w:rsid w:val="002C1AC4"/>
    <w:rsid w:val="002C1D3F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754"/>
    <w:rsid w:val="002C291D"/>
    <w:rsid w:val="002C2A1C"/>
    <w:rsid w:val="002C2B38"/>
    <w:rsid w:val="002C2B3A"/>
    <w:rsid w:val="002C2D9D"/>
    <w:rsid w:val="002C2E14"/>
    <w:rsid w:val="002C2F85"/>
    <w:rsid w:val="002C31D1"/>
    <w:rsid w:val="002C333E"/>
    <w:rsid w:val="002C34A9"/>
    <w:rsid w:val="002C34FF"/>
    <w:rsid w:val="002C36A1"/>
    <w:rsid w:val="002C3839"/>
    <w:rsid w:val="002C3A73"/>
    <w:rsid w:val="002C3AB6"/>
    <w:rsid w:val="002C3CB3"/>
    <w:rsid w:val="002C413F"/>
    <w:rsid w:val="002C416C"/>
    <w:rsid w:val="002C42FD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442"/>
    <w:rsid w:val="002C54E7"/>
    <w:rsid w:val="002C5537"/>
    <w:rsid w:val="002C561C"/>
    <w:rsid w:val="002C5769"/>
    <w:rsid w:val="002C57A6"/>
    <w:rsid w:val="002C5A3A"/>
    <w:rsid w:val="002C5A6A"/>
    <w:rsid w:val="002C5A90"/>
    <w:rsid w:val="002C5B59"/>
    <w:rsid w:val="002C5BC9"/>
    <w:rsid w:val="002C5D6B"/>
    <w:rsid w:val="002C5DB0"/>
    <w:rsid w:val="002C5EA8"/>
    <w:rsid w:val="002C60A7"/>
    <w:rsid w:val="002C649C"/>
    <w:rsid w:val="002C650F"/>
    <w:rsid w:val="002C677E"/>
    <w:rsid w:val="002C6CD8"/>
    <w:rsid w:val="002C6CEB"/>
    <w:rsid w:val="002C6D38"/>
    <w:rsid w:val="002C702E"/>
    <w:rsid w:val="002C722E"/>
    <w:rsid w:val="002C745C"/>
    <w:rsid w:val="002C7529"/>
    <w:rsid w:val="002C7883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986"/>
    <w:rsid w:val="002D0AC7"/>
    <w:rsid w:val="002D0C37"/>
    <w:rsid w:val="002D0DD6"/>
    <w:rsid w:val="002D0EAA"/>
    <w:rsid w:val="002D0F16"/>
    <w:rsid w:val="002D12B4"/>
    <w:rsid w:val="002D1594"/>
    <w:rsid w:val="002D181E"/>
    <w:rsid w:val="002D19A8"/>
    <w:rsid w:val="002D1AEA"/>
    <w:rsid w:val="002D20FC"/>
    <w:rsid w:val="002D2320"/>
    <w:rsid w:val="002D2646"/>
    <w:rsid w:val="002D2739"/>
    <w:rsid w:val="002D2775"/>
    <w:rsid w:val="002D281F"/>
    <w:rsid w:val="002D28CD"/>
    <w:rsid w:val="002D2B87"/>
    <w:rsid w:val="002D2BDA"/>
    <w:rsid w:val="002D2D64"/>
    <w:rsid w:val="002D2ECB"/>
    <w:rsid w:val="002D32DF"/>
    <w:rsid w:val="002D3379"/>
    <w:rsid w:val="002D3512"/>
    <w:rsid w:val="002D356A"/>
    <w:rsid w:val="002D3E70"/>
    <w:rsid w:val="002D3E71"/>
    <w:rsid w:val="002D3EBC"/>
    <w:rsid w:val="002D3F6E"/>
    <w:rsid w:val="002D3FAF"/>
    <w:rsid w:val="002D46EA"/>
    <w:rsid w:val="002D47DC"/>
    <w:rsid w:val="002D4864"/>
    <w:rsid w:val="002D488C"/>
    <w:rsid w:val="002D4B12"/>
    <w:rsid w:val="002D4BC0"/>
    <w:rsid w:val="002D4DB0"/>
    <w:rsid w:val="002D4FFA"/>
    <w:rsid w:val="002D5043"/>
    <w:rsid w:val="002D50D7"/>
    <w:rsid w:val="002D50F1"/>
    <w:rsid w:val="002D53E7"/>
    <w:rsid w:val="002D53F8"/>
    <w:rsid w:val="002D5433"/>
    <w:rsid w:val="002D543F"/>
    <w:rsid w:val="002D547D"/>
    <w:rsid w:val="002D5622"/>
    <w:rsid w:val="002D5633"/>
    <w:rsid w:val="002D5695"/>
    <w:rsid w:val="002D57AE"/>
    <w:rsid w:val="002D5904"/>
    <w:rsid w:val="002D5A06"/>
    <w:rsid w:val="002D5BF4"/>
    <w:rsid w:val="002D5F5C"/>
    <w:rsid w:val="002D6235"/>
    <w:rsid w:val="002D6297"/>
    <w:rsid w:val="002D6356"/>
    <w:rsid w:val="002D6360"/>
    <w:rsid w:val="002D645E"/>
    <w:rsid w:val="002D64CF"/>
    <w:rsid w:val="002D6587"/>
    <w:rsid w:val="002D67B5"/>
    <w:rsid w:val="002D688F"/>
    <w:rsid w:val="002D6BB8"/>
    <w:rsid w:val="002D6C3B"/>
    <w:rsid w:val="002D6D75"/>
    <w:rsid w:val="002D6DAF"/>
    <w:rsid w:val="002D6EDD"/>
    <w:rsid w:val="002D6FC7"/>
    <w:rsid w:val="002D74B6"/>
    <w:rsid w:val="002D7592"/>
    <w:rsid w:val="002D7651"/>
    <w:rsid w:val="002D7706"/>
    <w:rsid w:val="002D77A0"/>
    <w:rsid w:val="002D782A"/>
    <w:rsid w:val="002D78F4"/>
    <w:rsid w:val="002D7C08"/>
    <w:rsid w:val="002D7D4F"/>
    <w:rsid w:val="002D7D9B"/>
    <w:rsid w:val="002E0072"/>
    <w:rsid w:val="002E00E9"/>
    <w:rsid w:val="002E01A9"/>
    <w:rsid w:val="002E07C4"/>
    <w:rsid w:val="002E09D0"/>
    <w:rsid w:val="002E0B90"/>
    <w:rsid w:val="002E0EA3"/>
    <w:rsid w:val="002E126F"/>
    <w:rsid w:val="002E150A"/>
    <w:rsid w:val="002E1635"/>
    <w:rsid w:val="002E17A7"/>
    <w:rsid w:val="002E1836"/>
    <w:rsid w:val="002E1970"/>
    <w:rsid w:val="002E1D42"/>
    <w:rsid w:val="002E1D60"/>
    <w:rsid w:val="002E1F30"/>
    <w:rsid w:val="002E1FA5"/>
    <w:rsid w:val="002E20D9"/>
    <w:rsid w:val="002E2866"/>
    <w:rsid w:val="002E2971"/>
    <w:rsid w:val="002E2983"/>
    <w:rsid w:val="002E2B8C"/>
    <w:rsid w:val="002E2DB1"/>
    <w:rsid w:val="002E2F4C"/>
    <w:rsid w:val="002E2F9C"/>
    <w:rsid w:val="002E3149"/>
    <w:rsid w:val="002E3316"/>
    <w:rsid w:val="002E3353"/>
    <w:rsid w:val="002E3359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7F2"/>
    <w:rsid w:val="002E4A84"/>
    <w:rsid w:val="002E4B94"/>
    <w:rsid w:val="002E4BDE"/>
    <w:rsid w:val="002E4CA1"/>
    <w:rsid w:val="002E4E60"/>
    <w:rsid w:val="002E5157"/>
    <w:rsid w:val="002E5180"/>
    <w:rsid w:val="002E518C"/>
    <w:rsid w:val="002E527F"/>
    <w:rsid w:val="002E5390"/>
    <w:rsid w:val="002E569B"/>
    <w:rsid w:val="002E5B3E"/>
    <w:rsid w:val="002E5D44"/>
    <w:rsid w:val="002E5DD7"/>
    <w:rsid w:val="002E608C"/>
    <w:rsid w:val="002E6175"/>
    <w:rsid w:val="002E6260"/>
    <w:rsid w:val="002E62A8"/>
    <w:rsid w:val="002E6306"/>
    <w:rsid w:val="002E67D7"/>
    <w:rsid w:val="002E6867"/>
    <w:rsid w:val="002E698C"/>
    <w:rsid w:val="002E6A17"/>
    <w:rsid w:val="002E6C19"/>
    <w:rsid w:val="002E6CA0"/>
    <w:rsid w:val="002E6D33"/>
    <w:rsid w:val="002E6D9D"/>
    <w:rsid w:val="002E6DA0"/>
    <w:rsid w:val="002E6F9A"/>
    <w:rsid w:val="002E71E9"/>
    <w:rsid w:val="002E7352"/>
    <w:rsid w:val="002E7716"/>
    <w:rsid w:val="002E77BD"/>
    <w:rsid w:val="002E7827"/>
    <w:rsid w:val="002E79DD"/>
    <w:rsid w:val="002F0115"/>
    <w:rsid w:val="002F0242"/>
    <w:rsid w:val="002F024E"/>
    <w:rsid w:val="002F02B2"/>
    <w:rsid w:val="002F03F8"/>
    <w:rsid w:val="002F0A7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3E8"/>
    <w:rsid w:val="002F2460"/>
    <w:rsid w:val="002F24BC"/>
    <w:rsid w:val="002F28AE"/>
    <w:rsid w:val="002F29D9"/>
    <w:rsid w:val="002F2AA7"/>
    <w:rsid w:val="002F2DBA"/>
    <w:rsid w:val="002F2FA4"/>
    <w:rsid w:val="002F2FBA"/>
    <w:rsid w:val="002F30C1"/>
    <w:rsid w:val="002F30DD"/>
    <w:rsid w:val="002F368B"/>
    <w:rsid w:val="002F3726"/>
    <w:rsid w:val="002F3998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13"/>
    <w:rsid w:val="002F4F9F"/>
    <w:rsid w:val="002F5249"/>
    <w:rsid w:val="002F5266"/>
    <w:rsid w:val="002F5599"/>
    <w:rsid w:val="002F562C"/>
    <w:rsid w:val="002F5681"/>
    <w:rsid w:val="002F5A7B"/>
    <w:rsid w:val="002F5B43"/>
    <w:rsid w:val="002F5C51"/>
    <w:rsid w:val="002F5C98"/>
    <w:rsid w:val="002F5D96"/>
    <w:rsid w:val="002F6131"/>
    <w:rsid w:val="002F6189"/>
    <w:rsid w:val="002F6517"/>
    <w:rsid w:val="002F660D"/>
    <w:rsid w:val="002F6709"/>
    <w:rsid w:val="002F674E"/>
    <w:rsid w:val="002F685E"/>
    <w:rsid w:val="002F69B8"/>
    <w:rsid w:val="002F69E4"/>
    <w:rsid w:val="002F6F81"/>
    <w:rsid w:val="002F726B"/>
    <w:rsid w:val="002F7286"/>
    <w:rsid w:val="002F72A0"/>
    <w:rsid w:val="002F7334"/>
    <w:rsid w:val="002F735E"/>
    <w:rsid w:val="002F74B4"/>
    <w:rsid w:val="002F776F"/>
    <w:rsid w:val="002F7888"/>
    <w:rsid w:val="002F7931"/>
    <w:rsid w:val="002F7CD1"/>
    <w:rsid w:val="002F7D9E"/>
    <w:rsid w:val="002F7E1E"/>
    <w:rsid w:val="002F7F89"/>
    <w:rsid w:val="003001C3"/>
    <w:rsid w:val="0030033C"/>
    <w:rsid w:val="00300444"/>
    <w:rsid w:val="0030055A"/>
    <w:rsid w:val="00300696"/>
    <w:rsid w:val="0030087A"/>
    <w:rsid w:val="00300CC4"/>
    <w:rsid w:val="00300F7A"/>
    <w:rsid w:val="00301310"/>
    <w:rsid w:val="0030135B"/>
    <w:rsid w:val="003013B9"/>
    <w:rsid w:val="0030141D"/>
    <w:rsid w:val="003014F4"/>
    <w:rsid w:val="0030152F"/>
    <w:rsid w:val="0030155E"/>
    <w:rsid w:val="00301753"/>
    <w:rsid w:val="00301852"/>
    <w:rsid w:val="003019D4"/>
    <w:rsid w:val="00301A55"/>
    <w:rsid w:val="00301A6D"/>
    <w:rsid w:val="00301B1B"/>
    <w:rsid w:val="00301DD6"/>
    <w:rsid w:val="00301EEE"/>
    <w:rsid w:val="00301F6B"/>
    <w:rsid w:val="00301FDD"/>
    <w:rsid w:val="00302098"/>
    <w:rsid w:val="003022A9"/>
    <w:rsid w:val="003022D7"/>
    <w:rsid w:val="00302425"/>
    <w:rsid w:val="003024C8"/>
    <w:rsid w:val="00302643"/>
    <w:rsid w:val="003026DC"/>
    <w:rsid w:val="003026E6"/>
    <w:rsid w:val="0030295A"/>
    <w:rsid w:val="00302C23"/>
    <w:rsid w:val="00302F2C"/>
    <w:rsid w:val="0030315C"/>
    <w:rsid w:val="003031C5"/>
    <w:rsid w:val="003031DC"/>
    <w:rsid w:val="00303272"/>
    <w:rsid w:val="003032C3"/>
    <w:rsid w:val="00303430"/>
    <w:rsid w:val="00303556"/>
    <w:rsid w:val="00303626"/>
    <w:rsid w:val="00303639"/>
    <w:rsid w:val="00303928"/>
    <w:rsid w:val="003039C9"/>
    <w:rsid w:val="00303A1A"/>
    <w:rsid w:val="00303AFE"/>
    <w:rsid w:val="00303D9D"/>
    <w:rsid w:val="0030436C"/>
    <w:rsid w:val="00304377"/>
    <w:rsid w:val="00304422"/>
    <w:rsid w:val="00304425"/>
    <w:rsid w:val="003045A4"/>
    <w:rsid w:val="0030467C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839"/>
    <w:rsid w:val="00305960"/>
    <w:rsid w:val="00305A1B"/>
    <w:rsid w:val="00305C1E"/>
    <w:rsid w:val="00305D1B"/>
    <w:rsid w:val="00305E96"/>
    <w:rsid w:val="00305F18"/>
    <w:rsid w:val="00305F52"/>
    <w:rsid w:val="00306045"/>
    <w:rsid w:val="0030658E"/>
    <w:rsid w:val="00306A4A"/>
    <w:rsid w:val="00306AD9"/>
    <w:rsid w:val="00306C58"/>
    <w:rsid w:val="00306C8D"/>
    <w:rsid w:val="00306F6A"/>
    <w:rsid w:val="0030708F"/>
    <w:rsid w:val="003071D8"/>
    <w:rsid w:val="00307222"/>
    <w:rsid w:val="00307249"/>
    <w:rsid w:val="003072B3"/>
    <w:rsid w:val="00307301"/>
    <w:rsid w:val="003073C3"/>
    <w:rsid w:val="003073D3"/>
    <w:rsid w:val="003074E4"/>
    <w:rsid w:val="003075D0"/>
    <w:rsid w:val="00307902"/>
    <w:rsid w:val="00307990"/>
    <w:rsid w:val="003079A9"/>
    <w:rsid w:val="00307A01"/>
    <w:rsid w:val="00307B1B"/>
    <w:rsid w:val="00307C9B"/>
    <w:rsid w:val="00310156"/>
    <w:rsid w:val="00310188"/>
    <w:rsid w:val="0031031B"/>
    <w:rsid w:val="00310375"/>
    <w:rsid w:val="0031041D"/>
    <w:rsid w:val="003104B4"/>
    <w:rsid w:val="0031067F"/>
    <w:rsid w:val="00310785"/>
    <w:rsid w:val="00310878"/>
    <w:rsid w:val="00310970"/>
    <w:rsid w:val="00310C32"/>
    <w:rsid w:val="00310CF2"/>
    <w:rsid w:val="00310DA9"/>
    <w:rsid w:val="00311016"/>
    <w:rsid w:val="003116D8"/>
    <w:rsid w:val="0031176D"/>
    <w:rsid w:val="003117D8"/>
    <w:rsid w:val="00311D5E"/>
    <w:rsid w:val="00311D8B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6A5"/>
    <w:rsid w:val="00313949"/>
    <w:rsid w:val="00313B3F"/>
    <w:rsid w:val="00313CB7"/>
    <w:rsid w:val="00313CD5"/>
    <w:rsid w:val="00313F42"/>
    <w:rsid w:val="003141FB"/>
    <w:rsid w:val="00314638"/>
    <w:rsid w:val="003147D4"/>
    <w:rsid w:val="003147F9"/>
    <w:rsid w:val="003149E2"/>
    <w:rsid w:val="00314A66"/>
    <w:rsid w:val="00314D98"/>
    <w:rsid w:val="00315535"/>
    <w:rsid w:val="003155D8"/>
    <w:rsid w:val="003155F5"/>
    <w:rsid w:val="0031592B"/>
    <w:rsid w:val="00315BF2"/>
    <w:rsid w:val="00315C01"/>
    <w:rsid w:val="00315D68"/>
    <w:rsid w:val="00315E11"/>
    <w:rsid w:val="00315F2E"/>
    <w:rsid w:val="00315F63"/>
    <w:rsid w:val="00316064"/>
    <w:rsid w:val="003160F6"/>
    <w:rsid w:val="0031621F"/>
    <w:rsid w:val="0031630C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2B7"/>
    <w:rsid w:val="00317418"/>
    <w:rsid w:val="0031765B"/>
    <w:rsid w:val="0031787C"/>
    <w:rsid w:val="00317A15"/>
    <w:rsid w:val="00317B12"/>
    <w:rsid w:val="0032003A"/>
    <w:rsid w:val="00320133"/>
    <w:rsid w:val="00320311"/>
    <w:rsid w:val="00320348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018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971"/>
    <w:rsid w:val="00321A58"/>
    <w:rsid w:val="00321AF9"/>
    <w:rsid w:val="00321BC7"/>
    <w:rsid w:val="00321C35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2AF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3F17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575"/>
    <w:rsid w:val="00325754"/>
    <w:rsid w:val="0032577B"/>
    <w:rsid w:val="003258B4"/>
    <w:rsid w:val="0032594B"/>
    <w:rsid w:val="00325AB9"/>
    <w:rsid w:val="00325B06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B4D"/>
    <w:rsid w:val="00326B7E"/>
    <w:rsid w:val="00326ECD"/>
    <w:rsid w:val="00327226"/>
    <w:rsid w:val="00327363"/>
    <w:rsid w:val="003273B7"/>
    <w:rsid w:val="003275DD"/>
    <w:rsid w:val="0032779A"/>
    <w:rsid w:val="0032785B"/>
    <w:rsid w:val="00327BD0"/>
    <w:rsid w:val="00327F2D"/>
    <w:rsid w:val="003300C7"/>
    <w:rsid w:val="00330226"/>
    <w:rsid w:val="00330492"/>
    <w:rsid w:val="00330643"/>
    <w:rsid w:val="00330B15"/>
    <w:rsid w:val="00331133"/>
    <w:rsid w:val="0033122B"/>
    <w:rsid w:val="003313FB"/>
    <w:rsid w:val="003313FC"/>
    <w:rsid w:val="00331529"/>
    <w:rsid w:val="003316AE"/>
    <w:rsid w:val="003316BE"/>
    <w:rsid w:val="003317BC"/>
    <w:rsid w:val="003318B1"/>
    <w:rsid w:val="00331D1E"/>
    <w:rsid w:val="00332087"/>
    <w:rsid w:val="0033218C"/>
    <w:rsid w:val="003322E5"/>
    <w:rsid w:val="0033267A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16"/>
    <w:rsid w:val="00333EA6"/>
    <w:rsid w:val="003341D4"/>
    <w:rsid w:val="0033443A"/>
    <w:rsid w:val="003344F5"/>
    <w:rsid w:val="003346ED"/>
    <w:rsid w:val="003347C0"/>
    <w:rsid w:val="003348F4"/>
    <w:rsid w:val="0033490E"/>
    <w:rsid w:val="0033492C"/>
    <w:rsid w:val="00334990"/>
    <w:rsid w:val="00334D90"/>
    <w:rsid w:val="00334EF3"/>
    <w:rsid w:val="0033527E"/>
    <w:rsid w:val="00335355"/>
    <w:rsid w:val="00335724"/>
    <w:rsid w:val="003357CC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8FC"/>
    <w:rsid w:val="00336A0F"/>
    <w:rsid w:val="003370B1"/>
    <w:rsid w:val="0033720C"/>
    <w:rsid w:val="00337510"/>
    <w:rsid w:val="00337559"/>
    <w:rsid w:val="00337624"/>
    <w:rsid w:val="00337916"/>
    <w:rsid w:val="00337A32"/>
    <w:rsid w:val="00337B3C"/>
    <w:rsid w:val="00337C10"/>
    <w:rsid w:val="00337E01"/>
    <w:rsid w:val="0034015B"/>
    <w:rsid w:val="00340204"/>
    <w:rsid w:val="003402E6"/>
    <w:rsid w:val="003403DA"/>
    <w:rsid w:val="00340642"/>
    <w:rsid w:val="0034065E"/>
    <w:rsid w:val="00340792"/>
    <w:rsid w:val="003409CB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07"/>
    <w:rsid w:val="00342421"/>
    <w:rsid w:val="0034269A"/>
    <w:rsid w:val="0034290F"/>
    <w:rsid w:val="0034295C"/>
    <w:rsid w:val="00342C4D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9E7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C0A"/>
    <w:rsid w:val="00344E72"/>
    <w:rsid w:val="00344F59"/>
    <w:rsid w:val="003451BA"/>
    <w:rsid w:val="003453FA"/>
    <w:rsid w:val="003454A5"/>
    <w:rsid w:val="0034551E"/>
    <w:rsid w:val="003455F0"/>
    <w:rsid w:val="0034581C"/>
    <w:rsid w:val="00345847"/>
    <w:rsid w:val="003458BF"/>
    <w:rsid w:val="00345B23"/>
    <w:rsid w:val="00345C35"/>
    <w:rsid w:val="00345DA2"/>
    <w:rsid w:val="00345DCD"/>
    <w:rsid w:val="00345FF9"/>
    <w:rsid w:val="00346181"/>
    <w:rsid w:val="0034618D"/>
    <w:rsid w:val="003461BE"/>
    <w:rsid w:val="00346255"/>
    <w:rsid w:val="00346513"/>
    <w:rsid w:val="00346B01"/>
    <w:rsid w:val="00346C64"/>
    <w:rsid w:val="00346F3E"/>
    <w:rsid w:val="00346F81"/>
    <w:rsid w:val="003470E9"/>
    <w:rsid w:val="0034713E"/>
    <w:rsid w:val="003471D6"/>
    <w:rsid w:val="003471E2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66"/>
    <w:rsid w:val="00350CE9"/>
    <w:rsid w:val="00350E41"/>
    <w:rsid w:val="00350ECF"/>
    <w:rsid w:val="00351128"/>
    <w:rsid w:val="0035135E"/>
    <w:rsid w:val="00351442"/>
    <w:rsid w:val="003514A4"/>
    <w:rsid w:val="003514F8"/>
    <w:rsid w:val="00351503"/>
    <w:rsid w:val="0035151A"/>
    <w:rsid w:val="003515AD"/>
    <w:rsid w:val="00351910"/>
    <w:rsid w:val="00351921"/>
    <w:rsid w:val="003519D6"/>
    <w:rsid w:val="00351B29"/>
    <w:rsid w:val="00351E0F"/>
    <w:rsid w:val="00351EB5"/>
    <w:rsid w:val="00352039"/>
    <w:rsid w:val="0035219B"/>
    <w:rsid w:val="0035222A"/>
    <w:rsid w:val="003526D5"/>
    <w:rsid w:val="00352C7C"/>
    <w:rsid w:val="00352E8B"/>
    <w:rsid w:val="00352EB7"/>
    <w:rsid w:val="00352EBE"/>
    <w:rsid w:val="003530DA"/>
    <w:rsid w:val="00353102"/>
    <w:rsid w:val="00353159"/>
    <w:rsid w:val="003533D7"/>
    <w:rsid w:val="00353468"/>
    <w:rsid w:val="003537F0"/>
    <w:rsid w:val="00353913"/>
    <w:rsid w:val="00353B7F"/>
    <w:rsid w:val="00353C0B"/>
    <w:rsid w:val="00353E2A"/>
    <w:rsid w:val="00353FD5"/>
    <w:rsid w:val="003540C3"/>
    <w:rsid w:val="00354533"/>
    <w:rsid w:val="00354603"/>
    <w:rsid w:val="00354643"/>
    <w:rsid w:val="00354756"/>
    <w:rsid w:val="003547C1"/>
    <w:rsid w:val="00354A34"/>
    <w:rsid w:val="00354B5B"/>
    <w:rsid w:val="0035522C"/>
    <w:rsid w:val="003553D8"/>
    <w:rsid w:val="003553DB"/>
    <w:rsid w:val="003554C9"/>
    <w:rsid w:val="003557BD"/>
    <w:rsid w:val="0035583D"/>
    <w:rsid w:val="003559E2"/>
    <w:rsid w:val="00355B70"/>
    <w:rsid w:val="00355B8D"/>
    <w:rsid w:val="00355C3C"/>
    <w:rsid w:val="00355EAB"/>
    <w:rsid w:val="00355FCE"/>
    <w:rsid w:val="00355FD1"/>
    <w:rsid w:val="00356183"/>
    <w:rsid w:val="003561BF"/>
    <w:rsid w:val="0035626C"/>
    <w:rsid w:val="0035638F"/>
    <w:rsid w:val="00356436"/>
    <w:rsid w:val="003565CD"/>
    <w:rsid w:val="00356670"/>
    <w:rsid w:val="00356777"/>
    <w:rsid w:val="0035680E"/>
    <w:rsid w:val="0035699B"/>
    <w:rsid w:val="00356DAB"/>
    <w:rsid w:val="0035705E"/>
    <w:rsid w:val="0035716D"/>
    <w:rsid w:val="00357307"/>
    <w:rsid w:val="0035730C"/>
    <w:rsid w:val="003574E8"/>
    <w:rsid w:val="003575AF"/>
    <w:rsid w:val="0035774E"/>
    <w:rsid w:val="00357ADE"/>
    <w:rsid w:val="00357AE7"/>
    <w:rsid w:val="00357B6C"/>
    <w:rsid w:val="00357BD4"/>
    <w:rsid w:val="00357E20"/>
    <w:rsid w:val="00360407"/>
    <w:rsid w:val="003604E8"/>
    <w:rsid w:val="00360524"/>
    <w:rsid w:val="00360525"/>
    <w:rsid w:val="003605D9"/>
    <w:rsid w:val="00360AB2"/>
    <w:rsid w:val="00360C0C"/>
    <w:rsid w:val="00360DD7"/>
    <w:rsid w:val="003610B4"/>
    <w:rsid w:val="003610E3"/>
    <w:rsid w:val="0036119E"/>
    <w:rsid w:val="00361208"/>
    <w:rsid w:val="00361722"/>
    <w:rsid w:val="00361759"/>
    <w:rsid w:val="0036185A"/>
    <w:rsid w:val="00361AB2"/>
    <w:rsid w:val="00361C81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2D5"/>
    <w:rsid w:val="00363304"/>
    <w:rsid w:val="003635BB"/>
    <w:rsid w:val="00363653"/>
    <w:rsid w:val="0036373B"/>
    <w:rsid w:val="00363A48"/>
    <w:rsid w:val="00363A4A"/>
    <w:rsid w:val="00363AEB"/>
    <w:rsid w:val="00363D77"/>
    <w:rsid w:val="00363DAB"/>
    <w:rsid w:val="00364078"/>
    <w:rsid w:val="003640DC"/>
    <w:rsid w:val="003641AF"/>
    <w:rsid w:val="0036423C"/>
    <w:rsid w:val="0036441F"/>
    <w:rsid w:val="003645DD"/>
    <w:rsid w:val="003646E2"/>
    <w:rsid w:val="003649B9"/>
    <w:rsid w:val="00364A03"/>
    <w:rsid w:val="00364ADD"/>
    <w:rsid w:val="00364AF6"/>
    <w:rsid w:val="00364B62"/>
    <w:rsid w:val="00364C74"/>
    <w:rsid w:val="00364DB7"/>
    <w:rsid w:val="00365232"/>
    <w:rsid w:val="0036523D"/>
    <w:rsid w:val="003652E2"/>
    <w:rsid w:val="00365485"/>
    <w:rsid w:val="00365930"/>
    <w:rsid w:val="00365A3B"/>
    <w:rsid w:val="00365B23"/>
    <w:rsid w:val="00365C9C"/>
    <w:rsid w:val="00365D70"/>
    <w:rsid w:val="00365E37"/>
    <w:rsid w:val="00365E9A"/>
    <w:rsid w:val="00365EA0"/>
    <w:rsid w:val="00365EC6"/>
    <w:rsid w:val="00365EE3"/>
    <w:rsid w:val="00366016"/>
    <w:rsid w:val="00366046"/>
    <w:rsid w:val="003660CA"/>
    <w:rsid w:val="003660FF"/>
    <w:rsid w:val="003663B6"/>
    <w:rsid w:val="0036640D"/>
    <w:rsid w:val="00366581"/>
    <w:rsid w:val="003666C4"/>
    <w:rsid w:val="003667DD"/>
    <w:rsid w:val="00366888"/>
    <w:rsid w:val="00366962"/>
    <w:rsid w:val="00366A44"/>
    <w:rsid w:val="00366AAF"/>
    <w:rsid w:val="00366AF6"/>
    <w:rsid w:val="00366D89"/>
    <w:rsid w:val="00366EEF"/>
    <w:rsid w:val="00366FD5"/>
    <w:rsid w:val="0036700A"/>
    <w:rsid w:val="00367027"/>
    <w:rsid w:val="00367369"/>
    <w:rsid w:val="00367450"/>
    <w:rsid w:val="00367526"/>
    <w:rsid w:val="003675CE"/>
    <w:rsid w:val="00367B6E"/>
    <w:rsid w:val="00367DEC"/>
    <w:rsid w:val="00367EE9"/>
    <w:rsid w:val="00367FC1"/>
    <w:rsid w:val="0037000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21B"/>
    <w:rsid w:val="003714C7"/>
    <w:rsid w:val="003715C8"/>
    <w:rsid w:val="00371879"/>
    <w:rsid w:val="00371887"/>
    <w:rsid w:val="00371907"/>
    <w:rsid w:val="003719EC"/>
    <w:rsid w:val="00371BAB"/>
    <w:rsid w:val="00371ED2"/>
    <w:rsid w:val="00371F77"/>
    <w:rsid w:val="00371F87"/>
    <w:rsid w:val="0037211B"/>
    <w:rsid w:val="00372166"/>
    <w:rsid w:val="003721E3"/>
    <w:rsid w:val="0037221B"/>
    <w:rsid w:val="0037238C"/>
    <w:rsid w:val="003725A3"/>
    <w:rsid w:val="003725D9"/>
    <w:rsid w:val="003725EE"/>
    <w:rsid w:val="00372797"/>
    <w:rsid w:val="0037284D"/>
    <w:rsid w:val="00372865"/>
    <w:rsid w:val="003729D8"/>
    <w:rsid w:val="00372A20"/>
    <w:rsid w:val="00372C39"/>
    <w:rsid w:val="00372CDD"/>
    <w:rsid w:val="00372D49"/>
    <w:rsid w:val="00372D62"/>
    <w:rsid w:val="00372E46"/>
    <w:rsid w:val="003731A6"/>
    <w:rsid w:val="003731BF"/>
    <w:rsid w:val="0037323C"/>
    <w:rsid w:val="00373889"/>
    <w:rsid w:val="00373B03"/>
    <w:rsid w:val="00373B27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B73"/>
    <w:rsid w:val="00374C1E"/>
    <w:rsid w:val="00374C95"/>
    <w:rsid w:val="00374E8A"/>
    <w:rsid w:val="003752C0"/>
    <w:rsid w:val="0037538F"/>
    <w:rsid w:val="003753AE"/>
    <w:rsid w:val="0037548E"/>
    <w:rsid w:val="00375564"/>
    <w:rsid w:val="0037567F"/>
    <w:rsid w:val="003756B1"/>
    <w:rsid w:val="00375744"/>
    <w:rsid w:val="00375A7B"/>
    <w:rsid w:val="00375B63"/>
    <w:rsid w:val="00375F10"/>
    <w:rsid w:val="00376159"/>
    <w:rsid w:val="003762A0"/>
    <w:rsid w:val="00376778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711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C6E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260"/>
    <w:rsid w:val="00382697"/>
    <w:rsid w:val="0038277E"/>
    <w:rsid w:val="00382809"/>
    <w:rsid w:val="00382A11"/>
    <w:rsid w:val="00382A2B"/>
    <w:rsid w:val="00382A75"/>
    <w:rsid w:val="003832CA"/>
    <w:rsid w:val="00383567"/>
    <w:rsid w:val="003836A8"/>
    <w:rsid w:val="00383DE9"/>
    <w:rsid w:val="00383DFB"/>
    <w:rsid w:val="00383ECD"/>
    <w:rsid w:val="00383F18"/>
    <w:rsid w:val="00383FA1"/>
    <w:rsid w:val="003844FD"/>
    <w:rsid w:val="00384613"/>
    <w:rsid w:val="003847C8"/>
    <w:rsid w:val="00384876"/>
    <w:rsid w:val="00384884"/>
    <w:rsid w:val="003848E5"/>
    <w:rsid w:val="00384AAD"/>
    <w:rsid w:val="00384B5E"/>
    <w:rsid w:val="00384C64"/>
    <w:rsid w:val="00384D16"/>
    <w:rsid w:val="00384D88"/>
    <w:rsid w:val="00384DCA"/>
    <w:rsid w:val="00384E04"/>
    <w:rsid w:val="00384E7D"/>
    <w:rsid w:val="0038508F"/>
    <w:rsid w:val="003854C1"/>
    <w:rsid w:val="003855CF"/>
    <w:rsid w:val="0038587A"/>
    <w:rsid w:val="003859B2"/>
    <w:rsid w:val="00385C3E"/>
    <w:rsid w:val="00385E4E"/>
    <w:rsid w:val="00385EF8"/>
    <w:rsid w:val="00385FAE"/>
    <w:rsid w:val="003860F7"/>
    <w:rsid w:val="003862D8"/>
    <w:rsid w:val="00386430"/>
    <w:rsid w:val="00386630"/>
    <w:rsid w:val="00386780"/>
    <w:rsid w:val="00386914"/>
    <w:rsid w:val="00386919"/>
    <w:rsid w:val="00386C15"/>
    <w:rsid w:val="00386ED2"/>
    <w:rsid w:val="00386FB1"/>
    <w:rsid w:val="003870E3"/>
    <w:rsid w:val="00387225"/>
    <w:rsid w:val="00387280"/>
    <w:rsid w:val="00387425"/>
    <w:rsid w:val="003874F4"/>
    <w:rsid w:val="00387845"/>
    <w:rsid w:val="0038786F"/>
    <w:rsid w:val="00387956"/>
    <w:rsid w:val="003879AF"/>
    <w:rsid w:val="00387C2E"/>
    <w:rsid w:val="00387E76"/>
    <w:rsid w:val="00387F52"/>
    <w:rsid w:val="003901AA"/>
    <w:rsid w:val="003901B9"/>
    <w:rsid w:val="003901F9"/>
    <w:rsid w:val="0039029A"/>
    <w:rsid w:val="00390366"/>
    <w:rsid w:val="0039052E"/>
    <w:rsid w:val="003905A3"/>
    <w:rsid w:val="00390909"/>
    <w:rsid w:val="00390CD5"/>
    <w:rsid w:val="00390D57"/>
    <w:rsid w:val="00390D91"/>
    <w:rsid w:val="00390E89"/>
    <w:rsid w:val="00390F13"/>
    <w:rsid w:val="003912D1"/>
    <w:rsid w:val="003912F2"/>
    <w:rsid w:val="00391475"/>
    <w:rsid w:val="003916F0"/>
    <w:rsid w:val="0039189A"/>
    <w:rsid w:val="00391B92"/>
    <w:rsid w:val="003920C9"/>
    <w:rsid w:val="00392122"/>
    <w:rsid w:val="0039218A"/>
    <w:rsid w:val="003921B5"/>
    <w:rsid w:val="003924C7"/>
    <w:rsid w:val="00392635"/>
    <w:rsid w:val="00392A7E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6B1"/>
    <w:rsid w:val="003946C6"/>
    <w:rsid w:val="0039470D"/>
    <w:rsid w:val="00394766"/>
    <w:rsid w:val="00394811"/>
    <w:rsid w:val="00394EE7"/>
    <w:rsid w:val="00395260"/>
    <w:rsid w:val="003952B4"/>
    <w:rsid w:val="00395903"/>
    <w:rsid w:val="0039598E"/>
    <w:rsid w:val="00395A93"/>
    <w:rsid w:val="00395B28"/>
    <w:rsid w:val="00395BEC"/>
    <w:rsid w:val="00395F2F"/>
    <w:rsid w:val="003962ED"/>
    <w:rsid w:val="003962EE"/>
    <w:rsid w:val="0039649A"/>
    <w:rsid w:val="003964AF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233"/>
    <w:rsid w:val="0039725E"/>
    <w:rsid w:val="0039738B"/>
    <w:rsid w:val="00397460"/>
    <w:rsid w:val="0039753A"/>
    <w:rsid w:val="00397598"/>
    <w:rsid w:val="003977E3"/>
    <w:rsid w:val="00397E78"/>
    <w:rsid w:val="003A011B"/>
    <w:rsid w:val="003A02BE"/>
    <w:rsid w:val="003A02C4"/>
    <w:rsid w:val="003A039E"/>
    <w:rsid w:val="003A03C1"/>
    <w:rsid w:val="003A049F"/>
    <w:rsid w:val="003A0594"/>
    <w:rsid w:val="003A0735"/>
    <w:rsid w:val="003A08E2"/>
    <w:rsid w:val="003A092C"/>
    <w:rsid w:val="003A09C0"/>
    <w:rsid w:val="003A09E4"/>
    <w:rsid w:val="003A0CF5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9A"/>
    <w:rsid w:val="003A1ACD"/>
    <w:rsid w:val="003A1B5D"/>
    <w:rsid w:val="003A1C9A"/>
    <w:rsid w:val="003A1CE5"/>
    <w:rsid w:val="003A1D8E"/>
    <w:rsid w:val="003A1F86"/>
    <w:rsid w:val="003A1FF4"/>
    <w:rsid w:val="003A22B5"/>
    <w:rsid w:val="003A22E2"/>
    <w:rsid w:val="003A22E9"/>
    <w:rsid w:val="003A2450"/>
    <w:rsid w:val="003A2571"/>
    <w:rsid w:val="003A257D"/>
    <w:rsid w:val="003A25C8"/>
    <w:rsid w:val="003A26B8"/>
    <w:rsid w:val="003A2DBF"/>
    <w:rsid w:val="003A2F1E"/>
    <w:rsid w:val="003A330B"/>
    <w:rsid w:val="003A34BC"/>
    <w:rsid w:val="003A384B"/>
    <w:rsid w:val="003A3883"/>
    <w:rsid w:val="003A38B6"/>
    <w:rsid w:val="003A3C08"/>
    <w:rsid w:val="003A3CA2"/>
    <w:rsid w:val="003A3CBC"/>
    <w:rsid w:val="003A3E8F"/>
    <w:rsid w:val="003A3F2C"/>
    <w:rsid w:val="003A4172"/>
    <w:rsid w:val="003A435E"/>
    <w:rsid w:val="003A491B"/>
    <w:rsid w:val="003A497F"/>
    <w:rsid w:val="003A4A32"/>
    <w:rsid w:val="003A4A5F"/>
    <w:rsid w:val="003A4D64"/>
    <w:rsid w:val="003A4FE3"/>
    <w:rsid w:val="003A5068"/>
    <w:rsid w:val="003A51C5"/>
    <w:rsid w:val="003A51F1"/>
    <w:rsid w:val="003A539C"/>
    <w:rsid w:val="003A548D"/>
    <w:rsid w:val="003A5495"/>
    <w:rsid w:val="003A5D8A"/>
    <w:rsid w:val="003A5F5D"/>
    <w:rsid w:val="003A5FF1"/>
    <w:rsid w:val="003A60AF"/>
    <w:rsid w:val="003A6385"/>
    <w:rsid w:val="003A63BE"/>
    <w:rsid w:val="003A6780"/>
    <w:rsid w:val="003A67DB"/>
    <w:rsid w:val="003A6863"/>
    <w:rsid w:val="003A6B5B"/>
    <w:rsid w:val="003A6D0A"/>
    <w:rsid w:val="003A6E69"/>
    <w:rsid w:val="003A6F2E"/>
    <w:rsid w:val="003A70C1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1D0"/>
    <w:rsid w:val="003B14AB"/>
    <w:rsid w:val="003B1602"/>
    <w:rsid w:val="003B17BC"/>
    <w:rsid w:val="003B17E0"/>
    <w:rsid w:val="003B1BC4"/>
    <w:rsid w:val="003B1CDC"/>
    <w:rsid w:val="003B1CFE"/>
    <w:rsid w:val="003B1E6A"/>
    <w:rsid w:val="003B21DB"/>
    <w:rsid w:val="003B2390"/>
    <w:rsid w:val="003B24E4"/>
    <w:rsid w:val="003B26FB"/>
    <w:rsid w:val="003B27E1"/>
    <w:rsid w:val="003B27FA"/>
    <w:rsid w:val="003B2986"/>
    <w:rsid w:val="003B2A1D"/>
    <w:rsid w:val="003B2B0B"/>
    <w:rsid w:val="003B2BD6"/>
    <w:rsid w:val="003B2C0D"/>
    <w:rsid w:val="003B2C5F"/>
    <w:rsid w:val="003B2CE5"/>
    <w:rsid w:val="003B2D56"/>
    <w:rsid w:val="003B2E81"/>
    <w:rsid w:val="003B302E"/>
    <w:rsid w:val="003B311D"/>
    <w:rsid w:val="003B3297"/>
    <w:rsid w:val="003B34E2"/>
    <w:rsid w:val="003B379C"/>
    <w:rsid w:val="003B38DF"/>
    <w:rsid w:val="003B3CAD"/>
    <w:rsid w:val="003B401B"/>
    <w:rsid w:val="003B40AB"/>
    <w:rsid w:val="003B4174"/>
    <w:rsid w:val="003B41C6"/>
    <w:rsid w:val="003B4432"/>
    <w:rsid w:val="003B4C6F"/>
    <w:rsid w:val="003B4CC3"/>
    <w:rsid w:val="003B4D20"/>
    <w:rsid w:val="003B4D30"/>
    <w:rsid w:val="003B4DDB"/>
    <w:rsid w:val="003B5055"/>
    <w:rsid w:val="003B51C6"/>
    <w:rsid w:val="003B52BD"/>
    <w:rsid w:val="003B5460"/>
    <w:rsid w:val="003B5573"/>
    <w:rsid w:val="003B5735"/>
    <w:rsid w:val="003B5A22"/>
    <w:rsid w:val="003B5CF9"/>
    <w:rsid w:val="003B5EAA"/>
    <w:rsid w:val="003B6287"/>
    <w:rsid w:val="003B62C0"/>
    <w:rsid w:val="003B6472"/>
    <w:rsid w:val="003B670D"/>
    <w:rsid w:val="003B67B0"/>
    <w:rsid w:val="003B686E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894"/>
    <w:rsid w:val="003B7BBD"/>
    <w:rsid w:val="003B7C0E"/>
    <w:rsid w:val="003B7C27"/>
    <w:rsid w:val="003B7C61"/>
    <w:rsid w:val="003B7D02"/>
    <w:rsid w:val="003B7DD1"/>
    <w:rsid w:val="003B7F16"/>
    <w:rsid w:val="003C0057"/>
    <w:rsid w:val="003C00C3"/>
    <w:rsid w:val="003C01A1"/>
    <w:rsid w:val="003C0218"/>
    <w:rsid w:val="003C025D"/>
    <w:rsid w:val="003C0389"/>
    <w:rsid w:val="003C05BD"/>
    <w:rsid w:val="003C0624"/>
    <w:rsid w:val="003C0638"/>
    <w:rsid w:val="003C0720"/>
    <w:rsid w:val="003C0874"/>
    <w:rsid w:val="003C0DB3"/>
    <w:rsid w:val="003C0E60"/>
    <w:rsid w:val="003C12D6"/>
    <w:rsid w:val="003C13D4"/>
    <w:rsid w:val="003C15B0"/>
    <w:rsid w:val="003C18C4"/>
    <w:rsid w:val="003C196E"/>
    <w:rsid w:val="003C19D6"/>
    <w:rsid w:val="003C1AAF"/>
    <w:rsid w:val="003C1D4E"/>
    <w:rsid w:val="003C1E96"/>
    <w:rsid w:val="003C1EE1"/>
    <w:rsid w:val="003C1F67"/>
    <w:rsid w:val="003C1FCB"/>
    <w:rsid w:val="003C2005"/>
    <w:rsid w:val="003C22E3"/>
    <w:rsid w:val="003C22F7"/>
    <w:rsid w:val="003C23C3"/>
    <w:rsid w:val="003C2738"/>
    <w:rsid w:val="003C2AE6"/>
    <w:rsid w:val="003C2C35"/>
    <w:rsid w:val="003C2D66"/>
    <w:rsid w:val="003C2F99"/>
    <w:rsid w:val="003C30AD"/>
    <w:rsid w:val="003C35A7"/>
    <w:rsid w:val="003C3990"/>
    <w:rsid w:val="003C3BF1"/>
    <w:rsid w:val="003C3DDB"/>
    <w:rsid w:val="003C4059"/>
    <w:rsid w:val="003C405C"/>
    <w:rsid w:val="003C4377"/>
    <w:rsid w:val="003C43D8"/>
    <w:rsid w:val="003C4460"/>
    <w:rsid w:val="003C4498"/>
    <w:rsid w:val="003C45A4"/>
    <w:rsid w:val="003C45BC"/>
    <w:rsid w:val="003C47AF"/>
    <w:rsid w:val="003C4AAE"/>
    <w:rsid w:val="003C4BB2"/>
    <w:rsid w:val="003C4BC7"/>
    <w:rsid w:val="003C4DF5"/>
    <w:rsid w:val="003C4F28"/>
    <w:rsid w:val="003C5095"/>
    <w:rsid w:val="003C510A"/>
    <w:rsid w:val="003C53F6"/>
    <w:rsid w:val="003C54E3"/>
    <w:rsid w:val="003C5567"/>
    <w:rsid w:val="003C561F"/>
    <w:rsid w:val="003C576E"/>
    <w:rsid w:val="003C599F"/>
    <w:rsid w:val="003C59E4"/>
    <w:rsid w:val="003C5B27"/>
    <w:rsid w:val="003C5B89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0E"/>
    <w:rsid w:val="003C68B3"/>
    <w:rsid w:val="003C69A8"/>
    <w:rsid w:val="003C6ECA"/>
    <w:rsid w:val="003C6EFC"/>
    <w:rsid w:val="003C6F57"/>
    <w:rsid w:val="003C76E6"/>
    <w:rsid w:val="003C78B5"/>
    <w:rsid w:val="003C78EA"/>
    <w:rsid w:val="003C7AD2"/>
    <w:rsid w:val="003C7AE1"/>
    <w:rsid w:val="003C7B37"/>
    <w:rsid w:val="003C7CB5"/>
    <w:rsid w:val="003C7DF1"/>
    <w:rsid w:val="003C7F80"/>
    <w:rsid w:val="003D0044"/>
    <w:rsid w:val="003D0070"/>
    <w:rsid w:val="003D050D"/>
    <w:rsid w:val="003D0757"/>
    <w:rsid w:val="003D07AF"/>
    <w:rsid w:val="003D0884"/>
    <w:rsid w:val="003D08A8"/>
    <w:rsid w:val="003D08B8"/>
    <w:rsid w:val="003D08DE"/>
    <w:rsid w:val="003D0946"/>
    <w:rsid w:val="003D0951"/>
    <w:rsid w:val="003D0CAD"/>
    <w:rsid w:val="003D0D8C"/>
    <w:rsid w:val="003D1037"/>
    <w:rsid w:val="003D110A"/>
    <w:rsid w:val="003D1258"/>
    <w:rsid w:val="003D1352"/>
    <w:rsid w:val="003D1418"/>
    <w:rsid w:val="003D144C"/>
    <w:rsid w:val="003D1860"/>
    <w:rsid w:val="003D186B"/>
    <w:rsid w:val="003D1B66"/>
    <w:rsid w:val="003D1E70"/>
    <w:rsid w:val="003D1F1F"/>
    <w:rsid w:val="003D1F44"/>
    <w:rsid w:val="003D1F9B"/>
    <w:rsid w:val="003D2421"/>
    <w:rsid w:val="003D2462"/>
    <w:rsid w:val="003D2525"/>
    <w:rsid w:val="003D2681"/>
    <w:rsid w:val="003D272C"/>
    <w:rsid w:val="003D2A80"/>
    <w:rsid w:val="003D2AB1"/>
    <w:rsid w:val="003D2B08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AA"/>
    <w:rsid w:val="003D3FD6"/>
    <w:rsid w:val="003D408C"/>
    <w:rsid w:val="003D40A3"/>
    <w:rsid w:val="003D40F7"/>
    <w:rsid w:val="003D4163"/>
    <w:rsid w:val="003D43F8"/>
    <w:rsid w:val="003D45D6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4D7"/>
    <w:rsid w:val="003D5584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E24"/>
    <w:rsid w:val="003D6F39"/>
    <w:rsid w:val="003D6F74"/>
    <w:rsid w:val="003D6F7C"/>
    <w:rsid w:val="003D72E3"/>
    <w:rsid w:val="003D73EB"/>
    <w:rsid w:val="003D747A"/>
    <w:rsid w:val="003D75E8"/>
    <w:rsid w:val="003D787C"/>
    <w:rsid w:val="003D78CD"/>
    <w:rsid w:val="003D794B"/>
    <w:rsid w:val="003D7A3C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94"/>
    <w:rsid w:val="003E13B2"/>
    <w:rsid w:val="003E13CD"/>
    <w:rsid w:val="003E166E"/>
    <w:rsid w:val="003E167F"/>
    <w:rsid w:val="003E1775"/>
    <w:rsid w:val="003E190E"/>
    <w:rsid w:val="003E1940"/>
    <w:rsid w:val="003E1965"/>
    <w:rsid w:val="003E1D12"/>
    <w:rsid w:val="003E1D2B"/>
    <w:rsid w:val="003E1D2D"/>
    <w:rsid w:val="003E1DE8"/>
    <w:rsid w:val="003E2132"/>
    <w:rsid w:val="003E23B0"/>
    <w:rsid w:val="003E2591"/>
    <w:rsid w:val="003E2795"/>
    <w:rsid w:val="003E28A2"/>
    <w:rsid w:val="003E2DB9"/>
    <w:rsid w:val="003E2DCA"/>
    <w:rsid w:val="003E2DFE"/>
    <w:rsid w:val="003E3040"/>
    <w:rsid w:val="003E33AC"/>
    <w:rsid w:val="003E33F2"/>
    <w:rsid w:val="003E3659"/>
    <w:rsid w:val="003E3B12"/>
    <w:rsid w:val="003E3D51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B42"/>
    <w:rsid w:val="003E4C9B"/>
    <w:rsid w:val="003E4CA3"/>
    <w:rsid w:val="003E500F"/>
    <w:rsid w:val="003E50C9"/>
    <w:rsid w:val="003E5237"/>
    <w:rsid w:val="003E534E"/>
    <w:rsid w:val="003E5583"/>
    <w:rsid w:val="003E56BA"/>
    <w:rsid w:val="003E56D8"/>
    <w:rsid w:val="003E5708"/>
    <w:rsid w:val="003E576D"/>
    <w:rsid w:val="003E5EEA"/>
    <w:rsid w:val="003E600C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4FD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2E"/>
    <w:rsid w:val="003F08B4"/>
    <w:rsid w:val="003F0959"/>
    <w:rsid w:val="003F0B3B"/>
    <w:rsid w:val="003F0C04"/>
    <w:rsid w:val="003F0E0F"/>
    <w:rsid w:val="003F105F"/>
    <w:rsid w:val="003F106F"/>
    <w:rsid w:val="003F10A5"/>
    <w:rsid w:val="003F10BB"/>
    <w:rsid w:val="003F12EE"/>
    <w:rsid w:val="003F148B"/>
    <w:rsid w:val="003F14D3"/>
    <w:rsid w:val="003F1526"/>
    <w:rsid w:val="003F1596"/>
    <w:rsid w:val="003F165B"/>
    <w:rsid w:val="003F1A44"/>
    <w:rsid w:val="003F1AD4"/>
    <w:rsid w:val="003F1EC6"/>
    <w:rsid w:val="003F1F8A"/>
    <w:rsid w:val="003F205F"/>
    <w:rsid w:val="003F23C5"/>
    <w:rsid w:val="003F24B1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8E"/>
    <w:rsid w:val="003F31C9"/>
    <w:rsid w:val="003F3353"/>
    <w:rsid w:val="003F33A0"/>
    <w:rsid w:val="003F34B9"/>
    <w:rsid w:val="003F3529"/>
    <w:rsid w:val="003F3895"/>
    <w:rsid w:val="003F3A77"/>
    <w:rsid w:val="003F3B22"/>
    <w:rsid w:val="003F3C67"/>
    <w:rsid w:val="003F4102"/>
    <w:rsid w:val="003F4461"/>
    <w:rsid w:val="003F4740"/>
    <w:rsid w:val="003F4759"/>
    <w:rsid w:val="003F482B"/>
    <w:rsid w:val="003F4AEE"/>
    <w:rsid w:val="003F4C12"/>
    <w:rsid w:val="003F4D18"/>
    <w:rsid w:val="003F4DAD"/>
    <w:rsid w:val="003F4E1C"/>
    <w:rsid w:val="003F4FA4"/>
    <w:rsid w:val="003F5100"/>
    <w:rsid w:val="003F5156"/>
    <w:rsid w:val="003F525B"/>
    <w:rsid w:val="003F5260"/>
    <w:rsid w:val="003F585D"/>
    <w:rsid w:val="003F5899"/>
    <w:rsid w:val="003F589B"/>
    <w:rsid w:val="003F5BDD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296"/>
    <w:rsid w:val="003F75D8"/>
    <w:rsid w:val="003F75D9"/>
    <w:rsid w:val="003F78C6"/>
    <w:rsid w:val="003F7A06"/>
    <w:rsid w:val="003F7A4A"/>
    <w:rsid w:val="003F7BE0"/>
    <w:rsid w:val="0040014D"/>
    <w:rsid w:val="004002E5"/>
    <w:rsid w:val="004002F6"/>
    <w:rsid w:val="0040036E"/>
    <w:rsid w:val="004003E2"/>
    <w:rsid w:val="0040083D"/>
    <w:rsid w:val="00400884"/>
    <w:rsid w:val="004009F5"/>
    <w:rsid w:val="00400B13"/>
    <w:rsid w:val="00400BF6"/>
    <w:rsid w:val="00400EED"/>
    <w:rsid w:val="00400F8E"/>
    <w:rsid w:val="004011B7"/>
    <w:rsid w:val="004011FA"/>
    <w:rsid w:val="00401246"/>
    <w:rsid w:val="00401269"/>
    <w:rsid w:val="00401486"/>
    <w:rsid w:val="0040163A"/>
    <w:rsid w:val="00401684"/>
    <w:rsid w:val="004016FE"/>
    <w:rsid w:val="0040171F"/>
    <w:rsid w:val="00401860"/>
    <w:rsid w:val="00401975"/>
    <w:rsid w:val="00401A9F"/>
    <w:rsid w:val="00401B4F"/>
    <w:rsid w:val="004020B9"/>
    <w:rsid w:val="00402109"/>
    <w:rsid w:val="00402232"/>
    <w:rsid w:val="004025EC"/>
    <w:rsid w:val="00402732"/>
    <w:rsid w:val="0040285D"/>
    <w:rsid w:val="0040290B"/>
    <w:rsid w:val="00402A4E"/>
    <w:rsid w:val="00402B86"/>
    <w:rsid w:val="00402B9E"/>
    <w:rsid w:val="00402C01"/>
    <w:rsid w:val="00402D06"/>
    <w:rsid w:val="00402DB5"/>
    <w:rsid w:val="00402DFE"/>
    <w:rsid w:val="00402E78"/>
    <w:rsid w:val="00402F0D"/>
    <w:rsid w:val="00402F69"/>
    <w:rsid w:val="0040306E"/>
    <w:rsid w:val="004031BD"/>
    <w:rsid w:val="00403225"/>
    <w:rsid w:val="00403358"/>
    <w:rsid w:val="004035AC"/>
    <w:rsid w:val="0040364D"/>
    <w:rsid w:val="00403DE5"/>
    <w:rsid w:val="00403E0D"/>
    <w:rsid w:val="00403E11"/>
    <w:rsid w:val="00403E9D"/>
    <w:rsid w:val="00403F01"/>
    <w:rsid w:val="00403FB7"/>
    <w:rsid w:val="00404017"/>
    <w:rsid w:val="0040432E"/>
    <w:rsid w:val="004043C0"/>
    <w:rsid w:val="00404462"/>
    <w:rsid w:val="00404586"/>
    <w:rsid w:val="004045A0"/>
    <w:rsid w:val="0040468F"/>
    <w:rsid w:val="0040479A"/>
    <w:rsid w:val="00404924"/>
    <w:rsid w:val="004049D0"/>
    <w:rsid w:val="00405258"/>
    <w:rsid w:val="00405493"/>
    <w:rsid w:val="00405541"/>
    <w:rsid w:val="004055D9"/>
    <w:rsid w:val="0040576C"/>
    <w:rsid w:val="004057B5"/>
    <w:rsid w:val="0040581F"/>
    <w:rsid w:val="00405A8B"/>
    <w:rsid w:val="00405C2F"/>
    <w:rsid w:val="00405D36"/>
    <w:rsid w:val="00405E0F"/>
    <w:rsid w:val="00405FC4"/>
    <w:rsid w:val="004061B0"/>
    <w:rsid w:val="0040626B"/>
    <w:rsid w:val="0040628D"/>
    <w:rsid w:val="0040645C"/>
    <w:rsid w:val="004065D3"/>
    <w:rsid w:val="00406672"/>
    <w:rsid w:val="00406799"/>
    <w:rsid w:val="00406892"/>
    <w:rsid w:val="004068D4"/>
    <w:rsid w:val="004069DD"/>
    <w:rsid w:val="00406A3C"/>
    <w:rsid w:val="00406DF5"/>
    <w:rsid w:val="00407003"/>
    <w:rsid w:val="0040718A"/>
    <w:rsid w:val="004071E7"/>
    <w:rsid w:val="004075F8"/>
    <w:rsid w:val="00407748"/>
    <w:rsid w:val="00407749"/>
    <w:rsid w:val="0040777A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AE"/>
    <w:rsid w:val="00410FFC"/>
    <w:rsid w:val="00411154"/>
    <w:rsid w:val="0041120A"/>
    <w:rsid w:val="00411428"/>
    <w:rsid w:val="004115A9"/>
    <w:rsid w:val="004118B6"/>
    <w:rsid w:val="00411FE2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E7"/>
    <w:rsid w:val="00412DF3"/>
    <w:rsid w:val="00412E3B"/>
    <w:rsid w:val="00412EE1"/>
    <w:rsid w:val="00412F7F"/>
    <w:rsid w:val="004131C2"/>
    <w:rsid w:val="004131C3"/>
    <w:rsid w:val="004131C7"/>
    <w:rsid w:val="0041324A"/>
    <w:rsid w:val="00413430"/>
    <w:rsid w:val="004136FF"/>
    <w:rsid w:val="004137CC"/>
    <w:rsid w:val="0041388E"/>
    <w:rsid w:val="004138B6"/>
    <w:rsid w:val="00414051"/>
    <w:rsid w:val="0041417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33C"/>
    <w:rsid w:val="004164F0"/>
    <w:rsid w:val="00416595"/>
    <w:rsid w:val="004165B4"/>
    <w:rsid w:val="00416646"/>
    <w:rsid w:val="00416739"/>
    <w:rsid w:val="0041676F"/>
    <w:rsid w:val="00416773"/>
    <w:rsid w:val="00416B55"/>
    <w:rsid w:val="00416C7F"/>
    <w:rsid w:val="00416CCA"/>
    <w:rsid w:val="00416DE3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5C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75"/>
    <w:rsid w:val="004202AE"/>
    <w:rsid w:val="0042049E"/>
    <w:rsid w:val="004205BE"/>
    <w:rsid w:val="004206BB"/>
    <w:rsid w:val="004208E9"/>
    <w:rsid w:val="0042097C"/>
    <w:rsid w:val="004209B1"/>
    <w:rsid w:val="00420A14"/>
    <w:rsid w:val="00420E22"/>
    <w:rsid w:val="00420E47"/>
    <w:rsid w:val="00420F97"/>
    <w:rsid w:val="00421238"/>
    <w:rsid w:val="00421416"/>
    <w:rsid w:val="00421592"/>
    <w:rsid w:val="004215F5"/>
    <w:rsid w:val="004216CF"/>
    <w:rsid w:val="004216D1"/>
    <w:rsid w:val="00421A6A"/>
    <w:rsid w:val="00421A70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05E"/>
    <w:rsid w:val="004232A7"/>
    <w:rsid w:val="00423301"/>
    <w:rsid w:val="00423499"/>
    <w:rsid w:val="0042360D"/>
    <w:rsid w:val="00423711"/>
    <w:rsid w:val="0042392A"/>
    <w:rsid w:val="00423941"/>
    <w:rsid w:val="00423A25"/>
    <w:rsid w:val="00423A57"/>
    <w:rsid w:val="00423C4D"/>
    <w:rsid w:val="00423EE7"/>
    <w:rsid w:val="00423F5B"/>
    <w:rsid w:val="00424007"/>
    <w:rsid w:val="00424018"/>
    <w:rsid w:val="00424152"/>
    <w:rsid w:val="004241C5"/>
    <w:rsid w:val="00424258"/>
    <w:rsid w:val="004242B4"/>
    <w:rsid w:val="00424606"/>
    <w:rsid w:val="00424745"/>
    <w:rsid w:val="004248E0"/>
    <w:rsid w:val="00424932"/>
    <w:rsid w:val="0042498A"/>
    <w:rsid w:val="004249C7"/>
    <w:rsid w:val="00424F45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63"/>
    <w:rsid w:val="00425FA7"/>
    <w:rsid w:val="004260EB"/>
    <w:rsid w:val="004262D8"/>
    <w:rsid w:val="004263EC"/>
    <w:rsid w:val="004267E6"/>
    <w:rsid w:val="00426803"/>
    <w:rsid w:val="00426812"/>
    <w:rsid w:val="00426935"/>
    <w:rsid w:val="00426A8C"/>
    <w:rsid w:val="00426AFB"/>
    <w:rsid w:val="00426C13"/>
    <w:rsid w:val="00426C36"/>
    <w:rsid w:val="0042712F"/>
    <w:rsid w:val="00427393"/>
    <w:rsid w:val="004273F1"/>
    <w:rsid w:val="004275CC"/>
    <w:rsid w:val="004278E6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22"/>
    <w:rsid w:val="004319D4"/>
    <w:rsid w:val="00431C6D"/>
    <w:rsid w:val="00431CB4"/>
    <w:rsid w:val="00431D3F"/>
    <w:rsid w:val="00431F81"/>
    <w:rsid w:val="0043205A"/>
    <w:rsid w:val="00432220"/>
    <w:rsid w:val="004324FF"/>
    <w:rsid w:val="0043263F"/>
    <w:rsid w:val="004328B4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623"/>
    <w:rsid w:val="00434854"/>
    <w:rsid w:val="00434869"/>
    <w:rsid w:val="00434965"/>
    <w:rsid w:val="00434A74"/>
    <w:rsid w:val="00434ACB"/>
    <w:rsid w:val="00434CAC"/>
    <w:rsid w:val="00434E0E"/>
    <w:rsid w:val="004350E2"/>
    <w:rsid w:val="00435250"/>
    <w:rsid w:val="0043544D"/>
    <w:rsid w:val="004355C9"/>
    <w:rsid w:val="004355DD"/>
    <w:rsid w:val="004356AB"/>
    <w:rsid w:val="00435A9F"/>
    <w:rsid w:val="00435D2D"/>
    <w:rsid w:val="00435DF2"/>
    <w:rsid w:val="00435EAA"/>
    <w:rsid w:val="0043644A"/>
    <w:rsid w:val="00436624"/>
    <w:rsid w:val="0043662C"/>
    <w:rsid w:val="00436747"/>
    <w:rsid w:val="00436B3B"/>
    <w:rsid w:val="00436B8F"/>
    <w:rsid w:val="00436CD7"/>
    <w:rsid w:val="00436CE2"/>
    <w:rsid w:val="00436DC4"/>
    <w:rsid w:val="00436EAA"/>
    <w:rsid w:val="00437325"/>
    <w:rsid w:val="0043732C"/>
    <w:rsid w:val="004373CE"/>
    <w:rsid w:val="004375BE"/>
    <w:rsid w:val="004376A7"/>
    <w:rsid w:val="0043787E"/>
    <w:rsid w:val="004378F1"/>
    <w:rsid w:val="00437A8E"/>
    <w:rsid w:val="00437C61"/>
    <w:rsid w:val="00437CD8"/>
    <w:rsid w:val="0044007E"/>
    <w:rsid w:val="004400A5"/>
    <w:rsid w:val="004402D4"/>
    <w:rsid w:val="0044034D"/>
    <w:rsid w:val="00440425"/>
    <w:rsid w:val="0044050D"/>
    <w:rsid w:val="0044051F"/>
    <w:rsid w:val="0044066F"/>
    <w:rsid w:val="00440689"/>
    <w:rsid w:val="004406AB"/>
    <w:rsid w:val="00440975"/>
    <w:rsid w:val="0044098C"/>
    <w:rsid w:val="00440F01"/>
    <w:rsid w:val="0044102A"/>
    <w:rsid w:val="00441155"/>
    <w:rsid w:val="0044129B"/>
    <w:rsid w:val="004415F9"/>
    <w:rsid w:val="0044162B"/>
    <w:rsid w:val="004416FF"/>
    <w:rsid w:val="00441AA9"/>
    <w:rsid w:val="00441ABB"/>
    <w:rsid w:val="00441BB9"/>
    <w:rsid w:val="00441C4D"/>
    <w:rsid w:val="00441E5F"/>
    <w:rsid w:val="00442192"/>
    <w:rsid w:val="0044219C"/>
    <w:rsid w:val="0044227F"/>
    <w:rsid w:val="0044238B"/>
    <w:rsid w:val="00442616"/>
    <w:rsid w:val="004427E6"/>
    <w:rsid w:val="0044286D"/>
    <w:rsid w:val="00442AE9"/>
    <w:rsid w:val="00442CBD"/>
    <w:rsid w:val="00442E9F"/>
    <w:rsid w:val="00442F00"/>
    <w:rsid w:val="00442F40"/>
    <w:rsid w:val="00442FC4"/>
    <w:rsid w:val="00443057"/>
    <w:rsid w:val="0044337B"/>
    <w:rsid w:val="004433D1"/>
    <w:rsid w:val="0044379F"/>
    <w:rsid w:val="004439D8"/>
    <w:rsid w:val="00443DD8"/>
    <w:rsid w:val="00443EDE"/>
    <w:rsid w:val="00444003"/>
    <w:rsid w:val="00444096"/>
    <w:rsid w:val="004440FC"/>
    <w:rsid w:val="004443A7"/>
    <w:rsid w:val="00444490"/>
    <w:rsid w:val="00444594"/>
    <w:rsid w:val="00444788"/>
    <w:rsid w:val="00444A6D"/>
    <w:rsid w:val="00444E6B"/>
    <w:rsid w:val="00444E8A"/>
    <w:rsid w:val="00444F0C"/>
    <w:rsid w:val="004452FE"/>
    <w:rsid w:val="00445369"/>
    <w:rsid w:val="0044560F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4A"/>
    <w:rsid w:val="004464D2"/>
    <w:rsid w:val="004464EA"/>
    <w:rsid w:val="004464F1"/>
    <w:rsid w:val="00446771"/>
    <w:rsid w:val="004467E9"/>
    <w:rsid w:val="004467FC"/>
    <w:rsid w:val="004468ED"/>
    <w:rsid w:val="0044690A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0DF"/>
    <w:rsid w:val="00447248"/>
    <w:rsid w:val="00447258"/>
    <w:rsid w:val="004473C7"/>
    <w:rsid w:val="004475F5"/>
    <w:rsid w:val="004476B2"/>
    <w:rsid w:val="004479AF"/>
    <w:rsid w:val="004479EE"/>
    <w:rsid w:val="00447CF9"/>
    <w:rsid w:val="00447EE3"/>
    <w:rsid w:val="00447F8C"/>
    <w:rsid w:val="004500CD"/>
    <w:rsid w:val="00450340"/>
    <w:rsid w:val="0045064B"/>
    <w:rsid w:val="00450674"/>
    <w:rsid w:val="004508AF"/>
    <w:rsid w:val="004508DE"/>
    <w:rsid w:val="00450948"/>
    <w:rsid w:val="004509BC"/>
    <w:rsid w:val="004509C4"/>
    <w:rsid w:val="004509F7"/>
    <w:rsid w:val="00450C3A"/>
    <w:rsid w:val="00450CA3"/>
    <w:rsid w:val="00450E0B"/>
    <w:rsid w:val="00450EB1"/>
    <w:rsid w:val="00450FA8"/>
    <w:rsid w:val="0045107F"/>
    <w:rsid w:val="00451344"/>
    <w:rsid w:val="004514B0"/>
    <w:rsid w:val="0045156F"/>
    <w:rsid w:val="00451607"/>
    <w:rsid w:val="00451697"/>
    <w:rsid w:val="00451A4C"/>
    <w:rsid w:val="00451C4E"/>
    <w:rsid w:val="00451F2C"/>
    <w:rsid w:val="004520EC"/>
    <w:rsid w:val="00452517"/>
    <w:rsid w:val="004525CE"/>
    <w:rsid w:val="004526D2"/>
    <w:rsid w:val="00452838"/>
    <w:rsid w:val="00452850"/>
    <w:rsid w:val="00452956"/>
    <w:rsid w:val="0045299B"/>
    <w:rsid w:val="004529BB"/>
    <w:rsid w:val="00452A22"/>
    <w:rsid w:val="00452AA5"/>
    <w:rsid w:val="00452BBD"/>
    <w:rsid w:val="00452C1F"/>
    <w:rsid w:val="004536C4"/>
    <w:rsid w:val="0045387D"/>
    <w:rsid w:val="004538AC"/>
    <w:rsid w:val="0045397E"/>
    <w:rsid w:val="004539A5"/>
    <w:rsid w:val="00453AF0"/>
    <w:rsid w:val="00453C68"/>
    <w:rsid w:val="00453DC2"/>
    <w:rsid w:val="00453E82"/>
    <w:rsid w:val="00453F4C"/>
    <w:rsid w:val="00453F52"/>
    <w:rsid w:val="004542BA"/>
    <w:rsid w:val="0045437D"/>
    <w:rsid w:val="0045448F"/>
    <w:rsid w:val="004544AC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989"/>
    <w:rsid w:val="00455CE0"/>
    <w:rsid w:val="00455DF1"/>
    <w:rsid w:val="00455E7B"/>
    <w:rsid w:val="00456583"/>
    <w:rsid w:val="004566CB"/>
    <w:rsid w:val="004567A6"/>
    <w:rsid w:val="004567D8"/>
    <w:rsid w:val="00456859"/>
    <w:rsid w:val="00456C46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00"/>
    <w:rsid w:val="00460EC1"/>
    <w:rsid w:val="00461218"/>
    <w:rsid w:val="004612E8"/>
    <w:rsid w:val="00461478"/>
    <w:rsid w:val="00461693"/>
    <w:rsid w:val="0046184E"/>
    <w:rsid w:val="0046185E"/>
    <w:rsid w:val="00461C01"/>
    <w:rsid w:val="00461C07"/>
    <w:rsid w:val="00461C91"/>
    <w:rsid w:val="00461CB4"/>
    <w:rsid w:val="00461DF0"/>
    <w:rsid w:val="0046212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5BC"/>
    <w:rsid w:val="004637F4"/>
    <w:rsid w:val="004638C1"/>
    <w:rsid w:val="004639C2"/>
    <w:rsid w:val="00463B39"/>
    <w:rsid w:val="00463C27"/>
    <w:rsid w:val="00463E17"/>
    <w:rsid w:val="00463E61"/>
    <w:rsid w:val="00464115"/>
    <w:rsid w:val="00464358"/>
    <w:rsid w:val="00464510"/>
    <w:rsid w:val="004646BC"/>
    <w:rsid w:val="00464729"/>
    <w:rsid w:val="00464739"/>
    <w:rsid w:val="004647EF"/>
    <w:rsid w:val="004648DC"/>
    <w:rsid w:val="00464936"/>
    <w:rsid w:val="00464FE8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1FD"/>
    <w:rsid w:val="0046623A"/>
    <w:rsid w:val="00466460"/>
    <w:rsid w:val="00466518"/>
    <w:rsid w:val="004665D8"/>
    <w:rsid w:val="00466747"/>
    <w:rsid w:val="00466874"/>
    <w:rsid w:val="00466880"/>
    <w:rsid w:val="004668AB"/>
    <w:rsid w:val="00466A3A"/>
    <w:rsid w:val="00466A70"/>
    <w:rsid w:val="00466CF5"/>
    <w:rsid w:val="00466D83"/>
    <w:rsid w:val="00466F45"/>
    <w:rsid w:val="00466F6F"/>
    <w:rsid w:val="00466FCC"/>
    <w:rsid w:val="00467107"/>
    <w:rsid w:val="0046716D"/>
    <w:rsid w:val="004672AB"/>
    <w:rsid w:val="00467462"/>
    <w:rsid w:val="00467B7F"/>
    <w:rsid w:val="00467D14"/>
    <w:rsid w:val="00467E1D"/>
    <w:rsid w:val="00467E8B"/>
    <w:rsid w:val="00470062"/>
    <w:rsid w:val="00470369"/>
    <w:rsid w:val="00470504"/>
    <w:rsid w:val="00470611"/>
    <w:rsid w:val="00470659"/>
    <w:rsid w:val="00470773"/>
    <w:rsid w:val="004707F3"/>
    <w:rsid w:val="004708FF"/>
    <w:rsid w:val="00470BF4"/>
    <w:rsid w:val="00470EA3"/>
    <w:rsid w:val="00470F79"/>
    <w:rsid w:val="0047111A"/>
    <w:rsid w:val="00471573"/>
    <w:rsid w:val="004715F7"/>
    <w:rsid w:val="0047184D"/>
    <w:rsid w:val="004718E9"/>
    <w:rsid w:val="00471B09"/>
    <w:rsid w:val="00471B6F"/>
    <w:rsid w:val="00471BA6"/>
    <w:rsid w:val="00471D44"/>
    <w:rsid w:val="00471E62"/>
    <w:rsid w:val="00471E7F"/>
    <w:rsid w:val="0047201E"/>
    <w:rsid w:val="004720AF"/>
    <w:rsid w:val="00472240"/>
    <w:rsid w:val="00472249"/>
    <w:rsid w:val="0047226C"/>
    <w:rsid w:val="00472523"/>
    <w:rsid w:val="00472591"/>
    <w:rsid w:val="004725D6"/>
    <w:rsid w:val="0047266D"/>
    <w:rsid w:val="004726C6"/>
    <w:rsid w:val="0047270E"/>
    <w:rsid w:val="00472784"/>
    <w:rsid w:val="004728CC"/>
    <w:rsid w:val="00472A27"/>
    <w:rsid w:val="00472CB3"/>
    <w:rsid w:val="00472DB9"/>
    <w:rsid w:val="00472DE9"/>
    <w:rsid w:val="00473229"/>
    <w:rsid w:val="0047340D"/>
    <w:rsid w:val="00473749"/>
    <w:rsid w:val="00473878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A37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8E3"/>
    <w:rsid w:val="0047596D"/>
    <w:rsid w:val="004759E6"/>
    <w:rsid w:val="00475B1E"/>
    <w:rsid w:val="00475CB4"/>
    <w:rsid w:val="00475D1F"/>
    <w:rsid w:val="00475DD1"/>
    <w:rsid w:val="00475EB7"/>
    <w:rsid w:val="004760C1"/>
    <w:rsid w:val="00476347"/>
    <w:rsid w:val="00476B21"/>
    <w:rsid w:val="00476C03"/>
    <w:rsid w:val="00476C21"/>
    <w:rsid w:val="00476E56"/>
    <w:rsid w:val="00476FEC"/>
    <w:rsid w:val="004770A5"/>
    <w:rsid w:val="00477147"/>
    <w:rsid w:val="0047729C"/>
    <w:rsid w:val="00477386"/>
    <w:rsid w:val="004773D4"/>
    <w:rsid w:val="00477460"/>
    <w:rsid w:val="004774A2"/>
    <w:rsid w:val="0047757B"/>
    <w:rsid w:val="004775F1"/>
    <w:rsid w:val="0047786E"/>
    <w:rsid w:val="00477B03"/>
    <w:rsid w:val="00477C89"/>
    <w:rsid w:val="00477D42"/>
    <w:rsid w:val="00477DD8"/>
    <w:rsid w:val="00477F59"/>
    <w:rsid w:val="00480058"/>
    <w:rsid w:val="004800A9"/>
    <w:rsid w:val="00480207"/>
    <w:rsid w:val="00480418"/>
    <w:rsid w:val="00480562"/>
    <w:rsid w:val="00480573"/>
    <w:rsid w:val="00480636"/>
    <w:rsid w:val="00480645"/>
    <w:rsid w:val="004806EC"/>
    <w:rsid w:val="00480779"/>
    <w:rsid w:val="00480A89"/>
    <w:rsid w:val="00480C1B"/>
    <w:rsid w:val="004811DE"/>
    <w:rsid w:val="004812F1"/>
    <w:rsid w:val="0048132E"/>
    <w:rsid w:val="00481683"/>
    <w:rsid w:val="00481869"/>
    <w:rsid w:val="0048187E"/>
    <w:rsid w:val="00481948"/>
    <w:rsid w:val="00481C0C"/>
    <w:rsid w:val="00481C62"/>
    <w:rsid w:val="00481CE9"/>
    <w:rsid w:val="00481CF6"/>
    <w:rsid w:val="00481DE8"/>
    <w:rsid w:val="00481E9A"/>
    <w:rsid w:val="004821AE"/>
    <w:rsid w:val="00482353"/>
    <w:rsid w:val="00482484"/>
    <w:rsid w:val="00482518"/>
    <w:rsid w:val="00482853"/>
    <w:rsid w:val="00482877"/>
    <w:rsid w:val="00482A4F"/>
    <w:rsid w:val="00482D32"/>
    <w:rsid w:val="00482DEF"/>
    <w:rsid w:val="00482EEF"/>
    <w:rsid w:val="004830C4"/>
    <w:rsid w:val="004830D0"/>
    <w:rsid w:val="0048332F"/>
    <w:rsid w:val="00483A6E"/>
    <w:rsid w:val="00483AA0"/>
    <w:rsid w:val="00483ED6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3B3"/>
    <w:rsid w:val="0048579B"/>
    <w:rsid w:val="00485B3B"/>
    <w:rsid w:val="00486098"/>
    <w:rsid w:val="004860B0"/>
    <w:rsid w:val="0048614B"/>
    <w:rsid w:val="004861F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BF2"/>
    <w:rsid w:val="00487C04"/>
    <w:rsid w:val="00487C8A"/>
    <w:rsid w:val="004900F4"/>
    <w:rsid w:val="00490274"/>
    <w:rsid w:val="004902DB"/>
    <w:rsid w:val="0049088A"/>
    <w:rsid w:val="004908A3"/>
    <w:rsid w:val="004909C3"/>
    <w:rsid w:val="00490DD8"/>
    <w:rsid w:val="00491680"/>
    <w:rsid w:val="00491746"/>
    <w:rsid w:val="004917AA"/>
    <w:rsid w:val="00491A1D"/>
    <w:rsid w:val="00491B80"/>
    <w:rsid w:val="00491BF0"/>
    <w:rsid w:val="00491C57"/>
    <w:rsid w:val="00491D54"/>
    <w:rsid w:val="00491DC6"/>
    <w:rsid w:val="00491DCD"/>
    <w:rsid w:val="00491FA1"/>
    <w:rsid w:val="00491FF1"/>
    <w:rsid w:val="004923A9"/>
    <w:rsid w:val="0049266F"/>
    <w:rsid w:val="00492720"/>
    <w:rsid w:val="0049276C"/>
    <w:rsid w:val="0049283F"/>
    <w:rsid w:val="00492AC2"/>
    <w:rsid w:val="00492BAB"/>
    <w:rsid w:val="00492C44"/>
    <w:rsid w:val="00492DEA"/>
    <w:rsid w:val="00492ED0"/>
    <w:rsid w:val="00492F43"/>
    <w:rsid w:val="00492F5B"/>
    <w:rsid w:val="00493010"/>
    <w:rsid w:val="00493102"/>
    <w:rsid w:val="004932AA"/>
    <w:rsid w:val="00493367"/>
    <w:rsid w:val="004935C8"/>
    <w:rsid w:val="00493627"/>
    <w:rsid w:val="00493655"/>
    <w:rsid w:val="0049369A"/>
    <w:rsid w:val="00493750"/>
    <w:rsid w:val="004937D7"/>
    <w:rsid w:val="00493866"/>
    <w:rsid w:val="004938B3"/>
    <w:rsid w:val="004938C1"/>
    <w:rsid w:val="004939F9"/>
    <w:rsid w:val="00493C04"/>
    <w:rsid w:val="00493D7A"/>
    <w:rsid w:val="00493E09"/>
    <w:rsid w:val="00493E9C"/>
    <w:rsid w:val="00493EC5"/>
    <w:rsid w:val="00493FE6"/>
    <w:rsid w:val="0049406D"/>
    <w:rsid w:val="004940F5"/>
    <w:rsid w:val="004942CC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2A7"/>
    <w:rsid w:val="00495358"/>
    <w:rsid w:val="004955F5"/>
    <w:rsid w:val="00495D40"/>
    <w:rsid w:val="00496383"/>
    <w:rsid w:val="0049638E"/>
    <w:rsid w:val="004963CD"/>
    <w:rsid w:val="00496465"/>
    <w:rsid w:val="004964AE"/>
    <w:rsid w:val="0049652A"/>
    <w:rsid w:val="004966BB"/>
    <w:rsid w:val="00496768"/>
    <w:rsid w:val="00496824"/>
    <w:rsid w:val="004969E9"/>
    <w:rsid w:val="00496A5F"/>
    <w:rsid w:val="00496B51"/>
    <w:rsid w:val="00496B6B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97D5B"/>
    <w:rsid w:val="004A014D"/>
    <w:rsid w:val="004A016C"/>
    <w:rsid w:val="004A03A7"/>
    <w:rsid w:val="004A0417"/>
    <w:rsid w:val="004A0616"/>
    <w:rsid w:val="004A0648"/>
    <w:rsid w:val="004A0671"/>
    <w:rsid w:val="004A0BA9"/>
    <w:rsid w:val="004A0D20"/>
    <w:rsid w:val="004A0D24"/>
    <w:rsid w:val="004A0EB4"/>
    <w:rsid w:val="004A102B"/>
    <w:rsid w:val="004A1054"/>
    <w:rsid w:val="004A1074"/>
    <w:rsid w:val="004A110C"/>
    <w:rsid w:val="004A12F9"/>
    <w:rsid w:val="004A13A3"/>
    <w:rsid w:val="004A13D2"/>
    <w:rsid w:val="004A1485"/>
    <w:rsid w:val="004A1682"/>
    <w:rsid w:val="004A1903"/>
    <w:rsid w:val="004A19F8"/>
    <w:rsid w:val="004A1A57"/>
    <w:rsid w:val="004A1C27"/>
    <w:rsid w:val="004A1CD2"/>
    <w:rsid w:val="004A1D46"/>
    <w:rsid w:val="004A1F9E"/>
    <w:rsid w:val="004A2108"/>
    <w:rsid w:val="004A210C"/>
    <w:rsid w:val="004A220A"/>
    <w:rsid w:val="004A2287"/>
    <w:rsid w:val="004A2680"/>
    <w:rsid w:val="004A27C1"/>
    <w:rsid w:val="004A2804"/>
    <w:rsid w:val="004A28D3"/>
    <w:rsid w:val="004A297A"/>
    <w:rsid w:val="004A2B89"/>
    <w:rsid w:val="004A2B96"/>
    <w:rsid w:val="004A2CAF"/>
    <w:rsid w:val="004A2E34"/>
    <w:rsid w:val="004A2F06"/>
    <w:rsid w:val="004A313B"/>
    <w:rsid w:val="004A3257"/>
    <w:rsid w:val="004A356E"/>
    <w:rsid w:val="004A38CA"/>
    <w:rsid w:val="004A3909"/>
    <w:rsid w:val="004A3960"/>
    <w:rsid w:val="004A3984"/>
    <w:rsid w:val="004A39A9"/>
    <w:rsid w:val="004A3D1F"/>
    <w:rsid w:val="004A3DA9"/>
    <w:rsid w:val="004A3DC7"/>
    <w:rsid w:val="004A3DDF"/>
    <w:rsid w:val="004A3E5B"/>
    <w:rsid w:val="004A4039"/>
    <w:rsid w:val="004A417D"/>
    <w:rsid w:val="004A4290"/>
    <w:rsid w:val="004A4414"/>
    <w:rsid w:val="004A45FC"/>
    <w:rsid w:val="004A464C"/>
    <w:rsid w:val="004A467F"/>
    <w:rsid w:val="004A46A0"/>
    <w:rsid w:val="004A4718"/>
    <w:rsid w:val="004A477A"/>
    <w:rsid w:val="004A4A0C"/>
    <w:rsid w:val="004A4A35"/>
    <w:rsid w:val="004A4AE3"/>
    <w:rsid w:val="004A4AF6"/>
    <w:rsid w:val="004A4B6B"/>
    <w:rsid w:val="004A5030"/>
    <w:rsid w:val="004A520B"/>
    <w:rsid w:val="004A528E"/>
    <w:rsid w:val="004A598F"/>
    <w:rsid w:val="004A5A16"/>
    <w:rsid w:val="004A5A40"/>
    <w:rsid w:val="004A5B1B"/>
    <w:rsid w:val="004A5DC1"/>
    <w:rsid w:val="004A5DEE"/>
    <w:rsid w:val="004A5E3D"/>
    <w:rsid w:val="004A6196"/>
    <w:rsid w:val="004A61EA"/>
    <w:rsid w:val="004A6305"/>
    <w:rsid w:val="004A6424"/>
    <w:rsid w:val="004A6564"/>
    <w:rsid w:val="004A66B0"/>
    <w:rsid w:val="004A68A5"/>
    <w:rsid w:val="004A6C58"/>
    <w:rsid w:val="004A6E95"/>
    <w:rsid w:val="004A6F7E"/>
    <w:rsid w:val="004A7076"/>
    <w:rsid w:val="004A71CD"/>
    <w:rsid w:val="004A71D4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81F"/>
    <w:rsid w:val="004B0A67"/>
    <w:rsid w:val="004B0AB8"/>
    <w:rsid w:val="004B0ADB"/>
    <w:rsid w:val="004B0D5B"/>
    <w:rsid w:val="004B0FEB"/>
    <w:rsid w:val="004B126A"/>
    <w:rsid w:val="004B139D"/>
    <w:rsid w:val="004B15AE"/>
    <w:rsid w:val="004B15BD"/>
    <w:rsid w:val="004B15C8"/>
    <w:rsid w:val="004B16E7"/>
    <w:rsid w:val="004B17D7"/>
    <w:rsid w:val="004B1B11"/>
    <w:rsid w:val="004B2264"/>
    <w:rsid w:val="004B2597"/>
    <w:rsid w:val="004B25D1"/>
    <w:rsid w:val="004B25DF"/>
    <w:rsid w:val="004B269B"/>
    <w:rsid w:val="004B27E7"/>
    <w:rsid w:val="004B27FF"/>
    <w:rsid w:val="004B2832"/>
    <w:rsid w:val="004B2C0A"/>
    <w:rsid w:val="004B2C11"/>
    <w:rsid w:val="004B2C9A"/>
    <w:rsid w:val="004B30F2"/>
    <w:rsid w:val="004B330F"/>
    <w:rsid w:val="004B33B8"/>
    <w:rsid w:val="004B36A3"/>
    <w:rsid w:val="004B36FF"/>
    <w:rsid w:val="004B3997"/>
    <w:rsid w:val="004B39B9"/>
    <w:rsid w:val="004B3B97"/>
    <w:rsid w:val="004B3C87"/>
    <w:rsid w:val="004B3CC6"/>
    <w:rsid w:val="004B3D10"/>
    <w:rsid w:val="004B3E64"/>
    <w:rsid w:val="004B408A"/>
    <w:rsid w:val="004B411B"/>
    <w:rsid w:val="004B4132"/>
    <w:rsid w:val="004B41BC"/>
    <w:rsid w:val="004B4268"/>
    <w:rsid w:val="004B43E3"/>
    <w:rsid w:val="004B4491"/>
    <w:rsid w:val="004B44F7"/>
    <w:rsid w:val="004B4711"/>
    <w:rsid w:val="004B473D"/>
    <w:rsid w:val="004B4791"/>
    <w:rsid w:val="004B4816"/>
    <w:rsid w:val="004B487F"/>
    <w:rsid w:val="004B4999"/>
    <w:rsid w:val="004B4C87"/>
    <w:rsid w:val="004B4CB5"/>
    <w:rsid w:val="004B4D54"/>
    <w:rsid w:val="004B4DBE"/>
    <w:rsid w:val="004B4E4D"/>
    <w:rsid w:val="004B4FCF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EB"/>
    <w:rsid w:val="004B64FB"/>
    <w:rsid w:val="004B6519"/>
    <w:rsid w:val="004B665E"/>
    <w:rsid w:val="004B679C"/>
    <w:rsid w:val="004B67E9"/>
    <w:rsid w:val="004B69CC"/>
    <w:rsid w:val="004B69DA"/>
    <w:rsid w:val="004B6AFE"/>
    <w:rsid w:val="004B6B62"/>
    <w:rsid w:val="004B6CAA"/>
    <w:rsid w:val="004B6D4F"/>
    <w:rsid w:val="004B6EF7"/>
    <w:rsid w:val="004B70B1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D95"/>
    <w:rsid w:val="004B7EAD"/>
    <w:rsid w:val="004B7EFE"/>
    <w:rsid w:val="004B7F3F"/>
    <w:rsid w:val="004B7F47"/>
    <w:rsid w:val="004C02DE"/>
    <w:rsid w:val="004C08F2"/>
    <w:rsid w:val="004C0931"/>
    <w:rsid w:val="004C0CEA"/>
    <w:rsid w:val="004C0DBF"/>
    <w:rsid w:val="004C0F6B"/>
    <w:rsid w:val="004C1046"/>
    <w:rsid w:val="004C1326"/>
    <w:rsid w:val="004C13AC"/>
    <w:rsid w:val="004C1441"/>
    <w:rsid w:val="004C166E"/>
    <w:rsid w:val="004C17A5"/>
    <w:rsid w:val="004C19A9"/>
    <w:rsid w:val="004C1A95"/>
    <w:rsid w:val="004C1D77"/>
    <w:rsid w:val="004C1DFE"/>
    <w:rsid w:val="004C1E64"/>
    <w:rsid w:val="004C1F03"/>
    <w:rsid w:val="004C1F65"/>
    <w:rsid w:val="004C223B"/>
    <w:rsid w:val="004C23D4"/>
    <w:rsid w:val="004C2498"/>
    <w:rsid w:val="004C24F5"/>
    <w:rsid w:val="004C26CE"/>
    <w:rsid w:val="004C26CF"/>
    <w:rsid w:val="004C27CA"/>
    <w:rsid w:val="004C28CF"/>
    <w:rsid w:val="004C295B"/>
    <w:rsid w:val="004C29C9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48E"/>
    <w:rsid w:val="004C35B6"/>
    <w:rsid w:val="004C35BF"/>
    <w:rsid w:val="004C3687"/>
    <w:rsid w:val="004C37FB"/>
    <w:rsid w:val="004C3980"/>
    <w:rsid w:val="004C3992"/>
    <w:rsid w:val="004C3BF8"/>
    <w:rsid w:val="004C3C70"/>
    <w:rsid w:val="004C3D9F"/>
    <w:rsid w:val="004C3DC6"/>
    <w:rsid w:val="004C3DCB"/>
    <w:rsid w:val="004C3E68"/>
    <w:rsid w:val="004C3EF9"/>
    <w:rsid w:val="004C41A3"/>
    <w:rsid w:val="004C41FC"/>
    <w:rsid w:val="004C4515"/>
    <w:rsid w:val="004C4595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47B"/>
    <w:rsid w:val="004C582B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0B5"/>
    <w:rsid w:val="004C7181"/>
    <w:rsid w:val="004C744C"/>
    <w:rsid w:val="004C745F"/>
    <w:rsid w:val="004C7561"/>
    <w:rsid w:val="004C75B9"/>
    <w:rsid w:val="004C7619"/>
    <w:rsid w:val="004C7701"/>
    <w:rsid w:val="004C7B6A"/>
    <w:rsid w:val="004C7BAB"/>
    <w:rsid w:val="004C7BAE"/>
    <w:rsid w:val="004C7BD0"/>
    <w:rsid w:val="004C7D8D"/>
    <w:rsid w:val="004C7D9A"/>
    <w:rsid w:val="004C7DFF"/>
    <w:rsid w:val="004C7EDA"/>
    <w:rsid w:val="004C7EFE"/>
    <w:rsid w:val="004D01AD"/>
    <w:rsid w:val="004D0499"/>
    <w:rsid w:val="004D06FE"/>
    <w:rsid w:val="004D0877"/>
    <w:rsid w:val="004D0CB7"/>
    <w:rsid w:val="004D140F"/>
    <w:rsid w:val="004D1722"/>
    <w:rsid w:val="004D180A"/>
    <w:rsid w:val="004D1937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D28"/>
    <w:rsid w:val="004D2ECB"/>
    <w:rsid w:val="004D2F41"/>
    <w:rsid w:val="004D302C"/>
    <w:rsid w:val="004D304E"/>
    <w:rsid w:val="004D30EC"/>
    <w:rsid w:val="004D322B"/>
    <w:rsid w:val="004D32C4"/>
    <w:rsid w:val="004D34FF"/>
    <w:rsid w:val="004D3589"/>
    <w:rsid w:val="004D3719"/>
    <w:rsid w:val="004D371A"/>
    <w:rsid w:val="004D37A2"/>
    <w:rsid w:val="004D39B4"/>
    <w:rsid w:val="004D3AC5"/>
    <w:rsid w:val="004D4163"/>
    <w:rsid w:val="004D4344"/>
    <w:rsid w:val="004D438E"/>
    <w:rsid w:val="004D43AD"/>
    <w:rsid w:val="004D4556"/>
    <w:rsid w:val="004D4656"/>
    <w:rsid w:val="004D49D1"/>
    <w:rsid w:val="004D4B23"/>
    <w:rsid w:val="004D4BF8"/>
    <w:rsid w:val="004D4EE7"/>
    <w:rsid w:val="004D5166"/>
    <w:rsid w:val="004D533D"/>
    <w:rsid w:val="004D53D9"/>
    <w:rsid w:val="004D5461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ACB"/>
    <w:rsid w:val="004D6AF6"/>
    <w:rsid w:val="004D6B50"/>
    <w:rsid w:val="004D6D87"/>
    <w:rsid w:val="004D6E8D"/>
    <w:rsid w:val="004D6ED3"/>
    <w:rsid w:val="004D7051"/>
    <w:rsid w:val="004D71E5"/>
    <w:rsid w:val="004D73A6"/>
    <w:rsid w:val="004D7452"/>
    <w:rsid w:val="004D778C"/>
    <w:rsid w:val="004D7876"/>
    <w:rsid w:val="004D7C68"/>
    <w:rsid w:val="004D7E15"/>
    <w:rsid w:val="004D7F4F"/>
    <w:rsid w:val="004E0325"/>
    <w:rsid w:val="004E0389"/>
    <w:rsid w:val="004E07C1"/>
    <w:rsid w:val="004E0BF6"/>
    <w:rsid w:val="004E0DD1"/>
    <w:rsid w:val="004E0F1A"/>
    <w:rsid w:val="004E12D1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5E"/>
    <w:rsid w:val="004E247B"/>
    <w:rsid w:val="004E27F0"/>
    <w:rsid w:val="004E2AFA"/>
    <w:rsid w:val="004E2B8A"/>
    <w:rsid w:val="004E2CD6"/>
    <w:rsid w:val="004E2CE2"/>
    <w:rsid w:val="004E2D42"/>
    <w:rsid w:val="004E2E23"/>
    <w:rsid w:val="004E2E45"/>
    <w:rsid w:val="004E2F6F"/>
    <w:rsid w:val="004E311E"/>
    <w:rsid w:val="004E3615"/>
    <w:rsid w:val="004E3940"/>
    <w:rsid w:val="004E3A4F"/>
    <w:rsid w:val="004E3B97"/>
    <w:rsid w:val="004E3BAA"/>
    <w:rsid w:val="004E3CF8"/>
    <w:rsid w:val="004E3EF8"/>
    <w:rsid w:val="004E4011"/>
    <w:rsid w:val="004E4098"/>
    <w:rsid w:val="004E4298"/>
    <w:rsid w:val="004E447B"/>
    <w:rsid w:val="004E46D6"/>
    <w:rsid w:val="004E49F1"/>
    <w:rsid w:val="004E4AFE"/>
    <w:rsid w:val="004E4BBB"/>
    <w:rsid w:val="004E4CA9"/>
    <w:rsid w:val="004E4DAD"/>
    <w:rsid w:val="004E51F0"/>
    <w:rsid w:val="004E52DC"/>
    <w:rsid w:val="004E538B"/>
    <w:rsid w:val="004E54D1"/>
    <w:rsid w:val="004E55C6"/>
    <w:rsid w:val="004E5662"/>
    <w:rsid w:val="004E56C5"/>
    <w:rsid w:val="004E5B91"/>
    <w:rsid w:val="004E5E62"/>
    <w:rsid w:val="004E5FE9"/>
    <w:rsid w:val="004E6011"/>
    <w:rsid w:val="004E6172"/>
    <w:rsid w:val="004E61ED"/>
    <w:rsid w:val="004E6251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EA8"/>
    <w:rsid w:val="004E6F76"/>
    <w:rsid w:val="004E6FDF"/>
    <w:rsid w:val="004E7001"/>
    <w:rsid w:val="004E71A8"/>
    <w:rsid w:val="004E7262"/>
    <w:rsid w:val="004E769D"/>
    <w:rsid w:val="004E79CA"/>
    <w:rsid w:val="004E79D5"/>
    <w:rsid w:val="004E79DA"/>
    <w:rsid w:val="004E7CCE"/>
    <w:rsid w:val="004F001F"/>
    <w:rsid w:val="004F00E2"/>
    <w:rsid w:val="004F00EC"/>
    <w:rsid w:val="004F014B"/>
    <w:rsid w:val="004F0387"/>
    <w:rsid w:val="004F03AF"/>
    <w:rsid w:val="004F0503"/>
    <w:rsid w:val="004F057D"/>
    <w:rsid w:val="004F05BA"/>
    <w:rsid w:val="004F0BD5"/>
    <w:rsid w:val="004F0CF5"/>
    <w:rsid w:val="004F0D91"/>
    <w:rsid w:val="004F0F36"/>
    <w:rsid w:val="004F0F41"/>
    <w:rsid w:val="004F10A9"/>
    <w:rsid w:val="004F1141"/>
    <w:rsid w:val="004F1217"/>
    <w:rsid w:val="004F1235"/>
    <w:rsid w:val="004F1467"/>
    <w:rsid w:val="004F181E"/>
    <w:rsid w:val="004F19A0"/>
    <w:rsid w:val="004F1AE7"/>
    <w:rsid w:val="004F1BAE"/>
    <w:rsid w:val="004F1CC5"/>
    <w:rsid w:val="004F1DDB"/>
    <w:rsid w:val="004F1E74"/>
    <w:rsid w:val="004F2021"/>
    <w:rsid w:val="004F2376"/>
    <w:rsid w:val="004F23E9"/>
    <w:rsid w:val="004F2738"/>
    <w:rsid w:val="004F2749"/>
    <w:rsid w:val="004F289E"/>
    <w:rsid w:val="004F2A1A"/>
    <w:rsid w:val="004F2B06"/>
    <w:rsid w:val="004F2B12"/>
    <w:rsid w:val="004F2E45"/>
    <w:rsid w:val="004F2E72"/>
    <w:rsid w:val="004F2EDB"/>
    <w:rsid w:val="004F2EE0"/>
    <w:rsid w:val="004F2F62"/>
    <w:rsid w:val="004F3004"/>
    <w:rsid w:val="004F310F"/>
    <w:rsid w:val="004F3356"/>
    <w:rsid w:val="004F3536"/>
    <w:rsid w:val="004F377F"/>
    <w:rsid w:val="004F37A1"/>
    <w:rsid w:val="004F39C0"/>
    <w:rsid w:val="004F3C9F"/>
    <w:rsid w:val="004F3CE2"/>
    <w:rsid w:val="004F3E34"/>
    <w:rsid w:val="004F3F31"/>
    <w:rsid w:val="004F42EC"/>
    <w:rsid w:val="004F45B4"/>
    <w:rsid w:val="004F466B"/>
    <w:rsid w:val="004F48DC"/>
    <w:rsid w:val="004F49E0"/>
    <w:rsid w:val="004F4A34"/>
    <w:rsid w:val="004F4A73"/>
    <w:rsid w:val="004F4CA0"/>
    <w:rsid w:val="004F4D75"/>
    <w:rsid w:val="004F50E5"/>
    <w:rsid w:val="004F532B"/>
    <w:rsid w:val="004F54E5"/>
    <w:rsid w:val="004F56D5"/>
    <w:rsid w:val="004F5715"/>
    <w:rsid w:val="004F5B05"/>
    <w:rsid w:val="004F5DD5"/>
    <w:rsid w:val="004F5E57"/>
    <w:rsid w:val="004F5EF1"/>
    <w:rsid w:val="004F606F"/>
    <w:rsid w:val="004F6165"/>
    <w:rsid w:val="004F63D0"/>
    <w:rsid w:val="004F6446"/>
    <w:rsid w:val="004F651D"/>
    <w:rsid w:val="004F6605"/>
    <w:rsid w:val="004F67AA"/>
    <w:rsid w:val="004F68CC"/>
    <w:rsid w:val="004F6ABE"/>
    <w:rsid w:val="004F6D62"/>
    <w:rsid w:val="004F6EFB"/>
    <w:rsid w:val="004F7337"/>
    <w:rsid w:val="004F7671"/>
    <w:rsid w:val="004F76AC"/>
    <w:rsid w:val="004F7809"/>
    <w:rsid w:val="004F7A25"/>
    <w:rsid w:val="004F7AA7"/>
    <w:rsid w:val="004F7B61"/>
    <w:rsid w:val="004F7D57"/>
    <w:rsid w:val="004F7FF8"/>
    <w:rsid w:val="0050039D"/>
    <w:rsid w:val="005003EA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7"/>
    <w:rsid w:val="00501E1D"/>
    <w:rsid w:val="00501E9C"/>
    <w:rsid w:val="00501EE8"/>
    <w:rsid w:val="005020F2"/>
    <w:rsid w:val="00502125"/>
    <w:rsid w:val="00502281"/>
    <w:rsid w:val="005022AB"/>
    <w:rsid w:val="005022F0"/>
    <w:rsid w:val="00502352"/>
    <w:rsid w:val="005024B1"/>
    <w:rsid w:val="005024CC"/>
    <w:rsid w:val="005025ED"/>
    <w:rsid w:val="005026D8"/>
    <w:rsid w:val="005027BE"/>
    <w:rsid w:val="00502993"/>
    <w:rsid w:val="00502A45"/>
    <w:rsid w:val="00502B2C"/>
    <w:rsid w:val="00502E1A"/>
    <w:rsid w:val="00502F56"/>
    <w:rsid w:val="0050329A"/>
    <w:rsid w:val="00503310"/>
    <w:rsid w:val="005033FE"/>
    <w:rsid w:val="005033FF"/>
    <w:rsid w:val="005034FE"/>
    <w:rsid w:val="0050353B"/>
    <w:rsid w:val="00503632"/>
    <w:rsid w:val="0050372E"/>
    <w:rsid w:val="00503952"/>
    <w:rsid w:val="00503CD5"/>
    <w:rsid w:val="00503CF2"/>
    <w:rsid w:val="00503D21"/>
    <w:rsid w:val="00503E34"/>
    <w:rsid w:val="00503EB1"/>
    <w:rsid w:val="00503F8F"/>
    <w:rsid w:val="005040D2"/>
    <w:rsid w:val="00504103"/>
    <w:rsid w:val="00504222"/>
    <w:rsid w:val="0050430D"/>
    <w:rsid w:val="005044AB"/>
    <w:rsid w:val="005044E0"/>
    <w:rsid w:val="0050489B"/>
    <w:rsid w:val="0050499B"/>
    <w:rsid w:val="00504A65"/>
    <w:rsid w:val="00504B50"/>
    <w:rsid w:val="00504E04"/>
    <w:rsid w:val="00504FA8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151"/>
    <w:rsid w:val="00506384"/>
    <w:rsid w:val="0050658B"/>
    <w:rsid w:val="00506977"/>
    <w:rsid w:val="00506B5B"/>
    <w:rsid w:val="00506C61"/>
    <w:rsid w:val="00506CEF"/>
    <w:rsid w:val="00506DB7"/>
    <w:rsid w:val="00506EAB"/>
    <w:rsid w:val="00507286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6E4"/>
    <w:rsid w:val="0051072F"/>
    <w:rsid w:val="00510873"/>
    <w:rsid w:val="005108B0"/>
    <w:rsid w:val="005108C7"/>
    <w:rsid w:val="005108D7"/>
    <w:rsid w:val="00510920"/>
    <w:rsid w:val="00510B14"/>
    <w:rsid w:val="00510DE8"/>
    <w:rsid w:val="00510F6A"/>
    <w:rsid w:val="00511042"/>
    <w:rsid w:val="0051115A"/>
    <w:rsid w:val="005112F6"/>
    <w:rsid w:val="005115CB"/>
    <w:rsid w:val="005115E7"/>
    <w:rsid w:val="0051163D"/>
    <w:rsid w:val="005116CB"/>
    <w:rsid w:val="00511A3A"/>
    <w:rsid w:val="00511C7D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89E"/>
    <w:rsid w:val="0051291C"/>
    <w:rsid w:val="005129FC"/>
    <w:rsid w:val="00512A5A"/>
    <w:rsid w:val="00512BA9"/>
    <w:rsid w:val="00512D0D"/>
    <w:rsid w:val="00512D39"/>
    <w:rsid w:val="00512DFF"/>
    <w:rsid w:val="00512ED8"/>
    <w:rsid w:val="005130CB"/>
    <w:rsid w:val="005131B1"/>
    <w:rsid w:val="00513210"/>
    <w:rsid w:val="005132BC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CE"/>
    <w:rsid w:val="005149ED"/>
    <w:rsid w:val="005149FD"/>
    <w:rsid w:val="00514A79"/>
    <w:rsid w:val="00514BB3"/>
    <w:rsid w:val="00514C95"/>
    <w:rsid w:val="00514CF9"/>
    <w:rsid w:val="00514DC6"/>
    <w:rsid w:val="00514E50"/>
    <w:rsid w:val="00514F2E"/>
    <w:rsid w:val="00515175"/>
    <w:rsid w:val="00515277"/>
    <w:rsid w:val="0051564B"/>
    <w:rsid w:val="00515669"/>
    <w:rsid w:val="005158CA"/>
    <w:rsid w:val="005158FC"/>
    <w:rsid w:val="00515AE2"/>
    <w:rsid w:val="00515C45"/>
    <w:rsid w:val="00515FF9"/>
    <w:rsid w:val="00516484"/>
    <w:rsid w:val="0051660E"/>
    <w:rsid w:val="00516BE2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0FFC"/>
    <w:rsid w:val="0052107D"/>
    <w:rsid w:val="0052117A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775"/>
    <w:rsid w:val="005238F6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D90"/>
    <w:rsid w:val="00527E93"/>
    <w:rsid w:val="00527F73"/>
    <w:rsid w:val="00527FC6"/>
    <w:rsid w:val="00530117"/>
    <w:rsid w:val="0053038D"/>
    <w:rsid w:val="00530553"/>
    <w:rsid w:val="0053057D"/>
    <w:rsid w:val="0053064D"/>
    <w:rsid w:val="0053080B"/>
    <w:rsid w:val="005308B3"/>
    <w:rsid w:val="00530A71"/>
    <w:rsid w:val="00530B6F"/>
    <w:rsid w:val="00530C66"/>
    <w:rsid w:val="00530FB4"/>
    <w:rsid w:val="00531491"/>
    <w:rsid w:val="0053150D"/>
    <w:rsid w:val="00531520"/>
    <w:rsid w:val="00531620"/>
    <w:rsid w:val="0053167F"/>
    <w:rsid w:val="0053176B"/>
    <w:rsid w:val="00531A5D"/>
    <w:rsid w:val="00531B03"/>
    <w:rsid w:val="00531E5A"/>
    <w:rsid w:val="00531E5C"/>
    <w:rsid w:val="00531EC7"/>
    <w:rsid w:val="00531EFA"/>
    <w:rsid w:val="00532220"/>
    <w:rsid w:val="0053222A"/>
    <w:rsid w:val="0053227F"/>
    <w:rsid w:val="005323BA"/>
    <w:rsid w:val="005323F8"/>
    <w:rsid w:val="00532474"/>
    <w:rsid w:val="00532612"/>
    <w:rsid w:val="0053281D"/>
    <w:rsid w:val="00532880"/>
    <w:rsid w:val="00532914"/>
    <w:rsid w:val="00532B87"/>
    <w:rsid w:val="00532BE5"/>
    <w:rsid w:val="00532DB1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986"/>
    <w:rsid w:val="00534AA9"/>
    <w:rsid w:val="00534CA7"/>
    <w:rsid w:val="00534E0D"/>
    <w:rsid w:val="00535534"/>
    <w:rsid w:val="0053562B"/>
    <w:rsid w:val="005358B7"/>
    <w:rsid w:val="00535909"/>
    <w:rsid w:val="0053590C"/>
    <w:rsid w:val="0053598C"/>
    <w:rsid w:val="005359CE"/>
    <w:rsid w:val="00535A16"/>
    <w:rsid w:val="00535D83"/>
    <w:rsid w:val="00535FF0"/>
    <w:rsid w:val="005361F3"/>
    <w:rsid w:val="00536244"/>
    <w:rsid w:val="0053625E"/>
    <w:rsid w:val="0053634A"/>
    <w:rsid w:val="005366C9"/>
    <w:rsid w:val="0053687F"/>
    <w:rsid w:val="005368D5"/>
    <w:rsid w:val="00536DDC"/>
    <w:rsid w:val="005371CF"/>
    <w:rsid w:val="00537579"/>
    <w:rsid w:val="005375F0"/>
    <w:rsid w:val="00537677"/>
    <w:rsid w:val="00537696"/>
    <w:rsid w:val="005377A4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50B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813"/>
    <w:rsid w:val="005438E2"/>
    <w:rsid w:val="00543974"/>
    <w:rsid w:val="00543CD7"/>
    <w:rsid w:val="00543EC3"/>
    <w:rsid w:val="00543FFC"/>
    <w:rsid w:val="0054424B"/>
    <w:rsid w:val="005442EB"/>
    <w:rsid w:val="0054499A"/>
    <w:rsid w:val="00544AA0"/>
    <w:rsid w:val="00544C8A"/>
    <w:rsid w:val="00544F4C"/>
    <w:rsid w:val="0054511D"/>
    <w:rsid w:val="005451E9"/>
    <w:rsid w:val="005452EF"/>
    <w:rsid w:val="005453B2"/>
    <w:rsid w:val="005453C1"/>
    <w:rsid w:val="005453C3"/>
    <w:rsid w:val="005453CC"/>
    <w:rsid w:val="005457E1"/>
    <w:rsid w:val="00545800"/>
    <w:rsid w:val="00545850"/>
    <w:rsid w:val="00545AFB"/>
    <w:rsid w:val="00545CAA"/>
    <w:rsid w:val="00545D46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64B"/>
    <w:rsid w:val="0054797C"/>
    <w:rsid w:val="00547ACB"/>
    <w:rsid w:val="00547AE0"/>
    <w:rsid w:val="00547B49"/>
    <w:rsid w:val="00547B94"/>
    <w:rsid w:val="00547BB9"/>
    <w:rsid w:val="00547BD8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B73"/>
    <w:rsid w:val="00550BFF"/>
    <w:rsid w:val="00550C2B"/>
    <w:rsid w:val="00550E6A"/>
    <w:rsid w:val="005512A4"/>
    <w:rsid w:val="00551393"/>
    <w:rsid w:val="0055150D"/>
    <w:rsid w:val="005516C9"/>
    <w:rsid w:val="0055181E"/>
    <w:rsid w:val="00551851"/>
    <w:rsid w:val="005518ED"/>
    <w:rsid w:val="00551AA8"/>
    <w:rsid w:val="00551C96"/>
    <w:rsid w:val="00551D61"/>
    <w:rsid w:val="00551FA5"/>
    <w:rsid w:val="00551FC8"/>
    <w:rsid w:val="005520AD"/>
    <w:rsid w:val="00552583"/>
    <w:rsid w:val="005525EF"/>
    <w:rsid w:val="005525F0"/>
    <w:rsid w:val="00552A2F"/>
    <w:rsid w:val="00552A46"/>
    <w:rsid w:val="00552AAA"/>
    <w:rsid w:val="00552B61"/>
    <w:rsid w:val="0055304E"/>
    <w:rsid w:val="00553146"/>
    <w:rsid w:val="0055314F"/>
    <w:rsid w:val="00553371"/>
    <w:rsid w:val="00553389"/>
    <w:rsid w:val="005533FE"/>
    <w:rsid w:val="00553466"/>
    <w:rsid w:val="005534F8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41B"/>
    <w:rsid w:val="005545C5"/>
    <w:rsid w:val="005547D4"/>
    <w:rsid w:val="00554A88"/>
    <w:rsid w:val="00554B14"/>
    <w:rsid w:val="00554C21"/>
    <w:rsid w:val="00554C56"/>
    <w:rsid w:val="00554CA0"/>
    <w:rsid w:val="00554DE0"/>
    <w:rsid w:val="00554F3C"/>
    <w:rsid w:val="0055502B"/>
    <w:rsid w:val="00555152"/>
    <w:rsid w:val="005551F9"/>
    <w:rsid w:val="00555213"/>
    <w:rsid w:val="005552B0"/>
    <w:rsid w:val="005555B2"/>
    <w:rsid w:val="005556F5"/>
    <w:rsid w:val="00555AB4"/>
    <w:rsid w:val="00555B15"/>
    <w:rsid w:val="00555D9E"/>
    <w:rsid w:val="00555DA3"/>
    <w:rsid w:val="00555DD7"/>
    <w:rsid w:val="00555E38"/>
    <w:rsid w:val="00555EDE"/>
    <w:rsid w:val="00555EF8"/>
    <w:rsid w:val="00555F9B"/>
    <w:rsid w:val="00556017"/>
    <w:rsid w:val="00556081"/>
    <w:rsid w:val="00556238"/>
    <w:rsid w:val="00556328"/>
    <w:rsid w:val="005563BC"/>
    <w:rsid w:val="00556545"/>
    <w:rsid w:val="0055660B"/>
    <w:rsid w:val="005566D4"/>
    <w:rsid w:val="00556927"/>
    <w:rsid w:val="005569AF"/>
    <w:rsid w:val="00556A50"/>
    <w:rsid w:val="00556A58"/>
    <w:rsid w:val="00556D29"/>
    <w:rsid w:val="00556DAF"/>
    <w:rsid w:val="0055716F"/>
    <w:rsid w:val="005571C6"/>
    <w:rsid w:val="005571FA"/>
    <w:rsid w:val="005574F7"/>
    <w:rsid w:val="00557A66"/>
    <w:rsid w:val="00557A72"/>
    <w:rsid w:val="00557C4E"/>
    <w:rsid w:val="00557C70"/>
    <w:rsid w:val="00557CEA"/>
    <w:rsid w:val="00557EA7"/>
    <w:rsid w:val="00557F85"/>
    <w:rsid w:val="00560047"/>
    <w:rsid w:val="0056046E"/>
    <w:rsid w:val="00560A47"/>
    <w:rsid w:val="00560C24"/>
    <w:rsid w:val="00560D9A"/>
    <w:rsid w:val="00560F35"/>
    <w:rsid w:val="0056104A"/>
    <w:rsid w:val="0056148C"/>
    <w:rsid w:val="005615DC"/>
    <w:rsid w:val="00561612"/>
    <w:rsid w:val="00561658"/>
    <w:rsid w:val="0056168B"/>
    <w:rsid w:val="00561867"/>
    <w:rsid w:val="00561986"/>
    <w:rsid w:val="00561995"/>
    <w:rsid w:val="005619F8"/>
    <w:rsid w:val="00561C41"/>
    <w:rsid w:val="00561D61"/>
    <w:rsid w:val="00561F1E"/>
    <w:rsid w:val="00562242"/>
    <w:rsid w:val="00562355"/>
    <w:rsid w:val="00562396"/>
    <w:rsid w:val="005623A1"/>
    <w:rsid w:val="00562473"/>
    <w:rsid w:val="005628F0"/>
    <w:rsid w:val="00562946"/>
    <w:rsid w:val="005629BC"/>
    <w:rsid w:val="005629E0"/>
    <w:rsid w:val="00562FC4"/>
    <w:rsid w:val="00563534"/>
    <w:rsid w:val="005635D0"/>
    <w:rsid w:val="00563978"/>
    <w:rsid w:val="005639DB"/>
    <w:rsid w:val="00563A1A"/>
    <w:rsid w:val="00563C17"/>
    <w:rsid w:val="00563F29"/>
    <w:rsid w:val="00564010"/>
    <w:rsid w:val="005640A1"/>
    <w:rsid w:val="00564347"/>
    <w:rsid w:val="0056437C"/>
    <w:rsid w:val="0056441A"/>
    <w:rsid w:val="00564A17"/>
    <w:rsid w:val="00564ACE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9D"/>
    <w:rsid w:val="00565EDD"/>
    <w:rsid w:val="005660C0"/>
    <w:rsid w:val="005661AE"/>
    <w:rsid w:val="005662C6"/>
    <w:rsid w:val="0056666E"/>
    <w:rsid w:val="005666D6"/>
    <w:rsid w:val="00566774"/>
    <w:rsid w:val="00566A79"/>
    <w:rsid w:val="00566CCC"/>
    <w:rsid w:val="00566F3C"/>
    <w:rsid w:val="00566F60"/>
    <w:rsid w:val="005671F2"/>
    <w:rsid w:val="00567313"/>
    <w:rsid w:val="0056779E"/>
    <w:rsid w:val="005677A0"/>
    <w:rsid w:val="0056792A"/>
    <w:rsid w:val="005679FA"/>
    <w:rsid w:val="00567C7C"/>
    <w:rsid w:val="00567D04"/>
    <w:rsid w:val="005705B8"/>
    <w:rsid w:val="00570A2A"/>
    <w:rsid w:val="00570DEE"/>
    <w:rsid w:val="00570DF6"/>
    <w:rsid w:val="00570E39"/>
    <w:rsid w:val="005710F6"/>
    <w:rsid w:val="0057123A"/>
    <w:rsid w:val="00571271"/>
    <w:rsid w:val="00571574"/>
    <w:rsid w:val="00571609"/>
    <w:rsid w:val="00571726"/>
    <w:rsid w:val="0057174E"/>
    <w:rsid w:val="00571BF7"/>
    <w:rsid w:val="00571EBD"/>
    <w:rsid w:val="005724CB"/>
    <w:rsid w:val="005727A5"/>
    <w:rsid w:val="00572A4B"/>
    <w:rsid w:val="00572B5C"/>
    <w:rsid w:val="00572CEA"/>
    <w:rsid w:val="00572EFC"/>
    <w:rsid w:val="005731E3"/>
    <w:rsid w:val="00573360"/>
    <w:rsid w:val="0057374F"/>
    <w:rsid w:val="0057375F"/>
    <w:rsid w:val="00573858"/>
    <w:rsid w:val="00573AC2"/>
    <w:rsid w:val="00573CF9"/>
    <w:rsid w:val="00573F22"/>
    <w:rsid w:val="00573FD2"/>
    <w:rsid w:val="00574070"/>
    <w:rsid w:val="00574236"/>
    <w:rsid w:val="0057426C"/>
    <w:rsid w:val="005745A9"/>
    <w:rsid w:val="0057489F"/>
    <w:rsid w:val="00574C6C"/>
    <w:rsid w:val="00574D02"/>
    <w:rsid w:val="00574DE0"/>
    <w:rsid w:val="00574EAB"/>
    <w:rsid w:val="00574EE5"/>
    <w:rsid w:val="00575063"/>
    <w:rsid w:val="005754F9"/>
    <w:rsid w:val="005756DD"/>
    <w:rsid w:val="00575801"/>
    <w:rsid w:val="00575A24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4B7"/>
    <w:rsid w:val="0057772A"/>
    <w:rsid w:val="00577C3C"/>
    <w:rsid w:val="00577F77"/>
    <w:rsid w:val="0058016A"/>
    <w:rsid w:val="005802C5"/>
    <w:rsid w:val="00580345"/>
    <w:rsid w:val="005804DF"/>
    <w:rsid w:val="005806F9"/>
    <w:rsid w:val="0058096C"/>
    <w:rsid w:val="00580999"/>
    <w:rsid w:val="005809B6"/>
    <w:rsid w:val="00580AD1"/>
    <w:rsid w:val="00580B92"/>
    <w:rsid w:val="00580C14"/>
    <w:rsid w:val="00580C59"/>
    <w:rsid w:val="00580DE5"/>
    <w:rsid w:val="005811C3"/>
    <w:rsid w:val="00581386"/>
    <w:rsid w:val="005813CA"/>
    <w:rsid w:val="00581601"/>
    <w:rsid w:val="0058173C"/>
    <w:rsid w:val="005817B1"/>
    <w:rsid w:val="005817F3"/>
    <w:rsid w:val="005818FA"/>
    <w:rsid w:val="00581E63"/>
    <w:rsid w:val="005821D1"/>
    <w:rsid w:val="00582327"/>
    <w:rsid w:val="00582652"/>
    <w:rsid w:val="005828EC"/>
    <w:rsid w:val="00582D0C"/>
    <w:rsid w:val="00582D7F"/>
    <w:rsid w:val="00582E1B"/>
    <w:rsid w:val="00582E40"/>
    <w:rsid w:val="00582EF3"/>
    <w:rsid w:val="00582F32"/>
    <w:rsid w:val="0058329C"/>
    <w:rsid w:val="005836E6"/>
    <w:rsid w:val="005837C8"/>
    <w:rsid w:val="005838D9"/>
    <w:rsid w:val="005838E9"/>
    <w:rsid w:val="0058399B"/>
    <w:rsid w:val="00583A58"/>
    <w:rsid w:val="00583A76"/>
    <w:rsid w:val="00583A9D"/>
    <w:rsid w:val="00583AD1"/>
    <w:rsid w:val="00583B6F"/>
    <w:rsid w:val="00583BE6"/>
    <w:rsid w:val="00583EDD"/>
    <w:rsid w:val="00583FF8"/>
    <w:rsid w:val="0058401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4FEF"/>
    <w:rsid w:val="0058500A"/>
    <w:rsid w:val="00585406"/>
    <w:rsid w:val="005855EE"/>
    <w:rsid w:val="00585969"/>
    <w:rsid w:val="005859A6"/>
    <w:rsid w:val="00585B3A"/>
    <w:rsid w:val="00585D4C"/>
    <w:rsid w:val="00585EEA"/>
    <w:rsid w:val="00586128"/>
    <w:rsid w:val="005861D3"/>
    <w:rsid w:val="0058627C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7F2"/>
    <w:rsid w:val="00587C13"/>
    <w:rsid w:val="00587D39"/>
    <w:rsid w:val="00587DB5"/>
    <w:rsid w:val="005902AE"/>
    <w:rsid w:val="005902ED"/>
    <w:rsid w:val="005903E2"/>
    <w:rsid w:val="00590474"/>
    <w:rsid w:val="0059065B"/>
    <w:rsid w:val="0059077C"/>
    <w:rsid w:val="005907E1"/>
    <w:rsid w:val="00590AB3"/>
    <w:rsid w:val="00590BE5"/>
    <w:rsid w:val="00590C48"/>
    <w:rsid w:val="00590EDA"/>
    <w:rsid w:val="00590F88"/>
    <w:rsid w:val="0059101C"/>
    <w:rsid w:val="00591178"/>
    <w:rsid w:val="0059137C"/>
    <w:rsid w:val="005914A8"/>
    <w:rsid w:val="0059161D"/>
    <w:rsid w:val="0059165F"/>
    <w:rsid w:val="00591772"/>
    <w:rsid w:val="005917FB"/>
    <w:rsid w:val="005918FA"/>
    <w:rsid w:val="00591DC8"/>
    <w:rsid w:val="005920CC"/>
    <w:rsid w:val="00592442"/>
    <w:rsid w:val="005924C9"/>
    <w:rsid w:val="005925D7"/>
    <w:rsid w:val="00592726"/>
    <w:rsid w:val="0059275C"/>
    <w:rsid w:val="00592A40"/>
    <w:rsid w:val="00592DE1"/>
    <w:rsid w:val="00592F5E"/>
    <w:rsid w:val="00592F89"/>
    <w:rsid w:val="005933DC"/>
    <w:rsid w:val="005938C3"/>
    <w:rsid w:val="00593A31"/>
    <w:rsid w:val="00593F43"/>
    <w:rsid w:val="00593FB6"/>
    <w:rsid w:val="005940C0"/>
    <w:rsid w:val="0059411D"/>
    <w:rsid w:val="005943B1"/>
    <w:rsid w:val="00594887"/>
    <w:rsid w:val="00594A11"/>
    <w:rsid w:val="00594A40"/>
    <w:rsid w:val="00594A8C"/>
    <w:rsid w:val="00594AB7"/>
    <w:rsid w:val="00594DBD"/>
    <w:rsid w:val="00594F72"/>
    <w:rsid w:val="005950B7"/>
    <w:rsid w:val="005954A4"/>
    <w:rsid w:val="00595525"/>
    <w:rsid w:val="00595784"/>
    <w:rsid w:val="0059587D"/>
    <w:rsid w:val="00595B1B"/>
    <w:rsid w:val="00595BAA"/>
    <w:rsid w:val="00595E1C"/>
    <w:rsid w:val="00595FE5"/>
    <w:rsid w:val="00596015"/>
    <w:rsid w:val="00596093"/>
    <w:rsid w:val="005960E8"/>
    <w:rsid w:val="0059620B"/>
    <w:rsid w:val="00596391"/>
    <w:rsid w:val="00596558"/>
    <w:rsid w:val="00596742"/>
    <w:rsid w:val="00596797"/>
    <w:rsid w:val="005969E4"/>
    <w:rsid w:val="00596A44"/>
    <w:rsid w:val="00596A9E"/>
    <w:rsid w:val="00596B97"/>
    <w:rsid w:val="00596BFB"/>
    <w:rsid w:val="00596FA5"/>
    <w:rsid w:val="0059738F"/>
    <w:rsid w:val="00597499"/>
    <w:rsid w:val="005974E3"/>
    <w:rsid w:val="0059756E"/>
    <w:rsid w:val="005977F0"/>
    <w:rsid w:val="00597834"/>
    <w:rsid w:val="0059799E"/>
    <w:rsid w:val="00597C1D"/>
    <w:rsid w:val="00597D2F"/>
    <w:rsid w:val="00597DE2"/>
    <w:rsid w:val="00597ECC"/>
    <w:rsid w:val="00597F73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0CDA"/>
    <w:rsid w:val="005A10E2"/>
    <w:rsid w:val="005A1202"/>
    <w:rsid w:val="005A1231"/>
    <w:rsid w:val="005A159E"/>
    <w:rsid w:val="005A16AB"/>
    <w:rsid w:val="005A198B"/>
    <w:rsid w:val="005A1BD7"/>
    <w:rsid w:val="005A208E"/>
    <w:rsid w:val="005A229B"/>
    <w:rsid w:val="005A25D7"/>
    <w:rsid w:val="005A2A51"/>
    <w:rsid w:val="005A2B66"/>
    <w:rsid w:val="005A2B9D"/>
    <w:rsid w:val="005A2BBF"/>
    <w:rsid w:val="005A2C00"/>
    <w:rsid w:val="005A2C17"/>
    <w:rsid w:val="005A2E4E"/>
    <w:rsid w:val="005A2E6D"/>
    <w:rsid w:val="005A2E75"/>
    <w:rsid w:val="005A2EBA"/>
    <w:rsid w:val="005A2F4D"/>
    <w:rsid w:val="005A2FB1"/>
    <w:rsid w:val="005A2FC2"/>
    <w:rsid w:val="005A3148"/>
    <w:rsid w:val="005A3273"/>
    <w:rsid w:val="005A32CB"/>
    <w:rsid w:val="005A33ED"/>
    <w:rsid w:val="005A344F"/>
    <w:rsid w:val="005A3734"/>
    <w:rsid w:val="005A379A"/>
    <w:rsid w:val="005A39B3"/>
    <w:rsid w:val="005A3C52"/>
    <w:rsid w:val="005A3DEC"/>
    <w:rsid w:val="005A42D1"/>
    <w:rsid w:val="005A44BB"/>
    <w:rsid w:val="005A4735"/>
    <w:rsid w:val="005A47B4"/>
    <w:rsid w:val="005A4964"/>
    <w:rsid w:val="005A4AA7"/>
    <w:rsid w:val="005A4BE2"/>
    <w:rsid w:val="005A4D60"/>
    <w:rsid w:val="005A4E0E"/>
    <w:rsid w:val="005A51E8"/>
    <w:rsid w:val="005A51F4"/>
    <w:rsid w:val="005A5231"/>
    <w:rsid w:val="005A5258"/>
    <w:rsid w:val="005A5401"/>
    <w:rsid w:val="005A5555"/>
    <w:rsid w:val="005A5582"/>
    <w:rsid w:val="005A5630"/>
    <w:rsid w:val="005A5D03"/>
    <w:rsid w:val="005A5E31"/>
    <w:rsid w:val="005A6181"/>
    <w:rsid w:val="005A6209"/>
    <w:rsid w:val="005A6334"/>
    <w:rsid w:val="005A644C"/>
    <w:rsid w:val="005A6569"/>
    <w:rsid w:val="005A6796"/>
    <w:rsid w:val="005A687C"/>
    <w:rsid w:val="005A68AD"/>
    <w:rsid w:val="005A6993"/>
    <w:rsid w:val="005A6E2B"/>
    <w:rsid w:val="005A7010"/>
    <w:rsid w:val="005A729B"/>
    <w:rsid w:val="005A72EC"/>
    <w:rsid w:val="005A7826"/>
    <w:rsid w:val="005A78D9"/>
    <w:rsid w:val="005A796F"/>
    <w:rsid w:val="005A7A28"/>
    <w:rsid w:val="005A7B21"/>
    <w:rsid w:val="005A7B4A"/>
    <w:rsid w:val="005A7F6F"/>
    <w:rsid w:val="005A7FB5"/>
    <w:rsid w:val="005B0098"/>
    <w:rsid w:val="005B00ED"/>
    <w:rsid w:val="005B0104"/>
    <w:rsid w:val="005B02A3"/>
    <w:rsid w:val="005B02D4"/>
    <w:rsid w:val="005B039F"/>
    <w:rsid w:val="005B0516"/>
    <w:rsid w:val="005B0540"/>
    <w:rsid w:val="005B070F"/>
    <w:rsid w:val="005B0733"/>
    <w:rsid w:val="005B07E5"/>
    <w:rsid w:val="005B098D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614"/>
    <w:rsid w:val="005B2817"/>
    <w:rsid w:val="005B2841"/>
    <w:rsid w:val="005B28AF"/>
    <w:rsid w:val="005B2AAA"/>
    <w:rsid w:val="005B2AC7"/>
    <w:rsid w:val="005B2B01"/>
    <w:rsid w:val="005B2B13"/>
    <w:rsid w:val="005B2FB4"/>
    <w:rsid w:val="005B3032"/>
    <w:rsid w:val="005B32D6"/>
    <w:rsid w:val="005B349D"/>
    <w:rsid w:val="005B39AD"/>
    <w:rsid w:val="005B39E5"/>
    <w:rsid w:val="005B3A28"/>
    <w:rsid w:val="005B3A5A"/>
    <w:rsid w:val="005B3A9B"/>
    <w:rsid w:val="005B3AAB"/>
    <w:rsid w:val="005B3C71"/>
    <w:rsid w:val="005B3DF8"/>
    <w:rsid w:val="005B3ECA"/>
    <w:rsid w:val="005B3F34"/>
    <w:rsid w:val="005B4180"/>
    <w:rsid w:val="005B4235"/>
    <w:rsid w:val="005B4269"/>
    <w:rsid w:val="005B426C"/>
    <w:rsid w:val="005B4489"/>
    <w:rsid w:val="005B4498"/>
    <w:rsid w:val="005B4536"/>
    <w:rsid w:val="005B461E"/>
    <w:rsid w:val="005B484F"/>
    <w:rsid w:val="005B49B0"/>
    <w:rsid w:val="005B4CBC"/>
    <w:rsid w:val="005B4F5D"/>
    <w:rsid w:val="005B52EC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665"/>
    <w:rsid w:val="005B68C8"/>
    <w:rsid w:val="005B6910"/>
    <w:rsid w:val="005B69C7"/>
    <w:rsid w:val="005B6A6F"/>
    <w:rsid w:val="005B6ACC"/>
    <w:rsid w:val="005B6C5C"/>
    <w:rsid w:val="005B6C72"/>
    <w:rsid w:val="005B6F75"/>
    <w:rsid w:val="005B71E6"/>
    <w:rsid w:val="005B7247"/>
    <w:rsid w:val="005B72EA"/>
    <w:rsid w:val="005B74F4"/>
    <w:rsid w:val="005B7520"/>
    <w:rsid w:val="005B7543"/>
    <w:rsid w:val="005B7630"/>
    <w:rsid w:val="005B769A"/>
    <w:rsid w:val="005B78BC"/>
    <w:rsid w:val="005B79C8"/>
    <w:rsid w:val="005B7B0B"/>
    <w:rsid w:val="005B7C99"/>
    <w:rsid w:val="005B7D97"/>
    <w:rsid w:val="005B7FE4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849"/>
    <w:rsid w:val="005C1AFA"/>
    <w:rsid w:val="005C1D4E"/>
    <w:rsid w:val="005C1DDD"/>
    <w:rsid w:val="005C1DFE"/>
    <w:rsid w:val="005C1F38"/>
    <w:rsid w:val="005C2034"/>
    <w:rsid w:val="005C215B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14"/>
    <w:rsid w:val="005C3780"/>
    <w:rsid w:val="005C387E"/>
    <w:rsid w:val="005C39BD"/>
    <w:rsid w:val="005C3AC2"/>
    <w:rsid w:val="005C3BC2"/>
    <w:rsid w:val="005C3C91"/>
    <w:rsid w:val="005C4094"/>
    <w:rsid w:val="005C438B"/>
    <w:rsid w:val="005C4408"/>
    <w:rsid w:val="005C4500"/>
    <w:rsid w:val="005C45AE"/>
    <w:rsid w:val="005C4727"/>
    <w:rsid w:val="005C4835"/>
    <w:rsid w:val="005C4FBE"/>
    <w:rsid w:val="005C5069"/>
    <w:rsid w:val="005C557D"/>
    <w:rsid w:val="005C581B"/>
    <w:rsid w:val="005C5872"/>
    <w:rsid w:val="005C58D9"/>
    <w:rsid w:val="005C5A14"/>
    <w:rsid w:val="005C5A52"/>
    <w:rsid w:val="005C5A93"/>
    <w:rsid w:val="005C5B5A"/>
    <w:rsid w:val="005C5BD0"/>
    <w:rsid w:val="005C5C57"/>
    <w:rsid w:val="005C6092"/>
    <w:rsid w:val="005C609C"/>
    <w:rsid w:val="005C632D"/>
    <w:rsid w:val="005C63B2"/>
    <w:rsid w:val="005C65A0"/>
    <w:rsid w:val="005C6A9B"/>
    <w:rsid w:val="005C6B8C"/>
    <w:rsid w:val="005C6C97"/>
    <w:rsid w:val="005C6E24"/>
    <w:rsid w:val="005C6F85"/>
    <w:rsid w:val="005C7082"/>
    <w:rsid w:val="005C7140"/>
    <w:rsid w:val="005C7443"/>
    <w:rsid w:val="005C75A4"/>
    <w:rsid w:val="005C75F0"/>
    <w:rsid w:val="005C7627"/>
    <w:rsid w:val="005C768B"/>
    <w:rsid w:val="005C77F7"/>
    <w:rsid w:val="005C7986"/>
    <w:rsid w:val="005C7A90"/>
    <w:rsid w:val="005C7B84"/>
    <w:rsid w:val="005C7BBE"/>
    <w:rsid w:val="005C7D0F"/>
    <w:rsid w:val="005D000D"/>
    <w:rsid w:val="005D066F"/>
    <w:rsid w:val="005D0986"/>
    <w:rsid w:val="005D09E9"/>
    <w:rsid w:val="005D0ADD"/>
    <w:rsid w:val="005D0D7C"/>
    <w:rsid w:val="005D0E29"/>
    <w:rsid w:val="005D11B3"/>
    <w:rsid w:val="005D12EF"/>
    <w:rsid w:val="005D1465"/>
    <w:rsid w:val="005D1930"/>
    <w:rsid w:val="005D19C9"/>
    <w:rsid w:val="005D19D0"/>
    <w:rsid w:val="005D1A5E"/>
    <w:rsid w:val="005D1B26"/>
    <w:rsid w:val="005D1C54"/>
    <w:rsid w:val="005D1CD6"/>
    <w:rsid w:val="005D1DC7"/>
    <w:rsid w:val="005D1E1D"/>
    <w:rsid w:val="005D1EAA"/>
    <w:rsid w:val="005D1FE0"/>
    <w:rsid w:val="005D2166"/>
    <w:rsid w:val="005D2225"/>
    <w:rsid w:val="005D23E0"/>
    <w:rsid w:val="005D2572"/>
    <w:rsid w:val="005D259B"/>
    <w:rsid w:val="005D2663"/>
    <w:rsid w:val="005D26B8"/>
    <w:rsid w:val="005D2826"/>
    <w:rsid w:val="005D2905"/>
    <w:rsid w:val="005D2920"/>
    <w:rsid w:val="005D292F"/>
    <w:rsid w:val="005D2985"/>
    <w:rsid w:val="005D29A1"/>
    <w:rsid w:val="005D2D8C"/>
    <w:rsid w:val="005D2DB5"/>
    <w:rsid w:val="005D2E60"/>
    <w:rsid w:val="005D2EEE"/>
    <w:rsid w:val="005D304A"/>
    <w:rsid w:val="005D3323"/>
    <w:rsid w:val="005D33C1"/>
    <w:rsid w:val="005D3612"/>
    <w:rsid w:val="005D3667"/>
    <w:rsid w:val="005D38C7"/>
    <w:rsid w:val="005D3908"/>
    <w:rsid w:val="005D3A38"/>
    <w:rsid w:val="005D3BC8"/>
    <w:rsid w:val="005D3F2E"/>
    <w:rsid w:val="005D3F6F"/>
    <w:rsid w:val="005D42BF"/>
    <w:rsid w:val="005D433D"/>
    <w:rsid w:val="005D449B"/>
    <w:rsid w:val="005D44B9"/>
    <w:rsid w:val="005D44ED"/>
    <w:rsid w:val="005D4912"/>
    <w:rsid w:val="005D4A7D"/>
    <w:rsid w:val="005D4E30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1B8"/>
    <w:rsid w:val="005D6328"/>
    <w:rsid w:val="005D6470"/>
    <w:rsid w:val="005D64C7"/>
    <w:rsid w:val="005D65D2"/>
    <w:rsid w:val="005D6827"/>
    <w:rsid w:val="005D69CA"/>
    <w:rsid w:val="005D6A6F"/>
    <w:rsid w:val="005D6C4C"/>
    <w:rsid w:val="005D70B6"/>
    <w:rsid w:val="005D71E2"/>
    <w:rsid w:val="005D71EC"/>
    <w:rsid w:val="005D75B5"/>
    <w:rsid w:val="005D764B"/>
    <w:rsid w:val="005D77BB"/>
    <w:rsid w:val="005D78B4"/>
    <w:rsid w:val="005D7A86"/>
    <w:rsid w:val="005D7C87"/>
    <w:rsid w:val="005D7D8E"/>
    <w:rsid w:val="005E0124"/>
    <w:rsid w:val="005E01F3"/>
    <w:rsid w:val="005E026C"/>
    <w:rsid w:val="005E02D6"/>
    <w:rsid w:val="005E0594"/>
    <w:rsid w:val="005E0612"/>
    <w:rsid w:val="005E062F"/>
    <w:rsid w:val="005E0C2D"/>
    <w:rsid w:val="005E0ED7"/>
    <w:rsid w:val="005E1076"/>
    <w:rsid w:val="005E1152"/>
    <w:rsid w:val="005E12BD"/>
    <w:rsid w:val="005E1397"/>
    <w:rsid w:val="005E15BF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2B1"/>
    <w:rsid w:val="005E2353"/>
    <w:rsid w:val="005E254E"/>
    <w:rsid w:val="005E289B"/>
    <w:rsid w:val="005E293B"/>
    <w:rsid w:val="005E2A52"/>
    <w:rsid w:val="005E2C1A"/>
    <w:rsid w:val="005E2D5F"/>
    <w:rsid w:val="005E2DEC"/>
    <w:rsid w:val="005E2F33"/>
    <w:rsid w:val="005E327A"/>
    <w:rsid w:val="005E33F0"/>
    <w:rsid w:val="005E38AD"/>
    <w:rsid w:val="005E38CE"/>
    <w:rsid w:val="005E390F"/>
    <w:rsid w:val="005E394A"/>
    <w:rsid w:val="005E395B"/>
    <w:rsid w:val="005E3B5F"/>
    <w:rsid w:val="005E3BA2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BDC"/>
    <w:rsid w:val="005E4C0F"/>
    <w:rsid w:val="005E4DD5"/>
    <w:rsid w:val="005E4ED0"/>
    <w:rsid w:val="005E51EF"/>
    <w:rsid w:val="005E5343"/>
    <w:rsid w:val="005E5496"/>
    <w:rsid w:val="005E5520"/>
    <w:rsid w:val="005E5523"/>
    <w:rsid w:val="005E5689"/>
    <w:rsid w:val="005E57A2"/>
    <w:rsid w:val="005E58E5"/>
    <w:rsid w:val="005E594E"/>
    <w:rsid w:val="005E5AD2"/>
    <w:rsid w:val="005E5D33"/>
    <w:rsid w:val="005E5DD6"/>
    <w:rsid w:val="005E5EBA"/>
    <w:rsid w:val="005E60CC"/>
    <w:rsid w:val="005E616A"/>
    <w:rsid w:val="005E6725"/>
    <w:rsid w:val="005E6D6A"/>
    <w:rsid w:val="005E6DF6"/>
    <w:rsid w:val="005E707A"/>
    <w:rsid w:val="005E725D"/>
    <w:rsid w:val="005E7289"/>
    <w:rsid w:val="005E72CE"/>
    <w:rsid w:val="005E78AA"/>
    <w:rsid w:val="005E7989"/>
    <w:rsid w:val="005E7AAA"/>
    <w:rsid w:val="005E7B80"/>
    <w:rsid w:val="005E7BA7"/>
    <w:rsid w:val="005E7C0B"/>
    <w:rsid w:val="005E7C96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0FC5"/>
    <w:rsid w:val="005F1011"/>
    <w:rsid w:val="005F165A"/>
    <w:rsid w:val="005F179F"/>
    <w:rsid w:val="005F1B57"/>
    <w:rsid w:val="005F1CB2"/>
    <w:rsid w:val="005F1CD6"/>
    <w:rsid w:val="005F1F2F"/>
    <w:rsid w:val="005F1F81"/>
    <w:rsid w:val="005F1FD7"/>
    <w:rsid w:val="005F1FE3"/>
    <w:rsid w:val="005F1FF7"/>
    <w:rsid w:val="005F22E0"/>
    <w:rsid w:val="005F2486"/>
    <w:rsid w:val="005F24B1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799"/>
    <w:rsid w:val="005F3948"/>
    <w:rsid w:val="005F3A17"/>
    <w:rsid w:val="005F3A8E"/>
    <w:rsid w:val="005F3C48"/>
    <w:rsid w:val="005F3EFB"/>
    <w:rsid w:val="005F3F9E"/>
    <w:rsid w:val="005F41DC"/>
    <w:rsid w:val="005F41E2"/>
    <w:rsid w:val="005F42DF"/>
    <w:rsid w:val="005F43D5"/>
    <w:rsid w:val="005F452D"/>
    <w:rsid w:val="005F462F"/>
    <w:rsid w:val="005F4869"/>
    <w:rsid w:val="005F495E"/>
    <w:rsid w:val="005F4BC6"/>
    <w:rsid w:val="005F4C59"/>
    <w:rsid w:val="005F5062"/>
    <w:rsid w:val="005F5382"/>
    <w:rsid w:val="005F5485"/>
    <w:rsid w:val="005F54A1"/>
    <w:rsid w:val="005F54A3"/>
    <w:rsid w:val="005F5657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DC8"/>
    <w:rsid w:val="005F6F35"/>
    <w:rsid w:val="005F7092"/>
    <w:rsid w:val="005F70F8"/>
    <w:rsid w:val="005F7165"/>
    <w:rsid w:val="005F7396"/>
    <w:rsid w:val="005F740C"/>
    <w:rsid w:val="005F7A49"/>
    <w:rsid w:val="005F7BF6"/>
    <w:rsid w:val="005F7D80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0CD9"/>
    <w:rsid w:val="00600DB2"/>
    <w:rsid w:val="006015A6"/>
    <w:rsid w:val="006016E8"/>
    <w:rsid w:val="006017F7"/>
    <w:rsid w:val="00601EFF"/>
    <w:rsid w:val="00601FA9"/>
    <w:rsid w:val="00602147"/>
    <w:rsid w:val="006021E9"/>
    <w:rsid w:val="00602516"/>
    <w:rsid w:val="006026BA"/>
    <w:rsid w:val="006026F1"/>
    <w:rsid w:val="0060284A"/>
    <w:rsid w:val="0060289B"/>
    <w:rsid w:val="006028D0"/>
    <w:rsid w:val="006028D1"/>
    <w:rsid w:val="006028E6"/>
    <w:rsid w:val="0060290B"/>
    <w:rsid w:val="00602AFF"/>
    <w:rsid w:val="00602C9F"/>
    <w:rsid w:val="00602DFC"/>
    <w:rsid w:val="00602E89"/>
    <w:rsid w:val="00602FAD"/>
    <w:rsid w:val="00603042"/>
    <w:rsid w:val="00603156"/>
    <w:rsid w:val="0060331E"/>
    <w:rsid w:val="006033DE"/>
    <w:rsid w:val="0060354B"/>
    <w:rsid w:val="0060360D"/>
    <w:rsid w:val="00603737"/>
    <w:rsid w:val="0060397B"/>
    <w:rsid w:val="00603B06"/>
    <w:rsid w:val="00603B7B"/>
    <w:rsid w:val="00603C9F"/>
    <w:rsid w:val="00603D5B"/>
    <w:rsid w:val="00603EE3"/>
    <w:rsid w:val="00603F61"/>
    <w:rsid w:val="0060401C"/>
    <w:rsid w:val="00604079"/>
    <w:rsid w:val="006041C2"/>
    <w:rsid w:val="006042F9"/>
    <w:rsid w:val="0060433B"/>
    <w:rsid w:val="00604588"/>
    <w:rsid w:val="006045B0"/>
    <w:rsid w:val="0060471B"/>
    <w:rsid w:val="006048D2"/>
    <w:rsid w:val="00604A8F"/>
    <w:rsid w:val="00604B23"/>
    <w:rsid w:val="00604B74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891"/>
    <w:rsid w:val="00605922"/>
    <w:rsid w:val="006059DE"/>
    <w:rsid w:val="00605AE7"/>
    <w:rsid w:val="0060609D"/>
    <w:rsid w:val="006060A6"/>
    <w:rsid w:val="006064BA"/>
    <w:rsid w:val="006067B5"/>
    <w:rsid w:val="0060692A"/>
    <w:rsid w:val="00606950"/>
    <w:rsid w:val="00606A5A"/>
    <w:rsid w:val="00606BD2"/>
    <w:rsid w:val="00606F15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6E"/>
    <w:rsid w:val="00607E81"/>
    <w:rsid w:val="00607F25"/>
    <w:rsid w:val="00607F69"/>
    <w:rsid w:val="006100A7"/>
    <w:rsid w:val="00610722"/>
    <w:rsid w:val="00610891"/>
    <w:rsid w:val="0061097A"/>
    <w:rsid w:val="006109DE"/>
    <w:rsid w:val="00610B31"/>
    <w:rsid w:val="00610D40"/>
    <w:rsid w:val="00610E89"/>
    <w:rsid w:val="006111B7"/>
    <w:rsid w:val="00611207"/>
    <w:rsid w:val="006113B4"/>
    <w:rsid w:val="006113F7"/>
    <w:rsid w:val="0061184F"/>
    <w:rsid w:val="006119EA"/>
    <w:rsid w:val="00611D11"/>
    <w:rsid w:val="00611F24"/>
    <w:rsid w:val="00611F9A"/>
    <w:rsid w:val="00612064"/>
    <w:rsid w:val="00612537"/>
    <w:rsid w:val="006125F0"/>
    <w:rsid w:val="0061263A"/>
    <w:rsid w:val="0061289A"/>
    <w:rsid w:val="006128C6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0B"/>
    <w:rsid w:val="00613357"/>
    <w:rsid w:val="00613378"/>
    <w:rsid w:val="006135B0"/>
    <w:rsid w:val="00613681"/>
    <w:rsid w:val="006136D3"/>
    <w:rsid w:val="00613820"/>
    <w:rsid w:val="00613906"/>
    <w:rsid w:val="00613B28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6C8"/>
    <w:rsid w:val="006148DE"/>
    <w:rsid w:val="00614BBF"/>
    <w:rsid w:val="00614CC1"/>
    <w:rsid w:val="00614CDD"/>
    <w:rsid w:val="00615008"/>
    <w:rsid w:val="006150D2"/>
    <w:rsid w:val="006151C3"/>
    <w:rsid w:val="006151CF"/>
    <w:rsid w:val="006153C1"/>
    <w:rsid w:val="0061540A"/>
    <w:rsid w:val="00615460"/>
    <w:rsid w:val="006155C1"/>
    <w:rsid w:val="00615653"/>
    <w:rsid w:val="00615665"/>
    <w:rsid w:val="006156B8"/>
    <w:rsid w:val="00615ADC"/>
    <w:rsid w:val="00615D43"/>
    <w:rsid w:val="00615D77"/>
    <w:rsid w:val="00615F66"/>
    <w:rsid w:val="00615FB3"/>
    <w:rsid w:val="00616023"/>
    <w:rsid w:val="00616051"/>
    <w:rsid w:val="006161EB"/>
    <w:rsid w:val="00616650"/>
    <w:rsid w:val="00616681"/>
    <w:rsid w:val="00616B5C"/>
    <w:rsid w:val="00616BDD"/>
    <w:rsid w:val="00616EF5"/>
    <w:rsid w:val="00617036"/>
    <w:rsid w:val="0061727F"/>
    <w:rsid w:val="00617333"/>
    <w:rsid w:val="006174B3"/>
    <w:rsid w:val="006174FC"/>
    <w:rsid w:val="00617506"/>
    <w:rsid w:val="00617653"/>
    <w:rsid w:val="006176C6"/>
    <w:rsid w:val="00617932"/>
    <w:rsid w:val="00617A33"/>
    <w:rsid w:val="00617DCA"/>
    <w:rsid w:val="00617ED8"/>
    <w:rsid w:val="0062022C"/>
    <w:rsid w:val="00620285"/>
    <w:rsid w:val="00620331"/>
    <w:rsid w:val="006203FA"/>
    <w:rsid w:val="0062048E"/>
    <w:rsid w:val="00620554"/>
    <w:rsid w:val="00620617"/>
    <w:rsid w:val="006206C1"/>
    <w:rsid w:val="006209E1"/>
    <w:rsid w:val="00620B0E"/>
    <w:rsid w:val="00620BCB"/>
    <w:rsid w:val="00620CE9"/>
    <w:rsid w:val="00620D88"/>
    <w:rsid w:val="006212D0"/>
    <w:rsid w:val="0062135A"/>
    <w:rsid w:val="006214EE"/>
    <w:rsid w:val="00621706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BD"/>
    <w:rsid w:val="00622BEA"/>
    <w:rsid w:val="00622C0D"/>
    <w:rsid w:val="00622C26"/>
    <w:rsid w:val="00622C3C"/>
    <w:rsid w:val="00622E34"/>
    <w:rsid w:val="00622E5C"/>
    <w:rsid w:val="00622F4C"/>
    <w:rsid w:val="00623223"/>
    <w:rsid w:val="0062326E"/>
    <w:rsid w:val="00623853"/>
    <w:rsid w:val="00623AA1"/>
    <w:rsid w:val="00623BDF"/>
    <w:rsid w:val="00623EDA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03B"/>
    <w:rsid w:val="006254C0"/>
    <w:rsid w:val="006255FF"/>
    <w:rsid w:val="00625680"/>
    <w:rsid w:val="006256F4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AB3"/>
    <w:rsid w:val="00630CDF"/>
    <w:rsid w:val="00630D80"/>
    <w:rsid w:val="00630F7E"/>
    <w:rsid w:val="006311BF"/>
    <w:rsid w:val="006311FD"/>
    <w:rsid w:val="0063124B"/>
    <w:rsid w:val="00631301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44E"/>
    <w:rsid w:val="006325B0"/>
    <w:rsid w:val="00632976"/>
    <w:rsid w:val="00632BFF"/>
    <w:rsid w:val="00632C55"/>
    <w:rsid w:val="00633170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35"/>
    <w:rsid w:val="00633BD1"/>
    <w:rsid w:val="00633D87"/>
    <w:rsid w:val="00633EB7"/>
    <w:rsid w:val="00633F69"/>
    <w:rsid w:val="006342D8"/>
    <w:rsid w:val="00634331"/>
    <w:rsid w:val="00634405"/>
    <w:rsid w:val="0063450A"/>
    <w:rsid w:val="00634849"/>
    <w:rsid w:val="0063484E"/>
    <w:rsid w:val="00634870"/>
    <w:rsid w:val="00634896"/>
    <w:rsid w:val="00634919"/>
    <w:rsid w:val="00634ABF"/>
    <w:rsid w:val="00634ADC"/>
    <w:rsid w:val="00634B3C"/>
    <w:rsid w:val="00634C6B"/>
    <w:rsid w:val="00634D87"/>
    <w:rsid w:val="00634E0A"/>
    <w:rsid w:val="00634EE6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5EA5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4CC"/>
    <w:rsid w:val="00637628"/>
    <w:rsid w:val="00637781"/>
    <w:rsid w:val="00637868"/>
    <w:rsid w:val="0063787F"/>
    <w:rsid w:val="006378F2"/>
    <w:rsid w:val="00637B86"/>
    <w:rsid w:val="00637D5C"/>
    <w:rsid w:val="006401C4"/>
    <w:rsid w:val="00640283"/>
    <w:rsid w:val="00640463"/>
    <w:rsid w:val="006407CA"/>
    <w:rsid w:val="00640A6E"/>
    <w:rsid w:val="00640C92"/>
    <w:rsid w:val="00640D34"/>
    <w:rsid w:val="00640F0D"/>
    <w:rsid w:val="00641009"/>
    <w:rsid w:val="0064109E"/>
    <w:rsid w:val="006417FE"/>
    <w:rsid w:val="00641D27"/>
    <w:rsid w:val="00641EEF"/>
    <w:rsid w:val="00641FBC"/>
    <w:rsid w:val="00642267"/>
    <w:rsid w:val="0064243F"/>
    <w:rsid w:val="006424C6"/>
    <w:rsid w:val="00642F83"/>
    <w:rsid w:val="00643520"/>
    <w:rsid w:val="006436B7"/>
    <w:rsid w:val="00643816"/>
    <w:rsid w:val="006438B1"/>
    <w:rsid w:val="00643916"/>
    <w:rsid w:val="00643ADF"/>
    <w:rsid w:val="00643B40"/>
    <w:rsid w:val="00643EFB"/>
    <w:rsid w:val="0064415A"/>
    <w:rsid w:val="00644559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ECF"/>
    <w:rsid w:val="00645FE1"/>
    <w:rsid w:val="0064608E"/>
    <w:rsid w:val="00646173"/>
    <w:rsid w:val="00646217"/>
    <w:rsid w:val="0064643C"/>
    <w:rsid w:val="006465C4"/>
    <w:rsid w:val="006468D8"/>
    <w:rsid w:val="00646A8A"/>
    <w:rsid w:val="00646B3B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575"/>
    <w:rsid w:val="006505F3"/>
    <w:rsid w:val="0065061D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4CF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4EF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17E"/>
    <w:rsid w:val="00654275"/>
    <w:rsid w:val="00654289"/>
    <w:rsid w:val="006543F0"/>
    <w:rsid w:val="006544BB"/>
    <w:rsid w:val="006552C9"/>
    <w:rsid w:val="0065531E"/>
    <w:rsid w:val="00655561"/>
    <w:rsid w:val="006555C9"/>
    <w:rsid w:val="00655677"/>
    <w:rsid w:val="00655927"/>
    <w:rsid w:val="00655A43"/>
    <w:rsid w:val="00655A7F"/>
    <w:rsid w:val="00655ACC"/>
    <w:rsid w:val="00655B04"/>
    <w:rsid w:val="006560D9"/>
    <w:rsid w:val="00656183"/>
    <w:rsid w:val="00656238"/>
    <w:rsid w:val="00656264"/>
    <w:rsid w:val="00656377"/>
    <w:rsid w:val="00656639"/>
    <w:rsid w:val="0065675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E2"/>
    <w:rsid w:val="006578F9"/>
    <w:rsid w:val="00657B95"/>
    <w:rsid w:val="00657C2F"/>
    <w:rsid w:val="00657CE6"/>
    <w:rsid w:val="00657DDD"/>
    <w:rsid w:val="00657F4E"/>
    <w:rsid w:val="00660092"/>
    <w:rsid w:val="006600EC"/>
    <w:rsid w:val="006601BF"/>
    <w:rsid w:val="006601C9"/>
    <w:rsid w:val="00660204"/>
    <w:rsid w:val="006604CF"/>
    <w:rsid w:val="00660883"/>
    <w:rsid w:val="00660BD9"/>
    <w:rsid w:val="00660D92"/>
    <w:rsid w:val="00660DAE"/>
    <w:rsid w:val="00660EA3"/>
    <w:rsid w:val="006610AB"/>
    <w:rsid w:val="00661280"/>
    <w:rsid w:val="0066148E"/>
    <w:rsid w:val="00661537"/>
    <w:rsid w:val="006616F4"/>
    <w:rsid w:val="00661B84"/>
    <w:rsid w:val="00661C17"/>
    <w:rsid w:val="00661D06"/>
    <w:rsid w:val="00662482"/>
    <w:rsid w:val="006624BE"/>
    <w:rsid w:val="006626DF"/>
    <w:rsid w:val="00662795"/>
    <w:rsid w:val="006628E8"/>
    <w:rsid w:val="0066298E"/>
    <w:rsid w:val="00662AE5"/>
    <w:rsid w:val="00662B25"/>
    <w:rsid w:val="00662C73"/>
    <w:rsid w:val="00662D42"/>
    <w:rsid w:val="00662DD5"/>
    <w:rsid w:val="00662FC3"/>
    <w:rsid w:val="0066311E"/>
    <w:rsid w:val="00663314"/>
    <w:rsid w:val="006634B8"/>
    <w:rsid w:val="006634FB"/>
    <w:rsid w:val="00663866"/>
    <w:rsid w:val="00663CAB"/>
    <w:rsid w:val="00663EF7"/>
    <w:rsid w:val="00664160"/>
    <w:rsid w:val="00664193"/>
    <w:rsid w:val="00664286"/>
    <w:rsid w:val="00664339"/>
    <w:rsid w:val="0066456C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DDA"/>
    <w:rsid w:val="00665F95"/>
    <w:rsid w:val="00666066"/>
    <w:rsid w:val="006663B9"/>
    <w:rsid w:val="00666511"/>
    <w:rsid w:val="006665A9"/>
    <w:rsid w:val="00666867"/>
    <w:rsid w:val="00666ACC"/>
    <w:rsid w:val="00666B15"/>
    <w:rsid w:val="00666BF4"/>
    <w:rsid w:val="00666E1D"/>
    <w:rsid w:val="00666FA1"/>
    <w:rsid w:val="0066717C"/>
    <w:rsid w:val="006672B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91"/>
    <w:rsid w:val="006709ED"/>
    <w:rsid w:val="00670EE8"/>
    <w:rsid w:val="00670EF9"/>
    <w:rsid w:val="00670F36"/>
    <w:rsid w:val="00670FDD"/>
    <w:rsid w:val="0067106B"/>
    <w:rsid w:val="006712BE"/>
    <w:rsid w:val="00671306"/>
    <w:rsid w:val="00671412"/>
    <w:rsid w:val="006714D4"/>
    <w:rsid w:val="00671531"/>
    <w:rsid w:val="0067155A"/>
    <w:rsid w:val="006715EE"/>
    <w:rsid w:val="0067184C"/>
    <w:rsid w:val="006718BD"/>
    <w:rsid w:val="006719E2"/>
    <w:rsid w:val="00671A98"/>
    <w:rsid w:val="00671B0A"/>
    <w:rsid w:val="00671EC7"/>
    <w:rsid w:val="006720C0"/>
    <w:rsid w:val="0067218E"/>
    <w:rsid w:val="006721FB"/>
    <w:rsid w:val="00672445"/>
    <w:rsid w:val="006724AC"/>
    <w:rsid w:val="00672845"/>
    <w:rsid w:val="0067298D"/>
    <w:rsid w:val="00672C8D"/>
    <w:rsid w:val="00672CF9"/>
    <w:rsid w:val="00672D61"/>
    <w:rsid w:val="00672F1B"/>
    <w:rsid w:val="006730F2"/>
    <w:rsid w:val="00673679"/>
    <w:rsid w:val="006739F7"/>
    <w:rsid w:val="00673A0F"/>
    <w:rsid w:val="00673A37"/>
    <w:rsid w:val="00673A68"/>
    <w:rsid w:val="00673C62"/>
    <w:rsid w:val="00673D75"/>
    <w:rsid w:val="00673E20"/>
    <w:rsid w:val="00673E2A"/>
    <w:rsid w:val="00673F1E"/>
    <w:rsid w:val="00673FEE"/>
    <w:rsid w:val="00674001"/>
    <w:rsid w:val="0067405E"/>
    <w:rsid w:val="0067407C"/>
    <w:rsid w:val="0067427A"/>
    <w:rsid w:val="006742E0"/>
    <w:rsid w:val="0067437D"/>
    <w:rsid w:val="006743CF"/>
    <w:rsid w:val="00674525"/>
    <w:rsid w:val="00674611"/>
    <w:rsid w:val="0067462E"/>
    <w:rsid w:val="00674643"/>
    <w:rsid w:val="00674B02"/>
    <w:rsid w:val="00674B35"/>
    <w:rsid w:val="00674B40"/>
    <w:rsid w:val="00674BD4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58F"/>
    <w:rsid w:val="0067589A"/>
    <w:rsid w:val="00675E12"/>
    <w:rsid w:val="0067600B"/>
    <w:rsid w:val="0067628E"/>
    <w:rsid w:val="00676BB3"/>
    <w:rsid w:val="00676BD3"/>
    <w:rsid w:val="00676F20"/>
    <w:rsid w:val="006771E6"/>
    <w:rsid w:val="00677265"/>
    <w:rsid w:val="00677453"/>
    <w:rsid w:val="006774D3"/>
    <w:rsid w:val="0067757F"/>
    <w:rsid w:val="006775C3"/>
    <w:rsid w:val="00677A75"/>
    <w:rsid w:val="00677C0D"/>
    <w:rsid w:val="00677DFF"/>
    <w:rsid w:val="00677FD0"/>
    <w:rsid w:val="0068005B"/>
    <w:rsid w:val="006806D0"/>
    <w:rsid w:val="00680757"/>
    <w:rsid w:val="00680961"/>
    <w:rsid w:val="00680971"/>
    <w:rsid w:val="00680A5C"/>
    <w:rsid w:val="00680CEE"/>
    <w:rsid w:val="00680EE8"/>
    <w:rsid w:val="0068101C"/>
    <w:rsid w:val="006810D1"/>
    <w:rsid w:val="00681170"/>
    <w:rsid w:val="00681311"/>
    <w:rsid w:val="00681545"/>
    <w:rsid w:val="006817EE"/>
    <w:rsid w:val="00681873"/>
    <w:rsid w:val="0068187B"/>
    <w:rsid w:val="006819BF"/>
    <w:rsid w:val="006819CB"/>
    <w:rsid w:val="00681A13"/>
    <w:rsid w:val="00681A5F"/>
    <w:rsid w:val="00681B0A"/>
    <w:rsid w:val="00681B92"/>
    <w:rsid w:val="0068218E"/>
    <w:rsid w:val="00682638"/>
    <w:rsid w:val="0068273E"/>
    <w:rsid w:val="006828E9"/>
    <w:rsid w:val="00682A1B"/>
    <w:rsid w:val="00682D2E"/>
    <w:rsid w:val="00682DF7"/>
    <w:rsid w:val="00682EB4"/>
    <w:rsid w:val="00682F5B"/>
    <w:rsid w:val="00682FE7"/>
    <w:rsid w:val="00683084"/>
    <w:rsid w:val="00683145"/>
    <w:rsid w:val="006831C1"/>
    <w:rsid w:val="00683523"/>
    <w:rsid w:val="0068352B"/>
    <w:rsid w:val="0068363E"/>
    <w:rsid w:val="006837F8"/>
    <w:rsid w:val="0068381B"/>
    <w:rsid w:val="00683895"/>
    <w:rsid w:val="006839C5"/>
    <w:rsid w:val="00683D8C"/>
    <w:rsid w:val="00683DE6"/>
    <w:rsid w:val="00683E2E"/>
    <w:rsid w:val="00683F3C"/>
    <w:rsid w:val="006843DA"/>
    <w:rsid w:val="00684971"/>
    <w:rsid w:val="00684A1F"/>
    <w:rsid w:val="00684E1C"/>
    <w:rsid w:val="00684EAA"/>
    <w:rsid w:val="0068506B"/>
    <w:rsid w:val="00685117"/>
    <w:rsid w:val="006851B0"/>
    <w:rsid w:val="006851DF"/>
    <w:rsid w:val="00685269"/>
    <w:rsid w:val="0068530B"/>
    <w:rsid w:val="006853B0"/>
    <w:rsid w:val="006853C8"/>
    <w:rsid w:val="006853E1"/>
    <w:rsid w:val="0068553B"/>
    <w:rsid w:val="00685605"/>
    <w:rsid w:val="00685768"/>
    <w:rsid w:val="006857B0"/>
    <w:rsid w:val="00685E64"/>
    <w:rsid w:val="00685F15"/>
    <w:rsid w:val="0068609F"/>
    <w:rsid w:val="006860B7"/>
    <w:rsid w:val="00686342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19"/>
    <w:rsid w:val="006872BB"/>
    <w:rsid w:val="006873CA"/>
    <w:rsid w:val="00687485"/>
    <w:rsid w:val="006876D6"/>
    <w:rsid w:val="006876E6"/>
    <w:rsid w:val="006877F3"/>
    <w:rsid w:val="0068795D"/>
    <w:rsid w:val="00687B16"/>
    <w:rsid w:val="00687C5F"/>
    <w:rsid w:val="00687DD9"/>
    <w:rsid w:val="00687FF3"/>
    <w:rsid w:val="006902DE"/>
    <w:rsid w:val="00690459"/>
    <w:rsid w:val="006909B3"/>
    <w:rsid w:val="006909E8"/>
    <w:rsid w:val="00690A02"/>
    <w:rsid w:val="00690A56"/>
    <w:rsid w:val="00690EE6"/>
    <w:rsid w:val="00690F43"/>
    <w:rsid w:val="006911B2"/>
    <w:rsid w:val="0069131B"/>
    <w:rsid w:val="0069132D"/>
    <w:rsid w:val="00691898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249"/>
    <w:rsid w:val="00693301"/>
    <w:rsid w:val="0069341C"/>
    <w:rsid w:val="0069347F"/>
    <w:rsid w:val="00693499"/>
    <w:rsid w:val="006936D8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A1"/>
    <w:rsid w:val="006947D7"/>
    <w:rsid w:val="00694834"/>
    <w:rsid w:val="0069488D"/>
    <w:rsid w:val="006949CA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CF"/>
    <w:rsid w:val="006966FB"/>
    <w:rsid w:val="00696753"/>
    <w:rsid w:val="00696973"/>
    <w:rsid w:val="006969DA"/>
    <w:rsid w:val="00697231"/>
    <w:rsid w:val="00697506"/>
    <w:rsid w:val="00697568"/>
    <w:rsid w:val="0069769F"/>
    <w:rsid w:val="006977EA"/>
    <w:rsid w:val="006979A9"/>
    <w:rsid w:val="00697A0A"/>
    <w:rsid w:val="00697DE3"/>
    <w:rsid w:val="00697EEB"/>
    <w:rsid w:val="006A01DC"/>
    <w:rsid w:val="006A02D6"/>
    <w:rsid w:val="006A0387"/>
    <w:rsid w:val="006A04A6"/>
    <w:rsid w:val="006A071B"/>
    <w:rsid w:val="006A0A8B"/>
    <w:rsid w:val="006A0B85"/>
    <w:rsid w:val="006A0D47"/>
    <w:rsid w:val="006A0F17"/>
    <w:rsid w:val="006A1204"/>
    <w:rsid w:val="006A147A"/>
    <w:rsid w:val="006A1956"/>
    <w:rsid w:val="006A1999"/>
    <w:rsid w:val="006A1B46"/>
    <w:rsid w:val="006A1D79"/>
    <w:rsid w:val="006A1D85"/>
    <w:rsid w:val="006A20B4"/>
    <w:rsid w:val="006A2127"/>
    <w:rsid w:val="006A226A"/>
    <w:rsid w:val="006A231B"/>
    <w:rsid w:val="006A2338"/>
    <w:rsid w:val="006A2432"/>
    <w:rsid w:val="006A2668"/>
    <w:rsid w:val="006A26CD"/>
    <w:rsid w:val="006A27AF"/>
    <w:rsid w:val="006A27C4"/>
    <w:rsid w:val="006A282E"/>
    <w:rsid w:val="006A288D"/>
    <w:rsid w:val="006A29C4"/>
    <w:rsid w:val="006A2CA3"/>
    <w:rsid w:val="006A2F88"/>
    <w:rsid w:val="006A3071"/>
    <w:rsid w:val="006A3311"/>
    <w:rsid w:val="006A33CB"/>
    <w:rsid w:val="006A346E"/>
    <w:rsid w:val="006A37D3"/>
    <w:rsid w:val="006A3806"/>
    <w:rsid w:val="006A3973"/>
    <w:rsid w:val="006A3A77"/>
    <w:rsid w:val="006A3A99"/>
    <w:rsid w:val="006A3DD2"/>
    <w:rsid w:val="006A3FCD"/>
    <w:rsid w:val="006A407F"/>
    <w:rsid w:val="006A422E"/>
    <w:rsid w:val="006A423F"/>
    <w:rsid w:val="006A437D"/>
    <w:rsid w:val="006A4535"/>
    <w:rsid w:val="006A4548"/>
    <w:rsid w:val="006A455F"/>
    <w:rsid w:val="006A4767"/>
    <w:rsid w:val="006A48B4"/>
    <w:rsid w:val="006A4964"/>
    <w:rsid w:val="006A49BF"/>
    <w:rsid w:val="006A4A42"/>
    <w:rsid w:val="006A5158"/>
    <w:rsid w:val="006A51D2"/>
    <w:rsid w:val="006A51F3"/>
    <w:rsid w:val="006A550E"/>
    <w:rsid w:val="006A592E"/>
    <w:rsid w:val="006A5AC6"/>
    <w:rsid w:val="006A5B41"/>
    <w:rsid w:val="006A5D64"/>
    <w:rsid w:val="006A5E02"/>
    <w:rsid w:val="006A6024"/>
    <w:rsid w:val="006A6090"/>
    <w:rsid w:val="006A6120"/>
    <w:rsid w:val="006A61D0"/>
    <w:rsid w:val="006A6408"/>
    <w:rsid w:val="006A6468"/>
    <w:rsid w:val="006A6481"/>
    <w:rsid w:val="006A649E"/>
    <w:rsid w:val="006A6591"/>
    <w:rsid w:val="006A66AE"/>
    <w:rsid w:val="006A66D1"/>
    <w:rsid w:val="006A68D0"/>
    <w:rsid w:val="006A695B"/>
    <w:rsid w:val="006A6C38"/>
    <w:rsid w:val="006A6D3F"/>
    <w:rsid w:val="006A6D82"/>
    <w:rsid w:val="006A6E8E"/>
    <w:rsid w:val="006A6F51"/>
    <w:rsid w:val="006A7042"/>
    <w:rsid w:val="006A738D"/>
    <w:rsid w:val="006A74AE"/>
    <w:rsid w:val="006A774A"/>
    <w:rsid w:val="006A779E"/>
    <w:rsid w:val="006A7804"/>
    <w:rsid w:val="006A79B5"/>
    <w:rsid w:val="006A7CED"/>
    <w:rsid w:val="006B0032"/>
    <w:rsid w:val="006B00AC"/>
    <w:rsid w:val="006B016F"/>
    <w:rsid w:val="006B020A"/>
    <w:rsid w:val="006B03A5"/>
    <w:rsid w:val="006B03CF"/>
    <w:rsid w:val="006B0442"/>
    <w:rsid w:val="006B04C1"/>
    <w:rsid w:val="006B085C"/>
    <w:rsid w:val="006B08EF"/>
    <w:rsid w:val="006B0988"/>
    <w:rsid w:val="006B0AD7"/>
    <w:rsid w:val="006B0C52"/>
    <w:rsid w:val="006B0CEA"/>
    <w:rsid w:val="006B0D06"/>
    <w:rsid w:val="006B0E54"/>
    <w:rsid w:val="006B1425"/>
    <w:rsid w:val="006B14D7"/>
    <w:rsid w:val="006B154F"/>
    <w:rsid w:val="006B15A6"/>
    <w:rsid w:val="006B179A"/>
    <w:rsid w:val="006B180B"/>
    <w:rsid w:val="006B18E8"/>
    <w:rsid w:val="006B194A"/>
    <w:rsid w:val="006B198A"/>
    <w:rsid w:val="006B1A93"/>
    <w:rsid w:val="006B1EAD"/>
    <w:rsid w:val="006B1F79"/>
    <w:rsid w:val="006B209D"/>
    <w:rsid w:val="006B2288"/>
    <w:rsid w:val="006B25D6"/>
    <w:rsid w:val="006B269D"/>
    <w:rsid w:val="006B28C9"/>
    <w:rsid w:val="006B29A7"/>
    <w:rsid w:val="006B2A70"/>
    <w:rsid w:val="006B2AC0"/>
    <w:rsid w:val="006B2FE8"/>
    <w:rsid w:val="006B320C"/>
    <w:rsid w:val="006B3223"/>
    <w:rsid w:val="006B3415"/>
    <w:rsid w:val="006B3510"/>
    <w:rsid w:val="006B3511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11"/>
    <w:rsid w:val="006B515A"/>
    <w:rsid w:val="006B516E"/>
    <w:rsid w:val="006B5EED"/>
    <w:rsid w:val="006B5FAF"/>
    <w:rsid w:val="006B6002"/>
    <w:rsid w:val="006B603F"/>
    <w:rsid w:val="006B6289"/>
    <w:rsid w:val="006B62FD"/>
    <w:rsid w:val="006B63B8"/>
    <w:rsid w:val="006B63ED"/>
    <w:rsid w:val="006B65EF"/>
    <w:rsid w:val="006B662A"/>
    <w:rsid w:val="006B68B2"/>
    <w:rsid w:val="006B697A"/>
    <w:rsid w:val="006B6BD2"/>
    <w:rsid w:val="006B6D17"/>
    <w:rsid w:val="006B6E01"/>
    <w:rsid w:val="006B706F"/>
    <w:rsid w:val="006B7092"/>
    <w:rsid w:val="006B71F9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C7C"/>
    <w:rsid w:val="006B7D4D"/>
    <w:rsid w:val="006C03E5"/>
    <w:rsid w:val="006C0642"/>
    <w:rsid w:val="006C0672"/>
    <w:rsid w:val="006C0877"/>
    <w:rsid w:val="006C089E"/>
    <w:rsid w:val="006C0A6B"/>
    <w:rsid w:val="006C0C30"/>
    <w:rsid w:val="006C0CFE"/>
    <w:rsid w:val="006C0EBD"/>
    <w:rsid w:val="006C0EEC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443"/>
    <w:rsid w:val="006C24AF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CF"/>
    <w:rsid w:val="006C3DE2"/>
    <w:rsid w:val="006C40C0"/>
    <w:rsid w:val="006C41EC"/>
    <w:rsid w:val="006C4223"/>
    <w:rsid w:val="006C43AE"/>
    <w:rsid w:val="006C47F3"/>
    <w:rsid w:val="006C483A"/>
    <w:rsid w:val="006C4864"/>
    <w:rsid w:val="006C4BD8"/>
    <w:rsid w:val="006C4CD0"/>
    <w:rsid w:val="006C4E4F"/>
    <w:rsid w:val="006C4F21"/>
    <w:rsid w:val="006C5021"/>
    <w:rsid w:val="006C5063"/>
    <w:rsid w:val="006C507C"/>
    <w:rsid w:val="006C5180"/>
    <w:rsid w:val="006C53B2"/>
    <w:rsid w:val="006C53BB"/>
    <w:rsid w:val="006C53FD"/>
    <w:rsid w:val="006C5430"/>
    <w:rsid w:val="006C5548"/>
    <w:rsid w:val="006C5758"/>
    <w:rsid w:val="006C576A"/>
    <w:rsid w:val="006C5801"/>
    <w:rsid w:val="006C5A49"/>
    <w:rsid w:val="006C5A53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2C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0A7"/>
    <w:rsid w:val="006D1219"/>
    <w:rsid w:val="006D14C9"/>
    <w:rsid w:val="006D16FC"/>
    <w:rsid w:val="006D18A5"/>
    <w:rsid w:val="006D18D1"/>
    <w:rsid w:val="006D1ACE"/>
    <w:rsid w:val="006D1E05"/>
    <w:rsid w:val="006D1FCD"/>
    <w:rsid w:val="006D2134"/>
    <w:rsid w:val="006D2236"/>
    <w:rsid w:val="006D24A1"/>
    <w:rsid w:val="006D24A5"/>
    <w:rsid w:val="006D256E"/>
    <w:rsid w:val="006D2574"/>
    <w:rsid w:val="006D25D3"/>
    <w:rsid w:val="006D25E0"/>
    <w:rsid w:val="006D25EB"/>
    <w:rsid w:val="006D29E7"/>
    <w:rsid w:val="006D2A6E"/>
    <w:rsid w:val="006D2AE5"/>
    <w:rsid w:val="006D2BDD"/>
    <w:rsid w:val="006D2D69"/>
    <w:rsid w:val="006D3165"/>
    <w:rsid w:val="006D31B7"/>
    <w:rsid w:val="006D3608"/>
    <w:rsid w:val="006D37D6"/>
    <w:rsid w:val="006D3B40"/>
    <w:rsid w:val="006D3E7C"/>
    <w:rsid w:val="006D4479"/>
    <w:rsid w:val="006D47DE"/>
    <w:rsid w:val="006D4A8D"/>
    <w:rsid w:val="006D4B0B"/>
    <w:rsid w:val="006D4B0D"/>
    <w:rsid w:val="006D4BAF"/>
    <w:rsid w:val="006D4BE8"/>
    <w:rsid w:val="006D4DC7"/>
    <w:rsid w:val="006D4E0C"/>
    <w:rsid w:val="006D4E15"/>
    <w:rsid w:val="006D4EEE"/>
    <w:rsid w:val="006D4F88"/>
    <w:rsid w:val="006D51BE"/>
    <w:rsid w:val="006D5324"/>
    <w:rsid w:val="006D568C"/>
    <w:rsid w:val="006D56A7"/>
    <w:rsid w:val="006D56AB"/>
    <w:rsid w:val="006D574D"/>
    <w:rsid w:val="006D576D"/>
    <w:rsid w:val="006D5809"/>
    <w:rsid w:val="006D5A89"/>
    <w:rsid w:val="006D5E64"/>
    <w:rsid w:val="006D5F01"/>
    <w:rsid w:val="006D5F21"/>
    <w:rsid w:val="006D5F75"/>
    <w:rsid w:val="006D5FB8"/>
    <w:rsid w:val="006D6043"/>
    <w:rsid w:val="006D6092"/>
    <w:rsid w:val="006D635A"/>
    <w:rsid w:val="006D642F"/>
    <w:rsid w:val="006D643C"/>
    <w:rsid w:val="006D6773"/>
    <w:rsid w:val="006D67D9"/>
    <w:rsid w:val="006D6882"/>
    <w:rsid w:val="006D68AD"/>
    <w:rsid w:val="006D69B7"/>
    <w:rsid w:val="006D6AC6"/>
    <w:rsid w:val="006D6F5E"/>
    <w:rsid w:val="006D7189"/>
    <w:rsid w:val="006D762D"/>
    <w:rsid w:val="006D7656"/>
    <w:rsid w:val="006D7719"/>
    <w:rsid w:val="006D77F4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BE6"/>
    <w:rsid w:val="006E0EF5"/>
    <w:rsid w:val="006E0F77"/>
    <w:rsid w:val="006E11FA"/>
    <w:rsid w:val="006E124D"/>
    <w:rsid w:val="006E1362"/>
    <w:rsid w:val="006E1A68"/>
    <w:rsid w:val="006E1CBC"/>
    <w:rsid w:val="006E1CDD"/>
    <w:rsid w:val="006E1D82"/>
    <w:rsid w:val="006E1D90"/>
    <w:rsid w:val="006E1DE7"/>
    <w:rsid w:val="006E1EC3"/>
    <w:rsid w:val="006E2214"/>
    <w:rsid w:val="006E224A"/>
    <w:rsid w:val="006E2350"/>
    <w:rsid w:val="006E23DC"/>
    <w:rsid w:val="006E266E"/>
    <w:rsid w:val="006E26B8"/>
    <w:rsid w:val="006E2934"/>
    <w:rsid w:val="006E29C4"/>
    <w:rsid w:val="006E2A4E"/>
    <w:rsid w:val="006E2B26"/>
    <w:rsid w:val="006E2B7E"/>
    <w:rsid w:val="006E2CCB"/>
    <w:rsid w:val="006E2E2D"/>
    <w:rsid w:val="006E2FF2"/>
    <w:rsid w:val="006E3292"/>
    <w:rsid w:val="006E32CB"/>
    <w:rsid w:val="006E34D9"/>
    <w:rsid w:val="006E3615"/>
    <w:rsid w:val="006E3813"/>
    <w:rsid w:val="006E3A34"/>
    <w:rsid w:val="006E3B69"/>
    <w:rsid w:val="006E3DE7"/>
    <w:rsid w:val="006E3FFC"/>
    <w:rsid w:val="006E421D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1"/>
    <w:rsid w:val="006E4ABB"/>
    <w:rsid w:val="006E4B2B"/>
    <w:rsid w:val="006E4B3A"/>
    <w:rsid w:val="006E5104"/>
    <w:rsid w:val="006E5136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A9F"/>
    <w:rsid w:val="006E6BCC"/>
    <w:rsid w:val="006E6DB6"/>
    <w:rsid w:val="006E6E43"/>
    <w:rsid w:val="006E701E"/>
    <w:rsid w:val="006E7035"/>
    <w:rsid w:val="006E70E9"/>
    <w:rsid w:val="006E7363"/>
    <w:rsid w:val="006E74CA"/>
    <w:rsid w:val="006E7632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9FA"/>
    <w:rsid w:val="006F1AC4"/>
    <w:rsid w:val="006F1AD7"/>
    <w:rsid w:val="006F1AE0"/>
    <w:rsid w:val="006F1DF7"/>
    <w:rsid w:val="006F21C9"/>
    <w:rsid w:val="006F23E8"/>
    <w:rsid w:val="006F24E5"/>
    <w:rsid w:val="006F2883"/>
    <w:rsid w:val="006F28A6"/>
    <w:rsid w:val="006F2BA3"/>
    <w:rsid w:val="006F2E81"/>
    <w:rsid w:val="006F2FE4"/>
    <w:rsid w:val="006F300E"/>
    <w:rsid w:val="006F30E4"/>
    <w:rsid w:val="006F334F"/>
    <w:rsid w:val="006F33D2"/>
    <w:rsid w:val="006F350E"/>
    <w:rsid w:val="006F38B1"/>
    <w:rsid w:val="006F39B6"/>
    <w:rsid w:val="006F3AD8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63"/>
    <w:rsid w:val="006F56BA"/>
    <w:rsid w:val="006F577E"/>
    <w:rsid w:val="006F5882"/>
    <w:rsid w:val="006F5985"/>
    <w:rsid w:val="006F59B6"/>
    <w:rsid w:val="006F5AED"/>
    <w:rsid w:val="006F5AF0"/>
    <w:rsid w:val="006F5BA5"/>
    <w:rsid w:val="006F5D25"/>
    <w:rsid w:val="006F5DF6"/>
    <w:rsid w:val="006F5EA5"/>
    <w:rsid w:val="006F5F39"/>
    <w:rsid w:val="006F5FC2"/>
    <w:rsid w:val="006F6122"/>
    <w:rsid w:val="006F6248"/>
    <w:rsid w:val="006F645A"/>
    <w:rsid w:val="006F64D7"/>
    <w:rsid w:val="006F6B21"/>
    <w:rsid w:val="006F6B4E"/>
    <w:rsid w:val="006F6B6A"/>
    <w:rsid w:val="006F6BE4"/>
    <w:rsid w:val="006F6CBA"/>
    <w:rsid w:val="006F6EA8"/>
    <w:rsid w:val="006F6F4E"/>
    <w:rsid w:val="006F70BD"/>
    <w:rsid w:val="006F71E0"/>
    <w:rsid w:val="006F740B"/>
    <w:rsid w:val="006F74EB"/>
    <w:rsid w:val="006F7532"/>
    <w:rsid w:val="006F76C3"/>
    <w:rsid w:val="006F7936"/>
    <w:rsid w:val="006F7CE3"/>
    <w:rsid w:val="0070015B"/>
    <w:rsid w:val="007003D4"/>
    <w:rsid w:val="00700612"/>
    <w:rsid w:val="00700617"/>
    <w:rsid w:val="0070073A"/>
    <w:rsid w:val="0070092D"/>
    <w:rsid w:val="00700BED"/>
    <w:rsid w:val="00700C22"/>
    <w:rsid w:val="00700D49"/>
    <w:rsid w:val="00700DCD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B44"/>
    <w:rsid w:val="00701C7A"/>
    <w:rsid w:val="00701CD2"/>
    <w:rsid w:val="0070248A"/>
    <w:rsid w:val="0070254F"/>
    <w:rsid w:val="0070266F"/>
    <w:rsid w:val="00702734"/>
    <w:rsid w:val="00702843"/>
    <w:rsid w:val="0070284D"/>
    <w:rsid w:val="00702992"/>
    <w:rsid w:val="00702AAA"/>
    <w:rsid w:val="00702ACA"/>
    <w:rsid w:val="00702B49"/>
    <w:rsid w:val="00702C36"/>
    <w:rsid w:val="00702CB2"/>
    <w:rsid w:val="00702DCD"/>
    <w:rsid w:val="0070307C"/>
    <w:rsid w:val="007033F5"/>
    <w:rsid w:val="00703578"/>
    <w:rsid w:val="007035FB"/>
    <w:rsid w:val="007036CB"/>
    <w:rsid w:val="00703782"/>
    <w:rsid w:val="007037B2"/>
    <w:rsid w:val="007037CD"/>
    <w:rsid w:val="0070389E"/>
    <w:rsid w:val="00703A35"/>
    <w:rsid w:val="00703A60"/>
    <w:rsid w:val="00703E5D"/>
    <w:rsid w:val="00704209"/>
    <w:rsid w:val="0070447B"/>
    <w:rsid w:val="007044A1"/>
    <w:rsid w:val="007045D9"/>
    <w:rsid w:val="00704609"/>
    <w:rsid w:val="007047D5"/>
    <w:rsid w:val="00704803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2B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5F68"/>
    <w:rsid w:val="00706374"/>
    <w:rsid w:val="00706473"/>
    <w:rsid w:val="00706628"/>
    <w:rsid w:val="0070666A"/>
    <w:rsid w:val="00706AFF"/>
    <w:rsid w:val="00706B1B"/>
    <w:rsid w:val="00706BB5"/>
    <w:rsid w:val="00706E45"/>
    <w:rsid w:val="00706EC5"/>
    <w:rsid w:val="007070FE"/>
    <w:rsid w:val="007071C0"/>
    <w:rsid w:val="00707763"/>
    <w:rsid w:val="00707C01"/>
    <w:rsid w:val="00710421"/>
    <w:rsid w:val="007108D6"/>
    <w:rsid w:val="0071092E"/>
    <w:rsid w:val="00710BA3"/>
    <w:rsid w:val="0071116D"/>
    <w:rsid w:val="0071124C"/>
    <w:rsid w:val="007112CF"/>
    <w:rsid w:val="00711485"/>
    <w:rsid w:val="007114A0"/>
    <w:rsid w:val="007114B3"/>
    <w:rsid w:val="007114DA"/>
    <w:rsid w:val="00711705"/>
    <w:rsid w:val="00711772"/>
    <w:rsid w:val="0071185A"/>
    <w:rsid w:val="00711991"/>
    <w:rsid w:val="00711B6D"/>
    <w:rsid w:val="00711E1A"/>
    <w:rsid w:val="00711E6F"/>
    <w:rsid w:val="00711EE7"/>
    <w:rsid w:val="00712112"/>
    <w:rsid w:val="00712145"/>
    <w:rsid w:val="007122B0"/>
    <w:rsid w:val="0071243F"/>
    <w:rsid w:val="00712748"/>
    <w:rsid w:val="0071282F"/>
    <w:rsid w:val="00712A1D"/>
    <w:rsid w:val="00712F04"/>
    <w:rsid w:val="00712F8E"/>
    <w:rsid w:val="0071314E"/>
    <w:rsid w:val="0071317B"/>
    <w:rsid w:val="007131D2"/>
    <w:rsid w:val="0071325D"/>
    <w:rsid w:val="0071338B"/>
    <w:rsid w:val="007138A6"/>
    <w:rsid w:val="007138FF"/>
    <w:rsid w:val="00713BB7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D9E"/>
    <w:rsid w:val="00715F36"/>
    <w:rsid w:val="00716324"/>
    <w:rsid w:val="0071636A"/>
    <w:rsid w:val="00716526"/>
    <w:rsid w:val="007168CE"/>
    <w:rsid w:val="00716982"/>
    <w:rsid w:val="00716B7C"/>
    <w:rsid w:val="00716DBD"/>
    <w:rsid w:val="00716E6D"/>
    <w:rsid w:val="00716FC0"/>
    <w:rsid w:val="00717495"/>
    <w:rsid w:val="0071755F"/>
    <w:rsid w:val="0071796A"/>
    <w:rsid w:val="00717A97"/>
    <w:rsid w:val="00717B7D"/>
    <w:rsid w:val="00717BC6"/>
    <w:rsid w:val="00720075"/>
    <w:rsid w:val="00720500"/>
    <w:rsid w:val="00720653"/>
    <w:rsid w:val="0072087B"/>
    <w:rsid w:val="00720D50"/>
    <w:rsid w:val="0072103B"/>
    <w:rsid w:val="0072129A"/>
    <w:rsid w:val="0072167A"/>
    <w:rsid w:val="00721926"/>
    <w:rsid w:val="00721ABB"/>
    <w:rsid w:val="00721B39"/>
    <w:rsid w:val="00721B65"/>
    <w:rsid w:val="00721D05"/>
    <w:rsid w:val="00722052"/>
    <w:rsid w:val="0072210F"/>
    <w:rsid w:val="007221C1"/>
    <w:rsid w:val="00722323"/>
    <w:rsid w:val="00722362"/>
    <w:rsid w:val="0072249E"/>
    <w:rsid w:val="00722941"/>
    <w:rsid w:val="007230AA"/>
    <w:rsid w:val="007230DB"/>
    <w:rsid w:val="00723146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136"/>
    <w:rsid w:val="00724687"/>
    <w:rsid w:val="007246A7"/>
    <w:rsid w:val="0072475D"/>
    <w:rsid w:val="007247C9"/>
    <w:rsid w:val="00724833"/>
    <w:rsid w:val="00724F52"/>
    <w:rsid w:val="00724F6E"/>
    <w:rsid w:val="00724FA8"/>
    <w:rsid w:val="007255D3"/>
    <w:rsid w:val="00725746"/>
    <w:rsid w:val="00725980"/>
    <w:rsid w:val="00725A46"/>
    <w:rsid w:val="00725AEB"/>
    <w:rsid w:val="00725D6D"/>
    <w:rsid w:val="00725DAA"/>
    <w:rsid w:val="00725DF8"/>
    <w:rsid w:val="007260E0"/>
    <w:rsid w:val="0072625B"/>
    <w:rsid w:val="00726294"/>
    <w:rsid w:val="0072668F"/>
    <w:rsid w:val="007266F0"/>
    <w:rsid w:val="00726818"/>
    <w:rsid w:val="00726843"/>
    <w:rsid w:val="0072686A"/>
    <w:rsid w:val="0072688D"/>
    <w:rsid w:val="00726AAC"/>
    <w:rsid w:val="00726AFE"/>
    <w:rsid w:val="00726CE3"/>
    <w:rsid w:val="00726F36"/>
    <w:rsid w:val="00727462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69E"/>
    <w:rsid w:val="00730878"/>
    <w:rsid w:val="00730E56"/>
    <w:rsid w:val="00730F0A"/>
    <w:rsid w:val="007311EE"/>
    <w:rsid w:val="00731576"/>
    <w:rsid w:val="007318E5"/>
    <w:rsid w:val="00731A0B"/>
    <w:rsid w:val="00731ABC"/>
    <w:rsid w:val="00731D7C"/>
    <w:rsid w:val="00731DD0"/>
    <w:rsid w:val="00732366"/>
    <w:rsid w:val="00732818"/>
    <w:rsid w:val="00732837"/>
    <w:rsid w:val="007328CE"/>
    <w:rsid w:val="00732A9A"/>
    <w:rsid w:val="00732AD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01"/>
    <w:rsid w:val="00734D77"/>
    <w:rsid w:val="00734EB5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5DDE"/>
    <w:rsid w:val="0073629F"/>
    <w:rsid w:val="007362F1"/>
    <w:rsid w:val="007364BA"/>
    <w:rsid w:val="00736682"/>
    <w:rsid w:val="00736694"/>
    <w:rsid w:val="007367A2"/>
    <w:rsid w:val="007367C6"/>
    <w:rsid w:val="007368D8"/>
    <w:rsid w:val="00736976"/>
    <w:rsid w:val="00736A5F"/>
    <w:rsid w:val="00736B19"/>
    <w:rsid w:val="00736B61"/>
    <w:rsid w:val="00736C5B"/>
    <w:rsid w:val="00736DA8"/>
    <w:rsid w:val="00737354"/>
    <w:rsid w:val="00737376"/>
    <w:rsid w:val="007374AA"/>
    <w:rsid w:val="007376CC"/>
    <w:rsid w:val="007377D3"/>
    <w:rsid w:val="0073798F"/>
    <w:rsid w:val="00737B32"/>
    <w:rsid w:val="00737CE1"/>
    <w:rsid w:val="00737D45"/>
    <w:rsid w:val="00737D48"/>
    <w:rsid w:val="00740001"/>
    <w:rsid w:val="0074004F"/>
    <w:rsid w:val="00740072"/>
    <w:rsid w:val="007401DB"/>
    <w:rsid w:val="007404AE"/>
    <w:rsid w:val="00740529"/>
    <w:rsid w:val="007405DF"/>
    <w:rsid w:val="00740625"/>
    <w:rsid w:val="00740654"/>
    <w:rsid w:val="00740674"/>
    <w:rsid w:val="00740A32"/>
    <w:rsid w:val="00740AB1"/>
    <w:rsid w:val="00740BE0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688"/>
    <w:rsid w:val="007437B8"/>
    <w:rsid w:val="00743A00"/>
    <w:rsid w:val="00743BFF"/>
    <w:rsid w:val="00743C63"/>
    <w:rsid w:val="00743E22"/>
    <w:rsid w:val="007441A5"/>
    <w:rsid w:val="00744202"/>
    <w:rsid w:val="0074426E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C8C"/>
    <w:rsid w:val="00744F1A"/>
    <w:rsid w:val="0074504E"/>
    <w:rsid w:val="007450AD"/>
    <w:rsid w:val="00745154"/>
    <w:rsid w:val="00745234"/>
    <w:rsid w:val="0074529C"/>
    <w:rsid w:val="0074529F"/>
    <w:rsid w:val="007452B2"/>
    <w:rsid w:val="00745502"/>
    <w:rsid w:val="007455B9"/>
    <w:rsid w:val="00745695"/>
    <w:rsid w:val="00745AC7"/>
    <w:rsid w:val="00745ECB"/>
    <w:rsid w:val="0074626E"/>
    <w:rsid w:val="007462BA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6F83"/>
    <w:rsid w:val="00747085"/>
    <w:rsid w:val="0074714A"/>
    <w:rsid w:val="0074720C"/>
    <w:rsid w:val="0074763B"/>
    <w:rsid w:val="0074798D"/>
    <w:rsid w:val="00747C35"/>
    <w:rsid w:val="00747C38"/>
    <w:rsid w:val="00747D62"/>
    <w:rsid w:val="00747DAC"/>
    <w:rsid w:val="00747FF5"/>
    <w:rsid w:val="00750044"/>
    <w:rsid w:val="00750079"/>
    <w:rsid w:val="0075038E"/>
    <w:rsid w:val="00750511"/>
    <w:rsid w:val="0075051F"/>
    <w:rsid w:val="007505F7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0D5"/>
    <w:rsid w:val="0075312D"/>
    <w:rsid w:val="0075318F"/>
    <w:rsid w:val="007531B2"/>
    <w:rsid w:val="0075332E"/>
    <w:rsid w:val="00753431"/>
    <w:rsid w:val="0075364C"/>
    <w:rsid w:val="007536AF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C94"/>
    <w:rsid w:val="00755CC0"/>
    <w:rsid w:val="00755D88"/>
    <w:rsid w:val="00755E0E"/>
    <w:rsid w:val="00755E43"/>
    <w:rsid w:val="00755F6B"/>
    <w:rsid w:val="007561D5"/>
    <w:rsid w:val="00756268"/>
    <w:rsid w:val="00756360"/>
    <w:rsid w:val="007563C8"/>
    <w:rsid w:val="007565A2"/>
    <w:rsid w:val="007565B4"/>
    <w:rsid w:val="00756A1B"/>
    <w:rsid w:val="00756B9A"/>
    <w:rsid w:val="00756CE3"/>
    <w:rsid w:val="00756ECF"/>
    <w:rsid w:val="007572C8"/>
    <w:rsid w:val="0075731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EE"/>
    <w:rsid w:val="00760079"/>
    <w:rsid w:val="0076011D"/>
    <w:rsid w:val="00760136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C2B"/>
    <w:rsid w:val="00760D24"/>
    <w:rsid w:val="00760D27"/>
    <w:rsid w:val="00760E3E"/>
    <w:rsid w:val="0076114A"/>
    <w:rsid w:val="007611F0"/>
    <w:rsid w:val="00761404"/>
    <w:rsid w:val="0076150F"/>
    <w:rsid w:val="007617C3"/>
    <w:rsid w:val="00761C54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737"/>
    <w:rsid w:val="0076389C"/>
    <w:rsid w:val="00763B50"/>
    <w:rsid w:val="00763F4C"/>
    <w:rsid w:val="00764029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8D1"/>
    <w:rsid w:val="00765A7B"/>
    <w:rsid w:val="00765D25"/>
    <w:rsid w:val="0076601D"/>
    <w:rsid w:val="00766114"/>
    <w:rsid w:val="007661AE"/>
    <w:rsid w:val="007661F4"/>
    <w:rsid w:val="00766266"/>
    <w:rsid w:val="007663A1"/>
    <w:rsid w:val="0076642B"/>
    <w:rsid w:val="00766573"/>
    <w:rsid w:val="007665B0"/>
    <w:rsid w:val="0076664B"/>
    <w:rsid w:val="00766B4C"/>
    <w:rsid w:val="00766B54"/>
    <w:rsid w:val="00766CC9"/>
    <w:rsid w:val="00766DF7"/>
    <w:rsid w:val="00766E8E"/>
    <w:rsid w:val="00766F52"/>
    <w:rsid w:val="00767016"/>
    <w:rsid w:val="007672AA"/>
    <w:rsid w:val="0076763B"/>
    <w:rsid w:val="007676EB"/>
    <w:rsid w:val="007677C0"/>
    <w:rsid w:val="00767B94"/>
    <w:rsid w:val="00767C25"/>
    <w:rsid w:val="00767CAB"/>
    <w:rsid w:val="00767F8E"/>
    <w:rsid w:val="00767FCB"/>
    <w:rsid w:val="007700F8"/>
    <w:rsid w:val="007700FC"/>
    <w:rsid w:val="0077022D"/>
    <w:rsid w:val="0077057D"/>
    <w:rsid w:val="00770590"/>
    <w:rsid w:val="007709DF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08A"/>
    <w:rsid w:val="00773416"/>
    <w:rsid w:val="007735A4"/>
    <w:rsid w:val="007737BB"/>
    <w:rsid w:val="007737D7"/>
    <w:rsid w:val="007737E2"/>
    <w:rsid w:val="00773826"/>
    <w:rsid w:val="00773BBE"/>
    <w:rsid w:val="00773BD1"/>
    <w:rsid w:val="00773E7F"/>
    <w:rsid w:val="00773EF3"/>
    <w:rsid w:val="00773F9B"/>
    <w:rsid w:val="007741F5"/>
    <w:rsid w:val="0077439E"/>
    <w:rsid w:val="007743C0"/>
    <w:rsid w:val="00774538"/>
    <w:rsid w:val="00774588"/>
    <w:rsid w:val="0077463D"/>
    <w:rsid w:val="00774757"/>
    <w:rsid w:val="00774AB7"/>
    <w:rsid w:val="00774D81"/>
    <w:rsid w:val="00774DEA"/>
    <w:rsid w:val="00774E89"/>
    <w:rsid w:val="00774F66"/>
    <w:rsid w:val="00775174"/>
    <w:rsid w:val="00775249"/>
    <w:rsid w:val="007753DE"/>
    <w:rsid w:val="0077574C"/>
    <w:rsid w:val="007757A1"/>
    <w:rsid w:val="007758EC"/>
    <w:rsid w:val="00775938"/>
    <w:rsid w:val="00775A66"/>
    <w:rsid w:val="00775A7D"/>
    <w:rsid w:val="00775CB4"/>
    <w:rsid w:val="00775CBA"/>
    <w:rsid w:val="00775F9C"/>
    <w:rsid w:val="00775FF1"/>
    <w:rsid w:val="007760D8"/>
    <w:rsid w:val="007761D5"/>
    <w:rsid w:val="00776251"/>
    <w:rsid w:val="0077629E"/>
    <w:rsid w:val="00776443"/>
    <w:rsid w:val="00776501"/>
    <w:rsid w:val="00776510"/>
    <w:rsid w:val="00776787"/>
    <w:rsid w:val="00776883"/>
    <w:rsid w:val="0077692C"/>
    <w:rsid w:val="00776A08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29"/>
    <w:rsid w:val="0078045D"/>
    <w:rsid w:val="00780492"/>
    <w:rsid w:val="00780523"/>
    <w:rsid w:val="00780587"/>
    <w:rsid w:val="0078064D"/>
    <w:rsid w:val="00780673"/>
    <w:rsid w:val="00780727"/>
    <w:rsid w:val="0078079E"/>
    <w:rsid w:val="007807E5"/>
    <w:rsid w:val="007807EE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83D"/>
    <w:rsid w:val="007819AF"/>
    <w:rsid w:val="00781A5A"/>
    <w:rsid w:val="00781A7F"/>
    <w:rsid w:val="00781C6D"/>
    <w:rsid w:val="007820A7"/>
    <w:rsid w:val="0078214F"/>
    <w:rsid w:val="00782259"/>
    <w:rsid w:val="007823A6"/>
    <w:rsid w:val="0078241C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7F0"/>
    <w:rsid w:val="00784BD7"/>
    <w:rsid w:val="00784E4D"/>
    <w:rsid w:val="00784E80"/>
    <w:rsid w:val="00784EBF"/>
    <w:rsid w:val="007855B6"/>
    <w:rsid w:val="007855C9"/>
    <w:rsid w:val="0078572B"/>
    <w:rsid w:val="00785811"/>
    <w:rsid w:val="00785EAD"/>
    <w:rsid w:val="00785EDC"/>
    <w:rsid w:val="007860E5"/>
    <w:rsid w:val="007861BF"/>
    <w:rsid w:val="0078669F"/>
    <w:rsid w:val="00786B19"/>
    <w:rsid w:val="00786B92"/>
    <w:rsid w:val="00786CB7"/>
    <w:rsid w:val="00787133"/>
    <w:rsid w:val="007871DD"/>
    <w:rsid w:val="0078727F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0EE3"/>
    <w:rsid w:val="0079103F"/>
    <w:rsid w:val="007910C2"/>
    <w:rsid w:val="007913DA"/>
    <w:rsid w:val="00791492"/>
    <w:rsid w:val="007915E8"/>
    <w:rsid w:val="00791795"/>
    <w:rsid w:val="0079180E"/>
    <w:rsid w:val="00791849"/>
    <w:rsid w:val="00791969"/>
    <w:rsid w:val="007919C2"/>
    <w:rsid w:val="00791D57"/>
    <w:rsid w:val="00792595"/>
    <w:rsid w:val="0079295C"/>
    <w:rsid w:val="00792A1D"/>
    <w:rsid w:val="00792BFB"/>
    <w:rsid w:val="00792D9F"/>
    <w:rsid w:val="00792F64"/>
    <w:rsid w:val="007930D1"/>
    <w:rsid w:val="0079317B"/>
    <w:rsid w:val="00793180"/>
    <w:rsid w:val="0079322F"/>
    <w:rsid w:val="00793237"/>
    <w:rsid w:val="00793341"/>
    <w:rsid w:val="0079358F"/>
    <w:rsid w:val="0079359E"/>
    <w:rsid w:val="0079362E"/>
    <w:rsid w:val="007937E7"/>
    <w:rsid w:val="007939A4"/>
    <w:rsid w:val="00793ABE"/>
    <w:rsid w:val="00793D5A"/>
    <w:rsid w:val="00793DE8"/>
    <w:rsid w:val="00793E3A"/>
    <w:rsid w:val="00793E8A"/>
    <w:rsid w:val="00793F50"/>
    <w:rsid w:val="007940AA"/>
    <w:rsid w:val="00794555"/>
    <w:rsid w:val="00794746"/>
    <w:rsid w:val="00794792"/>
    <w:rsid w:val="0079481B"/>
    <w:rsid w:val="00794941"/>
    <w:rsid w:val="00794A62"/>
    <w:rsid w:val="00794D64"/>
    <w:rsid w:val="00794F19"/>
    <w:rsid w:val="007951B9"/>
    <w:rsid w:val="0079522E"/>
    <w:rsid w:val="00795264"/>
    <w:rsid w:val="00795375"/>
    <w:rsid w:val="00795558"/>
    <w:rsid w:val="007955C6"/>
    <w:rsid w:val="00795698"/>
    <w:rsid w:val="00795827"/>
    <w:rsid w:val="0079583C"/>
    <w:rsid w:val="007959D3"/>
    <w:rsid w:val="00795A28"/>
    <w:rsid w:val="00796004"/>
    <w:rsid w:val="00796160"/>
    <w:rsid w:val="00796161"/>
    <w:rsid w:val="007963A2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28"/>
    <w:rsid w:val="00797BA0"/>
    <w:rsid w:val="00797BF2"/>
    <w:rsid w:val="00797D0D"/>
    <w:rsid w:val="00797D3A"/>
    <w:rsid w:val="00797D8C"/>
    <w:rsid w:val="00797E62"/>
    <w:rsid w:val="007A00A8"/>
    <w:rsid w:val="007A01A8"/>
    <w:rsid w:val="007A01B9"/>
    <w:rsid w:val="007A026D"/>
    <w:rsid w:val="007A02A1"/>
    <w:rsid w:val="007A02C1"/>
    <w:rsid w:val="007A03F9"/>
    <w:rsid w:val="007A06A6"/>
    <w:rsid w:val="007A0761"/>
    <w:rsid w:val="007A078B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9C3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A70"/>
    <w:rsid w:val="007A2DA5"/>
    <w:rsid w:val="007A2E15"/>
    <w:rsid w:val="007A3402"/>
    <w:rsid w:val="007A353B"/>
    <w:rsid w:val="007A36C7"/>
    <w:rsid w:val="007A3883"/>
    <w:rsid w:val="007A3894"/>
    <w:rsid w:val="007A38A9"/>
    <w:rsid w:val="007A38DB"/>
    <w:rsid w:val="007A3A03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1B"/>
    <w:rsid w:val="007A5129"/>
    <w:rsid w:val="007A5146"/>
    <w:rsid w:val="007A52E5"/>
    <w:rsid w:val="007A5437"/>
    <w:rsid w:val="007A5446"/>
    <w:rsid w:val="007A54A6"/>
    <w:rsid w:val="007A55A1"/>
    <w:rsid w:val="007A55E2"/>
    <w:rsid w:val="007A571D"/>
    <w:rsid w:val="007A57C5"/>
    <w:rsid w:val="007A589D"/>
    <w:rsid w:val="007A5B62"/>
    <w:rsid w:val="007A5CF6"/>
    <w:rsid w:val="007A5D39"/>
    <w:rsid w:val="007A5D83"/>
    <w:rsid w:val="007A5DA2"/>
    <w:rsid w:val="007A5F22"/>
    <w:rsid w:val="007A6038"/>
    <w:rsid w:val="007A613E"/>
    <w:rsid w:val="007A6170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EE1"/>
    <w:rsid w:val="007A6FBB"/>
    <w:rsid w:val="007A72B1"/>
    <w:rsid w:val="007A72B8"/>
    <w:rsid w:val="007A7385"/>
    <w:rsid w:val="007A7394"/>
    <w:rsid w:val="007A7406"/>
    <w:rsid w:val="007A7430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3E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04B"/>
    <w:rsid w:val="007B321A"/>
    <w:rsid w:val="007B35DA"/>
    <w:rsid w:val="007B361A"/>
    <w:rsid w:val="007B38EF"/>
    <w:rsid w:val="007B3A8E"/>
    <w:rsid w:val="007B3CFC"/>
    <w:rsid w:val="007B3D0B"/>
    <w:rsid w:val="007B3DCC"/>
    <w:rsid w:val="007B3F26"/>
    <w:rsid w:val="007B3FD7"/>
    <w:rsid w:val="007B4444"/>
    <w:rsid w:val="007B44B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0E"/>
    <w:rsid w:val="007B5C6C"/>
    <w:rsid w:val="007B5C84"/>
    <w:rsid w:val="007B5E35"/>
    <w:rsid w:val="007B5EBC"/>
    <w:rsid w:val="007B614F"/>
    <w:rsid w:val="007B61BE"/>
    <w:rsid w:val="007B61EF"/>
    <w:rsid w:val="007B6444"/>
    <w:rsid w:val="007B675E"/>
    <w:rsid w:val="007B681E"/>
    <w:rsid w:val="007B6A8D"/>
    <w:rsid w:val="007B6B3F"/>
    <w:rsid w:val="007B6C12"/>
    <w:rsid w:val="007B7029"/>
    <w:rsid w:val="007B719C"/>
    <w:rsid w:val="007B71B6"/>
    <w:rsid w:val="007B7290"/>
    <w:rsid w:val="007B72BA"/>
    <w:rsid w:val="007B7480"/>
    <w:rsid w:val="007B76CA"/>
    <w:rsid w:val="007B76CC"/>
    <w:rsid w:val="007B782F"/>
    <w:rsid w:val="007B7A14"/>
    <w:rsid w:val="007B7A60"/>
    <w:rsid w:val="007B7A63"/>
    <w:rsid w:val="007B7BBF"/>
    <w:rsid w:val="007B7E23"/>
    <w:rsid w:val="007C00F0"/>
    <w:rsid w:val="007C028E"/>
    <w:rsid w:val="007C0530"/>
    <w:rsid w:val="007C05FB"/>
    <w:rsid w:val="007C0752"/>
    <w:rsid w:val="007C09DD"/>
    <w:rsid w:val="007C0D41"/>
    <w:rsid w:val="007C0DA6"/>
    <w:rsid w:val="007C0E11"/>
    <w:rsid w:val="007C0EB8"/>
    <w:rsid w:val="007C0F5B"/>
    <w:rsid w:val="007C1167"/>
    <w:rsid w:val="007C1426"/>
    <w:rsid w:val="007C180F"/>
    <w:rsid w:val="007C1AC1"/>
    <w:rsid w:val="007C1D7C"/>
    <w:rsid w:val="007C1EE0"/>
    <w:rsid w:val="007C21E8"/>
    <w:rsid w:val="007C23E4"/>
    <w:rsid w:val="007C24A0"/>
    <w:rsid w:val="007C2543"/>
    <w:rsid w:val="007C2748"/>
    <w:rsid w:val="007C27B4"/>
    <w:rsid w:val="007C27EF"/>
    <w:rsid w:val="007C284B"/>
    <w:rsid w:val="007C2882"/>
    <w:rsid w:val="007C291D"/>
    <w:rsid w:val="007C2C0A"/>
    <w:rsid w:val="007C2C74"/>
    <w:rsid w:val="007C2CAF"/>
    <w:rsid w:val="007C2CBC"/>
    <w:rsid w:val="007C2DD8"/>
    <w:rsid w:val="007C30FF"/>
    <w:rsid w:val="007C31FE"/>
    <w:rsid w:val="007C3497"/>
    <w:rsid w:val="007C34EB"/>
    <w:rsid w:val="007C34F7"/>
    <w:rsid w:val="007C368F"/>
    <w:rsid w:val="007C3879"/>
    <w:rsid w:val="007C39C1"/>
    <w:rsid w:val="007C39EB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4C"/>
    <w:rsid w:val="007C4874"/>
    <w:rsid w:val="007C4890"/>
    <w:rsid w:val="007C4CA0"/>
    <w:rsid w:val="007C4D89"/>
    <w:rsid w:val="007C4DEA"/>
    <w:rsid w:val="007C5073"/>
    <w:rsid w:val="007C50F6"/>
    <w:rsid w:val="007C5364"/>
    <w:rsid w:val="007C5412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5FEB"/>
    <w:rsid w:val="007C6200"/>
    <w:rsid w:val="007C626A"/>
    <w:rsid w:val="007C635E"/>
    <w:rsid w:val="007C6397"/>
    <w:rsid w:val="007C63EB"/>
    <w:rsid w:val="007C643F"/>
    <w:rsid w:val="007C662E"/>
    <w:rsid w:val="007C6706"/>
    <w:rsid w:val="007C6888"/>
    <w:rsid w:val="007C68D3"/>
    <w:rsid w:val="007C6992"/>
    <w:rsid w:val="007C6997"/>
    <w:rsid w:val="007C6AAA"/>
    <w:rsid w:val="007C6CCF"/>
    <w:rsid w:val="007C6E15"/>
    <w:rsid w:val="007C6E94"/>
    <w:rsid w:val="007C7074"/>
    <w:rsid w:val="007C7076"/>
    <w:rsid w:val="007C763D"/>
    <w:rsid w:val="007C7669"/>
    <w:rsid w:val="007C79FB"/>
    <w:rsid w:val="007C7A3C"/>
    <w:rsid w:val="007C7A64"/>
    <w:rsid w:val="007C7A6F"/>
    <w:rsid w:val="007C7D00"/>
    <w:rsid w:val="007C7D95"/>
    <w:rsid w:val="007C7E3A"/>
    <w:rsid w:val="007C7FC4"/>
    <w:rsid w:val="007D00A1"/>
    <w:rsid w:val="007D00A6"/>
    <w:rsid w:val="007D0124"/>
    <w:rsid w:val="007D03BE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4AC"/>
    <w:rsid w:val="007D15B7"/>
    <w:rsid w:val="007D177F"/>
    <w:rsid w:val="007D178D"/>
    <w:rsid w:val="007D1813"/>
    <w:rsid w:val="007D1AE1"/>
    <w:rsid w:val="007D1C12"/>
    <w:rsid w:val="007D1D35"/>
    <w:rsid w:val="007D1DAE"/>
    <w:rsid w:val="007D1E6C"/>
    <w:rsid w:val="007D1F0F"/>
    <w:rsid w:val="007D21A3"/>
    <w:rsid w:val="007D21BE"/>
    <w:rsid w:val="007D23B2"/>
    <w:rsid w:val="007D2551"/>
    <w:rsid w:val="007D27F0"/>
    <w:rsid w:val="007D2927"/>
    <w:rsid w:val="007D2AD8"/>
    <w:rsid w:val="007D2C0A"/>
    <w:rsid w:val="007D2D10"/>
    <w:rsid w:val="007D2D50"/>
    <w:rsid w:val="007D2D69"/>
    <w:rsid w:val="007D2DA1"/>
    <w:rsid w:val="007D2DD7"/>
    <w:rsid w:val="007D2F1E"/>
    <w:rsid w:val="007D302E"/>
    <w:rsid w:val="007D3079"/>
    <w:rsid w:val="007D30C4"/>
    <w:rsid w:val="007D3121"/>
    <w:rsid w:val="007D31A5"/>
    <w:rsid w:val="007D330A"/>
    <w:rsid w:val="007D3579"/>
    <w:rsid w:val="007D3628"/>
    <w:rsid w:val="007D369F"/>
    <w:rsid w:val="007D3705"/>
    <w:rsid w:val="007D37BD"/>
    <w:rsid w:val="007D382B"/>
    <w:rsid w:val="007D3A71"/>
    <w:rsid w:val="007D3B52"/>
    <w:rsid w:val="007D3B78"/>
    <w:rsid w:val="007D3F2D"/>
    <w:rsid w:val="007D3FFC"/>
    <w:rsid w:val="007D40E6"/>
    <w:rsid w:val="007D424A"/>
    <w:rsid w:val="007D425B"/>
    <w:rsid w:val="007D4293"/>
    <w:rsid w:val="007D42E0"/>
    <w:rsid w:val="007D4381"/>
    <w:rsid w:val="007D465D"/>
    <w:rsid w:val="007D468F"/>
    <w:rsid w:val="007D4748"/>
    <w:rsid w:val="007D4906"/>
    <w:rsid w:val="007D498B"/>
    <w:rsid w:val="007D4B63"/>
    <w:rsid w:val="007D4C4B"/>
    <w:rsid w:val="007D4C4D"/>
    <w:rsid w:val="007D4D8F"/>
    <w:rsid w:val="007D4F10"/>
    <w:rsid w:val="007D527C"/>
    <w:rsid w:val="007D52F9"/>
    <w:rsid w:val="007D555B"/>
    <w:rsid w:val="007D5942"/>
    <w:rsid w:val="007D5B12"/>
    <w:rsid w:val="007D5B36"/>
    <w:rsid w:val="007D5DCB"/>
    <w:rsid w:val="007D61AE"/>
    <w:rsid w:val="007D6731"/>
    <w:rsid w:val="007D6802"/>
    <w:rsid w:val="007D6997"/>
    <w:rsid w:val="007D69CB"/>
    <w:rsid w:val="007D69E9"/>
    <w:rsid w:val="007D6E52"/>
    <w:rsid w:val="007D6EE8"/>
    <w:rsid w:val="007D6F30"/>
    <w:rsid w:val="007D6F98"/>
    <w:rsid w:val="007D737D"/>
    <w:rsid w:val="007D749C"/>
    <w:rsid w:val="007D7538"/>
    <w:rsid w:val="007D7700"/>
    <w:rsid w:val="007D77E5"/>
    <w:rsid w:val="007D79F4"/>
    <w:rsid w:val="007D7B32"/>
    <w:rsid w:val="007D7C93"/>
    <w:rsid w:val="007D7D06"/>
    <w:rsid w:val="007D7D1B"/>
    <w:rsid w:val="007D7DCE"/>
    <w:rsid w:val="007D7E5B"/>
    <w:rsid w:val="007D7EEE"/>
    <w:rsid w:val="007D7F88"/>
    <w:rsid w:val="007E01C6"/>
    <w:rsid w:val="007E0261"/>
    <w:rsid w:val="007E07FB"/>
    <w:rsid w:val="007E0C23"/>
    <w:rsid w:val="007E0E03"/>
    <w:rsid w:val="007E1020"/>
    <w:rsid w:val="007E176F"/>
    <w:rsid w:val="007E1A07"/>
    <w:rsid w:val="007E1AA2"/>
    <w:rsid w:val="007E1C7E"/>
    <w:rsid w:val="007E2087"/>
    <w:rsid w:val="007E20AC"/>
    <w:rsid w:val="007E21B0"/>
    <w:rsid w:val="007E2486"/>
    <w:rsid w:val="007E25C8"/>
    <w:rsid w:val="007E2853"/>
    <w:rsid w:val="007E2B12"/>
    <w:rsid w:val="007E2CD2"/>
    <w:rsid w:val="007E2DE3"/>
    <w:rsid w:val="007E2DEA"/>
    <w:rsid w:val="007E2DFD"/>
    <w:rsid w:val="007E3635"/>
    <w:rsid w:val="007E36C1"/>
    <w:rsid w:val="007E37DD"/>
    <w:rsid w:val="007E3C5F"/>
    <w:rsid w:val="007E3D76"/>
    <w:rsid w:val="007E3DA7"/>
    <w:rsid w:val="007E3E05"/>
    <w:rsid w:val="007E3E92"/>
    <w:rsid w:val="007E411B"/>
    <w:rsid w:val="007E4220"/>
    <w:rsid w:val="007E4427"/>
    <w:rsid w:val="007E459D"/>
    <w:rsid w:val="007E4765"/>
    <w:rsid w:val="007E4CEA"/>
    <w:rsid w:val="007E5052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83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9CC"/>
    <w:rsid w:val="007E7C1A"/>
    <w:rsid w:val="007E7C46"/>
    <w:rsid w:val="007E7E1A"/>
    <w:rsid w:val="007E7F01"/>
    <w:rsid w:val="007E7F9A"/>
    <w:rsid w:val="007F0494"/>
    <w:rsid w:val="007F085B"/>
    <w:rsid w:val="007F0892"/>
    <w:rsid w:val="007F0A19"/>
    <w:rsid w:val="007F0ABF"/>
    <w:rsid w:val="007F0FE1"/>
    <w:rsid w:val="007F1155"/>
    <w:rsid w:val="007F11BC"/>
    <w:rsid w:val="007F1758"/>
    <w:rsid w:val="007F1767"/>
    <w:rsid w:val="007F18F4"/>
    <w:rsid w:val="007F1B5A"/>
    <w:rsid w:val="007F1D2F"/>
    <w:rsid w:val="007F1DFD"/>
    <w:rsid w:val="007F1FB9"/>
    <w:rsid w:val="007F20AF"/>
    <w:rsid w:val="007F219C"/>
    <w:rsid w:val="007F234D"/>
    <w:rsid w:val="007F23E3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542"/>
    <w:rsid w:val="007F3670"/>
    <w:rsid w:val="007F39BE"/>
    <w:rsid w:val="007F3B24"/>
    <w:rsid w:val="007F3D6E"/>
    <w:rsid w:val="007F3FAA"/>
    <w:rsid w:val="007F407B"/>
    <w:rsid w:val="007F4170"/>
    <w:rsid w:val="007F4369"/>
    <w:rsid w:val="007F436E"/>
    <w:rsid w:val="007F43C9"/>
    <w:rsid w:val="007F4439"/>
    <w:rsid w:val="007F44E9"/>
    <w:rsid w:val="007F4785"/>
    <w:rsid w:val="007F4864"/>
    <w:rsid w:val="007F4AB1"/>
    <w:rsid w:val="007F4C84"/>
    <w:rsid w:val="007F4CB7"/>
    <w:rsid w:val="007F4CD4"/>
    <w:rsid w:val="007F4D14"/>
    <w:rsid w:val="007F4E12"/>
    <w:rsid w:val="007F5223"/>
    <w:rsid w:val="007F5783"/>
    <w:rsid w:val="007F57F2"/>
    <w:rsid w:val="007F58FF"/>
    <w:rsid w:val="007F5923"/>
    <w:rsid w:val="007F5D2A"/>
    <w:rsid w:val="007F5DC6"/>
    <w:rsid w:val="007F5E18"/>
    <w:rsid w:val="007F5E31"/>
    <w:rsid w:val="007F5ED5"/>
    <w:rsid w:val="007F6252"/>
    <w:rsid w:val="007F62DB"/>
    <w:rsid w:val="007F631D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46"/>
    <w:rsid w:val="007F71C9"/>
    <w:rsid w:val="007F727B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7F"/>
    <w:rsid w:val="007F7D8D"/>
    <w:rsid w:val="007F7FD9"/>
    <w:rsid w:val="008001EA"/>
    <w:rsid w:val="00800503"/>
    <w:rsid w:val="0080076B"/>
    <w:rsid w:val="0080087C"/>
    <w:rsid w:val="00800E0E"/>
    <w:rsid w:val="00801072"/>
    <w:rsid w:val="008010FF"/>
    <w:rsid w:val="008015CA"/>
    <w:rsid w:val="008015F9"/>
    <w:rsid w:val="008017A3"/>
    <w:rsid w:val="00801A02"/>
    <w:rsid w:val="00801A06"/>
    <w:rsid w:val="00801A33"/>
    <w:rsid w:val="00801A52"/>
    <w:rsid w:val="00801E00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BBA"/>
    <w:rsid w:val="00802C23"/>
    <w:rsid w:val="00802D95"/>
    <w:rsid w:val="00802DA8"/>
    <w:rsid w:val="00802E71"/>
    <w:rsid w:val="00802F68"/>
    <w:rsid w:val="00802FE6"/>
    <w:rsid w:val="00803157"/>
    <w:rsid w:val="00803251"/>
    <w:rsid w:val="0080328E"/>
    <w:rsid w:val="00803810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77D"/>
    <w:rsid w:val="00804AEF"/>
    <w:rsid w:val="00804C80"/>
    <w:rsid w:val="00804D38"/>
    <w:rsid w:val="00804D8A"/>
    <w:rsid w:val="00804F26"/>
    <w:rsid w:val="00804F4D"/>
    <w:rsid w:val="0080526B"/>
    <w:rsid w:val="008052DB"/>
    <w:rsid w:val="008054CA"/>
    <w:rsid w:val="008054D0"/>
    <w:rsid w:val="008054D1"/>
    <w:rsid w:val="008055C7"/>
    <w:rsid w:val="0080560F"/>
    <w:rsid w:val="00805659"/>
    <w:rsid w:val="008058CD"/>
    <w:rsid w:val="008058E8"/>
    <w:rsid w:val="00805AFE"/>
    <w:rsid w:val="00805CD0"/>
    <w:rsid w:val="00805CFC"/>
    <w:rsid w:val="00805E44"/>
    <w:rsid w:val="00805F8D"/>
    <w:rsid w:val="00806089"/>
    <w:rsid w:val="0080631D"/>
    <w:rsid w:val="0080639F"/>
    <w:rsid w:val="0080643E"/>
    <w:rsid w:val="008065F3"/>
    <w:rsid w:val="008066E3"/>
    <w:rsid w:val="00806B91"/>
    <w:rsid w:val="00806C40"/>
    <w:rsid w:val="00806D5B"/>
    <w:rsid w:val="00806DC4"/>
    <w:rsid w:val="00806F6E"/>
    <w:rsid w:val="0080723C"/>
    <w:rsid w:val="008072D0"/>
    <w:rsid w:val="00807730"/>
    <w:rsid w:val="00807777"/>
    <w:rsid w:val="00807A46"/>
    <w:rsid w:val="00807A88"/>
    <w:rsid w:val="00807B86"/>
    <w:rsid w:val="00807BE6"/>
    <w:rsid w:val="00807C3A"/>
    <w:rsid w:val="00807C63"/>
    <w:rsid w:val="00807D3B"/>
    <w:rsid w:val="00807D77"/>
    <w:rsid w:val="00807E3B"/>
    <w:rsid w:val="00807EAC"/>
    <w:rsid w:val="00807EAE"/>
    <w:rsid w:val="0081036D"/>
    <w:rsid w:val="0081058B"/>
    <w:rsid w:val="008105B9"/>
    <w:rsid w:val="008107DC"/>
    <w:rsid w:val="008108DE"/>
    <w:rsid w:val="008109AA"/>
    <w:rsid w:val="00810A1F"/>
    <w:rsid w:val="00810DB3"/>
    <w:rsid w:val="00810DE3"/>
    <w:rsid w:val="00810E76"/>
    <w:rsid w:val="008117B9"/>
    <w:rsid w:val="00811A45"/>
    <w:rsid w:val="00811AF3"/>
    <w:rsid w:val="00811BA2"/>
    <w:rsid w:val="00811C0C"/>
    <w:rsid w:val="00811C31"/>
    <w:rsid w:val="00811CAA"/>
    <w:rsid w:val="00811D24"/>
    <w:rsid w:val="00811F2A"/>
    <w:rsid w:val="0081205A"/>
    <w:rsid w:val="008120C9"/>
    <w:rsid w:val="00812293"/>
    <w:rsid w:val="0081230E"/>
    <w:rsid w:val="00812349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5E0"/>
    <w:rsid w:val="00814767"/>
    <w:rsid w:val="00814776"/>
    <w:rsid w:val="0081480C"/>
    <w:rsid w:val="00814AA5"/>
    <w:rsid w:val="00814DCC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286"/>
    <w:rsid w:val="00816459"/>
    <w:rsid w:val="00816627"/>
    <w:rsid w:val="008167AF"/>
    <w:rsid w:val="0081693E"/>
    <w:rsid w:val="00816C24"/>
    <w:rsid w:val="00816C36"/>
    <w:rsid w:val="00816F3B"/>
    <w:rsid w:val="00816FE5"/>
    <w:rsid w:val="0081704D"/>
    <w:rsid w:val="00817152"/>
    <w:rsid w:val="0081718E"/>
    <w:rsid w:val="008173CC"/>
    <w:rsid w:val="00817533"/>
    <w:rsid w:val="0081753D"/>
    <w:rsid w:val="008176E6"/>
    <w:rsid w:val="00817834"/>
    <w:rsid w:val="00817BC8"/>
    <w:rsid w:val="00817BD7"/>
    <w:rsid w:val="00817C43"/>
    <w:rsid w:val="00817CF0"/>
    <w:rsid w:val="00817F73"/>
    <w:rsid w:val="00820037"/>
    <w:rsid w:val="0082010A"/>
    <w:rsid w:val="008201B9"/>
    <w:rsid w:val="008203EA"/>
    <w:rsid w:val="00820613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17F"/>
    <w:rsid w:val="0082221D"/>
    <w:rsid w:val="008222D2"/>
    <w:rsid w:val="008225A5"/>
    <w:rsid w:val="00822622"/>
    <w:rsid w:val="00822680"/>
    <w:rsid w:val="00822777"/>
    <w:rsid w:val="00822CFF"/>
    <w:rsid w:val="00822FB0"/>
    <w:rsid w:val="00823028"/>
    <w:rsid w:val="00823151"/>
    <w:rsid w:val="008231BC"/>
    <w:rsid w:val="00823276"/>
    <w:rsid w:val="0082332A"/>
    <w:rsid w:val="00823501"/>
    <w:rsid w:val="008236DA"/>
    <w:rsid w:val="00823737"/>
    <w:rsid w:val="008238BE"/>
    <w:rsid w:val="00823BA9"/>
    <w:rsid w:val="0082414A"/>
    <w:rsid w:val="008241F5"/>
    <w:rsid w:val="008242F7"/>
    <w:rsid w:val="008244B9"/>
    <w:rsid w:val="008244C2"/>
    <w:rsid w:val="008245C7"/>
    <w:rsid w:val="0082484E"/>
    <w:rsid w:val="008249AE"/>
    <w:rsid w:val="00824B03"/>
    <w:rsid w:val="00824C3F"/>
    <w:rsid w:val="00824E5A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5EFC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A3A"/>
    <w:rsid w:val="00826A98"/>
    <w:rsid w:val="00826AD5"/>
    <w:rsid w:val="00826B20"/>
    <w:rsid w:val="00826E54"/>
    <w:rsid w:val="0082707F"/>
    <w:rsid w:val="00827128"/>
    <w:rsid w:val="00827216"/>
    <w:rsid w:val="008275B6"/>
    <w:rsid w:val="00827620"/>
    <w:rsid w:val="0082780D"/>
    <w:rsid w:val="00827891"/>
    <w:rsid w:val="00827C27"/>
    <w:rsid w:val="00827C7B"/>
    <w:rsid w:val="00827C89"/>
    <w:rsid w:val="00827E2D"/>
    <w:rsid w:val="00827E89"/>
    <w:rsid w:val="00827EB3"/>
    <w:rsid w:val="00827FCD"/>
    <w:rsid w:val="00830098"/>
    <w:rsid w:val="008301BB"/>
    <w:rsid w:val="008302C7"/>
    <w:rsid w:val="008304D1"/>
    <w:rsid w:val="00830563"/>
    <w:rsid w:val="008305C2"/>
    <w:rsid w:val="0083060E"/>
    <w:rsid w:val="00830C1A"/>
    <w:rsid w:val="00830D95"/>
    <w:rsid w:val="00830DAB"/>
    <w:rsid w:val="00830DBD"/>
    <w:rsid w:val="00830E22"/>
    <w:rsid w:val="00830FF7"/>
    <w:rsid w:val="00831244"/>
    <w:rsid w:val="00831263"/>
    <w:rsid w:val="00831298"/>
    <w:rsid w:val="0083129D"/>
    <w:rsid w:val="0083133F"/>
    <w:rsid w:val="008316EE"/>
    <w:rsid w:val="0083174A"/>
    <w:rsid w:val="00831783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AA0"/>
    <w:rsid w:val="00832DBC"/>
    <w:rsid w:val="00832F97"/>
    <w:rsid w:val="00833140"/>
    <w:rsid w:val="00833346"/>
    <w:rsid w:val="0083339F"/>
    <w:rsid w:val="00833421"/>
    <w:rsid w:val="008336A1"/>
    <w:rsid w:val="008336EB"/>
    <w:rsid w:val="00833754"/>
    <w:rsid w:val="00833765"/>
    <w:rsid w:val="008338E8"/>
    <w:rsid w:val="0083396F"/>
    <w:rsid w:val="00833A34"/>
    <w:rsid w:val="00833A97"/>
    <w:rsid w:val="00833AD8"/>
    <w:rsid w:val="00833C45"/>
    <w:rsid w:val="00833EDF"/>
    <w:rsid w:val="00833F99"/>
    <w:rsid w:val="00834400"/>
    <w:rsid w:val="00834603"/>
    <w:rsid w:val="0083469A"/>
    <w:rsid w:val="008348B8"/>
    <w:rsid w:val="00834B57"/>
    <w:rsid w:val="00834B73"/>
    <w:rsid w:val="00834E7E"/>
    <w:rsid w:val="00835421"/>
    <w:rsid w:val="00835471"/>
    <w:rsid w:val="00835D03"/>
    <w:rsid w:val="00835DE5"/>
    <w:rsid w:val="00836662"/>
    <w:rsid w:val="0083668F"/>
    <w:rsid w:val="00837101"/>
    <w:rsid w:val="00837476"/>
    <w:rsid w:val="00837772"/>
    <w:rsid w:val="00837863"/>
    <w:rsid w:val="00837985"/>
    <w:rsid w:val="008379E3"/>
    <w:rsid w:val="00837A08"/>
    <w:rsid w:val="00837ACA"/>
    <w:rsid w:val="00837DD3"/>
    <w:rsid w:val="00837ECA"/>
    <w:rsid w:val="00840119"/>
    <w:rsid w:val="008402FF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47C"/>
    <w:rsid w:val="00841718"/>
    <w:rsid w:val="0084176A"/>
    <w:rsid w:val="00841822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A"/>
    <w:rsid w:val="00842ECE"/>
    <w:rsid w:val="00842F3A"/>
    <w:rsid w:val="00842FAC"/>
    <w:rsid w:val="00842FB0"/>
    <w:rsid w:val="00843044"/>
    <w:rsid w:val="00843211"/>
    <w:rsid w:val="00843238"/>
    <w:rsid w:val="00843431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80C"/>
    <w:rsid w:val="00844BCC"/>
    <w:rsid w:val="00844DF6"/>
    <w:rsid w:val="00844E04"/>
    <w:rsid w:val="00844E8B"/>
    <w:rsid w:val="008451AC"/>
    <w:rsid w:val="0084524D"/>
    <w:rsid w:val="00845370"/>
    <w:rsid w:val="008453DA"/>
    <w:rsid w:val="008456F4"/>
    <w:rsid w:val="008457DC"/>
    <w:rsid w:val="00845853"/>
    <w:rsid w:val="00845CB0"/>
    <w:rsid w:val="00845D77"/>
    <w:rsid w:val="00845E1A"/>
    <w:rsid w:val="00846037"/>
    <w:rsid w:val="0084666E"/>
    <w:rsid w:val="0084673A"/>
    <w:rsid w:val="00846C6F"/>
    <w:rsid w:val="00846CD2"/>
    <w:rsid w:val="00846D50"/>
    <w:rsid w:val="0084701E"/>
    <w:rsid w:val="0084738A"/>
    <w:rsid w:val="00847400"/>
    <w:rsid w:val="00847408"/>
    <w:rsid w:val="00847429"/>
    <w:rsid w:val="0084757F"/>
    <w:rsid w:val="008475E4"/>
    <w:rsid w:val="0084773E"/>
    <w:rsid w:val="0084781B"/>
    <w:rsid w:val="00847A3C"/>
    <w:rsid w:val="00847A6F"/>
    <w:rsid w:val="00847C27"/>
    <w:rsid w:val="00847C36"/>
    <w:rsid w:val="00847DC6"/>
    <w:rsid w:val="00847E3D"/>
    <w:rsid w:val="00847E76"/>
    <w:rsid w:val="00850428"/>
    <w:rsid w:val="0085064A"/>
    <w:rsid w:val="00850766"/>
    <w:rsid w:val="0085087E"/>
    <w:rsid w:val="008508E1"/>
    <w:rsid w:val="00850968"/>
    <w:rsid w:val="00850A89"/>
    <w:rsid w:val="00850B39"/>
    <w:rsid w:val="00850C5B"/>
    <w:rsid w:val="00850F88"/>
    <w:rsid w:val="00851407"/>
    <w:rsid w:val="008518AF"/>
    <w:rsid w:val="00851C7A"/>
    <w:rsid w:val="00851DD4"/>
    <w:rsid w:val="00851DFC"/>
    <w:rsid w:val="00851EB4"/>
    <w:rsid w:val="00851FE2"/>
    <w:rsid w:val="00851FE9"/>
    <w:rsid w:val="0085201F"/>
    <w:rsid w:val="0085224F"/>
    <w:rsid w:val="008522AA"/>
    <w:rsid w:val="008522CC"/>
    <w:rsid w:val="008523D7"/>
    <w:rsid w:val="00852436"/>
    <w:rsid w:val="00852601"/>
    <w:rsid w:val="008526B9"/>
    <w:rsid w:val="0085299B"/>
    <w:rsid w:val="00852A36"/>
    <w:rsid w:val="00852A46"/>
    <w:rsid w:val="00852BA1"/>
    <w:rsid w:val="00852D22"/>
    <w:rsid w:val="00852E36"/>
    <w:rsid w:val="00852EFC"/>
    <w:rsid w:val="0085328C"/>
    <w:rsid w:val="008536D7"/>
    <w:rsid w:val="0085381B"/>
    <w:rsid w:val="008538B8"/>
    <w:rsid w:val="008538EE"/>
    <w:rsid w:val="00853995"/>
    <w:rsid w:val="008539E4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5BD"/>
    <w:rsid w:val="00854649"/>
    <w:rsid w:val="00854824"/>
    <w:rsid w:val="00854878"/>
    <w:rsid w:val="008548B7"/>
    <w:rsid w:val="008549D7"/>
    <w:rsid w:val="00854A63"/>
    <w:rsid w:val="0085539A"/>
    <w:rsid w:val="00855789"/>
    <w:rsid w:val="0085590A"/>
    <w:rsid w:val="00855B79"/>
    <w:rsid w:val="00855EC7"/>
    <w:rsid w:val="00855F69"/>
    <w:rsid w:val="0085603E"/>
    <w:rsid w:val="00856670"/>
    <w:rsid w:val="00856694"/>
    <w:rsid w:val="008566FD"/>
    <w:rsid w:val="0085672F"/>
    <w:rsid w:val="00856A1C"/>
    <w:rsid w:val="00856D76"/>
    <w:rsid w:val="00856DB9"/>
    <w:rsid w:val="00856E3E"/>
    <w:rsid w:val="00856FF6"/>
    <w:rsid w:val="0085708B"/>
    <w:rsid w:val="00857561"/>
    <w:rsid w:val="008575E2"/>
    <w:rsid w:val="00857663"/>
    <w:rsid w:val="00857781"/>
    <w:rsid w:val="008578AC"/>
    <w:rsid w:val="00857C4A"/>
    <w:rsid w:val="00857DB5"/>
    <w:rsid w:val="00860074"/>
    <w:rsid w:val="0086007A"/>
    <w:rsid w:val="008602F1"/>
    <w:rsid w:val="0086038E"/>
    <w:rsid w:val="008604DB"/>
    <w:rsid w:val="00860755"/>
    <w:rsid w:val="00860CD6"/>
    <w:rsid w:val="00860D43"/>
    <w:rsid w:val="00860E98"/>
    <w:rsid w:val="00860EF7"/>
    <w:rsid w:val="00860F90"/>
    <w:rsid w:val="00860F95"/>
    <w:rsid w:val="008611D4"/>
    <w:rsid w:val="00861232"/>
    <w:rsid w:val="0086127A"/>
    <w:rsid w:val="0086134D"/>
    <w:rsid w:val="008614B9"/>
    <w:rsid w:val="008618EB"/>
    <w:rsid w:val="00861903"/>
    <w:rsid w:val="008619EE"/>
    <w:rsid w:val="00861ACC"/>
    <w:rsid w:val="00861B51"/>
    <w:rsid w:val="00861D4D"/>
    <w:rsid w:val="00861E5B"/>
    <w:rsid w:val="0086212F"/>
    <w:rsid w:val="00862216"/>
    <w:rsid w:val="008622E0"/>
    <w:rsid w:val="008622F1"/>
    <w:rsid w:val="008623D1"/>
    <w:rsid w:val="008623DD"/>
    <w:rsid w:val="0086254A"/>
    <w:rsid w:val="0086259B"/>
    <w:rsid w:val="0086269E"/>
    <w:rsid w:val="00862710"/>
    <w:rsid w:val="00862774"/>
    <w:rsid w:val="00862830"/>
    <w:rsid w:val="00862AAF"/>
    <w:rsid w:val="00862B18"/>
    <w:rsid w:val="00862BBC"/>
    <w:rsid w:val="00862C10"/>
    <w:rsid w:val="00862C9A"/>
    <w:rsid w:val="00862FAD"/>
    <w:rsid w:val="0086307D"/>
    <w:rsid w:val="00863178"/>
    <w:rsid w:val="00863238"/>
    <w:rsid w:val="008633C0"/>
    <w:rsid w:val="00863494"/>
    <w:rsid w:val="00863625"/>
    <w:rsid w:val="00863858"/>
    <w:rsid w:val="0086388C"/>
    <w:rsid w:val="00863A28"/>
    <w:rsid w:val="00863B64"/>
    <w:rsid w:val="00863C19"/>
    <w:rsid w:val="00863CCE"/>
    <w:rsid w:val="00863DA3"/>
    <w:rsid w:val="00863EA5"/>
    <w:rsid w:val="008640D7"/>
    <w:rsid w:val="0086438E"/>
    <w:rsid w:val="0086454C"/>
    <w:rsid w:val="008645A5"/>
    <w:rsid w:val="008645D0"/>
    <w:rsid w:val="00864758"/>
    <w:rsid w:val="00864866"/>
    <w:rsid w:val="008648D2"/>
    <w:rsid w:val="008649EB"/>
    <w:rsid w:val="00864A04"/>
    <w:rsid w:val="00864CFF"/>
    <w:rsid w:val="00864D03"/>
    <w:rsid w:val="00864E9F"/>
    <w:rsid w:val="00864F2D"/>
    <w:rsid w:val="00864FAD"/>
    <w:rsid w:val="008651CF"/>
    <w:rsid w:val="0086531A"/>
    <w:rsid w:val="0086563C"/>
    <w:rsid w:val="00865CDB"/>
    <w:rsid w:val="00865DB8"/>
    <w:rsid w:val="008660F1"/>
    <w:rsid w:val="00866163"/>
    <w:rsid w:val="00866323"/>
    <w:rsid w:val="0086639B"/>
    <w:rsid w:val="00866735"/>
    <w:rsid w:val="0086684F"/>
    <w:rsid w:val="00866925"/>
    <w:rsid w:val="00866AFE"/>
    <w:rsid w:val="00866B41"/>
    <w:rsid w:val="00866B6B"/>
    <w:rsid w:val="00866C8D"/>
    <w:rsid w:val="00866D02"/>
    <w:rsid w:val="00866EB3"/>
    <w:rsid w:val="00866F0A"/>
    <w:rsid w:val="00867022"/>
    <w:rsid w:val="00867156"/>
    <w:rsid w:val="008675F4"/>
    <w:rsid w:val="008675FA"/>
    <w:rsid w:val="00867807"/>
    <w:rsid w:val="0086795B"/>
    <w:rsid w:val="00867A56"/>
    <w:rsid w:val="00867A81"/>
    <w:rsid w:val="00867AA0"/>
    <w:rsid w:val="00867C4C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36E"/>
    <w:rsid w:val="0087143C"/>
    <w:rsid w:val="008718BD"/>
    <w:rsid w:val="008718C4"/>
    <w:rsid w:val="0087199F"/>
    <w:rsid w:val="00871AE6"/>
    <w:rsid w:val="00871B72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30C"/>
    <w:rsid w:val="008737D0"/>
    <w:rsid w:val="0087394D"/>
    <w:rsid w:val="00873B49"/>
    <w:rsid w:val="00873BFD"/>
    <w:rsid w:val="00873E0F"/>
    <w:rsid w:val="00873E83"/>
    <w:rsid w:val="00873EFD"/>
    <w:rsid w:val="00873F8B"/>
    <w:rsid w:val="00873FE1"/>
    <w:rsid w:val="008741C3"/>
    <w:rsid w:val="00874421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4DB5"/>
    <w:rsid w:val="00875056"/>
    <w:rsid w:val="008750E3"/>
    <w:rsid w:val="0087538F"/>
    <w:rsid w:val="0087553B"/>
    <w:rsid w:val="0087554C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B27"/>
    <w:rsid w:val="00876D13"/>
    <w:rsid w:val="00876F00"/>
    <w:rsid w:val="0087702E"/>
    <w:rsid w:val="0087712D"/>
    <w:rsid w:val="00877149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510"/>
    <w:rsid w:val="00880576"/>
    <w:rsid w:val="008806DE"/>
    <w:rsid w:val="00880849"/>
    <w:rsid w:val="0088090D"/>
    <w:rsid w:val="0088093A"/>
    <w:rsid w:val="00880A59"/>
    <w:rsid w:val="00880BCF"/>
    <w:rsid w:val="00880CA1"/>
    <w:rsid w:val="00880D83"/>
    <w:rsid w:val="00880F8D"/>
    <w:rsid w:val="008810B9"/>
    <w:rsid w:val="00881104"/>
    <w:rsid w:val="0088127A"/>
    <w:rsid w:val="008812C9"/>
    <w:rsid w:val="008813E4"/>
    <w:rsid w:val="00881478"/>
    <w:rsid w:val="0088185C"/>
    <w:rsid w:val="00881880"/>
    <w:rsid w:val="00881895"/>
    <w:rsid w:val="00881B0A"/>
    <w:rsid w:val="00881BDE"/>
    <w:rsid w:val="00881C5E"/>
    <w:rsid w:val="00881C65"/>
    <w:rsid w:val="00881C96"/>
    <w:rsid w:val="00881F74"/>
    <w:rsid w:val="0088207C"/>
    <w:rsid w:val="008820E2"/>
    <w:rsid w:val="008821B3"/>
    <w:rsid w:val="00882841"/>
    <w:rsid w:val="00882979"/>
    <w:rsid w:val="00882A7B"/>
    <w:rsid w:val="00882D41"/>
    <w:rsid w:val="00882EDA"/>
    <w:rsid w:val="00882EDE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1C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6B8"/>
    <w:rsid w:val="00884717"/>
    <w:rsid w:val="00884C5D"/>
    <w:rsid w:val="00884DCF"/>
    <w:rsid w:val="00884E3A"/>
    <w:rsid w:val="00884E50"/>
    <w:rsid w:val="00884EA1"/>
    <w:rsid w:val="00884F33"/>
    <w:rsid w:val="00885028"/>
    <w:rsid w:val="008852EB"/>
    <w:rsid w:val="00885347"/>
    <w:rsid w:val="00885486"/>
    <w:rsid w:val="008856AA"/>
    <w:rsid w:val="008856D3"/>
    <w:rsid w:val="0088582E"/>
    <w:rsid w:val="00885DFE"/>
    <w:rsid w:val="00885EAA"/>
    <w:rsid w:val="00885F06"/>
    <w:rsid w:val="00886120"/>
    <w:rsid w:val="0088645C"/>
    <w:rsid w:val="00886460"/>
    <w:rsid w:val="0088660E"/>
    <w:rsid w:val="0088664C"/>
    <w:rsid w:val="008866A5"/>
    <w:rsid w:val="00886866"/>
    <w:rsid w:val="008869E9"/>
    <w:rsid w:val="00886ADA"/>
    <w:rsid w:val="00886B9F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0C9"/>
    <w:rsid w:val="008901D3"/>
    <w:rsid w:val="008902DD"/>
    <w:rsid w:val="008904AD"/>
    <w:rsid w:val="00890A91"/>
    <w:rsid w:val="00890B57"/>
    <w:rsid w:val="00890D3B"/>
    <w:rsid w:val="00890F47"/>
    <w:rsid w:val="00891050"/>
    <w:rsid w:val="00891068"/>
    <w:rsid w:val="008910A4"/>
    <w:rsid w:val="008910E0"/>
    <w:rsid w:val="00891292"/>
    <w:rsid w:val="008914E5"/>
    <w:rsid w:val="0089164B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153"/>
    <w:rsid w:val="00892216"/>
    <w:rsid w:val="0089228D"/>
    <w:rsid w:val="00892348"/>
    <w:rsid w:val="0089241D"/>
    <w:rsid w:val="00892455"/>
    <w:rsid w:val="008925A7"/>
    <w:rsid w:val="0089264D"/>
    <w:rsid w:val="008927AD"/>
    <w:rsid w:val="00892933"/>
    <w:rsid w:val="00892A13"/>
    <w:rsid w:val="00892B87"/>
    <w:rsid w:val="00892BFA"/>
    <w:rsid w:val="00892DEF"/>
    <w:rsid w:val="00892F8F"/>
    <w:rsid w:val="00892FD2"/>
    <w:rsid w:val="0089311E"/>
    <w:rsid w:val="00893153"/>
    <w:rsid w:val="00893412"/>
    <w:rsid w:val="008939CB"/>
    <w:rsid w:val="00893A1D"/>
    <w:rsid w:val="00893AED"/>
    <w:rsid w:val="00893B58"/>
    <w:rsid w:val="00893CBC"/>
    <w:rsid w:val="00893E2F"/>
    <w:rsid w:val="008940E6"/>
    <w:rsid w:val="00894143"/>
    <w:rsid w:val="008941E4"/>
    <w:rsid w:val="00894234"/>
    <w:rsid w:val="008942D6"/>
    <w:rsid w:val="0089442B"/>
    <w:rsid w:val="00894724"/>
    <w:rsid w:val="0089476D"/>
    <w:rsid w:val="00894772"/>
    <w:rsid w:val="00894A2E"/>
    <w:rsid w:val="00894C6D"/>
    <w:rsid w:val="00894DD4"/>
    <w:rsid w:val="00894F07"/>
    <w:rsid w:val="00894FA5"/>
    <w:rsid w:val="00895199"/>
    <w:rsid w:val="00895885"/>
    <w:rsid w:val="008959E0"/>
    <w:rsid w:val="00895F14"/>
    <w:rsid w:val="008966F9"/>
    <w:rsid w:val="008967C0"/>
    <w:rsid w:val="00896988"/>
    <w:rsid w:val="00896A5B"/>
    <w:rsid w:val="00896A8C"/>
    <w:rsid w:val="00896BB8"/>
    <w:rsid w:val="00896D3D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325"/>
    <w:rsid w:val="008A043D"/>
    <w:rsid w:val="008A077E"/>
    <w:rsid w:val="008A0839"/>
    <w:rsid w:val="008A08DA"/>
    <w:rsid w:val="008A090D"/>
    <w:rsid w:val="008A0AD0"/>
    <w:rsid w:val="008A0B3D"/>
    <w:rsid w:val="008A0D39"/>
    <w:rsid w:val="008A0F5E"/>
    <w:rsid w:val="008A103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A26"/>
    <w:rsid w:val="008A1CFD"/>
    <w:rsid w:val="008A1EBC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2F6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2CC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0EC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5"/>
    <w:rsid w:val="008A784B"/>
    <w:rsid w:val="008A78F9"/>
    <w:rsid w:val="008A7B77"/>
    <w:rsid w:val="008A7D94"/>
    <w:rsid w:val="008A7D95"/>
    <w:rsid w:val="008A7DD4"/>
    <w:rsid w:val="008A7EC0"/>
    <w:rsid w:val="008A7F99"/>
    <w:rsid w:val="008A7FC9"/>
    <w:rsid w:val="008B04FF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EC3"/>
    <w:rsid w:val="008B1F23"/>
    <w:rsid w:val="008B1FEF"/>
    <w:rsid w:val="008B22C7"/>
    <w:rsid w:val="008B251E"/>
    <w:rsid w:val="008B264C"/>
    <w:rsid w:val="008B26EC"/>
    <w:rsid w:val="008B28EA"/>
    <w:rsid w:val="008B2977"/>
    <w:rsid w:val="008B2BC6"/>
    <w:rsid w:val="008B2C2D"/>
    <w:rsid w:val="008B2DBF"/>
    <w:rsid w:val="008B2E0A"/>
    <w:rsid w:val="008B2E32"/>
    <w:rsid w:val="008B2F8F"/>
    <w:rsid w:val="008B3030"/>
    <w:rsid w:val="008B3046"/>
    <w:rsid w:val="008B31F2"/>
    <w:rsid w:val="008B33EE"/>
    <w:rsid w:val="008B38AC"/>
    <w:rsid w:val="008B3910"/>
    <w:rsid w:val="008B3FE8"/>
    <w:rsid w:val="008B4271"/>
    <w:rsid w:val="008B4424"/>
    <w:rsid w:val="008B4885"/>
    <w:rsid w:val="008B49F5"/>
    <w:rsid w:val="008B4AA0"/>
    <w:rsid w:val="008B4B5B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20"/>
    <w:rsid w:val="008B5F4C"/>
    <w:rsid w:val="008B61B1"/>
    <w:rsid w:val="008B626C"/>
    <w:rsid w:val="008B6340"/>
    <w:rsid w:val="008B6426"/>
    <w:rsid w:val="008B6581"/>
    <w:rsid w:val="008B6750"/>
    <w:rsid w:val="008B6A97"/>
    <w:rsid w:val="008B6B27"/>
    <w:rsid w:val="008B6C3F"/>
    <w:rsid w:val="008B6C6C"/>
    <w:rsid w:val="008B72F5"/>
    <w:rsid w:val="008B77AB"/>
    <w:rsid w:val="008B7F9F"/>
    <w:rsid w:val="008C0016"/>
    <w:rsid w:val="008C013F"/>
    <w:rsid w:val="008C04B0"/>
    <w:rsid w:val="008C0878"/>
    <w:rsid w:val="008C08CF"/>
    <w:rsid w:val="008C0A54"/>
    <w:rsid w:val="008C0B26"/>
    <w:rsid w:val="008C0BCB"/>
    <w:rsid w:val="008C0C48"/>
    <w:rsid w:val="008C107A"/>
    <w:rsid w:val="008C10EF"/>
    <w:rsid w:val="008C112D"/>
    <w:rsid w:val="008C1333"/>
    <w:rsid w:val="008C152A"/>
    <w:rsid w:val="008C157E"/>
    <w:rsid w:val="008C1589"/>
    <w:rsid w:val="008C15B3"/>
    <w:rsid w:val="008C15B5"/>
    <w:rsid w:val="008C1726"/>
    <w:rsid w:val="008C1808"/>
    <w:rsid w:val="008C1885"/>
    <w:rsid w:val="008C1996"/>
    <w:rsid w:val="008C19F8"/>
    <w:rsid w:val="008C1B4E"/>
    <w:rsid w:val="008C1B9D"/>
    <w:rsid w:val="008C1BA4"/>
    <w:rsid w:val="008C1D23"/>
    <w:rsid w:val="008C1D93"/>
    <w:rsid w:val="008C1E98"/>
    <w:rsid w:val="008C1EE2"/>
    <w:rsid w:val="008C231B"/>
    <w:rsid w:val="008C2326"/>
    <w:rsid w:val="008C259A"/>
    <w:rsid w:val="008C2702"/>
    <w:rsid w:val="008C28CB"/>
    <w:rsid w:val="008C29ED"/>
    <w:rsid w:val="008C2A70"/>
    <w:rsid w:val="008C2C3F"/>
    <w:rsid w:val="008C2DEF"/>
    <w:rsid w:val="008C3116"/>
    <w:rsid w:val="008C35B0"/>
    <w:rsid w:val="008C35E4"/>
    <w:rsid w:val="008C35F9"/>
    <w:rsid w:val="008C3A56"/>
    <w:rsid w:val="008C3B33"/>
    <w:rsid w:val="008C3DC4"/>
    <w:rsid w:val="008C3DE6"/>
    <w:rsid w:val="008C3EAE"/>
    <w:rsid w:val="008C3F86"/>
    <w:rsid w:val="008C3FFB"/>
    <w:rsid w:val="008C40B0"/>
    <w:rsid w:val="008C416F"/>
    <w:rsid w:val="008C41C0"/>
    <w:rsid w:val="008C4203"/>
    <w:rsid w:val="008C47E6"/>
    <w:rsid w:val="008C4B24"/>
    <w:rsid w:val="008C4B58"/>
    <w:rsid w:val="008C4BE1"/>
    <w:rsid w:val="008C4CC4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768"/>
    <w:rsid w:val="008C585D"/>
    <w:rsid w:val="008C5A26"/>
    <w:rsid w:val="008C5CDA"/>
    <w:rsid w:val="008C5D59"/>
    <w:rsid w:val="008C5E6E"/>
    <w:rsid w:val="008C5FF2"/>
    <w:rsid w:val="008C612D"/>
    <w:rsid w:val="008C6145"/>
    <w:rsid w:val="008C623A"/>
    <w:rsid w:val="008C626F"/>
    <w:rsid w:val="008C633A"/>
    <w:rsid w:val="008C6567"/>
    <w:rsid w:val="008C658B"/>
    <w:rsid w:val="008C688D"/>
    <w:rsid w:val="008C68D9"/>
    <w:rsid w:val="008C68FD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CF0"/>
    <w:rsid w:val="008C7F1C"/>
    <w:rsid w:val="008D0052"/>
    <w:rsid w:val="008D01F6"/>
    <w:rsid w:val="008D0207"/>
    <w:rsid w:val="008D0261"/>
    <w:rsid w:val="008D02B6"/>
    <w:rsid w:val="008D02B8"/>
    <w:rsid w:val="008D03AC"/>
    <w:rsid w:val="008D0785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01"/>
    <w:rsid w:val="008D2C98"/>
    <w:rsid w:val="008D2FE9"/>
    <w:rsid w:val="008D2FEB"/>
    <w:rsid w:val="008D308F"/>
    <w:rsid w:val="008D3752"/>
    <w:rsid w:val="008D37E1"/>
    <w:rsid w:val="008D3870"/>
    <w:rsid w:val="008D38FC"/>
    <w:rsid w:val="008D3A02"/>
    <w:rsid w:val="008D3A10"/>
    <w:rsid w:val="008D3BB6"/>
    <w:rsid w:val="008D3BD4"/>
    <w:rsid w:val="008D3E14"/>
    <w:rsid w:val="008D3F98"/>
    <w:rsid w:val="008D40B2"/>
    <w:rsid w:val="008D4174"/>
    <w:rsid w:val="008D41FC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3A8"/>
    <w:rsid w:val="008D57F3"/>
    <w:rsid w:val="008D5810"/>
    <w:rsid w:val="008D59A0"/>
    <w:rsid w:val="008D5B98"/>
    <w:rsid w:val="008D5C81"/>
    <w:rsid w:val="008D5D8B"/>
    <w:rsid w:val="008D5DA9"/>
    <w:rsid w:val="008D5F42"/>
    <w:rsid w:val="008D5F66"/>
    <w:rsid w:val="008D5F87"/>
    <w:rsid w:val="008D5F8F"/>
    <w:rsid w:val="008D60BF"/>
    <w:rsid w:val="008D62B5"/>
    <w:rsid w:val="008D6373"/>
    <w:rsid w:val="008D6498"/>
    <w:rsid w:val="008D666D"/>
    <w:rsid w:val="008D66EB"/>
    <w:rsid w:val="008D66F9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351"/>
    <w:rsid w:val="008E082A"/>
    <w:rsid w:val="008E0925"/>
    <w:rsid w:val="008E096C"/>
    <w:rsid w:val="008E0A4A"/>
    <w:rsid w:val="008E0AE0"/>
    <w:rsid w:val="008E0EAB"/>
    <w:rsid w:val="008E0F78"/>
    <w:rsid w:val="008E10A7"/>
    <w:rsid w:val="008E1123"/>
    <w:rsid w:val="008E1239"/>
    <w:rsid w:val="008E1248"/>
    <w:rsid w:val="008E1329"/>
    <w:rsid w:val="008E1376"/>
    <w:rsid w:val="008E1385"/>
    <w:rsid w:val="008E1624"/>
    <w:rsid w:val="008E16D6"/>
    <w:rsid w:val="008E1748"/>
    <w:rsid w:val="008E182F"/>
    <w:rsid w:val="008E19C3"/>
    <w:rsid w:val="008E1AB1"/>
    <w:rsid w:val="008E1B84"/>
    <w:rsid w:val="008E1E3A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104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688"/>
    <w:rsid w:val="008E4A94"/>
    <w:rsid w:val="008E4C43"/>
    <w:rsid w:val="008E4D99"/>
    <w:rsid w:val="008E51C1"/>
    <w:rsid w:val="008E5678"/>
    <w:rsid w:val="008E5954"/>
    <w:rsid w:val="008E596C"/>
    <w:rsid w:val="008E5A57"/>
    <w:rsid w:val="008E5AE0"/>
    <w:rsid w:val="008E5DA5"/>
    <w:rsid w:val="008E5F77"/>
    <w:rsid w:val="008E61D0"/>
    <w:rsid w:val="008E64BD"/>
    <w:rsid w:val="008E661A"/>
    <w:rsid w:val="008E67CE"/>
    <w:rsid w:val="008E68C5"/>
    <w:rsid w:val="008E690B"/>
    <w:rsid w:val="008E6C09"/>
    <w:rsid w:val="008E6C43"/>
    <w:rsid w:val="008E6CEF"/>
    <w:rsid w:val="008E6F29"/>
    <w:rsid w:val="008E7068"/>
    <w:rsid w:val="008E72AE"/>
    <w:rsid w:val="008E72DD"/>
    <w:rsid w:val="008E7411"/>
    <w:rsid w:val="008E754B"/>
    <w:rsid w:val="008E7BA4"/>
    <w:rsid w:val="008E7C07"/>
    <w:rsid w:val="008E7C13"/>
    <w:rsid w:val="008E7C5D"/>
    <w:rsid w:val="008F0152"/>
    <w:rsid w:val="008F028C"/>
    <w:rsid w:val="008F033D"/>
    <w:rsid w:val="008F0374"/>
    <w:rsid w:val="008F0513"/>
    <w:rsid w:val="008F05A0"/>
    <w:rsid w:val="008F05BF"/>
    <w:rsid w:val="008F0795"/>
    <w:rsid w:val="008F08CF"/>
    <w:rsid w:val="008F09B6"/>
    <w:rsid w:val="008F0B60"/>
    <w:rsid w:val="008F0CDB"/>
    <w:rsid w:val="008F0EA4"/>
    <w:rsid w:val="008F0F5C"/>
    <w:rsid w:val="008F0F86"/>
    <w:rsid w:val="008F1289"/>
    <w:rsid w:val="008F1315"/>
    <w:rsid w:val="008F1389"/>
    <w:rsid w:val="008F1748"/>
    <w:rsid w:val="008F1A3C"/>
    <w:rsid w:val="008F1B7B"/>
    <w:rsid w:val="008F1BB5"/>
    <w:rsid w:val="008F1D5A"/>
    <w:rsid w:val="008F1DF3"/>
    <w:rsid w:val="008F2763"/>
    <w:rsid w:val="008F27A8"/>
    <w:rsid w:val="008F280B"/>
    <w:rsid w:val="008F2AC9"/>
    <w:rsid w:val="008F2ACA"/>
    <w:rsid w:val="008F2BC7"/>
    <w:rsid w:val="008F2D3B"/>
    <w:rsid w:val="008F2E4B"/>
    <w:rsid w:val="008F3117"/>
    <w:rsid w:val="008F37B0"/>
    <w:rsid w:val="008F37FB"/>
    <w:rsid w:val="008F3A14"/>
    <w:rsid w:val="008F3A75"/>
    <w:rsid w:val="008F3B77"/>
    <w:rsid w:val="008F3DB4"/>
    <w:rsid w:val="008F3EAB"/>
    <w:rsid w:val="008F4225"/>
    <w:rsid w:val="008F4412"/>
    <w:rsid w:val="008F4462"/>
    <w:rsid w:val="008F44A0"/>
    <w:rsid w:val="008F4548"/>
    <w:rsid w:val="008F4633"/>
    <w:rsid w:val="008F4AA2"/>
    <w:rsid w:val="008F4C4A"/>
    <w:rsid w:val="008F4C4E"/>
    <w:rsid w:val="008F4D34"/>
    <w:rsid w:val="008F4E39"/>
    <w:rsid w:val="008F4F25"/>
    <w:rsid w:val="008F4F58"/>
    <w:rsid w:val="008F5242"/>
    <w:rsid w:val="008F5306"/>
    <w:rsid w:val="008F53B2"/>
    <w:rsid w:val="008F53BB"/>
    <w:rsid w:val="008F53ED"/>
    <w:rsid w:val="008F545F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1B7"/>
    <w:rsid w:val="008F6351"/>
    <w:rsid w:val="008F6408"/>
    <w:rsid w:val="008F68CB"/>
    <w:rsid w:val="008F6916"/>
    <w:rsid w:val="008F693E"/>
    <w:rsid w:val="008F6AEE"/>
    <w:rsid w:val="008F6AF6"/>
    <w:rsid w:val="008F6BBC"/>
    <w:rsid w:val="008F6C9E"/>
    <w:rsid w:val="008F6D2D"/>
    <w:rsid w:val="008F6F7A"/>
    <w:rsid w:val="008F70C5"/>
    <w:rsid w:val="008F72A8"/>
    <w:rsid w:val="008F72FB"/>
    <w:rsid w:val="008F73B7"/>
    <w:rsid w:val="008F752A"/>
    <w:rsid w:val="008F76AF"/>
    <w:rsid w:val="008F7836"/>
    <w:rsid w:val="008F78E5"/>
    <w:rsid w:val="008F7C1A"/>
    <w:rsid w:val="008F7E98"/>
    <w:rsid w:val="008F7E9D"/>
    <w:rsid w:val="0090038B"/>
    <w:rsid w:val="00900395"/>
    <w:rsid w:val="00900496"/>
    <w:rsid w:val="009007AF"/>
    <w:rsid w:val="009007F9"/>
    <w:rsid w:val="009008AF"/>
    <w:rsid w:val="00900993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D63"/>
    <w:rsid w:val="00901FFB"/>
    <w:rsid w:val="00902435"/>
    <w:rsid w:val="00902462"/>
    <w:rsid w:val="00902563"/>
    <w:rsid w:val="009025F9"/>
    <w:rsid w:val="0090295B"/>
    <w:rsid w:val="00902A1B"/>
    <w:rsid w:val="00902D6E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270"/>
    <w:rsid w:val="00904317"/>
    <w:rsid w:val="00904519"/>
    <w:rsid w:val="009045AE"/>
    <w:rsid w:val="00904602"/>
    <w:rsid w:val="00904716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5C8"/>
    <w:rsid w:val="009056E4"/>
    <w:rsid w:val="009057A7"/>
    <w:rsid w:val="00905AA7"/>
    <w:rsid w:val="00905AB0"/>
    <w:rsid w:val="00905E94"/>
    <w:rsid w:val="00905EBC"/>
    <w:rsid w:val="00905F30"/>
    <w:rsid w:val="0090626F"/>
    <w:rsid w:val="00906577"/>
    <w:rsid w:val="0090673E"/>
    <w:rsid w:val="009068C6"/>
    <w:rsid w:val="009068C9"/>
    <w:rsid w:val="00906AE4"/>
    <w:rsid w:val="00906CA0"/>
    <w:rsid w:val="00906CEE"/>
    <w:rsid w:val="00906F54"/>
    <w:rsid w:val="00906FE9"/>
    <w:rsid w:val="009071FA"/>
    <w:rsid w:val="00907410"/>
    <w:rsid w:val="009074B6"/>
    <w:rsid w:val="00907B5F"/>
    <w:rsid w:val="00907BA9"/>
    <w:rsid w:val="00907DC9"/>
    <w:rsid w:val="00907E97"/>
    <w:rsid w:val="00907F47"/>
    <w:rsid w:val="00907F57"/>
    <w:rsid w:val="009100F0"/>
    <w:rsid w:val="00910272"/>
    <w:rsid w:val="00910388"/>
    <w:rsid w:val="0091039B"/>
    <w:rsid w:val="0091097C"/>
    <w:rsid w:val="00910B5B"/>
    <w:rsid w:val="00910BA1"/>
    <w:rsid w:val="00910BD7"/>
    <w:rsid w:val="00910DC9"/>
    <w:rsid w:val="00911436"/>
    <w:rsid w:val="009115BA"/>
    <w:rsid w:val="009119D9"/>
    <w:rsid w:val="00911A09"/>
    <w:rsid w:val="00911E0D"/>
    <w:rsid w:val="00911F66"/>
    <w:rsid w:val="0091294B"/>
    <w:rsid w:val="0091295C"/>
    <w:rsid w:val="009129F0"/>
    <w:rsid w:val="00912B44"/>
    <w:rsid w:val="00912E17"/>
    <w:rsid w:val="00912E44"/>
    <w:rsid w:val="00912F53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4F2"/>
    <w:rsid w:val="00914613"/>
    <w:rsid w:val="009147E9"/>
    <w:rsid w:val="009148D8"/>
    <w:rsid w:val="009149DE"/>
    <w:rsid w:val="00914A2D"/>
    <w:rsid w:val="00914E5A"/>
    <w:rsid w:val="00914EDD"/>
    <w:rsid w:val="00914EF4"/>
    <w:rsid w:val="00914FFD"/>
    <w:rsid w:val="009150B8"/>
    <w:rsid w:val="009151DE"/>
    <w:rsid w:val="0091548B"/>
    <w:rsid w:val="00915A0E"/>
    <w:rsid w:val="00915AC1"/>
    <w:rsid w:val="00915B31"/>
    <w:rsid w:val="00915B58"/>
    <w:rsid w:val="00915E5B"/>
    <w:rsid w:val="00915E61"/>
    <w:rsid w:val="009160CB"/>
    <w:rsid w:val="0091644F"/>
    <w:rsid w:val="0091655A"/>
    <w:rsid w:val="00916602"/>
    <w:rsid w:val="0091668A"/>
    <w:rsid w:val="00916750"/>
    <w:rsid w:val="009167EC"/>
    <w:rsid w:val="00916A4B"/>
    <w:rsid w:val="00916B70"/>
    <w:rsid w:val="00916B9D"/>
    <w:rsid w:val="00916E03"/>
    <w:rsid w:val="00916EBF"/>
    <w:rsid w:val="00917080"/>
    <w:rsid w:val="0091722A"/>
    <w:rsid w:val="009172C3"/>
    <w:rsid w:val="009172D6"/>
    <w:rsid w:val="009175A5"/>
    <w:rsid w:val="009178A1"/>
    <w:rsid w:val="00917926"/>
    <w:rsid w:val="009179E9"/>
    <w:rsid w:val="00917B84"/>
    <w:rsid w:val="00917D23"/>
    <w:rsid w:val="00917EE7"/>
    <w:rsid w:val="00917F31"/>
    <w:rsid w:val="00917F82"/>
    <w:rsid w:val="00917FB4"/>
    <w:rsid w:val="00920222"/>
    <w:rsid w:val="00920271"/>
    <w:rsid w:val="0092028C"/>
    <w:rsid w:val="00920532"/>
    <w:rsid w:val="009205CF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1"/>
    <w:rsid w:val="00921DB2"/>
    <w:rsid w:val="00921FED"/>
    <w:rsid w:val="00922420"/>
    <w:rsid w:val="00922992"/>
    <w:rsid w:val="00922F81"/>
    <w:rsid w:val="00922FB8"/>
    <w:rsid w:val="0092308C"/>
    <w:rsid w:val="009230C8"/>
    <w:rsid w:val="00923160"/>
    <w:rsid w:val="0092318A"/>
    <w:rsid w:val="00923442"/>
    <w:rsid w:val="009236CB"/>
    <w:rsid w:val="009238D1"/>
    <w:rsid w:val="009239E0"/>
    <w:rsid w:val="00923CB6"/>
    <w:rsid w:val="009244F3"/>
    <w:rsid w:val="009248C4"/>
    <w:rsid w:val="0092492C"/>
    <w:rsid w:val="00924A93"/>
    <w:rsid w:val="00924D93"/>
    <w:rsid w:val="00924E65"/>
    <w:rsid w:val="00924F4B"/>
    <w:rsid w:val="00924F60"/>
    <w:rsid w:val="00924FD8"/>
    <w:rsid w:val="00925089"/>
    <w:rsid w:val="009253EF"/>
    <w:rsid w:val="009254B5"/>
    <w:rsid w:val="0092553C"/>
    <w:rsid w:val="009257B5"/>
    <w:rsid w:val="00925ADB"/>
    <w:rsid w:val="00925C2E"/>
    <w:rsid w:val="00925C47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C68"/>
    <w:rsid w:val="00926D0B"/>
    <w:rsid w:val="00926DD6"/>
    <w:rsid w:val="009272B9"/>
    <w:rsid w:val="009274B8"/>
    <w:rsid w:val="009275ED"/>
    <w:rsid w:val="00927685"/>
    <w:rsid w:val="009279C6"/>
    <w:rsid w:val="00927D9C"/>
    <w:rsid w:val="00927EA3"/>
    <w:rsid w:val="00927F68"/>
    <w:rsid w:val="009301EA"/>
    <w:rsid w:val="009302BD"/>
    <w:rsid w:val="009306D9"/>
    <w:rsid w:val="0093088D"/>
    <w:rsid w:val="00930C57"/>
    <w:rsid w:val="00930D48"/>
    <w:rsid w:val="00930DEA"/>
    <w:rsid w:val="00930E54"/>
    <w:rsid w:val="00930F22"/>
    <w:rsid w:val="009312A7"/>
    <w:rsid w:val="009312E1"/>
    <w:rsid w:val="0093181F"/>
    <w:rsid w:val="00931993"/>
    <w:rsid w:val="00931CA5"/>
    <w:rsid w:val="00931DC8"/>
    <w:rsid w:val="00931FBE"/>
    <w:rsid w:val="0093221C"/>
    <w:rsid w:val="009322AA"/>
    <w:rsid w:val="009322CF"/>
    <w:rsid w:val="0093257C"/>
    <w:rsid w:val="0093268A"/>
    <w:rsid w:val="009326A4"/>
    <w:rsid w:val="0093272E"/>
    <w:rsid w:val="00932803"/>
    <w:rsid w:val="00932830"/>
    <w:rsid w:val="00932C20"/>
    <w:rsid w:val="00932F77"/>
    <w:rsid w:val="009330AB"/>
    <w:rsid w:val="009331A2"/>
    <w:rsid w:val="009331C6"/>
    <w:rsid w:val="00933324"/>
    <w:rsid w:val="009336AE"/>
    <w:rsid w:val="00933702"/>
    <w:rsid w:val="00933A5A"/>
    <w:rsid w:val="00933B49"/>
    <w:rsid w:val="00933BED"/>
    <w:rsid w:val="00933E84"/>
    <w:rsid w:val="00933F7E"/>
    <w:rsid w:val="00933F91"/>
    <w:rsid w:val="00933FC4"/>
    <w:rsid w:val="00933FF7"/>
    <w:rsid w:val="009340C0"/>
    <w:rsid w:val="0093443A"/>
    <w:rsid w:val="009345D3"/>
    <w:rsid w:val="00934761"/>
    <w:rsid w:val="009349D4"/>
    <w:rsid w:val="00934B22"/>
    <w:rsid w:val="00934DD7"/>
    <w:rsid w:val="00934E2A"/>
    <w:rsid w:val="00934E96"/>
    <w:rsid w:val="00935015"/>
    <w:rsid w:val="0093516E"/>
    <w:rsid w:val="0093533F"/>
    <w:rsid w:val="009354BC"/>
    <w:rsid w:val="009356EA"/>
    <w:rsid w:val="00935A72"/>
    <w:rsid w:val="0093614D"/>
    <w:rsid w:val="009363C9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54E"/>
    <w:rsid w:val="009376AB"/>
    <w:rsid w:val="009376CD"/>
    <w:rsid w:val="00937A04"/>
    <w:rsid w:val="00937AC8"/>
    <w:rsid w:val="00937C9A"/>
    <w:rsid w:val="00937D13"/>
    <w:rsid w:val="00937D25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7A1"/>
    <w:rsid w:val="009428C8"/>
    <w:rsid w:val="00942E06"/>
    <w:rsid w:val="00942E22"/>
    <w:rsid w:val="00942ED5"/>
    <w:rsid w:val="009431E2"/>
    <w:rsid w:val="00943682"/>
    <w:rsid w:val="00943717"/>
    <w:rsid w:val="00943822"/>
    <w:rsid w:val="00943A7D"/>
    <w:rsid w:val="00943B31"/>
    <w:rsid w:val="00943B38"/>
    <w:rsid w:val="00943B49"/>
    <w:rsid w:val="00943C48"/>
    <w:rsid w:val="00943E20"/>
    <w:rsid w:val="00943F29"/>
    <w:rsid w:val="00943FFF"/>
    <w:rsid w:val="009441B6"/>
    <w:rsid w:val="009442AE"/>
    <w:rsid w:val="009442C1"/>
    <w:rsid w:val="0094431F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2C7"/>
    <w:rsid w:val="009453BA"/>
    <w:rsid w:val="0094554F"/>
    <w:rsid w:val="009455F1"/>
    <w:rsid w:val="00945737"/>
    <w:rsid w:val="00945859"/>
    <w:rsid w:val="00945898"/>
    <w:rsid w:val="009459A0"/>
    <w:rsid w:val="00945AB5"/>
    <w:rsid w:val="00945ADD"/>
    <w:rsid w:val="00945C7A"/>
    <w:rsid w:val="00945DB0"/>
    <w:rsid w:val="00945DE3"/>
    <w:rsid w:val="00945EA2"/>
    <w:rsid w:val="00946370"/>
    <w:rsid w:val="00946406"/>
    <w:rsid w:val="009466D7"/>
    <w:rsid w:val="0094670A"/>
    <w:rsid w:val="0094670B"/>
    <w:rsid w:val="00946C59"/>
    <w:rsid w:val="00946DC7"/>
    <w:rsid w:val="00946ED7"/>
    <w:rsid w:val="00946EEE"/>
    <w:rsid w:val="00946EFE"/>
    <w:rsid w:val="00947102"/>
    <w:rsid w:val="009471E2"/>
    <w:rsid w:val="00947417"/>
    <w:rsid w:val="009477AB"/>
    <w:rsid w:val="00947A33"/>
    <w:rsid w:val="00947AD7"/>
    <w:rsid w:val="00947B43"/>
    <w:rsid w:val="00947CB9"/>
    <w:rsid w:val="00947CE1"/>
    <w:rsid w:val="00947D27"/>
    <w:rsid w:val="00950204"/>
    <w:rsid w:val="009506BC"/>
    <w:rsid w:val="00950785"/>
    <w:rsid w:val="00950978"/>
    <w:rsid w:val="00950B67"/>
    <w:rsid w:val="00950DD4"/>
    <w:rsid w:val="00950E2D"/>
    <w:rsid w:val="0095134D"/>
    <w:rsid w:val="009513D7"/>
    <w:rsid w:val="00951514"/>
    <w:rsid w:val="00951599"/>
    <w:rsid w:val="009515AD"/>
    <w:rsid w:val="0095181E"/>
    <w:rsid w:val="0095188D"/>
    <w:rsid w:val="00951A9E"/>
    <w:rsid w:val="00951B72"/>
    <w:rsid w:val="009524AD"/>
    <w:rsid w:val="009524F9"/>
    <w:rsid w:val="0095253A"/>
    <w:rsid w:val="0095255A"/>
    <w:rsid w:val="009526F1"/>
    <w:rsid w:val="00952735"/>
    <w:rsid w:val="00952C09"/>
    <w:rsid w:val="00952DB3"/>
    <w:rsid w:val="00952E2B"/>
    <w:rsid w:val="00953024"/>
    <w:rsid w:val="00953669"/>
    <w:rsid w:val="009536A0"/>
    <w:rsid w:val="00953A33"/>
    <w:rsid w:val="00953A62"/>
    <w:rsid w:val="00953B96"/>
    <w:rsid w:val="00953CFF"/>
    <w:rsid w:val="00953ECD"/>
    <w:rsid w:val="00953F03"/>
    <w:rsid w:val="00953F17"/>
    <w:rsid w:val="009540CF"/>
    <w:rsid w:val="00954101"/>
    <w:rsid w:val="009542B1"/>
    <w:rsid w:val="0095431A"/>
    <w:rsid w:val="0095439A"/>
    <w:rsid w:val="0095445E"/>
    <w:rsid w:val="009544A8"/>
    <w:rsid w:val="009544F7"/>
    <w:rsid w:val="009547D7"/>
    <w:rsid w:val="0095490E"/>
    <w:rsid w:val="00954B47"/>
    <w:rsid w:val="00954C1A"/>
    <w:rsid w:val="00954C2D"/>
    <w:rsid w:val="00954F3C"/>
    <w:rsid w:val="00955064"/>
    <w:rsid w:val="0095512A"/>
    <w:rsid w:val="0095527E"/>
    <w:rsid w:val="009552AF"/>
    <w:rsid w:val="009553E5"/>
    <w:rsid w:val="009553F8"/>
    <w:rsid w:val="00955544"/>
    <w:rsid w:val="0095554A"/>
    <w:rsid w:val="00955885"/>
    <w:rsid w:val="00955A26"/>
    <w:rsid w:val="00955A98"/>
    <w:rsid w:val="00955B6E"/>
    <w:rsid w:val="00955C1D"/>
    <w:rsid w:val="00955D74"/>
    <w:rsid w:val="00955E8D"/>
    <w:rsid w:val="00955F4F"/>
    <w:rsid w:val="0095604C"/>
    <w:rsid w:val="009561B9"/>
    <w:rsid w:val="0095638B"/>
    <w:rsid w:val="00956417"/>
    <w:rsid w:val="00956643"/>
    <w:rsid w:val="009567A0"/>
    <w:rsid w:val="0095694F"/>
    <w:rsid w:val="00956B12"/>
    <w:rsid w:val="00956C03"/>
    <w:rsid w:val="00956CB0"/>
    <w:rsid w:val="00956DC1"/>
    <w:rsid w:val="00956FB5"/>
    <w:rsid w:val="00957117"/>
    <w:rsid w:val="0095732D"/>
    <w:rsid w:val="009576EF"/>
    <w:rsid w:val="0095783D"/>
    <w:rsid w:val="00957939"/>
    <w:rsid w:val="00957A47"/>
    <w:rsid w:val="00957BEA"/>
    <w:rsid w:val="00957C9C"/>
    <w:rsid w:val="00957E3F"/>
    <w:rsid w:val="00957FFD"/>
    <w:rsid w:val="009600F5"/>
    <w:rsid w:val="0096017D"/>
    <w:rsid w:val="0096070A"/>
    <w:rsid w:val="0096073C"/>
    <w:rsid w:val="009608C2"/>
    <w:rsid w:val="00960A73"/>
    <w:rsid w:val="00960AA3"/>
    <w:rsid w:val="009610DA"/>
    <w:rsid w:val="009611A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A93"/>
    <w:rsid w:val="00961B34"/>
    <w:rsid w:val="00961B56"/>
    <w:rsid w:val="00961BF1"/>
    <w:rsid w:val="00961D4F"/>
    <w:rsid w:val="00961D83"/>
    <w:rsid w:val="00961D8A"/>
    <w:rsid w:val="00961DB1"/>
    <w:rsid w:val="00961FC6"/>
    <w:rsid w:val="00961FCD"/>
    <w:rsid w:val="0096213B"/>
    <w:rsid w:val="009623F9"/>
    <w:rsid w:val="009625C9"/>
    <w:rsid w:val="009629D6"/>
    <w:rsid w:val="009629DA"/>
    <w:rsid w:val="00962AB4"/>
    <w:rsid w:val="00962AF0"/>
    <w:rsid w:val="00962DAE"/>
    <w:rsid w:val="00962E3E"/>
    <w:rsid w:val="00962EAB"/>
    <w:rsid w:val="0096304F"/>
    <w:rsid w:val="009630BE"/>
    <w:rsid w:val="00963219"/>
    <w:rsid w:val="0096325B"/>
    <w:rsid w:val="00963567"/>
    <w:rsid w:val="00963713"/>
    <w:rsid w:val="00963718"/>
    <w:rsid w:val="009637A1"/>
    <w:rsid w:val="00963A89"/>
    <w:rsid w:val="00963C09"/>
    <w:rsid w:val="00963C28"/>
    <w:rsid w:val="00963CE2"/>
    <w:rsid w:val="00963D5B"/>
    <w:rsid w:val="009640B3"/>
    <w:rsid w:val="0096413D"/>
    <w:rsid w:val="0096415A"/>
    <w:rsid w:val="009641D0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051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D15"/>
    <w:rsid w:val="00967E7C"/>
    <w:rsid w:val="00967F58"/>
    <w:rsid w:val="00970070"/>
    <w:rsid w:val="009701FD"/>
    <w:rsid w:val="00970331"/>
    <w:rsid w:val="00970462"/>
    <w:rsid w:val="0097047D"/>
    <w:rsid w:val="009705FA"/>
    <w:rsid w:val="0097074D"/>
    <w:rsid w:val="0097083F"/>
    <w:rsid w:val="00970C73"/>
    <w:rsid w:val="00970D4F"/>
    <w:rsid w:val="00970F4E"/>
    <w:rsid w:val="0097110A"/>
    <w:rsid w:val="00971153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76A"/>
    <w:rsid w:val="00972962"/>
    <w:rsid w:val="00972A04"/>
    <w:rsid w:val="00972C7B"/>
    <w:rsid w:val="00972CFC"/>
    <w:rsid w:val="00972D37"/>
    <w:rsid w:val="00972E4F"/>
    <w:rsid w:val="00972F7E"/>
    <w:rsid w:val="009730D8"/>
    <w:rsid w:val="009733BA"/>
    <w:rsid w:val="00973433"/>
    <w:rsid w:val="0097380D"/>
    <w:rsid w:val="0097385A"/>
    <w:rsid w:val="00973974"/>
    <w:rsid w:val="00973989"/>
    <w:rsid w:val="00973C1E"/>
    <w:rsid w:val="00973CF1"/>
    <w:rsid w:val="00973D83"/>
    <w:rsid w:val="00973FD5"/>
    <w:rsid w:val="00974479"/>
    <w:rsid w:val="00974583"/>
    <w:rsid w:val="009745BD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D9F"/>
    <w:rsid w:val="00975FF2"/>
    <w:rsid w:val="009763FC"/>
    <w:rsid w:val="00976563"/>
    <w:rsid w:val="009765CA"/>
    <w:rsid w:val="00976B45"/>
    <w:rsid w:val="00976B76"/>
    <w:rsid w:val="00976BEF"/>
    <w:rsid w:val="00976CBF"/>
    <w:rsid w:val="00976E3D"/>
    <w:rsid w:val="00976F07"/>
    <w:rsid w:val="009770CF"/>
    <w:rsid w:val="0097743B"/>
    <w:rsid w:val="00977655"/>
    <w:rsid w:val="0097786B"/>
    <w:rsid w:val="009778E4"/>
    <w:rsid w:val="0097794B"/>
    <w:rsid w:val="00977A41"/>
    <w:rsid w:val="00977CF8"/>
    <w:rsid w:val="00977D60"/>
    <w:rsid w:val="00977DB3"/>
    <w:rsid w:val="00977E27"/>
    <w:rsid w:val="00980104"/>
    <w:rsid w:val="00980124"/>
    <w:rsid w:val="00980252"/>
    <w:rsid w:val="009806A0"/>
    <w:rsid w:val="00980725"/>
    <w:rsid w:val="00980781"/>
    <w:rsid w:val="0098089C"/>
    <w:rsid w:val="009808AB"/>
    <w:rsid w:val="00980ABB"/>
    <w:rsid w:val="00980E05"/>
    <w:rsid w:val="00980F1A"/>
    <w:rsid w:val="0098125E"/>
    <w:rsid w:val="009812BA"/>
    <w:rsid w:val="00981360"/>
    <w:rsid w:val="00981469"/>
    <w:rsid w:val="0098148B"/>
    <w:rsid w:val="00981742"/>
    <w:rsid w:val="00981828"/>
    <w:rsid w:val="0098183F"/>
    <w:rsid w:val="00981853"/>
    <w:rsid w:val="00981AA2"/>
    <w:rsid w:val="00981B30"/>
    <w:rsid w:val="00981C0E"/>
    <w:rsid w:val="00981C43"/>
    <w:rsid w:val="00981D16"/>
    <w:rsid w:val="00981E60"/>
    <w:rsid w:val="00981EA6"/>
    <w:rsid w:val="00981FA8"/>
    <w:rsid w:val="00981FD0"/>
    <w:rsid w:val="00982232"/>
    <w:rsid w:val="009822D0"/>
    <w:rsid w:val="009823E7"/>
    <w:rsid w:val="00982436"/>
    <w:rsid w:val="0098250F"/>
    <w:rsid w:val="009826DE"/>
    <w:rsid w:val="00982773"/>
    <w:rsid w:val="00982858"/>
    <w:rsid w:val="009828F4"/>
    <w:rsid w:val="00982971"/>
    <w:rsid w:val="00982B31"/>
    <w:rsid w:val="00982BAF"/>
    <w:rsid w:val="00982ED7"/>
    <w:rsid w:val="00983058"/>
    <w:rsid w:val="009830A9"/>
    <w:rsid w:val="009831DD"/>
    <w:rsid w:val="0098357B"/>
    <w:rsid w:val="00983615"/>
    <w:rsid w:val="009836ED"/>
    <w:rsid w:val="009837DB"/>
    <w:rsid w:val="0098384C"/>
    <w:rsid w:val="00983894"/>
    <w:rsid w:val="00983E25"/>
    <w:rsid w:val="00983FB2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914"/>
    <w:rsid w:val="00985A05"/>
    <w:rsid w:val="00985B1C"/>
    <w:rsid w:val="00985BF0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61"/>
    <w:rsid w:val="009877C9"/>
    <w:rsid w:val="009878F3"/>
    <w:rsid w:val="00987E75"/>
    <w:rsid w:val="00987E9C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CFD"/>
    <w:rsid w:val="00990FAF"/>
    <w:rsid w:val="00991025"/>
    <w:rsid w:val="0099102F"/>
    <w:rsid w:val="009911C9"/>
    <w:rsid w:val="00991389"/>
    <w:rsid w:val="00991509"/>
    <w:rsid w:val="00991B63"/>
    <w:rsid w:val="00991D8C"/>
    <w:rsid w:val="00991E4C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AB3"/>
    <w:rsid w:val="00992B36"/>
    <w:rsid w:val="00992BC8"/>
    <w:rsid w:val="00992CBE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8D"/>
    <w:rsid w:val="009947FB"/>
    <w:rsid w:val="009948C2"/>
    <w:rsid w:val="00994A7F"/>
    <w:rsid w:val="00994BBE"/>
    <w:rsid w:val="00994D9D"/>
    <w:rsid w:val="00995056"/>
    <w:rsid w:val="00995469"/>
    <w:rsid w:val="009955D8"/>
    <w:rsid w:val="0099563D"/>
    <w:rsid w:val="00995B98"/>
    <w:rsid w:val="00995BCC"/>
    <w:rsid w:val="00995F97"/>
    <w:rsid w:val="00996055"/>
    <w:rsid w:val="0099611F"/>
    <w:rsid w:val="009961CC"/>
    <w:rsid w:val="009962F8"/>
    <w:rsid w:val="00996317"/>
    <w:rsid w:val="00996986"/>
    <w:rsid w:val="00996BD2"/>
    <w:rsid w:val="00996C1C"/>
    <w:rsid w:val="00996D6D"/>
    <w:rsid w:val="00996E4A"/>
    <w:rsid w:val="00996F39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6F8"/>
    <w:rsid w:val="00997709"/>
    <w:rsid w:val="0099777D"/>
    <w:rsid w:val="0099788A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24"/>
    <w:rsid w:val="009A03B3"/>
    <w:rsid w:val="009A0647"/>
    <w:rsid w:val="009A0653"/>
    <w:rsid w:val="009A07DB"/>
    <w:rsid w:val="009A0B2F"/>
    <w:rsid w:val="009A1219"/>
    <w:rsid w:val="009A1455"/>
    <w:rsid w:val="009A1603"/>
    <w:rsid w:val="009A195E"/>
    <w:rsid w:val="009A1CCE"/>
    <w:rsid w:val="009A1CD9"/>
    <w:rsid w:val="009A1D90"/>
    <w:rsid w:val="009A1DA3"/>
    <w:rsid w:val="009A1EBB"/>
    <w:rsid w:val="009A20B3"/>
    <w:rsid w:val="009A2126"/>
    <w:rsid w:val="009A238C"/>
    <w:rsid w:val="009A2554"/>
    <w:rsid w:val="009A25F0"/>
    <w:rsid w:val="009A273F"/>
    <w:rsid w:val="009A2B7E"/>
    <w:rsid w:val="009A2BC6"/>
    <w:rsid w:val="009A2C1E"/>
    <w:rsid w:val="009A2DB3"/>
    <w:rsid w:val="009A2E8D"/>
    <w:rsid w:val="009A3177"/>
    <w:rsid w:val="009A3227"/>
    <w:rsid w:val="009A32B3"/>
    <w:rsid w:val="009A3380"/>
    <w:rsid w:val="009A34A2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395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873"/>
    <w:rsid w:val="009A6A02"/>
    <w:rsid w:val="009A6A81"/>
    <w:rsid w:val="009A6BAD"/>
    <w:rsid w:val="009A6C44"/>
    <w:rsid w:val="009A6CD1"/>
    <w:rsid w:val="009A6E0A"/>
    <w:rsid w:val="009A6E2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C64"/>
    <w:rsid w:val="009A7D8D"/>
    <w:rsid w:val="009A7F1B"/>
    <w:rsid w:val="009A7FDF"/>
    <w:rsid w:val="009B0051"/>
    <w:rsid w:val="009B019B"/>
    <w:rsid w:val="009B0302"/>
    <w:rsid w:val="009B055B"/>
    <w:rsid w:val="009B0886"/>
    <w:rsid w:val="009B08B0"/>
    <w:rsid w:val="009B0917"/>
    <w:rsid w:val="009B0A5B"/>
    <w:rsid w:val="009B0B3A"/>
    <w:rsid w:val="009B0CEE"/>
    <w:rsid w:val="009B1237"/>
    <w:rsid w:val="009B1283"/>
    <w:rsid w:val="009B12E8"/>
    <w:rsid w:val="009B1A50"/>
    <w:rsid w:val="009B1B2B"/>
    <w:rsid w:val="009B1BC1"/>
    <w:rsid w:val="009B202A"/>
    <w:rsid w:val="009B2065"/>
    <w:rsid w:val="009B21A2"/>
    <w:rsid w:val="009B2210"/>
    <w:rsid w:val="009B225A"/>
    <w:rsid w:val="009B230F"/>
    <w:rsid w:val="009B24F4"/>
    <w:rsid w:val="009B2542"/>
    <w:rsid w:val="009B254C"/>
    <w:rsid w:val="009B25EF"/>
    <w:rsid w:val="009B287B"/>
    <w:rsid w:val="009B2889"/>
    <w:rsid w:val="009B3179"/>
    <w:rsid w:val="009B333D"/>
    <w:rsid w:val="009B33E1"/>
    <w:rsid w:val="009B3470"/>
    <w:rsid w:val="009B3602"/>
    <w:rsid w:val="009B36A1"/>
    <w:rsid w:val="009B37DD"/>
    <w:rsid w:val="009B39FA"/>
    <w:rsid w:val="009B3A03"/>
    <w:rsid w:val="009B3AEA"/>
    <w:rsid w:val="009B3BC3"/>
    <w:rsid w:val="009B3BEC"/>
    <w:rsid w:val="009B3F4A"/>
    <w:rsid w:val="009B44CF"/>
    <w:rsid w:val="009B452F"/>
    <w:rsid w:val="009B459E"/>
    <w:rsid w:val="009B4708"/>
    <w:rsid w:val="009B4805"/>
    <w:rsid w:val="009B4896"/>
    <w:rsid w:val="009B48C4"/>
    <w:rsid w:val="009B4A41"/>
    <w:rsid w:val="009B4C1C"/>
    <w:rsid w:val="009B4C3F"/>
    <w:rsid w:val="009B4E0E"/>
    <w:rsid w:val="009B4E3B"/>
    <w:rsid w:val="009B4FD2"/>
    <w:rsid w:val="009B501A"/>
    <w:rsid w:val="009B5046"/>
    <w:rsid w:val="009B504F"/>
    <w:rsid w:val="009B50A4"/>
    <w:rsid w:val="009B5524"/>
    <w:rsid w:val="009B5556"/>
    <w:rsid w:val="009B558F"/>
    <w:rsid w:val="009B5705"/>
    <w:rsid w:val="009B5978"/>
    <w:rsid w:val="009B59AF"/>
    <w:rsid w:val="009B5A24"/>
    <w:rsid w:val="009B5A43"/>
    <w:rsid w:val="009B5B0F"/>
    <w:rsid w:val="009B5B51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3C3"/>
    <w:rsid w:val="009B63CA"/>
    <w:rsid w:val="009B6466"/>
    <w:rsid w:val="009B6608"/>
    <w:rsid w:val="009B667A"/>
    <w:rsid w:val="009B6767"/>
    <w:rsid w:val="009B6777"/>
    <w:rsid w:val="009B6860"/>
    <w:rsid w:val="009B6A2A"/>
    <w:rsid w:val="009B6AB8"/>
    <w:rsid w:val="009B6BEF"/>
    <w:rsid w:val="009B6C08"/>
    <w:rsid w:val="009B6DBC"/>
    <w:rsid w:val="009B6E6E"/>
    <w:rsid w:val="009B6F14"/>
    <w:rsid w:val="009B6FBB"/>
    <w:rsid w:val="009B70CE"/>
    <w:rsid w:val="009B70F0"/>
    <w:rsid w:val="009B725A"/>
    <w:rsid w:val="009B7303"/>
    <w:rsid w:val="009B7354"/>
    <w:rsid w:val="009B73D0"/>
    <w:rsid w:val="009B7512"/>
    <w:rsid w:val="009B7682"/>
    <w:rsid w:val="009B7771"/>
    <w:rsid w:val="009B77EF"/>
    <w:rsid w:val="009B7904"/>
    <w:rsid w:val="009B7C87"/>
    <w:rsid w:val="009B7E73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28B"/>
    <w:rsid w:val="009C1307"/>
    <w:rsid w:val="009C1470"/>
    <w:rsid w:val="009C149C"/>
    <w:rsid w:val="009C14B9"/>
    <w:rsid w:val="009C14C3"/>
    <w:rsid w:val="009C14CB"/>
    <w:rsid w:val="009C16CC"/>
    <w:rsid w:val="009C1720"/>
    <w:rsid w:val="009C182F"/>
    <w:rsid w:val="009C18E6"/>
    <w:rsid w:val="009C1A9C"/>
    <w:rsid w:val="009C1B29"/>
    <w:rsid w:val="009C1B37"/>
    <w:rsid w:val="009C1D05"/>
    <w:rsid w:val="009C1E9E"/>
    <w:rsid w:val="009C1F3A"/>
    <w:rsid w:val="009C2007"/>
    <w:rsid w:val="009C201C"/>
    <w:rsid w:val="009C21F3"/>
    <w:rsid w:val="009C223E"/>
    <w:rsid w:val="009C2396"/>
    <w:rsid w:val="009C23B2"/>
    <w:rsid w:val="009C2488"/>
    <w:rsid w:val="009C2519"/>
    <w:rsid w:val="009C26E0"/>
    <w:rsid w:val="009C2BD7"/>
    <w:rsid w:val="009C30B6"/>
    <w:rsid w:val="009C313D"/>
    <w:rsid w:val="009C3392"/>
    <w:rsid w:val="009C342A"/>
    <w:rsid w:val="009C355F"/>
    <w:rsid w:val="009C35CF"/>
    <w:rsid w:val="009C3610"/>
    <w:rsid w:val="009C3678"/>
    <w:rsid w:val="009C367E"/>
    <w:rsid w:val="009C378E"/>
    <w:rsid w:val="009C37D8"/>
    <w:rsid w:val="009C38D2"/>
    <w:rsid w:val="009C3BD5"/>
    <w:rsid w:val="009C3E18"/>
    <w:rsid w:val="009C3E4C"/>
    <w:rsid w:val="009C3F6F"/>
    <w:rsid w:val="009C42B4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34B"/>
    <w:rsid w:val="009C5593"/>
    <w:rsid w:val="009C579C"/>
    <w:rsid w:val="009C58A2"/>
    <w:rsid w:val="009C5A18"/>
    <w:rsid w:val="009C5A32"/>
    <w:rsid w:val="009C5A4B"/>
    <w:rsid w:val="009C5C40"/>
    <w:rsid w:val="009C5D1D"/>
    <w:rsid w:val="009C5DF5"/>
    <w:rsid w:val="009C5E44"/>
    <w:rsid w:val="009C5EF3"/>
    <w:rsid w:val="009C5F39"/>
    <w:rsid w:val="009C613F"/>
    <w:rsid w:val="009C616F"/>
    <w:rsid w:val="009C6333"/>
    <w:rsid w:val="009C6409"/>
    <w:rsid w:val="009C6482"/>
    <w:rsid w:val="009C6B8A"/>
    <w:rsid w:val="009C6DC4"/>
    <w:rsid w:val="009C6FEE"/>
    <w:rsid w:val="009C7132"/>
    <w:rsid w:val="009C7319"/>
    <w:rsid w:val="009C7477"/>
    <w:rsid w:val="009C76EC"/>
    <w:rsid w:val="009C77D3"/>
    <w:rsid w:val="009C7921"/>
    <w:rsid w:val="009C7AE9"/>
    <w:rsid w:val="009D00FC"/>
    <w:rsid w:val="009D0327"/>
    <w:rsid w:val="009D0539"/>
    <w:rsid w:val="009D0784"/>
    <w:rsid w:val="009D0962"/>
    <w:rsid w:val="009D0AAB"/>
    <w:rsid w:val="009D0B1B"/>
    <w:rsid w:val="009D0E7D"/>
    <w:rsid w:val="009D11AE"/>
    <w:rsid w:val="009D1264"/>
    <w:rsid w:val="009D1283"/>
    <w:rsid w:val="009D1340"/>
    <w:rsid w:val="009D147D"/>
    <w:rsid w:val="009D197F"/>
    <w:rsid w:val="009D1B70"/>
    <w:rsid w:val="009D1DAB"/>
    <w:rsid w:val="009D1DBE"/>
    <w:rsid w:val="009D2047"/>
    <w:rsid w:val="009D2049"/>
    <w:rsid w:val="009D2348"/>
    <w:rsid w:val="009D2475"/>
    <w:rsid w:val="009D288B"/>
    <w:rsid w:val="009D2894"/>
    <w:rsid w:val="009D2983"/>
    <w:rsid w:val="009D29C4"/>
    <w:rsid w:val="009D2B86"/>
    <w:rsid w:val="009D2C55"/>
    <w:rsid w:val="009D2C9A"/>
    <w:rsid w:val="009D2D40"/>
    <w:rsid w:val="009D2D46"/>
    <w:rsid w:val="009D2ED5"/>
    <w:rsid w:val="009D2F06"/>
    <w:rsid w:val="009D2F59"/>
    <w:rsid w:val="009D30ED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CDD"/>
    <w:rsid w:val="009D4DB1"/>
    <w:rsid w:val="009D51F6"/>
    <w:rsid w:val="009D526A"/>
    <w:rsid w:val="009D5329"/>
    <w:rsid w:val="009D5332"/>
    <w:rsid w:val="009D53D6"/>
    <w:rsid w:val="009D545B"/>
    <w:rsid w:val="009D54EE"/>
    <w:rsid w:val="009D587F"/>
    <w:rsid w:val="009D5A10"/>
    <w:rsid w:val="009D5A7A"/>
    <w:rsid w:val="009D5B87"/>
    <w:rsid w:val="009D5C31"/>
    <w:rsid w:val="009D5D61"/>
    <w:rsid w:val="009D5DC9"/>
    <w:rsid w:val="009D5EEF"/>
    <w:rsid w:val="009D61C8"/>
    <w:rsid w:val="009D63A4"/>
    <w:rsid w:val="009D63CC"/>
    <w:rsid w:val="009D64E8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6F2"/>
    <w:rsid w:val="009D77B5"/>
    <w:rsid w:val="009D7B90"/>
    <w:rsid w:val="009D7CA9"/>
    <w:rsid w:val="009D7CF5"/>
    <w:rsid w:val="009D7EC6"/>
    <w:rsid w:val="009E006A"/>
    <w:rsid w:val="009E01BB"/>
    <w:rsid w:val="009E05AC"/>
    <w:rsid w:val="009E0621"/>
    <w:rsid w:val="009E0CEF"/>
    <w:rsid w:val="009E0D2B"/>
    <w:rsid w:val="009E0E94"/>
    <w:rsid w:val="009E12A0"/>
    <w:rsid w:val="009E176B"/>
    <w:rsid w:val="009E1781"/>
    <w:rsid w:val="009E18AB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2B1F"/>
    <w:rsid w:val="009E30AF"/>
    <w:rsid w:val="009E31F2"/>
    <w:rsid w:val="009E325E"/>
    <w:rsid w:val="009E32E0"/>
    <w:rsid w:val="009E3345"/>
    <w:rsid w:val="009E35C6"/>
    <w:rsid w:val="009E3713"/>
    <w:rsid w:val="009E3954"/>
    <w:rsid w:val="009E3B15"/>
    <w:rsid w:val="009E3BA8"/>
    <w:rsid w:val="009E3C81"/>
    <w:rsid w:val="009E3F0E"/>
    <w:rsid w:val="009E40BF"/>
    <w:rsid w:val="009E424C"/>
    <w:rsid w:val="009E4255"/>
    <w:rsid w:val="009E4446"/>
    <w:rsid w:val="009E4677"/>
    <w:rsid w:val="009E467C"/>
    <w:rsid w:val="009E4A39"/>
    <w:rsid w:val="009E5012"/>
    <w:rsid w:val="009E5361"/>
    <w:rsid w:val="009E557E"/>
    <w:rsid w:val="009E5943"/>
    <w:rsid w:val="009E597E"/>
    <w:rsid w:val="009E59B7"/>
    <w:rsid w:val="009E5C4E"/>
    <w:rsid w:val="009E5F3B"/>
    <w:rsid w:val="009E60C9"/>
    <w:rsid w:val="009E619E"/>
    <w:rsid w:val="009E6273"/>
    <w:rsid w:val="009E634F"/>
    <w:rsid w:val="009E650F"/>
    <w:rsid w:val="009E653B"/>
    <w:rsid w:val="009E6622"/>
    <w:rsid w:val="009E67C4"/>
    <w:rsid w:val="009E689F"/>
    <w:rsid w:val="009E6AC2"/>
    <w:rsid w:val="009E6B29"/>
    <w:rsid w:val="009E6E12"/>
    <w:rsid w:val="009E6EC5"/>
    <w:rsid w:val="009E6FA4"/>
    <w:rsid w:val="009E7122"/>
    <w:rsid w:val="009E7167"/>
    <w:rsid w:val="009E72D1"/>
    <w:rsid w:val="009E7311"/>
    <w:rsid w:val="009E7541"/>
    <w:rsid w:val="009E7723"/>
    <w:rsid w:val="009E7AD7"/>
    <w:rsid w:val="009E7D84"/>
    <w:rsid w:val="009E7E5D"/>
    <w:rsid w:val="009F0089"/>
    <w:rsid w:val="009F04B4"/>
    <w:rsid w:val="009F04D5"/>
    <w:rsid w:val="009F0542"/>
    <w:rsid w:val="009F0681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308"/>
    <w:rsid w:val="009F2550"/>
    <w:rsid w:val="009F276D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015"/>
    <w:rsid w:val="009F45DE"/>
    <w:rsid w:val="009F481F"/>
    <w:rsid w:val="009F4A90"/>
    <w:rsid w:val="009F4B13"/>
    <w:rsid w:val="009F4D49"/>
    <w:rsid w:val="009F4F20"/>
    <w:rsid w:val="009F4F89"/>
    <w:rsid w:val="009F4FC4"/>
    <w:rsid w:val="009F54B8"/>
    <w:rsid w:val="009F5526"/>
    <w:rsid w:val="009F5602"/>
    <w:rsid w:val="009F5963"/>
    <w:rsid w:val="009F5A04"/>
    <w:rsid w:val="009F5C9E"/>
    <w:rsid w:val="009F5D50"/>
    <w:rsid w:val="009F5E1D"/>
    <w:rsid w:val="009F5EA3"/>
    <w:rsid w:val="009F5F1A"/>
    <w:rsid w:val="009F5F5E"/>
    <w:rsid w:val="009F6056"/>
    <w:rsid w:val="009F6273"/>
    <w:rsid w:val="009F65BA"/>
    <w:rsid w:val="009F66A6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9F7FE2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62"/>
    <w:rsid w:val="00A01385"/>
    <w:rsid w:val="00A01394"/>
    <w:rsid w:val="00A0153A"/>
    <w:rsid w:val="00A01562"/>
    <w:rsid w:val="00A018B1"/>
    <w:rsid w:val="00A019CF"/>
    <w:rsid w:val="00A019FE"/>
    <w:rsid w:val="00A01EF5"/>
    <w:rsid w:val="00A02045"/>
    <w:rsid w:val="00A020DB"/>
    <w:rsid w:val="00A0216A"/>
    <w:rsid w:val="00A021A6"/>
    <w:rsid w:val="00A0237D"/>
    <w:rsid w:val="00A023CC"/>
    <w:rsid w:val="00A0241C"/>
    <w:rsid w:val="00A025C7"/>
    <w:rsid w:val="00A02784"/>
    <w:rsid w:val="00A02855"/>
    <w:rsid w:val="00A02999"/>
    <w:rsid w:val="00A02BB6"/>
    <w:rsid w:val="00A02D1A"/>
    <w:rsid w:val="00A02D37"/>
    <w:rsid w:val="00A02D63"/>
    <w:rsid w:val="00A02F15"/>
    <w:rsid w:val="00A0308C"/>
    <w:rsid w:val="00A0310E"/>
    <w:rsid w:val="00A031BD"/>
    <w:rsid w:val="00A03457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5"/>
    <w:rsid w:val="00A047BE"/>
    <w:rsid w:val="00A04B8D"/>
    <w:rsid w:val="00A04CAD"/>
    <w:rsid w:val="00A0510A"/>
    <w:rsid w:val="00A051CB"/>
    <w:rsid w:val="00A052AF"/>
    <w:rsid w:val="00A0537E"/>
    <w:rsid w:val="00A053F8"/>
    <w:rsid w:val="00A05786"/>
    <w:rsid w:val="00A05874"/>
    <w:rsid w:val="00A058B4"/>
    <w:rsid w:val="00A05C10"/>
    <w:rsid w:val="00A05C46"/>
    <w:rsid w:val="00A0609D"/>
    <w:rsid w:val="00A060C0"/>
    <w:rsid w:val="00A062D8"/>
    <w:rsid w:val="00A06306"/>
    <w:rsid w:val="00A06391"/>
    <w:rsid w:val="00A063EC"/>
    <w:rsid w:val="00A066D9"/>
    <w:rsid w:val="00A06BF7"/>
    <w:rsid w:val="00A06C86"/>
    <w:rsid w:val="00A06D85"/>
    <w:rsid w:val="00A06F45"/>
    <w:rsid w:val="00A0712F"/>
    <w:rsid w:val="00A07184"/>
    <w:rsid w:val="00A0739A"/>
    <w:rsid w:val="00A076AE"/>
    <w:rsid w:val="00A077AF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42A"/>
    <w:rsid w:val="00A1067B"/>
    <w:rsid w:val="00A10695"/>
    <w:rsid w:val="00A106BB"/>
    <w:rsid w:val="00A106E9"/>
    <w:rsid w:val="00A10ADA"/>
    <w:rsid w:val="00A10B47"/>
    <w:rsid w:val="00A10C3A"/>
    <w:rsid w:val="00A10F1B"/>
    <w:rsid w:val="00A10FFD"/>
    <w:rsid w:val="00A11081"/>
    <w:rsid w:val="00A1114B"/>
    <w:rsid w:val="00A11218"/>
    <w:rsid w:val="00A118FF"/>
    <w:rsid w:val="00A11ABD"/>
    <w:rsid w:val="00A11D43"/>
    <w:rsid w:val="00A11D50"/>
    <w:rsid w:val="00A11DF8"/>
    <w:rsid w:val="00A12125"/>
    <w:rsid w:val="00A121AA"/>
    <w:rsid w:val="00A1243D"/>
    <w:rsid w:val="00A124B3"/>
    <w:rsid w:val="00A126CA"/>
    <w:rsid w:val="00A12805"/>
    <w:rsid w:val="00A12863"/>
    <w:rsid w:val="00A12E50"/>
    <w:rsid w:val="00A12E98"/>
    <w:rsid w:val="00A1344D"/>
    <w:rsid w:val="00A13547"/>
    <w:rsid w:val="00A13583"/>
    <w:rsid w:val="00A135C1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18F"/>
    <w:rsid w:val="00A155E4"/>
    <w:rsid w:val="00A1565D"/>
    <w:rsid w:val="00A15AA7"/>
    <w:rsid w:val="00A15C32"/>
    <w:rsid w:val="00A15D5E"/>
    <w:rsid w:val="00A15F36"/>
    <w:rsid w:val="00A1606C"/>
    <w:rsid w:val="00A16091"/>
    <w:rsid w:val="00A16178"/>
    <w:rsid w:val="00A16231"/>
    <w:rsid w:val="00A162B3"/>
    <w:rsid w:val="00A163A9"/>
    <w:rsid w:val="00A1645B"/>
    <w:rsid w:val="00A16744"/>
    <w:rsid w:val="00A168EB"/>
    <w:rsid w:val="00A16BAA"/>
    <w:rsid w:val="00A16EEE"/>
    <w:rsid w:val="00A17019"/>
    <w:rsid w:val="00A170AD"/>
    <w:rsid w:val="00A170AF"/>
    <w:rsid w:val="00A172B1"/>
    <w:rsid w:val="00A1751D"/>
    <w:rsid w:val="00A17642"/>
    <w:rsid w:val="00A178DE"/>
    <w:rsid w:val="00A17AB3"/>
    <w:rsid w:val="00A17BA4"/>
    <w:rsid w:val="00A17C06"/>
    <w:rsid w:val="00A17CC2"/>
    <w:rsid w:val="00A17CD7"/>
    <w:rsid w:val="00A17F2D"/>
    <w:rsid w:val="00A200C5"/>
    <w:rsid w:val="00A2011D"/>
    <w:rsid w:val="00A2026A"/>
    <w:rsid w:val="00A20459"/>
    <w:rsid w:val="00A20564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981"/>
    <w:rsid w:val="00A21A9A"/>
    <w:rsid w:val="00A21EF1"/>
    <w:rsid w:val="00A21F12"/>
    <w:rsid w:val="00A21F8D"/>
    <w:rsid w:val="00A220EF"/>
    <w:rsid w:val="00A22209"/>
    <w:rsid w:val="00A223EB"/>
    <w:rsid w:val="00A229D2"/>
    <w:rsid w:val="00A22B3F"/>
    <w:rsid w:val="00A22BC5"/>
    <w:rsid w:val="00A22D47"/>
    <w:rsid w:val="00A22E17"/>
    <w:rsid w:val="00A22E47"/>
    <w:rsid w:val="00A22E55"/>
    <w:rsid w:val="00A230BC"/>
    <w:rsid w:val="00A23180"/>
    <w:rsid w:val="00A23305"/>
    <w:rsid w:val="00A23435"/>
    <w:rsid w:val="00A23481"/>
    <w:rsid w:val="00A23706"/>
    <w:rsid w:val="00A2382C"/>
    <w:rsid w:val="00A23A45"/>
    <w:rsid w:val="00A23B17"/>
    <w:rsid w:val="00A23E56"/>
    <w:rsid w:val="00A23E8B"/>
    <w:rsid w:val="00A2400C"/>
    <w:rsid w:val="00A24329"/>
    <w:rsid w:val="00A2498E"/>
    <w:rsid w:val="00A24A4A"/>
    <w:rsid w:val="00A2507D"/>
    <w:rsid w:val="00A2543D"/>
    <w:rsid w:val="00A25577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960"/>
    <w:rsid w:val="00A26AE1"/>
    <w:rsid w:val="00A26BBD"/>
    <w:rsid w:val="00A26C07"/>
    <w:rsid w:val="00A26D6E"/>
    <w:rsid w:val="00A26F0E"/>
    <w:rsid w:val="00A27148"/>
    <w:rsid w:val="00A272AC"/>
    <w:rsid w:val="00A272BF"/>
    <w:rsid w:val="00A27310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33"/>
    <w:rsid w:val="00A304DC"/>
    <w:rsid w:val="00A306AB"/>
    <w:rsid w:val="00A3078C"/>
    <w:rsid w:val="00A30854"/>
    <w:rsid w:val="00A309CF"/>
    <w:rsid w:val="00A309D3"/>
    <w:rsid w:val="00A30A34"/>
    <w:rsid w:val="00A30C34"/>
    <w:rsid w:val="00A30C80"/>
    <w:rsid w:val="00A30D1E"/>
    <w:rsid w:val="00A30E3D"/>
    <w:rsid w:val="00A30F7C"/>
    <w:rsid w:val="00A31067"/>
    <w:rsid w:val="00A311A3"/>
    <w:rsid w:val="00A31268"/>
    <w:rsid w:val="00A3134C"/>
    <w:rsid w:val="00A3154C"/>
    <w:rsid w:val="00A315D0"/>
    <w:rsid w:val="00A31604"/>
    <w:rsid w:val="00A31647"/>
    <w:rsid w:val="00A31A03"/>
    <w:rsid w:val="00A31C9B"/>
    <w:rsid w:val="00A31DB9"/>
    <w:rsid w:val="00A31DFD"/>
    <w:rsid w:val="00A31E91"/>
    <w:rsid w:val="00A31EA6"/>
    <w:rsid w:val="00A3235D"/>
    <w:rsid w:val="00A32436"/>
    <w:rsid w:val="00A32452"/>
    <w:rsid w:val="00A326C0"/>
    <w:rsid w:val="00A32741"/>
    <w:rsid w:val="00A32963"/>
    <w:rsid w:val="00A32BBC"/>
    <w:rsid w:val="00A32D1B"/>
    <w:rsid w:val="00A3313F"/>
    <w:rsid w:val="00A33140"/>
    <w:rsid w:val="00A33400"/>
    <w:rsid w:val="00A334B3"/>
    <w:rsid w:val="00A334C6"/>
    <w:rsid w:val="00A3351E"/>
    <w:rsid w:val="00A33522"/>
    <w:rsid w:val="00A33568"/>
    <w:rsid w:val="00A335A5"/>
    <w:rsid w:val="00A336F3"/>
    <w:rsid w:val="00A337C2"/>
    <w:rsid w:val="00A33802"/>
    <w:rsid w:val="00A3391D"/>
    <w:rsid w:val="00A3392F"/>
    <w:rsid w:val="00A33A43"/>
    <w:rsid w:val="00A33D5B"/>
    <w:rsid w:val="00A341D9"/>
    <w:rsid w:val="00A34411"/>
    <w:rsid w:val="00A34797"/>
    <w:rsid w:val="00A347BD"/>
    <w:rsid w:val="00A34D45"/>
    <w:rsid w:val="00A34E42"/>
    <w:rsid w:val="00A34F8B"/>
    <w:rsid w:val="00A34FC5"/>
    <w:rsid w:val="00A35564"/>
    <w:rsid w:val="00A35634"/>
    <w:rsid w:val="00A356C6"/>
    <w:rsid w:val="00A3586A"/>
    <w:rsid w:val="00A35908"/>
    <w:rsid w:val="00A3594B"/>
    <w:rsid w:val="00A35B79"/>
    <w:rsid w:val="00A35DE5"/>
    <w:rsid w:val="00A35E02"/>
    <w:rsid w:val="00A35F77"/>
    <w:rsid w:val="00A35FFD"/>
    <w:rsid w:val="00A360EB"/>
    <w:rsid w:val="00A361C0"/>
    <w:rsid w:val="00A3640B"/>
    <w:rsid w:val="00A36778"/>
    <w:rsid w:val="00A36809"/>
    <w:rsid w:val="00A368D9"/>
    <w:rsid w:val="00A3694B"/>
    <w:rsid w:val="00A369D7"/>
    <w:rsid w:val="00A36ED8"/>
    <w:rsid w:val="00A36F1D"/>
    <w:rsid w:val="00A36F45"/>
    <w:rsid w:val="00A3701B"/>
    <w:rsid w:val="00A370BB"/>
    <w:rsid w:val="00A370C5"/>
    <w:rsid w:val="00A37420"/>
    <w:rsid w:val="00A374D3"/>
    <w:rsid w:val="00A37622"/>
    <w:rsid w:val="00A3775B"/>
    <w:rsid w:val="00A377A2"/>
    <w:rsid w:val="00A37947"/>
    <w:rsid w:val="00A3798A"/>
    <w:rsid w:val="00A379E5"/>
    <w:rsid w:val="00A37B9B"/>
    <w:rsid w:val="00A37C01"/>
    <w:rsid w:val="00A37DD4"/>
    <w:rsid w:val="00A37EA4"/>
    <w:rsid w:val="00A37EB0"/>
    <w:rsid w:val="00A37F4D"/>
    <w:rsid w:val="00A400A4"/>
    <w:rsid w:val="00A400A7"/>
    <w:rsid w:val="00A4018F"/>
    <w:rsid w:val="00A40282"/>
    <w:rsid w:val="00A4031B"/>
    <w:rsid w:val="00A40486"/>
    <w:rsid w:val="00A405BD"/>
    <w:rsid w:val="00A40826"/>
    <w:rsid w:val="00A409B9"/>
    <w:rsid w:val="00A40B1F"/>
    <w:rsid w:val="00A40C9C"/>
    <w:rsid w:val="00A40CEC"/>
    <w:rsid w:val="00A40D35"/>
    <w:rsid w:val="00A40DCB"/>
    <w:rsid w:val="00A4132A"/>
    <w:rsid w:val="00A41421"/>
    <w:rsid w:val="00A414D2"/>
    <w:rsid w:val="00A4160D"/>
    <w:rsid w:val="00A418AB"/>
    <w:rsid w:val="00A41A4F"/>
    <w:rsid w:val="00A41D52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46"/>
    <w:rsid w:val="00A4425D"/>
    <w:rsid w:val="00A44274"/>
    <w:rsid w:val="00A44285"/>
    <w:rsid w:val="00A44A20"/>
    <w:rsid w:val="00A44A83"/>
    <w:rsid w:val="00A44B4A"/>
    <w:rsid w:val="00A44E61"/>
    <w:rsid w:val="00A44F38"/>
    <w:rsid w:val="00A452C1"/>
    <w:rsid w:val="00A45302"/>
    <w:rsid w:val="00A45400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456"/>
    <w:rsid w:val="00A464BC"/>
    <w:rsid w:val="00A4651A"/>
    <w:rsid w:val="00A46642"/>
    <w:rsid w:val="00A4676F"/>
    <w:rsid w:val="00A46884"/>
    <w:rsid w:val="00A46AB7"/>
    <w:rsid w:val="00A46BBD"/>
    <w:rsid w:val="00A46E4C"/>
    <w:rsid w:val="00A46EDE"/>
    <w:rsid w:val="00A4710C"/>
    <w:rsid w:val="00A4723A"/>
    <w:rsid w:val="00A472E5"/>
    <w:rsid w:val="00A4760E"/>
    <w:rsid w:val="00A47A5E"/>
    <w:rsid w:val="00A47A85"/>
    <w:rsid w:val="00A47D1D"/>
    <w:rsid w:val="00A47D59"/>
    <w:rsid w:val="00A5011B"/>
    <w:rsid w:val="00A5016C"/>
    <w:rsid w:val="00A50184"/>
    <w:rsid w:val="00A5044E"/>
    <w:rsid w:val="00A5072B"/>
    <w:rsid w:val="00A5078F"/>
    <w:rsid w:val="00A50814"/>
    <w:rsid w:val="00A508D8"/>
    <w:rsid w:val="00A508DB"/>
    <w:rsid w:val="00A50A4C"/>
    <w:rsid w:val="00A50A58"/>
    <w:rsid w:val="00A50AC4"/>
    <w:rsid w:val="00A50BBD"/>
    <w:rsid w:val="00A50C08"/>
    <w:rsid w:val="00A50C45"/>
    <w:rsid w:val="00A50CAF"/>
    <w:rsid w:val="00A50E0A"/>
    <w:rsid w:val="00A50E46"/>
    <w:rsid w:val="00A50F4A"/>
    <w:rsid w:val="00A5101D"/>
    <w:rsid w:val="00A514C1"/>
    <w:rsid w:val="00A5160A"/>
    <w:rsid w:val="00A51BDF"/>
    <w:rsid w:val="00A51E32"/>
    <w:rsid w:val="00A52018"/>
    <w:rsid w:val="00A52260"/>
    <w:rsid w:val="00A522E4"/>
    <w:rsid w:val="00A523B7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C78"/>
    <w:rsid w:val="00A53E3F"/>
    <w:rsid w:val="00A53F76"/>
    <w:rsid w:val="00A54069"/>
    <w:rsid w:val="00A54242"/>
    <w:rsid w:val="00A54244"/>
    <w:rsid w:val="00A544AC"/>
    <w:rsid w:val="00A544C9"/>
    <w:rsid w:val="00A5470C"/>
    <w:rsid w:val="00A548A2"/>
    <w:rsid w:val="00A54920"/>
    <w:rsid w:val="00A54927"/>
    <w:rsid w:val="00A54EB5"/>
    <w:rsid w:val="00A55235"/>
    <w:rsid w:val="00A55488"/>
    <w:rsid w:val="00A55492"/>
    <w:rsid w:val="00A55726"/>
    <w:rsid w:val="00A55A58"/>
    <w:rsid w:val="00A55A7F"/>
    <w:rsid w:val="00A5605C"/>
    <w:rsid w:val="00A56162"/>
    <w:rsid w:val="00A561AF"/>
    <w:rsid w:val="00A56363"/>
    <w:rsid w:val="00A564DE"/>
    <w:rsid w:val="00A5678F"/>
    <w:rsid w:val="00A567A7"/>
    <w:rsid w:val="00A56897"/>
    <w:rsid w:val="00A56912"/>
    <w:rsid w:val="00A5694F"/>
    <w:rsid w:val="00A5699C"/>
    <w:rsid w:val="00A56C32"/>
    <w:rsid w:val="00A56D0A"/>
    <w:rsid w:val="00A56EEB"/>
    <w:rsid w:val="00A5701D"/>
    <w:rsid w:val="00A5707D"/>
    <w:rsid w:val="00A570A3"/>
    <w:rsid w:val="00A57219"/>
    <w:rsid w:val="00A573FC"/>
    <w:rsid w:val="00A5794C"/>
    <w:rsid w:val="00A57A48"/>
    <w:rsid w:val="00A57CD6"/>
    <w:rsid w:val="00A57D9E"/>
    <w:rsid w:val="00A57F44"/>
    <w:rsid w:val="00A6009C"/>
    <w:rsid w:val="00A604D2"/>
    <w:rsid w:val="00A6055F"/>
    <w:rsid w:val="00A60898"/>
    <w:rsid w:val="00A608B0"/>
    <w:rsid w:val="00A60AD9"/>
    <w:rsid w:val="00A60D71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9D6"/>
    <w:rsid w:val="00A61B87"/>
    <w:rsid w:val="00A61CC3"/>
    <w:rsid w:val="00A61D06"/>
    <w:rsid w:val="00A61DB7"/>
    <w:rsid w:val="00A61E0D"/>
    <w:rsid w:val="00A61F49"/>
    <w:rsid w:val="00A6201B"/>
    <w:rsid w:val="00A62569"/>
    <w:rsid w:val="00A62638"/>
    <w:rsid w:val="00A62704"/>
    <w:rsid w:val="00A627F6"/>
    <w:rsid w:val="00A62B5E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57"/>
    <w:rsid w:val="00A6426F"/>
    <w:rsid w:val="00A64325"/>
    <w:rsid w:val="00A644A1"/>
    <w:rsid w:val="00A64509"/>
    <w:rsid w:val="00A646A0"/>
    <w:rsid w:val="00A64808"/>
    <w:rsid w:val="00A6488C"/>
    <w:rsid w:val="00A64CFF"/>
    <w:rsid w:val="00A6535F"/>
    <w:rsid w:val="00A654BE"/>
    <w:rsid w:val="00A65B60"/>
    <w:rsid w:val="00A65C42"/>
    <w:rsid w:val="00A65CC9"/>
    <w:rsid w:val="00A65F0E"/>
    <w:rsid w:val="00A66182"/>
    <w:rsid w:val="00A6627A"/>
    <w:rsid w:val="00A665C7"/>
    <w:rsid w:val="00A6671B"/>
    <w:rsid w:val="00A66792"/>
    <w:rsid w:val="00A667B0"/>
    <w:rsid w:val="00A667BC"/>
    <w:rsid w:val="00A66898"/>
    <w:rsid w:val="00A66D43"/>
    <w:rsid w:val="00A66E89"/>
    <w:rsid w:val="00A6715B"/>
    <w:rsid w:val="00A67480"/>
    <w:rsid w:val="00A6766F"/>
    <w:rsid w:val="00A678BC"/>
    <w:rsid w:val="00A67A00"/>
    <w:rsid w:val="00A67A2B"/>
    <w:rsid w:val="00A67B45"/>
    <w:rsid w:val="00A67EAE"/>
    <w:rsid w:val="00A70025"/>
    <w:rsid w:val="00A701C3"/>
    <w:rsid w:val="00A7032C"/>
    <w:rsid w:val="00A703B4"/>
    <w:rsid w:val="00A70561"/>
    <w:rsid w:val="00A70672"/>
    <w:rsid w:val="00A70718"/>
    <w:rsid w:val="00A70898"/>
    <w:rsid w:val="00A708D6"/>
    <w:rsid w:val="00A70C4D"/>
    <w:rsid w:val="00A7104C"/>
    <w:rsid w:val="00A711E2"/>
    <w:rsid w:val="00A71648"/>
    <w:rsid w:val="00A7177D"/>
    <w:rsid w:val="00A71908"/>
    <w:rsid w:val="00A719A1"/>
    <w:rsid w:val="00A71A64"/>
    <w:rsid w:val="00A71D0A"/>
    <w:rsid w:val="00A71D77"/>
    <w:rsid w:val="00A71E84"/>
    <w:rsid w:val="00A723A7"/>
    <w:rsid w:val="00A72694"/>
    <w:rsid w:val="00A726C6"/>
    <w:rsid w:val="00A726D5"/>
    <w:rsid w:val="00A727F8"/>
    <w:rsid w:val="00A729F7"/>
    <w:rsid w:val="00A72A3D"/>
    <w:rsid w:val="00A72C0C"/>
    <w:rsid w:val="00A72C20"/>
    <w:rsid w:val="00A72F38"/>
    <w:rsid w:val="00A7329A"/>
    <w:rsid w:val="00A733E1"/>
    <w:rsid w:val="00A736C4"/>
    <w:rsid w:val="00A7373A"/>
    <w:rsid w:val="00A73A88"/>
    <w:rsid w:val="00A73C1C"/>
    <w:rsid w:val="00A73CA4"/>
    <w:rsid w:val="00A73CBC"/>
    <w:rsid w:val="00A73CCA"/>
    <w:rsid w:val="00A73F41"/>
    <w:rsid w:val="00A73F4D"/>
    <w:rsid w:val="00A74180"/>
    <w:rsid w:val="00A741FB"/>
    <w:rsid w:val="00A74227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092"/>
    <w:rsid w:val="00A75136"/>
    <w:rsid w:val="00A7538A"/>
    <w:rsid w:val="00A754FF"/>
    <w:rsid w:val="00A7554F"/>
    <w:rsid w:val="00A757EA"/>
    <w:rsid w:val="00A75874"/>
    <w:rsid w:val="00A75A75"/>
    <w:rsid w:val="00A75ACD"/>
    <w:rsid w:val="00A75AE2"/>
    <w:rsid w:val="00A75C32"/>
    <w:rsid w:val="00A75E16"/>
    <w:rsid w:val="00A7615F"/>
    <w:rsid w:val="00A763EA"/>
    <w:rsid w:val="00A76C15"/>
    <w:rsid w:val="00A76F7B"/>
    <w:rsid w:val="00A770F2"/>
    <w:rsid w:val="00A77151"/>
    <w:rsid w:val="00A77255"/>
    <w:rsid w:val="00A77378"/>
    <w:rsid w:val="00A77528"/>
    <w:rsid w:val="00A777AE"/>
    <w:rsid w:val="00A7783F"/>
    <w:rsid w:val="00A77844"/>
    <w:rsid w:val="00A77898"/>
    <w:rsid w:val="00A77928"/>
    <w:rsid w:val="00A77AA6"/>
    <w:rsid w:val="00A77D61"/>
    <w:rsid w:val="00A80014"/>
    <w:rsid w:val="00A8006B"/>
    <w:rsid w:val="00A8006D"/>
    <w:rsid w:val="00A80218"/>
    <w:rsid w:val="00A8033D"/>
    <w:rsid w:val="00A8048B"/>
    <w:rsid w:val="00A808C7"/>
    <w:rsid w:val="00A80A6A"/>
    <w:rsid w:val="00A80A80"/>
    <w:rsid w:val="00A80C58"/>
    <w:rsid w:val="00A80D0A"/>
    <w:rsid w:val="00A80E0D"/>
    <w:rsid w:val="00A80E2E"/>
    <w:rsid w:val="00A81158"/>
    <w:rsid w:val="00A81203"/>
    <w:rsid w:val="00A815AE"/>
    <w:rsid w:val="00A81675"/>
    <w:rsid w:val="00A81719"/>
    <w:rsid w:val="00A8179C"/>
    <w:rsid w:val="00A8181D"/>
    <w:rsid w:val="00A8187A"/>
    <w:rsid w:val="00A81914"/>
    <w:rsid w:val="00A819E0"/>
    <w:rsid w:val="00A81A3B"/>
    <w:rsid w:val="00A81D70"/>
    <w:rsid w:val="00A81E38"/>
    <w:rsid w:val="00A81E6B"/>
    <w:rsid w:val="00A81E6E"/>
    <w:rsid w:val="00A81FAA"/>
    <w:rsid w:val="00A8207E"/>
    <w:rsid w:val="00A82237"/>
    <w:rsid w:val="00A82602"/>
    <w:rsid w:val="00A82BCD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4DEA"/>
    <w:rsid w:val="00A8531A"/>
    <w:rsid w:val="00A856F9"/>
    <w:rsid w:val="00A858C5"/>
    <w:rsid w:val="00A85BB3"/>
    <w:rsid w:val="00A85C63"/>
    <w:rsid w:val="00A85DBD"/>
    <w:rsid w:val="00A85E02"/>
    <w:rsid w:val="00A85E58"/>
    <w:rsid w:val="00A86083"/>
    <w:rsid w:val="00A862EE"/>
    <w:rsid w:val="00A86309"/>
    <w:rsid w:val="00A8656B"/>
    <w:rsid w:val="00A86657"/>
    <w:rsid w:val="00A86884"/>
    <w:rsid w:val="00A86899"/>
    <w:rsid w:val="00A868D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CD4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9F"/>
    <w:rsid w:val="00A908D4"/>
    <w:rsid w:val="00A909C5"/>
    <w:rsid w:val="00A90A20"/>
    <w:rsid w:val="00A90B59"/>
    <w:rsid w:val="00A90C8C"/>
    <w:rsid w:val="00A91181"/>
    <w:rsid w:val="00A911F6"/>
    <w:rsid w:val="00A91260"/>
    <w:rsid w:val="00A9131C"/>
    <w:rsid w:val="00A91500"/>
    <w:rsid w:val="00A915CB"/>
    <w:rsid w:val="00A91736"/>
    <w:rsid w:val="00A917F6"/>
    <w:rsid w:val="00A91958"/>
    <w:rsid w:val="00A9198B"/>
    <w:rsid w:val="00A919CF"/>
    <w:rsid w:val="00A91A4B"/>
    <w:rsid w:val="00A91B01"/>
    <w:rsid w:val="00A91E72"/>
    <w:rsid w:val="00A92103"/>
    <w:rsid w:val="00A92417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E53"/>
    <w:rsid w:val="00A92F02"/>
    <w:rsid w:val="00A92F3B"/>
    <w:rsid w:val="00A93300"/>
    <w:rsid w:val="00A93301"/>
    <w:rsid w:val="00A93315"/>
    <w:rsid w:val="00A93781"/>
    <w:rsid w:val="00A93891"/>
    <w:rsid w:val="00A93994"/>
    <w:rsid w:val="00A93C1B"/>
    <w:rsid w:val="00A93D49"/>
    <w:rsid w:val="00A93EE7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5EE0"/>
    <w:rsid w:val="00A9618D"/>
    <w:rsid w:val="00A96205"/>
    <w:rsid w:val="00A9627B"/>
    <w:rsid w:val="00A963FA"/>
    <w:rsid w:val="00A9646D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D96"/>
    <w:rsid w:val="00A96EB2"/>
    <w:rsid w:val="00A9727A"/>
    <w:rsid w:val="00A97BD7"/>
    <w:rsid w:val="00A97ECB"/>
    <w:rsid w:val="00A97F43"/>
    <w:rsid w:val="00AA018F"/>
    <w:rsid w:val="00AA056A"/>
    <w:rsid w:val="00AA05C4"/>
    <w:rsid w:val="00AA073D"/>
    <w:rsid w:val="00AA0822"/>
    <w:rsid w:val="00AA0949"/>
    <w:rsid w:val="00AA098D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62"/>
    <w:rsid w:val="00AA13BD"/>
    <w:rsid w:val="00AA1561"/>
    <w:rsid w:val="00AA15F8"/>
    <w:rsid w:val="00AA1688"/>
    <w:rsid w:val="00AA177B"/>
    <w:rsid w:val="00AA1782"/>
    <w:rsid w:val="00AA179B"/>
    <w:rsid w:val="00AA17EE"/>
    <w:rsid w:val="00AA1A3F"/>
    <w:rsid w:val="00AA1DD4"/>
    <w:rsid w:val="00AA1DFB"/>
    <w:rsid w:val="00AA1E5E"/>
    <w:rsid w:val="00AA1ECC"/>
    <w:rsid w:val="00AA1F20"/>
    <w:rsid w:val="00AA20AB"/>
    <w:rsid w:val="00AA2A04"/>
    <w:rsid w:val="00AA2AB8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D31"/>
    <w:rsid w:val="00AA3E16"/>
    <w:rsid w:val="00AA3F21"/>
    <w:rsid w:val="00AA3FD5"/>
    <w:rsid w:val="00AA40C5"/>
    <w:rsid w:val="00AA4770"/>
    <w:rsid w:val="00AA4C12"/>
    <w:rsid w:val="00AA4C61"/>
    <w:rsid w:val="00AA4E5D"/>
    <w:rsid w:val="00AA4F25"/>
    <w:rsid w:val="00AA5000"/>
    <w:rsid w:val="00AA5286"/>
    <w:rsid w:val="00AA5538"/>
    <w:rsid w:val="00AA5552"/>
    <w:rsid w:val="00AA558E"/>
    <w:rsid w:val="00AA55CF"/>
    <w:rsid w:val="00AA55FB"/>
    <w:rsid w:val="00AA56D1"/>
    <w:rsid w:val="00AA5717"/>
    <w:rsid w:val="00AA585F"/>
    <w:rsid w:val="00AA58C3"/>
    <w:rsid w:val="00AA5984"/>
    <w:rsid w:val="00AA5C44"/>
    <w:rsid w:val="00AA5D3C"/>
    <w:rsid w:val="00AA67E2"/>
    <w:rsid w:val="00AA680C"/>
    <w:rsid w:val="00AA6D35"/>
    <w:rsid w:val="00AA6E93"/>
    <w:rsid w:val="00AA72EE"/>
    <w:rsid w:val="00AA773A"/>
    <w:rsid w:val="00AA77CD"/>
    <w:rsid w:val="00AA7AAF"/>
    <w:rsid w:val="00AA7B05"/>
    <w:rsid w:val="00AA7B2D"/>
    <w:rsid w:val="00AA7B9C"/>
    <w:rsid w:val="00AA7F7D"/>
    <w:rsid w:val="00AB011E"/>
    <w:rsid w:val="00AB01A3"/>
    <w:rsid w:val="00AB0211"/>
    <w:rsid w:val="00AB0220"/>
    <w:rsid w:val="00AB0290"/>
    <w:rsid w:val="00AB02FC"/>
    <w:rsid w:val="00AB0332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3E5"/>
    <w:rsid w:val="00AB157E"/>
    <w:rsid w:val="00AB16DA"/>
    <w:rsid w:val="00AB1714"/>
    <w:rsid w:val="00AB1D33"/>
    <w:rsid w:val="00AB1EBA"/>
    <w:rsid w:val="00AB1F33"/>
    <w:rsid w:val="00AB226A"/>
    <w:rsid w:val="00AB249D"/>
    <w:rsid w:val="00AB2827"/>
    <w:rsid w:val="00AB2F8D"/>
    <w:rsid w:val="00AB3391"/>
    <w:rsid w:val="00AB391A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3B"/>
    <w:rsid w:val="00AB52D6"/>
    <w:rsid w:val="00AB540C"/>
    <w:rsid w:val="00AB5562"/>
    <w:rsid w:val="00AB5595"/>
    <w:rsid w:val="00AB567A"/>
    <w:rsid w:val="00AB56ED"/>
    <w:rsid w:val="00AB5799"/>
    <w:rsid w:val="00AB5854"/>
    <w:rsid w:val="00AB5A83"/>
    <w:rsid w:val="00AB5AAE"/>
    <w:rsid w:val="00AB5B04"/>
    <w:rsid w:val="00AB5B14"/>
    <w:rsid w:val="00AB5D28"/>
    <w:rsid w:val="00AB5FDC"/>
    <w:rsid w:val="00AB6314"/>
    <w:rsid w:val="00AB65C8"/>
    <w:rsid w:val="00AB66F4"/>
    <w:rsid w:val="00AB69F0"/>
    <w:rsid w:val="00AB6A06"/>
    <w:rsid w:val="00AB6C3D"/>
    <w:rsid w:val="00AB6E7B"/>
    <w:rsid w:val="00AB70D2"/>
    <w:rsid w:val="00AB7108"/>
    <w:rsid w:val="00AB7164"/>
    <w:rsid w:val="00AB727C"/>
    <w:rsid w:val="00AB770F"/>
    <w:rsid w:val="00AB7A01"/>
    <w:rsid w:val="00AB7A3C"/>
    <w:rsid w:val="00AB7A8C"/>
    <w:rsid w:val="00AB7C56"/>
    <w:rsid w:val="00AB7CD3"/>
    <w:rsid w:val="00AB7CEE"/>
    <w:rsid w:val="00AC01EE"/>
    <w:rsid w:val="00AC0215"/>
    <w:rsid w:val="00AC027A"/>
    <w:rsid w:val="00AC0289"/>
    <w:rsid w:val="00AC0334"/>
    <w:rsid w:val="00AC06A9"/>
    <w:rsid w:val="00AC0862"/>
    <w:rsid w:val="00AC0A04"/>
    <w:rsid w:val="00AC0AF7"/>
    <w:rsid w:val="00AC0CA1"/>
    <w:rsid w:val="00AC0F1F"/>
    <w:rsid w:val="00AC114D"/>
    <w:rsid w:val="00AC1386"/>
    <w:rsid w:val="00AC1482"/>
    <w:rsid w:val="00AC1502"/>
    <w:rsid w:val="00AC178C"/>
    <w:rsid w:val="00AC1874"/>
    <w:rsid w:val="00AC191E"/>
    <w:rsid w:val="00AC1D3F"/>
    <w:rsid w:val="00AC2266"/>
    <w:rsid w:val="00AC25FB"/>
    <w:rsid w:val="00AC2650"/>
    <w:rsid w:val="00AC2A8C"/>
    <w:rsid w:val="00AC2CEA"/>
    <w:rsid w:val="00AC2D93"/>
    <w:rsid w:val="00AC2F95"/>
    <w:rsid w:val="00AC3249"/>
    <w:rsid w:val="00AC3251"/>
    <w:rsid w:val="00AC3368"/>
    <w:rsid w:val="00AC3386"/>
    <w:rsid w:val="00AC359F"/>
    <w:rsid w:val="00AC3ADE"/>
    <w:rsid w:val="00AC3BD2"/>
    <w:rsid w:val="00AC3CAB"/>
    <w:rsid w:val="00AC3CBA"/>
    <w:rsid w:val="00AC3CD7"/>
    <w:rsid w:val="00AC3EF7"/>
    <w:rsid w:val="00AC40C6"/>
    <w:rsid w:val="00AC413B"/>
    <w:rsid w:val="00AC4314"/>
    <w:rsid w:val="00AC4566"/>
    <w:rsid w:val="00AC45EF"/>
    <w:rsid w:val="00AC4602"/>
    <w:rsid w:val="00AC470D"/>
    <w:rsid w:val="00AC4810"/>
    <w:rsid w:val="00AC486C"/>
    <w:rsid w:val="00AC4BB4"/>
    <w:rsid w:val="00AC4C0C"/>
    <w:rsid w:val="00AC4D4E"/>
    <w:rsid w:val="00AC4DE7"/>
    <w:rsid w:val="00AC5056"/>
    <w:rsid w:val="00AC50B1"/>
    <w:rsid w:val="00AC50F1"/>
    <w:rsid w:val="00AC51FA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134"/>
    <w:rsid w:val="00AC6574"/>
    <w:rsid w:val="00AC6B1D"/>
    <w:rsid w:val="00AC6C35"/>
    <w:rsid w:val="00AC6E88"/>
    <w:rsid w:val="00AC6EA6"/>
    <w:rsid w:val="00AC7291"/>
    <w:rsid w:val="00AC73D2"/>
    <w:rsid w:val="00AC7440"/>
    <w:rsid w:val="00AC7584"/>
    <w:rsid w:val="00AC7719"/>
    <w:rsid w:val="00AC77CC"/>
    <w:rsid w:val="00AC7B7C"/>
    <w:rsid w:val="00AC7DDE"/>
    <w:rsid w:val="00AD0173"/>
    <w:rsid w:val="00AD02A6"/>
    <w:rsid w:val="00AD0301"/>
    <w:rsid w:val="00AD0392"/>
    <w:rsid w:val="00AD052D"/>
    <w:rsid w:val="00AD05D2"/>
    <w:rsid w:val="00AD0620"/>
    <w:rsid w:val="00AD0816"/>
    <w:rsid w:val="00AD08B4"/>
    <w:rsid w:val="00AD08FD"/>
    <w:rsid w:val="00AD0A4F"/>
    <w:rsid w:val="00AD0AF0"/>
    <w:rsid w:val="00AD0DA5"/>
    <w:rsid w:val="00AD0F47"/>
    <w:rsid w:val="00AD0F8A"/>
    <w:rsid w:val="00AD0F99"/>
    <w:rsid w:val="00AD0FFA"/>
    <w:rsid w:val="00AD120D"/>
    <w:rsid w:val="00AD12D1"/>
    <w:rsid w:val="00AD14E8"/>
    <w:rsid w:val="00AD14EB"/>
    <w:rsid w:val="00AD154F"/>
    <w:rsid w:val="00AD1667"/>
    <w:rsid w:val="00AD192A"/>
    <w:rsid w:val="00AD1E77"/>
    <w:rsid w:val="00AD22C3"/>
    <w:rsid w:val="00AD2377"/>
    <w:rsid w:val="00AD2469"/>
    <w:rsid w:val="00AD24E9"/>
    <w:rsid w:val="00AD2674"/>
    <w:rsid w:val="00AD27BF"/>
    <w:rsid w:val="00AD28FE"/>
    <w:rsid w:val="00AD29CA"/>
    <w:rsid w:val="00AD2B97"/>
    <w:rsid w:val="00AD2E5A"/>
    <w:rsid w:val="00AD2FAB"/>
    <w:rsid w:val="00AD3416"/>
    <w:rsid w:val="00AD367F"/>
    <w:rsid w:val="00AD378A"/>
    <w:rsid w:val="00AD3822"/>
    <w:rsid w:val="00AD398C"/>
    <w:rsid w:val="00AD3ADC"/>
    <w:rsid w:val="00AD422F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66E8"/>
    <w:rsid w:val="00AD66EC"/>
    <w:rsid w:val="00AD6E73"/>
    <w:rsid w:val="00AD706A"/>
    <w:rsid w:val="00AD712F"/>
    <w:rsid w:val="00AD71A7"/>
    <w:rsid w:val="00AD7458"/>
    <w:rsid w:val="00AD7529"/>
    <w:rsid w:val="00AD7610"/>
    <w:rsid w:val="00AD77FB"/>
    <w:rsid w:val="00AD7977"/>
    <w:rsid w:val="00AD7B32"/>
    <w:rsid w:val="00AD7BB9"/>
    <w:rsid w:val="00AE007D"/>
    <w:rsid w:val="00AE0189"/>
    <w:rsid w:val="00AE04F9"/>
    <w:rsid w:val="00AE0524"/>
    <w:rsid w:val="00AE073C"/>
    <w:rsid w:val="00AE08B1"/>
    <w:rsid w:val="00AE0AF8"/>
    <w:rsid w:val="00AE0AFA"/>
    <w:rsid w:val="00AE0C66"/>
    <w:rsid w:val="00AE0D5E"/>
    <w:rsid w:val="00AE0EF4"/>
    <w:rsid w:val="00AE0F2A"/>
    <w:rsid w:val="00AE0F6A"/>
    <w:rsid w:val="00AE104C"/>
    <w:rsid w:val="00AE128B"/>
    <w:rsid w:val="00AE13A3"/>
    <w:rsid w:val="00AE13E9"/>
    <w:rsid w:val="00AE1431"/>
    <w:rsid w:val="00AE1465"/>
    <w:rsid w:val="00AE1593"/>
    <w:rsid w:val="00AE167B"/>
    <w:rsid w:val="00AE1971"/>
    <w:rsid w:val="00AE197C"/>
    <w:rsid w:val="00AE19D8"/>
    <w:rsid w:val="00AE1BA3"/>
    <w:rsid w:val="00AE1C28"/>
    <w:rsid w:val="00AE1CD1"/>
    <w:rsid w:val="00AE1D81"/>
    <w:rsid w:val="00AE1E65"/>
    <w:rsid w:val="00AE1E94"/>
    <w:rsid w:val="00AE2007"/>
    <w:rsid w:val="00AE2015"/>
    <w:rsid w:val="00AE2071"/>
    <w:rsid w:val="00AE221F"/>
    <w:rsid w:val="00AE22D1"/>
    <w:rsid w:val="00AE22F1"/>
    <w:rsid w:val="00AE26F3"/>
    <w:rsid w:val="00AE289C"/>
    <w:rsid w:val="00AE2C43"/>
    <w:rsid w:val="00AE2CA6"/>
    <w:rsid w:val="00AE2F0E"/>
    <w:rsid w:val="00AE3149"/>
    <w:rsid w:val="00AE32EF"/>
    <w:rsid w:val="00AE34F5"/>
    <w:rsid w:val="00AE370C"/>
    <w:rsid w:val="00AE39AA"/>
    <w:rsid w:val="00AE39BF"/>
    <w:rsid w:val="00AE3BEE"/>
    <w:rsid w:val="00AE3D56"/>
    <w:rsid w:val="00AE3F67"/>
    <w:rsid w:val="00AE431C"/>
    <w:rsid w:val="00AE44D9"/>
    <w:rsid w:val="00AE453A"/>
    <w:rsid w:val="00AE45CC"/>
    <w:rsid w:val="00AE46B2"/>
    <w:rsid w:val="00AE4785"/>
    <w:rsid w:val="00AE48BF"/>
    <w:rsid w:val="00AE4994"/>
    <w:rsid w:val="00AE4B12"/>
    <w:rsid w:val="00AE4B6C"/>
    <w:rsid w:val="00AE4B6D"/>
    <w:rsid w:val="00AE4B79"/>
    <w:rsid w:val="00AE4C70"/>
    <w:rsid w:val="00AE4F8A"/>
    <w:rsid w:val="00AE5478"/>
    <w:rsid w:val="00AE54EA"/>
    <w:rsid w:val="00AE56D5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49"/>
    <w:rsid w:val="00AE628B"/>
    <w:rsid w:val="00AE62FC"/>
    <w:rsid w:val="00AE6488"/>
    <w:rsid w:val="00AE658A"/>
    <w:rsid w:val="00AE6679"/>
    <w:rsid w:val="00AE6C19"/>
    <w:rsid w:val="00AE6CF2"/>
    <w:rsid w:val="00AE6D34"/>
    <w:rsid w:val="00AE6DC6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076"/>
    <w:rsid w:val="00AF00D2"/>
    <w:rsid w:val="00AF0122"/>
    <w:rsid w:val="00AF01E6"/>
    <w:rsid w:val="00AF0408"/>
    <w:rsid w:val="00AF05E1"/>
    <w:rsid w:val="00AF0673"/>
    <w:rsid w:val="00AF0904"/>
    <w:rsid w:val="00AF0AB7"/>
    <w:rsid w:val="00AF0AF3"/>
    <w:rsid w:val="00AF0C0B"/>
    <w:rsid w:val="00AF0DD0"/>
    <w:rsid w:val="00AF0F79"/>
    <w:rsid w:val="00AF0FE1"/>
    <w:rsid w:val="00AF13BB"/>
    <w:rsid w:val="00AF165B"/>
    <w:rsid w:val="00AF17B4"/>
    <w:rsid w:val="00AF1ADF"/>
    <w:rsid w:val="00AF1CD3"/>
    <w:rsid w:val="00AF2032"/>
    <w:rsid w:val="00AF240C"/>
    <w:rsid w:val="00AF24E1"/>
    <w:rsid w:val="00AF24EB"/>
    <w:rsid w:val="00AF25EB"/>
    <w:rsid w:val="00AF26F7"/>
    <w:rsid w:val="00AF27BB"/>
    <w:rsid w:val="00AF2859"/>
    <w:rsid w:val="00AF2AF4"/>
    <w:rsid w:val="00AF2B6E"/>
    <w:rsid w:val="00AF2F8B"/>
    <w:rsid w:val="00AF34EC"/>
    <w:rsid w:val="00AF367A"/>
    <w:rsid w:val="00AF37E0"/>
    <w:rsid w:val="00AF381B"/>
    <w:rsid w:val="00AF3AC6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BB2"/>
    <w:rsid w:val="00AF4C4C"/>
    <w:rsid w:val="00AF4DAD"/>
    <w:rsid w:val="00AF4F51"/>
    <w:rsid w:val="00AF4FA2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4C"/>
    <w:rsid w:val="00AF5FA6"/>
    <w:rsid w:val="00AF635A"/>
    <w:rsid w:val="00AF6431"/>
    <w:rsid w:val="00AF64AE"/>
    <w:rsid w:val="00AF67EF"/>
    <w:rsid w:val="00AF6879"/>
    <w:rsid w:val="00AF6ACE"/>
    <w:rsid w:val="00AF6ED8"/>
    <w:rsid w:val="00AF7149"/>
    <w:rsid w:val="00AF73F8"/>
    <w:rsid w:val="00AF74EE"/>
    <w:rsid w:val="00AF7502"/>
    <w:rsid w:val="00AF7909"/>
    <w:rsid w:val="00AF79BB"/>
    <w:rsid w:val="00AF79C3"/>
    <w:rsid w:val="00AF7A53"/>
    <w:rsid w:val="00AF7A7A"/>
    <w:rsid w:val="00AF7ADF"/>
    <w:rsid w:val="00AF7B2F"/>
    <w:rsid w:val="00AF7CB9"/>
    <w:rsid w:val="00B00056"/>
    <w:rsid w:val="00B000D1"/>
    <w:rsid w:val="00B0016D"/>
    <w:rsid w:val="00B0045D"/>
    <w:rsid w:val="00B00595"/>
    <w:rsid w:val="00B007D7"/>
    <w:rsid w:val="00B00A77"/>
    <w:rsid w:val="00B00B19"/>
    <w:rsid w:val="00B00BC4"/>
    <w:rsid w:val="00B00CAB"/>
    <w:rsid w:val="00B00F48"/>
    <w:rsid w:val="00B0101F"/>
    <w:rsid w:val="00B01029"/>
    <w:rsid w:val="00B010B7"/>
    <w:rsid w:val="00B01142"/>
    <w:rsid w:val="00B01186"/>
    <w:rsid w:val="00B012E0"/>
    <w:rsid w:val="00B01419"/>
    <w:rsid w:val="00B018EC"/>
    <w:rsid w:val="00B01B6D"/>
    <w:rsid w:val="00B01BD4"/>
    <w:rsid w:val="00B01D3E"/>
    <w:rsid w:val="00B01D50"/>
    <w:rsid w:val="00B01D89"/>
    <w:rsid w:val="00B024F6"/>
    <w:rsid w:val="00B02633"/>
    <w:rsid w:val="00B02699"/>
    <w:rsid w:val="00B02816"/>
    <w:rsid w:val="00B028A9"/>
    <w:rsid w:val="00B02A77"/>
    <w:rsid w:val="00B02F21"/>
    <w:rsid w:val="00B03354"/>
    <w:rsid w:val="00B038D1"/>
    <w:rsid w:val="00B039F5"/>
    <w:rsid w:val="00B03AA5"/>
    <w:rsid w:val="00B03AAF"/>
    <w:rsid w:val="00B03C3A"/>
    <w:rsid w:val="00B03D25"/>
    <w:rsid w:val="00B03F35"/>
    <w:rsid w:val="00B0422F"/>
    <w:rsid w:val="00B046D6"/>
    <w:rsid w:val="00B04719"/>
    <w:rsid w:val="00B04740"/>
    <w:rsid w:val="00B048BB"/>
    <w:rsid w:val="00B048DB"/>
    <w:rsid w:val="00B049D2"/>
    <w:rsid w:val="00B04A53"/>
    <w:rsid w:val="00B04D52"/>
    <w:rsid w:val="00B04E38"/>
    <w:rsid w:val="00B0519B"/>
    <w:rsid w:val="00B052F5"/>
    <w:rsid w:val="00B0532E"/>
    <w:rsid w:val="00B0536D"/>
    <w:rsid w:val="00B05384"/>
    <w:rsid w:val="00B053B7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66F"/>
    <w:rsid w:val="00B068EF"/>
    <w:rsid w:val="00B0697D"/>
    <w:rsid w:val="00B06AC9"/>
    <w:rsid w:val="00B06AE6"/>
    <w:rsid w:val="00B06AEC"/>
    <w:rsid w:val="00B06D61"/>
    <w:rsid w:val="00B06EE0"/>
    <w:rsid w:val="00B06F3B"/>
    <w:rsid w:val="00B070B2"/>
    <w:rsid w:val="00B070DB"/>
    <w:rsid w:val="00B07193"/>
    <w:rsid w:val="00B0732B"/>
    <w:rsid w:val="00B0738E"/>
    <w:rsid w:val="00B07647"/>
    <w:rsid w:val="00B077A1"/>
    <w:rsid w:val="00B077B9"/>
    <w:rsid w:val="00B07C93"/>
    <w:rsid w:val="00B07F06"/>
    <w:rsid w:val="00B10198"/>
    <w:rsid w:val="00B102A6"/>
    <w:rsid w:val="00B105BA"/>
    <w:rsid w:val="00B10744"/>
    <w:rsid w:val="00B10870"/>
    <w:rsid w:val="00B10E1D"/>
    <w:rsid w:val="00B110BA"/>
    <w:rsid w:val="00B11138"/>
    <w:rsid w:val="00B1132D"/>
    <w:rsid w:val="00B11782"/>
    <w:rsid w:val="00B118EE"/>
    <w:rsid w:val="00B11945"/>
    <w:rsid w:val="00B11996"/>
    <w:rsid w:val="00B119AD"/>
    <w:rsid w:val="00B11A1B"/>
    <w:rsid w:val="00B11A3F"/>
    <w:rsid w:val="00B12074"/>
    <w:rsid w:val="00B121FC"/>
    <w:rsid w:val="00B12275"/>
    <w:rsid w:val="00B12519"/>
    <w:rsid w:val="00B125CE"/>
    <w:rsid w:val="00B127E9"/>
    <w:rsid w:val="00B12941"/>
    <w:rsid w:val="00B129FE"/>
    <w:rsid w:val="00B12B31"/>
    <w:rsid w:val="00B12C2D"/>
    <w:rsid w:val="00B12C31"/>
    <w:rsid w:val="00B12C62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698"/>
    <w:rsid w:val="00B147DB"/>
    <w:rsid w:val="00B148B7"/>
    <w:rsid w:val="00B14C60"/>
    <w:rsid w:val="00B14DBA"/>
    <w:rsid w:val="00B1504E"/>
    <w:rsid w:val="00B154D2"/>
    <w:rsid w:val="00B154F7"/>
    <w:rsid w:val="00B15713"/>
    <w:rsid w:val="00B15797"/>
    <w:rsid w:val="00B15891"/>
    <w:rsid w:val="00B15C2E"/>
    <w:rsid w:val="00B16021"/>
    <w:rsid w:val="00B1607F"/>
    <w:rsid w:val="00B16557"/>
    <w:rsid w:val="00B16683"/>
    <w:rsid w:val="00B16912"/>
    <w:rsid w:val="00B16E6C"/>
    <w:rsid w:val="00B170AE"/>
    <w:rsid w:val="00B17242"/>
    <w:rsid w:val="00B17302"/>
    <w:rsid w:val="00B173C0"/>
    <w:rsid w:val="00B1772D"/>
    <w:rsid w:val="00B17822"/>
    <w:rsid w:val="00B17AA9"/>
    <w:rsid w:val="00B17BBB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0A"/>
    <w:rsid w:val="00B22EAC"/>
    <w:rsid w:val="00B22F14"/>
    <w:rsid w:val="00B23105"/>
    <w:rsid w:val="00B2334E"/>
    <w:rsid w:val="00B2372C"/>
    <w:rsid w:val="00B23761"/>
    <w:rsid w:val="00B237D7"/>
    <w:rsid w:val="00B238B8"/>
    <w:rsid w:val="00B23AAF"/>
    <w:rsid w:val="00B23AF6"/>
    <w:rsid w:val="00B23C9A"/>
    <w:rsid w:val="00B23F34"/>
    <w:rsid w:val="00B23FE0"/>
    <w:rsid w:val="00B24012"/>
    <w:rsid w:val="00B240FB"/>
    <w:rsid w:val="00B24151"/>
    <w:rsid w:val="00B24194"/>
    <w:rsid w:val="00B243D0"/>
    <w:rsid w:val="00B24888"/>
    <w:rsid w:val="00B24971"/>
    <w:rsid w:val="00B24CD4"/>
    <w:rsid w:val="00B24DC0"/>
    <w:rsid w:val="00B2520A"/>
    <w:rsid w:val="00B2547C"/>
    <w:rsid w:val="00B2568D"/>
    <w:rsid w:val="00B2574A"/>
    <w:rsid w:val="00B258EF"/>
    <w:rsid w:val="00B25937"/>
    <w:rsid w:val="00B25969"/>
    <w:rsid w:val="00B25AA3"/>
    <w:rsid w:val="00B25AFE"/>
    <w:rsid w:val="00B25DCC"/>
    <w:rsid w:val="00B25E6A"/>
    <w:rsid w:val="00B263D5"/>
    <w:rsid w:val="00B2649E"/>
    <w:rsid w:val="00B26801"/>
    <w:rsid w:val="00B268DB"/>
    <w:rsid w:val="00B26951"/>
    <w:rsid w:val="00B26A89"/>
    <w:rsid w:val="00B26E04"/>
    <w:rsid w:val="00B2702B"/>
    <w:rsid w:val="00B27244"/>
    <w:rsid w:val="00B2727F"/>
    <w:rsid w:val="00B272E3"/>
    <w:rsid w:val="00B272F6"/>
    <w:rsid w:val="00B273EF"/>
    <w:rsid w:val="00B2742E"/>
    <w:rsid w:val="00B2794F"/>
    <w:rsid w:val="00B27A5F"/>
    <w:rsid w:val="00B27AE5"/>
    <w:rsid w:val="00B27BC3"/>
    <w:rsid w:val="00B27D3F"/>
    <w:rsid w:val="00B27E89"/>
    <w:rsid w:val="00B27F0E"/>
    <w:rsid w:val="00B27F11"/>
    <w:rsid w:val="00B30012"/>
    <w:rsid w:val="00B300D3"/>
    <w:rsid w:val="00B30148"/>
    <w:rsid w:val="00B30433"/>
    <w:rsid w:val="00B30670"/>
    <w:rsid w:val="00B30776"/>
    <w:rsid w:val="00B30847"/>
    <w:rsid w:val="00B30982"/>
    <w:rsid w:val="00B30AC6"/>
    <w:rsid w:val="00B30AC7"/>
    <w:rsid w:val="00B30CAF"/>
    <w:rsid w:val="00B30CE4"/>
    <w:rsid w:val="00B30E1C"/>
    <w:rsid w:val="00B3106B"/>
    <w:rsid w:val="00B312FA"/>
    <w:rsid w:val="00B31530"/>
    <w:rsid w:val="00B31541"/>
    <w:rsid w:val="00B315C4"/>
    <w:rsid w:val="00B316D4"/>
    <w:rsid w:val="00B31861"/>
    <w:rsid w:val="00B31E84"/>
    <w:rsid w:val="00B31EB7"/>
    <w:rsid w:val="00B31F4A"/>
    <w:rsid w:val="00B320B4"/>
    <w:rsid w:val="00B323A7"/>
    <w:rsid w:val="00B323B8"/>
    <w:rsid w:val="00B32466"/>
    <w:rsid w:val="00B324B4"/>
    <w:rsid w:val="00B32511"/>
    <w:rsid w:val="00B3271E"/>
    <w:rsid w:val="00B32DBD"/>
    <w:rsid w:val="00B32DF3"/>
    <w:rsid w:val="00B3334D"/>
    <w:rsid w:val="00B33393"/>
    <w:rsid w:val="00B337D7"/>
    <w:rsid w:val="00B337EC"/>
    <w:rsid w:val="00B338E1"/>
    <w:rsid w:val="00B33937"/>
    <w:rsid w:val="00B33BC9"/>
    <w:rsid w:val="00B33C84"/>
    <w:rsid w:val="00B33DC1"/>
    <w:rsid w:val="00B33FE3"/>
    <w:rsid w:val="00B34313"/>
    <w:rsid w:val="00B3435E"/>
    <w:rsid w:val="00B343C2"/>
    <w:rsid w:val="00B3456E"/>
    <w:rsid w:val="00B34B91"/>
    <w:rsid w:val="00B34D03"/>
    <w:rsid w:val="00B34D0A"/>
    <w:rsid w:val="00B34D9B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C8D"/>
    <w:rsid w:val="00B35D4D"/>
    <w:rsid w:val="00B35F4E"/>
    <w:rsid w:val="00B36006"/>
    <w:rsid w:val="00B3602D"/>
    <w:rsid w:val="00B36086"/>
    <w:rsid w:val="00B36401"/>
    <w:rsid w:val="00B36605"/>
    <w:rsid w:val="00B366A6"/>
    <w:rsid w:val="00B366AE"/>
    <w:rsid w:val="00B367B4"/>
    <w:rsid w:val="00B36844"/>
    <w:rsid w:val="00B36864"/>
    <w:rsid w:val="00B3686C"/>
    <w:rsid w:val="00B3688A"/>
    <w:rsid w:val="00B36B39"/>
    <w:rsid w:val="00B36D0F"/>
    <w:rsid w:val="00B36E70"/>
    <w:rsid w:val="00B36FAA"/>
    <w:rsid w:val="00B372A3"/>
    <w:rsid w:val="00B3743F"/>
    <w:rsid w:val="00B376B9"/>
    <w:rsid w:val="00B3789F"/>
    <w:rsid w:val="00B379DC"/>
    <w:rsid w:val="00B37D12"/>
    <w:rsid w:val="00B37D92"/>
    <w:rsid w:val="00B37E25"/>
    <w:rsid w:val="00B400BB"/>
    <w:rsid w:val="00B40179"/>
    <w:rsid w:val="00B401EA"/>
    <w:rsid w:val="00B4028B"/>
    <w:rsid w:val="00B40365"/>
    <w:rsid w:val="00B4037F"/>
    <w:rsid w:val="00B40429"/>
    <w:rsid w:val="00B40487"/>
    <w:rsid w:val="00B404F8"/>
    <w:rsid w:val="00B406DA"/>
    <w:rsid w:val="00B406FC"/>
    <w:rsid w:val="00B40810"/>
    <w:rsid w:val="00B40829"/>
    <w:rsid w:val="00B408D1"/>
    <w:rsid w:val="00B40CAC"/>
    <w:rsid w:val="00B40E43"/>
    <w:rsid w:val="00B40FDF"/>
    <w:rsid w:val="00B41197"/>
    <w:rsid w:val="00B411A1"/>
    <w:rsid w:val="00B414BD"/>
    <w:rsid w:val="00B415BC"/>
    <w:rsid w:val="00B4189E"/>
    <w:rsid w:val="00B41AC8"/>
    <w:rsid w:val="00B41BD8"/>
    <w:rsid w:val="00B41E93"/>
    <w:rsid w:val="00B41EE4"/>
    <w:rsid w:val="00B41F71"/>
    <w:rsid w:val="00B42085"/>
    <w:rsid w:val="00B421BD"/>
    <w:rsid w:val="00B42202"/>
    <w:rsid w:val="00B422FE"/>
    <w:rsid w:val="00B42473"/>
    <w:rsid w:val="00B424CA"/>
    <w:rsid w:val="00B425BE"/>
    <w:rsid w:val="00B425F8"/>
    <w:rsid w:val="00B4278C"/>
    <w:rsid w:val="00B429CB"/>
    <w:rsid w:val="00B42AB2"/>
    <w:rsid w:val="00B42AD7"/>
    <w:rsid w:val="00B42B04"/>
    <w:rsid w:val="00B42F83"/>
    <w:rsid w:val="00B43307"/>
    <w:rsid w:val="00B43384"/>
    <w:rsid w:val="00B436AA"/>
    <w:rsid w:val="00B437CD"/>
    <w:rsid w:val="00B43964"/>
    <w:rsid w:val="00B43971"/>
    <w:rsid w:val="00B43AD3"/>
    <w:rsid w:val="00B43B75"/>
    <w:rsid w:val="00B43C51"/>
    <w:rsid w:val="00B43EBF"/>
    <w:rsid w:val="00B44161"/>
    <w:rsid w:val="00B443BB"/>
    <w:rsid w:val="00B44472"/>
    <w:rsid w:val="00B44621"/>
    <w:rsid w:val="00B447AE"/>
    <w:rsid w:val="00B44AFF"/>
    <w:rsid w:val="00B44D79"/>
    <w:rsid w:val="00B44FB7"/>
    <w:rsid w:val="00B4529B"/>
    <w:rsid w:val="00B45465"/>
    <w:rsid w:val="00B455DE"/>
    <w:rsid w:val="00B45647"/>
    <w:rsid w:val="00B45875"/>
    <w:rsid w:val="00B45926"/>
    <w:rsid w:val="00B459E0"/>
    <w:rsid w:val="00B45B22"/>
    <w:rsid w:val="00B45E4C"/>
    <w:rsid w:val="00B45EF3"/>
    <w:rsid w:val="00B46030"/>
    <w:rsid w:val="00B46037"/>
    <w:rsid w:val="00B462C0"/>
    <w:rsid w:val="00B4642B"/>
    <w:rsid w:val="00B46604"/>
    <w:rsid w:val="00B468D1"/>
    <w:rsid w:val="00B46949"/>
    <w:rsid w:val="00B46C0E"/>
    <w:rsid w:val="00B46C95"/>
    <w:rsid w:val="00B46FC2"/>
    <w:rsid w:val="00B46FFB"/>
    <w:rsid w:val="00B470C0"/>
    <w:rsid w:val="00B471BF"/>
    <w:rsid w:val="00B4747B"/>
    <w:rsid w:val="00B4762E"/>
    <w:rsid w:val="00B4771F"/>
    <w:rsid w:val="00B47870"/>
    <w:rsid w:val="00B47996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7FB"/>
    <w:rsid w:val="00B5189A"/>
    <w:rsid w:val="00B519AF"/>
    <w:rsid w:val="00B51B4D"/>
    <w:rsid w:val="00B51D6F"/>
    <w:rsid w:val="00B5217A"/>
    <w:rsid w:val="00B5220D"/>
    <w:rsid w:val="00B52252"/>
    <w:rsid w:val="00B522B9"/>
    <w:rsid w:val="00B5239E"/>
    <w:rsid w:val="00B523B5"/>
    <w:rsid w:val="00B52701"/>
    <w:rsid w:val="00B528A8"/>
    <w:rsid w:val="00B52926"/>
    <w:rsid w:val="00B52A91"/>
    <w:rsid w:val="00B52AD3"/>
    <w:rsid w:val="00B52D09"/>
    <w:rsid w:val="00B52D9D"/>
    <w:rsid w:val="00B5300B"/>
    <w:rsid w:val="00B53254"/>
    <w:rsid w:val="00B532F1"/>
    <w:rsid w:val="00B5346E"/>
    <w:rsid w:val="00B53821"/>
    <w:rsid w:val="00B538FF"/>
    <w:rsid w:val="00B53A3B"/>
    <w:rsid w:val="00B53B74"/>
    <w:rsid w:val="00B53B88"/>
    <w:rsid w:val="00B53BE3"/>
    <w:rsid w:val="00B54359"/>
    <w:rsid w:val="00B544E9"/>
    <w:rsid w:val="00B547BB"/>
    <w:rsid w:val="00B547FC"/>
    <w:rsid w:val="00B54AA9"/>
    <w:rsid w:val="00B54E76"/>
    <w:rsid w:val="00B54F2B"/>
    <w:rsid w:val="00B55203"/>
    <w:rsid w:val="00B554C9"/>
    <w:rsid w:val="00B555E9"/>
    <w:rsid w:val="00B55933"/>
    <w:rsid w:val="00B55980"/>
    <w:rsid w:val="00B55999"/>
    <w:rsid w:val="00B559CA"/>
    <w:rsid w:val="00B55AD9"/>
    <w:rsid w:val="00B55BEA"/>
    <w:rsid w:val="00B55C88"/>
    <w:rsid w:val="00B56305"/>
    <w:rsid w:val="00B564F6"/>
    <w:rsid w:val="00B56754"/>
    <w:rsid w:val="00B567AE"/>
    <w:rsid w:val="00B56837"/>
    <w:rsid w:val="00B568C4"/>
    <w:rsid w:val="00B56942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3DB"/>
    <w:rsid w:val="00B5755D"/>
    <w:rsid w:val="00B57612"/>
    <w:rsid w:val="00B5766F"/>
    <w:rsid w:val="00B5773A"/>
    <w:rsid w:val="00B57AF5"/>
    <w:rsid w:val="00B57B86"/>
    <w:rsid w:val="00B57BF8"/>
    <w:rsid w:val="00B57C4D"/>
    <w:rsid w:val="00B57F55"/>
    <w:rsid w:val="00B60062"/>
    <w:rsid w:val="00B60119"/>
    <w:rsid w:val="00B601BA"/>
    <w:rsid w:val="00B60335"/>
    <w:rsid w:val="00B605AA"/>
    <w:rsid w:val="00B60653"/>
    <w:rsid w:val="00B608CA"/>
    <w:rsid w:val="00B6099D"/>
    <w:rsid w:val="00B609E0"/>
    <w:rsid w:val="00B609FA"/>
    <w:rsid w:val="00B60A9F"/>
    <w:rsid w:val="00B60C5F"/>
    <w:rsid w:val="00B60C90"/>
    <w:rsid w:val="00B60E95"/>
    <w:rsid w:val="00B60F57"/>
    <w:rsid w:val="00B610B0"/>
    <w:rsid w:val="00B611F4"/>
    <w:rsid w:val="00B61212"/>
    <w:rsid w:val="00B61319"/>
    <w:rsid w:val="00B6148F"/>
    <w:rsid w:val="00B61982"/>
    <w:rsid w:val="00B619B1"/>
    <w:rsid w:val="00B61B37"/>
    <w:rsid w:val="00B61D26"/>
    <w:rsid w:val="00B61D61"/>
    <w:rsid w:val="00B61D85"/>
    <w:rsid w:val="00B61DBE"/>
    <w:rsid w:val="00B61EAE"/>
    <w:rsid w:val="00B61F11"/>
    <w:rsid w:val="00B61FE7"/>
    <w:rsid w:val="00B6213B"/>
    <w:rsid w:val="00B6220D"/>
    <w:rsid w:val="00B6254A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3F0E"/>
    <w:rsid w:val="00B64622"/>
    <w:rsid w:val="00B648C3"/>
    <w:rsid w:val="00B64934"/>
    <w:rsid w:val="00B64C9F"/>
    <w:rsid w:val="00B64CD0"/>
    <w:rsid w:val="00B64D91"/>
    <w:rsid w:val="00B64DAF"/>
    <w:rsid w:val="00B650F9"/>
    <w:rsid w:val="00B65230"/>
    <w:rsid w:val="00B65389"/>
    <w:rsid w:val="00B65407"/>
    <w:rsid w:val="00B65426"/>
    <w:rsid w:val="00B657B9"/>
    <w:rsid w:val="00B65E12"/>
    <w:rsid w:val="00B6624E"/>
    <w:rsid w:val="00B6651C"/>
    <w:rsid w:val="00B6668D"/>
    <w:rsid w:val="00B66A2C"/>
    <w:rsid w:val="00B66DB4"/>
    <w:rsid w:val="00B66FA0"/>
    <w:rsid w:val="00B670EB"/>
    <w:rsid w:val="00B67127"/>
    <w:rsid w:val="00B67268"/>
    <w:rsid w:val="00B67353"/>
    <w:rsid w:val="00B67443"/>
    <w:rsid w:val="00B6790C"/>
    <w:rsid w:val="00B67CD9"/>
    <w:rsid w:val="00B67D89"/>
    <w:rsid w:val="00B67E7B"/>
    <w:rsid w:val="00B67FB4"/>
    <w:rsid w:val="00B700F9"/>
    <w:rsid w:val="00B701D8"/>
    <w:rsid w:val="00B70484"/>
    <w:rsid w:val="00B704D0"/>
    <w:rsid w:val="00B70515"/>
    <w:rsid w:val="00B70A67"/>
    <w:rsid w:val="00B70A89"/>
    <w:rsid w:val="00B70F9E"/>
    <w:rsid w:val="00B711BD"/>
    <w:rsid w:val="00B71456"/>
    <w:rsid w:val="00B71600"/>
    <w:rsid w:val="00B71647"/>
    <w:rsid w:val="00B716D3"/>
    <w:rsid w:val="00B71752"/>
    <w:rsid w:val="00B71934"/>
    <w:rsid w:val="00B719D3"/>
    <w:rsid w:val="00B71CFF"/>
    <w:rsid w:val="00B72057"/>
    <w:rsid w:val="00B72104"/>
    <w:rsid w:val="00B72244"/>
    <w:rsid w:val="00B723B2"/>
    <w:rsid w:val="00B725EC"/>
    <w:rsid w:val="00B72855"/>
    <w:rsid w:val="00B72A8A"/>
    <w:rsid w:val="00B72BDB"/>
    <w:rsid w:val="00B72C7D"/>
    <w:rsid w:val="00B72E2A"/>
    <w:rsid w:val="00B72E58"/>
    <w:rsid w:val="00B72E99"/>
    <w:rsid w:val="00B72F53"/>
    <w:rsid w:val="00B72FDC"/>
    <w:rsid w:val="00B730D1"/>
    <w:rsid w:val="00B73427"/>
    <w:rsid w:val="00B7350D"/>
    <w:rsid w:val="00B737E6"/>
    <w:rsid w:val="00B73B97"/>
    <w:rsid w:val="00B73EFE"/>
    <w:rsid w:val="00B73F70"/>
    <w:rsid w:val="00B74157"/>
    <w:rsid w:val="00B7416A"/>
    <w:rsid w:val="00B7425C"/>
    <w:rsid w:val="00B742B8"/>
    <w:rsid w:val="00B7451C"/>
    <w:rsid w:val="00B74586"/>
    <w:rsid w:val="00B74AC2"/>
    <w:rsid w:val="00B74B17"/>
    <w:rsid w:val="00B74B4D"/>
    <w:rsid w:val="00B74D5F"/>
    <w:rsid w:val="00B751B7"/>
    <w:rsid w:val="00B75247"/>
    <w:rsid w:val="00B7530B"/>
    <w:rsid w:val="00B754EE"/>
    <w:rsid w:val="00B75629"/>
    <w:rsid w:val="00B7595E"/>
    <w:rsid w:val="00B75C67"/>
    <w:rsid w:val="00B75DB0"/>
    <w:rsid w:val="00B75E59"/>
    <w:rsid w:val="00B75ED6"/>
    <w:rsid w:val="00B75F69"/>
    <w:rsid w:val="00B75FCF"/>
    <w:rsid w:val="00B76579"/>
    <w:rsid w:val="00B7666A"/>
    <w:rsid w:val="00B76748"/>
    <w:rsid w:val="00B76A59"/>
    <w:rsid w:val="00B76AD3"/>
    <w:rsid w:val="00B76C31"/>
    <w:rsid w:val="00B76EEA"/>
    <w:rsid w:val="00B76F9E"/>
    <w:rsid w:val="00B774F7"/>
    <w:rsid w:val="00B77526"/>
    <w:rsid w:val="00B776B4"/>
    <w:rsid w:val="00B779F8"/>
    <w:rsid w:val="00B77A0A"/>
    <w:rsid w:val="00B77BF7"/>
    <w:rsid w:val="00B77C4F"/>
    <w:rsid w:val="00B77CD7"/>
    <w:rsid w:val="00B77EDB"/>
    <w:rsid w:val="00B80195"/>
    <w:rsid w:val="00B80285"/>
    <w:rsid w:val="00B8049C"/>
    <w:rsid w:val="00B804EA"/>
    <w:rsid w:val="00B80587"/>
    <w:rsid w:val="00B809A0"/>
    <w:rsid w:val="00B80BBD"/>
    <w:rsid w:val="00B80F4B"/>
    <w:rsid w:val="00B810BB"/>
    <w:rsid w:val="00B81342"/>
    <w:rsid w:val="00B8150E"/>
    <w:rsid w:val="00B81696"/>
    <w:rsid w:val="00B81751"/>
    <w:rsid w:val="00B81BF3"/>
    <w:rsid w:val="00B81BF5"/>
    <w:rsid w:val="00B81CA1"/>
    <w:rsid w:val="00B81EA5"/>
    <w:rsid w:val="00B81ECC"/>
    <w:rsid w:val="00B8246B"/>
    <w:rsid w:val="00B825E3"/>
    <w:rsid w:val="00B82A4E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5B2"/>
    <w:rsid w:val="00B8360B"/>
    <w:rsid w:val="00B8368A"/>
    <w:rsid w:val="00B83698"/>
    <w:rsid w:val="00B8379A"/>
    <w:rsid w:val="00B8382E"/>
    <w:rsid w:val="00B838D7"/>
    <w:rsid w:val="00B83A56"/>
    <w:rsid w:val="00B83D02"/>
    <w:rsid w:val="00B83E0A"/>
    <w:rsid w:val="00B8407E"/>
    <w:rsid w:val="00B8425F"/>
    <w:rsid w:val="00B843EE"/>
    <w:rsid w:val="00B84400"/>
    <w:rsid w:val="00B845DF"/>
    <w:rsid w:val="00B84689"/>
    <w:rsid w:val="00B846A3"/>
    <w:rsid w:val="00B84B5E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ADC"/>
    <w:rsid w:val="00B86B07"/>
    <w:rsid w:val="00B86B45"/>
    <w:rsid w:val="00B86B6B"/>
    <w:rsid w:val="00B870CE"/>
    <w:rsid w:val="00B8743F"/>
    <w:rsid w:val="00B874D9"/>
    <w:rsid w:val="00B87614"/>
    <w:rsid w:val="00B87677"/>
    <w:rsid w:val="00B8775F"/>
    <w:rsid w:val="00B87A45"/>
    <w:rsid w:val="00B87AF4"/>
    <w:rsid w:val="00B87D02"/>
    <w:rsid w:val="00B87EA1"/>
    <w:rsid w:val="00B904E7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14"/>
    <w:rsid w:val="00B90EDD"/>
    <w:rsid w:val="00B91872"/>
    <w:rsid w:val="00B91A8C"/>
    <w:rsid w:val="00B91BC1"/>
    <w:rsid w:val="00B91DEA"/>
    <w:rsid w:val="00B91EBB"/>
    <w:rsid w:val="00B91F66"/>
    <w:rsid w:val="00B921B6"/>
    <w:rsid w:val="00B922BC"/>
    <w:rsid w:val="00B9249C"/>
    <w:rsid w:val="00B92623"/>
    <w:rsid w:val="00B92648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49B"/>
    <w:rsid w:val="00B9359A"/>
    <w:rsid w:val="00B9389C"/>
    <w:rsid w:val="00B93945"/>
    <w:rsid w:val="00B93A5D"/>
    <w:rsid w:val="00B93A78"/>
    <w:rsid w:val="00B93A9A"/>
    <w:rsid w:val="00B93B36"/>
    <w:rsid w:val="00B93B71"/>
    <w:rsid w:val="00B93C69"/>
    <w:rsid w:val="00B93C8D"/>
    <w:rsid w:val="00B93D2F"/>
    <w:rsid w:val="00B93ECC"/>
    <w:rsid w:val="00B93FD1"/>
    <w:rsid w:val="00B94095"/>
    <w:rsid w:val="00B940AC"/>
    <w:rsid w:val="00B94182"/>
    <w:rsid w:val="00B94230"/>
    <w:rsid w:val="00B9447C"/>
    <w:rsid w:val="00B944C6"/>
    <w:rsid w:val="00B9460F"/>
    <w:rsid w:val="00B94655"/>
    <w:rsid w:val="00B9466B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777"/>
    <w:rsid w:val="00B9586F"/>
    <w:rsid w:val="00B959EF"/>
    <w:rsid w:val="00B95D0F"/>
    <w:rsid w:val="00B95D40"/>
    <w:rsid w:val="00B95D42"/>
    <w:rsid w:val="00B95DC8"/>
    <w:rsid w:val="00B96145"/>
    <w:rsid w:val="00B96288"/>
    <w:rsid w:val="00B96553"/>
    <w:rsid w:val="00B965E1"/>
    <w:rsid w:val="00B96770"/>
    <w:rsid w:val="00B9686A"/>
    <w:rsid w:val="00B968B4"/>
    <w:rsid w:val="00B969EC"/>
    <w:rsid w:val="00B96D6E"/>
    <w:rsid w:val="00B96FF9"/>
    <w:rsid w:val="00B9733A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1E"/>
    <w:rsid w:val="00B97E53"/>
    <w:rsid w:val="00BA01B3"/>
    <w:rsid w:val="00BA0235"/>
    <w:rsid w:val="00BA0375"/>
    <w:rsid w:val="00BA0633"/>
    <w:rsid w:val="00BA0686"/>
    <w:rsid w:val="00BA07E0"/>
    <w:rsid w:val="00BA0ABD"/>
    <w:rsid w:val="00BA0D73"/>
    <w:rsid w:val="00BA0FB2"/>
    <w:rsid w:val="00BA12FD"/>
    <w:rsid w:val="00BA14E8"/>
    <w:rsid w:val="00BA160F"/>
    <w:rsid w:val="00BA1862"/>
    <w:rsid w:val="00BA1873"/>
    <w:rsid w:val="00BA189A"/>
    <w:rsid w:val="00BA1A1F"/>
    <w:rsid w:val="00BA1A4A"/>
    <w:rsid w:val="00BA1A99"/>
    <w:rsid w:val="00BA1BD3"/>
    <w:rsid w:val="00BA1D27"/>
    <w:rsid w:val="00BA1D32"/>
    <w:rsid w:val="00BA1D66"/>
    <w:rsid w:val="00BA1D69"/>
    <w:rsid w:val="00BA1E31"/>
    <w:rsid w:val="00BA1E32"/>
    <w:rsid w:val="00BA1F18"/>
    <w:rsid w:val="00BA1FC4"/>
    <w:rsid w:val="00BA2095"/>
    <w:rsid w:val="00BA227A"/>
    <w:rsid w:val="00BA24CF"/>
    <w:rsid w:val="00BA2575"/>
    <w:rsid w:val="00BA25D2"/>
    <w:rsid w:val="00BA267A"/>
    <w:rsid w:val="00BA2746"/>
    <w:rsid w:val="00BA2833"/>
    <w:rsid w:val="00BA2A39"/>
    <w:rsid w:val="00BA2A5E"/>
    <w:rsid w:val="00BA2C14"/>
    <w:rsid w:val="00BA2D1F"/>
    <w:rsid w:val="00BA2D30"/>
    <w:rsid w:val="00BA2DCA"/>
    <w:rsid w:val="00BA2E8E"/>
    <w:rsid w:val="00BA2F92"/>
    <w:rsid w:val="00BA3355"/>
    <w:rsid w:val="00BA37C5"/>
    <w:rsid w:val="00BA3A0B"/>
    <w:rsid w:val="00BA3D20"/>
    <w:rsid w:val="00BA3DAF"/>
    <w:rsid w:val="00BA4105"/>
    <w:rsid w:val="00BA411C"/>
    <w:rsid w:val="00BA42B3"/>
    <w:rsid w:val="00BA4305"/>
    <w:rsid w:val="00BA4493"/>
    <w:rsid w:val="00BA47CE"/>
    <w:rsid w:val="00BA4AAB"/>
    <w:rsid w:val="00BA4AD6"/>
    <w:rsid w:val="00BA4D7F"/>
    <w:rsid w:val="00BA4F82"/>
    <w:rsid w:val="00BA4F9B"/>
    <w:rsid w:val="00BA502C"/>
    <w:rsid w:val="00BA5365"/>
    <w:rsid w:val="00BA536A"/>
    <w:rsid w:val="00BA537A"/>
    <w:rsid w:val="00BA54FF"/>
    <w:rsid w:val="00BA553C"/>
    <w:rsid w:val="00BA55DD"/>
    <w:rsid w:val="00BA56C7"/>
    <w:rsid w:val="00BA56CF"/>
    <w:rsid w:val="00BA5832"/>
    <w:rsid w:val="00BA5964"/>
    <w:rsid w:val="00BA5B4C"/>
    <w:rsid w:val="00BA5B80"/>
    <w:rsid w:val="00BA5D90"/>
    <w:rsid w:val="00BA60BD"/>
    <w:rsid w:val="00BA60E3"/>
    <w:rsid w:val="00BA6798"/>
    <w:rsid w:val="00BA683B"/>
    <w:rsid w:val="00BA6840"/>
    <w:rsid w:val="00BA687E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5F3"/>
    <w:rsid w:val="00BA78BB"/>
    <w:rsid w:val="00BA7C8A"/>
    <w:rsid w:val="00BA7D73"/>
    <w:rsid w:val="00BA7D7C"/>
    <w:rsid w:val="00BA7DC8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833"/>
    <w:rsid w:val="00BB0C9E"/>
    <w:rsid w:val="00BB0E36"/>
    <w:rsid w:val="00BB0E83"/>
    <w:rsid w:val="00BB0FA7"/>
    <w:rsid w:val="00BB0FD6"/>
    <w:rsid w:val="00BB0FE7"/>
    <w:rsid w:val="00BB10BD"/>
    <w:rsid w:val="00BB145C"/>
    <w:rsid w:val="00BB1A11"/>
    <w:rsid w:val="00BB1A2B"/>
    <w:rsid w:val="00BB1AB3"/>
    <w:rsid w:val="00BB1C03"/>
    <w:rsid w:val="00BB1C36"/>
    <w:rsid w:val="00BB1C62"/>
    <w:rsid w:val="00BB1CD0"/>
    <w:rsid w:val="00BB1E14"/>
    <w:rsid w:val="00BB20D8"/>
    <w:rsid w:val="00BB2210"/>
    <w:rsid w:val="00BB2289"/>
    <w:rsid w:val="00BB228D"/>
    <w:rsid w:val="00BB236A"/>
    <w:rsid w:val="00BB24E9"/>
    <w:rsid w:val="00BB2536"/>
    <w:rsid w:val="00BB2669"/>
    <w:rsid w:val="00BB26AC"/>
    <w:rsid w:val="00BB2706"/>
    <w:rsid w:val="00BB27E9"/>
    <w:rsid w:val="00BB29DA"/>
    <w:rsid w:val="00BB29DC"/>
    <w:rsid w:val="00BB2B75"/>
    <w:rsid w:val="00BB2B78"/>
    <w:rsid w:val="00BB3169"/>
    <w:rsid w:val="00BB33A4"/>
    <w:rsid w:val="00BB340D"/>
    <w:rsid w:val="00BB3607"/>
    <w:rsid w:val="00BB37D4"/>
    <w:rsid w:val="00BB3922"/>
    <w:rsid w:val="00BB39BB"/>
    <w:rsid w:val="00BB3ACA"/>
    <w:rsid w:val="00BB3E76"/>
    <w:rsid w:val="00BB4021"/>
    <w:rsid w:val="00BB41C8"/>
    <w:rsid w:val="00BB424E"/>
    <w:rsid w:val="00BB430C"/>
    <w:rsid w:val="00BB4599"/>
    <w:rsid w:val="00BB46BD"/>
    <w:rsid w:val="00BB4795"/>
    <w:rsid w:val="00BB47EC"/>
    <w:rsid w:val="00BB48EB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5FC"/>
    <w:rsid w:val="00BB5898"/>
    <w:rsid w:val="00BB5906"/>
    <w:rsid w:val="00BB59A1"/>
    <w:rsid w:val="00BB5BBB"/>
    <w:rsid w:val="00BB5C2D"/>
    <w:rsid w:val="00BB5C35"/>
    <w:rsid w:val="00BB5DBA"/>
    <w:rsid w:val="00BB5E8D"/>
    <w:rsid w:val="00BB612D"/>
    <w:rsid w:val="00BB616A"/>
    <w:rsid w:val="00BB61A0"/>
    <w:rsid w:val="00BB6556"/>
    <w:rsid w:val="00BB6749"/>
    <w:rsid w:val="00BB67CE"/>
    <w:rsid w:val="00BB6A82"/>
    <w:rsid w:val="00BB6AE4"/>
    <w:rsid w:val="00BB6D95"/>
    <w:rsid w:val="00BB6F49"/>
    <w:rsid w:val="00BB6FD6"/>
    <w:rsid w:val="00BB711E"/>
    <w:rsid w:val="00BB71E4"/>
    <w:rsid w:val="00BB7373"/>
    <w:rsid w:val="00BB740D"/>
    <w:rsid w:val="00BB7780"/>
    <w:rsid w:val="00BB77B3"/>
    <w:rsid w:val="00BB7860"/>
    <w:rsid w:val="00BB7AB4"/>
    <w:rsid w:val="00BB7AED"/>
    <w:rsid w:val="00BB7AF7"/>
    <w:rsid w:val="00BB7D88"/>
    <w:rsid w:val="00BB7FE3"/>
    <w:rsid w:val="00BC01BC"/>
    <w:rsid w:val="00BC020B"/>
    <w:rsid w:val="00BC029E"/>
    <w:rsid w:val="00BC05D9"/>
    <w:rsid w:val="00BC0A5F"/>
    <w:rsid w:val="00BC0D7B"/>
    <w:rsid w:val="00BC109A"/>
    <w:rsid w:val="00BC12CA"/>
    <w:rsid w:val="00BC1582"/>
    <w:rsid w:val="00BC17F6"/>
    <w:rsid w:val="00BC1B73"/>
    <w:rsid w:val="00BC1C65"/>
    <w:rsid w:val="00BC1C73"/>
    <w:rsid w:val="00BC1D2A"/>
    <w:rsid w:val="00BC1E67"/>
    <w:rsid w:val="00BC21A3"/>
    <w:rsid w:val="00BC21EB"/>
    <w:rsid w:val="00BC2421"/>
    <w:rsid w:val="00BC257B"/>
    <w:rsid w:val="00BC25B8"/>
    <w:rsid w:val="00BC25BE"/>
    <w:rsid w:val="00BC25F9"/>
    <w:rsid w:val="00BC25FF"/>
    <w:rsid w:val="00BC27FF"/>
    <w:rsid w:val="00BC29FB"/>
    <w:rsid w:val="00BC2A7E"/>
    <w:rsid w:val="00BC2AB6"/>
    <w:rsid w:val="00BC2AD8"/>
    <w:rsid w:val="00BC2D76"/>
    <w:rsid w:val="00BC2E62"/>
    <w:rsid w:val="00BC2EC8"/>
    <w:rsid w:val="00BC2ED8"/>
    <w:rsid w:val="00BC3104"/>
    <w:rsid w:val="00BC34B2"/>
    <w:rsid w:val="00BC3591"/>
    <w:rsid w:val="00BC374B"/>
    <w:rsid w:val="00BC382E"/>
    <w:rsid w:val="00BC387C"/>
    <w:rsid w:val="00BC38E3"/>
    <w:rsid w:val="00BC3937"/>
    <w:rsid w:val="00BC3A46"/>
    <w:rsid w:val="00BC405C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626"/>
    <w:rsid w:val="00BC5673"/>
    <w:rsid w:val="00BC5987"/>
    <w:rsid w:val="00BC5A96"/>
    <w:rsid w:val="00BC5B78"/>
    <w:rsid w:val="00BC5CCB"/>
    <w:rsid w:val="00BC60E9"/>
    <w:rsid w:val="00BC6106"/>
    <w:rsid w:val="00BC6363"/>
    <w:rsid w:val="00BC6450"/>
    <w:rsid w:val="00BC6466"/>
    <w:rsid w:val="00BC65FC"/>
    <w:rsid w:val="00BC6B0F"/>
    <w:rsid w:val="00BC6C6B"/>
    <w:rsid w:val="00BC6CB3"/>
    <w:rsid w:val="00BC7145"/>
    <w:rsid w:val="00BC71E8"/>
    <w:rsid w:val="00BC726A"/>
    <w:rsid w:val="00BC7784"/>
    <w:rsid w:val="00BC79DA"/>
    <w:rsid w:val="00BC7B76"/>
    <w:rsid w:val="00BC7E0C"/>
    <w:rsid w:val="00BC7E4F"/>
    <w:rsid w:val="00BC7F4A"/>
    <w:rsid w:val="00BD0470"/>
    <w:rsid w:val="00BD04F2"/>
    <w:rsid w:val="00BD070A"/>
    <w:rsid w:val="00BD084A"/>
    <w:rsid w:val="00BD0871"/>
    <w:rsid w:val="00BD0D25"/>
    <w:rsid w:val="00BD0D87"/>
    <w:rsid w:val="00BD1008"/>
    <w:rsid w:val="00BD1050"/>
    <w:rsid w:val="00BD1052"/>
    <w:rsid w:val="00BD1116"/>
    <w:rsid w:val="00BD11E5"/>
    <w:rsid w:val="00BD125A"/>
    <w:rsid w:val="00BD15B5"/>
    <w:rsid w:val="00BD1676"/>
    <w:rsid w:val="00BD18C2"/>
    <w:rsid w:val="00BD19C8"/>
    <w:rsid w:val="00BD1D1B"/>
    <w:rsid w:val="00BD2276"/>
    <w:rsid w:val="00BD24EB"/>
    <w:rsid w:val="00BD25C9"/>
    <w:rsid w:val="00BD2A79"/>
    <w:rsid w:val="00BD2AE7"/>
    <w:rsid w:val="00BD2C20"/>
    <w:rsid w:val="00BD2ED8"/>
    <w:rsid w:val="00BD3064"/>
    <w:rsid w:val="00BD315B"/>
    <w:rsid w:val="00BD31BD"/>
    <w:rsid w:val="00BD33A3"/>
    <w:rsid w:val="00BD3442"/>
    <w:rsid w:val="00BD34FE"/>
    <w:rsid w:val="00BD368F"/>
    <w:rsid w:val="00BD384E"/>
    <w:rsid w:val="00BD3863"/>
    <w:rsid w:val="00BD38FF"/>
    <w:rsid w:val="00BD3BFB"/>
    <w:rsid w:val="00BD3C40"/>
    <w:rsid w:val="00BD3D12"/>
    <w:rsid w:val="00BD41A7"/>
    <w:rsid w:val="00BD47F5"/>
    <w:rsid w:val="00BD48A1"/>
    <w:rsid w:val="00BD49C0"/>
    <w:rsid w:val="00BD4A2C"/>
    <w:rsid w:val="00BD4A6A"/>
    <w:rsid w:val="00BD4B63"/>
    <w:rsid w:val="00BD4C57"/>
    <w:rsid w:val="00BD4CBE"/>
    <w:rsid w:val="00BD4DFA"/>
    <w:rsid w:val="00BD5258"/>
    <w:rsid w:val="00BD527D"/>
    <w:rsid w:val="00BD53B9"/>
    <w:rsid w:val="00BD5466"/>
    <w:rsid w:val="00BD54E6"/>
    <w:rsid w:val="00BD55DC"/>
    <w:rsid w:val="00BD5615"/>
    <w:rsid w:val="00BD594B"/>
    <w:rsid w:val="00BD5A37"/>
    <w:rsid w:val="00BD5A49"/>
    <w:rsid w:val="00BD5B84"/>
    <w:rsid w:val="00BD5C75"/>
    <w:rsid w:val="00BD5CCC"/>
    <w:rsid w:val="00BD5CE0"/>
    <w:rsid w:val="00BD5D04"/>
    <w:rsid w:val="00BD5F9D"/>
    <w:rsid w:val="00BD612B"/>
    <w:rsid w:val="00BD61B8"/>
    <w:rsid w:val="00BD6326"/>
    <w:rsid w:val="00BD64EB"/>
    <w:rsid w:val="00BD6647"/>
    <w:rsid w:val="00BD6823"/>
    <w:rsid w:val="00BD68A0"/>
    <w:rsid w:val="00BD6A1C"/>
    <w:rsid w:val="00BD6E9B"/>
    <w:rsid w:val="00BD6FF0"/>
    <w:rsid w:val="00BD7288"/>
    <w:rsid w:val="00BD7295"/>
    <w:rsid w:val="00BD75BC"/>
    <w:rsid w:val="00BD76D4"/>
    <w:rsid w:val="00BD7AB6"/>
    <w:rsid w:val="00BD7AFB"/>
    <w:rsid w:val="00BD7BEF"/>
    <w:rsid w:val="00BD7DE7"/>
    <w:rsid w:val="00BD7EA3"/>
    <w:rsid w:val="00BD7F45"/>
    <w:rsid w:val="00BD7FE6"/>
    <w:rsid w:val="00BE0252"/>
    <w:rsid w:val="00BE0331"/>
    <w:rsid w:val="00BE048E"/>
    <w:rsid w:val="00BE05E6"/>
    <w:rsid w:val="00BE0F03"/>
    <w:rsid w:val="00BE0F0B"/>
    <w:rsid w:val="00BE11BC"/>
    <w:rsid w:val="00BE143A"/>
    <w:rsid w:val="00BE147A"/>
    <w:rsid w:val="00BE174A"/>
    <w:rsid w:val="00BE1750"/>
    <w:rsid w:val="00BE179D"/>
    <w:rsid w:val="00BE1975"/>
    <w:rsid w:val="00BE19B8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81"/>
    <w:rsid w:val="00BE2DC9"/>
    <w:rsid w:val="00BE3387"/>
    <w:rsid w:val="00BE364F"/>
    <w:rsid w:val="00BE38A7"/>
    <w:rsid w:val="00BE3928"/>
    <w:rsid w:val="00BE3967"/>
    <w:rsid w:val="00BE3D4C"/>
    <w:rsid w:val="00BE3DAA"/>
    <w:rsid w:val="00BE3DF0"/>
    <w:rsid w:val="00BE3EBA"/>
    <w:rsid w:val="00BE420E"/>
    <w:rsid w:val="00BE4224"/>
    <w:rsid w:val="00BE4228"/>
    <w:rsid w:val="00BE4333"/>
    <w:rsid w:val="00BE43DC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A5"/>
    <w:rsid w:val="00BE5DE5"/>
    <w:rsid w:val="00BE5F5B"/>
    <w:rsid w:val="00BE61BF"/>
    <w:rsid w:val="00BE61C8"/>
    <w:rsid w:val="00BE6380"/>
    <w:rsid w:val="00BE63CD"/>
    <w:rsid w:val="00BE65AC"/>
    <w:rsid w:val="00BE6620"/>
    <w:rsid w:val="00BE6838"/>
    <w:rsid w:val="00BE6839"/>
    <w:rsid w:val="00BE6A55"/>
    <w:rsid w:val="00BE6B14"/>
    <w:rsid w:val="00BE6B88"/>
    <w:rsid w:val="00BE6B96"/>
    <w:rsid w:val="00BE6CAC"/>
    <w:rsid w:val="00BE6DC9"/>
    <w:rsid w:val="00BE6FAF"/>
    <w:rsid w:val="00BE7024"/>
    <w:rsid w:val="00BE717E"/>
    <w:rsid w:val="00BE755B"/>
    <w:rsid w:val="00BE7584"/>
    <w:rsid w:val="00BE796C"/>
    <w:rsid w:val="00BE7C21"/>
    <w:rsid w:val="00BF000A"/>
    <w:rsid w:val="00BF003B"/>
    <w:rsid w:val="00BF020C"/>
    <w:rsid w:val="00BF082D"/>
    <w:rsid w:val="00BF0A0D"/>
    <w:rsid w:val="00BF0C2B"/>
    <w:rsid w:val="00BF0CFD"/>
    <w:rsid w:val="00BF102A"/>
    <w:rsid w:val="00BF1445"/>
    <w:rsid w:val="00BF1729"/>
    <w:rsid w:val="00BF18C1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862"/>
    <w:rsid w:val="00BF28B0"/>
    <w:rsid w:val="00BF2993"/>
    <w:rsid w:val="00BF2DCA"/>
    <w:rsid w:val="00BF2E8C"/>
    <w:rsid w:val="00BF3188"/>
    <w:rsid w:val="00BF3387"/>
    <w:rsid w:val="00BF3658"/>
    <w:rsid w:val="00BF36EC"/>
    <w:rsid w:val="00BF3700"/>
    <w:rsid w:val="00BF399B"/>
    <w:rsid w:val="00BF3B20"/>
    <w:rsid w:val="00BF3E53"/>
    <w:rsid w:val="00BF43F9"/>
    <w:rsid w:val="00BF443C"/>
    <w:rsid w:val="00BF4551"/>
    <w:rsid w:val="00BF48AE"/>
    <w:rsid w:val="00BF493C"/>
    <w:rsid w:val="00BF4951"/>
    <w:rsid w:val="00BF4966"/>
    <w:rsid w:val="00BF5026"/>
    <w:rsid w:val="00BF5494"/>
    <w:rsid w:val="00BF551B"/>
    <w:rsid w:val="00BF559C"/>
    <w:rsid w:val="00BF5600"/>
    <w:rsid w:val="00BF58A4"/>
    <w:rsid w:val="00BF5B27"/>
    <w:rsid w:val="00BF5DA0"/>
    <w:rsid w:val="00BF5DDA"/>
    <w:rsid w:val="00BF5F78"/>
    <w:rsid w:val="00BF608C"/>
    <w:rsid w:val="00BF60DC"/>
    <w:rsid w:val="00BF6142"/>
    <w:rsid w:val="00BF6310"/>
    <w:rsid w:val="00BF6482"/>
    <w:rsid w:val="00BF656A"/>
    <w:rsid w:val="00BF668F"/>
    <w:rsid w:val="00BF676A"/>
    <w:rsid w:val="00BF67F6"/>
    <w:rsid w:val="00BF6EC9"/>
    <w:rsid w:val="00BF6F17"/>
    <w:rsid w:val="00BF7205"/>
    <w:rsid w:val="00BF721F"/>
    <w:rsid w:val="00BF73EA"/>
    <w:rsid w:val="00BF74AF"/>
    <w:rsid w:val="00BF74B0"/>
    <w:rsid w:val="00BF76C3"/>
    <w:rsid w:val="00BF7785"/>
    <w:rsid w:val="00BF787E"/>
    <w:rsid w:val="00BF78A7"/>
    <w:rsid w:val="00BF7963"/>
    <w:rsid w:val="00BF79A5"/>
    <w:rsid w:val="00BF7AB9"/>
    <w:rsid w:val="00BF7ABD"/>
    <w:rsid w:val="00BF7C78"/>
    <w:rsid w:val="00C00615"/>
    <w:rsid w:val="00C006A6"/>
    <w:rsid w:val="00C007EE"/>
    <w:rsid w:val="00C007F8"/>
    <w:rsid w:val="00C0083F"/>
    <w:rsid w:val="00C00930"/>
    <w:rsid w:val="00C00A29"/>
    <w:rsid w:val="00C00ABB"/>
    <w:rsid w:val="00C00BCB"/>
    <w:rsid w:val="00C00BED"/>
    <w:rsid w:val="00C01451"/>
    <w:rsid w:val="00C01561"/>
    <w:rsid w:val="00C015EC"/>
    <w:rsid w:val="00C017BD"/>
    <w:rsid w:val="00C01BD6"/>
    <w:rsid w:val="00C01D3F"/>
    <w:rsid w:val="00C01D8A"/>
    <w:rsid w:val="00C02755"/>
    <w:rsid w:val="00C028F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9D7"/>
    <w:rsid w:val="00C03B30"/>
    <w:rsid w:val="00C03BFA"/>
    <w:rsid w:val="00C03E79"/>
    <w:rsid w:val="00C04136"/>
    <w:rsid w:val="00C04468"/>
    <w:rsid w:val="00C0453E"/>
    <w:rsid w:val="00C04723"/>
    <w:rsid w:val="00C04A9A"/>
    <w:rsid w:val="00C04D0C"/>
    <w:rsid w:val="00C04F51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D7D"/>
    <w:rsid w:val="00C06FF4"/>
    <w:rsid w:val="00C07082"/>
    <w:rsid w:val="00C07285"/>
    <w:rsid w:val="00C07354"/>
    <w:rsid w:val="00C0735C"/>
    <w:rsid w:val="00C07476"/>
    <w:rsid w:val="00C07498"/>
    <w:rsid w:val="00C075FD"/>
    <w:rsid w:val="00C07896"/>
    <w:rsid w:val="00C07C35"/>
    <w:rsid w:val="00C07E05"/>
    <w:rsid w:val="00C103F5"/>
    <w:rsid w:val="00C104A0"/>
    <w:rsid w:val="00C10628"/>
    <w:rsid w:val="00C107CE"/>
    <w:rsid w:val="00C107D7"/>
    <w:rsid w:val="00C107EF"/>
    <w:rsid w:val="00C10870"/>
    <w:rsid w:val="00C10BB8"/>
    <w:rsid w:val="00C10BC4"/>
    <w:rsid w:val="00C10CEC"/>
    <w:rsid w:val="00C10DD1"/>
    <w:rsid w:val="00C10FE9"/>
    <w:rsid w:val="00C11172"/>
    <w:rsid w:val="00C111C8"/>
    <w:rsid w:val="00C1130B"/>
    <w:rsid w:val="00C1146C"/>
    <w:rsid w:val="00C11655"/>
    <w:rsid w:val="00C11676"/>
    <w:rsid w:val="00C116E6"/>
    <w:rsid w:val="00C1177A"/>
    <w:rsid w:val="00C11A9C"/>
    <w:rsid w:val="00C11B5F"/>
    <w:rsid w:val="00C11BD1"/>
    <w:rsid w:val="00C11D2F"/>
    <w:rsid w:val="00C1213B"/>
    <w:rsid w:val="00C1216B"/>
    <w:rsid w:val="00C1232F"/>
    <w:rsid w:val="00C124D5"/>
    <w:rsid w:val="00C124ED"/>
    <w:rsid w:val="00C125A2"/>
    <w:rsid w:val="00C125A7"/>
    <w:rsid w:val="00C126C9"/>
    <w:rsid w:val="00C12742"/>
    <w:rsid w:val="00C12751"/>
    <w:rsid w:val="00C12756"/>
    <w:rsid w:val="00C1278C"/>
    <w:rsid w:val="00C127DA"/>
    <w:rsid w:val="00C12AAD"/>
    <w:rsid w:val="00C12BD8"/>
    <w:rsid w:val="00C12DDC"/>
    <w:rsid w:val="00C12E6B"/>
    <w:rsid w:val="00C12EF1"/>
    <w:rsid w:val="00C12FA4"/>
    <w:rsid w:val="00C13030"/>
    <w:rsid w:val="00C131C0"/>
    <w:rsid w:val="00C13324"/>
    <w:rsid w:val="00C13390"/>
    <w:rsid w:val="00C134FA"/>
    <w:rsid w:val="00C1364E"/>
    <w:rsid w:val="00C136CB"/>
    <w:rsid w:val="00C13B28"/>
    <w:rsid w:val="00C13D93"/>
    <w:rsid w:val="00C13F4A"/>
    <w:rsid w:val="00C14292"/>
    <w:rsid w:val="00C14556"/>
    <w:rsid w:val="00C14641"/>
    <w:rsid w:val="00C148AD"/>
    <w:rsid w:val="00C14909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8BF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90E"/>
    <w:rsid w:val="00C17961"/>
    <w:rsid w:val="00C179B5"/>
    <w:rsid w:val="00C179D5"/>
    <w:rsid w:val="00C17CDF"/>
    <w:rsid w:val="00C17D4B"/>
    <w:rsid w:val="00C17EFC"/>
    <w:rsid w:val="00C200D7"/>
    <w:rsid w:val="00C20203"/>
    <w:rsid w:val="00C2042D"/>
    <w:rsid w:val="00C2052E"/>
    <w:rsid w:val="00C20538"/>
    <w:rsid w:val="00C20572"/>
    <w:rsid w:val="00C206E8"/>
    <w:rsid w:val="00C206F3"/>
    <w:rsid w:val="00C20B49"/>
    <w:rsid w:val="00C20B4D"/>
    <w:rsid w:val="00C20CEF"/>
    <w:rsid w:val="00C20E0A"/>
    <w:rsid w:val="00C20F8D"/>
    <w:rsid w:val="00C21098"/>
    <w:rsid w:val="00C2120A"/>
    <w:rsid w:val="00C2164C"/>
    <w:rsid w:val="00C218CE"/>
    <w:rsid w:val="00C219D5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221"/>
    <w:rsid w:val="00C2335E"/>
    <w:rsid w:val="00C233F2"/>
    <w:rsid w:val="00C234AD"/>
    <w:rsid w:val="00C23943"/>
    <w:rsid w:val="00C239DA"/>
    <w:rsid w:val="00C23A9B"/>
    <w:rsid w:val="00C23BEB"/>
    <w:rsid w:val="00C23DBE"/>
    <w:rsid w:val="00C23E3D"/>
    <w:rsid w:val="00C23FF2"/>
    <w:rsid w:val="00C2418A"/>
    <w:rsid w:val="00C242C4"/>
    <w:rsid w:val="00C24585"/>
    <w:rsid w:val="00C245CC"/>
    <w:rsid w:val="00C249E2"/>
    <w:rsid w:val="00C24B9C"/>
    <w:rsid w:val="00C24DA5"/>
    <w:rsid w:val="00C24DC4"/>
    <w:rsid w:val="00C24EA0"/>
    <w:rsid w:val="00C24EA8"/>
    <w:rsid w:val="00C25014"/>
    <w:rsid w:val="00C25111"/>
    <w:rsid w:val="00C253FE"/>
    <w:rsid w:val="00C25507"/>
    <w:rsid w:val="00C259FA"/>
    <w:rsid w:val="00C25B62"/>
    <w:rsid w:val="00C25E89"/>
    <w:rsid w:val="00C25EB9"/>
    <w:rsid w:val="00C25FF0"/>
    <w:rsid w:val="00C2604C"/>
    <w:rsid w:val="00C260F2"/>
    <w:rsid w:val="00C26289"/>
    <w:rsid w:val="00C26405"/>
    <w:rsid w:val="00C2656D"/>
    <w:rsid w:val="00C2658D"/>
    <w:rsid w:val="00C2659F"/>
    <w:rsid w:val="00C26824"/>
    <w:rsid w:val="00C26912"/>
    <w:rsid w:val="00C26AE8"/>
    <w:rsid w:val="00C26C93"/>
    <w:rsid w:val="00C26D0F"/>
    <w:rsid w:val="00C26F33"/>
    <w:rsid w:val="00C27068"/>
    <w:rsid w:val="00C270F9"/>
    <w:rsid w:val="00C2710F"/>
    <w:rsid w:val="00C271D4"/>
    <w:rsid w:val="00C27298"/>
    <w:rsid w:val="00C27315"/>
    <w:rsid w:val="00C2741A"/>
    <w:rsid w:val="00C27492"/>
    <w:rsid w:val="00C27556"/>
    <w:rsid w:val="00C276D3"/>
    <w:rsid w:val="00C276FA"/>
    <w:rsid w:val="00C27878"/>
    <w:rsid w:val="00C278D1"/>
    <w:rsid w:val="00C27940"/>
    <w:rsid w:val="00C27A04"/>
    <w:rsid w:val="00C27CEA"/>
    <w:rsid w:val="00C27FC3"/>
    <w:rsid w:val="00C30265"/>
    <w:rsid w:val="00C302C4"/>
    <w:rsid w:val="00C30365"/>
    <w:rsid w:val="00C30553"/>
    <w:rsid w:val="00C3062C"/>
    <w:rsid w:val="00C3074B"/>
    <w:rsid w:val="00C30775"/>
    <w:rsid w:val="00C307D4"/>
    <w:rsid w:val="00C3099F"/>
    <w:rsid w:val="00C30A39"/>
    <w:rsid w:val="00C30A67"/>
    <w:rsid w:val="00C30DB2"/>
    <w:rsid w:val="00C30E19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E78"/>
    <w:rsid w:val="00C31FBA"/>
    <w:rsid w:val="00C32121"/>
    <w:rsid w:val="00C32167"/>
    <w:rsid w:val="00C32488"/>
    <w:rsid w:val="00C32560"/>
    <w:rsid w:val="00C32A7A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0A1"/>
    <w:rsid w:val="00C3525D"/>
    <w:rsid w:val="00C3526B"/>
    <w:rsid w:val="00C35B9D"/>
    <w:rsid w:val="00C35CD9"/>
    <w:rsid w:val="00C35CE1"/>
    <w:rsid w:val="00C35D3F"/>
    <w:rsid w:val="00C35DD3"/>
    <w:rsid w:val="00C35F70"/>
    <w:rsid w:val="00C35F9D"/>
    <w:rsid w:val="00C361F4"/>
    <w:rsid w:val="00C36284"/>
    <w:rsid w:val="00C362F7"/>
    <w:rsid w:val="00C36374"/>
    <w:rsid w:val="00C365A4"/>
    <w:rsid w:val="00C366DA"/>
    <w:rsid w:val="00C36813"/>
    <w:rsid w:val="00C368D6"/>
    <w:rsid w:val="00C36D82"/>
    <w:rsid w:val="00C36EAB"/>
    <w:rsid w:val="00C36FFE"/>
    <w:rsid w:val="00C37186"/>
    <w:rsid w:val="00C3718F"/>
    <w:rsid w:val="00C372CC"/>
    <w:rsid w:val="00C372EC"/>
    <w:rsid w:val="00C37397"/>
    <w:rsid w:val="00C37496"/>
    <w:rsid w:val="00C37674"/>
    <w:rsid w:val="00C376FB"/>
    <w:rsid w:val="00C3790E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C5D"/>
    <w:rsid w:val="00C40F84"/>
    <w:rsid w:val="00C40FB7"/>
    <w:rsid w:val="00C41284"/>
    <w:rsid w:val="00C412C1"/>
    <w:rsid w:val="00C412D9"/>
    <w:rsid w:val="00C41300"/>
    <w:rsid w:val="00C413FF"/>
    <w:rsid w:val="00C414E6"/>
    <w:rsid w:val="00C415C0"/>
    <w:rsid w:val="00C415E4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BBF"/>
    <w:rsid w:val="00C42CF5"/>
    <w:rsid w:val="00C42E49"/>
    <w:rsid w:val="00C42EAD"/>
    <w:rsid w:val="00C43168"/>
    <w:rsid w:val="00C43184"/>
    <w:rsid w:val="00C4326A"/>
    <w:rsid w:val="00C43A72"/>
    <w:rsid w:val="00C43BE1"/>
    <w:rsid w:val="00C43C6F"/>
    <w:rsid w:val="00C43DA2"/>
    <w:rsid w:val="00C43F50"/>
    <w:rsid w:val="00C4402D"/>
    <w:rsid w:val="00C4410B"/>
    <w:rsid w:val="00C4416F"/>
    <w:rsid w:val="00C44296"/>
    <w:rsid w:val="00C446B4"/>
    <w:rsid w:val="00C448CE"/>
    <w:rsid w:val="00C44A40"/>
    <w:rsid w:val="00C44B3A"/>
    <w:rsid w:val="00C44C6E"/>
    <w:rsid w:val="00C44E1C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0D6"/>
    <w:rsid w:val="00C46138"/>
    <w:rsid w:val="00C46187"/>
    <w:rsid w:val="00C46320"/>
    <w:rsid w:val="00C46572"/>
    <w:rsid w:val="00C46644"/>
    <w:rsid w:val="00C46720"/>
    <w:rsid w:val="00C46834"/>
    <w:rsid w:val="00C468BA"/>
    <w:rsid w:val="00C46C19"/>
    <w:rsid w:val="00C46C1B"/>
    <w:rsid w:val="00C46D7E"/>
    <w:rsid w:val="00C46F9F"/>
    <w:rsid w:val="00C470F7"/>
    <w:rsid w:val="00C47174"/>
    <w:rsid w:val="00C471BB"/>
    <w:rsid w:val="00C47239"/>
    <w:rsid w:val="00C476C2"/>
    <w:rsid w:val="00C47701"/>
    <w:rsid w:val="00C4783A"/>
    <w:rsid w:val="00C47962"/>
    <w:rsid w:val="00C47AE3"/>
    <w:rsid w:val="00C47C0C"/>
    <w:rsid w:val="00C47D14"/>
    <w:rsid w:val="00C47E80"/>
    <w:rsid w:val="00C500F1"/>
    <w:rsid w:val="00C502A7"/>
    <w:rsid w:val="00C5041F"/>
    <w:rsid w:val="00C505B3"/>
    <w:rsid w:val="00C506EA"/>
    <w:rsid w:val="00C50840"/>
    <w:rsid w:val="00C50859"/>
    <w:rsid w:val="00C5098F"/>
    <w:rsid w:val="00C50B44"/>
    <w:rsid w:val="00C50D8A"/>
    <w:rsid w:val="00C50EBF"/>
    <w:rsid w:val="00C510E0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1DC6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2F0C"/>
    <w:rsid w:val="00C532CB"/>
    <w:rsid w:val="00C534EB"/>
    <w:rsid w:val="00C53553"/>
    <w:rsid w:val="00C5386D"/>
    <w:rsid w:val="00C538B4"/>
    <w:rsid w:val="00C53AAE"/>
    <w:rsid w:val="00C53B1C"/>
    <w:rsid w:val="00C53C0D"/>
    <w:rsid w:val="00C53DED"/>
    <w:rsid w:val="00C53E3D"/>
    <w:rsid w:val="00C53EE3"/>
    <w:rsid w:val="00C5401A"/>
    <w:rsid w:val="00C54088"/>
    <w:rsid w:val="00C545AD"/>
    <w:rsid w:val="00C54765"/>
    <w:rsid w:val="00C5487A"/>
    <w:rsid w:val="00C5487E"/>
    <w:rsid w:val="00C54ADD"/>
    <w:rsid w:val="00C54C5D"/>
    <w:rsid w:val="00C54C71"/>
    <w:rsid w:val="00C54C73"/>
    <w:rsid w:val="00C54CF4"/>
    <w:rsid w:val="00C54D11"/>
    <w:rsid w:val="00C54F03"/>
    <w:rsid w:val="00C5580E"/>
    <w:rsid w:val="00C5591B"/>
    <w:rsid w:val="00C55AB2"/>
    <w:rsid w:val="00C55DB9"/>
    <w:rsid w:val="00C55E22"/>
    <w:rsid w:val="00C55FBF"/>
    <w:rsid w:val="00C560F2"/>
    <w:rsid w:val="00C56180"/>
    <w:rsid w:val="00C56377"/>
    <w:rsid w:val="00C5638D"/>
    <w:rsid w:val="00C565C6"/>
    <w:rsid w:val="00C56B14"/>
    <w:rsid w:val="00C56DEB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57F21"/>
    <w:rsid w:val="00C60133"/>
    <w:rsid w:val="00C6022B"/>
    <w:rsid w:val="00C609FD"/>
    <w:rsid w:val="00C60C9E"/>
    <w:rsid w:val="00C60E70"/>
    <w:rsid w:val="00C60EDE"/>
    <w:rsid w:val="00C60FAA"/>
    <w:rsid w:val="00C61399"/>
    <w:rsid w:val="00C61442"/>
    <w:rsid w:val="00C61740"/>
    <w:rsid w:val="00C619AC"/>
    <w:rsid w:val="00C61A83"/>
    <w:rsid w:val="00C61A8E"/>
    <w:rsid w:val="00C61B13"/>
    <w:rsid w:val="00C61B92"/>
    <w:rsid w:val="00C61BE2"/>
    <w:rsid w:val="00C61D87"/>
    <w:rsid w:val="00C61E89"/>
    <w:rsid w:val="00C62114"/>
    <w:rsid w:val="00C62196"/>
    <w:rsid w:val="00C622EB"/>
    <w:rsid w:val="00C62361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479"/>
    <w:rsid w:val="00C63550"/>
    <w:rsid w:val="00C63721"/>
    <w:rsid w:val="00C6374B"/>
    <w:rsid w:val="00C6378F"/>
    <w:rsid w:val="00C63887"/>
    <w:rsid w:val="00C63B4D"/>
    <w:rsid w:val="00C63C5E"/>
    <w:rsid w:val="00C63CA0"/>
    <w:rsid w:val="00C63F73"/>
    <w:rsid w:val="00C640BA"/>
    <w:rsid w:val="00C64213"/>
    <w:rsid w:val="00C64404"/>
    <w:rsid w:val="00C645C9"/>
    <w:rsid w:val="00C64762"/>
    <w:rsid w:val="00C6485C"/>
    <w:rsid w:val="00C64AB8"/>
    <w:rsid w:val="00C64AF2"/>
    <w:rsid w:val="00C64BBC"/>
    <w:rsid w:val="00C64C49"/>
    <w:rsid w:val="00C64E8C"/>
    <w:rsid w:val="00C64F15"/>
    <w:rsid w:val="00C64FD2"/>
    <w:rsid w:val="00C65080"/>
    <w:rsid w:val="00C6508B"/>
    <w:rsid w:val="00C650B5"/>
    <w:rsid w:val="00C650DA"/>
    <w:rsid w:val="00C65159"/>
    <w:rsid w:val="00C6531C"/>
    <w:rsid w:val="00C653A8"/>
    <w:rsid w:val="00C65421"/>
    <w:rsid w:val="00C65488"/>
    <w:rsid w:val="00C656D9"/>
    <w:rsid w:val="00C6573C"/>
    <w:rsid w:val="00C657EF"/>
    <w:rsid w:val="00C6585F"/>
    <w:rsid w:val="00C65A23"/>
    <w:rsid w:val="00C65A38"/>
    <w:rsid w:val="00C65A65"/>
    <w:rsid w:val="00C65A84"/>
    <w:rsid w:val="00C65ABC"/>
    <w:rsid w:val="00C65AF0"/>
    <w:rsid w:val="00C65C5A"/>
    <w:rsid w:val="00C65C8A"/>
    <w:rsid w:val="00C660D3"/>
    <w:rsid w:val="00C660F2"/>
    <w:rsid w:val="00C661AC"/>
    <w:rsid w:val="00C66203"/>
    <w:rsid w:val="00C662A4"/>
    <w:rsid w:val="00C6641C"/>
    <w:rsid w:val="00C6650E"/>
    <w:rsid w:val="00C66B66"/>
    <w:rsid w:val="00C66BAF"/>
    <w:rsid w:val="00C66C07"/>
    <w:rsid w:val="00C66C76"/>
    <w:rsid w:val="00C66F24"/>
    <w:rsid w:val="00C66F4F"/>
    <w:rsid w:val="00C67305"/>
    <w:rsid w:val="00C6736F"/>
    <w:rsid w:val="00C673E9"/>
    <w:rsid w:val="00C67575"/>
    <w:rsid w:val="00C678F6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5BD"/>
    <w:rsid w:val="00C708EB"/>
    <w:rsid w:val="00C70954"/>
    <w:rsid w:val="00C70A6D"/>
    <w:rsid w:val="00C70C71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876"/>
    <w:rsid w:val="00C71AE7"/>
    <w:rsid w:val="00C71CC3"/>
    <w:rsid w:val="00C71DAF"/>
    <w:rsid w:val="00C71DDC"/>
    <w:rsid w:val="00C71DE6"/>
    <w:rsid w:val="00C71DFB"/>
    <w:rsid w:val="00C7240C"/>
    <w:rsid w:val="00C725A0"/>
    <w:rsid w:val="00C72888"/>
    <w:rsid w:val="00C72D72"/>
    <w:rsid w:val="00C72E41"/>
    <w:rsid w:val="00C72E79"/>
    <w:rsid w:val="00C7377E"/>
    <w:rsid w:val="00C73B88"/>
    <w:rsid w:val="00C73C43"/>
    <w:rsid w:val="00C73C60"/>
    <w:rsid w:val="00C73CAE"/>
    <w:rsid w:val="00C73D47"/>
    <w:rsid w:val="00C73E09"/>
    <w:rsid w:val="00C73E59"/>
    <w:rsid w:val="00C73F47"/>
    <w:rsid w:val="00C7416A"/>
    <w:rsid w:val="00C7422E"/>
    <w:rsid w:val="00C7436E"/>
    <w:rsid w:val="00C7445C"/>
    <w:rsid w:val="00C745F7"/>
    <w:rsid w:val="00C745FD"/>
    <w:rsid w:val="00C746B6"/>
    <w:rsid w:val="00C74BFE"/>
    <w:rsid w:val="00C74EC1"/>
    <w:rsid w:val="00C7541C"/>
    <w:rsid w:val="00C754FE"/>
    <w:rsid w:val="00C75523"/>
    <w:rsid w:val="00C755C6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9F9"/>
    <w:rsid w:val="00C76B91"/>
    <w:rsid w:val="00C76BD4"/>
    <w:rsid w:val="00C76E84"/>
    <w:rsid w:val="00C76F9D"/>
    <w:rsid w:val="00C76FA0"/>
    <w:rsid w:val="00C77032"/>
    <w:rsid w:val="00C7704D"/>
    <w:rsid w:val="00C770CE"/>
    <w:rsid w:val="00C77364"/>
    <w:rsid w:val="00C7757D"/>
    <w:rsid w:val="00C77828"/>
    <w:rsid w:val="00C778B0"/>
    <w:rsid w:val="00C778D9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0FA2"/>
    <w:rsid w:val="00C810C6"/>
    <w:rsid w:val="00C810D0"/>
    <w:rsid w:val="00C810D8"/>
    <w:rsid w:val="00C81150"/>
    <w:rsid w:val="00C81257"/>
    <w:rsid w:val="00C81565"/>
    <w:rsid w:val="00C815D2"/>
    <w:rsid w:val="00C81BAB"/>
    <w:rsid w:val="00C81C31"/>
    <w:rsid w:val="00C81E2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D2"/>
    <w:rsid w:val="00C82FE6"/>
    <w:rsid w:val="00C8318F"/>
    <w:rsid w:val="00C831A5"/>
    <w:rsid w:val="00C831FE"/>
    <w:rsid w:val="00C83204"/>
    <w:rsid w:val="00C832D2"/>
    <w:rsid w:val="00C834EE"/>
    <w:rsid w:val="00C836EE"/>
    <w:rsid w:val="00C83919"/>
    <w:rsid w:val="00C83961"/>
    <w:rsid w:val="00C83B40"/>
    <w:rsid w:val="00C83D62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597"/>
    <w:rsid w:val="00C85663"/>
    <w:rsid w:val="00C85A9D"/>
    <w:rsid w:val="00C85C56"/>
    <w:rsid w:val="00C85CA4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88A"/>
    <w:rsid w:val="00C86D09"/>
    <w:rsid w:val="00C86E45"/>
    <w:rsid w:val="00C86F43"/>
    <w:rsid w:val="00C8729C"/>
    <w:rsid w:val="00C87451"/>
    <w:rsid w:val="00C87505"/>
    <w:rsid w:val="00C8769E"/>
    <w:rsid w:val="00C8770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58"/>
    <w:rsid w:val="00C930DA"/>
    <w:rsid w:val="00C9341B"/>
    <w:rsid w:val="00C9375E"/>
    <w:rsid w:val="00C93C2D"/>
    <w:rsid w:val="00C93CE7"/>
    <w:rsid w:val="00C93E18"/>
    <w:rsid w:val="00C94191"/>
    <w:rsid w:val="00C943B5"/>
    <w:rsid w:val="00C9459C"/>
    <w:rsid w:val="00C94673"/>
    <w:rsid w:val="00C94872"/>
    <w:rsid w:val="00C949AB"/>
    <w:rsid w:val="00C949FA"/>
    <w:rsid w:val="00C94A7C"/>
    <w:rsid w:val="00C94B96"/>
    <w:rsid w:val="00C94C02"/>
    <w:rsid w:val="00C94C41"/>
    <w:rsid w:val="00C94C52"/>
    <w:rsid w:val="00C94DFA"/>
    <w:rsid w:val="00C94F46"/>
    <w:rsid w:val="00C95100"/>
    <w:rsid w:val="00C951DE"/>
    <w:rsid w:val="00C95384"/>
    <w:rsid w:val="00C9540C"/>
    <w:rsid w:val="00C95436"/>
    <w:rsid w:val="00C9549B"/>
    <w:rsid w:val="00C959AA"/>
    <w:rsid w:val="00C961B3"/>
    <w:rsid w:val="00C961F5"/>
    <w:rsid w:val="00C9653C"/>
    <w:rsid w:val="00C966B7"/>
    <w:rsid w:val="00C96887"/>
    <w:rsid w:val="00C96990"/>
    <w:rsid w:val="00C96B40"/>
    <w:rsid w:val="00C96B4B"/>
    <w:rsid w:val="00C96BB1"/>
    <w:rsid w:val="00C96BD5"/>
    <w:rsid w:val="00C96C4F"/>
    <w:rsid w:val="00C97016"/>
    <w:rsid w:val="00C97221"/>
    <w:rsid w:val="00C97259"/>
    <w:rsid w:val="00C974BE"/>
    <w:rsid w:val="00C97577"/>
    <w:rsid w:val="00C975DF"/>
    <w:rsid w:val="00C9774E"/>
    <w:rsid w:val="00C97823"/>
    <w:rsid w:val="00C97AD2"/>
    <w:rsid w:val="00C97CA9"/>
    <w:rsid w:val="00C97F49"/>
    <w:rsid w:val="00CA0255"/>
    <w:rsid w:val="00CA02D8"/>
    <w:rsid w:val="00CA047C"/>
    <w:rsid w:val="00CA0786"/>
    <w:rsid w:val="00CA0871"/>
    <w:rsid w:val="00CA092B"/>
    <w:rsid w:val="00CA0936"/>
    <w:rsid w:val="00CA0A33"/>
    <w:rsid w:val="00CA0A42"/>
    <w:rsid w:val="00CA0A7F"/>
    <w:rsid w:val="00CA0C5F"/>
    <w:rsid w:val="00CA0C77"/>
    <w:rsid w:val="00CA0C96"/>
    <w:rsid w:val="00CA0DE9"/>
    <w:rsid w:val="00CA0E52"/>
    <w:rsid w:val="00CA0E70"/>
    <w:rsid w:val="00CA0FB7"/>
    <w:rsid w:val="00CA1158"/>
    <w:rsid w:val="00CA1319"/>
    <w:rsid w:val="00CA1454"/>
    <w:rsid w:val="00CA1510"/>
    <w:rsid w:val="00CA1720"/>
    <w:rsid w:val="00CA18DC"/>
    <w:rsid w:val="00CA18E0"/>
    <w:rsid w:val="00CA1A27"/>
    <w:rsid w:val="00CA1DD0"/>
    <w:rsid w:val="00CA200E"/>
    <w:rsid w:val="00CA2105"/>
    <w:rsid w:val="00CA22D6"/>
    <w:rsid w:val="00CA2376"/>
    <w:rsid w:val="00CA250F"/>
    <w:rsid w:val="00CA26D4"/>
    <w:rsid w:val="00CA278A"/>
    <w:rsid w:val="00CA287D"/>
    <w:rsid w:val="00CA3102"/>
    <w:rsid w:val="00CA3185"/>
    <w:rsid w:val="00CA33FD"/>
    <w:rsid w:val="00CA35C1"/>
    <w:rsid w:val="00CA364E"/>
    <w:rsid w:val="00CA3731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A3"/>
    <w:rsid w:val="00CA58C2"/>
    <w:rsid w:val="00CA595A"/>
    <w:rsid w:val="00CA5A27"/>
    <w:rsid w:val="00CA5AAE"/>
    <w:rsid w:val="00CA5BAF"/>
    <w:rsid w:val="00CA5C89"/>
    <w:rsid w:val="00CA5CB1"/>
    <w:rsid w:val="00CA5CD3"/>
    <w:rsid w:val="00CA5E7C"/>
    <w:rsid w:val="00CA5ED7"/>
    <w:rsid w:val="00CA5F2F"/>
    <w:rsid w:val="00CA5FEF"/>
    <w:rsid w:val="00CA6214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6EC1"/>
    <w:rsid w:val="00CA7239"/>
    <w:rsid w:val="00CA743A"/>
    <w:rsid w:val="00CA74AC"/>
    <w:rsid w:val="00CA75B8"/>
    <w:rsid w:val="00CA76CF"/>
    <w:rsid w:val="00CA7775"/>
    <w:rsid w:val="00CA77B6"/>
    <w:rsid w:val="00CA792A"/>
    <w:rsid w:val="00CA7D72"/>
    <w:rsid w:val="00CA7E4B"/>
    <w:rsid w:val="00CA7EA6"/>
    <w:rsid w:val="00CB0161"/>
    <w:rsid w:val="00CB0495"/>
    <w:rsid w:val="00CB051B"/>
    <w:rsid w:val="00CB0523"/>
    <w:rsid w:val="00CB0960"/>
    <w:rsid w:val="00CB09B8"/>
    <w:rsid w:val="00CB0C09"/>
    <w:rsid w:val="00CB0E1A"/>
    <w:rsid w:val="00CB0E9F"/>
    <w:rsid w:val="00CB0ED2"/>
    <w:rsid w:val="00CB0F91"/>
    <w:rsid w:val="00CB0FA3"/>
    <w:rsid w:val="00CB0FE1"/>
    <w:rsid w:val="00CB10E4"/>
    <w:rsid w:val="00CB119D"/>
    <w:rsid w:val="00CB13C7"/>
    <w:rsid w:val="00CB142F"/>
    <w:rsid w:val="00CB1894"/>
    <w:rsid w:val="00CB1922"/>
    <w:rsid w:val="00CB198C"/>
    <w:rsid w:val="00CB1E08"/>
    <w:rsid w:val="00CB1FF0"/>
    <w:rsid w:val="00CB2317"/>
    <w:rsid w:val="00CB2397"/>
    <w:rsid w:val="00CB254B"/>
    <w:rsid w:val="00CB26B3"/>
    <w:rsid w:val="00CB2B05"/>
    <w:rsid w:val="00CB2BA9"/>
    <w:rsid w:val="00CB2CD3"/>
    <w:rsid w:val="00CB2D8D"/>
    <w:rsid w:val="00CB2E1C"/>
    <w:rsid w:val="00CB3091"/>
    <w:rsid w:val="00CB3240"/>
    <w:rsid w:val="00CB32A5"/>
    <w:rsid w:val="00CB3557"/>
    <w:rsid w:val="00CB35A1"/>
    <w:rsid w:val="00CB3A81"/>
    <w:rsid w:val="00CB3AB6"/>
    <w:rsid w:val="00CB3BD4"/>
    <w:rsid w:val="00CB3C33"/>
    <w:rsid w:val="00CB3F54"/>
    <w:rsid w:val="00CB3FDC"/>
    <w:rsid w:val="00CB402F"/>
    <w:rsid w:val="00CB40BE"/>
    <w:rsid w:val="00CB432F"/>
    <w:rsid w:val="00CB4455"/>
    <w:rsid w:val="00CB4587"/>
    <w:rsid w:val="00CB4734"/>
    <w:rsid w:val="00CB4783"/>
    <w:rsid w:val="00CB4786"/>
    <w:rsid w:val="00CB4806"/>
    <w:rsid w:val="00CB499A"/>
    <w:rsid w:val="00CB4B77"/>
    <w:rsid w:val="00CB5048"/>
    <w:rsid w:val="00CB5265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C10"/>
    <w:rsid w:val="00CB6D12"/>
    <w:rsid w:val="00CB6F04"/>
    <w:rsid w:val="00CB6F6C"/>
    <w:rsid w:val="00CB73B6"/>
    <w:rsid w:val="00CB7631"/>
    <w:rsid w:val="00CB7745"/>
    <w:rsid w:val="00CB7957"/>
    <w:rsid w:val="00CB7DD0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A5A"/>
    <w:rsid w:val="00CC0DF0"/>
    <w:rsid w:val="00CC0ED2"/>
    <w:rsid w:val="00CC0F33"/>
    <w:rsid w:val="00CC10BC"/>
    <w:rsid w:val="00CC112F"/>
    <w:rsid w:val="00CC13C0"/>
    <w:rsid w:val="00CC1431"/>
    <w:rsid w:val="00CC176D"/>
    <w:rsid w:val="00CC1B34"/>
    <w:rsid w:val="00CC1CFD"/>
    <w:rsid w:val="00CC1DD9"/>
    <w:rsid w:val="00CC2090"/>
    <w:rsid w:val="00CC2168"/>
    <w:rsid w:val="00CC2234"/>
    <w:rsid w:val="00CC224E"/>
    <w:rsid w:val="00CC26B8"/>
    <w:rsid w:val="00CC2B5A"/>
    <w:rsid w:val="00CC2C07"/>
    <w:rsid w:val="00CC2CCF"/>
    <w:rsid w:val="00CC2F4E"/>
    <w:rsid w:val="00CC32A7"/>
    <w:rsid w:val="00CC334F"/>
    <w:rsid w:val="00CC3359"/>
    <w:rsid w:val="00CC3881"/>
    <w:rsid w:val="00CC3B8B"/>
    <w:rsid w:val="00CC3D17"/>
    <w:rsid w:val="00CC3E24"/>
    <w:rsid w:val="00CC3F38"/>
    <w:rsid w:val="00CC3FA1"/>
    <w:rsid w:val="00CC4158"/>
    <w:rsid w:val="00CC4290"/>
    <w:rsid w:val="00CC456A"/>
    <w:rsid w:val="00CC45BD"/>
    <w:rsid w:val="00CC45D4"/>
    <w:rsid w:val="00CC474A"/>
    <w:rsid w:val="00CC48FC"/>
    <w:rsid w:val="00CC4949"/>
    <w:rsid w:val="00CC4995"/>
    <w:rsid w:val="00CC4CDD"/>
    <w:rsid w:val="00CC4D25"/>
    <w:rsid w:val="00CC4E5A"/>
    <w:rsid w:val="00CC4F3C"/>
    <w:rsid w:val="00CC5096"/>
    <w:rsid w:val="00CC5212"/>
    <w:rsid w:val="00CC523C"/>
    <w:rsid w:val="00CC5532"/>
    <w:rsid w:val="00CC5717"/>
    <w:rsid w:val="00CC5B57"/>
    <w:rsid w:val="00CC5CE7"/>
    <w:rsid w:val="00CC5DB1"/>
    <w:rsid w:val="00CC6002"/>
    <w:rsid w:val="00CC602B"/>
    <w:rsid w:val="00CC6032"/>
    <w:rsid w:val="00CC6092"/>
    <w:rsid w:val="00CC62C3"/>
    <w:rsid w:val="00CC64AB"/>
    <w:rsid w:val="00CC65D9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5B3"/>
    <w:rsid w:val="00CD07ED"/>
    <w:rsid w:val="00CD0C4B"/>
    <w:rsid w:val="00CD0CBC"/>
    <w:rsid w:val="00CD0E9F"/>
    <w:rsid w:val="00CD0F5B"/>
    <w:rsid w:val="00CD1086"/>
    <w:rsid w:val="00CD13F4"/>
    <w:rsid w:val="00CD1894"/>
    <w:rsid w:val="00CD1A27"/>
    <w:rsid w:val="00CD1A8B"/>
    <w:rsid w:val="00CD1B72"/>
    <w:rsid w:val="00CD1BA7"/>
    <w:rsid w:val="00CD1EBB"/>
    <w:rsid w:val="00CD265D"/>
    <w:rsid w:val="00CD2807"/>
    <w:rsid w:val="00CD28D8"/>
    <w:rsid w:val="00CD2D23"/>
    <w:rsid w:val="00CD2D2D"/>
    <w:rsid w:val="00CD335D"/>
    <w:rsid w:val="00CD3995"/>
    <w:rsid w:val="00CD3E62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5A3"/>
    <w:rsid w:val="00CD47BF"/>
    <w:rsid w:val="00CD4844"/>
    <w:rsid w:val="00CD4D23"/>
    <w:rsid w:val="00CD4E5D"/>
    <w:rsid w:val="00CD4EE7"/>
    <w:rsid w:val="00CD5156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11B"/>
    <w:rsid w:val="00CD627A"/>
    <w:rsid w:val="00CD63C2"/>
    <w:rsid w:val="00CD63D1"/>
    <w:rsid w:val="00CD6627"/>
    <w:rsid w:val="00CD66FD"/>
    <w:rsid w:val="00CD67E7"/>
    <w:rsid w:val="00CD680B"/>
    <w:rsid w:val="00CD6852"/>
    <w:rsid w:val="00CD6A52"/>
    <w:rsid w:val="00CD6C81"/>
    <w:rsid w:val="00CD6C99"/>
    <w:rsid w:val="00CD6D32"/>
    <w:rsid w:val="00CD703C"/>
    <w:rsid w:val="00CD72C1"/>
    <w:rsid w:val="00CD7481"/>
    <w:rsid w:val="00CD7835"/>
    <w:rsid w:val="00CD79A1"/>
    <w:rsid w:val="00CD7F25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DAF"/>
    <w:rsid w:val="00CE1EA6"/>
    <w:rsid w:val="00CE1FD0"/>
    <w:rsid w:val="00CE2054"/>
    <w:rsid w:val="00CE24A8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7F3"/>
    <w:rsid w:val="00CE4906"/>
    <w:rsid w:val="00CE4937"/>
    <w:rsid w:val="00CE4996"/>
    <w:rsid w:val="00CE49B4"/>
    <w:rsid w:val="00CE4EEB"/>
    <w:rsid w:val="00CE5319"/>
    <w:rsid w:val="00CE57FE"/>
    <w:rsid w:val="00CE590C"/>
    <w:rsid w:val="00CE5AFC"/>
    <w:rsid w:val="00CE5BCE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08F"/>
    <w:rsid w:val="00CE7090"/>
    <w:rsid w:val="00CE71E5"/>
    <w:rsid w:val="00CE72CC"/>
    <w:rsid w:val="00CE7386"/>
    <w:rsid w:val="00CE7411"/>
    <w:rsid w:val="00CE77B9"/>
    <w:rsid w:val="00CE7872"/>
    <w:rsid w:val="00CE7887"/>
    <w:rsid w:val="00CE797B"/>
    <w:rsid w:val="00CE7CF0"/>
    <w:rsid w:val="00CE7D47"/>
    <w:rsid w:val="00CE7D95"/>
    <w:rsid w:val="00CE7EA8"/>
    <w:rsid w:val="00CE7F46"/>
    <w:rsid w:val="00CF0081"/>
    <w:rsid w:val="00CF04AE"/>
    <w:rsid w:val="00CF0533"/>
    <w:rsid w:val="00CF05AF"/>
    <w:rsid w:val="00CF07DD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1C5"/>
    <w:rsid w:val="00CF2427"/>
    <w:rsid w:val="00CF2439"/>
    <w:rsid w:val="00CF248B"/>
    <w:rsid w:val="00CF24D9"/>
    <w:rsid w:val="00CF255F"/>
    <w:rsid w:val="00CF2866"/>
    <w:rsid w:val="00CF2BB2"/>
    <w:rsid w:val="00CF2C7D"/>
    <w:rsid w:val="00CF2F0A"/>
    <w:rsid w:val="00CF3059"/>
    <w:rsid w:val="00CF31C1"/>
    <w:rsid w:val="00CF347E"/>
    <w:rsid w:val="00CF3A11"/>
    <w:rsid w:val="00CF3C18"/>
    <w:rsid w:val="00CF3DD8"/>
    <w:rsid w:val="00CF3FF6"/>
    <w:rsid w:val="00CF40A4"/>
    <w:rsid w:val="00CF4147"/>
    <w:rsid w:val="00CF4945"/>
    <w:rsid w:val="00CF496C"/>
    <w:rsid w:val="00CF4A66"/>
    <w:rsid w:val="00CF4CD0"/>
    <w:rsid w:val="00CF4D54"/>
    <w:rsid w:val="00CF5295"/>
    <w:rsid w:val="00CF52F1"/>
    <w:rsid w:val="00CF5310"/>
    <w:rsid w:val="00CF553C"/>
    <w:rsid w:val="00CF5601"/>
    <w:rsid w:val="00CF5759"/>
    <w:rsid w:val="00CF582D"/>
    <w:rsid w:val="00CF5A3A"/>
    <w:rsid w:val="00CF5A73"/>
    <w:rsid w:val="00CF5D7B"/>
    <w:rsid w:val="00CF6441"/>
    <w:rsid w:val="00CF674B"/>
    <w:rsid w:val="00CF6B73"/>
    <w:rsid w:val="00CF6BA5"/>
    <w:rsid w:val="00CF6C3E"/>
    <w:rsid w:val="00CF6EFC"/>
    <w:rsid w:val="00CF6F3F"/>
    <w:rsid w:val="00CF6F58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695"/>
    <w:rsid w:val="00D006C8"/>
    <w:rsid w:val="00D006E0"/>
    <w:rsid w:val="00D00791"/>
    <w:rsid w:val="00D0080B"/>
    <w:rsid w:val="00D008F9"/>
    <w:rsid w:val="00D008FE"/>
    <w:rsid w:val="00D00A1A"/>
    <w:rsid w:val="00D00B67"/>
    <w:rsid w:val="00D00CEE"/>
    <w:rsid w:val="00D00DA2"/>
    <w:rsid w:val="00D017EB"/>
    <w:rsid w:val="00D01835"/>
    <w:rsid w:val="00D01897"/>
    <w:rsid w:val="00D018B1"/>
    <w:rsid w:val="00D0198B"/>
    <w:rsid w:val="00D019A8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0B2"/>
    <w:rsid w:val="00D0226D"/>
    <w:rsid w:val="00D023B5"/>
    <w:rsid w:val="00D0284F"/>
    <w:rsid w:val="00D02A25"/>
    <w:rsid w:val="00D02C02"/>
    <w:rsid w:val="00D02C10"/>
    <w:rsid w:val="00D02CA0"/>
    <w:rsid w:val="00D02D40"/>
    <w:rsid w:val="00D02D99"/>
    <w:rsid w:val="00D02DA9"/>
    <w:rsid w:val="00D02DD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C92"/>
    <w:rsid w:val="00D03E7A"/>
    <w:rsid w:val="00D03ECC"/>
    <w:rsid w:val="00D040D3"/>
    <w:rsid w:val="00D040E4"/>
    <w:rsid w:val="00D04181"/>
    <w:rsid w:val="00D0423A"/>
    <w:rsid w:val="00D045B7"/>
    <w:rsid w:val="00D045E4"/>
    <w:rsid w:val="00D047E8"/>
    <w:rsid w:val="00D04884"/>
    <w:rsid w:val="00D048AB"/>
    <w:rsid w:val="00D04980"/>
    <w:rsid w:val="00D04ADD"/>
    <w:rsid w:val="00D04B1A"/>
    <w:rsid w:val="00D04D88"/>
    <w:rsid w:val="00D04E11"/>
    <w:rsid w:val="00D04E1C"/>
    <w:rsid w:val="00D05048"/>
    <w:rsid w:val="00D050C9"/>
    <w:rsid w:val="00D0521F"/>
    <w:rsid w:val="00D05476"/>
    <w:rsid w:val="00D05549"/>
    <w:rsid w:val="00D0564B"/>
    <w:rsid w:val="00D0597E"/>
    <w:rsid w:val="00D059D8"/>
    <w:rsid w:val="00D05A95"/>
    <w:rsid w:val="00D05B01"/>
    <w:rsid w:val="00D05BC2"/>
    <w:rsid w:val="00D05DC8"/>
    <w:rsid w:val="00D05FBD"/>
    <w:rsid w:val="00D06342"/>
    <w:rsid w:val="00D063B8"/>
    <w:rsid w:val="00D066D9"/>
    <w:rsid w:val="00D0672A"/>
    <w:rsid w:val="00D06A1F"/>
    <w:rsid w:val="00D06D78"/>
    <w:rsid w:val="00D071F0"/>
    <w:rsid w:val="00D073C4"/>
    <w:rsid w:val="00D07646"/>
    <w:rsid w:val="00D07708"/>
    <w:rsid w:val="00D0777F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157"/>
    <w:rsid w:val="00D1133A"/>
    <w:rsid w:val="00D113D5"/>
    <w:rsid w:val="00D114EE"/>
    <w:rsid w:val="00D1170A"/>
    <w:rsid w:val="00D11749"/>
    <w:rsid w:val="00D1186A"/>
    <w:rsid w:val="00D11919"/>
    <w:rsid w:val="00D11A72"/>
    <w:rsid w:val="00D11B97"/>
    <w:rsid w:val="00D11BA7"/>
    <w:rsid w:val="00D11CBB"/>
    <w:rsid w:val="00D11DA0"/>
    <w:rsid w:val="00D11E2A"/>
    <w:rsid w:val="00D1223D"/>
    <w:rsid w:val="00D12391"/>
    <w:rsid w:val="00D12574"/>
    <w:rsid w:val="00D12667"/>
    <w:rsid w:val="00D12723"/>
    <w:rsid w:val="00D127A0"/>
    <w:rsid w:val="00D12925"/>
    <w:rsid w:val="00D129AA"/>
    <w:rsid w:val="00D12B19"/>
    <w:rsid w:val="00D12B1E"/>
    <w:rsid w:val="00D12C91"/>
    <w:rsid w:val="00D12DE2"/>
    <w:rsid w:val="00D12E2D"/>
    <w:rsid w:val="00D12E5D"/>
    <w:rsid w:val="00D12F80"/>
    <w:rsid w:val="00D1326D"/>
    <w:rsid w:val="00D1329C"/>
    <w:rsid w:val="00D13338"/>
    <w:rsid w:val="00D1369C"/>
    <w:rsid w:val="00D13926"/>
    <w:rsid w:val="00D13D2B"/>
    <w:rsid w:val="00D1409A"/>
    <w:rsid w:val="00D14118"/>
    <w:rsid w:val="00D142FD"/>
    <w:rsid w:val="00D1440F"/>
    <w:rsid w:val="00D1465A"/>
    <w:rsid w:val="00D146D5"/>
    <w:rsid w:val="00D1475F"/>
    <w:rsid w:val="00D14792"/>
    <w:rsid w:val="00D14885"/>
    <w:rsid w:val="00D14AD2"/>
    <w:rsid w:val="00D14CA4"/>
    <w:rsid w:val="00D14DC3"/>
    <w:rsid w:val="00D15002"/>
    <w:rsid w:val="00D152AF"/>
    <w:rsid w:val="00D15756"/>
    <w:rsid w:val="00D15BD9"/>
    <w:rsid w:val="00D15F9A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468"/>
    <w:rsid w:val="00D1766B"/>
    <w:rsid w:val="00D17734"/>
    <w:rsid w:val="00D1796B"/>
    <w:rsid w:val="00D179E9"/>
    <w:rsid w:val="00D17A31"/>
    <w:rsid w:val="00D17B95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0E36"/>
    <w:rsid w:val="00D20F1B"/>
    <w:rsid w:val="00D21208"/>
    <w:rsid w:val="00D218D3"/>
    <w:rsid w:val="00D218F5"/>
    <w:rsid w:val="00D21ACE"/>
    <w:rsid w:val="00D21B3B"/>
    <w:rsid w:val="00D21C6E"/>
    <w:rsid w:val="00D21F09"/>
    <w:rsid w:val="00D2219B"/>
    <w:rsid w:val="00D2220B"/>
    <w:rsid w:val="00D22269"/>
    <w:rsid w:val="00D22750"/>
    <w:rsid w:val="00D227EC"/>
    <w:rsid w:val="00D22842"/>
    <w:rsid w:val="00D2293E"/>
    <w:rsid w:val="00D229CD"/>
    <w:rsid w:val="00D22A8A"/>
    <w:rsid w:val="00D22AA3"/>
    <w:rsid w:val="00D22BA0"/>
    <w:rsid w:val="00D230A5"/>
    <w:rsid w:val="00D23210"/>
    <w:rsid w:val="00D23297"/>
    <w:rsid w:val="00D23414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4BE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1AD"/>
    <w:rsid w:val="00D26386"/>
    <w:rsid w:val="00D268A5"/>
    <w:rsid w:val="00D26A32"/>
    <w:rsid w:val="00D26DC0"/>
    <w:rsid w:val="00D274FF"/>
    <w:rsid w:val="00D27523"/>
    <w:rsid w:val="00D275D5"/>
    <w:rsid w:val="00D27641"/>
    <w:rsid w:val="00D277A9"/>
    <w:rsid w:val="00D27836"/>
    <w:rsid w:val="00D2798D"/>
    <w:rsid w:val="00D27A1C"/>
    <w:rsid w:val="00D27A37"/>
    <w:rsid w:val="00D27A5D"/>
    <w:rsid w:val="00D27AB3"/>
    <w:rsid w:val="00D27E87"/>
    <w:rsid w:val="00D27EAE"/>
    <w:rsid w:val="00D300C3"/>
    <w:rsid w:val="00D30242"/>
    <w:rsid w:val="00D30321"/>
    <w:rsid w:val="00D303FD"/>
    <w:rsid w:val="00D30749"/>
    <w:rsid w:val="00D30DD4"/>
    <w:rsid w:val="00D31199"/>
    <w:rsid w:val="00D312CB"/>
    <w:rsid w:val="00D31451"/>
    <w:rsid w:val="00D3165A"/>
    <w:rsid w:val="00D3166F"/>
    <w:rsid w:val="00D31769"/>
    <w:rsid w:val="00D31A42"/>
    <w:rsid w:val="00D31B37"/>
    <w:rsid w:val="00D31C29"/>
    <w:rsid w:val="00D31C86"/>
    <w:rsid w:val="00D3205F"/>
    <w:rsid w:val="00D32244"/>
    <w:rsid w:val="00D32295"/>
    <w:rsid w:val="00D3299E"/>
    <w:rsid w:val="00D329BE"/>
    <w:rsid w:val="00D329DC"/>
    <w:rsid w:val="00D329EC"/>
    <w:rsid w:val="00D32A73"/>
    <w:rsid w:val="00D32AAD"/>
    <w:rsid w:val="00D32B13"/>
    <w:rsid w:val="00D32BEA"/>
    <w:rsid w:val="00D32CE3"/>
    <w:rsid w:val="00D32D60"/>
    <w:rsid w:val="00D32EAE"/>
    <w:rsid w:val="00D32EC3"/>
    <w:rsid w:val="00D32FD4"/>
    <w:rsid w:val="00D32FF7"/>
    <w:rsid w:val="00D332DF"/>
    <w:rsid w:val="00D33502"/>
    <w:rsid w:val="00D338D3"/>
    <w:rsid w:val="00D33AFC"/>
    <w:rsid w:val="00D33E81"/>
    <w:rsid w:val="00D34093"/>
    <w:rsid w:val="00D34189"/>
    <w:rsid w:val="00D344DB"/>
    <w:rsid w:val="00D34540"/>
    <w:rsid w:val="00D345D2"/>
    <w:rsid w:val="00D345D4"/>
    <w:rsid w:val="00D34A03"/>
    <w:rsid w:val="00D35056"/>
    <w:rsid w:val="00D3505F"/>
    <w:rsid w:val="00D350F0"/>
    <w:rsid w:val="00D35507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C8D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C38"/>
    <w:rsid w:val="00D37DE8"/>
    <w:rsid w:val="00D37E0D"/>
    <w:rsid w:val="00D37E42"/>
    <w:rsid w:val="00D40130"/>
    <w:rsid w:val="00D401E4"/>
    <w:rsid w:val="00D402E0"/>
    <w:rsid w:val="00D40317"/>
    <w:rsid w:val="00D40842"/>
    <w:rsid w:val="00D408EB"/>
    <w:rsid w:val="00D40931"/>
    <w:rsid w:val="00D40951"/>
    <w:rsid w:val="00D4096A"/>
    <w:rsid w:val="00D4099A"/>
    <w:rsid w:val="00D409D1"/>
    <w:rsid w:val="00D40D7A"/>
    <w:rsid w:val="00D40E57"/>
    <w:rsid w:val="00D411DC"/>
    <w:rsid w:val="00D41292"/>
    <w:rsid w:val="00D4139A"/>
    <w:rsid w:val="00D41495"/>
    <w:rsid w:val="00D415C1"/>
    <w:rsid w:val="00D416D0"/>
    <w:rsid w:val="00D41C34"/>
    <w:rsid w:val="00D41C7B"/>
    <w:rsid w:val="00D41CA3"/>
    <w:rsid w:val="00D41F49"/>
    <w:rsid w:val="00D42111"/>
    <w:rsid w:val="00D421FE"/>
    <w:rsid w:val="00D42253"/>
    <w:rsid w:val="00D4227D"/>
    <w:rsid w:val="00D42455"/>
    <w:rsid w:val="00D425E2"/>
    <w:rsid w:val="00D42620"/>
    <w:rsid w:val="00D42752"/>
    <w:rsid w:val="00D4276A"/>
    <w:rsid w:val="00D427E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34"/>
    <w:rsid w:val="00D43858"/>
    <w:rsid w:val="00D4386C"/>
    <w:rsid w:val="00D43B32"/>
    <w:rsid w:val="00D43C6A"/>
    <w:rsid w:val="00D43D49"/>
    <w:rsid w:val="00D43D6A"/>
    <w:rsid w:val="00D43F7C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14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04"/>
    <w:rsid w:val="00D466C7"/>
    <w:rsid w:val="00D466C9"/>
    <w:rsid w:val="00D466E8"/>
    <w:rsid w:val="00D466ED"/>
    <w:rsid w:val="00D46A21"/>
    <w:rsid w:val="00D46D35"/>
    <w:rsid w:val="00D46DE0"/>
    <w:rsid w:val="00D46DE4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995"/>
    <w:rsid w:val="00D47AD9"/>
    <w:rsid w:val="00D47DA7"/>
    <w:rsid w:val="00D504CA"/>
    <w:rsid w:val="00D50553"/>
    <w:rsid w:val="00D5059F"/>
    <w:rsid w:val="00D507BF"/>
    <w:rsid w:val="00D50890"/>
    <w:rsid w:val="00D50A31"/>
    <w:rsid w:val="00D50AA8"/>
    <w:rsid w:val="00D50BDE"/>
    <w:rsid w:val="00D50ED9"/>
    <w:rsid w:val="00D50EFF"/>
    <w:rsid w:val="00D5102E"/>
    <w:rsid w:val="00D51260"/>
    <w:rsid w:val="00D513F7"/>
    <w:rsid w:val="00D51535"/>
    <w:rsid w:val="00D5154E"/>
    <w:rsid w:val="00D5170B"/>
    <w:rsid w:val="00D51743"/>
    <w:rsid w:val="00D518BE"/>
    <w:rsid w:val="00D51B18"/>
    <w:rsid w:val="00D51DF5"/>
    <w:rsid w:val="00D51ED3"/>
    <w:rsid w:val="00D52150"/>
    <w:rsid w:val="00D521BF"/>
    <w:rsid w:val="00D522FB"/>
    <w:rsid w:val="00D5234E"/>
    <w:rsid w:val="00D52351"/>
    <w:rsid w:val="00D52862"/>
    <w:rsid w:val="00D52865"/>
    <w:rsid w:val="00D52AA1"/>
    <w:rsid w:val="00D52B21"/>
    <w:rsid w:val="00D52C21"/>
    <w:rsid w:val="00D52DD6"/>
    <w:rsid w:val="00D53011"/>
    <w:rsid w:val="00D5314C"/>
    <w:rsid w:val="00D53202"/>
    <w:rsid w:val="00D53649"/>
    <w:rsid w:val="00D53666"/>
    <w:rsid w:val="00D536AD"/>
    <w:rsid w:val="00D53BB3"/>
    <w:rsid w:val="00D53BBD"/>
    <w:rsid w:val="00D53D55"/>
    <w:rsid w:val="00D53EC4"/>
    <w:rsid w:val="00D53EFF"/>
    <w:rsid w:val="00D54152"/>
    <w:rsid w:val="00D5427E"/>
    <w:rsid w:val="00D54476"/>
    <w:rsid w:val="00D544DB"/>
    <w:rsid w:val="00D54647"/>
    <w:rsid w:val="00D546C2"/>
    <w:rsid w:val="00D548CD"/>
    <w:rsid w:val="00D54968"/>
    <w:rsid w:val="00D54DAB"/>
    <w:rsid w:val="00D54EFC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5D57"/>
    <w:rsid w:val="00D560FC"/>
    <w:rsid w:val="00D56162"/>
    <w:rsid w:val="00D5633F"/>
    <w:rsid w:val="00D563CF"/>
    <w:rsid w:val="00D565BE"/>
    <w:rsid w:val="00D565FF"/>
    <w:rsid w:val="00D566AA"/>
    <w:rsid w:val="00D566F3"/>
    <w:rsid w:val="00D567E1"/>
    <w:rsid w:val="00D569D8"/>
    <w:rsid w:val="00D56A81"/>
    <w:rsid w:val="00D56ADD"/>
    <w:rsid w:val="00D56C95"/>
    <w:rsid w:val="00D56CE2"/>
    <w:rsid w:val="00D56D52"/>
    <w:rsid w:val="00D56E69"/>
    <w:rsid w:val="00D56EFE"/>
    <w:rsid w:val="00D56F03"/>
    <w:rsid w:val="00D57451"/>
    <w:rsid w:val="00D57458"/>
    <w:rsid w:val="00D57530"/>
    <w:rsid w:val="00D5779F"/>
    <w:rsid w:val="00D5786E"/>
    <w:rsid w:val="00D57926"/>
    <w:rsid w:val="00D5797D"/>
    <w:rsid w:val="00D57A22"/>
    <w:rsid w:val="00D57D7A"/>
    <w:rsid w:val="00D57DA4"/>
    <w:rsid w:val="00D57DAD"/>
    <w:rsid w:val="00D57F57"/>
    <w:rsid w:val="00D6013A"/>
    <w:rsid w:val="00D601AB"/>
    <w:rsid w:val="00D6056A"/>
    <w:rsid w:val="00D605D8"/>
    <w:rsid w:val="00D605E6"/>
    <w:rsid w:val="00D60625"/>
    <w:rsid w:val="00D60627"/>
    <w:rsid w:val="00D60691"/>
    <w:rsid w:val="00D6079A"/>
    <w:rsid w:val="00D60853"/>
    <w:rsid w:val="00D608C9"/>
    <w:rsid w:val="00D60BB9"/>
    <w:rsid w:val="00D60C25"/>
    <w:rsid w:val="00D60D7C"/>
    <w:rsid w:val="00D60F43"/>
    <w:rsid w:val="00D60FA6"/>
    <w:rsid w:val="00D61028"/>
    <w:rsid w:val="00D61059"/>
    <w:rsid w:val="00D61090"/>
    <w:rsid w:val="00D610C4"/>
    <w:rsid w:val="00D61307"/>
    <w:rsid w:val="00D61308"/>
    <w:rsid w:val="00D61491"/>
    <w:rsid w:val="00D6196C"/>
    <w:rsid w:val="00D61A7F"/>
    <w:rsid w:val="00D61B51"/>
    <w:rsid w:val="00D61E37"/>
    <w:rsid w:val="00D6206C"/>
    <w:rsid w:val="00D620D6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71"/>
    <w:rsid w:val="00D63C83"/>
    <w:rsid w:val="00D63F69"/>
    <w:rsid w:val="00D6406A"/>
    <w:rsid w:val="00D64085"/>
    <w:rsid w:val="00D640B9"/>
    <w:rsid w:val="00D64162"/>
    <w:rsid w:val="00D641B4"/>
    <w:rsid w:val="00D64682"/>
    <w:rsid w:val="00D6492E"/>
    <w:rsid w:val="00D64A91"/>
    <w:rsid w:val="00D64D9A"/>
    <w:rsid w:val="00D65115"/>
    <w:rsid w:val="00D65194"/>
    <w:rsid w:val="00D652BA"/>
    <w:rsid w:val="00D6533C"/>
    <w:rsid w:val="00D653B2"/>
    <w:rsid w:val="00D653F9"/>
    <w:rsid w:val="00D65428"/>
    <w:rsid w:val="00D65689"/>
    <w:rsid w:val="00D657D5"/>
    <w:rsid w:val="00D65B19"/>
    <w:rsid w:val="00D65F26"/>
    <w:rsid w:val="00D65FC0"/>
    <w:rsid w:val="00D66228"/>
    <w:rsid w:val="00D664B6"/>
    <w:rsid w:val="00D664D9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38C"/>
    <w:rsid w:val="00D704E5"/>
    <w:rsid w:val="00D705E3"/>
    <w:rsid w:val="00D70632"/>
    <w:rsid w:val="00D70A1D"/>
    <w:rsid w:val="00D70A6F"/>
    <w:rsid w:val="00D70ABB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BCB"/>
    <w:rsid w:val="00D71C74"/>
    <w:rsid w:val="00D71D2F"/>
    <w:rsid w:val="00D71DC0"/>
    <w:rsid w:val="00D71F14"/>
    <w:rsid w:val="00D72015"/>
    <w:rsid w:val="00D721E4"/>
    <w:rsid w:val="00D722EB"/>
    <w:rsid w:val="00D723A3"/>
    <w:rsid w:val="00D72574"/>
    <w:rsid w:val="00D72683"/>
    <w:rsid w:val="00D7269F"/>
    <w:rsid w:val="00D72924"/>
    <w:rsid w:val="00D72984"/>
    <w:rsid w:val="00D72C1A"/>
    <w:rsid w:val="00D72CE2"/>
    <w:rsid w:val="00D72E67"/>
    <w:rsid w:val="00D72EB5"/>
    <w:rsid w:val="00D73108"/>
    <w:rsid w:val="00D73185"/>
    <w:rsid w:val="00D731C0"/>
    <w:rsid w:val="00D734D3"/>
    <w:rsid w:val="00D73508"/>
    <w:rsid w:val="00D738CE"/>
    <w:rsid w:val="00D73A0F"/>
    <w:rsid w:val="00D73B1B"/>
    <w:rsid w:val="00D73BB5"/>
    <w:rsid w:val="00D73C1D"/>
    <w:rsid w:val="00D73C99"/>
    <w:rsid w:val="00D73F54"/>
    <w:rsid w:val="00D7404C"/>
    <w:rsid w:val="00D74347"/>
    <w:rsid w:val="00D74557"/>
    <w:rsid w:val="00D7462B"/>
    <w:rsid w:val="00D74763"/>
    <w:rsid w:val="00D749BA"/>
    <w:rsid w:val="00D74CC7"/>
    <w:rsid w:val="00D74ED3"/>
    <w:rsid w:val="00D74F2F"/>
    <w:rsid w:val="00D74F61"/>
    <w:rsid w:val="00D750B6"/>
    <w:rsid w:val="00D75129"/>
    <w:rsid w:val="00D753B7"/>
    <w:rsid w:val="00D7550D"/>
    <w:rsid w:val="00D755CB"/>
    <w:rsid w:val="00D75735"/>
    <w:rsid w:val="00D75793"/>
    <w:rsid w:val="00D757ED"/>
    <w:rsid w:val="00D7582F"/>
    <w:rsid w:val="00D75970"/>
    <w:rsid w:val="00D759A9"/>
    <w:rsid w:val="00D75B68"/>
    <w:rsid w:val="00D75D8A"/>
    <w:rsid w:val="00D75E40"/>
    <w:rsid w:val="00D75E78"/>
    <w:rsid w:val="00D75F86"/>
    <w:rsid w:val="00D7610A"/>
    <w:rsid w:val="00D76472"/>
    <w:rsid w:val="00D76900"/>
    <w:rsid w:val="00D76931"/>
    <w:rsid w:val="00D76A7C"/>
    <w:rsid w:val="00D76C4F"/>
    <w:rsid w:val="00D76C92"/>
    <w:rsid w:val="00D76CAE"/>
    <w:rsid w:val="00D76F50"/>
    <w:rsid w:val="00D76F98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7"/>
    <w:rsid w:val="00D818AF"/>
    <w:rsid w:val="00D819DA"/>
    <w:rsid w:val="00D81B32"/>
    <w:rsid w:val="00D81C88"/>
    <w:rsid w:val="00D81FF6"/>
    <w:rsid w:val="00D8239D"/>
    <w:rsid w:val="00D8244B"/>
    <w:rsid w:val="00D825DC"/>
    <w:rsid w:val="00D8266A"/>
    <w:rsid w:val="00D826CF"/>
    <w:rsid w:val="00D82712"/>
    <w:rsid w:val="00D827DD"/>
    <w:rsid w:val="00D82A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4E"/>
    <w:rsid w:val="00D84DEE"/>
    <w:rsid w:val="00D84E34"/>
    <w:rsid w:val="00D84EAF"/>
    <w:rsid w:val="00D8531A"/>
    <w:rsid w:val="00D853A4"/>
    <w:rsid w:val="00D85461"/>
    <w:rsid w:val="00D85582"/>
    <w:rsid w:val="00D8577C"/>
    <w:rsid w:val="00D85866"/>
    <w:rsid w:val="00D859E8"/>
    <w:rsid w:val="00D85B71"/>
    <w:rsid w:val="00D85D4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7B8"/>
    <w:rsid w:val="00D8687E"/>
    <w:rsid w:val="00D8696C"/>
    <w:rsid w:val="00D8697E"/>
    <w:rsid w:val="00D86A3F"/>
    <w:rsid w:val="00D86A41"/>
    <w:rsid w:val="00D86AE9"/>
    <w:rsid w:val="00D86C18"/>
    <w:rsid w:val="00D86CA9"/>
    <w:rsid w:val="00D86CE0"/>
    <w:rsid w:val="00D873FA"/>
    <w:rsid w:val="00D87525"/>
    <w:rsid w:val="00D87BFA"/>
    <w:rsid w:val="00D87C11"/>
    <w:rsid w:val="00D87FA2"/>
    <w:rsid w:val="00D90963"/>
    <w:rsid w:val="00D90A36"/>
    <w:rsid w:val="00D90CB2"/>
    <w:rsid w:val="00D90F2A"/>
    <w:rsid w:val="00D9114B"/>
    <w:rsid w:val="00D9142F"/>
    <w:rsid w:val="00D91496"/>
    <w:rsid w:val="00D91635"/>
    <w:rsid w:val="00D916E0"/>
    <w:rsid w:val="00D91BE6"/>
    <w:rsid w:val="00D91D11"/>
    <w:rsid w:val="00D91F7B"/>
    <w:rsid w:val="00D92314"/>
    <w:rsid w:val="00D923E8"/>
    <w:rsid w:val="00D92434"/>
    <w:rsid w:val="00D925E1"/>
    <w:rsid w:val="00D92619"/>
    <w:rsid w:val="00D927DC"/>
    <w:rsid w:val="00D92964"/>
    <w:rsid w:val="00D92A3E"/>
    <w:rsid w:val="00D92A58"/>
    <w:rsid w:val="00D92B7A"/>
    <w:rsid w:val="00D92C55"/>
    <w:rsid w:val="00D92EB3"/>
    <w:rsid w:val="00D92FFB"/>
    <w:rsid w:val="00D930F6"/>
    <w:rsid w:val="00D932D9"/>
    <w:rsid w:val="00D93620"/>
    <w:rsid w:val="00D9366E"/>
    <w:rsid w:val="00D938ED"/>
    <w:rsid w:val="00D93A55"/>
    <w:rsid w:val="00D93C4A"/>
    <w:rsid w:val="00D93E40"/>
    <w:rsid w:val="00D94093"/>
    <w:rsid w:val="00D9413F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163"/>
    <w:rsid w:val="00D954FC"/>
    <w:rsid w:val="00D955E7"/>
    <w:rsid w:val="00D956C9"/>
    <w:rsid w:val="00D95767"/>
    <w:rsid w:val="00D958AF"/>
    <w:rsid w:val="00D95968"/>
    <w:rsid w:val="00D95A4F"/>
    <w:rsid w:val="00D95B8C"/>
    <w:rsid w:val="00D95D1F"/>
    <w:rsid w:val="00D96066"/>
    <w:rsid w:val="00D961CB"/>
    <w:rsid w:val="00D961DE"/>
    <w:rsid w:val="00D9639A"/>
    <w:rsid w:val="00D963D9"/>
    <w:rsid w:val="00D9663F"/>
    <w:rsid w:val="00D966BF"/>
    <w:rsid w:val="00D967EA"/>
    <w:rsid w:val="00D968A3"/>
    <w:rsid w:val="00D96907"/>
    <w:rsid w:val="00D96B25"/>
    <w:rsid w:val="00D96B82"/>
    <w:rsid w:val="00D96CB2"/>
    <w:rsid w:val="00D96D6D"/>
    <w:rsid w:val="00D96E10"/>
    <w:rsid w:val="00D96E63"/>
    <w:rsid w:val="00D96E66"/>
    <w:rsid w:val="00D96F9B"/>
    <w:rsid w:val="00D96FD9"/>
    <w:rsid w:val="00D975AA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114"/>
    <w:rsid w:val="00DA01B5"/>
    <w:rsid w:val="00DA0294"/>
    <w:rsid w:val="00DA04B0"/>
    <w:rsid w:val="00DA0651"/>
    <w:rsid w:val="00DA07D5"/>
    <w:rsid w:val="00DA09A8"/>
    <w:rsid w:val="00DA09BF"/>
    <w:rsid w:val="00DA0B86"/>
    <w:rsid w:val="00DA0D10"/>
    <w:rsid w:val="00DA1345"/>
    <w:rsid w:val="00DA155A"/>
    <w:rsid w:val="00DA1892"/>
    <w:rsid w:val="00DA18BF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61"/>
    <w:rsid w:val="00DA25CD"/>
    <w:rsid w:val="00DA27D9"/>
    <w:rsid w:val="00DA283B"/>
    <w:rsid w:val="00DA2E57"/>
    <w:rsid w:val="00DA2FF1"/>
    <w:rsid w:val="00DA32FF"/>
    <w:rsid w:val="00DA334C"/>
    <w:rsid w:val="00DA338E"/>
    <w:rsid w:val="00DA33B3"/>
    <w:rsid w:val="00DA33D3"/>
    <w:rsid w:val="00DA37D3"/>
    <w:rsid w:val="00DA385F"/>
    <w:rsid w:val="00DA38B9"/>
    <w:rsid w:val="00DA39B2"/>
    <w:rsid w:val="00DA3AB5"/>
    <w:rsid w:val="00DA3CE7"/>
    <w:rsid w:val="00DA407A"/>
    <w:rsid w:val="00DA4356"/>
    <w:rsid w:val="00DA448C"/>
    <w:rsid w:val="00DA4699"/>
    <w:rsid w:val="00DA4B6E"/>
    <w:rsid w:val="00DA4EE9"/>
    <w:rsid w:val="00DA4EF4"/>
    <w:rsid w:val="00DA5066"/>
    <w:rsid w:val="00DA5103"/>
    <w:rsid w:val="00DA537D"/>
    <w:rsid w:val="00DA5804"/>
    <w:rsid w:val="00DA5937"/>
    <w:rsid w:val="00DA5A1A"/>
    <w:rsid w:val="00DA5A60"/>
    <w:rsid w:val="00DA5A81"/>
    <w:rsid w:val="00DA5BC5"/>
    <w:rsid w:val="00DA5C55"/>
    <w:rsid w:val="00DA5C7D"/>
    <w:rsid w:val="00DA5CCC"/>
    <w:rsid w:val="00DA608B"/>
    <w:rsid w:val="00DA61F2"/>
    <w:rsid w:val="00DA63D5"/>
    <w:rsid w:val="00DA6427"/>
    <w:rsid w:val="00DA643A"/>
    <w:rsid w:val="00DA68FE"/>
    <w:rsid w:val="00DA69DD"/>
    <w:rsid w:val="00DA6A0E"/>
    <w:rsid w:val="00DA6ACF"/>
    <w:rsid w:val="00DA6B0E"/>
    <w:rsid w:val="00DA6B23"/>
    <w:rsid w:val="00DA6C59"/>
    <w:rsid w:val="00DA6EDB"/>
    <w:rsid w:val="00DA6F19"/>
    <w:rsid w:val="00DA7051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0F90"/>
    <w:rsid w:val="00DB1474"/>
    <w:rsid w:val="00DB1548"/>
    <w:rsid w:val="00DB1987"/>
    <w:rsid w:val="00DB1AB6"/>
    <w:rsid w:val="00DB1AEE"/>
    <w:rsid w:val="00DB1B48"/>
    <w:rsid w:val="00DB1BC8"/>
    <w:rsid w:val="00DB1C17"/>
    <w:rsid w:val="00DB1F32"/>
    <w:rsid w:val="00DB2135"/>
    <w:rsid w:val="00DB2464"/>
    <w:rsid w:val="00DB2581"/>
    <w:rsid w:val="00DB286E"/>
    <w:rsid w:val="00DB2878"/>
    <w:rsid w:val="00DB2926"/>
    <w:rsid w:val="00DB2AD2"/>
    <w:rsid w:val="00DB2C1E"/>
    <w:rsid w:val="00DB2CC5"/>
    <w:rsid w:val="00DB33C6"/>
    <w:rsid w:val="00DB3409"/>
    <w:rsid w:val="00DB36C5"/>
    <w:rsid w:val="00DB3A1A"/>
    <w:rsid w:val="00DB3AAF"/>
    <w:rsid w:val="00DB3D6B"/>
    <w:rsid w:val="00DB42D1"/>
    <w:rsid w:val="00DB4310"/>
    <w:rsid w:val="00DB448E"/>
    <w:rsid w:val="00DB4C9E"/>
    <w:rsid w:val="00DB4E24"/>
    <w:rsid w:val="00DB4E48"/>
    <w:rsid w:val="00DB4EC1"/>
    <w:rsid w:val="00DB4EC4"/>
    <w:rsid w:val="00DB4F59"/>
    <w:rsid w:val="00DB4F5A"/>
    <w:rsid w:val="00DB4FCA"/>
    <w:rsid w:val="00DB50D0"/>
    <w:rsid w:val="00DB530F"/>
    <w:rsid w:val="00DB5546"/>
    <w:rsid w:val="00DB5609"/>
    <w:rsid w:val="00DB5B9E"/>
    <w:rsid w:val="00DB5C03"/>
    <w:rsid w:val="00DB5D76"/>
    <w:rsid w:val="00DB5D79"/>
    <w:rsid w:val="00DB5DC9"/>
    <w:rsid w:val="00DB5E4A"/>
    <w:rsid w:val="00DB60F5"/>
    <w:rsid w:val="00DB631A"/>
    <w:rsid w:val="00DB64A4"/>
    <w:rsid w:val="00DB6529"/>
    <w:rsid w:val="00DB676C"/>
    <w:rsid w:val="00DB68B9"/>
    <w:rsid w:val="00DB6B84"/>
    <w:rsid w:val="00DB6E86"/>
    <w:rsid w:val="00DB7078"/>
    <w:rsid w:val="00DB70E3"/>
    <w:rsid w:val="00DB7210"/>
    <w:rsid w:val="00DB72AF"/>
    <w:rsid w:val="00DB7354"/>
    <w:rsid w:val="00DB73CF"/>
    <w:rsid w:val="00DB7577"/>
    <w:rsid w:val="00DB766E"/>
    <w:rsid w:val="00DB76F3"/>
    <w:rsid w:val="00DB77A9"/>
    <w:rsid w:val="00DB7944"/>
    <w:rsid w:val="00DB7D1A"/>
    <w:rsid w:val="00DB7E33"/>
    <w:rsid w:val="00DB7E4C"/>
    <w:rsid w:val="00DC0039"/>
    <w:rsid w:val="00DC010C"/>
    <w:rsid w:val="00DC0148"/>
    <w:rsid w:val="00DC022E"/>
    <w:rsid w:val="00DC0485"/>
    <w:rsid w:val="00DC063C"/>
    <w:rsid w:val="00DC072D"/>
    <w:rsid w:val="00DC082C"/>
    <w:rsid w:val="00DC088E"/>
    <w:rsid w:val="00DC0C7B"/>
    <w:rsid w:val="00DC0E29"/>
    <w:rsid w:val="00DC0E74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D2A"/>
    <w:rsid w:val="00DC2E2E"/>
    <w:rsid w:val="00DC2EBA"/>
    <w:rsid w:val="00DC2F65"/>
    <w:rsid w:val="00DC357C"/>
    <w:rsid w:val="00DC35FD"/>
    <w:rsid w:val="00DC3616"/>
    <w:rsid w:val="00DC36FA"/>
    <w:rsid w:val="00DC386B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03"/>
    <w:rsid w:val="00DC4BAD"/>
    <w:rsid w:val="00DC4D62"/>
    <w:rsid w:val="00DC5009"/>
    <w:rsid w:val="00DC502C"/>
    <w:rsid w:val="00DC5168"/>
    <w:rsid w:val="00DC51BF"/>
    <w:rsid w:val="00DC51E7"/>
    <w:rsid w:val="00DC528A"/>
    <w:rsid w:val="00DC53CF"/>
    <w:rsid w:val="00DC5ADB"/>
    <w:rsid w:val="00DC5B59"/>
    <w:rsid w:val="00DC5D57"/>
    <w:rsid w:val="00DC5FD4"/>
    <w:rsid w:val="00DC609C"/>
    <w:rsid w:val="00DC61F2"/>
    <w:rsid w:val="00DC6296"/>
    <w:rsid w:val="00DC64FC"/>
    <w:rsid w:val="00DC6595"/>
    <w:rsid w:val="00DC65EA"/>
    <w:rsid w:val="00DC6665"/>
    <w:rsid w:val="00DC6D3E"/>
    <w:rsid w:val="00DC6E54"/>
    <w:rsid w:val="00DC7109"/>
    <w:rsid w:val="00DC713F"/>
    <w:rsid w:val="00DC7163"/>
    <w:rsid w:val="00DC7207"/>
    <w:rsid w:val="00DC7351"/>
    <w:rsid w:val="00DC735A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5B"/>
    <w:rsid w:val="00DD016C"/>
    <w:rsid w:val="00DD039E"/>
    <w:rsid w:val="00DD0498"/>
    <w:rsid w:val="00DD0860"/>
    <w:rsid w:val="00DD0A6F"/>
    <w:rsid w:val="00DD0AA9"/>
    <w:rsid w:val="00DD0BA5"/>
    <w:rsid w:val="00DD0C6B"/>
    <w:rsid w:val="00DD0C99"/>
    <w:rsid w:val="00DD0D85"/>
    <w:rsid w:val="00DD0EDD"/>
    <w:rsid w:val="00DD1087"/>
    <w:rsid w:val="00DD1159"/>
    <w:rsid w:val="00DD14A0"/>
    <w:rsid w:val="00DD14B5"/>
    <w:rsid w:val="00DD17F9"/>
    <w:rsid w:val="00DD1848"/>
    <w:rsid w:val="00DD194F"/>
    <w:rsid w:val="00DD1953"/>
    <w:rsid w:val="00DD19E5"/>
    <w:rsid w:val="00DD1C00"/>
    <w:rsid w:val="00DD1EA0"/>
    <w:rsid w:val="00DD222D"/>
    <w:rsid w:val="00DD2576"/>
    <w:rsid w:val="00DD25BA"/>
    <w:rsid w:val="00DD26FD"/>
    <w:rsid w:val="00DD271B"/>
    <w:rsid w:val="00DD281C"/>
    <w:rsid w:val="00DD285D"/>
    <w:rsid w:val="00DD2B8C"/>
    <w:rsid w:val="00DD2BBF"/>
    <w:rsid w:val="00DD2F38"/>
    <w:rsid w:val="00DD2F7E"/>
    <w:rsid w:val="00DD303A"/>
    <w:rsid w:val="00DD31B8"/>
    <w:rsid w:val="00DD3214"/>
    <w:rsid w:val="00DD329C"/>
    <w:rsid w:val="00DD3321"/>
    <w:rsid w:val="00DD3641"/>
    <w:rsid w:val="00DD3860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AE1"/>
    <w:rsid w:val="00DD4DA4"/>
    <w:rsid w:val="00DD4F0F"/>
    <w:rsid w:val="00DD51B3"/>
    <w:rsid w:val="00DD51E5"/>
    <w:rsid w:val="00DD51EA"/>
    <w:rsid w:val="00DD5450"/>
    <w:rsid w:val="00DD56F6"/>
    <w:rsid w:val="00DD58CA"/>
    <w:rsid w:val="00DD590F"/>
    <w:rsid w:val="00DD5929"/>
    <w:rsid w:val="00DD5A90"/>
    <w:rsid w:val="00DD5C2D"/>
    <w:rsid w:val="00DD5C8D"/>
    <w:rsid w:val="00DD5E7A"/>
    <w:rsid w:val="00DD612F"/>
    <w:rsid w:val="00DD662F"/>
    <w:rsid w:val="00DD668E"/>
    <w:rsid w:val="00DD6723"/>
    <w:rsid w:val="00DD6981"/>
    <w:rsid w:val="00DD6F24"/>
    <w:rsid w:val="00DD6F49"/>
    <w:rsid w:val="00DD6F5B"/>
    <w:rsid w:val="00DD703E"/>
    <w:rsid w:val="00DD7049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AD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0F90"/>
    <w:rsid w:val="00DE1028"/>
    <w:rsid w:val="00DE10E2"/>
    <w:rsid w:val="00DE10FD"/>
    <w:rsid w:val="00DE1148"/>
    <w:rsid w:val="00DE1289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723"/>
    <w:rsid w:val="00DE2754"/>
    <w:rsid w:val="00DE2C0F"/>
    <w:rsid w:val="00DE2CFD"/>
    <w:rsid w:val="00DE2EA5"/>
    <w:rsid w:val="00DE311D"/>
    <w:rsid w:val="00DE3497"/>
    <w:rsid w:val="00DE3593"/>
    <w:rsid w:val="00DE39CB"/>
    <w:rsid w:val="00DE3B8D"/>
    <w:rsid w:val="00DE3BFC"/>
    <w:rsid w:val="00DE3C3A"/>
    <w:rsid w:val="00DE3CB9"/>
    <w:rsid w:val="00DE3D27"/>
    <w:rsid w:val="00DE3D40"/>
    <w:rsid w:val="00DE3E4C"/>
    <w:rsid w:val="00DE404A"/>
    <w:rsid w:val="00DE4081"/>
    <w:rsid w:val="00DE421F"/>
    <w:rsid w:val="00DE42B2"/>
    <w:rsid w:val="00DE4310"/>
    <w:rsid w:val="00DE435E"/>
    <w:rsid w:val="00DE440A"/>
    <w:rsid w:val="00DE4433"/>
    <w:rsid w:val="00DE44AF"/>
    <w:rsid w:val="00DE4552"/>
    <w:rsid w:val="00DE457A"/>
    <w:rsid w:val="00DE45ED"/>
    <w:rsid w:val="00DE462B"/>
    <w:rsid w:val="00DE4940"/>
    <w:rsid w:val="00DE4AEF"/>
    <w:rsid w:val="00DE4B49"/>
    <w:rsid w:val="00DE4B8D"/>
    <w:rsid w:val="00DE4BAA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796"/>
    <w:rsid w:val="00DE5833"/>
    <w:rsid w:val="00DE585D"/>
    <w:rsid w:val="00DE5945"/>
    <w:rsid w:val="00DE5A46"/>
    <w:rsid w:val="00DE5C1D"/>
    <w:rsid w:val="00DE5D82"/>
    <w:rsid w:val="00DE60E2"/>
    <w:rsid w:val="00DE61BB"/>
    <w:rsid w:val="00DE62E1"/>
    <w:rsid w:val="00DE6459"/>
    <w:rsid w:val="00DE679E"/>
    <w:rsid w:val="00DE67F3"/>
    <w:rsid w:val="00DE698A"/>
    <w:rsid w:val="00DE69DF"/>
    <w:rsid w:val="00DE6C5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18A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9A3"/>
    <w:rsid w:val="00DF1CF8"/>
    <w:rsid w:val="00DF1FC9"/>
    <w:rsid w:val="00DF20BE"/>
    <w:rsid w:val="00DF21EE"/>
    <w:rsid w:val="00DF2323"/>
    <w:rsid w:val="00DF233C"/>
    <w:rsid w:val="00DF2698"/>
    <w:rsid w:val="00DF2A3D"/>
    <w:rsid w:val="00DF2D4E"/>
    <w:rsid w:val="00DF3188"/>
    <w:rsid w:val="00DF356E"/>
    <w:rsid w:val="00DF35DC"/>
    <w:rsid w:val="00DF3753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5D7"/>
    <w:rsid w:val="00DF57B4"/>
    <w:rsid w:val="00DF5A47"/>
    <w:rsid w:val="00DF5CC0"/>
    <w:rsid w:val="00DF5CEA"/>
    <w:rsid w:val="00DF5E48"/>
    <w:rsid w:val="00DF5ECE"/>
    <w:rsid w:val="00DF6251"/>
    <w:rsid w:val="00DF6611"/>
    <w:rsid w:val="00DF6630"/>
    <w:rsid w:val="00DF6695"/>
    <w:rsid w:val="00DF689F"/>
    <w:rsid w:val="00DF6A49"/>
    <w:rsid w:val="00DF6AAE"/>
    <w:rsid w:val="00DF6CDD"/>
    <w:rsid w:val="00DF71FA"/>
    <w:rsid w:val="00DF7220"/>
    <w:rsid w:val="00DF7264"/>
    <w:rsid w:val="00DF72BD"/>
    <w:rsid w:val="00DF72E5"/>
    <w:rsid w:val="00DF7371"/>
    <w:rsid w:val="00DF75CF"/>
    <w:rsid w:val="00DF7731"/>
    <w:rsid w:val="00DF78DA"/>
    <w:rsid w:val="00DF7957"/>
    <w:rsid w:val="00DF798D"/>
    <w:rsid w:val="00DF7A10"/>
    <w:rsid w:val="00DF7C1B"/>
    <w:rsid w:val="00E00004"/>
    <w:rsid w:val="00E00189"/>
    <w:rsid w:val="00E002B6"/>
    <w:rsid w:val="00E002EC"/>
    <w:rsid w:val="00E0036B"/>
    <w:rsid w:val="00E0039A"/>
    <w:rsid w:val="00E0074B"/>
    <w:rsid w:val="00E00773"/>
    <w:rsid w:val="00E008CD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AEB"/>
    <w:rsid w:val="00E01BCF"/>
    <w:rsid w:val="00E01C9C"/>
    <w:rsid w:val="00E01F3D"/>
    <w:rsid w:val="00E01F4B"/>
    <w:rsid w:val="00E02023"/>
    <w:rsid w:val="00E0212C"/>
    <w:rsid w:val="00E02140"/>
    <w:rsid w:val="00E02218"/>
    <w:rsid w:val="00E02414"/>
    <w:rsid w:val="00E02465"/>
    <w:rsid w:val="00E0257E"/>
    <w:rsid w:val="00E02696"/>
    <w:rsid w:val="00E02744"/>
    <w:rsid w:val="00E02795"/>
    <w:rsid w:val="00E02944"/>
    <w:rsid w:val="00E02A63"/>
    <w:rsid w:val="00E02B52"/>
    <w:rsid w:val="00E02CA2"/>
    <w:rsid w:val="00E02EF9"/>
    <w:rsid w:val="00E02F8F"/>
    <w:rsid w:val="00E0337E"/>
    <w:rsid w:val="00E033DC"/>
    <w:rsid w:val="00E03450"/>
    <w:rsid w:val="00E0350C"/>
    <w:rsid w:val="00E035E6"/>
    <w:rsid w:val="00E036B1"/>
    <w:rsid w:val="00E03C06"/>
    <w:rsid w:val="00E03C29"/>
    <w:rsid w:val="00E03E39"/>
    <w:rsid w:val="00E03F38"/>
    <w:rsid w:val="00E03FE7"/>
    <w:rsid w:val="00E0403C"/>
    <w:rsid w:val="00E0411C"/>
    <w:rsid w:val="00E04132"/>
    <w:rsid w:val="00E041CF"/>
    <w:rsid w:val="00E044C7"/>
    <w:rsid w:val="00E0465C"/>
    <w:rsid w:val="00E0478A"/>
    <w:rsid w:val="00E0479C"/>
    <w:rsid w:val="00E047CE"/>
    <w:rsid w:val="00E04975"/>
    <w:rsid w:val="00E04A09"/>
    <w:rsid w:val="00E04B9B"/>
    <w:rsid w:val="00E04BC3"/>
    <w:rsid w:val="00E04D4B"/>
    <w:rsid w:val="00E04D6B"/>
    <w:rsid w:val="00E04EF1"/>
    <w:rsid w:val="00E05045"/>
    <w:rsid w:val="00E051A9"/>
    <w:rsid w:val="00E051CA"/>
    <w:rsid w:val="00E051EF"/>
    <w:rsid w:val="00E051FD"/>
    <w:rsid w:val="00E0522C"/>
    <w:rsid w:val="00E0536A"/>
    <w:rsid w:val="00E0550A"/>
    <w:rsid w:val="00E0577F"/>
    <w:rsid w:val="00E057BE"/>
    <w:rsid w:val="00E05846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A97"/>
    <w:rsid w:val="00E06BB0"/>
    <w:rsid w:val="00E06BBD"/>
    <w:rsid w:val="00E06EA1"/>
    <w:rsid w:val="00E07192"/>
    <w:rsid w:val="00E07236"/>
    <w:rsid w:val="00E072BA"/>
    <w:rsid w:val="00E074ED"/>
    <w:rsid w:val="00E07527"/>
    <w:rsid w:val="00E07552"/>
    <w:rsid w:val="00E076D4"/>
    <w:rsid w:val="00E07754"/>
    <w:rsid w:val="00E079EE"/>
    <w:rsid w:val="00E07A8B"/>
    <w:rsid w:val="00E07B58"/>
    <w:rsid w:val="00E07BCD"/>
    <w:rsid w:val="00E07E9D"/>
    <w:rsid w:val="00E07F58"/>
    <w:rsid w:val="00E07FC4"/>
    <w:rsid w:val="00E10357"/>
    <w:rsid w:val="00E105B1"/>
    <w:rsid w:val="00E10871"/>
    <w:rsid w:val="00E1087C"/>
    <w:rsid w:val="00E10942"/>
    <w:rsid w:val="00E10976"/>
    <w:rsid w:val="00E109A4"/>
    <w:rsid w:val="00E10A89"/>
    <w:rsid w:val="00E10AF2"/>
    <w:rsid w:val="00E10AF6"/>
    <w:rsid w:val="00E10B16"/>
    <w:rsid w:val="00E10B25"/>
    <w:rsid w:val="00E10C2C"/>
    <w:rsid w:val="00E10CBF"/>
    <w:rsid w:val="00E10D3C"/>
    <w:rsid w:val="00E11107"/>
    <w:rsid w:val="00E11306"/>
    <w:rsid w:val="00E1145B"/>
    <w:rsid w:val="00E11532"/>
    <w:rsid w:val="00E11573"/>
    <w:rsid w:val="00E11586"/>
    <w:rsid w:val="00E1164A"/>
    <w:rsid w:val="00E1169E"/>
    <w:rsid w:val="00E11743"/>
    <w:rsid w:val="00E11887"/>
    <w:rsid w:val="00E1199F"/>
    <w:rsid w:val="00E11A3E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0A"/>
    <w:rsid w:val="00E12F2B"/>
    <w:rsid w:val="00E12FB9"/>
    <w:rsid w:val="00E13291"/>
    <w:rsid w:val="00E132A9"/>
    <w:rsid w:val="00E132E7"/>
    <w:rsid w:val="00E13340"/>
    <w:rsid w:val="00E133BF"/>
    <w:rsid w:val="00E135AA"/>
    <w:rsid w:val="00E1369A"/>
    <w:rsid w:val="00E137DA"/>
    <w:rsid w:val="00E13879"/>
    <w:rsid w:val="00E13A07"/>
    <w:rsid w:val="00E13B7B"/>
    <w:rsid w:val="00E13F3F"/>
    <w:rsid w:val="00E13F56"/>
    <w:rsid w:val="00E141E4"/>
    <w:rsid w:val="00E141F9"/>
    <w:rsid w:val="00E14541"/>
    <w:rsid w:val="00E145FC"/>
    <w:rsid w:val="00E1462E"/>
    <w:rsid w:val="00E14710"/>
    <w:rsid w:val="00E14A19"/>
    <w:rsid w:val="00E14B0A"/>
    <w:rsid w:val="00E14BAC"/>
    <w:rsid w:val="00E14C2C"/>
    <w:rsid w:val="00E14C3A"/>
    <w:rsid w:val="00E150F0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43C"/>
    <w:rsid w:val="00E1650D"/>
    <w:rsid w:val="00E16929"/>
    <w:rsid w:val="00E16967"/>
    <w:rsid w:val="00E169C8"/>
    <w:rsid w:val="00E16B81"/>
    <w:rsid w:val="00E16C68"/>
    <w:rsid w:val="00E16C87"/>
    <w:rsid w:val="00E16D10"/>
    <w:rsid w:val="00E1705E"/>
    <w:rsid w:val="00E17269"/>
    <w:rsid w:val="00E172F9"/>
    <w:rsid w:val="00E1748F"/>
    <w:rsid w:val="00E175EC"/>
    <w:rsid w:val="00E176C1"/>
    <w:rsid w:val="00E17877"/>
    <w:rsid w:val="00E17AD0"/>
    <w:rsid w:val="00E17BC6"/>
    <w:rsid w:val="00E17C57"/>
    <w:rsid w:val="00E17D5B"/>
    <w:rsid w:val="00E17D8F"/>
    <w:rsid w:val="00E17FC4"/>
    <w:rsid w:val="00E20003"/>
    <w:rsid w:val="00E2000D"/>
    <w:rsid w:val="00E200BB"/>
    <w:rsid w:val="00E20149"/>
    <w:rsid w:val="00E201E2"/>
    <w:rsid w:val="00E20542"/>
    <w:rsid w:val="00E2059B"/>
    <w:rsid w:val="00E20636"/>
    <w:rsid w:val="00E20756"/>
    <w:rsid w:val="00E2081E"/>
    <w:rsid w:val="00E20899"/>
    <w:rsid w:val="00E20B5C"/>
    <w:rsid w:val="00E20CFF"/>
    <w:rsid w:val="00E20D54"/>
    <w:rsid w:val="00E21237"/>
    <w:rsid w:val="00E21402"/>
    <w:rsid w:val="00E214C6"/>
    <w:rsid w:val="00E2165D"/>
    <w:rsid w:val="00E216FE"/>
    <w:rsid w:val="00E217DB"/>
    <w:rsid w:val="00E21985"/>
    <w:rsid w:val="00E21ACC"/>
    <w:rsid w:val="00E21B20"/>
    <w:rsid w:val="00E21B36"/>
    <w:rsid w:val="00E21B81"/>
    <w:rsid w:val="00E21E0F"/>
    <w:rsid w:val="00E21EA0"/>
    <w:rsid w:val="00E21ED2"/>
    <w:rsid w:val="00E21F33"/>
    <w:rsid w:val="00E22270"/>
    <w:rsid w:val="00E2233A"/>
    <w:rsid w:val="00E224B9"/>
    <w:rsid w:val="00E2276A"/>
    <w:rsid w:val="00E228DD"/>
    <w:rsid w:val="00E22A52"/>
    <w:rsid w:val="00E22B40"/>
    <w:rsid w:val="00E22EBB"/>
    <w:rsid w:val="00E23253"/>
    <w:rsid w:val="00E23329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8F6"/>
    <w:rsid w:val="00E24A2B"/>
    <w:rsid w:val="00E24B8A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9D3"/>
    <w:rsid w:val="00E25AC5"/>
    <w:rsid w:val="00E25B30"/>
    <w:rsid w:val="00E25E36"/>
    <w:rsid w:val="00E26164"/>
    <w:rsid w:val="00E2638F"/>
    <w:rsid w:val="00E264A4"/>
    <w:rsid w:val="00E26817"/>
    <w:rsid w:val="00E26AA8"/>
    <w:rsid w:val="00E26B0B"/>
    <w:rsid w:val="00E26B55"/>
    <w:rsid w:val="00E26CD8"/>
    <w:rsid w:val="00E270B9"/>
    <w:rsid w:val="00E2717A"/>
    <w:rsid w:val="00E27203"/>
    <w:rsid w:val="00E272E6"/>
    <w:rsid w:val="00E273CD"/>
    <w:rsid w:val="00E275A4"/>
    <w:rsid w:val="00E27813"/>
    <w:rsid w:val="00E27B96"/>
    <w:rsid w:val="00E27CB9"/>
    <w:rsid w:val="00E27D59"/>
    <w:rsid w:val="00E27DF7"/>
    <w:rsid w:val="00E27F6A"/>
    <w:rsid w:val="00E3059A"/>
    <w:rsid w:val="00E305F9"/>
    <w:rsid w:val="00E30620"/>
    <w:rsid w:val="00E30649"/>
    <w:rsid w:val="00E3065C"/>
    <w:rsid w:val="00E308C1"/>
    <w:rsid w:val="00E3090F"/>
    <w:rsid w:val="00E30B22"/>
    <w:rsid w:val="00E30C78"/>
    <w:rsid w:val="00E30E2D"/>
    <w:rsid w:val="00E30F07"/>
    <w:rsid w:val="00E30FB8"/>
    <w:rsid w:val="00E3109B"/>
    <w:rsid w:val="00E311EF"/>
    <w:rsid w:val="00E31201"/>
    <w:rsid w:val="00E31374"/>
    <w:rsid w:val="00E31788"/>
    <w:rsid w:val="00E3182A"/>
    <w:rsid w:val="00E3216E"/>
    <w:rsid w:val="00E3220B"/>
    <w:rsid w:val="00E3225B"/>
    <w:rsid w:val="00E32291"/>
    <w:rsid w:val="00E323B7"/>
    <w:rsid w:val="00E32614"/>
    <w:rsid w:val="00E32623"/>
    <w:rsid w:val="00E32672"/>
    <w:rsid w:val="00E3285F"/>
    <w:rsid w:val="00E32ABC"/>
    <w:rsid w:val="00E32ACF"/>
    <w:rsid w:val="00E32AFF"/>
    <w:rsid w:val="00E32DD0"/>
    <w:rsid w:val="00E32EB2"/>
    <w:rsid w:val="00E32EBB"/>
    <w:rsid w:val="00E32FA8"/>
    <w:rsid w:val="00E32FF8"/>
    <w:rsid w:val="00E331E2"/>
    <w:rsid w:val="00E332D6"/>
    <w:rsid w:val="00E3353D"/>
    <w:rsid w:val="00E336BE"/>
    <w:rsid w:val="00E337F4"/>
    <w:rsid w:val="00E338CE"/>
    <w:rsid w:val="00E338F4"/>
    <w:rsid w:val="00E33A73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3F4"/>
    <w:rsid w:val="00E35690"/>
    <w:rsid w:val="00E357B5"/>
    <w:rsid w:val="00E35848"/>
    <w:rsid w:val="00E35A06"/>
    <w:rsid w:val="00E35B61"/>
    <w:rsid w:val="00E35C95"/>
    <w:rsid w:val="00E36470"/>
    <w:rsid w:val="00E3694F"/>
    <w:rsid w:val="00E369B2"/>
    <w:rsid w:val="00E36B7E"/>
    <w:rsid w:val="00E36C46"/>
    <w:rsid w:val="00E36C4A"/>
    <w:rsid w:val="00E36F46"/>
    <w:rsid w:val="00E37084"/>
    <w:rsid w:val="00E3734F"/>
    <w:rsid w:val="00E373DC"/>
    <w:rsid w:val="00E3758E"/>
    <w:rsid w:val="00E3783B"/>
    <w:rsid w:val="00E37868"/>
    <w:rsid w:val="00E37994"/>
    <w:rsid w:val="00E37F4D"/>
    <w:rsid w:val="00E37FBE"/>
    <w:rsid w:val="00E4003A"/>
    <w:rsid w:val="00E40233"/>
    <w:rsid w:val="00E40318"/>
    <w:rsid w:val="00E405CC"/>
    <w:rsid w:val="00E40618"/>
    <w:rsid w:val="00E407BF"/>
    <w:rsid w:val="00E407FD"/>
    <w:rsid w:val="00E40835"/>
    <w:rsid w:val="00E40A99"/>
    <w:rsid w:val="00E40C0D"/>
    <w:rsid w:val="00E40C95"/>
    <w:rsid w:val="00E40D12"/>
    <w:rsid w:val="00E40E15"/>
    <w:rsid w:val="00E40E2E"/>
    <w:rsid w:val="00E410E0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1FC3"/>
    <w:rsid w:val="00E4204B"/>
    <w:rsid w:val="00E424FC"/>
    <w:rsid w:val="00E42705"/>
    <w:rsid w:val="00E42B9D"/>
    <w:rsid w:val="00E42F74"/>
    <w:rsid w:val="00E42FE8"/>
    <w:rsid w:val="00E431D0"/>
    <w:rsid w:val="00E432EB"/>
    <w:rsid w:val="00E43582"/>
    <w:rsid w:val="00E4364D"/>
    <w:rsid w:val="00E4372C"/>
    <w:rsid w:val="00E43907"/>
    <w:rsid w:val="00E43A5B"/>
    <w:rsid w:val="00E43AD3"/>
    <w:rsid w:val="00E43B33"/>
    <w:rsid w:val="00E441C7"/>
    <w:rsid w:val="00E4429A"/>
    <w:rsid w:val="00E442C2"/>
    <w:rsid w:val="00E44462"/>
    <w:rsid w:val="00E44566"/>
    <w:rsid w:val="00E446E4"/>
    <w:rsid w:val="00E44967"/>
    <w:rsid w:val="00E449BE"/>
    <w:rsid w:val="00E449C3"/>
    <w:rsid w:val="00E44A45"/>
    <w:rsid w:val="00E44B4D"/>
    <w:rsid w:val="00E44D0E"/>
    <w:rsid w:val="00E44ED3"/>
    <w:rsid w:val="00E44FDD"/>
    <w:rsid w:val="00E4533B"/>
    <w:rsid w:val="00E4564E"/>
    <w:rsid w:val="00E456AA"/>
    <w:rsid w:val="00E459E0"/>
    <w:rsid w:val="00E45AE4"/>
    <w:rsid w:val="00E45C72"/>
    <w:rsid w:val="00E45ECC"/>
    <w:rsid w:val="00E46249"/>
    <w:rsid w:val="00E462BC"/>
    <w:rsid w:val="00E46323"/>
    <w:rsid w:val="00E46331"/>
    <w:rsid w:val="00E464E5"/>
    <w:rsid w:val="00E46678"/>
    <w:rsid w:val="00E466B2"/>
    <w:rsid w:val="00E46C7E"/>
    <w:rsid w:val="00E46F15"/>
    <w:rsid w:val="00E470E1"/>
    <w:rsid w:val="00E47227"/>
    <w:rsid w:val="00E47616"/>
    <w:rsid w:val="00E4772F"/>
    <w:rsid w:val="00E47F03"/>
    <w:rsid w:val="00E47F28"/>
    <w:rsid w:val="00E50027"/>
    <w:rsid w:val="00E503CE"/>
    <w:rsid w:val="00E50528"/>
    <w:rsid w:val="00E5061A"/>
    <w:rsid w:val="00E50763"/>
    <w:rsid w:val="00E50929"/>
    <w:rsid w:val="00E50A15"/>
    <w:rsid w:val="00E50A22"/>
    <w:rsid w:val="00E50ACE"/>
    <w:rsid w:val="00E50FA8"/>
    <w:rsid w:val="00E50FAE"/>
    <w:rsid w:val="00E51017"/>
    <w:rsid w:val="00E51049"/>
    <w:rsid w:val="00E510A2"/>
    <w:rsid w:val="00E51201"/>
    <w:rsid w:val="00E51377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877"/>
    <w:rsid w:val="00E528DC"/>
    <w:rsid w:val="00E52A06"/>
    <w:rsid w:val="00E52A2B"/>
    <w:rsid w:val="00E52B07"/>
    <w:rsid w:val="00E52B83"/>
    <w:rsid w:val="00E52C08"/>
    <w:rsid w:val="00E52EBA"/>
    <w:rsid w:val="00E531F6"/>
    <w:rsid w:val="00E531FB"/>
    <w:rsid w:val="00E53428"/>
    <w:rsid w:val="00E534A6"/>
    <w:rsid w:val="00E5369E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2A"/>
    <w:rsid w:val="00E550A5"/>
    <w:rsid w:val="00E55104"/>
    <w:rsid w:val="00E554FF"/>
    <w:rsid w:val="00E55544"/>
    <w:rsid w:val="00E55573"/>
    <w:rsid w:val="00E555AB"/>
    <w:rsid w:val="00E55696"/>
    <w:rsid w:val="00E558A3"/>
    <w:rsid w:val="00E558F4"/>
    <w:rsid w:val="00E55908"/>
    <w:rsid w:val="00E559CB"/>
    <w:rsid w:val="00E55AAD"/>
    <w:rsid w:val="00E56009"/>
    <w:rsid w:val="00E56084"/>
    <w:rsid w:val="00E56141"/>
    <w:rsid w:val="00E56362"/>
    <w:rsid w:val="00E565E8"/>
    <w:rsid w:val="00E56626"/>
    <w:rsid w:val="00E569F5"/>
    <w:rsid w:val="00E56FC3"/>
    <w:rsid w:val="00E575CF"/>
    <w:rsid w:val="00E576BA"/>
    <w:rsid w:val="00E57AE7"/>
    <w:rsid w:val="00E57B88"/>
    <w:rsid w:val="00E57BA5"/>
    <w:rsid w:val="00E57D4C"/>
    <w:rsid w:val="00E57DA7"/>
    <w:rsid w:val="00E57F2E"/>
    <w:rsid w:val="00E60179"/>
    <w:rsid w:val="00E601AE"/>
    <w:rsid w:val="00E601FF"/>
    <w:rsid w:val="00E602FD"/>
    <w:rsid w:val="00E6036C"/>
    <w:rsid w:val="00E603A1"/>
    <w:rsid w:val="00E60591"/>
    <w:rsid w:val="00E60780"/>
    <w:rsid w:val="00E60805"/>
    <w:rsid w:val="00E60BD9"/>
    <w:rsid w:val="00E60DE4"/>
    <w:rsid w:val="00E60EC7"/>
    <w:rsid w:val="00E60ECD"/>
    <w:rsid w:val="00E60F22"/>
    <w:rsid w:val="00E60F8A"/>
    <w:rsid w:val="00E6101A"/>
    <w:rsid w:val="00E610FA"/>
    <w:rsid w:val="00E6115A"/>
    <w:rsid w:val="00E61387"/>
    <w:rsid w:val="00E615ED"/>
    <w:rsid w:val="00E61AD9"/>
    <w:rsid w:val="00E61B6C"/>
    <w:rsid w:val="00E61CB6"/>
    <w:rsid w:val="00E61DDE"/>
    <w:rsid w:val="00E6209A"/>
    <w:rsid w:val="00E621F4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64F"/>
    <w:rsid w:val="00E63725"/>
    <w:rsid w:val="00E63805"/>
    <w:rsid w:val="00E638D0"/>
    <w:rsid w:val="00E639AF"/>
    <w:rsid w:val="00E63B5D"/>
    <w:rsid w:val="00E63E3D"/>
    <w:rsid w:val="00E63F1A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2CF"/>
    <w:rsid w:val="00E6562D"/>
    <w:rsid w:val="00E65634"/>
    <w:rsid w:val="00E656A9"/>
    <w:rsid w:val="00E65D32"/>
    <w:rsid w:val="00E65E56"/>
    <w:rsid w:val="00E65E61"/>
    <w:rsid w:val="00E66015"/>
    <w:rsid w:val="00E6603C"/>
    <w:rsid w:val="00E6609D"/>
    <w:rsid w:val="00E660A7"/>
    <w:rsid w:val="00E66289"/>
    <w:rsid w:val="00E662A0"/>
    <w:rsid w:val="00E6641D"/>
    <w:rsid w:val="00E66453"/>
    <w:rsid w:val="00E6666C"/>
    <w:rsid w:val="00E66A5D"/>
    <w:rsid w:val="00E66D77"/>
    <w:rsid w:val="00E66EFD"/>
    <w:rsid w:val="00E66FC8"/>
    <w:rsid w:val="00E673C1"/>
    <w:rsid w:val="00E67406"/>
    <w:rsid w:val="00E6744D"/>
    <w:rsid w:val="00E676FE"/>
    <w:rsid w:val="00E677AE"/>
    <w:rsid w:val="00E67A30"/>
    <w:rsid w:val="00E67AA5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6FC"/>
    <w:rsid w:val="00E70700"/>
    <w:rsid w:val="00E707F9"/>
    <w:rsid w:val="00E7086B"/>
    <w:rsid w:val="00E708E9"/>
    <w:rsid w:val="00E70C85"/>
    <w:rsid w:val="00E70C9A"/>
    <w:rsid w:val="00E70F16"/>
    <w:rsid w:val="00E70F2F"/>
    <w:rsid w:val="00E7123A"/>
    <w:rsid w:val="00E71550"/>
    <w:rsid w:val="00E71670"/>
    <w:rsid w:val="00E719A6"/>
    <w:rsid w:val="00E71B14"/>
    <w:rsid w:val="00E71DB2"/>
    <w:rsid w:val="00E71E68"/>
    <w:rsid w:val="00E720AE"/>
    <w:rsid w:val="00E720DF"/>
    <w:rsid w:val="00E72216"/>
    <w:rsid w:val="00E72467"/>
    <w:rsid w:val="00E7249F"/>
    <w:rsid w:val="00E72601"/>
    <w:rsid w:val="00E72703"/>
    <w:rsid w:val="00E72A31"/>
    <w:rsid w:val="00E72B6F"/>
    <w:rsid w:val="00E72B74"/>
    <w:rsid w:val="00E72EB2"/>
    <w:rsid w:val="00E72F55"/>
    <w:rsid w:val="00E73512"/>
    <w:rsid w:val="00E73702"/>
    <w:rsid w:val="00E73ACA"/>
    <w:rsid w:val="00E73B7F"/>
    <w:rsid w:val="00E73DD5"/>
    <w:rsid w:val="00E73EB3"/>
    <w:rsid w:val="00E73EC6"/>
    <w:rsid w:val="00E741B6"/>
    <w:rsid w:val="00E744B7"/>
    <w:rsid w:val="00E744D0"/>
    <w:rsid w:val="00E74743"/>
    <w:rsid w:val="00E74AFB"/>
    <w:rsid w:val="00E74C64"/>
    <w:rsid w:val="00E74FE8"/>
    <w:rsid w:val="00E75112"/>
    <w:rsid w:val="00E752F3"/>
    <w:rsid w:val="00E75330"/>
    <w:rsid w:val="00E7543E"/>
    <w:rsid w:val="00E75665"/>
    <w:rsid w:val="00E758CC"/>
    <w:rsid w:val="00E75C2F"/>
    <w:rsid w:val="00E75CBE"/>
    <w:rsid w:val="00E75E12"/>
    <w:rsid w:val="00E76136"/>
    <w:rsid w:val="00E764F8"/>
    <w:rsid w:val="00E76626"/>
    <w:rsid w:val="00E76F7B"/>
    <w:rsid w:val="00E76FA0"/>
    <w:rsid w:val="00E77071"/>
    <w:rsid w:val="00E7732E"/>
    <w:rsid w:val="00E77414"/>
    <w:rsid w:val="00E7741D"/>
    <w:rsid w:val="00E7764B"/>
    <w:rsid w:val="00E778AC"/>
    <w:rsid w:val="00E7792A"/>
    <w:rsid w:val="00E77A8D"/>
    <w:rsid w:val="00E77FE3"/>
    <w:rsid w:val="00E800C6"/>
    <w:rsid w:val="00E800E3"/>
    <w:rsid w:val="00E80157"/>
    <w:rsid w:val="00E801A6"/>
    <w:rsid w:val="00E8029C"/>
    <w:rsid w:val="00E802E0"/>
    <w:rsid w:val="00E802E5"/>
    <w:rsid w:val="00E80346"/>
    <w:rsid w:val="00E80396"/>
    <w:rsid w:val="00E805E0"/>
    <w:rsid w:val="00E8078E"/>
    <w:rsid w:val="00E807A3"/>
    <w:rsid w:val="00E807DF"/>
    <w:rsid w:val="00E808CA"/>
    <w:rsid w:val="00E80BDB"/>
    <w:rsid w:val="00E80EB8"/>
    <w:rsid w:val="00E810E5"/>
    <w:rsid w:val="00E8141F"/>
    <w:rsid w:val="00E8150A"/>
    <w:rsid w:val="00E815A4"/>
    <w:rsid w:val="00E817FE"/>
    <w:rsid w:val="00E819B9"/>
    <w:rsid w:val="00E82186"/>
    <w:rsid w:val="00E827E0"/>
    <w:rsid w:val="00E82A80"/>
    <w:rsid w:val="00E82B0D"/>
    <w:rsid w:val="00E82F9B"/>
    <w:rsid w:val="00E83060"/>
    <w:rsid w:val="00E8310C"/>
    <w:rsid w:val="00E831FC"/>
    <w:rsid w:val="00E83240"/>
    <w:rsid w:val="00E83428"/>
    <w:rsid w:val="00E834CD"/>
    <w:rsid w:val="00E83A92"/>
    <w:rsid w:val="00E83C00"/>
    <w:rsid w:val="00E83C2F"/>
    <w:rsid w:val="00E83C4D"/>
    <w:rsid w:val="00E83C4E"/>
    <w:rsid w:val="00E83D71"/>
    <w:rsid w:val="00E83DB2"/>
    <w:rsid w:val="00E83DE4"/>
    <w:rsid w:val="00E83FDD"/>
    <w:rsid w:val="00E84134"/>
    <w:rsid w:val="00E841BA"/>
    <w:rsid w:val="00E84229"/>
    <w:rsid w:val="00E84392"/>
    <w:rsid w:val="00E843E0"/>
    <w:rsid w:val="00E84480"/>
    <w:rsid w:val="00E84494"/>
    <w:rsid w:val="00E84499"/>
    <w:rsid w:val="00E84778"/>
    <w:rsid w:val="00E848CC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913"/>
    <w:rsid w:val="00E85ABE"/>
    <w:rsid w:val="00E85C78"/>
    <w:rsid w:val="00E85E1E"/>
    <w:rsid w:val="00E85E77"/>
    <w:rsid w:val="00E85EF5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E1"/>
    <w:rsid w:val="00E86AF7"/>
    <w:rsid w:val="00E86BAC"/>
    <w:rsid w:val="00E86CC5"/>
    <w:rsid w:val="00E86E4E"/>
    <w:rsid w:val="00E86E66"/>
    <w:rsid w:val="00E86EB9"/>
    <w:rsid w:val="00E87334"/>
    <w:rsid w:val="00E873A9"/>
    <w:rsid w:val="00E873C3"/>
    <w:rsid w:val="00E873F8"/>
    <w:rsid w:val="00E8759E"/>
    <w:rsid w:val="00E8765C"/>
    <w:rsid w:val="00E87B05"/>
    <w:rsid w:val="00E87D45"/>
    <w:rsid w:val="00E87D4B"/>
    <w:rsid w:val="00E87D98"/>
    <w:rsid w:val="00E87DED"/>
    <w:rsid w:val="00E87E5F"/>
    <w:rsid w:val="00E901CB"/>
    <w:rsid w:val="00E901EC"/>
    <w:rsid w:val="00E90835"/>
    <w:rsid w:val="00E90926"/>
    <w:rsid w:val="00E909DE"/>
    <w:rsid w:val="00E90BBB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D42"/>
    <w:rsid w:val="00E920D7"/>
    <w:rsid w:val="00E920FD"/>
    <w:rsid w:val="00E9213F"/>
    <w:rsid w:val="00E92165"/>
    <w:rsid w:val="00E92399"/>
    <w:rsid w:val="00E923F3"/>
    <w:rsid w:val="00E9249A"/>
    <w:rsid w:val="00E926DF"/>
    <w:rsid w:val="00E927BF"/>
    <w:rsid w:val="00E92A8E"/>
    <w:rsid w:val="00E92ABB"/>
    <w:rsid w:val="00E92ABD"/>
    <w:rsid w:val="00E92BBD"/>
    <w:rsid w:val="00E92DCD"/>
    <w:rsid w:val="00E92E75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A82"/>
    <w:rsid w:val="00E94BBA"/>
    <w:rsid w:val="00E95090"/>
    <w:rsid w:val="00E9553E"/>
    <w:rsid w:val="00E95628"/>
    <w:rsid w:val="00E9571F"/>
    <w:rsid w:val="00E95B31"/>
    <w:rsid w:val="00E95B74"/>
    <w:rsid w:val="00E95D11"/>
    <w:rsid w:val="00E95DAB"/>
    <w:rsid w:val="00E96099"/>
    <w:rsid w:val="00E960AB"/>
    <w:rsid w:val="00E962ED"/>
    <w:rsid w:val="00E9643E"/>
    <w:rsid w:val="00E9652E"/>
    <w:rsid w:val="00E9676C"/>
    <w:rsid w:val="00E967C3"/>
    <w:rsid w:val="00E968B0"/>
    <w:rsid w:val="00E969E5"/>
    <w:rsid w:val="00E96A46"/>
    <w:rsid w:val="00E96CD2"/>
    <w:rsid w:val="00E96CE4"/>
    <w:rsid w:val="00E96EF7"/>
    <w:rsid w:val="00E96EFB"/>
    <w:rsid w:val="00E96F82"/>
    <w:rsid w:val="00E96FB4"/>
    <w:rsid w:val="00E972A9"/>
    <w:rsid w:val="00E97357"/>
    <w:rsid w:val="00E973AA"/>
    <w:rsid w:val="00E9754E"/>
    <w:rsid w:val="00E9761E"/>
    <w:rsid w:val="00E97883"/>
    <w:rsid w:val="00E978BE"/>
    <w:rsid w:val="00E97AEC"/>
    <w:rsid w:val="00E97CCE"/>
    <w:rsid w:val="00E97D11"/>
    <w:rsid w:val="00EA012B"/>
    <w:rsid w:val="00EA01ED"/>
    <w:rsid w:val="00EA0264"/>
    <w:rsid w:val="00EA03C8"/>
    <w:rsid w:val="00EA0696"/>
    <w:rsid w:val="00EA071C"/>
    <w:rsid w:val="00EA0ECE"/>
    <w:rsid w:val="00EA1024"/>
    <w:rsid w:val="00EA12F8"/>
    <w:rsid w:val="00EA145B"/>
    <w:rsid w:val="00EA1473"/>
    <w:rsid w:val="00EA15AF"/>
    <w:rsid w:val="00EA161F"/>
    <w:rsid w:val="00EA169D"/>
    <w:rsid w:val="00EA1831"/>
    <w:rsid w:val="00EA18D2"/>
    <w:rsid w:val="00EA1958"/>
    <w:rsid w:val="00EA1B0F"/>
    <w:rsid w:val="00EA1B44"/>
    <w:rsid w:val="00EA1BAB"/>
    <w:rsid w:val="00EA1C8D"/>
    <w:rsid w:val="00EA1CF9"/>
    <w:rsid w:val="00EA1D6E"/>
    <w:rsid w:val="00EA1E1D"/>
    <w:rsid w:val="00EA1E65"/>
    <w:rsid w:val="00EA1EC6"/>
    <w:rsid w:val="00EA21E9"/>
    <w:rsid w:val="00EA2214"/>
    <w:rsid w:val="00EA248E"/>
    <w:rsid w:val="00EA2793"/>
    <w:rsid w:val="00EA2A4A"/>
    <w:rsid w:val="00EA2A8B"/>
    <w:rsid w:val="00EA2BBE"/>
    <w:rsid w:val="00EA2DE3"/>
    <w:rsid w:val="00EA323C"/>
    <w:rsid w:val="00EA3364"/>
    <w:rsid w:val="00EA336D"/>
    <w:rsid w:val="00EA3728"/>
    <w:rsid w:val="00EA39CC"/>
    <w:rsid w:val="00EA39F4"/>
    <w:rsid w:val="00EA3AE5"/>
    <w:rsid w:val="00EA3B3F"/>
    <w:rsid w:val="00EA3B99"/>
    <w:rsid w:val="00EA3C08"/>
    <w:rsid w:val="00EA3D82"/>
    <w:rsid w:val="00EA41DA"/>
    <w:rsid w:val="00EA41EA"/>
    <w:rsid w:val="00EA4285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43"/>
    <w:rsid w:val="00EA4F66"/>
    <w:rsid w:val="00EA4FCE"/>
    <w:rsid w:val="00EA5032"/>
    <w:rsid w:val="00EA5060"/>
    <w:rsid w:val="00EA50BC"/>
    <w:rsid w:val="00EA5392"/>
    <w:rsid w:val="00EA562F"/>
    <w:rsid w:val="00EA57C6"/>
    <w:rsid w:val="00EA5BB2"/>
    <w:rsid w:val="00EA5D6D"/>
    <w:rsid w:val="00EA5DCB"/>
    <w:rsid w:val="00EA6032"/>
    <w:rsid w:val="00EA60D4"/>
    <w:rsid w:val="00EA618F"/>
    <w:rsid w:val="00EA6440"/>
    <w:rsid w:val="00EA658B"/>
    <w:rsid w:val="00EA677A"/>
    <w:rsid w:val="00EA68F3"/>
    <w:rsid w:val="00EA6988"/>
    <w:rsid w:val="00EA6EFB"/>
    <w:rsid w:val="00EA7128"/>
    <w:rsid w:val="00EA7382"/>
    <w:rsid w:val="00EA740D"/>
    <w:rsid w:val="00EA76F0"/>
    <w:rsid w:val="00EA7C9D"/>
    <w:rsid w:val="00EA7D32"/>
    <w:rsid w:val="00EA7DEE"/>
    <w:rsid w:val="00EA7F38"/>
    <w:rsid w:val="00EB008F"/>
    <w:rsid w:val="00EB012D"/>
    <w:rsid w:val="00EB02F7"/>
    <w:rsid w:val="00EB036B"/>
    <w:rsid w:val="00EB043C"/>
    <w:rsid w:val="00EB0561"/>
    <w:rsid w:val="00EB05F3"/>
    <w:rsid w:val="00EB0C3B"/>
    <w:rsid w:val="00EB0C68"/>
    <w:rsid w:val="00EB0CB7"/>
    <w:rsid w:val="00EB0CF0"/>
    <w:rsid w:val="00EB113B"/>
    <w:rsid w:val="00EB13D8"/>
    <w:rsid w:val="00EB1502"/>
    <w:rsid w:val="00EB1638"/>
    <w:rsid w:val="00EB198C"/>
    <w:rsid w:val="00EB1A09"/>
    <w:rsid w:val="00EB1BF6"/>
    <w:rsid w:val="00EB1D31"/>
    <w:rsid w:val="00EB1D5A"/>
    <w:rsid w:val="00EB1F2D"/>
    <w:rsid w:val="00EB1FD4"/>
    <w:rsid w:val="00EB20F3"/>
    <w:rsid w:val="00EB22BB"/>
    <w:rsid w:val="00EB27FB"/>
    <w:rsid w:val="00EB2927"/>
    <w:rsid w:val="00EB36BA"/>
    <w:rsid w:val="00EB38FC"/>
    <w:rsid w:val="00EB39A8"/>
    <w:rsid w:val="00EB3B94"/>
    <w:rsid w:val="00EB3E18"/>
    <w:rsid w:val="00EB3E7C"/>
    <w:rsid w:val="00EB3F62"/>
    <w:rsid w:val="00EB40AE"/>
    <w:rsid w:val="00EB4290"/>
    <w:rsid w:val="00EB43A6"/>
    <w:rsid w:val="00EB467B"/>
    <w:rsid w:val="00EB471B"/>
    <w:rsid w:val="00EB48C4"/>
    <w:rsid w:val="00EB4936"/>
    <w:rsid w:val="00EB4DE6"/>
    <w:rsid w:val="00EB4ED2"/>
    <w:rsid w:val="00EB500B"/>
    <w:rsid w:val="00EB50A1"/>
    <w:rsid w:val="00EB5127"/>
    <w:rsid w:val="00EB51CE"/>
    <w:rsid w:val="00EB5283"/>
    <w:rsid w:val="00EB5296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314"/>
    <w:rsid w:val="00EB64D3"/>
    <w:rsid w:val="00EB65D5"/>
    <w:rsid w:val="00EB6639"/>
    <w:rsid w:val="00EB685A"/>
    <w:rsid w:val="00EB69C8"/>
    <w:rsid w:val="00EB6ACC"/>
    <w:rsid w:val="00EB6B7D"/>
    <w:rsid w:val="00EB6DCF"/>
    <w:rsid w:val="00EB6F25"/>
    <w:rsid w:val="00EB6FC2"/>
    <w:rsid w:val="00EB7008"/>
    <w:rsid w:val="00EB72ED"/>
    <w:rsid w:val="00EB749A"/>
    <w:rsid w:val="00EB7562"/>
    <w:rsid w:val="00EB75B3"/>
    <w:rsid w:val="00EB7821"/>
    <w:rsid w:val="00EB7A58"/>
    <w:rsid w:val="00EB7A9C"/>
    <w:rsid w:val="00EB7F24"/>
    <w:rsid w:val="00EB7FAD"/>
    <w:rsid w:val="00EB7FC6"/>
    <w:rsid w:val="00EC0024"/>
    <w:rsid w:val="00EC0095"/>
    <w:rsid w:val="00EC0366"/>
    <w:rsid w:val="00EC036D"/>
    <w:rsid w:val="00EC0761"/>
    <w:rsid w:val="00EC083D"/>
    <w:rsid w:val="00EC08AD"/>
    <w:rsid w:val="00EC08F6"/>
    <w:rsid w:val="00EC08FB"/>
    <w:rsid w:val="00EC0B81"/>
    <w:rsid w:val="00EC1059"/>
    <w:rsid w:val="00EC115D"/>
    <w:rsid w:val="00EC1269"/>
    <w:rsid w:val="00EC1367"/>
    <w:rsid w:val="00EC16C1"/>
    <w:rsid w:val="00EC16C2"/>
    <w:rsid w:val="00EC18D8"/>
    <w:rsid w:val="00EC1A17"/>
    <w:rsid w:val="00EC1B08"/>
    <w:rsid w:val="00EC1B38"/>
    <w:rsid w:val="00EC1D7C"/>
    <w:rsid w:val="00EC20F1"/>
    <w:rsid w:val="00EC21C8"/>
    <w:rsid w:val="00EC2328"/>
    <w:rsid w:val="00EC23F6"/>
    <w:rsid w:val="00EC2620"/>
    <w:rsid w:val="00EC276F"/>
    <w:rsid w:val="00EC277B"/>
    <w:rsid w:val="00EC2883"/>
    <w:rsid w:val="00EC28A2"/>
    <w:rsid w:val="00EC298E"/>
    <w:rsid w:val="00EC2CAD"/>
    <w:rsid w:val="00EC2F70"/>
    <w:rsid w:val="00EC3206"/>
    <w:rsid w:val="00EC3591"/>
    <w:rsid w:val="00EC35C4"/>
    <w:rsid w:val="00EC3662"/>
    <w:rsid w:val="00EC386A"/>
    <w:rsid w:val="00EC3B28"/>
    <w:rsid w:val="00EC3B91"/>
    <w:rsid w:val="00EC3BF7"/>
    <w:rsid w:val="00EC3DBC"/>
    <w:rsid w:val="00EC3DEB"/>
    <w:rsid w:val="00EC3E30"/>
    <w:rsid w:val="00EC3F1F"/>
    <w:rsid w:val="00EC41D8"/>
    <w:rsid w:val="00EC4450"/>
    <w:rsid w:val="00EC451F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26C"/>
    <w:rsid w:val="00EC537A"/>
    <w:rsid w:val="00EC5613"/>
    <w:rsid w:val="00EC574B"/>
    <w:rsid w:val="00EC5966"/>
    <w:rsid w:val="00EC5A32"/>
    <w:rsid w:val="00EC5C56"/>
    <w:rsid w:val="00EC5C8A"/>
    <w:rsid w:val="00EC5DBA"/>
    <w:rsid w:val="00EC5FB1"/>
    <w:rsid w:val="00EC62E2"/>
    <w:rsid w:val="00EC6350"/>
    <w:rsid w:val="00EC6585"/>
    <w:rsid w:val="00EC67BD"/>
    <w:rsid w:val="00EC69DE"/>
    <w:rsid w:val="00EC69EB"/>
    <w:rsid w:val="00EC69EE"/>
    <w:rsid w:val="00EC6CC7"/>
    <w:rsid w:val="00EC6F69"/>
    <w:rsid w:val="00EC7514"/>
    <w:rsid w:val="00EC7596"/>
    <w:rsid w:val="00EC75CF"/>
    <w:rsid w:val="00EC7699"/>
    <w:rsid w:val="00EC7769"/>
    <w:rsid w:val="00EC797B"/>
    <w:rsid w:val="00EC7B48"/>
    <w:rsid w:val="00EC7B8C"/>
    <w:rsid w:val="00EC7CBF"/>
    <w:rsid w:val="00ED00A6"/>
    <w:rsid w:val="00ED071F"/>
    <w:rsid w:val="00ED0930"/>
    <w:rsid w:val="00ED0AC7"/>
    <w:rsid w:val="00ED0BCF"/>
    <w:rsid w:val="00ED0DBD"/>
    <w:rsid w:val="00ED10BD"/>
    <w:rsid w:val="00ED1162"/>
    <w:rsid w:val="00ED11C0"/>
    <w:rsid w:val="00ED1299"/>
    <w:rsid w:val="00ED13F8"/>
    <w:rsid w:val="00ED16C4"/>
    <w:rsid w:val="00ED17DA"/>
    <w:rsid w:val="00ED18AE"/>
    <w:rsid w:val="00ED1984"/>
    <w:rsid w:val="00ED1BBA"/>
    <w:rsid w:val="00ED1BC1"/>
    <w:rsid w:val="00ED1CE0"/>
    <w:rsid w:val="00ED1D0B"/>
    <w:rsid w:val="00ED1D9C"/>
    <w:rsid w:val="00ED1EC3"/>
    <w:rsid w:val="00ED22B7"/>
    <w:rsid w:val="00ED235F"/>
    <w:rsid w:val="00ED2483"/>
    <w:rsid w:val="00ED24A1"/>
    <w:rsid w:val="00ED2614"/>
    <w:rsid w:val="00ED26E4"/>
    <w:rsid w:val="00ED2A51"/>
    <w:rsid w:val="00ED2A5C"/>
    <w:rsid w:val="00ED2C1D"/>
    <w:rsid w:val="00ED2D34"/>
    <w:rsid w:val="00ED2D47"/>
    <w:rsid w:val="00ED3014"/>
    <w:rsid w:val="00ED398E"/>
    <w:rsid w:val="00ED3ADE"/>
    <w:rsid w:val="00ED3B31"/>
    <w:rsid w:val="00ED3B42"/>
    <w:rsid w:val="00ED3B47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7DD"/>
    <w:rsid w:val="00ED4C2C"/>
    <w:rsid w:val="00ED4C9B"/>
    <w:rsid w:val="00ED4CF5"/>
    <w:rsid w:val="00ED4D99"/>
    <w:rsid w:val="00ED4DA1"/>
    <w:rsid w:val="00ED4E20"/>
    <w:rsid w:val="00ED4EB7"/>
    <w:rsid w:val="00ED4FF7"/>
    <w:rsid w:val="00ED5097"/>
    <w:rsid w:val="00ED5173"/>
    <w:rsid w:val="00ED51A7"/>
    <w:rsid w:val="00ED5303"/>
    <w:rsid w:val="00ED53BB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133"/>
    <w:rsid w:val="00ED664A"/>
    <w:rsid w:val="00ED667C"/>
    <w:rsid w:val="00ED66F0"/>
    <w:rsid w:val="00ED6A70"/>
    <w:rsid w:val="00ED6D2E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178"/>
    <w:rsid w:val="00EE029B"/>
    <w:rsid w:val="00EE02E9"/>
    <w:rsid w:val="00EE0418"/>
    <w:rsid w:val="00EE05CA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1E41"/>
    <w:rsid w:val="00EE22CE"/>
    <w:rsid w:val="00EE22D2"/>
    <w:rsid w:val="00EE2586"/>
    <w:rsid w:val="00EE26A4"/>
    <w:rsid w:val="00EE28E3"/>
    <w:rsid w:val="00EE2A8A"/>
    <w:rsid w:val="00EE2B02"/>
    <w:rsid w:val="00EE2E84"/>
    <w:rsid w:val="00EE2F05"/>
    <w:rsid w:val="00EE367A"/>
    <w:rsid w:val="00EE36D9"/>
    <w:rsid w:val="00EE3925"/>
    <w:rsid w:val="00EE3A64"/>
    <w:rsid w:val="00EE3A83"/>
    <w:rsid w:val="00EE3E16"/>
    <w:rsid w:val="00EE41A6"/>
    <w:rsid w:val="00EE4312"/>
    <w:rsid w:val="00EE4319"/>
    <w:rsid w:val="00EE4698"/>
    <w:rsid w:val="00EE46EA"/>
    <w:rsid w:val="00EE480D"/>
    <w:rsid w:val="00EE49BD"/>
    <w:rsid w:val="00EE4A01"/>
    <w:rsid w:val="00EE4B08"/>
    <w:rsid w:val="00EE4BBD"/>
    <w:rsid w:val="00EE4DC4"/>
    <w:rsid w:val="00EE4EA9"/>
    <w:rsid w:val="00EE4F29"/>
    <w:rsid w:val="00EE5033"/>
    <w:rsid w:val="00EE527C"/>
    <w:rsid w:val="00EE55E4"/>
    <w:rsid w:val="00EE5614"/>
    <w:rsid w:val="00EE577A"/>
    <w:rsid w:val="00EE590B"/>
    <w:rsid w:val="00EE5A3D"/>
    <w:rsid w:val="00EE5CCB"/>
    <w:rsid w:val="00EE5CF2"/>
    <w:rsid w:val="00EE5DFF"/>
    <w:rsid w:val="00EE5ECA"/>
    <w:rsid w:val="00EE6127"/>
    <w:rsid w:val="00EE62C1"/>
    <w:rsid w:val="00EE6693"/>
    <w:rsid w:val="00EE6754"/>
    <w:rsid w:val="00EE6985"/>
    <w:rsid w:val="00EE69CA"/>
    <w:rsid w:val="00EE69D5"/>
    <w:rsid w:val="00EE6C0E"/>
    <w:rsid w:val="00EE6C73"/>
    <w:rsid w:val="00EE6CD4"/>
    <w:rsid w:val="00EE6FC9"/>
    <w:rsid w:val="00EE7225"/>
    <w:rsid w:val="00EE77BF"/>
    <w:rsid w:val="00EE7931"/>
    <w:rsid w:val="00EE7AE4"/>
    <w:rsid w:val="00EE7C8F"/>
    <w:rsid w:val="00EE7CED"/>
    <w:rsid w:val="00EE7EB8"/>
    <w:rsid w:val="00EE7F03"/>
    <w:rsid w:val="00EF0317"/>
    <w:rsid w:val="00EF0499"/>
    <w:rsid w:val="00EF0782"/>
    <w:rsid w:val="00EF0784"/>
    <w:rsid w:val="00EF07B1"/>
    <w:rsid w:val="00EF0A0F"/>
    <w:rsid w:val="00EF0B79"/>
    <w:rsid w:val="00EF0CCA"/>
    <w:rsid w:val="00EF0CF0"/>
    <w:rsid w:val="00EF0DC6"/>
    <w:rsid w:val="00EF0F1C"/>
    <w:rsid w:val="00EF104A"/>
    <w:rsid w:val="00EF109E"/>
    <w:rsid w:val="00EF1699"/>
    <w:rsid w:val="00EF16A6"/>
    <w:rsid w:val="00EF16AD"/>
    <w:rsid w:val="00EF18C5"/>
    <w:rsid w:val="00EF192C"/>
    <w:rsid w:val="00EF1A1E"/>
    <w:rsid w:val="00EF1BEE"/>
    <w:rsid w:val="00EF1C02"/>
    <w:rsid w:val="00EF216C"/>
    <w:rsid w:val="00EF24B0"/>
    <w:rsid w:val="00EF2546"/>
    <w:rsid w:val="00EF26A4"/>
    <w:rsid w:val="00EF26B1"/>
    <w:rsid w:val="00EF28F9"/>
    <w:rsid w:val="00EF3396"/>
    <w:rsid w:val="00EF34EE"/>
    <w:rsid w:val="00EF3B32"/>
    <w:rsid w:val="00EF3D21"/>
    <w:rsid w:val="00EF3FCD"/>
    <w:rsid w:val="00EF41DC"/>
    <w:rsid w:val="00EF4324"/>
    <w:rsid w:val="00EF43C4"/>
    <w:rsid w:val="00EF43D6"/>
    <w:rsid w:val="00EF443B"/>
    <w:rsid w:val="00EF472C"/>
    <w:rsid w:val="00EF4806"/>
    <w:rsid w:val="00EF48B4"/>
    <w:rsid w:val="00EF4942"/>
    <w:rsid w:val="00EF49AA"/>
    <w:rsid w:val="00EF4B08"/>
    <w:rsid w:val="00EF4B32"/>
    <w:rsid w:val="00EF4B4D"/>
    <w:rsid w:val="00EF5415"/>
    <w:rsid w:val="00EF5875"/>
    <w:rsid w:val="00EF5BD0"/>
    <w:rsid w:val="00EF5DB8"/>
    <w:rsid w:val="00EF5E3F"/>
    <w:rsid w:val="00EF5EA3"/>
    <w:rsid w:val="00EF6171"/>
    <w:rsid w:val="00EF6459"/>
    <w:rsid w:val="00EF6683"/>
    <w:rsid w:val="00EF687E"/>
    <w:rsid w:val="00EF6902"/>
    <w:rsid w:val="00EF693F"/>
    <w:rsid w:val="00EF6998"/>
    <w:rsid w:val="00EF6A98"/>
    <w:rsid w:val="00EF6B2A"/>
    <w:rsid w:val="00EF6C2F"/>
    <w:rsid w:val="00EF6C73"/>
    <w:rsid w:val="00EF6F8C"/>
    <w:rsid w:val="00EF720D"/>
    <w:rsid w:val="00EF7247"/>
    <w:rsid w:val="00EF7654"/>
    <w:rsid w:val="00EF78DD"/>
    <w:rsid w:val="00EF7BDC"/>
    <w:rsid w:val="00EF7DEB"/>
    <w:rsid w:val="00EF7E07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2CE"/>
    <w:rsid w:val="00F014EC"/>
    <w:rsid w:val="00F01614"/>
    <w:rsid w:val="00F01830"/>
    <w:rsid w:val="00F01839"/>
    <w:rsid w:val="00F01912"/>
    <w:rsid w:val="00F0196B"/>
    <w:rsid w:val="00F01B45"/>
    <w:rsid w:val="00F01CF0"/>
    <w:rsid w:val="00F01D65"/>
    <w:rsid w:val="00F01E1F"/>
    <w:rsid w:val="00F01FED"/>
    <w:rsid w:val="00F0229E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EA2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B41"/>
    <w:rsid w:val="00F04CBE"/>
    <w:rsid w:val="00F04EA4"/>
    <w:rsid w:val="00F0507B"/>
    <w:rsid w:val="00F05185"/>
    <w:rsid w:val="00F05223"/>
    <w:rsid w:val="00F05329"/>
    <w:rsid w:val="00F05516"/>
    <w:rsid w:val="00F05652"/>
    <w:rsid w:val="00F05A30"/>
    <w:rsid w:val="00F05DC0"/>
    <w:rsid w:val="00F05F23"/>
    <w:rsid w:val="00F05FE4"/>
    <w:rsid w:val="00F060D1"/>
    <w:rsid w:val="00F0610A"/>
    <w:rsid w:val="00F0628D"/>
    <w:rsid w:val="00F06298"/>
    <w:rsid w:val="00F066A8"/>
    <w:rsid w:val="00F06AA3"/>
    <w:rsid w:val="00F06BB5"/>
    <w:rsid w:val="00F0728A"/>
    <w:rsid w:val="00F073DE"/>
    <w:rsid w:val="00F074B5"/>
    <w:rsid w:val="00F075D0"/>
    <w:rsid w:val="00F076C8"/>
    <w:rsid w:val="00F076E7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96D"/>
    <w:rsid w:val="00F109B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A50"/>
    <w:rsid w:val="00F12B26"/>
    <w:rsid w:val="00F12C15"/>
    <w:rsid w:val="00F12D4E"/>
    <w:rsid w:val="00F12E4F"/>
    <w:rsid w:val="00F1300B"/>
    <w:rsid w:val="00F130BF"/>
    <w:rsid w:val="00F13260"/>
    <w:rsid w:val="00F13334"/>
    <w:rsid w:val="00F1347F"/>
    <w:rsid w:val="00F135EC"/>
    <w:rsid w:val="00F137F6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7D7"/>
    <w:rsid w:val="00F149A5"/>
    <w:rsid w:val="00F14A1F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5C"/>
    <w:rsid w:val="00F16DE7"/>
    <w:rsid w:val="00F171D1"/>
    <w:rsid w:val="00F171DD"/>
    <w:rsid w:val="00F17228"/>
    <w:rsid w:val="00F174E1"/>
    <w:rsid w:val="00F176DE"/>
    <w:rsid w:val="00F1785B"/>
    <w:rsid w:val="00F17A8B"/>
    <w:rsid w:val="00F17AEE"/>
    <w:rsid w:val="00F17BF0"/>
    <w:rsid w:val="00F17CF2"/>
    <w:rsid w:val="00F17DDA"/>
    <w:rsid w:val="00F200DF"/>
    <w:rsid w:val="00F20162"/>
    <w:rsid w:val="00F2016C"/>
    <w:rsid w:val="00F201C7"/>
    <w:rsid w:val="00F201C9"/>
    <w:rsid w:val="00F202BB"/>
    <w:rsid w:val="00F2073B"/>
    <w:rsid w:val="00F20903"/>
    <w:rsid w:val="00F20B0B"/>
    <w:rsid w:val="00F20B54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A8E"/>
    <w:rsid w:val="00F22F4F"/>
    <w:rsid w:val="00F22F62"/>
    <w:rsid w:val="00F23009"/>
    <w:rsid w:val="00F23609"/>
    <w:rsid w:val="00F23611"/>
    <w:rsid w:val="00F2361C"/>
    <w:rsid w:val="00F237D9"/>
    <w:rsid w:val="00F23949"/>
    <w:rsid w:val="00F239CC"/>
    <w:rsid w:val="00F23D37"/>
    <w:rsid w:val="00F23DCA"/>
    <w:rsid w:val="00F23FBD"/>
    <w:rsid w:val="00F24226"/>
    <w:rsid w:val="00F24326"/>
    <w:rsid w:val="00F2433E"/>
    <w:rsid w:val="00F24513"/>
    <w:rsid w:val="00F248AC"/>
    <w:rsid w:val="00F248B6"/>
    <w:rsid w:val="00F24E2F"/>
    <w:rsid w:val="00F24F95"/>
    <w:rsid w:val="00F250AD"/>
    <w:rsid w:val="00F253C4"/>
    <w:rsid w:val="00F253EB"/>
    <w:rsid w:val="00F25A75"/>
    <w:rsid w:val="00F25AF0"/>
    <w:rsid w:val="00F25C3C"/>
    <w:rsid w:val="00F25CE5"/>
    <w:rsid w:val="00F25F8A"/>
    <w:rsid w:val="00F26286"/>
    <w:rsid w:val="00F262F3"/>
    <w:rsid w:val="00F26342"/>
    <w:rsid w:val="00F26A4A"/>
    <w:rsid w:val="00F26AEF"/>
    <w:rsid w:val="00F272CC"/>
    <w:rsid w:val="00F2739F"/>
    <w:rsid w:val="00F27436"/>
    <w:rsid w:val="00F27DCF"/>
    <w:rsid w:val="00F27EF7"/>
    <w:rsid w:val="00F300A9"/>
    <w:rsid w:val="00F303B0"/>
    <w:rsid w:val="00F30512"/>
    <w:rsid w:val="00F305C6"/>
    <w:rsid w:val="00F30792"/>
    <w:rsid w:val="00F30AC9"/>
    <w:rsid w:val="00F30B0A"/>
    <w:rsid w:val="00F30B29"/>
    <w:rsid w:val="00F30E96"/>
    <w:rsid w:val="00F3105B"/>
    <w:rsid w:val="00F310CC"/>
    <w:rsid w:val="00F311E4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2D"/>
    <w:rsid w:val="00F3284E"/>
    <w:rsid w:val="00F32CC5"/>
    <w:rsid w:val="00F32FDC"/>
    <w:rsid w:val="00F330B0"/>
    <w:rsid w:val="00F3319B"/>
    <w:rsid w:val="00F331B8"/>
    <w:rsid w:val="00F331DE"/>
    <w:rsid w:val="00F33279"/>
    <w:rsid w:val="00F33311"/>
    <w:rsid w:val="00F33349"/>
    <w:rsid w:val="00F336A7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6FB"/>
    <w:rsid w:val="00F3473B"/>
    <w:rsid w:val="00F347A4"/>
    <w:rsid w:val="00F3486D"/>
    <w:rsid w:val="00F34924"/>
    <w:rsid w:val="00F34A6D"/>
    <w:rsid w:val="00F34BFE"/>
    <w:rsid w:val="00F34D6A"/>
    <w:rsid w:val="00F34E67"/>
    <w:rsid w:val="00F35148"/>
    <w:rsid w:val="00F35161"/>
    <w:rsid w:val="00F35508"/>
    <w:rsid w:val="00F355A7"/>
    <w:rsid w:val="00F355B1"/>
    <w:rsid w:val="00F355B5"/>
    <w:rsid w:val="00F35607"/>
    <w:rsid w:val="00F35854"/>
    <w:rsid w:val="00F3591F"/>
    <w:rsid w:val="00F35A96"/>
    <w:rsid w:val="00F35B61"/>
    <w:rsid w:val="00F35B83"/>
    <w:rsid w:val="00F35B98"/>
    <w:rsid w:val="00F35B9B"/>
    <w:rsid w:val="00F35BA6"/>
    <w:rsid w:val="00F35BFF"/>
    <w:rsid w:val="00F35D71"/>
    <w:rsid w:val="00F35E2B"/>
    <w:rsid w:val="00F35E3D"/>
    <w:rsid w:val="00F3607B"/>
    <w:rsid w:val="00F362B6"/>
    <w:rsid w:val="00F363DE"/>
    <w:rsid w:val="00F364DB"/>
    <w:rsid w:val="00F36904"/>
    <w:rsid w:val="00F36AFF"/>
    <w:rsid w:val="00F36CC9"/>
    <w:rsid w:val="00F36D52"/>
    <w:rsid w:val="00F36EDC"/>
    <w:rsid w:val="00F36F62"/>
    <w:rsid w:val="00F36FD2"/>
    <w:rsid w:val="00F372C8"/>
    <w:rsid w:val="00F37371"/>
    <w:rsid w:val="00F373F1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B"/>
    <w:rsid w:val="00F40E0F"/>
    <w:rsid w:val="00F40E83"/>
    <w:rsid w:val="00F40F16"/>
    <w:rsid w:val="00F4115C"/>
    <w:rsid w:val="00F412E7"/>
    <w:rsid w:val="00F412EB"/>
    <w:rsid w:val="00F4155A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064"/>
    <w:rsid w:val="00F43209"/>
    <w:rsid w:val="00F43363"/>
    <w:rsid w:val="00F43407"/>
    <w:rsid w:val="00F43467"/>
    <w:rsid w:val="00F43628"/>
    <w:rsid w:val="00F43717"/>
    <w:rsid w:val="00F437FB"/>
    <w:rsid w:val="00F4380B"/>
    <w:rsid w:val="00F4387F"/>
    <w:rsid w:val="00F43A28"/>
    <w:rsid w:val="00F43B11"/>
    <w:rsid w:val="00F43BAD"/>
    <w:rsid w:val="00F44102"/>
    <w:rsid w:val="00F444B7"/>
    <w:rsid w:val="00F4476F"/>
    <w:rsid w:val="00F447CE"/>
    <w:rsid w:val="00F44837"/>
    <w:rsid w:val="00F44C24"/>
    <w:rsid w:val="00F44DAC"/>
    <w:rsid w:val="00F44E41"/>
    <w:rsid w:val="00F45165"/>
    <w:rsid w:val="00F4530C"/>
    <w:rsid w:val="00F4535E"/>
    <w:rsid w:val="00F4548A"/>
    <w:rsid w:val="00F454BF"/>
    <w:rsid w:val="00F455AF"/>
    <w:rsid w:val="00F456EF"/>
    <w:rsid w:val="00F458CB"/>
    <w:rsid w:val="00F458DE"/>
    <w:rsid w:val="00F45937"/>
    <w:rsid w:val="00F45961"/>
    <w:rsid w:val="00F45BDB"/>
    <w:rsid w:val="00F45BF9"/>
    <w:rsid w:val="00F45E20"/>
    <w:rsid w:val="00F45F1B"/>
    <w:rsid w:val="00F46324"/>
    <w:rsid w:val="00F4657E"/>
    <w:rsid w:val="00F465DC"/>
    <w:rsid w:val="00F4665B"/>
    <w:rsid w:val="00F466F3"/>
    <w:rsid w:val="00F46A30"/>
    <w:rsid w:val="00F46C91"/>
    <w:rsid w:val="00F46E56"/>
    <w:rsid w:val="00F46EC7"/>
    <w:rsid w:val="00F46F38"/>
    <w:rsid w:val="00F46FF4"/>
    <w:rsid w:val="00F4703B"/>
    <w:rsid w:val="00F4718F"/>
    <w:rsid w:val="00F471E4"/>
    <w:rsid w:val="00F47233"/>
    <w:rsid w:val="00F472E0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18"/>
    <w:rsid w:val="00F506A5"/>
    <w:rsid w:val="00F506C6"/>
    <w:rsid w:val="00F50766"/>
    <w:rsid w:val="00F507DA"/>
    <w:rsid w:val="00F5082E"/>
    <w:rsid w:val="00F50946"/>
    <w:rsid w:val="00F509CB"/>
    <w:rsid w:val="00F50BBE"/>
    <w:rsid w:val="00F50BF1"/>
    <w:rsid w:val="00F50EB0"/>
    <w:rsid w:val="00F51087"/>
    <w:rsid w:val="00F51133"/>
    <w:rsid w:val="00F51162"/>
    <w:rsid w:val="00F51441"/>
    <w:rsid w:val="00F514EC"/>
    <w:rsid w:val="00F5157B"/>
    <w:rsid w:val="00F516BE"/>
    <w:rsid w:val="00F5199C"/>
    <w:rsid w:val="00F51BB7"/>
    <w:rsid w:val="00F51C8C"/>
    <w:rsid w:val="00F51E11"/>
    <w:rsid w:val="00F5203E"/>
    <w:rsid w:val="00F5210E"/>
    <w:rsid w:val="00F52138"/>
    <w:rsid w:val="00F5245F"/>
    <w:rsid w:val="00F5263A"/>
    <w:rsid w:val="00F52693"/>
    <w:rsid w:val="00F52A1E"/>
    <w:rsid w:val="00F52A5D"/>
    <w:rsid w:val="00F52A8D"/>
    <w:rsid w:val="00F52AB5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16"/>
    <w:rsid w:val="00F540F8"/>
    <w:rsid w:val="00F54119"/>
    <w:rsid w:val="00F54181"/>
    <w:rsid w:val="00F542A2"/>
    <w:rsid w:val="00F54437"/>
    <w:rsid w:val="00F5447E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6D8"/>
    <w:rsid w:val="00F55B1F"/>
    <w:rsid w:val="00F55D2E"/>
    <w:rsid w:val="00F55D51"/>
    <w:rsid w:val="00F55F34"/>
    <w:rsid w:val="00F56225"/>
    <w:rsid w:val="00F565DA"/>
    <w:rsid w:val="00F56628"/>
    <w:rsid w:val="00F56771"/>
    <w:rsid w:val="00F56837"/>
    <w:rsid w:val="00F56AB5"/>
    <w:rsid w:val="00F56B0E"/>
    <w:rsid w:val="00F56D7D"/>
    <w:rsid w:val="00F56EE2"/>
    <w:rsid w:val="00F56F5D"/>
    <w:rsid w:val="00F5702E"/>
    <w:rsid w:val="00F5712A"/>
    <w:rsid w:val="00F571E2"/>
    <w:rsid w:val="00F571EA"/>
    <w:rsid w:val="00F57309"/>
    <w:rsid w:val="00F57317"/>
    <w:rsid w:val="00F575BD"/>
    <w:rsid w:val="00F57628"/>
    <w:rsid w:val="00F57C98"/>
    <w:rsid w:val="00F57D73"/>
    <w:rsid w:val="00F60020"/>
    <w:rsid w:val="00F604AB"/>
    <w:rsid w:val="00F6059F"/>
    <w:rsid w:val="00F60919"/>
    <w:rsid w:val="00F60975"/>
    <w:rsid w:val="00F60F5D"/>
    <w:rsid w:val="00F6104A"/>
    <w:rsid w:val="00F613E2"/>
    <w:rsid w:val="00F61618"/>
    <w:rsid w:val="00F617F1"/>
    <w:rsid w:val="00F61B1F"/>
    <w:rsid w:val="00F61B7D"/>
    <w:rsid w:val="00F61D0B"/>
    <w:rsid w:val="00F61E46"/>
    <w:rsid w:val="00F61F0E"/>
    <w:rsid w:val="00F62009"/>
    <w:rsid w:val="00F6217C"/>
    <w:rsid w:val="00F62348"/>
    <w:rsid w:val="00F62590"/>
    <w:rsid w:val="00F62623"/>
    <w:rsid w:val="00F626B4"/>
    <w:rsid w:val="00F627C5"/>
    <w:rsid w:val="00F6281E"/>
    <w:rsid w:val="00F62850"/>
    <w:rsid w:val="00F628E6"/>
    <w:rsid w:val="00F62AD7"/>
    <w:rsid w:val="00F62C51"/>
    <w:rsid w:val="00F62E25"/>
    <w:rsid w:val="00F62E40"/>
    <w:rsid w:val="00F62E60"/>
    <w:rsid w:val="00F63028"/>
    <w:rsid w:val="00F6308C"/>
    <w:rsid w:val="00F63734"/>
    <w:rsid w:val="00F63A65"/>
    <w:rsid w:val="00F63BE0"/>
    <w:rsid w:val="00F63CC9"/>
    <w:rsid w:val="00F64092"/>
    <w:rsid w:val="00F6416D"/>
    <w:rsid w:val="00F642E4"/>
    <w:rsid w:val="00F6439C"/>
    <w:rsid w:val="00F645D1"/>
    <w:rsid w:val="00F64CCE"/>
    <w:rsid w:val="00F64F70"/>
    <w:rsid w:val="00F650DF"/>
    <w:rsid w:val="00F65117"/>
    <w:rsid w:val="00F654D8"/>
    <w:rsid w:val="00F657C8"/>
    <w:rsid w:val="00F65A06"/>
    <w:rsid w:val="00F65AB1"/>
    <w:rsid w:val="00F65B27"/>
    <w:rsid w:val="00F65C62"/>
    <w:rsid w:val="00F660A7"/>
    <w:rsid w:val="00F66286"/>
    <w:rsid w:val="00F66365"/>
    <w:rsid w:val="00F66382"/>
    <w:rsid w:val="00F663DB"/>
    <w:rsid w:val="00F663FD"/>
    <w:rsid w:val="00F664A2"/>
    <w:rsid w:val="00F66540"/>
    <w:rsid w:val="00F6658D"/>
    <w:rsid w:val="00F6670F"/>
    <w:rsid w:val="00F66987"/>
    <w:rsid w:val="00F66A82"/>
    <w:rsid w:val="00F66B78"/>
    <w:rsid w:val="00F66C9C"/>
    <w:rsid w:val="00F671A6"/>
    <w:rsid w:val="00F67208"/>
    <w:rsid w:val="00F67219"/>
    <w:rsid w:val="00F67304"/>
    <w:rsid w:val="00F673C5"/>
    <w:rsid w:val="00F67504"/>
    <w:rsid w:val="00F67747"/>
    <w:rsid w:val="00F678D7"/>
    <w:rsid w:val="00F67A70"/>
    <w:rsid w:val="00F67DA6"/>
    <w:rsid w:val="00F67DC5"/>
    <w:rsid w:val="00F67F22"/>
    <w:rsid w:val="00F700E1"/>
    <w:rsid w:val="00F70175"/>
    <w:rsid w:val="00F70390"/>
    <w:rsid w:val="00F703EE"/>
    <w:rsid w:val="00F70570"/>
    <w:rsid w:val="00F709B8"/>
    <w:rsid w:val="00F70D7F"/>
    <w:rsid w:val="00F70E45"/>
    <w:rsid w:val="00F70F0E"/>
    <w:rsid w:val="00F710C7"/>
    <w:rsid w:val="00F71153"/>
    <w:rsid w:val="00F71209"/>
    <w:rsid w:val="00F713C1"/>
    <w:rsid w:val="00F7154F"/>
    <w:rsid w:val="00F71612"/>
    <w:rsid w:val="00F7176A"/>
    <w:rsid w:val="00F7177E"/>
    <w:rsid w:val="00F717CD"/>
    <w:rsid w:val="00F71901"/>
    <w:rsid w:val="00F71C29"/>
    <w:rsid w:val="00F72296"/>
    <w:rsid w:val="00F72555"/>
    <w:rsid w:val="00F7256F"/>
    <w:rsid w:val="00F72609"/>
    <w:rsid w:val="00F7266A"/>
    <w:rsid w:val="00F7289B"/>
    <w:rsid w:val="00F72A05"/>
    <w:rsid w:val="00F72BE4"/>
    <w:rsid w:val="00F72C91"/>
    <w:rsid w:val="00F72C9C"/>
    <w:rsid w:val="00F72EA8"/>
    <w:rsid w:val="00F72F58"/>
    <w:rsid w:val="00F72F62"/>
    <w:rsid w:val="00F72FDA"/>
    <w:rsid w:val="00F73385"/>
    <w:rsid w:val="00F7339E"/>
    <w:rsid w:val="00F73585"/>
    <w:rsid w:val="00F735F7"/>
    <w:rsid w:val="00F736C1"/>
    <w:rsid w:val="00F736F0"/>
    <w:rsid w:val="00F73753"/>
    <w:rsid w:val="00F73838"/>
    <w:rsid w:val="00F73894"/>
    <w:rsid w:val="00F738E0"/>
    <w:rsid w:val="00F73B90"/>
    <w:rsid w:val="00F73B9C"/>
    <w:rsid w:val="00F73C3D"/>
    <w:rsid w:val="00F7409D"/>
    <w:rsid w:val="00F742FB"/>
    <w:rsid w:val="00F7431B"/>
    <w:rsid w:val="00F74909"/>
    <w:rsid w:val="00F74BAD"/>
    <w:rsid w:val="00F74C94"/>
    <w:rsid w:val="00F74CE8"/>
    <w:rsid w:val="00F74DB1"/>
    <w:rsid w:val="00F750BD"/>
    <w:rsid w:val="00F7515F"/>
    <w:rsid w:val="00F75275"/>
    <w:rsid w:val="00F755B4"/>
    <w:rsid w:val="00F756FF"/>
    <w:rsid w:val="00F757E6"/>
    <w:rsid w:val="00F759CF"/>
    <w:rsid w:val="00F75AD0"/>
    <w:rsid w:val="00F75E96"/>
    <w:rsid w:val="00F76048"/>
    <w:rsid w:val="00F76119"/>
    <w:rsid w:val="00F761B9"/>
    <w:rsid w:val="00F7634E"/>
    <w:rsid w:val="00F765E2"/>
    <w:rsid w:val="00F768F5"/>
    <w:rsid w:val="00F76A58"/>
    <w:rsid w:val="00F76E12"/>
    <w:rsid w:val="00F771C5"/>
    <w:rsid w:val="00F775CD"/>
    <w:rsid w:val="00F77724"/>
    <w:rsid w:val="00F779DE"/>
    <w:rsid w:val="00F77A5B"/>
    <w:rsid w:val="00F77A9D"/>
    <w:rsid w:val="00F77B6F"/>
    <w:rsid w:val="00F77E29"/>
    <w:rsid w:val="00F77E87"/>
    <w:rsid w:val="00F808A9"/>
    <w:rsid w:val="00F808D5"/>
    <w:rsid w:val="00F80B75"/>
    <w:rsid w:val="00F80C73"/>
    <w:rsid w:val="00F80E5D"/>
    <w:rsid w:val="00F81301"/>
    <w:rsid w:val="00F8130B"/>
    <w:rsid w:val="00F813CA"/>
    <w:rsid w:val="00F81481"/>
    <w:rsid w:val="00F8151E"/>
    <w:rsid w:val="00F815B8"/>
    <w:rsid w:val="00F81B12"/>
    <w:rsid w:val="00F81C40"/>
    <w:rsid w:val="00F81C52"/>
    <w:rsid w:val="00F81CCF"/>
    <w:rsid w:val="00F81CDE"/>
    <w:rsid w:val="00F81D60"/>
    <w:rsid w:val="00F81E34"/>
    <w:rsid w:val="00F81E5D"/>
    <w:rsid w:val="00F81E7B"/>
    <w:rsid w:val="00F820B4"/>
    <w:rsid w:val="00F820D9"/>
    <w:rsid w:val="00F82337"/>
    <w:rsid w:val="00F8233D"/>
    <w:rsid w:val="00F82496"/>
    <w:rsid w:val="00F824D9"/>
    <w:rsid w:val="00F826FF"/>
    <w:rsid w:val="00F82979"/>
    <w:rsid w:val="00F82B49"/>
    <w:rsid w:val="00F82C63"/>
    <w:rsid w:val="00F82D07"/>
    <w:rsid w:val="00F82DEF"/>
    <w:rsid w:val="00F83206"/>
    <w:rsid w:val="00F83267"/>
    <w:rsid w:val="00F83576"/>
    <w:rsid w:val="00F83D16"/>
    <w:rsid w:val="00F84130"/>
    <w:rsid w:val="00F841CE"/>
    <w:rsid w:val="00F84470"/>
    <w:rsid w:val="00F8456B"/>
    <w:rsid w:val="00F8482D"/>
    <w:rsid w:val="00F84B80"/>
    <w:rsid w:val="00F84C4D"/>
    <w:rsid w:val="00F84CED"/>
    <w:rsid w:val="00F84D69"/>
    <w:rsid w:val="00F850FA"/>
    <w:rsid w:val="00F85198"/>
    <w:rsid w:val="00F8540A"/>
    <w:rsid w:val="00F85451"/>
    <w:rsid w:val="00F8545C"/>
    <w:rsid w:val="00F854B5"/>
    <w:rsid w:val="00F85596"/>
    <w:rsid w:val="00F855A4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DB7"/>
    <w:rsid w:val="00F85DD5"/>
    <w:rsid w:val="00F85F32"/>
    <w:rsid w:val="00F8612E"/>
    <w:rsid w:val="00F864EF"/>
    <w:rsid w:val="00F86A19"/>
    <w:rsid w:val="00F86A9C"/>
    <w:rsid w:val="00F86B20"/>
    <w:rsid w:val="00F86D71"/>
    <w:rsid w:val="00F86DC1"/>
    <w:rsid w:val="00F86E6C"/>
    <w:rsid w:val="00F86F78"/>
    <w:rsid w:val="00F86FD8"/>
    <w:rsid w:val="00F87044"/>
    <w:rsid w:val="00F87230"/>
    <w:rsid w:val="00F87648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59E"/>
    <w:rsid w:val="00F90724"/>
    <w:rsid w:val="00F907D2"/>
    <w:rsid w:val="00F907F6"/>
    <w:rsid w:val="00F908D9"/>
    <w:rsid w:val="00F908ED"/>
    <w:rsid w:val="00F90A63"/>
    <w:rsid w:val="00F90AEF"/>
    <w:rsid w:val="00F90B13"/>
    <w:rsid w:val="00F90C53"/>
    <w:rsid w:val="00F90ED8"/>
    <w:rsid w:val="00F90F58"/>
    <w:rsid w:val="00F90FB4"/>
    <w:rsid w:val="00F912EC"/>
    <w:rsid w:val="00F9133D"/>
    <w:rsid w:val="00F913F4"/>
    <w:rsid w:val="00F9148B"/>
    <w:rsid w:val="00F914AF"/>
    <w:rsid w:val="00F91656"/>
    <w:rsid w:val="00F9188F"/>
    <w:rsid w:val="00F9195E"/>
    <w:rsid w:val="00F91ADF"/>
    <w:rsid w:val="00F91BB6"/>
    <w:rsid w:val="00F91CA9"/>
    <w:rsid w:val="00F91D3F"/>
    <w:rsid w:val="00F91F38"/>
    <w:rsid w:val="00F92218"/>
    <w:rsid w:val="00F92302"/>
    <w:rsid w:val="00F92523"/>
    <w:rsid w:val="00F92768"/>
    <w:rsid w:val="00F92A1E"/>
    <w:rsid w:val="00F92A27"/>
    <w:rsid w:val="00F92BB3"/>
    <w:rsid w:val="00F92E02"/>
    <w:rsid w:val="00F930DC"/>
    <w:rsid w:val="00F9334C"/>
    <w:rsid w:val="00F93356"/>
    <w:rsid w:val="00F933A4"/>
    <w:rsid w:val="00F93502"/>
    <w:rsid w:val="00F9372B"/>
    <w:rsid w:val="00F937AF"/>
    <w:rsid w:val="00F938D9"/>
    <w:rsid w:val="00F93943"/>
    <w:rsid w:val="00F93987"/>
    <w:rsid w:val="00F93B89"/>
    <w:rsid w:val="00F93DE1"/>
    <w:rsid w:val="00F93EE6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187"/>
    <w:rsid w:val="00F952F5"/>
    <w:rsid w:val="00F95355"/>
    <w:rsid w:val="00F95487"/>
    <w:rsid w:val="00F954B0"/>
    <w:rsid w:val="00F9558E"/>
    <w:rsid w:val="00F955E6"/>
    <w:rsid w:val="00F9572D"/>
    <w:rsid w:val="00F9599A"/>
    <w:rsid w:val="00F95CA3"/>
    <w:rsid w:val="00F95E1B"/>
    <w:rsid w:val="00F960EC"/>
    <w:rsid w:val="00F96273"/>
    <w:rsid w:val="00F96276"/>
    <w:rsid w:val="00F9629E"/>
    <w:rsid w:val="00F96490"/>
    <w:rsid w:val="00F96589"/>
    <w:rsid w:val="00F96618"/>
    <w:rsid w:val="00F966A7"/>
    <w:rsid w:val="00F96755"/>
    <w:rsid w:val="00F9682E"/>
    <w:rsid w:val="00F96DF4"/>
    <w:rsid w:val="00F96F58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E80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505"/>
    <w:rsid w:val="00FA1604"/>
    <w:rsid w:val="00FA1A87"/>
    <w:rsid w:val="00FA1C8E"/>
    <w:rsid w:val="00FA1CD1"/>
    <w:rsid w:val="00FA1DBE"/>
    <w:rsid w:val="00FA1E14"/>
    <w:rsid w:val="00FA1F21"/>
    <w:rsid w:val="00FA1F88"/>
    <w:rsid w:val="00FA1FC7"/>
    <w:rsid w:val="00FA21D6"/>
    <w:rsid w:val="00FA2700"/>
    <w:rsid w:val="00FA27FE"/>
    <w:rsid w:val="00FA29C1"/>
    <w:rsid w:val="00FA2B17"/>
    <w:rsid w:val="00FA2B23"/>
    <w:rsid w:val="00FA2D1F"/>
    <w:rsid w:val="00FA2DFA"/>
    <w:rsid w:val="00FA30BD"/>
    <w:rsid w:val="00FA366B"/>
    <w:rsid w:val="00FA36C6"/>
    <w:rsid w:val="00FA3769"/>
    <w:rsid w:val="00FA38E3"/>
    <w:rsid w:val="00FA3937"/>
    <w:rsid w:val="00FA39C0"/>
    <w:rsid w:val="00FA3AAE"/>
    <w:rsid w:val="00FA3B8C"/>
    <w:rsid w:val="00FA3D03"/>
    <w:rsid w:val="00FA3E6F"/>
    <w:rsid w:val="00FA41FA"/>
    <w:rsid w:val="00FA433E"/>
    <w:rsid w:val="00FA43B3"/>
    <w:rsid w:val="00FA483C"/>
    <w:rsid w:val="00FA4A44"/>
    <w:rsid w:val="00FA4E32"/>
    <w:rsid w:val="00FA4E8D"/>
    <w:rsid w:val="00FA5049"/>
    <w:rsid w:val="00FA55CD"/>
    <w:rsid w:val="00FA55FA"/>
    <w:rsid w:val="00FA5CC4"/>
    <w:rsid w:val="00FA5E39"/>
    <w:rsid w:val="00FA62FE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AC0"/>
    <w:rsid w:val="00FA7B7E"/>
    <w:rsid w:val="00FA7FD1"/>
    <w:rsid w:val="00FA7FDB"/>
    <w:rsid w:val="00FB0152"/>
    <w:rsid w:val="00FB0494"/>
    <w:rsid w:val="00FB04F3"/>
    <w:rsid w:val="00FB0533"/>
    <w:rsid w:val="00FB05CE"/>
    <w:rsid w:val="00FB06D8"/>
    <w:rsid w:val="00FB0775"/>
    <w:rsid w:val="00FB07CE"/>
    <w:rsid w:val="00FB08E0"/>
    <w:rsid w:val="00FB0FA2"/>
    <w:rsid w:val="00FB137B"/>
    <w:rsid w:val="00FB14AE"/>
    <w:rsid w:val="00FB17C2"/>
    <w:rsid w:val="00FB1801"/>
    <w:rsid w:val="00FB198D"/>
    <w:rsid w:val="00FB1A0A"/>
    <w:rsid w:val="00FB1E61"/>
    <w:rsid w:val="00FB20CD"/>
    <w:rsid w:val="00FB21AE"/>
    <w:rsid w:val="00FB224E"/>
    <w:rsid w:val="00FB2497"/>
    <w:rsid w:val="00FB25BE"/>
    <w:rsid w:val="00FB270E"/>
    <w:rsid w:val="00FB2899"/>
    <w:rsid w:val="00FB29C3"/>
    <w:rsid w:val="00FB2A75"/>
    <w:rsid w:val="00FB39BD"/>
    <w:rsid w:val="00FB39FB"/>
    <w:rsid w:val="00FB3B13"/>
    <w:rsid w:val="00FB3D4A"/>
    <w:rsid w:val="00FB42FE"/>
    <w:rsid w:val="00FB44A7"/>
    <w:rsid w:val="00FB44E3"/>
    <w:rsid w:val="00FB45FB"/>
    <w:rsid w:val="00FB4676"/>
    <w:rsid w:val="00FB473E"/>
    <w:rsid w:val="00FB4744"/>
    <w:rsid w:val="00FB4A6D"/>
    <w:rsid w:val="00FB4B2F"/>
    <w:rsid w:val="00FB4CA9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24"/>
    <w:rsid w:val="00FB68B6"/>
    <w:rsid w:val="00FB696C"/>
    <w:rsid w:val="00FB69C7"/>
    <w:rsid w:val="00FB6AA0"/>
    <w:rsid w:val="00FB6BFE"/>
    <w:rsid w:val="00FB6C03"/>
    <w:rsid w:val="00FB6D5D"/>
    <w:rsid w:val="00FB6E82"/>
    <w:rsid w:val="00FB7054"/>
    <w:rsid w:val="00FB71FD"/>
    <w:rsid w:val="00FB72B4"/>
    <w:rsid w:val="00FB72FD"/>
    <w:rsid w:val="00FB7448"/>
    <w:rsid w:val="00FB74F5"/>
    <w:rsid w:val="00FB7500"/>
    <w:rsid w:val="00FB7702"/>
    <w:rsid w:val="00FB7713"/>
    <w:rsid w:val="00FB7C1D"/>
    <w:rsid w:val="00FB7CF4"/>
    <w:rsid w:val="00FB7DD9"/>
    <w:rsid w:val="00FB7F81"/>
    <w:rsid w:val="00FC003E"/>
    <w:rsid w:val="00FC00A6"/>
    <w:rsid w:val="00FC00D2"/>
    <w:rsid w:val="00FC03FC"/>
    <w:rsid w:val="00FC0591"/>
    <w:rsid w:val="00FC0597"/>
    <w:rsid w:val="00FC0609"/>
    <w:rsid w:val="00FC06CE"/>
    <w:rsid w:val="00FC0777"/>
    <w:rsid w:val="00FC07E1"/>
    <w:rsid w:val="00FC08A1"/>
    <w:rsid w:val="00FC0975"/>
    <w:rsid w:val="00FC0BB1"/>
    <w:rsid w:val="00FC0D1D"/>
    <w:rsid w:val="00FC1040"/>
    <w:rsid w:val="00FC111F"/>
    <w:rsid w:val="00FC1162"/>
    <w:rsid w:val="00FC11E9"/>
    <w:rsid w:val="00FC1864"/>
    <w:rsid w:val="00FC18A9"/>
    <w:rsid w:val="00FC18CD"/>
    <w:rsid w:val="00FC1DEA"/>
    <w:rsid w:val="00FC1ECE"/>
    <w:rsid w:val="00FC2302"/>
    <w:rsid w:val="00FC2638"/>
    <w:rsid w:val="00FC26A8"/>
    <w:rsid w:val="00FC26CF"/>
    <w:rsid w:val="00FC276F"/>
    <w:rsid w:val="00FC2796"/>
    <w:rsid w:val="00FC280C"/>
    <w:rsid w:val="00FC297F"/>
    <w:rsid w:val="00FC2DB5"/>
    <w:rsid w:val="00FC2DE8"/>
    <w:rsid w:val="00FC2E45"/>
    <w:rsid w:val="00FC2FEF"/>
    <w:rsid w:val="00FC3071"/>
    <w:rsid w:val="00FC3338"/>
    <w:rsid w:val="00FC334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3DD"/>
    <w:rsid w:val="00FC44C1"/>
    <w:rsid w:val="00FC4719"/>
    <w:rsid w:val="00FC473A"/>
    <w:rsid w:val="00FC4794"/>
    <w:rsid w:val="00FC494B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C6C"/>
    <w:rsid w:val="00FC5F1F"/>
    <w:rsid w:val="00FC5F7D"/>
    <w:rsid w:val="00FC60E0"/>
    <w:rsid w:val="00FC61AF"/>
    <w:rsid w:val="00FC6218"/>
    <w:rsid w:val="00FC6240"/>
    <w:rsid w:val="00FC626A"/>
    <w:rsid w:val="00FC628F"/>
    <w:rsid w:val="00FC62F5"/>
    <w:rsid w:val="00FC6732"/>
    <w:rsid w:val="00FC69BB"/>
    <w:rsid w:val="00FC69CD"/>
    <w:rsid w:val="00FC6C8C"/>
    <w:rsid w:val="00FC6D1E"/>
    <w:rsid w:val="00FC6E5A"/>
    <w:rsid w:val="00FC72AF"/>
    <w:rsid w:val="00FC7334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1E74"/>
    <w:rsid w:val="00FD2212"/>
    <w:rsid w:val="00FD2269"/>
    <w:rsid w:val="00FD22DF"/>
    <w:rsid w:val="00FD2399"/>
    <w:rsid w:val="00FD243C"/>
    <w:rsid w:val="00FD289A"/>
    <w:rsid w:val="00FD2CBB"/>
    <w:rsid w:val="00FD305C"/>
    <w:rsid w:val="00FD31B3"/>
    <w:rsid w:val="00FD3255"/>
    <w:rsid w:val="00FD3267"/>
    <w:rsid w:val="00FD32B0"/>
    <w:rsid w:val="00FD3327"/>
    <w:rsid w:val="00FD338A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9C8"/>
    <w:rsid w:val="00FD4C1B"/>
    <w:rsid w:val="00FD4CD8"/>
    <w:rsid w:val="00FD4D10"/>
    <w:rsid w:val="00FD4E88"/>
    <w:rsid w:val="00FD5197"/>
    <w:rsid w:val="00FD5357"/>
    <w:rsid w:val="00FD5407"/>
    <w:rsid w:val="00FD54AF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15A"/>
    <w:rsid w:val="00FD72CB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611"/>
    <w:rsid w:val="00FE187F"/>
    <w:rsid w:val="00FE198F"/>
    <w:rsid w:val="00FE1CA7"/>
    <w:rsid w:val="00FE1D18"/>
    <w:rsid w:val="00FE2213"/>
    <w:rsid w:val="00FE24B8"/>
    <w:rsid w:val="00FE24FE"/>
    <w:rsid w:val="00FE2513"/>
    <w:rsid w:val="00FE2771"/>
    <w:rsid w:val="00FE28CB"/>
    <w:rsid w:val="00FE2938"/>
    <w:rsid w:val="00FE2995"/>
    <w:rsid w:val="00FE2F9E"/>
    <w:rsid w:val="00FE3250"/>
    <w:rsid w:val="00FE34AC"/>
    <w:rsid w:val="00FE37F4"/>
    <w:rsid w:val="00FE38D3"/>
    <w:rsid w:val="00FE3E8F"/>
    <w:rsid w:val="00FE42A9"/>
    <w:rsid w:val="00FE437F"/>
    <w:rsid w:val="00FE43C6"/>
    <w:rsid w:val="00FE4770"/>
    <w:rsid w:val="00FE4814"/>
    <w:rsid w:val="00FE48C5"/>
    <w:rsid w:val="00FE4CDF"/>
    <w:rsid w:val="00FE4E56"/>
    <w:rsid w:val="00FE52C7"/>
    <w:rsid w:val="00FE530E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B54"/>
    <w:rsid w:val="00FE7CC3"/>
    <w:rsid w:val="00FE7D0A"/>
    <w:rsid w:val="00FE7DC4"/>
    <w:rsid w:val="00FE7FAA"/>
    <w:rsid w:val="00FF03DD"/>
    <w:rsid w:val="00FF048E"/>
    <w:rsid w:val="00FF0744"/>
    <w:rsid w:val="00FF0817"/>
    <w:rsid w:val="00FF0858"/>
    <w:rsid w:val="00FF08FA"/>
    <w:rsid w:val="00FF095D"/>
    <w:rsid w:val="00FF0988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36"/>
    <w:rsid w:val="00FF2F6E"/>
    <w:rsid w:val="00FF3135"/>
    <w:rsid w:val="00FF3247"/>
    <w:rsid w:val="00FF32C4"/>
    <w:rsid w:val="00FF330F"/>
    <w:rsid w:val="00FF34FB"/>
    <w:rsid w:val="00FF3546"/>
    <w:rsid w:val="00FF35EC"/>
    <w:rsid w:val="00FF373A"/>
    <w:rsid w:val="00FF3930"/>
    <w:rsid w:val="00FF3AB4"/>
    <w:rsid w:val="00FF3B3B"/>
    <w:rsid w:val="00FF3B47"/>
    <w:rsid w:val="00FF3B88"/>
    <w:rsid w:val="00FF3E83"/>
    <w:rsid w:val="00FF3F06"/>
    <w:rsid w:val="00FF3FEA"/>
    <w:rsid w:val="00FF4373"/>
    <w:rsid w:val="00FF453E"/>
    <w:rsid w:val="00FF4621"/>
    <w:rsid w:val="00FF4902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1F"/>
    <w:rsid w:val="00FF686B"/>
    <w:rsid w:val="00FF6995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877FED8E-F06B-480A-8668-E7BC2BC1D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bb7d8cea-7498-4d7e-8834-66d5f677d5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98A3E046440345B6A3BDDCE261BE78" ma:contentTypeVersion="19" ma:contentTypeDescription="Create a new document." ma:contentTypeScope="" ma:versionID="b9a58d46c2971ad231941bebd65b61ab">
  <xsd:schema xmlns:xsd="http://www.w3.org/2001/XMLSchema" xmlns:xs="http://www.w3.org/2001/XMLSchema" xmlns:p="http://schemas.microsoft.com/office/2006/metadata/properties" xmlns:ns1="http://schemas.microsoft.com/sharepoint/v3" xmlns:ns3="bb7d8cea-7498-4d7e-8834-66d5f677d52a" xmlns:ns4="23a09b5d-2fba-4722-b75b-1d04a4726c65" targetNamespace="http://schemas.microsoft.com/office/2006/metadata/properties" ma:root="true" ma:fieldsID="b87915b718b8b8ec4b79b6e872b6908c" ns1:_="" ns3:_="" ns4:_="">
    <xsd:import namespace="http://schemas.microsoft.com/sharepoint/v3"/>
    <xsd:import namespace="bb7d8cea-7498-4d7e-8834-66d5f677d52a"/>
    <xsd:import namespace="23a09b5d-2fba-4722-b75b-1d04a4726c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d8cea-7498-4d7e-8834-66d5f677d5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09b5d-2fba-4722-b75b-1d04a4726c6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B17257-3C34-472F-A921-BCE9741A38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7d8cea-7498-4d7e-8834-66d5f677d52a"/>
  </ds:schemaRefs>
</ds:datastoreItem>
</file>

<file path=customXml/itemProps2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03CBA6-1753-4F2B-85DB-18417FA31C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B22996-1853-4C00-8A83-35C34F871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7d8cea-7498-4d7e-8834-66d5f677d52a"/>
    <ds:schemaRef ds:uri="23a09b5d-2fba-4722-b75b-1d04a4726c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26</TotalTime>
  <Pages>14</Pages>
  <Words>2957</Words>
  <Characters>12303</Characters>
  <Application>Microsoft Office Word</Application>
  <DocSecurity>0</DocSecurity>
  <Lines>2460</Lines>
  <Paragraphs>1017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Manita, Naphawan</dc:creator>
  <cp:keywords/>
  <dc:description/>
  <cp:lastModifiedBy>Manita, Naphawan</cp:lastModifiedBy>
  <cp:revision>16</cp:revision>
  <cp:lastPrinted>2026-07-21T04:51:00Z</cp:lastPrinted>
  <dcterms:created xsi:type="dcterms:W3CDTF">2026-08-04T05:45:00Z</dcterms:created>
  <dcterms:modified xsi:type="dcterms:W3CDTF">2026-08-11T09:45:00Z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0x010100B298A3E046440345B6A3BDDCE261BE78</vt:lpwstr>
  </property>
  <property fmtid="{D5CDD505-2E9C-101B-9397-08002B2CF9AE}" pid="3" name="GrammarlyDocumentId">
    <vt:lpwstr>0fac6e1afb8090b2dd041be52ef593db97aa4b2293c29c79aa9312ee094cbdca</vt:lpwstr>
  </property>
  <property fmtid="{D5CDD505-2E9C-101B-9397-08002B2CF9AE}" pid="4" name="MediaServiceImageTags">
    <vt:lpwstr/>
  </property>
</Properties>
</file>