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3971E" w14:textId="77777777" w:rsidR="00364E2E" w:rsidRPr="00A552C5" w:rsidRDefault="00364E2E" w:rsidP="00DB78D2">
      <w:pPr>
        <w:pStyle w:val="IndexHeading1"/>
        <w:spacing w:after="0" w:line="240" w:lineRule="atLeast"/>
        <w:outlineLvl w:val="0"/>
        <w:rPr>
          <w:rFonts w:cs="Times New Roman"/>
        </w:rPr>
      </w:pPr>
      <w:r w:rsidRPr="00A552C5">
        <w:rPr>
          <w:rFonts w:cs="Times New Roman"/>
        </w:rPr>
        <w:t>Note</w:t>
      </w:r>
      <w:r w:rsidRPr="00A552C5">
        <w:rPr>
          <w:rFonts w:cs="Times New Roman"/>
        </w:rPr>
        <w:tab/>
        <w:t>Contents</w:t>
      </w:r>
    </w:p>
    <w:p w14:paraId="68A92C9F" w14:textId="77777777" w:rsidR="00C7490B" w:rsidRPr="00A552C5" w:rsidRDefault="00C7490B" w:rsidP="00CC3D5A">
      <w:pPr>
        <w:pStyle w:val="IndexHeading1"/>
        <w:spacing w:after="0" w:line="240" w:lineRule="atLeast"/>
        <w:jc w:val="center"/>
        <w:outlineLvl w:val="0"/>
        <w:rPr>
          <w:rFonts w:cs="Times New Roman"/>
          <w:cs/>
          <w:lang w:bidi="th-TH"/>
        </w:rPr>
      </w:pPr>
    </w:p>
    <w:p w14:paraId="3D21AE9F" w14:textId="77777777" w:rsidR="00D47D89" w:rsidRPr="00A552C5" w:rsidRDefault="00D47D89" w:rsidP="005D5BF7">
      <w:pPr>
        <w:pStyle w:val="index"/>
        <w:tabs>
          <w:tab w:val="clear" w:pos="567"/>
          <w:tab w:val="num" w:pos="1170"/>
        </w:tabs>
        <w:spacing w:after="0" w:line="230" w:lineRule="exact"/>
        <w:ind w:left="1170" w:hanging="1138"/>
        <w:outlineLvl w:val="0"/>
      </w:pPr>
      <w:r w:rsidRPr="00A552C5">
        <w:t>Basis of preparation</w:t>
      </w:r>
      <w:r w:rsidR="00272BDB" w:rsidRPr="00A552C5">
        <w:t xml:space="preserve"> of</w:t>
      </w:r>
      <w:r w:rsidR="00EF2CD7" w:rsidRPr="00A552C5">
        <w:t xml:space="preserve"> the</w:t>
      </w:r>
      <w:r w:rsidR="00272BDB" w:rsidRPr="00A552C5">
        <w:t xml:space="preserve"> </w:t>
      </w:r>
      <w:r w:rsidR="007450E2" w:rsidRPr="00A552C5">
        <w:t xml:space="preserve">interim </w:t>
      </w:r>
      <w:r w:rsidR="00272BDB" w:rsidRPr="00A552C5">
        <w:t>financial statements</w:t>
      </w:r>
    </w:p>
    <w:p w14:paraId="318E7B14" w14:textId="77777777" w:rsidR="00F253C7" w:rsidRPr="00A552C5" w:rsidRDefault="00F253C7" w:rsidP="00F253C7">
      <w:pPr>
        <w:pStyle w:val="index"/>
        <w:tabs>
          <w:tab w:val="clear" w:pos="567"/>
          <w:tab w:val="num" w:pos="1170"/>
        </w:tabs>
        <w:spacing w:after="0" w:line="230" w:lineRule="exact"/>
        <w:ind w:left="1170" w:hanging="1138"/>
        <w:outlineLvl w:val="0"/>
      </w:pPr>
      <w:r w:rsidRPr="00761AAF">
        <w:rPr>
          <w:lang w:val="en-US" w:bidi="th-TH"/>
        </w:rPr>
        <w:t>Related parties</w:t>
      </w:r>
    </w:p>
    <w:p w14:paraId="26941E0E" w14:textId="77777777" w:rsidR="00F253C7" w:rsidRPr="00A552C5" w:rsidRDefault="00F253C7" w:rsidP="00F253C7">
      <w:pPr>
        <w:pStyle w:val="index"/>
        <w:tabs>
          <w:tab w:val="clear" w:pos="567"/>
          <w:tab w:val="num" w:pos="1170"/>
        </w:tabs>
        <w:spacing w:after="0" w:line="230" w:lineRule="exact"/>
        <w:ind w:left="1170" w:hanging="1138"/>
        <w:outlineLvl w:val="0"/>
      </w:pPr>
      <w:r w:rsidRPr="00A552C5">
        <w:t>Property, plant</w:t>
      </w:r>
      <w:r>
        <w:rPr>
          <w:rFonts w:hint="cs"/>
          <w:cs/>
          <w:lang w:val="en-US" w:bidi="th-TH"/>
        </w:rPr>
        <w:t xml:space="preserve"> </w:t>
      </w:r>
      <w:r>
        <w:rPr>
          <w:lang w:val="en-US" w:bidi="th-TH"/>
        </w:rPr>
        <w:t xml:space="preserve">and </w:t>
      </w:r>
      <w:r w:rsidRPr="00A552C5">
        <w:t>equipment</w:t>
      </w:r>
    </w:p>
    <w:p w14:paraId="2A86759A" w14:textId="77777777" w:rsidR="00F253C7" w:rsidRDefault="00F253C7" w:rsidP="00F253C7">
      <w:pPr>
        <w:pStyle w:val="index"/>
        <w:tabs>
          <w:tab w:val="clear" w:pos="567"/>
          <w:tab w:val="num" w:pos="1170"/>
        </w:tabs>
        <w:spacing w:after="0" w:line="230" w:lineRule="exact"/>
        <w:ind w:left="1170" w:hanging="1138"/>
        <w:outlineLvl w:val="0"/>
      </w:pPr>
      <w:r w:rsidRPr="00A552C5">
        <w:t>Segment information</w:t>
      </w:r>
      <w:r w:rsidRPr="00A552C5">
        <w:rPr>
          <w:rFonts w:hint="cs"/>
          <w:cs/>
          <w:lang w:bidi="th-TH"/>
        </w:rPr>
        <w:t xml:space="preserve"> </w:t>
      </w:r>
      <w:r w:rsidRPr="00A552C5">
        <w:t>and disaggregation of revenue</w:t>
      </w:r>
    </w:p>
    <w:p w14:paraId="0125B81A" w14:textId="08534E84" w:rsidR="008436E1" w:rsidRDefault="008436E1" w:rsidP="008436E1">
      <w:pPr>
        <w:pStyle w:val="index"/>
        <w:tabs>
          <w:tab w:val="clear" w:pos="567"/>
          <w:tab w:val="num" w:pos="1170"/>
        </w:tabs>
        <w:spacing w:after="0" w:line="230" w:lineRule="exact"/>
        <w:ind w:left="1170" w:hanging="1138"/>
        <w:outlineLvl w:val="0"/>
      </w:pPr>
      <w:r>
        <w:t>Dividends</w:t>
      </w:r>
    </w:p>
    <w:p w14:paraId="6CE64363" w14:textId="77777777" w:rsidR="00B55F29" w:rsidRPr="00A552C5" w:rsidRDefault="00B55F29" w:rsidP="00B55F29">
      <w:pPr>
        <w:pStyle w:val="index"/>
        <w:tabs>
          <w:tab w:val="clear" w:pos="567"/>
          <w:tab w:val="num" w:pos="1170"/>
        </w:tabs>
        <w:spacing w:after="0" w:line="230" w:lineRule="exact"/>
        <w:ind w:left="1170" w:hanging="1138"/>
        <w:outlineLvl w:val="0"/>
      </w:pPr>
      <w:r w:rsidRPr="00A552C5">
        <w:t>Commitments with non-related parties</w:t>
      </w:r>
      <w:r>
        <w:t xml:space="preserve"> and contingent liabilities</w:t>
      </w:r>
    </w:p>
    <w:p w14:paraId="618ACE86" w14:textId="1CA7E68A" w:rsidR="00404CCB" w:rsidRPr="00A552C5" w:rsidRDefault="00404CCB" w:rsidP="00F253C7">
      <w:pPr>
        <w:pStyle w:val="index"/>
        <w:tabs>
          <w:tab w:val="clear" w:pos="567"/>
          <w:tab w:val="num" w:pos="1170"/>
        </w:tabs>
        <w:spacing w:after="0" w:line="230" w:lineRule="exact"/>
        <w:ind w:left="1170" w:hanging="1138"/>
        <w:outlineLvl w:val="0"/>
      </w:pPr>
      <w:r w:rsidRPr="004A3FEB">
        <w:rPr>
          <w:sz w:val="20"/>
        </w:rPr>
        <w:t>Thai Financial Reporting Standards (TFRS) not yet adopted</w:t>
      </w:r>
    </w:p>
    <w:p w14:paraId="5D23DEE3" w14:textId="77777777" w:rsidR="00542CBF" w:rsidRPr="00A552C5" w:rsidRDefault="00542CBF" w:rsidP="00332F85">
      <w:pPr>
        <w:pStyle w:val="index"/>
        <w:numPr>
          <w:ilvl w:val="0"/>
          <w:numId w:val="0"/>
        </w:numPr>
        <w:spacing w:after="0" w:line="230" w:lineRule="exact"/>
        <w:ind w:left="1170"/>
        <w:outlineLvl w:val="0"/>
      </w:pPr>
    </w:p>
    <w:p w14:paraId="442A8E3B" w14:textId="77777777" w:rsidR="00CA09C5" w:rsidRPr="00A552C5" w:rsidRDefault="00CA09C5" w:rsidP="00CA09C5">
      <w:pPr>
        <w:pStyle w:val="BodyText"/>
        <w:spacing w:after="0" w:line="240" w:lineRule="atLeast"/>
        <w:rPr>
          <w:rFonts w:cs="Times New Roman"/>
        </w:rPr>
      </w:pPr>
    </w:p>
    <w:p w14:paraId="2F9F54D6" w14:textId="77777777" w:rsidR="00D60A60" w:rsidRPr="00A552C5" w:rsidRDefault="00D60A60" w:rsidP="006548F5">
      <w:pPr>
        <w:pStyle w:val="BodyText"/>
        <w:spacing w:after="0" w:line="240" w:lineRule="atLeast"/>
        <w:rPr>
          <w:rFonts w:cs="Times New Roman"/>
        </w:rPr>
      </w:pPr>
    </w:p>
    <w:p w14:paraId="0E8662B2" w14:textId="77777777" w:rsidR="0097646F" w:rsidRPr="00A552C5" w:rsidRDefault="0097646F" w:rsidP="006548F5">
      <w:pPr>
        <w:pStyle w:val="BodyText"/>
        <w:spacing w:after="0" w:line="240" w:lineRule="atLeast"/>
        <w:rPr>
          <w:rFonts w:cs="Times New Roman"/>
        </w:rPr>
      </w:pPr>
    </w:p>
    <w:p w14:paraId="54850F0B" w14:textId="77777777" w:rsidR="0097646F" w:rsidRPr="00A552C5" w:rsidRDefault="0097646F" w:rsidP="0097646F"/>
    <w:p w14:paraId="0F9F04AC" w14:textId="77777777" w:rsidR="0097646F" w:rsidRPr="00A552C5" w:rsidRDefault="0097646F" w:rsidP="0097646F"/>
    <w:p w14:paraId="6282EEA2" w14:textId="77777777" w:rsidR="0097646F" w:rsidRPr="00A552C5" w:rsidRDefault="0097646F" w:rsidP="0097646F"/>
    <w:p w14:paraId="5409A6E0" w14:textId="77777777" w:rsidR="0097646F" w:rsidRPr="00A552C5" w:rsidRDefault="0097646F" w:rsidP="0097646F"/>
    <w:p w14:paraId="1153BA0B" w14:textId="77777777" w:rsidR="0097646F" w:rsidRPr="00A552C5" w:rsidRDefault="0097646F" w:rsidP="0097646F"/>
    <w:p w14:paraId="5414E33B" w14:textId="77777777" w:rsidR="0097646F" w:rsidRPr="00A552C5" w:rsidRDefault="0097646F" w:rsidP="0097646F"/>
    <w:p w14:paraId="405E20DB" w14:textId="77777777" w:rsidR="0097646F" w:rsidRPr="00A552C5" w:rsidRDefault="0097646F" w:rsidP="0097646F"/>
    <w:p w14:paraId="761F43E7" w14:textId="77777777" w:rsidR="0097646F" w:rsidRPr="00A552C5" w:rsidRDefault="0097646F" w:rsidP="0097646F">
      <w:pPr>
        <w:tabs>
          <w:tab w:val="left" w:pos="2295"/>
        </w:tabs>
      </w:pPr>
      <w:r w:rsidRPr="00A552C5">
        <w:tab/>
      </w:r>
    </w:p>
    <w:p w14:paraId="287CE6A9" w14:textId="77777777" w:rsidR="007D7277" w:rsidRPr="00A552C5" w:rsidRDefault="0097646F" w:rsidP="0097646F">
      <w:pPr>
        <w:tabs>
          <w:tab w:val="left" w:pos="2295"/>
        </w:tabs>
        <w:sectPr w:rsidR="007D7277" w:rsidRPr="00A552C5" w:rsidSect="008436E1">
          <w:headerReference w:type="even" r:id="rId11"/>
          <w:headerReference w:type="default" r:id="rId12"/>
          <w:footerReference w:type="even" r:id="rId13"/>
          <w:footerReference w:type="default" r:id="rId14"/>
          <w:pgSz w:w="11907" w:h="16840"/>
          <w:pgMar w:top="691" w:right="1152" w:bottom="576" w:left="1152" w:header="720" w:footer="720" w:gutter="0"/>
          <w:pgNumType w:start="15"/>
          <w:cols w:space="720"/>
        </w:sectPr>
      </w:pPr>
      <w:r w:rsidRPr="00A552C5">
        <w:tab/>
      </w:r>
    </w:p>
    <w:p w14:paraId="5AA9B10B" w14:textId="77777777" w:rsidR="00591F81" w:rsidRPr="00A552C5" w:rsidRDefault="00591F81" w:rsidP="00314C7E">
      <w:pPr>
        <w:tabs>
          <w:tab w:val="left" w:pos="567"/>
        </w:tabs>
        <w:spacing w:line="240" w:lineRule="atLeast"/>
        <w:ind w:left="567"/>
        <w:jc w:val="thaiDistribute"/>
        <w:rPr>
          <w:rFonts w:cs="Times New Roman"/>
          <w:szCs w:val="22"/>
        </w:rPr>
      </w:pPr>
      <w:r w:rsidRPr="00A552C5">
        <w:rPr>
          <w:rFonts w:cs="Times New Roman"/>
          <w:szCs w:val="22"/>
        </w:rPr>
        <w:t xml:space="preserve">These </w:t>
      </w:r>
      <w:r w:rsidR="00BA279D" w:rsidRPr="00A552C5">
        <w:rPr>
          <w:rFonts w:cs="Times New Roman"/>
          <w:szCs w:val="22"/>
        </w:rPr>
        <w:t>n</w:t>
      </w:r>
      <w:r w:rsidRPr="00A552C5">
        <w:rPr>
          <w:rFonts w:cs="Times New Roman"/>
          <w:szCs w:val="22"/>
        </w:rPr>
        <w:t xml:space="preserve">otes form an integral part of </w:t>
      </w:r>
      <w:r w:rsidR="0056749B" w:rsidRPr="00A552C5">
        <w:rPr>
          <w:rFonts w:cs="Times New Roman"/>
          <w:szCs w:val="22"/>
        </w:rPr>
        <w:t xml:space="preserve">the </w:t>
      </w:r>
      <w:r w:rsidR="00326CA4" w:rsidRPr="00A552C5">
        <w:rPr>
          <w:szCs w:val="22"/>
          <w:lang w:val="en-US" w:bidi="th-TH"/>
        </w:rPr>
        <w:t xml:space="preserve">interim </w:t>
      </w:r>
      <w:r w:rsidRPr="00A552C5">
        <w:rPr>
          <w:rFonts w:cs="Times New Roman"/>
          <w:szCs w:val="22"/>
        </w:rPr>
        <w:t>financial statements.</w:t>
      </w:r>
    </w:p>
    <w:p w14:paraId="3AF9D00F" w14:textId="77777777" w:rsidR="00591F81" w:rsidRPr="00A552C5" w:rsidRDefault="00591F81" w:rsidP="00DB78D2">
      <w:pPr>
        <w:spacing w:line="240" w:lineRule="atLeast"/>
        <w:ind w:left="567"/>
        <w:jc w:val="thaiDistribute"/>
        <w:rPr>
          <w:rFonts w:cs="Times New Roman"/>
          <w:szCs w:val="22"/>
        </w:rPr>
      </w:pPr>
    </w:p>
    <w:p w14:paraId="1CAF99DB" w14:textId="498B8747" w:rsidR="00591F81" w:rsidRPr="00534280" w:rsidRDefault="00B1090F" w:rsidP="005976A8">
      <w:pPr>
        <w:spacing w:line="240" w:lineRule="atLeast"/>
        <w:ind w:left="567"/>
        <w:jc w:val="thaiDistribute"/>
        <w:outlineLvl w:val="0"/>
        <w:rPr>
          <w:rFonts w:cstheme="minorBidi"/>
          <w:szCs w:val="28"/>
          <w:cs/>
          <w:lang w:val="en-US" w:bidi="th-TH"/>
        </w:rPr>
      </w:pPr>
      <w:r w:rsidRPr="00A552C5">
        <w:rPr>
          <w:rFonts w:cs="Times New Roman"/>
          <w:szCs w:val="22"/>
        </w:rPr>
        <w:t>The interim financial statements issued for Thai regulatory reporting purposes are prepared in the Thai language. These English</w:t>
      </w:r>
      <w:r w:rsidR="0065399C" w:rsidRPr="00A552C5">
        <w:rPr>
          <w:rFonts w:cs="Times New Roman"/>
          <w:szCs w:val="22"/>
        </w:rPr>
        <w:t xml:space="preserve"> </w:t>
      </w:r>
      <w:r w:rsidRPr="00A552C5">
        <w:rPr>
          <w:rFonts w:cs="Times New Roman"/>
          <w:szCs w:val="22"/>
        </w:rPr>
        <w:t>language financial statements have been prepared from the Thai</w:t>
      </w:r>
      <w:r w:rsidR="005B610B" w:rsidRPr="00A552C5">
        <w:rPr>
          <w:rFonts w:cs="Times New Roman"/>
          <w:szCs w:val="22"/>
        </w:rPr>
        <w:t xml:space="preserve"> </w:t>
      </w:r>
      <w:r w:rsidRPr="00A552C5">
        <w:rPr>
          <w:rFonts w:cs="Times New Roman"/>
          <w:szCs w:val="22"/>
        </w:rPr>
        <w:t>language</w:t>
      </w:r>
      <w:r w:rsidR="00F81AA4">
        <w:rPr>
          <w:rFonts w:cstheme="minorBidi" w:hint="cs"/>
          <w:szCs w:val="28"/>
          <w:cs/>
          <w:lang w:bidi="th-TH"/>
        </w:rPr>
        <w:t xml:space="preserve"> </w:t>
      </w:r>
      <w:r w:rsidR="00F81AA4">
        <w:rPr>
          <w:rFonts w:cstheme="minorBidi"/>
          <w:szCs w:val="28"/>
          <w:lang w:val="en-US" w:bidi="th-TH"/>
        </w:rPr>
        <w:t>statutory</w:t>
      </w:r>
      <w:r w:rsidRPr="00A552C5">
        <w:rPr>
          <w:rFonts w:cs="Times New Roman"/>
          <w:szCs w:val="22"/>
        </w:rPr>
        <w:t xml:space="preserve"> financial statements and were approved and authorised for iss</w:t>
      </w:r>
      <w:r w:rsidR="00254D3A" w:rsidRPr="00A552C5">
        <w:rPr>
          <w:rFonts w:cs="Times New Roman"/>
          <w:szCs w:val="22"/>
        </w:rPr>
        <w:t>ue</w:t>
      </w:r>
      <w:r w:rsidR="00764C38" w:rsidRPr="00A552C5">
        <w:rPr>
          <w:rFonts w:cs="Times New Roman"/>
          <w:szCs w:val="22"/>
        </w:rPr>
        <w:t xml:space="preserve"> by the Board of Directors on</w:t>
      </w:r>
      <w:r w:rsidR="00DB7CD8">
        <w:rPr>
          <w:rFonts w:cs="Times New Roman"/>
          <w:szCs w:val="22"/>
        </w:rPr>
        <w:t xml:space="preserve"> </w:t>
      </w:r>
      <w:r w:rsidR="00D21685">
        <w:rPr>
          <w:rFonts w:cs="Times New Roman"/>
          <w:szCs w:val="22"/>
        </w:rPr>
        <w:t>7</w:t>
      </w:r>
      <w:r w:rsidR="008436E1">
        <w:rPr>
          <w:rFonts w:cs="Times New Roman"/>
          <w:szCs w:val="22"/>
        </w:rPr>
        <w:t xml:space="preserve"> </w:t>
      </w:r>
      <w:r w:rsidR="008436E1" w:rsidRPr="008436E1">
        <w:rPr>
          <w:rFonts w:cs="Times New Roman"/>
          <w:szCs w:val="22"/>
        </w:rPr>
        <w:t>August</w:t>
      </w:r>
      <w:r w:rsidR="008436E1">
        <w:rPr>
          <w:rFonts w:cs="Times New Roman"/>
          <w:szCs w:val="22"/>
        </w:rPr>
        <w:t xml:space="preserve"> </w:t>
      </w:r>
      <w:r w:rsidR="00453956">
        <w:rPr>
          <w:szCs w:val="28"/>
          <w:lang w:bidi="th-TH"/>
        </w:rPr>
        <w:t>2026</w:t>
      </w:r>
      <w:r w:rsidR="00DB7CD8">
        <w:rPr>
          <w:rFonts w:cs="Times New Roman"/>
          <w:szCs w:val="22"/>
        </w:rPr>
        <w:t>.</w:t>
      </w:r>
    </w:p>
    <w:p w14:paraId="17AE2833" w14:textId="77777777" w:rsidR="00591F81" w:rsidRPr="00A552C5" w:rsidRDefault="00591F81" w:rsidP="00DB78D2">
      <w:pPr>
        <w:spacing w:line="240" w:lineRule="atLeast"/>
        <w:ind w:left="567"/>
        <w:jc w:val="thaiDistribute"/>
        <w:rPr>
          <w:rFonts w:cs="Times New Roman"/>
          <w:szCs w:val="22"/>
        </w:rPr>
      </w:pPr>
    </w:p>
    <w:p w14:paraId="0F48E481" w14:textId="77777777" w:rsidR="00591F81" w:rsidRPr="00A552C5" w:rsidRDefault="00BA13C1" w:rsidP="00C87EE4">
      <w:pPr>
        <w:pStyle w:val="Heading1"/>
        <w:tabs>
          <w:tab w:val="num" w:pos="540"/>
        </w:tabs>
        <w:spacing w:before="0" w:after="0" w:line="240" w:lineRule="atLeast"/>
        <w:ind w:left="540" w:hanging="540"/>
        <w:rPr>
          <w:rFonts w:cs="Times New Roman"/>
        </w:rPr>
      </w:pPr>
      <w:r w:rsidRPr="00A552C5">
        <w:rPr>
          <w:rFonts w:cs="Times New Roman"/>
          <w:lang w:val="en-US"/>
        </w:rPr>
        <w:t>1</w:t>
      </w:r>
      <w:r w:rsidR="00D733F2" w:rsidRPr="00A552C5">
        <w:rPr>
          <w:rFonts w:cs="Times New Roman"/>
        </w:rPr>
        <w:tab/>
      </w:r>
      <w:r w:rsidR="00591F81" w:rsidRPr="00A552C5">
        <w:rPr>
          <w:rFonts w:cs="Times New Roman"/>
        </w:rPr>
        <w:t xml:space="preserve">Basis of preparation of the </w:t>
      </w:r>
      <w:r w:rsidR="00763ECF" w:rsidRPr="00A552C5">
        <w:rPr>
          <w:rFonts w:cs="Times New Roman"/>
        </w:rPr>
        <w:t xml:space="preserve">interim </w:t>
      </w:r>
      <w:r w:rsidR="00591F81" w:rsidRPr="00A552C5">
        <w:rPr>
          <w:rFonts w:cs="Times New Roman"/>
        </w:rPr>
        <w:t>financial statements</w:t>
      </w:r>
    </w:p>
    <w:p w14:paraId="7A72D046" w14:textId="77777777" w:rsidR="00591F81" w:rsidRPr="00A552C5" w:rsidRDefault="00591F81" w:rsidP="00E44060">
      <w:pPr>
        <w:spacing w:line="240" w:lineRule="atLeast"/>
        <w:ind w:left="567"/>
        <w:jc w:val="thaiDistribute"/>
        <w:rPr>
          <w:rFonts w:cs="Times New Roman"/>
          <w:szCs w:val="22"/>
        </w:rPr>
      </w:pPr>
    </w:p>
    <w:p w14:paraId="21ACFC1A" w14:textId="556DF0A8" w:rsidR="00A96744" w:rsidRPr="00A552C5" w:rsidRDefault="007F0C68" w:rsidP="00D94264">
      <w:pPr>
        <w:spacing w:line="240" w:lineRule="atLeast"/>
        <w:ind w:left="540"/>
        <w:jc w:val="thaiDistribute"/>
        <w:rPr>
          <w:rFonts w:cs="Times New Roman"/>
        </w:rPr>
      </w:pPr>
      <w:r w:rsidRPr="00A552C5">
        <w:rPr>
          <w:rFonts w:cs="Times New Roman"/>
        </w:rPr>
        <w:t xml:space="preserve">The </w:t>
      </w:r>
      <w:r w:rsidR="00E23448" w:rsidRPr="00A552C5">
        <w:rPr>
          <w:rFonts w:cs="Times New Roman"/>
        </w:rPr>
        <w:t xml:space="preserve">condensed </w:t>
      </w:r>
      <w:r w:rsidRPr="00A552C5">
        <w:rPr>
          <w:rFonts w:cs="Times New Roman"/>
        </w:rPr>
        <w:t xml:space="preserve">interim </w:t>
      </w:r>
      <w:r w:rsidR="000F5C77" w:rsidRPr="00A552C5">
        <w:rPr>
          <w:rFonts w:cs="Times New Roman"/>
        </w:rPr>
        <w:t>financial</w:t>
      </w:r>
      <w:r w:rsidRPr="00A552C5">
        <w:rPr>
          <w:rFonts w:cs="Times New Roman"/>
        </w:rPr>
        <w:t xml:space="preserve"> statements are presented in the same format as the annual financial statements</w:t>
      </w:r>
      <w:r w:rsidR="00E23448" w:rsidRPr="00A552C5">
        <w:rPr>
          <w:rFonts w:cs="Times New Roman"/>
        </w:rPr>
        <w:t xml:space="preserve"> </w:t>
      </w:r>
      <w:r w:rsidR="007175CF" w:rsidRPr="00A552C5">
        <w:rPr>
          <w:rFonts w:cs="Times New Roman"/>
        </w:rPr>
        <w:t>together with</w:t>
      </w:r>
      <w:r w:rsidRPr="00A552C5">
        <w:rPr>
          <w:rFonts w:cs="Times New Roman"/>
        </w:rPr>
        <w:t xml:space="preserve"> notes to the interim financial statements on a condensed basis</w:t>
      </w:r>
      <w:r w:rsidR="00DE2190" w:rsidRPr="00A552C5">
        <w:rPr>
          <w:rFonts w:cs="Cordia New" w:hint="cs"/>
          <w:cs/>
          <w:lang w:bidi="th-TH"/>
        </w:rPr>
        <w:t xml:space="preserve"> </w:t>
      </w:r>
      <w:r w:rsidR="00DE2190" w:rsidRPr="00A552C5">
        <w:rPr>
          <w:rFonts w:cs="Cordia New"/>
          <w:lang w:val="en-US" w:bidi="th-TH"/>
        </w:rPr>
        <w:t>(“interim financial statements”)</w:t>
      </w:r>
      <w:r w:rsidRPr="00A552C5">
        <w:rPr>
          <w:rFonts w:cs="Times New Roman"/>
        </w:rPr>
        <w:t xml:space="preserve"> in accordance with Thai Accounting Standard (TAS) No. </w:t>
      </w:r>
      <w:r w:rsidR="00BA13C1" w:rsidRPr="00A552C5">
        <w:rPr>
          <w:rFonts w:cs="Times New Roman"/>
          <w:lang w:val="en-US"/>
        </w:rPr>
        <w:t>34</w:t>
      </w:r>
      <w:r w:rsidRPr="00A552C5">
        <w:rPr>
          <w:rFonts w:cs="Times New Roman"/>
        </w:rPr>
        <w:t xml:space="preserve"> </w:t>
      </w:r>
      <w:r w:rsidRPr="00A552C5">
        <w:rPr>
          <w:rFonts w:cs="Times New Roman"/>
          <w:i/>
          <w:iCs/>
        </w:rPr>
        <w:t>Interim Financial Reporting</w:t>
      </w:r>
      <w:r w:rsidRPr="00A552C5">
        <w:rPr>
          <w:rFonts w:cs="Times New Roman"/>
        </w:rPr>
        <w:t>, guidelines promulgated by the Federation of Accounting Professions and applicable rules and regulations of the Thai Securities and Exchange Commission.</w:t>
      </w:r>
      <w:r w:rsidR="008E6056" w:rsidRPr="00A552C5">
        <w:rPr>
          <w:rFonts w:cs="Times New Roman"/>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E44060" w:rsidRPr="00A552C5">
        <w:rPr>
          <w:rFonts w:cs="Times New Roman"/>
        </w:rPr>
        <w:br/>
      </w:r>
      <w:r w:rsidR="008E6056" w:rsidRPr="00A552C5">
        <w:rPr>
          <w:rFonts w:cs="Times New Roman"/>
        </w:rPr>
        <w:t>31 December 202</w:t>
      </w:r>
      <w:r w:rsidR="003F4E7B">
        <w:rPr>
          <w:rFonts w:cs="Times New Roman"/>
        </w:rPr>
        <w:t>5</w:t>
      </w:r>
      <w:r w:rsidR="008E6056" w:rsidRPr="00A552C5">
        <w:rPr>
          <w:rFonts w:cs="Times New Roman"/>
        </w:rPr>
        <w:t>.</w:t>
      </w:r>
    </w:p>
    <w:p w14:paraId="04502FDD" w14:textId="77777777" w:rsidR="00A96744" w:rsidRPr="00A552C5" w:rsidRDefault="00A96744" w:rsidP="00B560C6">
      <w:pPr>
        <w:spacing w:line="240" w:lineRule="atLeast"/>
        <w:ind w:left="567"/>
        <w:jc w:val="thaiDistribute"/>
        <w:rPr>
          <w:rFonts w:cs="Times New Roman"/>
          <w:szCs w:val="22"/>
        </w:rPr>
      </w:pPr>
    </w:p>
    <w:p w14:paraId="1348F087" w14:textId="6AF0B458" w:rsidR="009E1E96" w:rsidRDefault="009E1E96" w:rsidP="00AC7603">
      <w:pPr>
        <w:spacing w:line="240" w:lineRule="atLeast"/>
        <w:ind w:left="567"/>
        <w:jc w:val="thaiDistribute"/>
        <w:rPr>
          <w:rFonts w:cs="Times New Roman"/>
        </w:rPr>
      </w:pPr>
      <w:r w:rsidRPr="00A552C5">
        <w:rPr>
          <w:rFonts w:cs="Times New Roman"/>
        </w:rPr>
        <w:t>In preparing these interim financial statements, judgments and estimates are made by management in applying the Group’s</w:t>
      </w:r>
      <w:r w:rsidR="006520B2">
        <w:rPr>
          <w:rFonts w:cs="Times New Roman"/>
        </w:rPr>
        <w:t xml:space="preserve"> / Company</w:t>
      </w:r>
      <w:r w:rsidR="00F81AA4">
        <w:rPr>
          <w:rFonts w:cs="Times New Roman"/>
        </w:rPr>
        <w:t>’s</w:t>
      </w:r>
      <w:r w:rsidRPr="00A552C5">
        <w:rPr>
          <w:rFonts w:cs="Times New Roman"/>
        </w:rPr>
        <w:t xml:space="preserve"> accounting policies. Actual results may differ from these estimates.</w:t>
      </w:r>
      <w:r w:rsidR="008C7EA3" w:rsidRPr="00A552C5">
        <w:rPr>
          <w:rFonts w:cs="Times New Roman"/>
        </w:rPr>
        <w:t xml:space="preserve"> </w:t>
      </w:r>
      <w:r w:rsidRPr="00A552C5">
        <w:rPr>
          <w:rFonts w:cs="Times New Roman"/>
        </w:rPr>
        <w:t>The accounting policies, methods of computation and the key sources of estimation uncertainty were the same as those that described in the financial statements for the year ended 31 December 202</w:t>
      </w:r>
      <w:r w:rsidR="003F4E7B">
        <w:rPr>
          <w:rFonts w:cs="Times New Roman"/>
        </w:rPr>
        <w:t>5</w:t>
      </w:r>
      <w:r w:rsidR="00E44060" w:rsidRPr="00A552C5">
        <w:rPr>
          <w:rFonts w:cs="Times New Roman"/>
        </w:rPr>
        <w:t>.</w:t>
      </w:r>
    </w:p>
    <w:p w14:paraId="08E5A74B" w14:textId="77777777" w:rsidR="00761AAF" w:rsidRPr="00A552C5" w:rsidRDefault="00761AAF" w:rsidP="00AC7603">
      <w:pPr>
        <w:spacing w:line="240" w:lineRule="atLeast"/>
        <w:ind w:left="567"/>
        <w:jc w:val="thaiDistribute"/>
        <w:rPr>
          <w:rFonts w:cs="Times New Roman"/>
        </w:rPr>
      </w:pPr>
    </w:p>
    <w:p w14:paraId="68A011D0" w14:textId="6CDAC124" w:rsidR="00591F81" w:rsidRDefault="000B0121" w:rsidP="00225AD6">
      <w:pPr>
        <w:pStyle w:val="index"/>
        <w:numPr>
          <w:ilvl w:val="0"/>
          <w:numId w:val="0"/>
        </w:numPr>
        <w:tabs>
          <w:tab w:val="left" w:pos="630"/>
        </w:tabs>
        <w:spacing w:after="0" w:line="230" w:lineRule="exact"/>
        <w:ind w:left="540" w:hanging="540"/>
        <w:outlineLvl w:val="0"/>
        <w:rPr>
          <w:rFonts w:cs="Times New Roman"/>
          <w:b/>
          <w:sz w:val="24"/>
          <w:szCs w:val="24"/>
          <w:lang w:val="en-US"/>
        </w:rPr>
      </w:pPr>
      <w:r>
        <w:rPr>
          <w:rFonts w:cs="Times New Roman"/>
          <w:b/>
          <w:sz w:val="24"/>
          <w:szCs w:val="24"/>
        </w:rPr>
        <w:t>2</w:t>
      </w:r>
      <w:r w:rsidR="009E6C9A" w:rsidRPr="00A552C5">
        <w:rPr>
          <w:rFonts w:cs="Times New Roman"/>
          <w:b/>
          <w:sz w:val="24"/>
          <w:szCs w:val="24"/>
        </w:rPr>
        <w:tab/>
      </w:r>
      <w:r w:rsidR="0041508E" w:rsidRPr="00A552C5">
        <w:rPr>
          <w:rFonts w:cs="Times New Roman"/>
          <w:b/>
          <w:sz w:val="24"/>
          <w:szCs w:val="24"/>
          <w:lang w:val="en-US"/>
        </w:rPr>
        <w:t>Re</w:t>
      </w:r>
      <w:r w:rsidR="00591F81" w:rsidRPr="00A552C5">
        <w:rPr>
          <w:rFonts w:cs="Times New Roman"/>
          <w:b/>
          <w:sz w:val="24"/>
          <w:szCs w:val="24"/>
          <w:lang w:val="en-US"/>
        </w:rPr>
        <w:t>lated part</w:t>
      </w:r>
      <w:r w:rsidR="004D256B" w:rsidRPr="00A552C5">
        <w:rPr>
          <w:rFonts w:cs="Times New Roman"/>
          <w:b/>
          <w:sz w:val="24"/>
          <w:szCs w:val="24"/>
          <w:lang w:val="en-US"/>
        </w:rPr>
        <w:t>ies</w:t>
      </w:r>
    </w:p>
    <w:p w14:paraId="7F2F2DCA" w14:textId="42B8B015" w:rsidR="002E2379" w:rsidRPr="00E005B9" w:rsidRDefault="002E2379" w:rsidP="00B6555F">
      <w:pPr>
        <w:pStyle w:val="index"/>
        <w:numPr>
          <w:ilvl w:val="0"/>
          <w:numId w:val="0"/>
        </w:numPr>
        <w:spacing w:after="0" w:line="230" w:lineRule="exact"/>
        <w:ind w:left="540" w:hanging="540"/>
        <w:outlineLvl w:val="0"/>
        <w:rPr>
          <w:rFonts w:cs="Times New Roman"/>
          <w:b/>
          <w:szCs w:val="22"/>
          <w:lang w:val="en-US"/>
        </w:rPr>
      </w:pPr>
    </w:p>
    <w:p w14:paraId="4247ECC5" w14:textId="7D5E457D" w:rsidR="002E2379" w:rsidRPr="002E2379" w:rsidRDefault="002E2379" w:rsidP="00D42185">
      <w:pPr>
        <w:pStyle w:val="index"/>
        <w:numPr>
          <w:ilvl w:val="0"/>
          <w:numId w:val="0"/>
        </w:numPr>
        <w:spacing w:after="0" w:line="230" w:lineRule="exact"/>
        <w:ind w:left="540" w:hanging="540"/>
        <w:jc w:val="thaiDistribute"/>
        <w:outlineLvl w:val="0"/>
        <w:rPr>
          <w:rFonts w:cs="Times New Roman"/>
          <w:bCs/>
          <w:spacing w:val="-2"/>
          <w:szCs w:val="22"/>
          <w:lang w:val="en-US"/>
        </w:rPr>
      </w:pPr>
      <w:r w:rsidRPr="002E2379">
        <w:rPr>
          <w:rFonts w:cs="Times New Roman"/>
          <w:bCs/>
          <w:spacing w:val="-2"/>
          <w:szCs w:val="22"/>
          <w:cs/>
          <w:lang w:val="en-US"/>
        </w:rPr>
        <w:tab/>
      </w:r>
      <w:r w:rsidR="000C7B90" w:rsidRPr="00D42185">
        <w:rPr>
          <w:rFonts w:cs="Times New Roman"/>
          <w:bCs/>
          <w:spacing w:val="-2"/>
          <w:szCs w:val="22"/>
          <w:lang w:val="en-US"/>
        </w:rPr>
        <w:t xml:space="preserve">The </w:t>
      </w:r>
      <w:r w:rsidR="00DE49BA">
        <w:rPr>
          <w:rFonts w:cs="Times New Roman"/>
          <w:bCs/>
          <w:spacing w:val="-2"/>
          <w:szCs w:val="22"/>
          <w:lang w:val="en-US"/>
        </w:rPr>
        <w:t>Group</w:t>
      </w:r>
      <w:r w:rsidR="00F81AA4">
        <w:rPr>
          <w:rFonts w:cs="Times New Roman"/>
          <w:bCs/>
          <w:spacing w:val="-2"/>
          <w:szCs w:val="22"/>
          <w:lang w:val="en-US"/>
        </w:rPr>
        <w:t xml:space="preserve"> / Company</w:t>
      </w:r>
      <w:r w:rsidR="00DE49BA">
        <w:rPr>
          <w:rFonts w:cs="Times New Roman"/>
          <w:bCs/>
          <w:spacing w:val="-2"/>
          <w:szCs w:val="22"/>
          <w:lang w:val="en-US"/>
        </w:rPr>
        <w:t xml:space="preserve"> </w:t>
      </w:r>
      <w:r w:rsidR="00812422">
        <w:rPr>
          <w:rFonts w:cs="Times New Roman"/>
          <w:bCs/>
          <w:spacing w:val="-2"/>
          <w:szCs w:val="22"/>
          <w:lang w:val="en-US"/>
        </w:rPr>
        <w:t>did not have</w:t>
      </w:r>
      <w:r w:rsidR="00EC2B74" w:rsidRPr="00D42185">
        <w:rPr>
          <w:rFonts w:cs="Times New Roman"/>
          <w:bCs/>
          <w:spacing w:val="-2"/>
          <w:szCs w:val="22"/>
          <w:lang w:val="en-US"/>
        </w:rPr>
        <w:t xml:space="preserve"> </w:t>
      </w:r>
      <w:r w:rsidR="00D56CBA">
        <w:rPr>
          <w:rFonts w:cs="Times New Roman"/>
          <w:bCs/>
          <w:spacing w:val="-2"/>
          <w:szCs w:val="22"/>
          <w:lang w:val="en-US"/>
        </w:rPr>
        <w:t>material</w:t>
      </w:r>
      <w:r w:rsidR="00EC2B74" w:rsidRPr="00D42185">
        <w:rPr>
          <w:rFonts w:cs="Times New Roman"/>
          <w:bCs/>
          <w:spacing w:val="-2"/>
          <w:szCs w:val="22"/>
          <w:lang w:val="en-US"/>
        </w:rPr>
        <w:t xml:space="preserve"> change</w:t>
      </w:r>
      <w:r w:rsidR="002B5741" w:rsidRPr="00D42185">
        <w:rPr>
          <w:rFonts w:cs="Times New Roman"/>
          <w:bCs/>
          <w:spacing w:val="-2"/>
          <w:szCs w:val="22"/>
          <w:lang w:val="en-US"/>
        </w:rPr>
        <w:t xml:space="preserve"> in </w:t>
      </w:r>
      <w:r w:rsidR="00812422">
        <w:rPr>
          <w:rFonts w:cs="Times New Roman"/>
          <w:bCs/>
          <w:spacing w:val="-2"/>
          <w:szCs w:val="22"/>
          <w:lang w:val="en-US"/>
        </w:rPr>
        <w:t xml:space="preserve">the </w:t>
      </w:r>
      <w:r w:rsidR="002B5741" w:rsidRPr="00D42185">
        <w:rPr>
          <w:rFonts w:cs="Times New Roman"/>
          <w:bCs/>
          <w:spacing w:val="-2"/>
          <w:szCs w:val="22"/>
          <w:lang w:val="en-US"/>
        </w:rPr>
        <w:t>relationship</w:t>
      </w:r>
      <w:r w:rsidR="008F2C05">
        <w:rPr>
          <w:rFonts w:cs="Times New Roman"/>
          <w:bCs/>
          <w:spacing w:val="-2"/>
          <w:szCs w:val="22"/>
          <w:lang w:val="en-US"/>
        </w:rPr>
        <w:t>s</w:t>
      </w:r>
      <w:r w:rsidR="002B5741" w:rsidRPr="00D42185">
        <w:rPr>
          <w:rFonts w:cs="Times New Roman"/>
          <w:bCs/>
          <w:spacing w:val="-2"/>
          <w:szCs w:val="22"/>
          <w:lang w:val="en-US"/>
        </w:rPr>
        <w:t xml:space="preserve"> </w:t>
      </w:r>
      <w:r w:rsidR="00DD0800" w:rsidRPr="00D42185">
        <w:rPr>
          <w:rFonts w:cs="Times New Roman"/>
          <w:bCs/>
          <w:spacing w:val="-2"/>
          <w:szCs w:val="22"/>
          <w:lang w:val="en-US"/>
        </w:rPr>
        <w:t>with related part</w:t>
      </w:r>
      <w:r w:rsidR="00567A83" w:rsidRPr="00D42185">
        <w:rPr>
          <w:rFonts w:cs="Times New Roman"/>
          <w:bCs/>
          <w:spacing w:val="-2"/>
          <w:szCs w:val="22"/>
          <w:lang w:val="en-US"/>
        </w:rPr>
        <w:t>ies</w:t>
      </w:r>
      <w:r w:rsidR="00E4406E">
        <w:rPr>
          <w:rFonts w:cs="Times New Roman"/>
          <w:bCs/>
          <w:spacing w:val="-2"/>
          <w:szCs w:val="22"/>
          <w:lang w:val="en-US"/>
        </w:rPr>
        <w:t>.</w:t>
      </w:r>
    </w:p>
    <w:p w14:paraId="6C6A5BF1" w14:textId="6B590F3A" w:rsidR="00FE28E2" w:rsidRDefault="00FE28E2" w:rsidP="006D1094">
      <w:pPr>
        <w:pStyle w:val="index"/>
        <w:numPr>
          <w:ilvl w:val="0"/>
          <w:numId w:val="0"/>
        </w:numPr>
        <w:spacing w:after="0" w:line="230" w:lineRule="exact"/>
        <w:ind w:left="540" w:hanging="540"/>
        <w:outlineLvl w:val="0"/>
        <w:rPr>
          <w:rFonts w:cs="Cordia New"/>
          <w:bCs/>
          <w:spacing w:val="-2"/>
          <w:szCs w:val="28"/>
          <w:lang w:val="en-US" w:bidi="th-TH"/>
        </w:rPr>
      </w:pPr>
    </w:p>
    <w:tbl>
      <w:tblPr>
        <w:tblW w:w="9422" w:type="dxa"/>
        <w:tblInd w:w="450" w:type="dxa"/>
        <w:tblLayout w:type="fixed"/>
        <w:tblLook w:val="0000" w:firstRow="0" w:lastRow="0" w:firstColumn="0" w:lastColumn="0" w:noHBand="0" w:noVBand="0"/>
      </w:tblPr>
      <w:tblGrid>
        <w:gridCol w:w="4365"/>
        <w:gridCol w:w="1095"/>
        <w:gridCol w:w="237"/>
        <w:gridCol w:w="1072"/>
        <w:gridCol w:w="237"/>
        <w:gridCol w:w="1084"/>
        <w:gridCol w:w="237"/>
        <w:gridCol w:w="1095"/>
      </w:tblGrid>
      <w:tr w:rsidR="00C47FDE" w:rsidRPr="007416FA" w14:paraId="5A9E7C9F" w14:textId="77777777" w:rsidTr="00C87EE4">
        <w:tc>
          <w:tcPr>
            <w:tcW w:w="2316" w:type="pct"/>
          </w:tcPr>
          <w:p w14:paraId="6EC902B5" w14:textId="77777777" w:rsidR="00C47FDE" w:rsidRPr="007416FA" w:rsidRDefault="00C47FDE" w:rsidP="005B0F54">
            <w:pPr>
              <w:pStyle w:val="acctmergecolhdg"/>
              <w:spacing w:line="240" w:lineRule="atLeast"/>
              <w:ind w:left="-18"/>
              <w:jc w:val="left"/>
              <w:rPr>
                <w:rFonts w:cs="Times New Roman"/>
                <w:i/>
                <w:iCs/>
                <w:szCs w:val="22"/>
              </w:rPr>
            </w:pPr>
            <w:r w:rsidRPr="007416FA">
              <w:br w:type="page"/>
            </w:r>
          </w:p>
        </w:tc>
        <w:tc>
          <w:tcPr>
            <w:tcW w:w="1276" w:type="pct"/>
            <w:gridSpan w:val="3"/>
          </w:tcPr>
          <w:p w14:paraId="3079D310" w14:textId="77777777" w:rsidR="00C47FDE" w:rsidRPr="007416FA" w:rsidRDefault="00C47FDE" w:rsidP="005B0F54">
            <w:pPr>
              <w:pStyle w:val="acctmergecolhdg"/>
              <w:spacing w:line="240" w:lineRule="atLeast"/>
              <w:rPr>
                <w:rFonts w:cs="Times New Roman"/>
                <w:szCs w:val="22"/>
              </w:rPr>
            </w:pPr>
            <w:r w:rsidRPr="007416FA">
              <w:rPr>
                <w:rFonts w:cs="Times New Roman"/>
                <w:szCs w:val="22"/>
              </w:rPr>
              <w:t>Consolidated</w:t>
            </w:r>
          </w:p>
        </w:tc>
        <w:tc>
          <w:tcPr>
            <w:tcW w:w="126" w:type="pct"/>
          </w:tcPr>
          <w:p w14:paraId="4CA2E9A6" w14:textId="77777777" w:rsidR="00C47FDE" w:rsidRPr="007416FA" w:rsidRDefault="00C47FDE" w:rsidP="005B0F54">
            <w:pPr>
              <w:pStyle w:val="acctmergecolhdg"/>
              <w:spacing w:line="240" w:lineRule="atLeast"/>
              <w:rPr>
                <w:rFonts w:cs="Times New Roman"/>
                <w:szCs w:val="22"/>
              </w:rPr>
            </w:pPr>
          </w:p>
        </w:tc>
        <w:tc>
          <w:tcPr>
            <w:tcW w:w="1282" w:type="pct"/>
            <w:gridSpan w:val="3"/>
          </w:tcPr>
          <w:p w14:paraId="20EA612B" w14:textId="77777777" w:rsidR="00C47FDE" w:rsidRPr="007416FA" w:rsidRDefault="00C47FDE" w:rsidP="005B0F54">
            <w:pPr>
              <w:pStyle w:val="acctmergecolhdg"/>
              <w:spacing w:line="240" w:lineRule="atLeast"/>
              <w:rPr>
                <w:rFonts w:cs="Times New Roman"/>
                <w:szCs w:val="22"/>
              </w:rPr>
            </w:pPr>
            <w:r w:rsidRPr="007416FA">
              <w:rPr>
                <w:rFonts w:cs="Times New Roman"/>
                <w:szCs w:val="22"/>
              </w:rPr>
              <w:t>Separate</w:t>
            </w:r>
          </w:p>
        </w:tc>
      </w:tr>
      <w:tr w:rsidR="004A675E" w:rsidRPr="007416FA" w14:paraId="356DA71B" w14:textId="77777777" w:rsidTr="00C87EE4">
        <w:tc>
          <w:tcPr>
            <w:tcW w:w="2316" w:type="pct"/>
          </w:tcPr>
          <w:p w14:paraId="0D1FBCFA" w14:textId="2ACE64A0" w:rsidR="004A675E" w:rsidRPr="007416FA" w:rsidRDefault="004A675E" w:rsidP="002017DF">
            <w:pPr>
              <w:pStyle w:val="acctmergecolhdg"/>
              <w:spacing w:line="240" w:lineRule="atLeast"/>
              <w:ind w:left="-15" w:firstLine="3"/>
              <w:jc w:val="left"/>
              <w:rPr>
                <w:rFonts w:cs="Times New Roman"/>
                <w:i/>
                <w:iCs/>
                <w:szCs w:val="22"/>
              </w:rPr>
            </w:pPr>
            <w:r w:rsidRPr="00A552C5">
              <w:rPr>
                <w:bCs/>
                <w:i/>
                <w:iCs/>
                <w:szCs w:val="22"/>
              </w:rPr>
              <w:t>Significant transactions with related parties</w:t>
            </w:r>
          </w:p>
        </w:tc>
        <w:tc>
          <w:tcPr>
            <w:tcW w:w="1276" w:type="pct"/>
            <w:gridSpan w:val="3"/>
          </w:tcPr>
          <w:p w14:paraId="15A174CD" w14:textId="77777777" w:rsidR="004A675E" w:rsidRPr="007416FA" w:rsidRDefault="004A675E" w:rsidP="004A675E">
            <w:pPr>
              <w:pStyle w:val="acctmergecolhdg"/>
              <w:spacing w:line="240" w:lineRule="atLeast"/>
              <w:rPr>
                <w:rFonts w:cs="Times New Roman"/>
                <w:szCs w:val="22"/>
              </w:rPr>
            </w:pPr>
            <w:r w:rsidRPr="007416FA">
              <w:rPr>
                <w:rFonts w:cs="Times New Roman"/>
                <w:szCs w:val="22"/>
              </w:rPr>
              <w:t>financial statements</w:t>
            </w:r>
          </w:p>
        </w:tc>
        <w:tc>
          <w:tcPr>
            <w:tcW w:w="126" w:type="pct"/>
          </w:tcPr>
          <w:p w14:paraId="6E0A95DE" w14:textId="77777777" w:rsidR="004A675E" w:rsidRPr="007416FA" w:rsidRDefault="004A675E" w:rsidP="004A675E">
            <w:pPr>
              <w:pStyle w:val="acctmergecolhdg"/>
              <w:spacing w:line="240" w:lineRule="atLeast"/>
              <w:rPr>
                <w:rFonts w:cs="Times New Roman"/>
                <w:szCs w:val="22"/>
              </w:rPr>
            </w:pPr>
          </w:p>
        </w:tc>
        <w:tc>
          <w:tcPr>
            <w:tcW w:w="1282" w:type="pct"/>
            <w:gridSpan w:val="3"/>
          </w:tcPr>
          <w:p w14:paraId="272444BC" w14:textId="77777777" w:rsidR="004A675E" w:rsidRPr="007416FA" w:rsidRDefault="004A675E" w:rsidP="004A675E">
            <w:pPr>
              <w:pStyle w:val="acctmergecolhdg"/>
              <w:spacing w:line="240" w:lineRule="atLeast"/>
              <w:rPr>
                <w:rFonts w:cs="Times New Roman"/>
                <w:szCs w:val="22"/>
              </w:rPr>
            </w:pPr>
            <w:r w:rsidRPr="007416FA">
              <w:rPr>
                <w:rFonts w:cs="Times New Roman"/>
                <w:szCs w:val="22"/>
              </w:rPr>
              <w:t>financial statements</w:t>
            </w:r>
          </w:p>
        </w:tc>
      </w:tr>
      <w:tr w:rsidR="004A675E" w:rsidRPr="007416FA" w14:paraId="418EAF1F" w14:textId="77777777" w:rsidTr="00C87EE4">
        <w:tc>
          <w:tcPr>
            <w:tcW w:w="2316" w:type="pct"/>
          </w:tcPr>
          <w:p w14:paraId="4AB0833C" w14:textId="459E95EE" w:rsidR="004A675E" w:rsidRPr="007416FA" w:rsidRDefault="008436E1" w:rsidP="002017DF">
            <w:pPr>
              <w:pStyle w:val="acctmergecolhdg"/>
              <w:spacing w:line="240" w:lineRule="atLeast"/>
              <w:ind w:left="-15"/>
              <w:jc w:val="left"/>
              <w:rPr>
                <w:rFonts w:cs="Times New Roman"/>
                <w:i/>
                <w:iCs/>
                <w:szCs w:val="22"/>
              </w:rPr>
            </w:pPr>
            <w:r w:rsidRPr="008436E1">
              <w:rPr>
                <w:rFonts w:cs="Times New Roman"/>
                <w:i/>
                <w:iCs/>
                <w:szCs w:val="22"/>
              </w:rPr>
              <w:t>Six-month period ended 30 June</w:t>
            </w:r>
          </w:p>
        </w:tc>
        <w:tc>
          <w:tcPr>
            <w:tcW w:w="581" w:type="pct"/>
          </w:tcPr>
          <w:p w14:paraId="70A77920" w14:textId="7E6A591E" w:rsidR="004A675E" w:rsidRPr="007416FA" w:rsidRDefault="004A675E" w:rsidP="004A675E">
            <w:pPr>
              <w:pStyle w:val="acctmergecolhdg"/>
              <w:spacing w:line="240" w:lineRule="atLeast"/>
              <w:ind w:left="-115" w:right="-89"/>
              <w:rPr>
                <w:rFonts w:cs="Times New Roman"/>
                <w:b w:val="0"/>
                <w:bCs/>
              </w:rPr>
            </w:pPr>
            <w:r>
              <w:rPr>
                <w:rFonts w:cs="Times New Roman"/>
                <w:b w:val="0"/>
                <w:bCs/>
              </w:rPr>
              <w:t>202</w:t>
            </w:r>
            <w:r w:rsidR="0093414F">
              <w:rPr>
                <w:rFonts w:cs="Times New Roman"/>
                <w:b w:val="0"/>
                <w:bCs/>
              </w:rPr>
              <w:t>6</w:t>
            </w:r>
          </w:p>
        </w:tc>
        <w:tc>
          <w:tcPr>
            <w:tcW w:w="126" w:type="pct"/>
          </w:tcPr>
          <w:p w14:paraId="63DEA2C7" w14:textId="77777777" w:rsidR="004A675E" w:rsidRPr="007416FA" w:rsidRDefault="004A675E" w:rsidP="004A675E">
            <w:pPr>
              <w:pStyle w:val="acctmergecolhdg"/>
              <w:spacing w:line="240" w:lineRule="atLeast"/>
              <w:ind w:left="-115" w:right="-89"/>
              <w:rPr>
                <w:rFonts w:cs="Times New Roman"/>
                <w:b w:val="0"/>
                <w:bCs/>
              </w:rPr>
            </w:pPr>
          </w:p>
        </w:tc>
        <w:tc>
          <w:tcPr>
            <w:tcW w:w="569" w:type="pct"/>
          </w:tcPr>
          <w:p w14:paraId="6F17AAB2" w14:textId="354CBD43" w:rsidR="004A675E" w:rsidRPr="007416FA" w:rsidRDefault="004A675E" w:rsidP="004A675E">
            <w:pPr>
              <w:pStyle w:val="acctmergecolhdg"/>
              <w:spacing w:line="240" w:lineRule="atLeast"/>
              <w:ind w:left="-115" w:right="-89"/>
              <w:rPr>
                <w:rFonts w:cs="Times New Roman"/>
                <w:b w:val="0"/>
                <w:bCs/>
              </w:rPr>
            </w:pPr>
            <w:r>
              <w:rPr>
                <w:rFonts w:cs="Times New Roman"/>
                <w:b w:val="0"/>
                <w:bCs/>
              </w:rPr>
              <w:t>202</w:t>
            </w:r>
            <w:r w:rsidR="0093414F">
              <w:rPr>
                <w:rFonts w:cs="Times New Roman"/>
                <w:b w:val="0"/>
                <w:bCs/>
              </w:rPr>
              <w:t>5</w:t>
            </w:r>
          </w:p>
        </w:tc>
        <w:tc>
          <w:tcPr>
            <w:tcW w:w="126" w:type="pct"/>
          </w:tcPr>
          <w:p w14:paraId="79FC58E9" w14:textId="77777777" w:rsidR="004A675E" w:rsidRPr="007416FA" w:rsidRDefault="004A675E" w:rsidP="004A675E">
            <w:pPr>
              <w:pStyle w:val="acctmergecolhdg"/>
              <w:spacing w:line="240" w:lineRule="atLeast"/>
              <w:rPr>
                <w:rFonts w:cs="Times New Roman"/>
                <w:b w:val="0"/>
                <w:bCs/>
              </w:rPr>
            </w:pPr>
          </w:p>
        </w:tc>
        <w:tc>
          <w:tcPr>
            <w:tcW w:w="575" w:type="pct"/>
          </w:tcPr>
          <w:p w14:paraId="60EBD25C" w14:textId="5B6216C1" w:rsidR="004A675E" w:rsidRPr="007416FA" w:rsidRDefault="004A675E" w:rsidP="004A675E">
            <w:pPr>
              <w:pStyle w:val="acctmergecolhdg"/>
              <w:spacing w:line="240" w:lineRule="atLeast"/>
              <w:ind w:left="-115" w:right="-89"/>
              <w:rPr>
                <w:rFonts w:cs="Times New Roman"/>
                <w:b w:val="0"/>
                <w:bCs/>
              </w:rPr>
            </w:pPr>
            <w:r>
              <w:rPr>
                <w:rFonts w:cs="Times New Roman"/>
                <w:b w:val="0"/>
                <w:bCs/>
              </w:rPr>
              <w:t>202</w:t>
            </w:r>
            <w:r w:rsidR="0093414F">
              <w:rPr>
                <w:rFonts w:cs="Times New Roman"/>
                <w:b w:val="0"/>
                <w:bCs/>
              </w:rPr>
              <w:t>6</w:t>
            </w:r>
          </w:p>
        </w:tc>
        <w:tc>
          <w:tcPr>
            <w:tcW w:w="126" w:type="pct"/>
          </w:tcPr>
          <w:p w14:paraId="51F20D08" w14:textId="77777777" w:rsidR="004A675E" w:rsidRPr="007416FA" w:rsidRDefault="004A675E" w:rsidP="004A675E">
            <w:pPr>
              <w:pStyle w:val="acctmergecolhdg"/>
              <w:spacing w:line="240" w:lineRule="atLeast"/>
              <w:ind w:left="-115" w:right="-89"/>
              <w:rPr>
                <w:rFonts w:cs="Times New Roman"/>
                <w:b w:val="0"/>
                <w:bCs/>
              </w:rPr>
            </w:pPr>
          </w:p>
        </w:tc>
        <w:tc>
          <w:tcPr>
            <w:tcW w:w="581" w:type="pct"/>
          </w:tcPr>
          <w:p w14:paraId="4DEABE2D" w14:textId="418111F1" w:rsidR="004A675E" w:rsidRPr="007416FA" w:rsidRDefault="004A675E" w:rsidP="004A675E">
            <w:pPr>
              <w:pStyle w:val="acctmergecolhdg"/>
              <w:spacing w:line="240" w:lineRule="atLeast"/>
              <w:ind w:left="-115" w:right="-89"/>
              <w:rPr>
                <w:rFonts w:cs="Times New Roman"/>
                <w:b w:val="0"/>
                <w:bCs/>
              </w:rPr>
            </w:pPr>
            <w:r>
              <w:rPr>
                <w:rFonts w:cs="Times New Roman"/>
                <w:b w:val="0"/>
                <w:bCs/>
              </w:rPr>
              <w:t>202</w:t>
            </w:r>
            <w:r w:rsidR="0093414F">
              <w:rPr>
                <w:rFonts w:cs="Times New Roman"/>
                <w:b w:val="0"/>
                <w:bCs/>
              </w:rPr>
              <w:t>5</w:t>
            </w:r>
          </w:p>
        </w:tc>
      </w:tr>
      <w:tr w:rsidR="00C47FDE" w:rsidRPr="007416FA" w14:paraId="147AA05E" w14:textId="77777777" w:rsidTr="00C87EE4">
        <w:tc>
          <w:tcPr>
            <w:tcW w:w="2316" w:type="pct"/>
          </w:tcPr>
          <w:p w14:paraId="19E10BE2" w14:textId="77777777" w:rsidR="00C47FDE" w:rsidRPr="007416FA" w:rsidRDefault="00C47FDE" w:rsidP="005B0F54">
            <w:pPr>
              <w:pStyle w:val="BodyText"/>
              <w:spacing w:after="0" w:line="240" w:lineRule="atLeast"/>
              <w:ind w:left="-18" w:right="-110"/>
              <w:jc w:val="center"/>
              <w:rPr>
                <w:rFonts w:cs="Times New Roman"/>
                <w:szCs w:val="22"/>
              </w:rPr>
            </w:pPr>
          </w:p>
        </w:tc>
        <w:tc>
          <w:tcPr>
            <w:tcW w:w="2684" w:type="pct"/>
            <w:gridSpan w:val="7"/>
          </w:tcPr>
          <w:p w14:paraId="6991ABD9" w14:textId="77777777" w:rsidR="00C47FDE" w:rsidRPr="007416FA" w:rsidRDefault="00C47FDE" w:rsidP="005B0F54">
            <w:pPr>
              <w:pStyle w:val="acctfourfigures"/>
              <w:spacing w:line="240" w:lineRule="atLeast"/>
              <w:jc w:val="center"/>
              <w:rPr>
                <w:rFonts w:cs="Times New Roman"/>
                <w:i/>
                <w:iCs/>
                <w:szCs w:val="22"/>
              </w:rPr>
            </w:pPr>
            <w:r w:rsidRPr="007416FA">
              <w:rPr>
                <w:rFonts w:cs="Times New Roman"/>
                <w:i/>
                <w:iCs/>
                <w:szCs w:val="22"/>
              </w:rPr>
              <w:t>(in thousand Baht)</w:t>
            </w:r>
          </w:p>
        </w:tc>
      </w:tr>
      <w:tr w:rsidR="00C47FDE" w:rsidRPr="007416FA" w14:paraId="3676A1ED" w14:textId="77777777" w:rsidTr="00C87EE4">
        <w:tc>
          <w:tcPr>
            <w:tcW w:w="2316" w:type="pct"/>
          </w:tcPr>
          <w:p w14:paraId="3F66E547" w14:textId="77777777" w:rsidR="00C47FDE" w:rsidRPr="007416FA" w:rsidRDefault="00C47FDE" w:rsidP="002017DF">
            <w:pPr>
              <w:spacing w:line="240" w:lineRule="atLeast"/>
              <w:ind w:left="-15"/>
              <w:rPr>
                <w:rFonts w:cs="Times New Roman"/>
                <w:b/>
                <w:bCs/>
                <w:szCs w:val="22"/>
              </w:rPr>
            </w:pPr>
            <w:r w:rsidRPr="007416FA">
              <w:rPr>
                <w:rFonts w:cs="Times New Roman"/>
                <w:b/>
                <w:bCs/>
                <w:szCs w:val="22"/>
              </w:rPr>
              <w:t>Subsidiaries</w:t>
            </w:r>
          </w:p>
        </w:tc>
        <w:tc>
          <w:tcPr>
            <w:tcW w:w="581" w:type="pct"/>
          </w:tcPr>
          <w:p w14:paraId="6976B84C" w14:textId="77777777" w:rsidR="00C47FDE" w:rsidRPr="007416FA" w:rsidRDefault="00C47FDE" w:rsidP="005B0F5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26" w:type="pct"/>
          </w:tcPr>
          <w:p w14:paraId="0A891DD8" w14:textId="77777777" w:rsidR="00C47FDE" w:rsidRPr="007416FA" w:rsidRDefault="00C47FDE" w:rsidP="005B0F5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569" w:type="pct"/>
          </w:tcPr>
          <w:p w14:paraId="494A9FF7" w14:textId="77777777" w:rsidR="00C47FDE" w:rsidRPr="007416FA" w:rsidRDefault="00C47FDE" w:rsidP="005B0F5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26" w:type="pct"/>
          </w:tcPr>
          <w:p w14:paraId="4EE79EEC" w14:textId="77777777" w:rsidR="00C47FDE" w:rsidRPr="007416FA" w:rsidRDefault="00C47FDE" w:rsidP="005B0F5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575" w:type="pct"/>
          </w:tcPr>
          <w:p w14:paraId="26C8958F" w14:textId="77777777" w:rsidR="00C47FDE" w:rsidRPr="007416FA" w:rsidRDefault="00C47FDE" w:rsidP="005B0F5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126" w:type="pct"/>
          </w:tcPr>
          <w:p w14:paraId="781E4FE9" w14:textId="77777777" w:rsidR="00C47FDE" w:rsidRPr="007416FA" w:rsidRDefault="00C47FDE" w:rsidP="005B0F5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581" w:type="pct"/>
          </w:tcPr>
          <w:p w14:paraId="3DEC89FE" w14:textId="77777777" w:rsidR="00C47FDE" w:rsidRPr="007416FA" w:rsidRDefault="00C47FDE" w:rsidP="005B0F5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r>
      <w:tr w:rsidR="00A2740E" w:rsidRPr="007416FA" w14:paraId="3B38489B" w14:textId="77777777" w:rsidTr="00C87EE4">
        <w:tc>
          <w:tcPr>
            <w:tcW w:w="2316" w:type="pct"/>
          </w:tcPr>
          <w:p w14:paraId="002ED3F9" w14:textId="45ACE1CF" w:rsidR="00A2740E" w:rsidRPr="007416FA" w:rsidRDefault="00A2740E" w:rsidP="00A2740E">
            <w:pPr>
              <w:spacing w:line="240" w:lineRule="atLeast"/>
              <w:ind w:left="-15"/>
              <w:rPr>
                <w:rFonts w:cs="Times New Roman"/>
              </w:rPr>
            </w:pPr>
            <w:r w:rsidRPr="00A552C5">
              <w:rPr>
                <w:rFonts w:cs="Times New Roman"/>
                <w:szCs w:val="22"/>
              </w:rPr>
              <w:t>Revenue from sale</w:t>
            </w:r>
            <w:r>
              <w:rPr>
                <w:rFonts w:cs="Times New Roman"/>
                <w:szCs w:val="22"/>
              </w:rPr>
              <w:t>s</w:t>
            </w:r>
            <w:r w:rsidRPr="00A552C5">
              <w:rPr>
                <w:rFonts w:cs="Times New Roman"/>
                <w:szCs w:val="22"/>
              </w:rPr>
              <w:t xml:space="preserve"> of goods</w:t>
            </w:r>
          </w:p>
        </w:tc>
        <w:tc>
          <w:tcPr>
            <w:tcW w:w="581" w:type="pct"/>
          </w:tcPr>
          <w:p w14:paraId="1F86A6E4" w14:textId="36F5B2E4" w:rsidR="00A2740E" w:rsidRPr="000F5C77"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07" w:right="-131" w:firstLine="0"/>
              <w:rPr>
                <w:rFonts w:ascii="Times New Roman" w:hAnsi="Times New Roman" w:cs="Times New Roman"/>
                <w:sz w:val="22"/>
                <w:szCs w:val="22"/>
              </w:rPr>
            </w:pPr>
            <w:r w:rsidRPr="0068659A">
              <w:rPr>
                <w:rFonts w:ascii="Times New Roman" w:hAnsi="Times New Roman" w:cs="Times New Roman"/>
                <w:sz w:val="22"/>
                <w:szCs w:val="22"/>
              </w:rPr>
              <w:t>-</w:t>
            </w:r>
          </w:p>
        </w:tc>
        <w:tc>
          <w:tcPr>
            <w:tcW w:w="126" w:type="pct"/>
          </w:tcPr>
          <w:p w14:paraId="0BBD2B7C" w14:textId="77777777"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7339EDD0" w14:textId="3DD60EE3" w:rsidR="00A2740E" w:rsidRPr="0068659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7" w:right="-131" w:firstLine="0"/>
              <w:rPr>
                <w:rFonts w:ascii="Times New Roman" w:hAnsi="Times New Roman" w:cs="Times New Roman"/>
                <w:sz w:val="22"/>
                <w:szCs w:val="22"/>
              </w:rPr>
            </w:pPr>
            <w:r w:rsidRPr="0068659A">
              <w:rPr>
                <w:rFonts w:ascii="Times New Roman" w:hAnsi="Times New Roman" w:cs="Times New Roman"/>
                <w:sz w:val="22"/>
                <w:szCs w:val="22"/>
              </w:rPr>
              <w:t>-</w:t>
            </w:r>
          </w:p>
        </w:tc>
        <w:tc>
          <w:tcPr>
            <w:tcW w:w="126" w:type="pct"/>
          </w:tcPr>
          <w:p w14:paraId="1065467E" w14:textId="77777777"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5" w:type="pct"/>
          </w:tcPr>
          <w:p w14:paraId="184E020E" w14:textId="3D95AB51" w:rsidR="00A2740E" w:rsidRPr="003A1DD2"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imes New Roman"/>
                <w:sz w:val="22"/>
                <w:szCs w:val="22"/>
              </w:rPr>
              <w:t>387</w:t>
            </w:r>
          </w:p>
        </w:tc>
        <w:tc>
          <w:tcPr>
            <w:tcW w:w="126" w:type="pct"/>
          </w:tcPr>
          <w:p w14:paraId="03B181FF" w14:textId="77777777"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1" w:type="pct"/>
          </w:tcPr>
          <w:p w14:paraId="4BD4BBDF" w14:textId="24D3FB3E"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imes New Roman"/>
                <w:sz w:val="22"/>
                <w:szCs w:val="22"/>
              </w:rPr>
            </w:pPr>
            <w:r>
              <w:rPr>
                <w:rFonts w:ascii="Times New Roman" w:hAnsi="Times New Roman" w:cs="Times New Roman"/>
                <w:sz w:val="22"/>
                <w:szCs w:val="22"/>
              </w:rPr>
              <w:t>311</w:t>
            </w:r>
          </w:p>
        </w:tc>
      </w:tr>
      <w:tr w:rsidR="00A2740E" w:rsidRPr="007416FA" w14:paraId="6F7964BA" w14:textId="77777777" w:rsidTr="00C87EE4">
        <w:tc>
          <w:tcPr>
            <w:tcW w:w="2316" w:type="pct"/>
          </w:tcPr>
          <w:p w14:paraId="7946400A" w14:textId="145F9A9E" w:rsidR="00A2740E" w:rsidRPr="007123E4" w:rsidRDefault="00A2740E" w:rsidP="00A2740E">
            <w:pPr>
              <w:spacing w:line="240" w:lineRule="atLeast"/>
              <w:ind w:left="-15"/>
              <w:rPr>
                <w:rFonts w:cs="Times New Roman"/>
              </w:rPr>
            </w:pPr>
            <w:r w:rsidRPr="007123E4">
              <w:rPr>
                <w:rFonts w:cs="Times New Roman"/>
                <w:szCs w:val="22"/>
              </w:rPr>
              <w:t>Purchases of goods</w:t>
            </w:r>
          </w:p>
        </w:tc>
        <w:tc>
          <w:tcPr>
            <w:tcW w:w="581" w:type="pct"/>
          </w:tcPr>
          <w:p w14:paraId="1713C8C1" w14:textId="4E0BF477" w:rsidR="00A2740E" w:rsidRPr="007123E4"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6D09572C" w14:textId="77777777" w:rsidR="00A2740E" w:rsidRPr="007123E4"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1A6222A1" w14:textId="7657D311" w:rsidR="00A2740E" w:rsidRPr="007123E4"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41D746D7" w14:textId="77777777" w:rsidR="00A2740E" w:rsidRPr="007123E4" w:rsidRDefault="00A2740E" w:rsidP="00A2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5" w:type="pct"/>
          </w:tcPr>
          <w:p w14:paraId="7AC58376" w14:textId="0029A4D4" w:rsidR="00A2740E" w:rsidRPr="007123E4"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heme="minorBidi"/>
                <w:sz w:val="22"/>
                <w:szCs w:val="22"/>
              </w:rPr>
              <w:t>747</w:t>
            </w:r>
            <w:r w:rsidRPr="00DD455B">
              <w:rPr>
                <w:rFonts w:ascii="Times New Roman" w:hAnsi="Times New Roman" w:cstheme="minorBidi"/>
                <w:sz w:val="22"/>
                <w:szCs w:val="22"/>
              </w:rPr>
              <w:t>,</w:t>
            </w:r>
            <w:r>
              <w:rPr>
                <w:rFonts w:ascii="Times New Roman" w:hAnsi="Times New Roman" w:cstheme="minorBidi"/>
                <w:sz w:val="22"/>
                <w:szCs w:val="22"/>
              </w:rPr>
              <w:t>154</w:t>
            </w:r>
          </w:p>
        </w:tc>
        <w:tc>
          <w:tcPr>
            <w:tcW w:w="126" w:type="pct"/>
          </w:tcPr>
          <w:p w14:paraId="06515283" w14:textId="77777777" w:rsidR="00A2740E" w:rsidRPr="007416FA" w:rsidRDefault="00A2740E" w:rsidP="00A2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1" w:type="pct"/>
          </w:tcPr>
          <w:p w14:paraId="78D71CD1" w14:textId="65D92688"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imes New Roman"/>
                <w:sz w:val="22"/>
                <w:szCs w:val="22"/>
                <w:cs/>
              </w:rPr>
            </w:pPr>
            <w:r w:rsidRPr="00DD455B">
              <w:rPr>
                <w:rFonts w:ascii="Times New Roman" w:hAnsi="Times New Roman" w:cstheme="minorBidi"/>
                <w:sz w:val="22"/>
                <w:szCs w:val="22"/>
              </w:rPr>
              <w:t>880,441</w:t>
            </w:r>
          </w:p>
        </w:tc>
      </w:tr>
      <w:tr w:rsidR="00A2740E" w:rsidRPr="007416FA" w14:paraId="13DC447C" w14:textId="77777777" w:rsidTr="00C87EE4">
        <w:tc>
          <w:tcPr>
            <w:tcW w:w="2316" w:type="pct"/>
          </w:tcPr>
          <w:p w14:paraId="243DA539" w14:textId="339585ED" w:rsidR="00A2740E" w:rsidRPr="007123E4" w:rsidRDefault="00A2740E" w:rsidP="00A2740E">
            <w:pPr>
              <w:spacing w:line="240" w:lineRule="atLeast"/>
              <w:ind w:left="-15"/>
              <w:rPr>
                <w:rFonts w:cs="Times New Roman"/>
                <w:szCs w:val="22"/>
              </w:rPr>
            </w:pPr>
            <w:r>
              <w:rPr>
                <w:rFonts w:cs="Times New Roman"/>
                <w:szCs w:val="22"/>
              </w:rPr>
              <w:t>Dividend income</w:t>
            </w:r>
          </w:p>
        </w:tc>
        <w:tc>
          <w:tcPr>
            <w:tcW w:w="581" w:type="pct"/>
          </w:tcPr>
          <w:p w14:paraId="6BF83B8B" w14:textId="2CAC8912" w:rsidR="00A2740E"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2D113A69" w14:textId="77777777" w:rsidR="00A2740E" w:rsidRPr="007123E4"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08FA8BD0" w14:textId="22492D29" w:rsidR="00A2740E" w:rsidRPr="007123E4"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0ED270D9" w14:textId="77777777" w:rsidR="00A2740E" w:rsidRPr="007123E4" w:rsidRDefault="00A2740E" w:rsidP="00A2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5" w:type="pct"/>
          </w:tcPr>
          <w:p w14:paraId="3A3FF6D8" w14:textId="3F56BF5F" w:rsidR="00A2740E" w:rsidRPr="007123E4"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heme="minorBidi"/>
                <w:sz w:val="22"/>
                <w:szCs w:val="22"/>
              </w:rPr>
              <w:t>50,000</w:t>
            </w:r>
          </w:p>
        </w:tc>
        <w:tc>
          <w:tcPr>
            <w:tcW w:w="126" w:type="pct"/>
          </w:tcPr>
          <w:p w14:paraId="42ED9748" w14:textId="77777777" w:rsidR="00A2740E" w:rsidRPr="007416FA" w:rsidRDefault="00A2740E" w:rsidP="00A2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1" w:type="pct"/>
          </w:tcPr>
          <w:p w14:paraId="2FD184B1" w14:textId="56A81E86" w:rsidR="00A2740E" w:rsidRPr="00631AF7"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heme="minorBidi"/>
                <w:sz w:val="22"/>
                <w:szCs w:val="22"/>
              </w:rPr>
            </w:pPr>
            <w:r>
              <w:rPr>
                <w:rFonts w:ascii="Times New Roman" w:hAnsi="Times New Roman" w:cstheme="minorBidi"/>
                <w:sz w:val="22"/>
                <w:szCs w:val="22"/>
              </w:rPr>
              <w:t>24,000</w:t>
            </w:r>
          </w:p>
        </w:tc>
      </w:tr>
      <w:tr w:rsidR="00A2740E" w:rsidRPr="007416FA" w14:paraId="6B7F6A8C" w14:textId="77777777" w:rsidTr="00C87EE4">
        <w:tc>
          <w:tcPr>
            <w:tcW w:w="2316" w:type="pct"/>
          </w:tcPr>
          <w:p w14:paraId="1F1A1581" w14:textId="5FF5C15E" w:rsidR="00A2740E" w:rsidRPr="002C3789" w:rsidRDefault="00A2740E" w:rsidP="00A2740E">
            <w:pPr>
              <w:spacing w:line="240" w:lineRule="atLeast"/>
              <w:ind w:left="-15"/>
              <w:rPr>
                <w:rFonts w:cstheme="minorBidi"/>
                <w:szCs w:val="28"/>
                <w:cs/>
                <w:lang w:bidi="th-TH"/>
              </w:rPr>
            </w:pPr>
            <w:r w:rsidRPr="00A552C5">
              <w:rPr>
                <w:rFonts w:cs="Times New Roman"/>
                <w:szCs w:val="22"/>
              </w:rPr>
              <w:t>Management service fee income</w:t>
            </w:r>
          </w:p>
        </w:tc>
        <w:tc>
          <w:tcPr>
            <w:tcW w:w="581" w:type="pct"/>
          </w:tcPr>
          <w:p w14:paraId="46B7B8ED" w14:textId="6803A07B" w:rsidR="00A2740E" w:rsidRPr="000F5C77"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113E2561" w14:textId="77777777"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182CC671" w14:textId="45C72C1C"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08C5AC7A" w14:textId="77777777"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22768C7A" w14:textId="5F02E686" w:rsidR="00A2740E" w:rsidRPr="00BC653D"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heme="minorBidi"/>
                <w:sz w:val="22"/>
                <w:szCs w:val="22"/>
              </w:rPr>
              <w:t>5,586</w:t>
            </w:r>
          </w:p>
        </w:tc>
        <w:tc>
          <w:tcPr>
            <w:tcW w:w="126" w:type="pct"/>
          </w:tcPr>
          <w:p w14:paraId="38F7FB17" w14:textId="77777777" w:rsidR="00A2740E" w:rsidRPr="00BC653D" w:rsidRDefault="00A2740E" w:rsidP="00A2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heme="minorBidi"/>
                <w:sz w:val="22"/>
                <w:szCs w:val="22"/>
              </w:rPr>
            </w:pPr>
          </w:p>
        </w:tc>
        <w:tc>
          <w:tcPr>
            <w:tcW w:w="581" w:type="pct"/>
          </w:tcPr>
          <w:p w14:paraId="1C6861DF" w14:textId="65B5CB49" w:rsidR="00A2740E" w:rsidRPr="00BC653D"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0" w:right="73" w:firstLine="0"/>
              <w:rPr>
                <w:rFonts w:ascii="Times New Roman" w:hAnsi="Times New Roman" w:cstheme="minorBidi"/>
                <w:sz w:val="22"/>
                <w:szCs w:val="22"/>
              </w:rPr>
            </w:pPr>
            <w:r>
              <w:rPr>
                <w:rFonts w:ascii="Times New Roman" w:hAnsi="Times New Roman" w:cstheme="minorBidi"/>
                <w:sz w:val="22"/>
                <w:szCs w:val="22"/>
              </w:rPr>
              <w:t>5,312</w:t>
            </w:r>
          </w:p>
        </w:tc>
      </w:tr>
      <w:tr w:rsidR="00A2740E" w:rsidRPr="007416FA" w14:paraId="1D683103" w14:textId="77777777" w:rsidTr="00C87EE4">
        <w:tc>
          <w:tcPr>
            <w:tcW w:w="2316" w:type="pct"/>
          </w:tcPr>
          <w:p w14:paraId="12276217" w14:textId="3D9BACE8" w:rsidR="00A2740E" w:rsidRPr="007416FA" w:rsidRDefault="00A2740E" w:rsidP="00A2740E">
            <w:pPr>
              <w:spacing w:line="240" w:lineRule="atLeast"/>
              <w:ind w:left="-15"/>
              <w:rPr>
                <w:rFonts w:cs="Times New Roman"/>
                <w:szCs w:val="22"/>
              </w:rPr>
            </w:pPr>
            <w:r w:rsidRPr="00A552C5">
              <w:rPr>
                <w:rFonts w:cs="Times New Roman"/>
                <w:szCs w:val="22"/>
              </w:rPr>
              <w:t>Marketing management service fee income</w:t>
            </w:r>
          </w:p>
        </w:tc>
        <w:tc>
          <w:tcPr>
            <w:tcW w:w="581" w:type="pct"/>
          </w:tcPr>
          <w:p w14:paraId="0BEACF1F" w14:textId="547113F8" w:rsidR="00A2740E" w:rsidRPr="000F5C77"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4A1885AB" w14:textId="77777777"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29CCCDCF" w14:textId="20433402"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31004C20" w14:textId="77777777"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73753DDD" w14:textId="778DEB4D" w:rsidR="00A2740E" w:rsidRPr="007123E4"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heme="minorBidi"/>
                <w:sz w:val="22"/>
                <w:szCs w:val="22"/>
              </w:rPr>
              <w:t>11,087</w:t>
            </w:r>
          </w:p>
        </w:tc>
        <w:tc>
          <w:tcPr>
            <w:tcW w:w="126" w:type="pct"/>
          </w:tcPr>
          <w:p w14:paraId="73D34A1B" w14:textId="77777777" w:rsidR="00A2740E" w:rsidRPr="00BC653D"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heme="minorBidi"/>
                <w:sz w:val="22"/>
                <w:szCs w:val="22"/>
              </w:rPr>
            </w:pPr>
          </w:p>
        </w:tc>
        <w:tc>
          <w:tcPr>
            <w:tcW w:w="581" w:type="pct"/>
          </w:tcPr>
          <w:p w14:paraId="0BCEF3B5" w14:textId="050B20EE" w:rsidR="00A2740E" w:rsidRPr="00BC653D"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heme="minorBidi"/>
                <w:sz w:val="22"/>
                <w:szCs w:val="22"/>
              </w:rPr>
            </w:pPr>
            <w:r>
              <w:rPr>
                <w:rFonts w:ascii="Times New Roman" w:hAnsi="Times New Roman" w:cstheme="minorBidi"/>
                <w:sz w:val="22"/>
                <w:szCs w:val="22"/>
              </w:rPr>
              <w:t>11,497</w:t>
            </w:r>
          </w:p>
        </w:tc>
      </w:tr>
      <w:tr w:rsidR="00A2740E" w:rsidRPr="000D5657" w14:paraId="0AE4D8A6" w14:textId="77777777" w:rsidTr="00C87EE4">
        <w:tc>
          <w:tcPr>
            <w:tcW w:w="2316" w:type="pct"/>
          </w:tcPr>
          <w:p w14:paraId="5E5B3EE5" w14:textId="14C8354D" w:rsidR="00A2740E" w:rsidRPr="00A552C5" w:rsidRDefault="00A2740E" w:rsidP="00A2740E">
            <w:pPr>
              <w:spacing w:line="240" w:lineRule="atLeast"/>
              <w:ind w:left="-15"/>
              <w:rPr>
                <w:rFonts w:cs="Times New Roman"/>
                <w:szCs w:val="22"/>
              </w:rPr>
            </w:pPr>
            <w:r>
              <w:rPr>
                <w:rFonts w:cstheme="minorBidi"/>
                <w:szCs w:val="28"/>
                <w:lang w:val="en-US" w:bidi="th-TH"/>
              </w:rPr>
              <w:t>Land rental income</w:t>
            </w:r>
          </w:p>
        </w:tc>
        <w:tc>
          <w:tcPr>
            <w:tcW w:w="581" w:type="pct"/>
          </w:tcPr>
          <w:p w14:paraId="6D88B347" w14:textId="5E0F9F52" w:rsidR="00A2740E" w:rsidRPr="000F5C77"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30528DB3" w14:textId="77777777"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6A12DCDF" w14:textId="1AFB304E" w:rsidR="00A2740E" w:rsidRPr="00BD00C4"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7" w:right="-131" w:firstLine="0"/>
              <w:rPr>
                <w:rFonts w:ascii="Times New Roman" w:hAnsi="Times New Roman" w:cstheme="minorBidi"/>
                <w:sz w:val="22"/>
                <w:szCs w:val="22"/>
                <w:cs/>
              </w:rPr>
            </w:pPr>
            <w:r w:rsidRPr="007416FA">
              <w:rPr>
                <w:rFonts w:ascii="Times New Roman" w:hAnsi="Times New Roman" w:cs="Times New Roman"/>
                <w:sz w:val="22"/>
                <w:szCs w:val="22"/>
              </w:rPr>
              <w:t>-</w:t>
            </w:r>
          </w:p>
        </w:tc>
        <w:tc>
          <w:tcPr>
            <w:tcW w:w="126" w:type="pct"/>
          </w:tcPr>
          <w:p w14:paraId="70B056D6" w14:textId="77777777"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38004B4D" w14:textId="2C543CA5" w:rsidR="00A2740E"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heme="minorBidi"/>
                <w:sz w:val="22"/>
                <w:szCs w:val="22"/>
              </w:rPr>
              <w:t>1,416</w:t>
            </w:r>
          </w:p>
        </w:tc>
        <w:tc>
          <w:tcPr>
            <w:tcW w:w="126" w:type="pct"/>
          </w:tcPr>
          <w:p w14:paraId="7E5590AD" w14:textId="58FC4236" w:rsidR="00A2740E" w:rsidRPr="00BC653D"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heme="minorBidi"/>
                <w:sz w:val="22"/>
                <w:szCs w:val="22"/>
              </w:rPr>
            </w:pPr>
          </w:p>
        </w:tc>
        <w:tc>
          <w:tcPr>
            <w:tcW w:w="581" w:type="pct"/>
          </w:tcPr>
          <w:p w14:paraId="339C3688" w14:textId="367F4B44" w:rsidR="00A2740E"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heme="minorBidi"/>
                <w:sz w:val="22"/>
                <w:szCs w:val="22"/>
              </w:rPr>
            </w:pPr>
            <w:r>
              <w:rPr>
                <w:rFonts w:ascii="Times New Roman" w:hAnsi="Times New Roman" w:cstheme="minorBidi"/>
                <w:sz w:val="22"/>
                <w:szCs w:val="22"/>
              </w:rPr>
              <w:t>1,416</w:t>
            </w:r>
          </w:p>
        </w:tc>
      </w:tr>
      <w:tr w:rsidR="00250385" w:rsidRPr="007416FA" w14:paraId="0CEE9258" w14:textId="77777777" w:rsidTr="00C87EE4">
        <w:tc>
          <w:tcPr>
            <w:tcW w:w="2316" w:type="pct"/>
          </w:tcPr>
          <w:p w14:paraId="63E02334" w14:textId="77777777" w:rsidR="00250385" w:rsidRPr="007416FA" w:rsidRDefault="00250385" w:rsidP="00250385">
            <w:pPr>
              <w:spacing w:line="240" w:lineRule="atLeast"/>
              <w:ind w:left="-18"/>
              <w:rPr>
                <w:rFonts w:cs="Times New Roman"/>
              </w:rPr>
            </w:pPr>
          </w:p>
        </w:tc>
        <w:tc>
          <w:tcPr>
            <w:tcW w:w="581" w:type="pct"/>
          </w:tcPr>
          <w:p w14:paraId="28B36D6A"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491"/>
              </w:tabs>
              <w:ind w:left="-107" w:right="-131" w:firstLine="0"/>
              <w:rPr>
                <w:rFonts w:ascii="Times New Roman" w:hAnsi="Times New Roman" w:cs="Times New Roman"/>
                <w:sz w:val="22"/>
                <w:szCs w:val="22"/>
              </w:rPr>
            </w:pPr>
          </w:p>
        </w:tc>
        <w:tc>
          <w:tcPr>
            <w:tcW w:w="126" w:type="pct"/>
          </w:tcPr>
          <w:p w14:paraId="06794817"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75CF3FE4"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15"/>
              </w:tabs>
              <w:ind w:left="-107" w:right="-131" w:firstLine="0"/>
              <w:rPr>
                <w:rFonts w:ascii="Times New Roman" w:hAnsi="Times New Roman" w:cs="Times New Roman"/>
                <w:sz w:val="22"/>
                <w:szCs w:val="22"/>
              </w:rPr>
            </w:pPr>
          </w:p>
        </w:tc>
        <w:tc>
          <w:tcPr>
            <w:tcW w:w="126" w:type="pct"/>
          </w:tcPr>
          <w:p w14:paraId="2AD30E1B"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7DD0FA72" w14:textId="77777777" w:rsidR="00250385" w:rsidRPr="003A1DD2"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126" w:type="pct"/>
          </w:tcPr>
          <w:p w14:paraId="5524E30B"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1" w:type="pct"/>
          </w:tcPr>
          <w:p w14:paraId="0327121D"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p>
        </w:tc>
      </w:tr>
      <w:tr w:rsidR="00250385" w:rsidRPr="007416FA" w14:paraId="792320D8" w14:textId="77777777" w:rsidTr="00C87EE4">
        <w:tc>
          <w:tcPr>
            <w:tcW w:w="2316" w:type="pct"/>
          </w:tcPr>
          <w:p w14:paraId="3770E91A" w14:textId="290B3630" w:rsidR="00250385" w:rsidRPr="007416FA" w:rsidRDefault="00250385" w:rsidP="00DA5049">
            <w:pPr>
              <w:spacing w:line="240" w:lineRule="atLeast"/>
              <w:ind w:left="-15"/>
              <w:rPr>
                <w:rFonts w:cs="Times New Roman"/>
                <w:b/>
                <w:bCs/>
              </w:rPr>
            </w:pPr>
            <w:r w:rsidRPr="00DA5049">
              <w:rPr>
                <w:rFonts w:cs="Times New Roman"/>
                <w:b/>
                <w:bCs/>
                <w:szCs w:val="22"/>
              </w:rPr>
              <w:t>Key</w:t>
            </w:r>
            <w:r w:rsidRPr="007416FA">
              <w:rPr>
                <w:rFonts w:cs="Times New Roman"/>
                <w:b/>
                <w:bCs/>
              </w:rPr>
              <w:t xml:space="preserve"> management personnel</w:t>
            </w:r>
          </w:p>
        </w:tc>
        <w:tc>
          <w:tcPr>
            <w:tcW w:w="581" w:type="pct"/>
          </w:tcPr>
          <w:p w14:paraId="01AB5E96"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6" w:type="pct"/>
          </w:tcPr>
          <w:p w14:paraId="26584403"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2335DE51"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6" w:type="pct"/>
          </w:tcPr>
          <w:p w14:paraId="649E8EE2"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5" w:type="pct"/>
          </w:tcPr>
          <w:p w14:paraId="31DC5C8E" w14:textId="77777777" w:rsidR="00250385" w:rsidRPr="003A1DD2"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126" w:type="pct"/>
          </w:tcPr>
          <w:p w14:paraId="6DD76F00"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1" w:type="pct"/>
          </w:tcPr>
          <w:p w14:paraId="7CCA54C6"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p>
        </w:tc>
      </w:tr>
      <w:tr w:rsidR="00250385" w:rsidRPr="007416FA" w14:paraId="462266C2" w14:textId="77777777" w:rsidTr="00C87EE4">
        <w:tc>
          <w:tcPr>
            <w:tcW w:w="2316" w:type="pct"/>
          </w:tcPr>
          <w:p w14:paraId="53AFF47B" w14:textId="77777777" w:rsidR="00250385" w:rsidRPr="00DA5049" w:rsidRDefault="00250385" w:rsidP="00DA5049">
            <w:pPr>
              <w:spacing w:line="240" w:lineRule="atLeast"/>
              <w:ind w:left="-15"/>
              <w:rPr>
                <w:rFonts w:cs="Times New Roman"/>
                <w:szCs w:val="22"/>
              </w:rPr>
            </w:pPr>
            <w:r w:rsidRPr="00DA5049">
              <w:rPr>
                <w:rFonts w:cs="Times New Roman"/>
                <w:szCs w:val="22"/>
              </w:rPr>
              <w:t>Key management personnel compensation</w:t>
            </w:r>
          </w:p>
        </w:tc>
        <w:tc>
          <w:tcPr>
            <w:tcW w:w="581" w:type="pct"/>
          </w:tcPr>
          <w:p w14:paraId="2042EFD2"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6" w:type="pct"/>
          </w:tcPr>
          <w:p w14:paraId="42F71CA9"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69" w:type="pct"/>
          </w:tcPr>
          <w:p w14:paraId="1D136347"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6" w:type="pct"/>
          </w:tcPr>
          <w:p w14:paraId="0BD45324"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75" w:type="pct"/>
          </w:tcPr>
          <w:p w14:paraId="6B865654" w14:textId="77777777" w:rsidR="00250385" w:rsidRPr="003A1DD2"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126" w:type="pct"/>
          </w:tcPr>
          <w:p w14:paraId="1BAAD4F2"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81" w:type="pct"/>
          </w:tcPr>
          <w:p w14:paraId="03B80848"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p>
        </w:tc>
      </w:tr>
      <w:tr w:rsidR="00A2740E" w:rsidRPr="007416FA" w14:paraId="200B9835" w14:textId="77777777" w:rsidTr="00C87EE4">
        <w:tc>
          <w:tcPr>
            <w:tcW w:w="2316" w:type="pct"/>
          </w:tcPr>
          <w:p w14:paraId="30CCE796" w14:textId="0933AA34" w:rsidR="00A2740E" w:rsidRPr="00DA5049" w:rsidRDefault="00A2740E" w:rsidP="00A2740E">
            <w:pPr>
              <w:spacing w:line="240" w:lineRule="atLeast"/>
              <w:ind w:left="-15" w:firstLine="175"/>
              <w:rPr>
                <w:rFonts w:cs="Times New Roman"/>
                <w:szCs w:val="22"/>
              </w:rPr>
            </w:pPr>
            <w:r w:rsidRPr="00DA5049">
              <w:rPr>
                <w:rFonts w:cs="Times New Roman"/>
                <w:szCs w:val="22"/>
              </w:rPr>
              <w:t>Short-term employee benefits</w:t>
            </w:r>
          </w:p>
        </w:tc>
        <w:tc>
          <w:tcPr>
            <w:tcW w:w="581" w:type="pct"/>
          </w:tcPr>
          <w:p w14:paraId="3FDD276E" w14:textId="56D4E175" w:rsidR="00A2740E" w:rsidRPr="007123E4"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imes New Roman"/>
                <w:sz w:val="22"/>
                <w:szCs w:val="22"/>
              </w:rPr>
            </w:pPr>
            <w:r>
              <w:rPr>
                <w:rFonts w:ascii="Times New Roman" w:hAnsi="Times New Roman" w:cstheme="minorBidi"/>
                <w:sz w:val="22"/>
                <w:szCs w:val="22"/>
              </w:rPr>
              <w:t>31,833</w:t>
            </w:r>
          </w:p>
        </w:tc>
        <w:tc>
          <w:tcPr>
            <w:tcW w:w="126" w:type="pct"/>
          </w:tcPr>
          <w:p w14:paraId="223E7ACF" w14:textId="77777777" w:rsidR="00A2740E" w:rsidRPr="00371E96" w:rsidRDefault="00A2740E" w:rsidP="00A2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69" w:type="pct"/>
          </w:tcPr>
          <w:p w14:paraId="51FA147D" w14:textId="33B0DEDA" w:rsidR="00A2740E" w:rsidRPr="00371E96"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heme="minorBidi"/>
                <w:sz w:val="22"/>
                <w:szCs w:val="22"/>
              </w:rPr>
              <w:t>30,786</w:t>
            </w:r>
          </w:p>
        </w:tc>
        <w:tc>
          <w:tcPr>
            <w:tcW w:w="126" w:type="pct"/>
          </w:tcPr>
          <w:p w14:paraId="01F0EF95" w14:textId="77777777" w:rsidR="00A2740E" w:rsidRPr="00371E96" w:rsidRDefault="00A2740E" w:rsidP="00A2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75" w:type="pct"/>
          </w:tcPr>
          <w:p w14:paraId="1323D763" w14:textId="2C3F6231" w:rsidR="00A2740E" w:rsidRPr="00371E96"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heme="minorBidi"/>
                <w:sz w:val="22"/>
                <w:szCs w:val="22"/>
              </w:rPr>
              <w:t>24,314</w:t>
            </w:r>
          </w:p>
        </w:tc>
        <w:tc>
          <w:tcPr>
            <w:tcW w:w="126" w:type="pct"/>
          </w:tcPr>
          <w:p w14:paraId="610AA38B" w14:textId="77777777" w:rsidR="00A2740E" w:rsidRPr="00371E96"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81" w:type="pct"/>
          </w:tcPr>
          <w:p w14:paraId="7030ED46" w14:textId="2DFC9522" w:rsidR="00A2740E" w:rsidRPr="00371E96"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33" w:firstLine="0"/>
              <w:rPr>
                <w:rFonts w:ascii="Times New Roman" w:hAnsi="Times New Roman" w:cstheme="minorBidi"/>
                <w:sz w:val="22"/>
                <w:szCs w:val="22"/>
              </w:rPr>
            </w:pPr>
            <w:r>
              <w:rPr>
                <w:rFonts w:ascii="Times New Roman" w:hAnsi="Times New Roman" w:cstheme="minorBidi"/>
                <w:sz w:val="22"/>
                <w:szCs w:val="22"/>
              </w:rPr>
              <w:t>23,913</w:t>
            </w:r>
          </w:p>
        </w:tc>
      </w:tr>
      <w:tr w:rsidR="00A2740E" w:rsidRPr="007416FA" w14:paraId="20DE5812" w14:textId="77777777" w:rsidTr="00C87EE4">
        <w:tc>
          <w:tcPr>
            <w:tcW w:w="2316" w:type="pct"/>
          </w:tcPr>
          <w:p w14:paraId="77DAF3CE" w14:textId="1E1549CF" w:rsidR="00A2740E" w:rsidRPr="007416FA" w:rsidRDefault="00A2740E" w:rsidP="00A2740E">
            <w:pPr>
              <w:spacing w:line="240" w:lineRule="atLeast"/>
              <w:ind w:left="162"/>
              <w:rPr>
                <w:rFonts w:cs="Times New Roman"/>
              </w:rPr>
            </w:pPr>
            <w:r w:rsidRPr="007416FA">
              <w:rPr>
                <w:rFonts w:cs="Times New Roman"/>
              </w:rPr>
              <w:t>Post-employment benefit</w:t>
            </w:r>
            <w:r>
              <w:rPr>
                <w:rFonts w:cs="Times New Roman"/>
              </w:rPr>
              <w:t>s</w:t>
            </w:r>
          </w:p>
        </w:tc>
        <w:tc>
          <w:tcPr>
            <w:tcW w:w="581" w:type="pct"/>
          </w:tcPr>
          <w:p w14:paraId="25C81BC6" w14:textId="20AA51ED" w:rsidR="00A2740E" w:rsidRPr="007123E4"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imes New Roman"/>
                <w:sz w:val="22"/>
                <w:szCs w:val="22"/>
                <w:cs/>
              </w:rPr>
            </w:pPr>
            <w:r>
              <w:rPr>
                <w:rFonts w:ascii="Times New Roman" w:hAnsi="Times New Roman" w:cstheme="minorBidi"/>
                <w:sz w:val="22"/>
                <w:szCs w:val="22"/>
              </w:rPr>
              <w:t>810</w:t>
            </w:r>
          </w:p>
        </w:tc>
        <w:tc>
          <w:tcPr>
            <w:tcW w:w="126" w:type="pct"/>
          </w:tcPr>
          <w:p w14:paraId="08DE512D" w14:textId="77777777" w:rsidR="00A2740E" w:rsidRPr="00371E96" w:rsidRDefault="00A2740E" w:rsidP="00A2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69" w:type="pct"/>
          </w:tcPr>
          <w:p w14:paraId="53DCE172" w14:textId="0730F46C" w:rsidR="00A2740E" w:rsidRPr="00371E96"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7" w:right="-131" w:firstLine="0"/>
              <w:rPr>
                <w:rFonts w:ascii="Times New Roman" w:hAnsi="Times New Roman" w:cstheme="minorBidi"/>
                <w:sz w:val="22"/>
                <w:szCs w:val="22"/>
              </w:rPr>
            </w:pPr>
            <w:r w:rsidRPr="007416FA">
              <w:rPr>
                <w:rFonts w:ascii="Times New Roman" w:hAnsi="Times New Roman" w:cs="Times New Roman"/>
                <w:sz w:val="22"/>
                <w:szCs w:val="22"/>
              </w:rPr>
              <w:t>-</w:t>
            </w:r>
          </w:p>
        </w:tc>
        <w:tc>
          <w:tcPr>
            <w:tcW w:w="126" w:type="pct"/>
          </w:tcPr>
          <w:p w14:paraId="5BC1B1CC" w14:textId="77777777" w:rsidR="00A2740E" w:rsidRPr="00371E96" w:rsidRDefault="00A2740E" w:rsidP="00A2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75" w:type="pct"/>
          </w:tcPr>
          <w:p w14:paraId="30CEC1B7" w14:textId="1D076AFE" w:rsidR="00A2740E" w:rsidRPr="00371E96"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heme="minorBidi"/>
                <w:sz w:val="22"/>
                <w:szCs w:val="22"/>
              </w:rPr>
              <w:t>810</w:t>
            </w:r>
          </w:p>
        </w:tc>
        <w:tc>
          <w:tcPr>
            <w:tcW w:w="126" w:type="pct"/>
          </w:tcPr>
          <w:p w14:paraId="06EA64D2" w14:textId="77777777" w:rsidR="00A2740E" w:rsidRPr="00371E96"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81" w:type="pct"/>
          </w:tcPr>
          <w:p w14:paraId="692A8FDF" w14:textId="58FCC5CF" w:rsidR="00A2740E" w:rsidRPr="00371E96"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7" w:right="-131" w:firstLine="0"/>
              <w:rPr>
                <w:rFonts w:ascii="Times New Roman" w:hAnsi="Times New Roman" w:cstheme="minorBidi"/>
                <w:sz w:val="22"/>
                <w:szCs w:val="22"/>
              </w:rPr>
            </w:pPr>
            <w:r w:rsidRPr="007416FA">
              <w:rPr>
                <w:rFonts w:ascii="Times New Roman" w:hAnsi="Times New Roman" w:cs="Times New Roman"/>
                <w:sz w:val="22"/>
                <w:szCs w:val="22"/>
              </w:rPr>
              <w:t>-</w:t>
            </w:r>
          </w:p>
        </w:tc>
      </w:tr>
    </w:tbl>
    <w:p w14:paraId="4AEABD1D" w14:textId="77777777" w:rsidR="002B6811" w:rsidRDefault="002B6811" w:rsidP="00FE28E2">
      <w:pPr>
        <w:spacing w:line="240" w:lineRule="auto"/>
        <w:rPr>
          <w:lang w:bidi="th-TH"/>
        </w:rPr>
      </w:pPr>
    </w:p>
    <w:p w14:paraId="1C703088" w14:textId="77777777" w:rsidR="008436E1" w:rsidRDefault="008436E1" w:rsidP="00FE28E2">
      <w:pPr>
        <w:spacing w:line="240" w:lineRule="auto"/>
        <w:rPr>
          <w:lang w:bidi="th-TH"/>
        </w:rPr>
      </w:pPr>
    </w:p>
    <w:p w14:paraId="61844F78" w14:textId="77777777" w:rsidR="008436E1" w:rsidRDefault="008436E1" w:rsidP="00FE28E2">
      <w:pPr>
        <w:spacing w:line="240" w:lineRule="auto"/>
        <w:rPr>
          <w:lang w:bidi="th-TH"/>
        </w:rPr>
      </w:pPr>
    </w:p>
    <w:p w14:paraId="3BB8FE40" w14:textId="77777777" w:rsidR="008436E1" w:rsidRDefault="008436E1" w:rsidP="00FE28E2">
      <w:pPr>
        <w:spacing w:line="240" w:lineRule="auto"/>
        <w:rPr>
          <w:lang w:bidi="th-TH"/>
        </w:rPr>
      </w:pPr>
    </w:p>
    <w:tbl>
      <w:tblPr>
        <w:tblW w:w="9422" w:type="dxa"/>
        <w:tblInd w:w="450" w:type="dxa"/>
        <w:tblLayout w:type="fixed"/>
        <w:tblLook w:val="0000" w:firstRow="0" w:lastRow="0" w:firstColumn="0" w:lastColumn="0" w:noHBand="0" w:noVBand="0"/>
      </w:tblPr>
      <w:tblGrid>
        <w:gridCol w:w="4365"/>
        <w:gridCol w:w="1095"/>
        <w:gridCol w:w="237"/>
        <w:gridCol w:w="1072"/>
        <w:gridCol w:w="237"/>
        <w:gridCol w:w="1084"/>
        <w:gridCol w:w="237"/>
        <w:gridCol w:w="1095"/>
      </w:tblGrid>
      <w:tr w:rsidR="003A1DD2" w:rsidRPr="007416FA" w14:paraId="40C0C776" w14:textId="77777777" w:rsidTr="003A1DD2">
        <w:trPr>
          <w:tblHeader/>
        </w:trPr>
        <w:tc>
          <w:tcPr>
            <w:tcW w:w="2316" w:type="pct"/>
          </w:tcPr>
          <w:p w14:paraId="1C0349E7" w14:textId="77777777" w:rsidR="003A1DD2" w:rsidRPr="007416FA" w:rsidRDefault="003A1DD2" w:rsidP="005B0F54">
            <w:pPr>
              <w:pStyle w:val="acctmergecolhdg"/>
              <w:spacing w:line="240" w:lineRule="atLeast"/>
              <w:ind w:left="-18"/>
              <w:jc w:val="left"/>
              <w:rPr>
                <w:rFonts w:cs="Times New Roman"/>
                <w:i/>
                <w:iCs/>
                <w:szCs w:val="22"/>
              </w:rPr>
            </w:pPr>
            <w:r w:rsidRPr="007416FA">
              <w:br w:type="page"/>
            </w:r>
          </w:p>
        </w:tc>
        <w:tc>
          <w:tcPr>
            <w:tcW w:w="1276" w:type="pct"/>
            <w:gridSpan w:val="3"/>
          </w:tcPr>
          <w:p w14:paraId="4536E3A8" w14:textId="77777777" w:rsidR="003A1DD2" w:rsidRPr="007416FA" w:rsidRDefault="003A1DD2" w:rsidP="005B0F54">
            <w:pPr>
              <w:pStyle w:val="acctmergecolhdg"/>
              <w:spacing w:line="240" w:lineRule="atLeast"/>
              <w:rPr>
                <w:rFonts w:cs="Times New Roman"/>
                <w:szCs w:val="22"/>
              </w:rPr>
            </w:pPr>
            <w:r w:rsidRPr="007416FA">
              <w:rPr>
                <w:rFonts w:cs="Times New Roman"/>
                <w:szCs w:val="22"/>
              </w:rPr>
              <w:t>Consolidated</w:t>
            </w:r>
          </w:p>
        </w:tc>
        <w:tc>
          <w:tcPr>
            <w:tcW w:w="126" w:type="pct"/>
          </w:tcPr>
          <w:p w14:paraId="65C87B78" w14:textId="77777777" w:rsidR="003A1DD2" w:rsidRPr="007416FA" w:rsidRDefault="003A1DD2" w:rsidP="005B0F54">
            <w:pPr>
              <w:pStyle w:val="acctmergecolhdg"/>
              <w:spacing w:line="240" w:lineRule="atLeast"/>
              <w:rPr>
                <w:rFonts w:cs="Times New Roman"/>
                <w:szCs w:val="22"/>
              </w:rPr>
            </w:pPr>
          </w:p>
        </w:tc>
        <w:tc>
          <w:tcPr>
            <w:tcW w:w="1282" w:type="pct"/>
            <w:gridSpan w:val="3"/>
          </w:tcPr>
          <w:p w14:paraId="5735A9D2" w14:textId="77777777" w:rsidR="003A1DD2" w:rsidRPr="007416FA" w:rsidRDefault="003A1DD2" w:rsidP="005B0F54">
            <w:pPr>
              <w:pStyle w:val="acctmergecolhdg"/>
              <w:spacing w:line="240" w:lineRule="atLeast"/>
              <w:rPr>
                <w:rFonts w:cs="Times New Roman"/>
                <w:szCs w:val="22"/>
              </w:rPr>
            </w:pPr>
            <w:r w:rsidRPr="007416FA">
              <w:rPr>
                <w:rFonts w:cs="Times New Roman"/>
                <w:szCs w:val="22"/>
              </w:rPr>
              <w:t>Separate</w:t>
            </w:r>
          </w:p>
        </w:tc>
      </w:tr>
      <w:tr w:rsidR="003A1DD2" w:rsidRPr="007416FA" w14:paraId="56C4B43C" w14:textId="77777777" w:rsidTr="003A1DD2">
        <w:trPr>
          <w:tblHeader/>
        </w:trPr>
        <w:tc>
          <w:tcPr>
            <w:tcW w:w="2316" w:type="pct"/>
          </w:tcPr>
          <w:p w14:paraId="3EB0E278" w14:textId="3C13BB19" w:rsidR="003A1DD2" w:rsidRPr="007416FA" w:rsidRDefault="003A1DD2" w:rsidP="005B0F54">
            <w:pPr>
              <w:pStyle w:val="acctmergecolhdg"/>
              <w:spacing w:line="240" w:lineRule="atLeast"/>
              <w:ind w:left="-15" w:firstLine="3"/>
              <w:jc w:val="left"/>
              <w:rPr>
                <w:rFonts w:cs="Times New Roman"/>
                <w:i/>
                <w:iCs/>
                <w:szCs w:val="22"/>
              </w:rPr>
            </w:pPr>
          </w:p>
        </w:tc>
        <w:tc>
          <w:tcPr>
            <w:tcW w:w="1276" w:type="pct"/>
            <w:gridSpan w:val="3"/>
          </w:tcPr>
          <w:p w14:paraId="22ECDEF3" w14:textId="77777777" w:rsidR="003A1DD2" w:rsidRPr="007416FA" w:rsidRDefault="003A1DD2" w:rsidP="005B0F54">
            <w:pPr>
              <w:pStyle w:val="acctmergecolhdg"/>
              <w:spacing w:line="240" w:lineRule="atLeast"/>
              <w:rPr>
                <w:rFonts w:cs="Times New Roman"/>
                <w:szCs w:val="22"/>
              </w:rPr>
            </w:pPr>
            <w:r w:rsidRPr="007416FA">
              <w:rPr>
                <w:rFonts w:cs="Times New Roman"/>
                <w:szCs w:val="22"/>
              </w:rPr>
              <w:t>financial statements</w:t>
            </w:r>
          </w:p>
        </w:tc>
        <w:tc>
          <w:tcPr>
            <w:tcW w:w="126" w:type="pct"/>
          </w:tcPr>
          <w:p w14:paraId="7431E372" w14:textId="77777777" w:rsidR="003A1DD2" w:rsidRPr="007416FA" w:rsidRDefault="003A1DD2" w:rsidP="005B0F54">
            <w:pPr>
              <w:pStyle w:val="acctmergecolhdg"/>
              <w:spacing w:line="240" w:lineRule="atLeast"/>
              <w:rPr>
                <w:rFonts w:cs="Times New Roman"/>
                <w:szCs w:val="22"/>
              </w:rPr>
            </w:pPr>
          </w:p>
        </w:tc>
        <w:tc>
          <w:tcPr>
            <w:tcW w:w="1282" w:type="pct"/>
            <w:gridSpan w:val="3"/>
          </w:tcPr>
          <w:p w14:paraId="38EF7E15" w14:textId="77777777" w:rsidR="003A1DD2" w:rsidRPr="007416FA" w:rsidRDefault="003A1DD2" w:rsidP="005B0F54">
            <w:pPr>
              <w:pStyle w:val="acctmergecolhdg"/>
              <w:spacing w:line="240" w:lineRule="atLeast"/>
              <w:rPr>
                <w:rFonts w:cs="Times New Roman"/>
                <w:szCs w:val="22"/>
              </w:rPr>
            </w:pPr>
            <w:r w:rsidRPr="007416FA">
              <w:rPr>
                <w:rFonts w:cs="Times New Roman"/>
                <w:szCs w:val="22"/>
              </w:rPr>
              <w:t>financial statements</w:t>
            </w:r>
          </w:p>
        </w:tc>
      </w:tr>
      <w:tr w:rsidR="003A1DD2" w:rsidRPr="007416FA" w14:paraId="78204AEC" w14:textId="77777777" w:rsidTr="003A1DD2">
        <w:trPr>
          <w:tblHeader/>
        </w:trPr>
        <w:tc>
          <w:tcPr>
            <w:tcW w:w="2316" w:type="pct"/>
          </w:tcPr>
          <w:p w14:paraId="53433C02" w14:textId="1F3DAFB4" w:rsidR="003A1DD2" w:rsidRPr="007416FA" w:rsidRDefault="003A1DD2" w:rsidP="003A1DD2">
            <w:pPr>
              <w:pStyle w:val="acctmergecolhdg"/>
              <w:spacing w:line="240" w:lineRule="atLeast"/>
              <w:ind w:left="-15"/>
              <w:jc w:val="left"/>
              <w:rPr>
                <w:rFonts w:cs="Times New Roman"/>
                <w:i/>
                <w:iCs/>
                <w:szCs w:val="22"/>
              </w:rPr>
            </w:pPr>
          </w:p>
        </w:tc>
        <w:tc>
          <w:tcPr>
            <w:tcW w:w="581" w:type="pct"/>
          </w:tcPr>
          <w:p w14:paraId="74B30513" w14:textId="77777777" w:rsidR="008436E1" w:rsidRPr="00A552C5" w:rsidRDefault="008436E1" w:rsidP="008436E1">
            <w:pPr>
              <w:pStyle w:val="acctfourfigures"/>
              <w:tabs>
                <w:tab w:val="clear" w:pos="765"/>
              </w:tabs>
              <w:spacing w:line="240" w:lineRule="atLeast"/>
              <w:ind w:left="-106" w:right="-117"/>
              <w:jc w:val="center"/>
              <w:rPr>
                <w:rFonts w:cs="Times New Roman"/>
                <w:szCs w:val="22"/>
                <w:lang w:bidi="th-TH"/>
              </w:rPr>
            </w:pPr>
            <w:r w:rsidRPr="00A552C5">
              <w:rPr>
                <w:rFonts w:cs="Times New Roman"/>
                <w:szCs w:val="22"/>
                <w:lang w:val="en-US" w:bidi="th-TH"/>
              </w:rPr>
              <w:t>3</w:t>
            </w:r>
            <w:r>
              <w:rPr>
                <w:rFonts w:cs="Times New Roman"/>
                <w:szCs w:val="22"/>
                <w:lang w:val="en-US" w:bidi="th-TH"/>
              </w:rPr>
              <w:t>0</w:t>
            </w:r>
            <w:r w:rsidRPr="00A552C5">
              <w:rPr>
                <w:rFonts w:cs="Times New Roman"/>
                <w:szCs w:val="22"/>
                <w:lang w:bidi="th-TH"/>
              </w:rPr>
              <w:t xml:space="preserve"> </w:t>
            </w:r>
          </w:p>
          <w:p w14:paraId="55620D3D" w14:textId="12D6A311" w:rsidR="003A1DD2" w:rsidRPr="008436E1" w:rsidRDefault="008436E1" w:rsidP="008436E1">
            <w:pPr>
              <w:pStyle w:val="acctmergecolhdg"/>
              <w:spacing w:line="240" w:lineRule="atLeast"/>
              <w:ind w:left="-115" w:right="-89"/>
              <w:rPr>
                <w:rFonts w:cs="Times New Roman"/>
                <w:b w:val="0"/>
                <w:bCs/>
              </w:rPr>
            </w:pPr>
            <w:r w:rsidRPr="008436E1">
              <w:rPr>
                <w:rFonts w:cs="Times New Roman"/>
                <w:b w:val="0"/>
                <w:bCs/>
                <w:szCs w:val="22"/>
                <w:lang w:bidi="th-TH"/>
              </w:rPr>
              <w:t>June</w:t>
            </w:r>
          </w:p>
        </w:tc>
        <w:tc>
          <w:tcPr>
            <w:tcW w:w="126" w:type="pct"/>
          </w:tcPr>
          <w:p w14:paraId="2DA2C84F" w14:textId="77777777" w:rsidR="003A1DD2" w:rsidRPr="003A1DD2" w:rsidRDefault="003A1DD2" w:rsidP="003A1DD2">
            <w:pPr>
              <w:pStyle w:val="acctmergecolhdg"/>
              <w:spacing w:line="240" w:lineRule="atLeast"/>
              <w:ind w:left="-115" w:right="-89"/>
              <w:rPr>
                <w:rFonts w:cs="Times New Roman"/>
                <w:b w:val="0"/>
              </w:rPr>
            </w:pPr>
          </w:p>
        </w:tc>
        <w:tc>
          <w:tcPr>
            <w:tcW w:w="569" w:type="pct"/>
          </w:tcPr>
          <w:p w14:paraId="4ABA6BC1" w14:textId="77777777" w:rsidR="003A1DD2" w:rsidRPr="003A1DD2" w:rsidRDefault="003A1DD2" w:rsidP="003A1DD2">
            <w:pPr>
              <w:pStyle w:val="acctfourfigures"/>
              <w:tabs>
                <w:tab w:val="clear" w:pos="765"/>
              </w:tabs>
              <w:spacing w:line="240" w:lineRule="atLeast"/>
              <w:ind w:left="-106" w:right="-117"/>
              <w:jc w:val="center"/>
              <w:rPr>
                <w:rFonts w:cs="Times New Roman"/>
                <w:spacing w:val="-5"/>
                <w:szCs w:val="22"/>
                <w:lang w:bidi="th-TH"/>
              </w:rPr>
            </w:pPr>
            <w:r w:rsidRPr="003A1DD2">
              <w:rPr>
                <w:rFonts w:cs="Times New Roman"/>
                <w:spacing w:val="-5"/>
                <w:szCs w:val="22"/>
                <w:lang w:val="en-US" w:bidi="th-TH"/>
              </w:rPr>
              <w:t>31</w:t>
            </w:r>
          </w:p>
          <w:p w14:paraId="58EB4ECC" w14:textId="6CC4B1D6" w:rsidR="003A1DD2" w:rsidRPr="003A1DD2" w:rsidRDefault="003A1DD2" w:rsidP="003A1DD2">
            <w:pPr>
              <w:pStyle w:val="acctmergecolhdg"/>
              <w:spacing w:line="240" w:lineRule="atLeast"/>
              <w:ind w:left="-115" w:right="-89"/>
              <w:rPr>
                <w:rFonts w:cs="Times New Roman"/>
                <w:b w:val="0"/>
              </w:rPr>
            </w:pPr>
            <w:r w:rsidRPr="003A1DD2">
              <w:rPr>
                <w:rFonts w:cs="Times New Roman"/>
                <w:b w:val="0"/>
                <w:spacing w:val="-5"/>
                <w:szCs w:val="22"/>
                <w:lang w:bidi="th-TH"/>
              </w:rPr>
              <w:t>December</w:t>
            </w:r>
          </w:p>
        </w:tc>
        <w:tc>
          <w:tcPr>
            <w:tcW w:w="126" w:type="pct"/>
          </w:tcPr>
          <w:p w14:paraId="563AC89E" w14:textId="77777777" w:rsidR="003A1DD2" w:rsidRPr="003A1DD2" w:rsidRDefault="003A1DD2" w:rsidP="003A1DD2">
            <w:pPr>
              <w:pStyle w:val="acctmergecolhdg"/>
              <w:spacing w:line="240" w:lineRule="atLeast"/>
              <w:rPr>
                <w:rFonts w:cs="Times New Roman"/>
                <w:b w:val="0"/>
              </w:rPr>
            </w:pPr>
          </w:p>
        </w:tc>
        <w:tc>
          <w:tcPr>
            <w:tcW w:w="575" w:type="pct"/>
          </w:tcPr>
          <w:p w14:paraId="78604395" w14:textId="77777777" w:rsidR="008436E1" w:rsidRPr="00A552C5" w:rsidRDefault="008436E1" w:rsidP="008436E1">
            <w:pPr>
              <w:pStyle w:val="acctfourfigures"/>
              <w:tabs>
                <w:tab w:val="clear" w:pos="765"/>
              </w:tabs>
              <w:spacing w:line="240" w:lineRule="atLeast"/>
              <w:ind w:left="-106" w:right="-117"/>
              <w:jc w:val="center"/>
              <w:rPr>
                <w:rFonts w:cs="Times New Roman"/>
                <w:szCs w:val="22"/>
                <w:lang w:bidi="th-TH"/>
              </w:rPr>
            </w:pPr>
            <w:r w:rsidRPr="00A552C5">
              <w:rPr>
                <w:rFonts w:cs="Times New Roman"/>
                <w:szCs w:val="22"/>
                <w:lang w:val="en-US" w:bidi="th-TH"/>
              </w:rPr>
              <w:t>3</w:t>
            </w:r>
            <w:r>
              <w:rPr>
                <w:rFonts w:cs="Times New Roman"/>
                <w:szCs w:val="22"/>
                <w:lang w:val="en-US" w:bidi="th-TH"/>
              </w:rPr>
              <w:t>0</w:t>
            </w:r>
            <w:r w:rsidRPr="00A552C5">
              <w:rPr>
                <w:rFonts w:cs="Times New Roman"/>
                <w:szCs w:val="22"/>
                <w:lang w:bidi="th-TH"/>
              </w:rPr>
              <w:t xml:space="preserve"> </w:t>
            </w:r>
          </w:p>
          <w:p w14:paraId="282F2D71" w14:textId="200DA03E" w:rsidR="003A1DD2" w:rsidRPr="003A1DD2" w:rsidRDefault="008436E1" w:rsidP="008436E1">
            <w:pPr>
              <w:pStyle w:val="acctmergecolhdg"/>
              <w:spacing w:line="240" w:lineRule="atLeast"/>
              <w:ind w:left="-115" w:right="-89"/>
              <w:rPr>
                <w:rFonts w:cs="Times New Roman"/>
                <w:b w:val="0"/>
              </w:rPr>
            </w:pPr>
            <w:r w:rsidRPr="008436E1">
              <w:rPr>
                <w:rFonts w:cs="Times New Roman"/>
                <w:b w:val="0"/>
                <w:bCs/>
                <w:szCs w:val="22"/>
                <w:lang w:bidi="th-TH"/>
              </w:rPr>
              <w:t>June</w:t>
            </w:r>
          </w:p>
        </w:tc>
        <w:tc>
          <w:tcPr>
            <w:tcW w:w="126" w:type="pct"/>
          </w:tcPr>
          <w:p w14:paraId="34EF0BF0" w14:textId="77777777" w:rsidR="003A1DD2" w:rsidRPr="003A1DD2" w:rsidRDefault="003A1DD2" w:rsidP="003A1DD2">
            <w:pPr>
              <w:pStyle w:val="acctmergecolhdg"/>
              <w:spacing w:line="240" w:lineRule="atLeast"/>
              <w:ind w:left="-115" w:right="-89"/>
              <w:rPr>
                <w:rFonts w:cs="Times New Roman"/>
                <w:b w:val="0"/>
              </w:rPr>
            </w:pPr>
          </w:p>
        </w:tc>
        <w:tc>
          <w:tcPr>
            <w:tcW w:w="581" w:type="pct"/>
          </w:tcPr>
          <w:p w14:paraId="35B16F36" w14:textId="77777777" w:rsidR="003A1DD2" w:rsidRPr="003A1DD2" w:rsidRDefault="003A1DD2" w:rsidP="003A1DD2">
            <w:pPr>
              <w:pStyle w:val="acctfourfigures"/>
              <w:tabs>
                <w:tab w:val="clear" w:pos="765"/>
              </w:tabs>
              <w:spacing w:line="240" w:lineRule="atLeast"/>
              <w:ind w:left="-106" w:right="-117"/>
              <w:jc w:val="center"/>
              <w:rPr>
                <w:rFonts w:cs="Times New Roman"/>
                <w:spacing w:val="-5"/>
                <w:szCs w:val="22"/>
                <w:lang w:bidi="th-TH"/>
              </w:rPr>
            </w:pPr>
            <w:r w:rsidRPr="003A1DD2">
              <w:rPr>
                <w:rFonts w:cs="Times New Roman"/>
                <w:spacing w:val="-5"/>
                <w:szCs w:val="22"/>
                <w:lang w:val="en-US" w:bidi="th-TH"/>
              </w:rPr>
              <w:t>31</w:t>
            </w:r>
          </w:p>
          <w:p w14:paraId="51A9BF64" w14:textId="73042D60" w:rsidR="003A1DD2" w:rsidRPr="003A1DD2" w:rsidRDefault="003A1DD2" w:rsidP="003A1DD2">
            <w:pPr>
              <w:pStyle w:val="acctmergecolhdg"/>
              <w:spacing w:line="240" w:lineRule="atLeast"/>
              <w:ind w:left="-115" w:right="-89"/>
              <w:rPr>
                <w:rFonts w:cs="Times New Roman"/>
                <w:b w:val="0"/>
              </w:rPr>
            </w:pPr>
            <w:r w:rsidRPr="003A1DD2">
              <w:rPr>
                <w:rFonts w:cs="Times New Roman"/>
                <w:b w:val="0"/>
                <w:spacing w:val="-5"/>
                <w:szCs w:val="22"/>
                <w:lang w:bidi="th-TH"/>
              </w:rPr>
              <w:t>December</w:t>
            </w:r>
          </w:p>
        </w:tc>
      </w:tr>
      <w:tr w:rsidR="003A1DD2" w:rsidRPr="007416FA" w14:paraId="03B63F3A" w14:textId="77777777" w:rsidTr="003A1DD2">
        <w:trPr>
          <w:tblHeader/>
        </w:trPr>
        <w:tc>
          <w:tcPr>
            <w:tcW w:w="2316" w:type="pct"/>
          </w:tcPr>
          <w:p w14:paraId="31D9F0AB" w14:textId="024DB603" w:rsidR="003A1DD2" w:rsidRDefault="003A1DD2" w:rsidP="003A1DD2">
            <w:pPr>
              <w:pStyle w:val="acctmergecolhdg"/>
              <w:spacing w:line="240" w:lineRule="atLeast"/>
              <w:ind w:left="-15"/>
              <w:jc w:val="left"/>
              <w:rPr>
                <w:rFonts w:cs="Times New Roman"/>
                <w:i/>
                <w:iCs/>
                <w:szCs w:val="22"/>
              </w:rPr>
            </w:pPr>
            <w:r>
              <w:rPr>
                <w:rFonts w:cs="Times New Roman"/>
                <w:bCs/>
                <w:i/>
                <w:iCs/>
                <w:szCs w:val="22"/>
              </w:rPr>
              <w:t>Significant b</w:t>
            </w:r>
            <w:r w:rsidRPr="00FE28E2">
              <w:rPr>
                <w:rFonts w:cs="Times New Roman"/>
                <w:bCs/>
                <w:i/>
                <w:iCs/>
                <w:szCs w:val="22"/>
              </w:rPr>
              <w:t xml:space="preserve">alances with related parties </w:t>
            </w:r>
            <w:r w:rsidRPr="00FE28E2">
              <w:rPr>
                <w:rFonts w:cs="Times New Roman"/>
                <w:bCs/>
                <w:i/>
                <w:iCs/>
                <w:szCs w:val="22"/>
                <w:lang w:val="en-US"/>
              </w:rPr>
              <w:t>as at</w:t>
            </w:r>
          </w:p>
        </w:tc>
        <w:tc>
          <w:tcPr>
            <w:tcW w:w="581" w:type="pct"/>
          </w:tcPr>
          <w:p w14:paraId="10F2A458" w14:textId="7A4C478F" w:rsidR="003A1DD2" w:rsidRPr="003A1DD2" w:rsidRDefault="003A1DD2" w:rsidP="003A1DD2">
            <w:pPr>
              <w:pStyle w:val="acctmergecolhdg"/>
              <w:spacing w:line="240" w:lineRule="atLeast"/>
              <w:ind w:left="-115" w:right="-89"/>
              <w:rPr>
                <w:rFonts w:cs="Times New Roman"/>
                <w:b w:val="0"/>
              </w:rPr>
            </w:pPr>
            <w:r w:rsidRPr="003A1DD2">
              <w:rPr>
                <w:rFonts w:cs="Times New Roman"/>
                <w:b w:val="0"/>
                <w:szCs w:val="22"/>
                <w:lang w:bidi="th-TH"/>
              </w:rPr>
              <w:t>2026</w:t>
            </w:r>
          </w:p>
        </w:tc>
        <w:tc>
          <w:tcPr>
            <w:tcW w:w="126" w:type="pct"/>
          </w:tcPr>
          <w:p w14:paraId="47977DBD" w14:textId="77777777" w:rsidR="003A1DD2" w:rsidRPr="003A1DD2" w:rsidRDefault="003A1DD2" w:rsidP="003A1DD2">
            <w:pPr>
              <w:pStyle w:val="acctmergecolhdg"/>
              <w:spacing w:line="240" w:lineRule="atLeast"/>
              <w:ind w:left="-115" w:right="-89"/>
              <w:rPr>
                <w:rFonts w:cs="Times New Roman"/>
                <w:b w:val="0"/>
              </w:rPr>
            </w:pPr>
          </w:p>
        </w:tc>
        <w:tc>
          <w:tcPr>
            <w:tcW w:w="569" w:type="pct"/>
          </w:tcPr>
          <w:p w14:paraId="19BF973A" w14:textId="5B623B2D" w:rsidR="003A1DD2" w:rsidRPr="003A1DD2" w:rsidRDefault="003A1DD2" w:rsidP="003A1DD2">
            <w:pPr>
              <w:pStyle w:val="acctmergecolhdg"/>
              <w:spacing w:line="240" w:lineRule="atLeast"/>
              <w:ind w:left="-115" w:right="-89"/>
              <w:rPr>
                <w:rFonts w:cs="Times New Roman"/>
                <w:b w:val="0"/>
              </w:rPr>
            </w:pPr>
            <w:r w:rsidRPr="003A1DD2">
              <w:rPr>
                <w:rFonts w:cs="Times New Roman"/>
                <w:b w:val="0"/>
                <w:szCs w:val="22"/>
                <w:lang w:bidi="th-TH"/>
              </w:rPr>
              <w:t>2025</w:t>
            </w:r>
          </w:p>
        </w:tc>
        <w:tc>
          <w:tcPr>
            <w:tcW w:w="126" w:type="pct"/>
          </w:tcPr>
          <w:p w14:paraId="66193E32" w14:textId="77777777" w:rsidR="003A1DD2" w:rsidRPr="003A1DD2" w:rsidRDefault="003A1DD2" w:rsidP="003A1DD2">
            <w:pPr>
              <w:pStyle w:val="acctmergecolhdg"/>
              <w:spacing w:line="240" w:lineRule="atLeast"/>
              <w:rPr>
                <w:rFonts w:cs="Times New Roman"/>
                <w:b w:val="0"/>
              </w:rPr>
            </w:pPr>
          </w:p>
        </w:tc>
        <w:tc>
          <w:tcPr>
            <w:tcW w:w="575" w:type="pct"/>
          </w:tcPr>
          <w:p w14:paraId="7173F1DB" w14:textId="6285126D" w:rsidR="003A1DD2" w:rsidRPr="003A1DD2" w:rsidRDefault="003A1DD2" w:rsidP="003A1DD2">
            <w:pPr>
              <w:pStyle w:val="acctmergecolhdg"/>
              <w:spacing w:line="240" w:lineRule="atLeast"/>
              <w:ind w:left="-115" w:right="-89"/>
              <w:rPr>
                <w:rFonts w:cs="Times New Roman"/>
                <w:b w:val="0"/>
              </w:rPr>
            </w:pPr>
            <w:r w:rsidRPr="003A1DD2">
              <w:rPr>
                <w:rFonts w:cs="Times New Roman"/>
                <w:b w:val="0"/>
                <w:szCs w:val="22"/>
                <w:lang w:bidi="th-TH"/>
              </w:rPr>
              <w:t>2026</w:t>
            </w:r>
          </w:p>
        </w:tc>
        <w:tc>
          <w:tcPr>
            <w:tcW w:w="126" w:type="pct"/>
          </w:tcPr>
          <w:p w14:paraId="08125BC4" w14:textId="77777777" w:rsidR="003A1DD2" w:rsidRPr="003A1DD2" w:rsidRDefault="003A1DD2" w:rsidP="003A1DD2">
            <w:pPr>
              <w:pStyle w:val="acctmergecolhdg"/>
              <w:spacing w:line="240" w:lineRule="atLeast"/>
              <w:ind w:left="-115" w:right="-89"/>
              <w:rPr>
                <w:rFonts w:cs="Times New Roman"/>
                <w:b w:val="0"/>
              </w:rPr>
            </w:pPr>
          </w:p>
        </w:tc>
        <w:tc>
          <w:tcPr>
            <w:tcW w:w="581" w:type="pct"/>
          </w:tcPr>
          <w:p w14:paraId="435735C3" w14:textId="2620BAB6" w:rsidR="003A1DD2" w:rsidRPr="003A1DD2" w:rsidRDefault="003A1DD2" w:rsidP="003A1DD2">
            <w:pPr>
              <w:pStyle w:val="acctmergecolhdg"/>
              <w:spacing w:line="240" w:lineRule="atLeast"/>
              <w:ind w:left="-115" w:right="-89"/>
              <w:rPr>
                <w:rFonts w:cs="Times New Roman"/>
                <w:b w:val="0"/>
              </w:rPr>
            </w:pPr>
            <w:r w:rsidRPr="003A1DD2">
              <w:rPr>
                <w:rFonts w:cs="Times New Roman"/>
                <w:b w:val="0"/>
                <w:szCs w:val="22"/>
                <w:lang w:bidi="th-TH"/>
              </w:rPr>
              <w:t>2025</w:t>
            </w:r>
          </w:p>
        </w:tc>
      </w:tr>
      <w:tr w:rsidR="003A1DD2" w:rsidRPr="007416FA" w14:paraId="0B92115F" w14:textId="77777777" w:rsidTr="003A1DD2">
        <w:trPr>
          <w:tblHeader/>
        </w:trPr>
        <w:tc>
          <w:tcPr>
            <w:tcW w:w="2316" w:type="pct"/>
          </w:tcPr>
          <w:p w14:paraId="09E739A5" w14:textId="77777777" w:rsidR="003A1DD2" w:rsidRPr="007416FA" w:rsidRDefault="003A1DD2" w:rsidP="005B0F54">
            <w:pPr>
              <w:pStyle w:val="BodyText"/>
              <w:spacing w:after="0" w:line="240" w:lineRule="atLeast"/>
              <w:ind w:left="-18" w:right="-110"/>
              <w:jc w:val="center"/>
              <w:rPr>
                <w:rFonts w:cs="Times New Roman"/>
                <w:szCs w:val="22"/>
              </w:rPr>
            </w:pPr>
          </w:p>
        </w:tc>
        <w:tc>
          <w:tcPr>
            <w:tcW w:w="2684" w:type="pct"/>
            <w:gridSpan w:val="7"/>
          </w:tcPr>
          <w:p w14:paraId="069B36CD" w14:textId="77777777" w:rsidR="003A1DD2" w:rsidRPr="007416FA" w:rsidRDefault="003A1DD2" w:rsidP="005B0F54">
            <w:pPr>
              <w:pStyle w:val="acctfourfigures"/>
              <w:spacing w:line="240" w:lineRule="atLeast"/>
              <w:jc w:val="center"/>
              <w:rPr>
                <w:rFonts w:cs="Times New Roman"/>
                <w:i/>
                <w:iCs/>
                <w:szCs w:val="22"/>
              </w:rPr>
            </w:pPr>
            <w:r w:rsidRPr="007416FA">
              <w:rPr>
                <w:rFonts w:cs="Times New Roman"/>
                <w:i/>
                <w:iCs/>
                <w:szCs w:val="22"/>
              </w:rPr>
              <w:t>(in thousand Baht)</w:t>
            </w:r>
          </w:p>
        </w:tc>
      </w:tr>
      <w:tr w:rsidR="003A1DD2" w:rsidRPr="007416FA" w14:paraId="67068B64" w14:textId="77777777" w:rsidTr="005B0F54">
        <w:tc>
          <w:tcPr>
            <w:tcW w:w="2316" w:type="pct"/>
          </w:tcPr>
          <w:p w14:paraId="7DB11424" w14:textId="7A317E8F" w:rsidR="003A1DD2" w:rsidRPr="007416FA" w:rsidRDefault="003A1DD2" w:rsidP="003A1DD2">
            <w:pPr>
              <w:spacing w:line="240" w:lineRule="atLeast"/>
              <w:ind w:left="-15"/>
              <w:rPr>
                <w:rFonts w:cs="Times New Roman"/>
                <w:b/>
                <w:bCs/>
                <w:szCs w:val="22"/>
              </w:rPr>
            </w:pPr>
            <w:r w:rsidRPr="00FE28E2">
              <w:rPr>
                <w:rFonts w:cs="Times New Roman"/>
                <w:b/>
                <w:i/>
                <w:iCs/>
                <w:szCs w:val="22"/>
              </w:rPr>
              <w:t>Other current receivables</w:t>
            </w:r>
          </w:p>
        </w:tc>
        <w:tc>
          <w:tcPr>
            <w:tcW w:w="581" w:type="pct"/>
          </w:tcPr>
          <w:p w14:paraId="0D5EB6D9"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26" w:type="pct"/>
          </w:tcPr>
          <w:p w14:paraId="0599496D"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569" w:type="pct"/>
          </w:tcPr>
          <w:p w14:paraId="64A27C9D"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26" w:type="pct"/>
          </w:tcPr>
          <w:p w14:paraId="48937EB5"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575" w:type="pct"/>
          </w:tcPr>
          <w:p w14:paraId="5D70C044"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126" w:type="pct"/>
          </w:tcPr>
          <w:p w14:paraId="498CDABA"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581" w:type="pct"/>
          </w:tcPr>
          <w:p w14:paraId="3BAFEC3C"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r>
      <w:tr w:rsidR="003A1DD2" w:rsidRPr="007416FA" w14:paraId="456DE0DE" w14:textId="77777777" w:rsidTr="005B0F54">
        <w:tc>
          <w:tcPr>
            <w:tcW w:w="2316" w:type="pct"/>
          </w:tcPr>
          <w:p w14:paraId="011E741E" w14:textId="0D076DBB" w:rsidR="003A1DD2" w:rsidRPr="007416FA" w:rsidRDefault="003A1DD2" w:rsidP="003A1DD2">
            <w:pPr>
              <w:spacing w:line="240" w:lineRule="atLeast"/>
              <w:ind w:left="-15"/>
              <w:rPr>
                <w:rFonts w:cs="Times New Roman"/>
              </w:rPr>
            </w:pPr>
            <w:r w:rsidRPr="00672848">
              <w:rPr>
                <w:rFonts w:cs="Times New Roman"/>
                <w:b/>
                <w:szCs w:val="22"/>
              </w:rPr>
              <w:t>Subsidiaries</w:t>
            </w:r>
          </w:p>
        </w:tc>
        <w:tc>
          <w:tcPr>
            <w:tcW w:w="581" w:type="pct"/>
          </w:tcPr>
          <w:p w14:paraId="08594EE3" w14:textId="71096943" w:rsidR="003A1DD2" w:rsidRPr="000F5C77"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p>
        </w:tc>
        <w:tc>
          <w:tcPr>
            <w:tcW w:w="126" w:type="pct"/>
          </w:tcPr>
          <w:p w14:paraId="6533FF7B"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16DCECB0" w14:textId="11181060" w:rsidR="003A1DD2" w:rsidRPr="0068659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p>
        </w:tc>
        <w:tc>
          <w:tcPr>
            <w:tcW w:w="126" w:type="pct"/>
          </w:tcPr>
          <w:p w14:paraId="3470D363"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5" w:type="pct"/>
          </w:tcPr>
          <w:p w14:paraId="676A4053" w14:textId="6338EF0A" w:rsidR="003A1DD2" w:rsidRPr="0068659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imes New Roman"/>
                <w:sz w:val="22"/>
                <w:szCs w:val="22"/>
              </w:rPr>
            </w:pPr>
          </w:p>
        </w:tc>
        <w:tc>
          <w:tcPr>
            <w:tcW w:w="126" w:type="pct"/>
          </w:tcPr>
          <w:p w14:paraId="7232954E"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1" w:type="pct"/>
          </w:tcPr>
          <w:p w14:paraId="1996B36B" w14:textId="1A374D5E"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imes New Roman"/>
                <w:sz w:val="22"/>
                <w:szCs w:val="22"/>
              </w:rPr>
            </w:pPr>
          </w:p>
        </w:tc>
      </w:tr>
      <w:tr w:rsidR="00A2740E" w:rsidRPr="007416FA" w14:paraId="29950230" w14:textId="77777777" w:rsidTr="005B0F54">
        <w:tc>
          <w:tcPr>
            <w:tcW w:w="2316" w:type="pct"/>
          </w:tcPr>
          <w:p w14:paraId="23588C0D" w14:textId="4D0262E1" w:rsidR="00A2740E" w:rsidRPr="007123E4" w:rsidRDefault="00A2740E" w:rsidP="00A2740E">
            <w:pPr>
              <w:spacing w:line="240" w:lineRule="atLeast"/>
              <w:ind w:left="-15"/>
              <w:rPr>
                <w:rFonts w:cs="Times New Roman"/>
              </w:rPr>
            </w:pPr>
            <w:r w:rsidRPr="00C74A9E">
              <w:rPr>
                <w:rFonts w:cs="Times New Roman"/>
              </w:rPr>
              <w:t>Premier Lubricant Co., Ltd.</w:t>
            </w:r>
          </w:p>
        </w:tc>
        <w:tc>
          <w:tcPr>
            <w:tcW w:w="581" w:type="pct"/>
          </w:tcPr>
          <w:p w14:paraId="17019BAD" w14:textId="4C100EC9" w:rsidR="00A2740E" w:rsidRPr="007123E4"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07" w:right="-131" w:firstLine="0"/>
              <w:rPr>
                <w:rFonts w:ascii="Times New Roman" w:hAnsi="Times New Roman" w:cs="Times New Roman"/>
                <w:sz w:val="22"/>
                <w:szCs w:val="22"/>
              </w:rPr>
            </w:pPr>
            <w:r w:rsidRPr="003A1DD2">
              <w:rPr>
                <w:rFonts w:ascii="Times New Roman" w:hAnsi="Times New Roman" w:cstheme="minorBidi"/>
                <w:sz w:val="22"/>
                <w:szCs w:val="22"/>
              </w:rPr>
              <w:t>-</w:t>
            </w:r>
          </w:p>
        </w:tc>
        <w:tc>
          <w:tcPr>
            <w:tcW w:w="126" w:type="pct"/>
          </w:tcPr>
          <w:p w14:paraId="33BE043B" w14:textId="77777777" w:rsidR="00A2740E" w:rsidRPr="007123E4"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1BB510BF" w14:textId="26D0F39D" w:rsidR="00A2740E" w:rsidRPr="003A1DD2"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7" w:right="-131" w:firstLine="0"/>
              <w:rPr>
                <w:rFonts w:ascii="Times New Roman" w:hAnsi="Times New Roman" w:cstheme="minorBidi"/>
                <w:sz w:val="22"/>
                <w:szCs w:val="22"/>
              </w:rPr>
            </w:pPr>
            <w:r w:rsidRPr="003A1DD2">
              <w:rPr>
                <w:rFonts w:ascii="Times New Roman" w:hAnsi="Times New Roman" w:cstheme="minorBidi"/>
                <w:sz w:val="22"/>
                <w:szCs w:val="22"/>
              </w:rPr>
              <w:t>-</w:t>
            </w:r>
          </w:p>
        </w:tc>
        <w:tc>
          <w:tcPr>
            <w:tcW w:w="126" w:type="pct"/>
          </w:tcPr>
          <w:p w14:paraId="0C50238A" w14:textId="77777777" w:rsidR="00A2740E" w:rsidRPr="007123E4" w:rsidRDefault="00A2740E" w:rsidP="00A2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5" w:type="pct"/>
          </w:tcPr>
          <w:p w14:paraId="797028CA" w14:textId="7A6121DD" w:rsidR="00A2740E" w:rsidRPr="007123E4"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imes New Roman"/>
                <w:sz w:val="22"/>
                <w:szCs w:val="22"/>
              </w:rPr>
              <w:t>775</w:t>
            </w:r>
          </w:p>
        </w:tc>
        <w:tc>
          <w:tcPr>
            <w:tcW w:w="126" w:type="pct"/>
          </w:tcPr>
          <w:p w14:paraId="5ED9CE68" w14:textId="77777777" w:rsidR="00A2740E" w:rsidRPr="007416FA" w:rsidRDefault="00A2740E" w:rsidP="00A2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1" w:type="pct"/>
          </w:tcPr>
          <w:p w14:paraId="64D063E4" w14:textId="2D2D8AFA"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imes New Roman"/>
                <w:sz w:val="22"/>
                <w:szCs w:val="22"/>
                <w:cs/>
              </w:rPr>
            </w:pPr>
            <w:r w:rsidRPr="00BD1E26">
              <w:rPr>
                <w:rFonts w:ascii="Times New Roman" w:hAnsi="Times New Roman" w:cs="Times New Roman"/>
                <w:sz w:val="22"/>
                <w:szCs w:val="22"/>
              </w:rPr>
              <w:t>4,926</w:t>
            </w:r>
          </w:p>
        </w:tc>
      </w:tr>
      <w:tr w:rsidR="00A2740E" w:rsidRPr="007416FA" w14:paraId="44963CAF" w14:textId="77777777" w:rsidTr="005B0F54">
        <w:tc>
          <w:tcPr>
            <w:tcW w:w="2316" w:type="pct"/>
          </w:tcPr>
          <w:p w14:paraId="5481B58A" w14:textId="7EEE31B9" w:rsidR="00A2740E" w:rsidRPr="002C3789" w:rsidRDefault="00A2740E" w:rsidP="00A2740E">
            <w:pPr>
              <w:spacing w:line="240" w:lineRule="atLeast"/>
              <w:ind w:left="-15"/>
              <w:rPr>
                <w:rFonts w:cstheme="minorBidi"/>
                <w:szCs w:val="28"/>
                <w:cs/>
                <w:lang w:bidi="th-TH"/>
              </w:rPr>
            </w:pPr>
            <w:r w:rsidRPr="00AA44B7">
              <w:rPr>
                <w:rFonts w:cs="Times New Roman"/>
                <w:szCs w:val="22"/>
              </w:rPr>
              <w:t>Siam Lubricant Industry Co., Ltd.</w:t>
            </w:r>
          </w:p>
        </w:tc>
        <w:tc>
          <w:tcPr>
            <w:tcW w:w="581" w:type="pct"/>
          </w:tcPr>
          <w:p w14:paraId="0F1E61A0" w14:textId="1F141049" w:rsidR="00A2740E" w:rsidRPr="000F5C77"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07" w:right="-131" w:firstLine="0"/>
              <w:rPr>
                <w:rFonts w:ascii="Times New Roman" w:hAnsi="Times New Roman" w:cs="Times New Roman"/>
                <w:sz w:val="22"/>
                <w:szCs w:val="22"/>
              </w:rPr>
            </w:pPr>
            <w:r w:rsidRPr="003A1DD2">
              <w:rPr>
                <w:rFonts w:ascii="Times New Roman" w:hAnsi="Times New Roman" w:cstheme="minorBidi"/>
                <w:sz w:val="22"/>
                <w:szCs w:val="22"/>
              </w:rPr>
              <w:t>-</w:t>
            </w:r>
          </w:p>
        </w:tc>
        <w:tc>
          <w:tcPr>
            <w:tcW w:w="126" w:type="pct"/>
          </w:tcPr>
          <w:p w14:paraId="1B93FF95" w14:textId="77777777"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17C0C369" w14:textId="78D5966C" w:rsidR="00A2740E" w:rsidRPr="003A1DD2"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7" w:right="-131" w:firstLine="0"/>
              <w:rPr>
                <w:rFonts w:ascii="Times New Roman" w:hAnsi="Times New Roman" w:cstheme="minorBidi"/>
                <w:sz w:val="22"/>
                <w:szCs w:val="22"/>
              </w:rPr>
            </w:pPr>
            <w:r w:rsidRPr="003A1DD2">
              <w:rPr>
                <w:rFonts w:ascii="Times New Roman" w:hAnsi="Times New Roman" w:cstheme="minorBidi"/>
                <w:sz w:val="22"/>
                <w:szCs w:val="22"/>
              </w:rPr>
              <w:t>-</w:t>
            </w:r>
          </w:p>
        </w:tc>
        <w:tc>
          <w:tcPr>
            <w:tcW w:w="126" w:type="pct"/>
          </w:tcPr>
          <w:p w14:paraId="5915432C" w14:textId="77777777"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1FBED963" w14:textId="0D17C08A" w:rsidR="00A2740E" w:rsidRPr="00BC653D"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imes New Roman"/>
                <w:sz w:val="22"/>
                <w:szCs w:val="22"/>
              </w:rPr>
              <w:t>461</w:t>
            </w:r>
          </w:p>
        </w:tc>
        <w:tc>
          <w:tcPr>
            <w:tcW w:w="126" w:type="pct"/>
          </w:tcPr>
          <w:p w14:paraId="77A65BBD" w14:textId="77777777" w:rsidR="00A2740E" w:rsidRPr="00BC653D" w:rsidRDefault="00A2740E" w:rsidP="00A2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heme="minorBidi"/>
                <w:sz w:val="22"/>
                <w:szCs w:val="22"/>
              </w:rPr>
            </w:pPr>
          </w:p>
        </w:tc>
        <w:tc>
          <w:tcPr>
            <w:tcW w:w="581" w:type="pct"/>
          </w:tcPr>
          <w:p w14:paraId="441A6B61" w14:textId="00D0140A" w:rsidR="00A2740E" w:rsidRPr="00BC653D"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0" w:right="73" w:firstLine="0"/>
              <w:rPr>
                <w:rFonts w:ascii="Times New Roman" w:hAnsi="Times New Roman" w:cstheme="minorBidi"/>
                <w:sz w:val="22"/>
                <w:szCs w:val="22"/>
              </w:rPr>
            </w:pPr>
            <w:r>
              <w:rPr>
                <w:rFonts w:ascii="Times New Roman" w:hAnsi="Times New Roman" w:cs="Times New Roman"/>
                <w:sz w:val="22"/>
                <w:szCs w:val="22"/>
              </w:rPr>
              <w:t>384</w:t>
            </w:r>
          </w:p>
        </w:tc>
      </w:tr>
      <w:tr w:rsidR="002E107F" w:rsidRPr="007416FA" w14:paraId="10776671" w14:textId="77777777" w:rsidTr="005B0F54">
        <w:tc>
          <w:tcPr>
            <w:tcW w:w="2316" w:type="pct"/>
          </w:tcPr>
          <w:p w14:paraId="3D85C797" w14:textId="77777777" w:rsidR="002E107F" w:rsidRPr="00AA44B7" w:rsidRDefault="002E107F" w:rsidP="00A2740E">
            <w:pPr>
              <w:spacing w:line="240" w:lineRule="atLeast"/>
              <w:ind w:left="-15"/>
              <w:rPr>
                <w:rFonts w:cs="Times New Roman"/>
                <w:szCs w:val="22"/>
              </w:rPr>
            </w:pPr>
          </w:p>
        </w:tc>
        <w:tc>
          <w:tcPr>
            <w:tcW w:w="581" w:type="pct"/>
          </w:tcPr>
          <w:p w14:paraId="5046BA4E" w14:textId="77777777" w:rsidR="002E107F" w:rsidRPr="003A1DD2" w:rsidRDefault="002E107F"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07" w:right="-131" w:firstLine="0"/>
              <w:rPr>
                <w:rFonts w:ascii="Times New Roman" w:hAnsi="Times New Roman" w:cstheme="minorBidi"/>
                <w:sz w:val="22"/>
                <w:szCs w:val="22"/>
              </w:rPr>
            </w:pPr>
          </w:p>
        </w:tc>
        <w:tc>
          <w:tcPr>
            <w:tcW w:w="126" w:type="pct"/>
          </w:tcPr>
          <w:p w14:paraId="446622FE" w14:textId="77777777" w:rsidR="002E107F" w:rsidRPr="007416FA" w:rsidRDefault="002E107F"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1D595041" w14:textId="77777777" w:rsidR="002E107F" w:rsidRPr="003A1DD2" w:rsidRDefault="002E107F"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7" w:right="-131" w:firstLine="0"/>
              <w:rPr>
                <w:rFonts w:ascii="Times New Roman" w:hAnsi="Times New Roman" w:cstheme="minorBidi"/>
                <w:sz w:val="22"/>
                <w:szCs w:val="22"/>
              </w:rPr>
            </w:pPr>
          </w:p>
        </w:tc>
        <w:tc>
          <w:tcPr>
            <w:tcW w:w="126" w:type="pct"/>
          </w:tcPr>
          <w:p w14:paraId="06688943" w14:textId="77777777" w:rsidR="002E107F" w:rsidRPr="007416FA" w:rsidRDefault="002E107F"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736672EE" w14:textId="77777777" w:rsidR="002E107F" w:rsidRDefault="002E107F"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imes New Roman"/>
                <w:sz w:val="22"/>
                <w:szCs w:val="22"/>
              </w:rPr>
            </w:pPr>
          </w:p>
        </w:tc>
        <w:tc>
          <w:tcPr>
            <w:tcW w:w="126" w:type="pct"/>
          </w:tcPr>
          <w:p w14:paraId="3C53F904" w14:textId="77777777" w:rsidR="002E107F" w:rsidRPr="00BC653D" w:rsidRDefault="002E107F" w:rsidP="00A2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heme="minorBidi"/>
                <w:sz w:val="22"/>
                <w:szCs w:val="22"/>
              </w:rPr>
            </w:pPr>
          </w:p>
        </w:tc>
        <w:tc>
          <w:tcPr>
            <w:tcW w:w="581" w:type="pct"/>
          </w:tcPr>
          <w:p w14:paraId="7C84DF4C" w14:textId="77777777" w:rsidR="002E107F" w:rsidRDefault="002E107F"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0" w:right="73" w:firstLine="0"/>
              <w:rPr>
                <w:rFonts w:ascii="Times New Roman" w:hAnsi="Times New Roman" w:cs="Times New Roman"/>
                <w:sz w:val="22"/>
                <w:szCs w:val="22"/>
              </w:rPr>
            </w:pPr>
          </w:p>
        </w:tc>
      </w:tr>
      <w:tr w:rsidR="00A2740E" w:rsidRPr="007416FA" w14:paraId="26C2F64A" w14:textId="77777777" w:rsidTr="005B0F54">
        <w:tc>
          <w:tcPr>
            <w:tcW w:w="2316" w:type="pct"/>
          </w:tcPr>
          <w:p w14:paraId="52A2D440" w14:textId="534729F7" w:rsidR="00A2740E" w:rsidRPr="007416FA" w:rsidRDefault="00A2740E" w:rsidP="00A2740E">
            <w:pPr>
              <w:spacing w:line="240" w:lineRule="atLeast"/>
              <w:ind w:left="-15"/>
              <w:rPr>
                <w:rFonts w:cs="Times New Roman"/>
                <w:szCs w:val="22"/>
              </w:rPr>
            </w:pPr>
            <w:r w:rsidRPr="00FE28E2">
              <w:rPr>
                <w:rFonts w:cs="Times New Roman"/>
                <w:b/>
                <w:bCs/>
                <w:i/>
                <w:iCs/>
                <w:szCs w:val="22"/>
                <w:lang w:val="en-US"/>
              </w:rPr>
              <w:t>Trade payables</w:t>
            </w:r>
          </w:p>
        </w:tc>
        <w:tc>
          <w:tcPr>
            <w:tcW w:w="581" w:type="pct"/>
          </w:tcPr>
          <w:p w14:paraId="4BB56A73" w14:textId="6C21C63D" w:rsidR="00A2740E" w:rsidRPr="000F5C77"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p>
        </w:tc>
        <w:tc>
          <w:tcPr>
            <w:tcW w:w="126" w:type="pct"/>
          </w:tcPr>
          <w:p w14:paraId="09C19765" w14:textId="77777777"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62D9BA75" w14:textId="66BF065F"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p>
        </w:tc>
        <w:tc>
          <w:tcPr>
            <w:tcW w:w="126" w:type="pct"/>
          </w:tcPr>
          <w:p w14:paraId="55D30041" w14:textId="77777777"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1ABDB115" w14:textId="49646039" w:rsidR="00A2740E" w:rsidRPr="007123E4"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126" w:type="pct"/>
          </w:tcPr>
          <w:p w14:paraId="7A3F2294" w14:textId="77777777" w:rsidR="00A2740E" w:rsidRPr="00BC653D"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heme="minorBidi"/>
                <w:sz w:val="22"/>
                <w:szCs w:val="22"/>
              </w:rPr>
            </w:pPr>
          </w:p>
        </w:tc>
        <w:tc>
          <w:tcPr>
            <w:tcW w:w="581" w:type="pct"/>
          </w:tcPr>
          <w:p w14:paraId="631E918F" w14:textId="2ACC5242" w:rsidR="00A2740E" w:rsidRPr="00BC653D"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heme="minorBidi"/>
                <w:sz w:val="22"/>
                <w:szCs w:val="22"/>
              </w:rPr>
            </w:pPr>
          </w:p>
        </w:tc>
      </w:tr>
      <w:tr w:rsidR="00A2740E" w:rsidRPr="007416FA" w14:paraId="79B0481B" w14:textId="77777777" w:rsidTr="005B0F54">
        <w:tc>
          <w:tcPr>
            <w:tcW w:w="2316" w:type="pct"/>
          </w:tcPr>
          <w:p w14:paraId="5F32A9A8" w14:textId="7B7C88DC" w:rsidR="00A2740E" w:rsidRPr="00A552C5" w:rsidRDefault="00A2740E" w:rsidP="00A2740E">
            <w:pPr>
              <w:spacing w:line="240" w:lineRule="atLeast"/>
              <w:ind w:left="-15"/>
              <w:rPr>
                <w:rFonts w:cs="Times New Roman"/>
                <w:szCs w:val="22"/>
              </w:rPr>
            </w:pPr>
            <w:r w:rsidRPr="00672848">
              <w:rPr>
                <w:rFonts w:cs="Times New Roman"/>
                <w:b/>
                <w:bCs/>
                <w:szCs w:val="22"/>
                <w:lang w:val="en-US"/>
              </w:rPr>
              <w:t>Subsidiaries</w:t>
            </w:r>
          </w:p>
        </w:tc>
        <w:tc>
          <w:tcPr>
            <w:tcW w:w="581" w:type="pct"/>
          </w:tcPr>
          <w:p w14:paraId="35A3759D" w14:textId="77777777" w:rsidR="00A2740E"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p>
        </w:tc>
        <w:tc>
          <w:tcPr>
            <w:tcW w:w="126" w:type="pct"/>
          </w:tcPr>
          <w:p w14:paraId="5AE3CADF" w14:textId="77777777"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6FEAA7BF" w14:textId="77777777"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p>
        </w:tc>
        <w:tc>
          <w:tcPr>
            <w:tcW w:w="126" w:type="pct"/>
          </w:tcPr>
          <w:p w14:paraId="18324951" w14:textId="77777777"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5C3376E0" w14:textId="77777777" w:rsidR="00A2740E"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126" w:type="pct"/>
          </w:tcPr>
          <w:p w14:paraId="3D645008" w14:textId="77777777" w:rsidR="00A2740E" w:rsidRPr="00BC653D"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heme="minorBidi"/>
                <w:sz w:val="22"/>
                <w:szCs w:val="22"/>
              </w:rPr>
            </w:pPr>
          </w:p>
        </w:tc>
        <w:tc>
          <w:tcPr>
            <w:tcW w:w="581" w:type="pct"/>
          </w:tcPr>
          <w:p w14:paraId="4C5F28E2" w14:textId="77777777" w:rsidR="00A2740E" w:rsidRPr="00CC33E2"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heme="minorBidi"/>
                <w:sz w:val="22"/>
                <w:szCs w:val="22"/>
              </w:rPr>
            </w:pPr>
          </w:p>
        </w:tc>
      </w:tr>
      <w:tr w:rsidR="00A2740E" w:rsidRPr="007416FA" w14:paraId="57584D01" w14:textId="77777777" w:rsidTr="005B0F54">
        <w:tc>
          <w:tcPr>
            <w:tcW w:w="2316" w:type="pct"/>
          </w:tcPr>
          <w:p w14:paraId="7711EDA1" w14:textId="739B6CC9" w:rsidR="00A2740E" w:rsidRPr="00A552C5" w:rsidRDefault="00A2740E" w:rsidP="00A2740E">
            <w:pPr>
              <w:spacing w:line="240" w:lineRule="atLeast"/>
              <w:ind w:left="-15"/>
              <w:rPr>
                <w:rFonts w:cs="Times New Roman"/>
                <w:szCs w:val="22"/>
              </w:rPr>
            </w:pPr>
            <w:r w:rsidRPr="00C74A9E">
              <w:rPr>
                <w:rFonts w:cs="Times New Roman"/>
              </w:rPr>
              <w:t>Premier Lubricant Co., Ltd.</w:t>
            </w:r>
          </w:p>
        </w:tc>
        <w:tc>
          <w:tcPr>
            <w:tcW w:w="581" w:type="pct"/>
          </w:tcPr>
          <w:p w14:paraId="05D63CB1" w14:textId="5FC17D23" w:rsidR="00A2740E"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07" w:right="-131" w:firstLine="0"/>
              <w:rPr>
                <w:rFonts w:ascii="Times New Roman" w:hAnsi="Times New Roman" w:cs="Times New Roman"/>
                <w:sz w:val="22"/>
                <w:szCs w:val="22"/>
              </w:rPr>
            </w:pPr>
            <w:r w:rsidRPr="003A1DD2">
              <w:rPr>
                <w:rFonts w:ascii="Times New Roman" w:hAnsi="Times New Roman" w:cstheme="minorBidi"/>
                <w:sz w:val="22"/>
                <w:szCs w:val="22"/>
              </w:rPr>
              <w:t>-</w:t>
            </w:r>
          </w:p>
        </w:tc>
        <w:tc>
          <w:tcPr>
            <w:tcW w:w="126" w:type="pct"/>
          </w:tcPr>
          <w:p w14:paraId="06E307E1" w14:textId="77777777"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4EB1F158" w14:textId="75268D98" w:rsidR="00A2740E" w:rsidRPr="003A1DD2"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7" w:right="-131" w:firstLine="0"/>
              <w:rPr>
                <w:rFonts w:ascii="Times New Roman" w:hAnsi="Times New Roman" w:cstheme="minorBidi"/>
                <w:sz w:val="22"/>
                <w:szCs w:val="22"/>
              </w:rPr>
            </w:pPr>
            <w:r w:rsidRPr="003A1DD2">
              <w:rPr>
                <w:rFonts w:ascii="Times New Roman" w:hAnsi="Times New Roman" w:cstheme="minorBidi"/>
                <w:sz w:val="22"/>
                <w:szCs w:val="22"/>
              </w:rPr>
              <w:t>-</w:t>
            </w:r>
          </w:p>
        </w:tc>
        <w:tc>
          <w:tcPr>
            <w:tcW w:w="126" w:type="pct"/>
          </w:tcPr>
          <w:p w14:paraId="1B849610" w14:textId="77777777"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487D962A" w14:textId="251C6925" w:rsidR="00A2740E"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sidRPr="00040959">
              <w:rPr>
                <w:rFonts w:ascii="Times New Roman" w:hAnsi="Times New Roman" w:cs="Times New Roman"/>
                <w:sz w:val="22"/>
                <w:szCs w:val="22"/>
              </w:rPr>
              <w:t>61,</w:t>
            </w:r>
            <w:r>
              <w:rPr>
                <w:rFonts w:ascii="Times New Roman" w:hAnsi="Times New Roman" w:cs="Times New Roman"/>
                <w:sz w:val="22"/>
                <w:szCs w:val="22"/>
              </w:rPr>
              <w:t>22</w:t>
            </w:r>
            <w:r w:rsidRPr="00040959">
              <w:rPr>
                <w:rFonts w:ascii="Times New Roman" w:hAnsi="Times New Roman" w:cs="Times New Roman"/>
                <w:sz w:val="22"/>
                <w:szCs w:val="22"/>
              </w:rPr>
              <w:t>0</w:t>
            </w:r>
          </w:p>
        </w:tc>
        <w:tc>
          <w:tcPr>
            <w:tcW w:w="126" w:type="pct"/>
          </w:tcPr>
          <w:p w14:paraId="14F6A57F" w14:textId="77777777" w:rsidR="00A2740E" w:rsidRPr="00BC653D"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heme="minorBidi"/>
                <w:sz w:val="22"/>
                <w:szCs w:val="22"/>
              </w:rPr>
            </w:pPr>
          </w:p>
        </w:tc>
        <w:tc>
          <w:tcPr>
            <w:tcW w:w="581" w:type="pct"/>
          </w:tcPr>
          <w:p w14:paraId="5537C39D" w14:textId="684F4039" w:rsidR="00A2740E" w:rsidRPr="003A1DD2"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imes New Roman"/>
                <w:sz w:val="22"/>
                <w:szCs w:val="22"/>
              </w:rPr>
            </w:pPr>
            <w:r w:rsidRPr="00040959">
              <w:rPr>
                <w:rFonts w:ascii="Times New Roman" w:hAnsi="Times New Roman" w:cs="Times New Roman"/>
                <w:sz w:val="22"/>
                <w:szCs w:val="22"/>
              </w:rPr>
              <w:t>61,380</w:t>
            </w:r>
          </w:p>
        </w:tc>
      </w:tr>
      <w:tr w:rsidR="00A2740E" w:rsidRPr="007416FA" w14:paraId="10F0D5F8" w14:textId="77777777" w:rsidTr="005B0F54">
        <w:tc>
          <w:tcPr>
            <w:tcW w:w="2316" w:type="pct"/>
          </w:tcPr>
          <w:p w14:paraId="0030D020" w14:textId="435FADC3" w:rsidR="00A2740E" w:rsidRPr="00A552C5" w:rsidRDefault="00A2740E" w:rsidP="00A2740E">
            <w:pPr>
              <w:spacing w:line="240" w:lineRule="atLeast"/>
              <w:ind w:left="-15"/>
              <w:rPr>
                <w:rFonts w:cs="Times New Roman"/>
                <w:szCs w:val="22"/>
              </w:rPr>
            </w:pPr>
            <w:r w:rsidRPr="00AA44B7">
              <w:rPr>
                <w:rFonts w:cs="Times New Roman"/>
                <w:szCs w:val="22"/>
              </w:rPr>
              <w:t>Siam Lubricant Industry Co., Ltd.</w:t>
            </w:r>
          </w:p>
        </w:tc>
        <w:tc>
          <w:tcPr>
            <w:tcW w:w="581" w:type="pct"/>
          </w:tcPr>
          <w:p w14:paraId="6BAD1970" w14:textId="1CEA7F89" w:rsidR="00A2740E"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07" w:right="-131" w:firstLine="0"/>
              <w:rPr>
                <w:rFonts w:ascii="Times New Roman" w:hAnsi="Times New Roman" w:cs="Times New Roman"/>
                <w:sz w:val="22"/>
                <w:szCs w:val="22"/>
              </w:rPr>
            </w:pPr>
            <w:r w:rsidRPr="003A1DD2">
              <w:rPr>
                <w:rFonts w:ascii="Times New Roman" w:hAnsi="Times New Roman" w:cstheme="minorBidi"/>
                <w:sz w:val="22"/>
                <w:szCs w:val="22"/>
              </w:rPr>
              <w:t>-</w:t>
            </w:r>
          </w:p>
        </w:tc>
        <w:tc>
          <w:tcPr>
            <w:tcW w:w="126" w:type="pct"/>
          </w:tcPr>
          <w:p w14:paraId="6AB5D845" w14:textId="77777777"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5D36BD96" w14:textId="54B0FB59" w:rsidR="00A2740E" w:rsidRPr="003A1DD2"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7" w:right="-131" w:firstLine="0"/>
              <w:rPr>
                <w:rFonts w:ascii="Times New Roman" w:hAnsi="Times New Roman" w:cstheme="minorBidi"/>
                <w:sz w:val="22"/>
                <w:szCs w:val="22"/>
              </w:rPr>
            </w:pPr>
            <w:r w:rsidRPr="003A1DD2">
              <w:rPr>
                <w:rFonts w:ascii="Times New Roman" w:hAnsi="Times New Roman" w:cstheme="minorBidi"/>
                <w:sz w:val="22"/>
                <w:szCs w:val="22"/>
              </w:rPr>
              <w:t>-</w:t>
            </w:r>
          </w:p>
        </w:tc>
        <w:tc>
          <w:tcPr>
            <w:tcW w:w="126" w:type="pct"/>
          </w:tcPr>
          <w:p w14:paraId="1813FA43" w14:textId="77777777"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51749CDA" w14:textId="4A930919" w:rsidR="00A2740E"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sidRPr="004E1DEF">
              <w:rPr>
                <w:rFonts w:ascii="Times New Roman" w:hAnsi="Times New Roman" w:cs="Times New Roman"/>
                <w:sz w:val="22"/>
                <w:szCs w:val="22"/>
              </w:rPr>
              <w:t>6</w:t>
            </w:r>
            <w:r>
              <w:rPr>
                <w:rFonts w:ascii="Times New Roman" w:hAnsi="Times New Roman" w:cs="Times New Roman"/>
                <w:sz w:val="22"/>
                <w:szCs w:val="22"/>
              </w:rPr>
              <w:t>2</w:t>
            </w:r>
            <w:r w:rsidRPr="004E1DEF">
              <w:rPr>
                <w:rFonts w:ascii="Times New Roman" w:hAnsi="Times New Roman" w:cs="Times New Roman"/>
                <w:sz w:val="22"/>
                <w:szCs w:val="22"/>
              </w:rPr>
              <w:t>,</w:t>
            </w:r>
            <w:r>
              <w:rPr>
                <w:rFonts w:ascii="Times New Roman" w:hAnsi="Times New Roman" w:cs="Times New Roman"/>
                <w:sz w:val="22"/>
                <w:szCs w:val="22"/>
              </w:rPr>
              <w:t>198</w:t>
            </w:r>
          </w:p>
        </w:tc>
        <w:tc>
          <w:tcPr>
            <w:tcW w:w="126" w:type="pct"/>
          </w:tcPr>
          <w:p w14:paraId="01B24019" w14:textId="77777777" w:rsidR="00A2740E" w:rsidRPr="00BC653D"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heme="minorBidi"/>
                <w:sz w:val="22"/>
                <w:szCs w:val="22"/>
              </w:rPr>
            </w:pPr>
          </w:p>
        </w:tc>
        <w:tc>
          <w:tcPr>
            <w:tcW w:w="581" w:type="pct"/>
          </w:tcPr>
          <w:p w14:paraId="2E51BDF3" w14:textId="43657362" w:rsidR="00A2740E" w:rsidRPr="003A1DD2"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imes New Roman"/>
                <w:sz w:val="22"/>
                <w:szCs w:val="22"/>
              </w:rPr>
            </w:pPr>
            <w:r w:rsidRPr="004E1DEF">
              <w:rPr>
                <w:rFonts w:ascii="Times New Roman" w:hAnsi="Times New Roman" w:cs="Times New Roman"/>
                <w:sz w:val="22"/>
                <w:szCs w:val="22"/>
              </w:rPr>
              <w:t>64,440</w:t>
            </w:r>
          </w:p>
        </w:tc>
      </w:tr>
      <w:tr w:rsidR="00A2740E" w:rsidRPr="000D5657" w14:paraId="4001C4D1" w14:textId="77777777" w:rsidTr="005B0F54">
        <w:tc>
          <w:tcPr>
            <w:tcW w:w="2316" w:type="pct"/>
          </w:tcPr>
          <w:p w14:paraId="206F3878" w14:textId="2608401C" w:rsidR="00A2740E" w:rsidRPr="00A552C5" w:rsidRDefault="00A2740E" w:rsidP="00A2740E">
            <w:pPr>
              <w:spacing w:line="240" w:lineRule="atLeast"/>
              <w:ind w:left="-15"/>
              <w:rPr>
                <w:rFonts w:cs="Times New Roman"/>
                <w:szCs w:val="22"/>
              </w:rPr>
            </w:pPr>
          </w:p>
        </w:tc>
        <w:tc>
          <w:tcPr>
            <w:tcW w:w="581" w:type="pct"/>
          </w:tcPr>
          <w:p w14:paraId="65D62749" w14:textId="25902CEB" w:rsidR="00A2740E" w:rsidRPr="000F5C77"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p>
        </w:tc>
        <w:tc>
          <w:tcPr>
            <w:tcW w:w="126" w:type="pct"/>
          </w:tcPr>
          <w:p w14:paraId="63AE1799" w14:textId="77777777" w:rsidR="00A2740E" w:rsidRPr="00743F4C" w:rsidRDefault="00A2740E" w:rsidP="002E107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33" w:firstLine="0"/>
              <w:rPr>
                <w:rFonts w:ascii="Times New Roman" w:hAnsi="Times New Roman" w:cstheme="minorBidi"/>
                <w:sz w:val="16"/>
                <w:szCs w:val="16"/>
              </w:rPr>
            </w:pPr>
          </w:p>
        </w:tc>
        <w:tc>
          <w:tcPr>
            <w:tcW w:w="569" w:type="pct"/>
          </w:tcPr>
          <w:p w14:paraId="28CC40FE" w14:textId="2717F66F" w:rsidR="00A2740E" w:rsidRPr="00743F4C" w:rsidRDefault="00A2740E" w:rsidP="002E107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33" w:firstLine="0"/>
              <w:rPr>
                <w:rFonts w:ascii="Times New Roman" w:hAnsi="Times New Roman" w:cstheme="minorBidi"/>
                <w:sz w:val="16"/>
                <w:szCs w:val="16"/>
                <w:cs/>
              </w:rPr>
            </w:pPr>
          </w:p>
        </w:tc>
        <w:tc>
          <w:tcPr>
            <w:tcW w:w="126" w:type="pct"/>
          </w:tcPr>
          <w:p w14:paraId="3EE62624" w14:textId="77777777"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1E521310" w14:textId="5D55C99A" w:rsidR="00A2740E"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126" w:type="pct"/>
          </w:tcPr>
          <w:p w14:paraId="4DB21A70" w14:textId="77777777" w:rsidR="00A2740E" w:rsidRPr="00BC653D"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heme="minorBidi"/>
                <w:sz w:val="22"/>
                <w:szCs w:val="22"/>
              </w:rPr>
            </w:pPr>
          </w:p>
        </w:tc>
        <w:tc>
          <w:tcPr>
            <w:tcW w:w="581" w:type="pct"/>
          </w:tcPr>
          <w:p w14:paraId="44AD1B6C" w14:textId="3F240B83" w:rsidR="00A2740E" w:rsidRPr="003A1DD2"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imes New Roman"/>
                <w:sz w:val="22"/>
                <w:szCs w:val="22"/>
              </w:rPr>
            </w:pPr>
          </w:p>
        </w:tc>
      </w:tr>
      <w:tr w:rsidR="00A2740E" w:rsidRPr="007416FA" w14:paraId="19B8D7C6" w14:textId="77777777" w:rsidTr="005B0F54">
        <w:tc>
          <w:tcPr>
            <w:tcW w:w="2316" w:type="pct"/>
          </w:tcPr>
          <w:p w14:paraId="1EE863D0" w14:textId="64DA7003" w:rsidR="00A2740E" w:rsidRPr="007416FA" w:rsidRDefault="00A2740E" w:rsidP="00A2740E">
            <w:pPr>
              <w:spacing w:line="240" w:lineRule="atLeast"/>
              <w:ind w:left="-18"/>
              <w:rPr>
                <w:rFonts w:cs="Times New Roman"/>
              </w:rPr>
            </w:pPr>
            <w:r w:rsidRPr="00FE28E2">
              <w:rPr>
                <w:rFonts w:cs="Times New Roman"/>
                <w:b/>
                <w:i/>
                <w:iCs/>
                <w:szCs w:val="22"/>
              </w:rPr>
              <w:t>Lease liabilities</w:t>
            </w:r>
          </w:p>
        </w:tc>
        <w:tc>
          <w:tcPr>
            <w:tcW w:w="581" w:type="pct"/>
          </w:tcPr>
          <w:p w14:paraId="5449ECE4" w14:textId="77777777"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491"/>
              </w:tabs>
              <w:ind w:left="-107" w:right="-131" w:firstLine="0"/>
              <w:rPr>
                <w:rFonts w:ascii="Times New Roman" w:hAnsi="Times New Roman" w:cs="Times New Roman"/>
                <w:sz w:val="22"/>
                <w:szCs w:val="22"/>
              </w:rPr>
            </w:pPr>
          </w:p>
        </w:tc>
        <w:tc>
          <w:tcPr>
            <w:tcW w:w="126" w:type="pct"/>
          </w:tcPr>
          <w:p w14:paraId="3311C7DD" w14:textId="77777777"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4C2D2561" w14:textId="77777777"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15"/>
              </w:tabs>
              <w:ind w:left="-107" w:right="-131" w:firstLine="0"/>
              <w:rPr>
                <w:rFonts w:ascii="Times New Roman" w:hAnsi="Times New Roman" w:cs="Times New Roman"/>
                <w:sz w:val="22"/>
                <w:szCs w:val="22"/>
              </w:rPr>
            </w:pPr>
          </w:p>
        </w:tc>
        <w:tc>
          <w:tcPr>
            <w:tcW w:w="126" w:type="pct"/>
          </w:tcPr>
          <w:p w14:paraId="7AFFC7A3" w14:textId="77777777"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419AAA68" w14:textId="77777777" w:rsidR="00A2740E" w:rsidRPr="003A1DD2"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126" w:type="pct"/>
          </w:tcPr>
          <w:p w14:paraId="65882ABA" w14:textId="77777777" w:rsidR="00A2740E" w:rsidRPr="007416FA" w:rsidRDefault="00A2740E" w:rsidP="00A2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1" w:type="pct"/>
          </w:tcPr>
          <w:p w14:paraId="33DBFE55" w14:textId="77777777"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imes New Roman"/>
                <w:sz w:val="22"/>
                <w:szCs w:val="22"/>
              </w:rPr>
            </w:pPr>
          </w:p>
        </w:tc>
      </w:tr>
      <w:tr w:rsidR="00A2740E" w:rsidRPr="007416FA" w14:paraId="4D0F22E2" w14:textId="77777777" w:rsidTr="005B0F54">
        <w:tc>
          <w:tcPr>
            <w:tcW w:w="2316" w:type="pct"/>
          </w:tcPr>
          <w:p w14:paraId="633A990D" w14:textId="6F986470" w:rsidR="00A2740E" w:rsidRPr="007416FA" w:rsidRDefault="00A2740E" w:rsidP="00A2740E">
            <w:pPr>
              <w:spacing w:line="240" w:lineRule="atLeast"/>
              <w:rPr>
                <w:rFonts w:cs="Times New Roman"/>
                <w:b/>
                <w:bCs/>
              </w:rPr>
            </w:pPr>
            <w:r w:rsidRPr="00FE28E2">
              <w:rPr>
                <w:rFonts w:cs="Times New Roman"/>
                <w:szCs w:val="22"/>
              </w:rPr>
              <w:t>Other related parties</w:t>
            </w:r>
          </w:p>
        </w:tc>
        <w:tc>
          <w:tcPr>
            <w:tcW w:w="581" w:type="pct"/>
          </w:tcPr>
          <w:p w14:paraId="5A0E648F" w14:textId="44FD9A96"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imes New Roman"/>
                <w:sz w:val="22"/>
                <w:szCs w:val="22"/>
              </w:rPr>
            </w:pPr>
            <w:r w:rsidRPr="007132C7">
              <w:rPr>
                <w:rFonts w:ascii="Times New Roman" w:hAnsi="Times New Roman"/>
                <w:sz w:val="22"/>
                <w:szCs w:val="28"/>
              </w:rPr>
              <w:t>2</w:t>
            </w:r>
            <w:r>
              <w:rPr>
                <w:rFonts w:ascii="Times New Roman" w:hAnsi="Times New Roman"/>
                <w:sz w:val="22"/>
                <w:szCs w:val="28"/>
              </w:rPr>
              <w:t>5</w:t>
            </w:r>
            <w:r w:rsidRPr="007132C7">
              <w:rPr>
                <w:rFonts w:ascii="Times New Roman" w:hAnsi="Times New Roman"/>
                <w:sz w:val="22"/>
                <w:szCs w:val="28"/>
              </w:rPr>
              <w:t>,</w:t>
            </w:r>
            <w:r w:rsidR="009861CF">
              <w:rPr>
                <w:rFonts w:ascii="Times New Roman" w:hAnsi="Times New Roman"/>
                <w:sz w:val="22"/>
                <w:szCs w:val="28"/>
              </w:rPr>
              <w:t>839</w:t>
            </w:r>
          </w:p>
        </w:tc>
        <w:tc>
          <w:tcPr>
            <w:tcW w:w="126" w:type="pct"/>
          </w:tcPr>
          <w:p w14:paraId="75349DCF" w14:textId="77777777" w:rsidR="00A2740E" w:rsidRPr="007416FA" w:rsidRDefault="00A2740E" w:rsidP="00A2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7E97028F" w14:textId="195F944A"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imes New Roman"/>
                <w:sz w:val="22"/>
                <w:szCs w:val="22"/>
              </w:rPr>
            </w:pPr>
            <w:r w:rsidRPr="007132C7">
              <w:rPr>
                <w:rFonts w:ascii="Times New Roman" w:hAnsi="Times New Roman"/>
                <w:sz w:val="22"/>
                <w:szCs w:val="28"/>
              </w:rPr>
              <w:t>26,609</w:t>
            </w:r>
          </w:p>
        </w:tc>
        <w:tc>
          <w:tcPr>
            <w:tcW w:w="126" w:type="pct"/>
          </w:tcPr>
          <w:p w14:paraId="024A2B9A" w14:textId="77777777" w:rsidR="00A2740E" w:rsidRPr="007416FA" w:rsidRDefault="00A2740E" w:rsidP="00A2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5" w:type="pct"/>
          </w:tcPr>
          <w:p w14:paraId="72776BF7" w14:textId="156A2C06" w:rsidR="00A2740E" w:rsidRPr="003A1DD2"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sidRPr="005E356D">
              <w:rPr>
                <w:rFonts w:ascii="Times New Roman" w:hAnsi="Times New Roman" w:cs="Times New Roman"/>
                <w:sz w:val="22"/>
                <w:szCs w:val="22"/>
              </w:rPr>
              <w:t>1</w:t>
            </w:r>
            <w:r>
              <w:rPr>
                <w:rFonts w:ascii="Times New Roman" w:hAnsi="Times New Roman" w:cs="Times New Roman"/>
                <w:sz w:val="22"/>
                <w:szCs w:val="22"/>
              </w:rPr>
              <w:t>6</w:t>
            </w:r>
            <w:r w:rsidRPr="005E356D">
              <w:rPr>
                <w:rFonts w:ascii="Times New Roman" w:hAnsi="Times New Roman" w:cs="Times New Roman"/>
                <w:sz w:val="22"/>
                <w:szCs w:val="22"/>
              </w:rPr>
              <w:t>,</w:t>
            </w:r>
            <w:r w:rsidR="009861CF">
              <w:rPr>
                <w:rFonts w:ascii="Times New Roman" w:hAnsi="Times New Roman" w:cs="Times New Roman"/>
                <w:sz w:val="22"/>
                <w:szCs w:val="22"/>
              </w:rPr>
              <w:t>967</w:t>
            </w:r>
          </w:p>
        </w:tc>
        <w:tc>
          <w:tcPr>
            <w:tcW w:w="126" w:type="pct"/>
          </w:tcPr>
          <w:p w14:paraId="6A75C556" w14:textId="77777777" w:rsidR="00A2740E" w:rsidRPr="007416FA" w:rsidRDefault="00A2740E" w:rsidP="00A2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1" w:type="pct"/>
          </w:tcPr>
          <w:p w14:paraId="432066A8" w14:textId="65CA7168" w:rsidR="00A2740E" w:rsidRPr="007416FA" w:rsidRDefault="00A2740E" w:rsidP="00A2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imes New Roman"/>
                <w:sz w:val="22"/>
                <w:szCs w:val="22"/>
              </w:rPr>
            </w:pPr>
            <w:r w:rsidRPr="005E356D">
              <w:rPr>
                <w:rFonts w:ascii="Times New Roman" w:hAnsi="Times New Roman" w:cs="Times New Roman"/>
                <w:sz w:val="22"/>
                <w:szCs w:val="22"/>
              </w:rPr>
              <w:t>17,473</w:t>
            </w:r>
          </w:p>
        </w:tc>
      </w:tr>
    </w:tbl>
    <w:p w14:paraId="26AF961E" w14:textId="77777777" w:rsidR="00761AAF" w:rsidRDefault="00761AAF" w:rsidP="00485C9F">
      <w:pPr>
        <w:tabs>
          <w:tab w:val="left" w:pos="540"/>
        </w:tabs>
        <w:spacing w:line="240" w:lineRule="auto"/>
        <w:ind w:right="-27"/>
        <w:jc w:val="thaiDistribute"/>
        <w:rPr>
          <w:rFonts w:cs="Times New Roman"/>
          <w:b/>
          <w:bCs/>
          <w:sz w:val="24"/>
          <w:szCs w:val="24"/>
        </w:rPr>
      </w:pPr>
    </w:p>
    <w:p w14:paraId="4953DC17" w14:textId="517E29A6" w:rsidR="00254D3A" w:rsidRPr="008C2C43" w:rsidRDefault="000F5C77" w:rsidP="00404CCB">
      <w:pPr>
        <w:tabs>
          <w:tab w:val="left" w:pos="540"/>
        </w:tabs>
        <w:spacing w:line="240" w:lineRule="auto"/>
        <w:ind w:right="-27"/>
        <w:jc w:val="thaiDistribute"/>
        <w:rPr>
          <w:rFonts w:cs="Cordia New"/>
          <w:b/>
          <w:bCs/>
          <w:sz w:val="24"/>
          <w:szCs w:val="30"/>
          <w:cs/>
          <w:lang w:bidi="th-TH"/>
        </w:rPr>
      </w:pPr>
      <w:r>
        <w:rPr>
          <w:rFonts w:cs="Times New Roman"/>
          <w:b/>
          <w:bCs/>
          <w:sz w:val="24"/>
          <w:szCs w:val="24"/>
        </w:rPr>
        <w:t>3</w:t>
      </w:r>
      <w:r w:rsidR="00254D3A" w:rsidRPr="00A552C5">
        <w:rPr>
          <w:rFonts w:cs="Times New Roman"/>
          <w:b/>
          <w:bCs/>
          <w:sz w:val="24"/>
          <w:szCs w:val="24"/>
        </w:rPr>
        <w:tab/>
        <w:t>Property, plant</w:t>
      </w:r>
      <w:r w:rsidR="008452B6">
        <w:rPr>
          <w:b/>
          <w:bCs/>
          <w:sz w:val="24"/>
          <w:szCs w:val="30"/>
          <w:lang w:val="en-US" w:bidi="th-TH"/>
        </w:rPr>
        <w:t xml:space="preserve"> and </w:t>
      </w:r>
      <w:r w:rsidR="00901D62" w:rsidRPr="00A552C5">
        <w:rPr>
          <w:rFonts w:cs="Times New Roman"/>
          <w:b/>
          <w:bCs/>
          <w:sz w:val="24"/>
          <w:szCs w:val="24"/>
        </w:rPr>
        <w:t>equipment</w:t>
      </w:r>
    </w:p>
    <w:p w14:paraId="312F41A3" w14:textId="64789A6B" w:rsidR="003E478D" w:rsidRDefault="003E478D" w:rsidP="003E478D">
      <w:pPr>
        <w:pStyle w:val="BodyText"/>
        <w:tabs>
          <w:tab w:val="left" w:pos="540"/>
        </w:tabs>
        <w:spacing w:after="0" w:line="240" w:lineRule="atLeast"/>
        <w:ind w:left="540"/>
        <w:jc w:val="both"/>
        <w:rPr>
          <w:rFonts w:cs="Times New Roman"/>
          <w:szCs w:val="22"/>
        </w:rPr>
      </w:pPr>
    </w:p>
    <w:tbl>
      <w:tblPr>
        <w:tblW w:w="9307" w:type="dxa"/>
        <w:tblInd w:w="450" w:type="dxa"/>
        <w:tblLayout w:type="fixed"/>
        <w:tblLook w:val="0000" w:firstRow="0" w:lastRow="0" w:firstColumn="0" w:lastColumn="0" w:noHBand="0" w:noVBand="0"/>
      </w:tblPr>
      <w:tblGrid>
        <w:gridCol w:w="6209"/>
        <w:gridCol w:w="1350"/>
        <w:gridCol w:w="272"/>
        <w:gridCol w:w="1476"/>
      </w:tblGrid>
      <w:tr w:rsidR="00C47FDE" w:rsidRPr="001749EF" w14:paraId="3E53949B" w14:textId="77777777" w:rsidTr="4C18ED70">
        <w:tc>
          <w:tcPr>
            <w:tcW w:w="3336" w:type="pct"/>
          </w:tcPr>
          <w:p w14:paraId="4996BB9C" w14:textId="77777777" w:rsidR="00C47FDE" w:rsidRPr="001749EF" w:rsidRDefault="00C47FDE" w:rsidP="005B0F54">
            <w:pPr>
              <w:pStyle w:val="BodyText"/>
              <w:spacing w:after="0" w:line="240" w:lineRule="atLeast"/>
              <w:ind w:right="-110"/>
              <w:rPr>
                <w:b/>
                <w:bCs/>
                <w:i/>
                <w:iCs/>
                <w:szCs w:val="22"/>
                <w:lang w:val="en-US" w:bidi="th-TH"/>
              </w:rPr>
            </w:pPr>
          </w:p>
          <w:p w14:paraId="36A83DE4" w14:textId="77777777" w:rsidR="00C47FDE" w:rsidRPr="001749EF" w:rsidRDefault="00C47FDE" w:rsidP="005B0F54">
            <w:pPr>
              <w:pStyle w:val="BodyText"/>
              <w:spacing w:after="0" w:line="240" w:lineRule="atLeast"/>
              <w:ind w:right="-110"/>
              <w:rPr>
                <w:b/>
                <w:bCs/>
                <w:i/>
                <w:iCs/>
                <w:szCs w:val="22"/>
                <w:lang w:val="en-US" w:bidi="th-TH"/>
              </w:rPr>
            </w:pPr>
          </w:p>
          <w:p w14:paraId="6F5B3515" w14:textId="2A5CA830" w:rsidR="00C47FDE" w:rsidRPr="001749EF" w:rsidRDefault="008436E1" w:rsidP="005B0F54">
            <w:pPr>
              <w:pStyle w:val="BodyText"/>
              <w:spacing w:after="0" w:line="240" w:lineRule="atLeast"/>
              <w:ind w:right="-110"/>
              <w:rPr>
                <w:rFonts w:cs="Times New Roman"/>
                <w:i/>
                <w:iCs/>
                <w:szCs w:val="22"/>
              </w:rPr>
            </w:pPr>
            <w:r>
              <w:rPr>
                <w:b/>
                <w:bCs/>
                <w:i/>
                <w:iCs/>
                <w:szCs w:val="22"/>
                <w:lang w:val="en-US" w:bidi="th-TH"/>
              </w:rPr>
              <w:t>Six</w:t>
            </w:r>
            <w:r w:rsidRPr="00A552C5">
              <w:rPr>
                <w:b/>
                <w:bCs/>
                <w:i/>
                <w:iCs/>
                <w:szCs w:val="22"/>
                <w:lang w:val="en-US" w:bidi="th-TH"/>
              </w:rPr>
              <w:t xml:space="preserve">-month period ended </w:t>
            </w:r>
            <w:r w:rsidRPr="00A552C5">
              <w:rPr>
                <w:b/>
                <w:bCs/>
                <w:i/>
                <w:iCs/>
                <w:lang w:val="en-US"/>
              </w:rPr>
              <w:t>3</w:t>
            </w:r>
            <w:r>
              <w:rPr>
                <w:b/>
                <w:bCs/>
                <w:i/>
                <w:iCs/>
                <w:lang w:val="en-US"/>
              </w:rPr>
              <w:t>0</w:t>
            </w:r>
            <w:r w:rsidRPr="00A552C5">
              <w:rPr>
                <w:b/>
                <w:bCs/>
                <w:i/>
                <w:iCs/>
                <w:lang w:val="en-US"/>
              </w:rPr>
              <w:t xml:space="preserve"> </w:t>
            </w:r>
            <w:r>
              <w:rPr>
                <w:b/>
                <w:bCs/>
                <w:i/>
                <w:iCs/>
                <w:lang w:val="en-US"/>
              </w:rPr>
              <w:t>June</w:t>
            </w:r>
            <w:r w:rsidRPr="00A552C5">
              <w:rPr>
                <w:rFonts w:cs="Times New Roman"/>
                <w:b/>
                <w:bCs/>
                <w:i/>
                <w:iCs/>
                <w:szCs w:val="22"/>
              </w:rPr>
              <w:t xml:space="preserve"> 202</w:t>
            </w:r>
            <w:r>
              <w:rPr>
                <w:rFonts w:cs="Times New Roman"/>
                <w:b/>
                <w:bCs/>
                <w:i/>
                <w:iCs/>
                <w:szCs w:val="22"/>
              </w:rPr>
              <w:t>6</w:t>
            </w:r>
          </w:p>
        </w:tc>
        <w:tc>
          <w:tcPr>
            <w:tcW w:w="725" w:type="pct"/>
          </w:tcPr>
          <w:p w14:paraId="19105DFE" w14:textId="77777777" w:rsidR="00C47FDE" w:rsidRPr="001749EF" w:rsidRDefault="00C47FDE" w:rsidP="00DE49BA">
            <w:pPr>
              <w:pStyle w:val="acctmergecolhdg"/>
              <w:spacing w:line="240" w:lineRule="atLeast"/>
              <w:ind w:left="-114" w:right="-98"/>
              <w:rPr>
                <w:rFonts w:cs="Cordia New"/>
                <w:szCs w:val="22"/>
                <w:lang w:val="en-US" w:bidi="th-TH"/>
              </w:rPr>
            </w:pPr>
            <w:r w:rsidRPr="001749EF">
              <w:rPr>
                <w:rFonts w:cs="Times New Roman"/>
                <w:szCs w:val="22"/>
                <w:lang w:val="en-US" w:bidi="th-TH"/>
              </w:rPr>
              <w:t>Consolidated</w:t>
            </w:r>
            <w:r w:rsidRPr="001749EF">
              <w:rPr>
                <w:rFonts w:cs="Times New Roman"/>
                <w:szCs w:val="22"/>
                <w:lang w:val="en-US" w:bidi="th-TH"/>
              </w:rPr>
              <w:br/>
              <w:t>financial</w:t>
            </w:r>
          </w:p>
          <w:p w14:paraId="23F29A63" w14:textId="77777777" w:rsidR="00C47FDE" w:rsidRPr="001749EF" w:rsidRDefault="00C47FDE" w:rsidP="00DE49BA">
            <w:pPr>
              <w:pStyle w:val="acctmergecolhdg"/>
              <w:spacing w:line="240" w:lineRule="atLeast"/>
              <w:ind w:left="-114" w:right="-98"/>
              <w:rPr>
                <w:rFonts w:cs="Times New Roman"/>
                <w:szCs w:val="22"/>
                <w:lang w:val="en-US" w:bidi="th-TH"/>
              </w:rPr>
            </w:pPr>
            <w:r w:rsidRPr="001749EF">
              <w:rPr>
                <w:rFonts w:cs="Times New Roman"/>
                <w:szCs w:val="22"/>
                <w:lang w:val="en-US" w:bidi="th-TH"/>
              </w:rPr>
              <w:t>statements</w:t>
            </w:r>
          </w:p>
        </w:tc>
        <w:tc>
          <w:tcPr>
            <w:tcW w:w="146" w:type="pct"/>
          </w:tcPr>
          <w:p w14:paraId="2D199BE3" w14:textId="77777777" w:rsidR="00C47FDE" w:rsidRPr="001749EF" w:rsidRDefault="00C47FDE" w:rsidP="005B0F54">
            <w:pPr>
              <w:pStyle w:val="acctmergecolhdg"/>
              <w:spacing w:line="240" w:lineRule="atLeast"/>
              <w:ind w:left="-153" w:right="-98"/>
              <w:rPr>
                <w:rFonts w:cs="Times New Roman"/>
                <w:szCs w:val="22"/>
                <w:lang w:val="en-US" w:bidi="th-TH"/>
              </w:rPr>
            </w:pPr>
          </w:p>
        </w:tc>
        <w:tc>
          <w:tcPr>
            <w:tcW w:w="793" w:type="pct"/>
          </w:tcPr>
          <w:p w14:paraId="4A7E17B9" w14:textId="0382464C" w:rsidR="00C47FDE" w:rsidRPr="001749EF" w:rsidRDefault="00C47FDE" w:rsidP="00DE49BA">
            <w:pPr>
              <w:pStyle w:val="acctmergecolhdg"/>
              <w:spacing w:line="240" w:lineRule="atLeast"/>
              <w:ind w:left="-114" w:right="-98"/>
              <w:rPr>
                <w:rFonts w:cs="Times New Roman"/>
                <w:szCs w:val="22"/>
                <w:lang w:val="en-US" w:bidi="th-TH"/>
              </w:rPr>
            </w:pPr>
            <w:r w:rsidRPr="001749EF">
              <w:rPr>
                <w:rFonts w:cs="Times New Roman"/>
                <w:szCs w:val="22"/>
                <w:lang w:val="en-US" w:bidi="th-TH"/>
              </w:rPr>
              <w:t xml:space="preserve">Separate </w:t>
            </w:r>
            <w:r w:rsidRPr="001749EF">
              <w:rPr>
                <w:rFonts w:cs="Times New Roman"/>
                <w:szCs w:val="22"/>
                <w:lang w:val="en-US" w:bidi="th-TH"/>
              </w:rPr>
              <w:br/>
              <w:t>financial</w:t>
            </w:r>
          </w:p>
          <w:p w14:paraId="62610040" w14:textId="77777777" w:rsidR="00C47FDE" w:rsidRPr="001749EF" w:rsidRDefault="00C47FDE" w:rsidP="00DE49BA">
            <w:pPr>
              <w:pStyle w:val="acctmergecolhdg"/>
              <w:spacing w:line="240" w:lineRule="atLeast"/>
              <w:ind w:left="-114" w:right="-98"/>
              <w:rPr>
                <w:rFonts w:cs="Times New Roman"/>
                <w:szCs w:val="22"/>
                <w:lang w:val="en-US" w:bidi="th-TH"/>
              </w:rPr>
            </w:pPr>
            <w:r w:rsidRPr="001749EF">
              <w:rPr>
                <w:rFonts w:cs="Times New Roman"/>
                <w:szCs w:val="22"/>
                <w:lang w:val="en-US" w:bidi="th-TH"/>
              </w:rPr>
              <w:t>statements</w:t>
            </w:r>
          </w:p>
        </w:tc>
      </w:tr>
      <w:tr w:rsidR="00C47FDE" w:rsidRPr="001749EF" w14:paraId="2369E92A" w14:textId="77777777" w:rsidTr="4C18ED70">
        <w:tc>
          <w:tcPr>
            <w:tcW w:w="3336" w:type="pct"/>
          </w:tcPr>
          <w:p w14:paraId="2778D3BB" w14:textId="77777777" w:rsidR="00C47FDE" w:rsidRPr="001749EF" w:rsidRDefault="00C47FDE" w:rsidP="005B0F54">
            <w:pPr>
              <w:pStyle w:val="BodyText"/>
              <w:spacing w:after="0" w:line="240" w:lineRule="atLeast"/>
              <w:ind w:right="-110"/>
              <w:jc w:val="center"/>
              <w:rPr>
                <w:rFonts w:cs="Times New Roman"/>
                <w:szCs w:val="22"/>
              </w:rPr>
            </w:pPr>
          </w:p>
        </w:tc>
        <w:tc>
          <w:tcPr>
            <w:tcW w:w="1664" w:type="pct"/>
            <w:gridSpan w:val="3"/>
          </w:tcPr>
          <w:p w14:paraId="615F631B" w14:textId="77777777" w:rsidR="00C47FDE" w:rsidRPr="001749EF" w:rsidRDefault="00C47FDE" w:rsidP="005B0F54">
            <w:pPr>
              <w:pStyle w:val="acctfourfigures"/>
              <w:spacing w:line="240" w:lineRule="atLeast"/>
              <w:ind w:left="-153" w:right="-98"/>
              <w:jc w:val="center"/>
              <w:rPr>
                <w:rFonts w:cs="Times New Roman"/>
                <w:i/>
                <w:iCs/>
                <w:szCs w:val="22"/>
              </w:rPr>
            </w:pPr>
            <w:r w:rsidRPr="001749EF">
              <w:rPr>
                <w:rFonts w:cs="Times New Roman"/>
                <w:i/>
                <w:iCs/>
                <w:szCs w:val="22"/>
              </w:rPr>
              <w:t>(in thousand Baht)</w:t>
            </w:r>
          </w:p>
        </w:tc>
      </w:tr>
      <w:tr w:rsidR="00A2740E" w:rsidRPr="001749EF" w14:paraId="3DF0C80F" w14:textId="77777777" w:rsidTr="4C18ED70">
        <w:tc>
          <w:tcPr>
            <w:tcW w:w="3336" w:type="pct"/>
          </w:tcPr>
          <w:p w14:paraId="3122A861" w14:textId="0A7FD3EA" w:rsidR="00A2740E" w:rsidRPr="001749EF" w:rsidRDefault="00A2740E" w:rsidP="00A2740E">
            <w:pPr>
              <w:spacing w:line="240" w:lineRule="atLeast"/>
              <w:ind w:right="-110"/>
              <w:rPr>
                <w:lang w:val="en-US" w:bidi="th-TH"/>
              </w:rPr>
            </w:pPr>
            <w:r w:rsidRPr="4C18ED70">
              <w:rPr>
                <w:lang w:val="en-US" w:bidi="th-TH"/>
              </w:rPr>
              <w:t xml:space="preserve">Acquisitions - at cost </w:t>
            </w:r>
          </w:p>
        </w:tc>
        <w:tc>
          <w:tcPr>
            <w:tcW w:w="725" w:type="pct"/>
          </w:tcPr>
          <w:p w14:paraId="19A26CF4" w14:textId="6FBAED76" w:rsidR="00A2740E" w:rsidRPr="001749EF" w:rsidRDefault="00A2740E" w:rsidP="00A2740E">
            <w:pPr>
              <w:pStyle w:val="acctfourfigures"/>
              <w:tabs>
                <w:tab w:val="clear" w:pos="765"/>
                <w:tab w:val="decimal" w:pos="1155"/>
              </w:tabs>
              <w:spacing w:line="240" w:lineRule="atLeast"/>
              <w:ind w:right="-15"/>
              <w:jc w:val="center"/>
              <w:rPr>
                <w:rFonts w:cs="Cordia New"/>
                <w:szCs w:val="22"/>
                <w:lang w:val="en-US" w:bidi="th-TH"/>
              </w:rPr>
            </w:pPr>
            <w:r>
              <w:rPr>
                <w:rFonts w:cs="Times New Roman"/>
                <w:szCs w:val="22"/>
              </w:rPr>
              <w:t>3</w:t>
            </w:r>
            <w:r w:rsidRPr="005E356D">
              <w:rPr>
                <w:rFonts w:cs="Times New Roman"/>
                <w:szCs w:val="22"/>
              </w:rPr>
              <w:t>,</w:t>
            </w:r>
            <w:r>
              <w:rPr>
                <w:rFonts w:cs="Times New Roman"/>
                <w:szCs w:val="22"/>
              </w:rPr>
              <w:t>905</w:t>
            </w:r>
          </w:p>
        </w:tc>
        <w:tc>
          <w:tcPr>
            <w:tcW w:w="146" w:type="pct"/>
          </w:tcPr>
          <w:p w14:paraId="073A8CB5" w14:textId="77777777" w:rsidR="00A2740E" w:rsidRPr="001749EF" w:rsidRDefault="00A2740E" w:rsidP="00A2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jc w:val="center"/>
              <w:rPr>
                <w:rFonts w:ascii="Times New Roman" w:hAnsi="Times New Roman" w:cs="Times New Roman"/>
                <w:sz w:val="22"/>
                <w:szCs w:val="22"/>
                <w:lang w:bidi="ar-SA"/>
              </w:rPr>
            </w:pPr>
          </w:p>
        </w:tc>
        <w:tc>
          <w:tcPr>
            <w:tcW w:w="793" w:type="pct"/>
          </w:tcPr>
          <w:p w14:paraId="6C34BAD7" w14:textId="101B1795" w:rsidR="00A2740E" w:rsidRPr="001749EF" w:rsidRDefault="00A2740E" w:rsidP="00A2740E">
            <w:pPr>
              <w:pStyle w:val="acctfourfigures"/>
              <w:tabs>
                <w:tab w:val="clear" w:pos="765"/>
              </w:tabs>
              <w:spacing w:line="240" w:lineRule="atLeast"/>
              <w:ind w:left="-87" w:right="96"/>
              <w:jc w:val="right"/>
              <w:rPr>
                <w:rFonts w:cs="Times New Roman"/>
                <w:szCs w:val="22"/>
                <w:lang w:val="en-US"/>
              </w:rPr>
            </w:pPr>
            <w:r>
              <w:rPr>
                <w:rFonts w:cs="Times New Roman"/>
                <w:szCs w:val="22"/>
              </w:rPr>
              <w:t>2</w:t>
            </w:r>
            <w:r w:rsidRPr="005E356D">
              <w:rPr>
                <w:rFonts w:cs="Times New Roman"/>
                <w:szCs w:val="22"/>
              </w:rPr>
              <w:t>,</w:t>
            </w:r>
            <w:r>
              <w:rPr>
                <w:rFonts w:cs="Times New Roman"/>
                <w:szCs w:val="22"/>
              </w:rPr>
              <w:t>148</w:t>
            </w:r>
          </w:p>
        </w:tc>
      </w:tr>
    </w:tbl>
    <w:p w14:paraId="51793EC9" w14:textId="77777777" w:rsidR="0001738C" w:rsidRPr="003222A6" w:rsidRDefault="0001738C" w:rsidP="00C95DEE">
      <w:pPr>
        <w:pStyle w:val="BodyText"/>
        <w:tabs>
          <w:tab w:val="left" w:pos="540"/>
        </w:tabs>
        <w:spacing w:after="0" w:line="240" w:lineRule="atLeast"/>
        <w:jc w:val="both"/>
        <w:rPr>
          <w:rFonts w:cs="Times New Roman"/>
          <w:szCs w:val="22"/>
          <w:lang w:val="en-US"/>
        </w:rPr>
      </w:pPr>
    </w:p>
    <w:p w14:paraId="2C7960CE" w14:textId="77777777" w:rsidR="003E478D" w:rsidRPr="00A552C5" w:rsidRDefault="003E478D" w:rsidP="00204E43">
      <w:pPr>
        <w:pStyle w:val="block"/>
        <w:tabs>
          <w:tab w:val="left" w:pos="540"/>
        </w:tabs>
        <w:spacing w:after="0" w:line="240" w:lineRule="atLeast"/>
        <w:ind w:left="540"/>
        <w:jc w:val="thaiDistribute"/>
        <w:rPr>
          <w:rFonts w:cs="Times New Roman"/>
          <w:i/>
          <w:iCs/>
        </w:rPr>
      </w:pPr>
      <w:r w:rsidRPr="00A552C5">
        <w:rPr>
          <w:rFonts w:cs="Times New Roman"/>
          <w:i/>
          <w:iCs/>
        </w:rPr>
        <w:t>Guarantee</w:t>
      </w:r>
    </w:p>
    <w:p w14:paraId="478377EE" w14:textId="77777777" w:rsidR="003E478D" w:rsidRPr="00A552C5" w:rsidRDefault="003E478D" w:rsidP="004F6580">
      <w:pPr>
        <w:pStyle w:val="BodyText"/>
        <w:tabs>
          <w:tab w:val="left" w:pos="540"/>
        </w:tabs>
        <w:spacing w:after="0" w:line="240" w:lineRule="atLeast"/>
        <w:ind w:left="540"/>
        <w:jc w:val="thaiDistribute"/>
      </w:pPr>
    </w:p>
    <w:p w14:paraId="199CCF0A" w14:textId="57B8C711" w:rsidR="003E478D" w:rsidRPr="00A552C5" w:rsidRDefault="003E478D" w:rsidP="00191D5C">
      <w:pPr>
        <w:tabs>
          <w:tab w:val="left" w:pos="9450"/>
        </w:tabs>
        <w:spacing w:line="240" w:lineRule="atLeast"/>
        <w:ind w:left="540" w:right="18"/>
        <w:jc w:val="thaiDistribute"/>
        <w:rPr>
          <w:rFonts w:cs="Times New Roman"/>
        </w:rPr>
      </w:pPr>
      <w:r w:rsidRPr="00A552C5">
        <w:rPr>
          <w:rFonts w:cs="Times New Roman"/>
        </w:rPr>
        <w:t xml:space="preserve">As </w:t>
      </w:r>
      <w:proofErr w:type="gramStart"/>
      <w:r w:rsidRPr="00A552C5">
        <w:rPr>
          <w:rFonts w:cs="Times New Roman"/>
        </w:rPr>
        <w:t>at</w:t>
      </w:r>
      <w:proofErr w:type="gramEnd"/>
      <w:r w:rsidRPr="00A552C5">
        <w:rPr>
          <w:rFonts w:cs="Times New Roman"/>
        </w:rPr>
        <w:t xml:space="preserve"> </w:t>
      </w:r>
      <w:r w:rsidR="008436E1" w:rsidRPr="008436E1">
        <w:rPr>
          <w:lang w:val="en-US"/>
        </w:rPr>
        <w:t xml:space="preserve">30 June </w:t>
      </w:r>
      <w:r w:rsidR="005E356D">
        <w:rPr>
          <w:lang w:val="en-US"/>
        </w:rPr>
        <w:t>2026</w:t>
      </w:r>
      <w:r w:rsidRPr="00A552C5">
        <w:rPr>
          <w:rFonts w:cs="Times New Roman"/>
        </w:rPr>
        <w:t>, the Group’s land, buildings and other constructions at cost of Baht</w:t>
      </w:r>
      <w:r w:rsidR="007123E4">
        <w:rPr>
          <w:rFonts w:cstheme="minorBidi"/>
          <w:lang w:bidi="th-TH"/>
        </w:rPr>
        <w:t xml:space="preserve"> </w:t>
      </w:r>
      <w:r w:rsidR="00A2740E">
        <w:rPr>
          <w:rFonts w:cstheme="minorBidi"/>
          <w:lang w:bidi="th-TH"/>
        </w:rPr>
        <w:t>93.6</w:t>
      </w:r>
      <w:r w:rsidR="007123E4">
        <w:rPr>
          <w:rFonts w:cstheme="minorBidi"/>
          <w:lang w:bidi="th-TH"/>
        </w:rPr>
        <w:t xml:space="preserve"> </w:t>
      </w:r>
      <w:r w:rsidRPr="00A552C5">
        <w:rPr>
          <w:rFonts w:cs="Times New Roman"/>
        </w:rPr>
        <w:t>million</w:t>
      </w:r>
      <w:r w:rsidR="00D8552E" w:rsidRPr="4C18ED70">
        <w:rPr>
          <w:rFonts w:cstheme="minorBidi"/>
          <w:cs/>
          <w:lang w:bidi="th-TH"/>
        </w:rPr>
        <w:t xml:space="preserve"> </w:t>
      </w:r>
      <w:r w:rsidR="0002534A">
        <w:rPr>
          <w:rFonts w:cstheme="minorBidi"/>
          <w:lang w:bidi="th-TH"/>
        </w:rPr>
        <w:br/>
      </w:r>
      <w:r w:rsidRPr="4C18ED70">
        <w:rPr>
          <w:rFonts w:cs="Times New Roman"/>
          <w:i/>
          <w:iCs/>
        </w:rPr>
        <w:t>(</w:t>
      </w:r>
      <w:r w:rsidRPr="4C18ED70">
        <w:rPr>
          <w:rFonts w:cs="Times New Roman"/>
          <w:i/>
          <w:iCs/>
          <w:lang w:val="en-US"/>
        </w:rPr>
        <w:t>31</w:t>
      </w:r>
      <w:r w:rsidRPr="4C18ED70">
        <w:rPr>
          <w:rFonts w:cs="Times New Roman"/>
          <w:i/>
          <w:iCs/>
        </w:rPr>
        <w:t xml:space="preserve"> December </w:t>
      </w:r>
      <w:r w:rsidRPr="4C18ED70">
        <w:rPr>
          <w:rFonts w:cs="Times New Roman"/>
          <w:i/>
          <w:iCs/>
          <w:lang w:val="en-US"/>
        </w:rPr>
        <w:t>202</w:t>
      </w:r>
      <w:r w:rsidR="005E356D">
        <w:rPr>
          <w:rFonts w:cs="Times New Roman"/>
          <w:i/>
          <w:iCs/>
          <w:lang w:val="en-US"/>
        </w:rPr>
        <w:t>5</w:t>
      </w:r>
      <w:r w:rsidRPr="4C18ED70">
        <w:rPr>
          <w:rFonts w:cs="Times New Roman"/>
          <w:i/>
          <w:iCs/>
        </w:rPr>
        <w:t>: Baht 9</w:t>
      </w:r>
      <w:r w:rsidR="00191D5C" w:rsidRPr="4C18ED70">
        <w:rPr>
          <w:rFonts w:cs="Times New Roman"/>
          <w:i/>
          <w:iCs/>
        </w:rPr>
        <w:t>3</w:t>
      </w:r>
      <w:r w:rsidRPr="4C18ED70">
        <w:rPr>
          <w:rFonts w:cs="Times New Roman"/>
          <w:i/>
          <w:iCs/>
        </w:rPr>
        <w:t>.</w:t>
      </w:r>
      <w:r w:rsidR="00191D5C" w:rsidRPr="4C18ED70">
        <w:rPr>
          <w:rFonts w:cs="Times New Roman"/>
          <w:i/>
          <w:iCs/>
        </w:rPr>
        <w:t>6</w:t>
      </w:r>
      <w:r w:rsidRPr="4C18ED70">
        <w:rPr>
          <w:rFonts w:cs="Times New Roman"/>
          <w:i/>
          <w:iCs/>
        </w:rPr>
        <w:t xml:space="preserve"> million)</w:t>
      </w:r>
      <w:r w:rsidRPr="00A552C5">
        <w:rPr>
          <w:rFonts w:cs="Times New Roman"/>
        </w:rPr>
        <w:t>, have been mortgaged as collateral for</w:t>
      </w:r>
      <w:r w:rsidR="1A604750" w:rsidRPr="00A552C5">
        <w:rPr>
          <w:rFonts w:cs="Times New Roman"/>
        </w:rPr>
        <w:t xml:space="preserve"> total</w:t>
      </w:r>
      <w:r w:rsidR="002D1794">
        <w:rPr>
          <w:rFonts w:cs="Times New Roman"/>
        </w:rPr>
        <w:t xml:space="preserve"> </w:t>
      </w:r>
      <w:r w:rsidRPr="00A552C5">
        <w:rPr>
          <w:rFonts w:cs="Times New Roman"/>
        </w:rPr>
        <w:t>credit facilities from financial institution.</w:t>
      </w:r>
    </w:p>
    <w:p w14:paraId="3D77D274" w14:textId="77777777" w:rsidR="009C125B" w:rsidRDefault="009C125B" w:rsidP="00B84FDC">
      <w:pPr>
        <w:pStyle w:val="BodyText"/>
        <w:spacing w:after="0"/>
        <w:rPr>
          <w:rFonts w:cs="Times New Roman"/>
          <w:szCs w:val="22"/>
        </w:rPr>
      </w:pPr>
    </w:p>
    <w:p w14:paraId="48C1EAAF" w14:textId="589375D9" w:rsidR="00887995" w:rsidRPr="008436E1" w:rsidRDefault="00887995" w:rsidP="00B84FDC">
      <w:pPr>
        <w:pStyle w:val="BodyText"/>
        <w:spacing w:after="0"/>
        <w:rPr>
          <w:rFonts w:cstheme="minorBidi"/>
          <w:szCs w:val="28"/>
          <w:lang w:bidi="th-TH"/>
        </w:rPr>
        <w:sectPr w:rsidR="00887995" w:rsidRPr="008436E1" w:rsidSect="000E224A">
          <w:headerReference w:type="default" r:id="rId15"/>
          <w:footerReference w:type="even" r:id="rId16"/>
          <w:pgSz w:w="11907" w:h="16840"/>
          <w:pgMar w:top="691" w:right="1152" w:bottom="576" w:left="1152" w:header="720" w:footer="720" w:gutter="0"/>
          <w:cols w:space="720"/>
          <w:docGrid w:linePitch="299"/>
        </w:sectPr>
      </w:pPr>
    </w:p>
    <w:p w14:paraId="516E2D38" w14:textId="4876E2F5" w:rsidR="00A00E15" w:rsidRDefault="000F5C77" w:rsidP="00C67902">
      <w:pPr>
        <w:pStyle w:val="Heading1"/>
        <w:tabs>
          <w:tab w:val="left" w:pos="540"/>
        </w:tabs>
        <w:spacing w:before="0" w:after="0" w:line="240" w:lineRule="atLeast"/>
        <w:rPr>
          <w:bCs/>
          <w:szCs w:val="24"/>
        </w:rPr>
      </w:pPr>
      <w:r>
        <w:rPr>
          <w:bCs/>
          <w:szCs w:val="24"/>
        </w:rPr>
        <w:t>4</w:t>
      </w:r>
      <w:r w:rsidR="004A5454" w:rsidRPr="00A552C5">
        <w:rPr>
          <w:bCs/>
          <w:szCs w:val="24"/>
        </w:rPr>
        <w:tab/>
      </w:r>
      <w:r w:rsidR="004A5454" w:rsidRPr="00442EA1">
        <w:rPr>
          <w:bCs/>
          <w:szCs w:val="24"/>
        </w:rPr>
        <w:t>Segment</w:t>
      </w:r>
      <w:r w:rsidR="004A5454" w:rsidRPr="00442EA1">
        <w:rPr>
          <w:rFonts w:cs="Times New Roman"/>
        </w:rPr>
        <w:t xml:space="preserve"> </w:t>
      </w:r>
      <w:r w:rsidR="004A5454" w:rsidRPr="00442EA1">
        <w:rPr>
          <w:bCs/>
          <w:szCs w:val="24"/>
        </w:rPr>
        <w:t>information and disaggregation of revenue</w:t>
      </w:r>
    </w:p>
    <w:p w14:paraId="67B5DE3E" w14:textId="77777777" w:rsidR="00F4511B" w:rsidRPr="00F4511B" w:rsidRDefault="00F4511B" w:rsidP="00F4511B">
      <w:pPr>
        <w:pStyle w:val="BodyText"/>
        <w:spacing w:after="120"/>
      </w:pPr>
    </w:p>
    <w:tbl>
      <w:tblPr>
        <w:tblW w:w="14411" w:type="dxa"/>
        <w:tblInd w:w="529" w:type="dxa"/>
        <w:tblLayout w:type="fixed"/>
        <w:tblCellMar>
          <w:left w:w="79" w:type="dxa"/>
          <w:right w:w="79" w:type="dxa"/>
        </w:tblCellMar>
        <w:tblLook w:val="0000" w:firstRow="0" w:lastRow="0" w:firstColumn="0" w:lastColumn="0" w:noHBand="0" w:noVBand="0"/>
      </w:tblPr>
      <w:tblGrid>
        <w:gridCol w:w="2801"/>
        <w:gridCol w:w="989"/>
        <w:gridCol w:w="180"/>
        <w:gridCol w:w="987"/>
        <w:gridCol w:w="181"/>
        <w:gridCol w:w="993"/>
        <w:gridCol w:w="183"/>
        <w:gridCol w:w="987"/>
        <w:gridCol w:w="180"/>
        <w:gridCol w:w="992"/>
        <w:gridCol w:w="180"/>
        <w:gridCol w:w="988"/>
        <w:gridCol w:w="180"/>
        <w:gridCol w:w="990"/>
        <w:gridCol w:w="183"/>
        <w:gridCol w:w="987"/>
        <w:gridCol w:w="180"/>
        <w:gridCol w:w="990"/>
        <w:gridCol w:w="180"/>
        <w:gridCol w:w="9"/>
        <w:gridCol w:w="1071"/>
      </w:tblGrid>
      <w:tr w:rsidR="004A5454" w:rsidRPr="00643BFE" w14:paraId="0CBCFD91" w14:textId="77777777" w:rsidTr="00BC46E2">
        <w:trPr>
          <w:cantSplit/>
          <w:tblHeader/>
        </w:trPr>
        <w:tc>
          <w:tcPr>
            <w:tcW w:w="2801" w:type="dxa"/>
            <w:vAlign w:val="bottom"/>
          </w:tcPr>
          <w:p w14:paraId="5FAD8921" w14:textId="77777777" w:rsidR="004A5454" w:rsidRPr="00BF7F4C" w:rsidRDefault="004A5454" w:rsidP="005B0F54">
            <w:pPr>
              <w:shd w:val="clear" w:color="auto" w:fill="FFFFFF"/>
              <w:spacing w:line="240" w:lineRule="atLeast"/>
              <w:ind w:left="15" w:right="-81" w:hanging="90"/>
              <w:rPr>
                <w:rFonts w:cs="Times New Roman"/>
                <w:b/>
                <w:bCs/>
                <w:i/>
                <w:iCs/>
                <w:sz w:val="20"/>
              </w:rPr>
            </w:pPr>
          </w:p>
        </w:tc>
        <w:tc>
          <w:tcPr>
            <w:tcW w:w="11610" w:type="dxa"/>
            <w:gridSpan w:val="20"/>
            <w:vAlign w:val="bottom"/>
          </w:tcPr>
          <w:p w14:paraId="1F72A8A8" w14:textId="77777777" w:rsidR="004A5454" w:rsidRPr="00442EA1" w:rsidRDefault="004A5454" w:rsidP="005B0F54">
            <w:pPr>
              <w:pStyle w:val="acctmergecolhdg"/>
              <w:shd w:val="clear" w:color="auto" w:fill="FFFFFF"/>
              <w:spacing w:line="240" w:lineRule="atLeast"/>
              <w:ind w:right="47"/>
              <w:rPr>
                <w:rFonts w:cs="Times New Roman"/>
                <w:sz w:val="20"/>
              </w:rPr>
            </w:pPr>
            <w:r w:rsidRPr="00442EA1">
              <w:rPr>
                <w:rFonts w:cs="Times New Roman"/>
                <w:sz w:val="20"/>
                <w:lang w:val="en-US" w:bidi="th-TH"/>
              </w:rPr>
              <w:t>Consolidate financial statements</w:t>
            </w:r>
          </w:p>
        </w:tc>
      </w:tr>
      <w:tr w:rsidR="001B5BBE" w:rsidRPr="00643BFE" w14:paraId="3BFFAF7C" w14:textId="77777777" w:rsidTr="00BC46E2">
        <w:trPr>
          <w:cantSplit/>
          <w:tblHeader/>
        </w:trPr>
        <w:tc>
          <w:tcPr>
            <w:tcW w:w="2801" w:type="dxa"/>
            <w:vAlign w:val="bottom"/>
          </w:tcPr>
          <w:p w14:paraId="4958508F" w14:textId="31A304A9" w:rsidR="001B5BBE" w:rsidRPr="00BF7F4C" w:rsidRDefault="001B5BBE" w:rsidP="001B5BBE">
            <w:pPr>
              <w:shd w:val="clear" w:color="auto" w:fill="FFFFFF"/>
              <w:spacing w:line="240" w:lineRule="atLeast"/>
              <w:ind w:left="-73" w:right="-81"/>
              <w:rPr>
                <w:rFonts w:cs="Times New Roman"/>
                <w:b/>
                <w:bCs/>
                <w:i/>
                <w:iCs/>
                <w:sz w:val="20"/>
                <w:cs/>
              </w:rPr>
            </w:pPr>
            <w:r>
              <w:rPr>
                <w:b/>
                <w:bCs/>
                <w:i/>
                <w:iCs/>
                <w:sz w:val="20"/>
                <w:szCs w:val="25"/>
                <w:lang w:val="en-US" w:bidi="th-TH"/>
              </w:rPr>
              <w:t>Six</w:t>
            </w:r>
            <w:r w:rsidRPr="00BF7F4C">
              <w:rPr>
                <w:rFonts w:cs="Times New Roman"/>
                <w:b/>
                <w:bCs/>
                <w:i/>
                <w:iCs/>
                <w:sz w:val="20"/>
              </w:rPr>
              <w:t xml:space="preserve">-month period </w:t>
            </w:r>
          </w:p>
        </w:tc>
        <w:tc>
          <w:tcPr>
            <w:tcW w:w="2156" w:type="dxa"/>
            <w:gridSpan w:val="3"/>
            <w:vAlign w:val="bottom"/>
          </w:tcPr>
          <w:p w14:paraId="5C175038" w14:textId="77777777" w:rsidR="001B5BBE" w:rsidRPr="00BF7F4C" w:rsidRDefault="001B5BBE" w:rsidP="001B5BBE">
            <w:pPr>
              <w:pStyle w:val="acctmergecolhdg"/>
              <w:shd w:val="clear" w:color="auto" w:fill="FFFFFF"/>
              <w:spacing w:line="240" w:lineRule="atLeast"/>
              <w:ind w:right="47"/>
              <w:rPr>
                <w:rFonts w:cs="Times New Roman"/>
                <w:sz w:val="20"/>
                <w:lang w:val="en-US" w:bidi="th-TH"/>
              </w:rPr>
            </w:pPr>
            <w:r w:rsidRPr="00BF7F4C">
              <w:rPr>
                <w:rFonts w:cs="Times New Roman"/>
                <w:sz w:val="20"/>
                <w:lang w:val="en-US" w:bidi="th-TH"/>
              </w:rPr>
              <w:t>Segment</w:t>
            </w:r>
          </w:p>
          <w:p w14:paraId="056D5F1F" w14:textId="77777777" w:rsidR="001B5BBE" w:rsidRPr="00BF7F4C" w:rsidRDefault="001B5BBE" w:rsidP="001B5BBE">
            <w:pPr>
              <w:pStyle w:val="acctmergecolhdg"/>
              <w:shd w:val="clear" w:color="auto" w:fill="FFFFFF"/>
              <w:spacing w:line="240" w:lineRule="atLeast"/>
              <w:ind w:right="47"/>
              <w:rPr>
                <w:rFonts w:cs="Times New Roman"/>
                <w:sz w:val="20"/>
              </w:rPr>
            </w:pPr>
            <w:r w:rsidRPr="00BF7F4C">
              <w:rPr>
                <w:rFonts w:cs="Times New Roman"/>
                <w:sz w:val="20"/>
              </w:rPr>
              <w:t>Lubricating oil</w:t>
            </w:r>
          </w:p>
        </w:tc>
        <w:tc>
          <w:tcPr>
            <w:tcW w:w="181" w:type="dxa"/>
            <w:vAlign w:val="bottom"/>
          </w:tcPr>
          <w:p w14:paraId="4FE6D585" w14:textId="77777777" w:rsidR="001B5BBE" w:rsidRPr="00BF7F4C" w:rsidRDefault="001B5BBE" w:rsidP="001B5BBE">
            <w:pPr>
              <w:pStyle w:val="acctmergecolhdg"/>
              <w:shd w:val="clear" w:color="auto" w:fill="FFFFFF"/>
              <w:spacing w:line="240" w:lineRule="atLeast"/>
              <w:ind w:right="47"/>
              <w:rPr>
                <w:rFonts w:cs="Times New Roman"/>
                <w:sz w:val="20"/>
              </w:rPr>
            </w:pPr>
          </w:p>
        </w:tc>
        <w:tc>
          <w:tcPr>
            <w:tcW w:w="2163" w:type="dxa"/>
            <w:gridSpan w:val="3"/>
            <w:vAlign w:val="bottom"/>
          </w:tcPr>
          <w:p w14:paraId="659A1E10" w14:textId="77777777" w:rsidR="001B5BBE" w:rsidRPr="00BF7F4C" w:rsidRDefault="001B5BBE" w:rsidP="001B5BBE">
            <w:pPr>
              <w:pStyle w:val="acctmergecolhdg"/>
              <w:shd w:val="clear" w:color="auto" w:fill="FFFFFF"/>
              <w:spacing w:line="240" w:lineRule="atLeast"/>
              <w:ind w:right="47"/>
              <w:rPr>
                <w:rFonts w:cs="Times New Roman"/>
                <w:sz w:val="20"/>
              </w:rPr>
            </w:pPr>
          </w:p>
          <w:p w14:paraId="64804857" w14:textId="77777777" w:rsidR="001B5BBE" w:rsidRPr="00BF7F4C" w:rsidRDefault="001B5BBE" w:rsidP="001B5BBE">
            <w:pPr>
              <w:pStyle w:val="acctmergecolhdg"/>
              <w:shd w:val="clear" w:color="auto" w:fill="FFFFFF"/>
              <w:spacing w:line="240" w:lineRule="atLeast"/>
              <w:ind w:right="47"/>
              <w:rPr>
                <w:rFonts w:cs="Times New Roman"/>
                <w:sz w:val="20"/>
                <w:lang w:bidi="th-TH"/>
              </w:rPr>
            </w:pPr>
            <w:r w:rsidRPr="00BF7F4C">
              <w:rPr>
                <w:rFonts w:cs="Times New Roman"/>
                <w:sz w:val="20"/>
              </w:rPr>
              <w:t>Segment Grease</w:t>
            </w:r>
          </w:p>
        </w:tc>
        <w:tc>
          <w:tcPr>
            <w:tcW w:w="180" w:type="dxa"/>
            <w:vAlign w:val="bottom"/>
          </w:tcPr>
          <w:p w14:paraId="28642D77" w14:textId="77777777" w:rsidR="001B5BBE" w:rsidRPr="00BF7F4C" w:rsidRDefault="001B5BBE" w:rsidP="001B5BBE">
            <w:pPr>
              <w:pStyle w:val="acctmergecolhdg"/>
              <w:shd w:val="clear" w:color="auto" w:fill="FFFFFF"/>
              <w:spacing w:line="240" w:lineRule="atLeast"/>
              <w:ind w:right="47"/>
              <w:rPr>
                <w:rFonts w:cs="Times New Roman"/>
                <w:sz w:val="20"/>
              </w:rPr>
            </w:pPr>
          </w:p>
        </w:tc>
        <w:tc>
          <w:tcPr>
            <w:tcW w:w="2160" w:type="dxa"/>
            <w:gridSpan w:val="3"/>
            <w:vAlign w:val="bottom"/>
          </w:tcPr>
          <w:p w14:paraId="2630EB60" w14:textId="77777777" w:rsidR="001B5BBE" w:rsidRPr="00BF7F4C" w:rsidRDefault="001B5BBE" w:rsidP="001B5BBE">
            <w:pPr>
              <w:pStyle w:val="acctmergecolhdg"/>
              <w:shd w:val="clear" w:color="auto" w:fill="FFFFFF"/>
              <w:spacing w:line="240" w:lineRule="atLeast"/>
              <w:ind w:right="47"/>
              <w:rPr>
                <w:rFonts w:cs="Times New Roman"/>
                <w:b w:val="0"/>
                <w:bCs/>
                <w:sz w:val="20"/>
                <w:cs/>
                <w:lang w:bidi="th-TH"/>
              </w:rPr>
            </w:pPr>
            <w:r w:rsidRPr="00BF7F4C">
              <w:rPr>
                <w:rFonts w:cs="Times New Roman"/>
                <w:sz w:val="20"/>
              </w:rPr>
              <w:t>Total reportable segments</w:t>
            </w:r>
          </w:p>
        </w:tc>
        <w:tc>
          <w:tcPr>
            <w:tcW w:w="180" w:type="dxa"/>
            <w:vAlign w:val="bottom"/>
          </w:tcPr>
          <w:p w14:paraId="3DC27DBE" w14:textId="77777777" w:rsidR="001B5BBE" w:rsidRPr="00BF7F4C" w:rsidRDefault="001B5BBE" w:rsidP="001B5BBE">
            <w:pPr>
              <w:pStyle w:val="acctmergecolhdg"/>
              <w:shd w:val="clear" w:color="auto" w:fill="FFFFFF"/>
              <w:spacing w:line="240" w:lineRule="atLeast"/>
              <w:ind w:right="47"/>
              <w:rPr>
                <w:rFonts w:cs="Times New Roman"/>
                <w:b w:val="0"/>
                <w:bCs/>
                <w:sz w:val="20"/>
                <w:cs/>
                <w:lang w:bidi="th-TH"/>
              </w:rPr>
            </w:pPr>
          </w:p>
        </w:tc>
        <w:tc>
          <w:tcPr>
            <w:tcW w:w="2160" w:type="dxa"/>
            <w:gridSpan w:val="3"/>
            <w:vAlign w:val="bottom"/>
          </w:tcPr>
          <w:p w14:paraId="4E60BF11" w14:textId="77777777" w:rsidR="001B5BBE" w:rsidRDefault="001B5BBE" w:rsidP="001B5BBE">
            <w:pPr>
              <w:pStyle w:val="acctmergecolhdg"/>
              <w:shd w:val="clear" w:color="auto" w:fill="FFFFFF"/>
              <w:spacing w:line="240" w:lineRule="atLeast"/>
              <w:ind w:left="-80" w:right="-80"/>
              <w:rPr>
                <w:rFonts w:cs="Times New Roman"/>
                <w:sz w:val="20"/>
              </w:rPr>
            </w:pPr>
            <w:r w:rsidRPr="00BF7F4C">
              <w:rPr>
                <w:rFonts w:cs="Times New Roman"/>
                <w:sz w:val="20"/>
              </w:rPr>
              <w:t>Other segments</w:t>
            </w:r>
          </w:p>
          <w:p w14:paraId="731A764A" w14:textId="61FA958F" w:rsidR="001B5BBE" w:rsidRPr="00BF7F4C" w:rsidRDefault="001B5BBE" w:rsidP="001B5BBE">
            <w:pPr>
              <w:pStyle w:val="acctmergecolhdg"/>
              <w:shd w:val="clear" w:color="auto" w:fill="FFFFFF"/>
              <w:spacing w:line="240" w:lineRule="atLeast"/>
              <w:ind w:left="-80" w:right="-80"/>
              <w:rPr>
                <w:rFonts w:cs="Times New Roman"/>
                <w:b w:val="0"/>
                <w:bCs/>
                <w:sz w:val="20"/>
                <w:lang w:bidi="th-TH"/>
              </w:rPr>
            </w:pPr>
            <w:r>
              <w:rPr>
                <w:rFonts w:cs="Times New Roman"/>
                <w:sz w:val="20"/>
              </w:rPr>
              <w:t>and unallocated amounts</w:t>
            </w:r>
          </w:p>
        </w:tc>
        <w:tc>
          <w:tcPr>
            <w:tcW w:w="180" w:type="dxa"/>
            <w:vAlign w:val="bottom"/>
          </w:tcPr>
          <w:p w14:paraId="5938ED11" w14:textId="77777777" w:rsidR="001B5BBE" w:rsidRPr="00BF7F4C" w:rsidRDefault="001B5BBE" w:rsidP="001B5BBE">
            <w:pPr>
              <w:pStyle w:val="acctmergecolhdg"/>
              <w:shd w:val="clear" w:color="auto" w:fill="FFFFFF"/>
              <w:spacing w:line="240" w:lineRule="atLeast"/>
              <w:ind w:right="47"/>
              <w:rPr>
                <w:rFonts w:cs="Times New Roman"/>
                <w:sz w:val="20"/>
              </w:rPr>
            </w:pPr>
          </w:p>
        </w:tc>
        <w:tc>
          <w:tcPr>
            <w:tcW w:w="2250" w:type="dxa"/>
            <w:gridSpan w:val="4"/>
            <w:vAlign w:val="bottom"/>
          </w:tcPr>
          <w:p w14:paraId="77EB8C80" w14:textId="77777777" w:rsidR="001B5BBE" w:rsidRPr="00BF7F4C" w:rsidRDefault="001B5BBE" w:rsidP="001B5BBE">
            <w:pPr>
              <w:pStyle w:val="acctmergecolhdg"/>
              <w:shd w:val="clear" w:color="auto" w:fill="FFFFFF"/>
              <w:spacing w:line="240" w:lineRule="atLeast"/>
              <w:ind w:right="47"/>
              <w:rPr>
                <w:rFonts w:cs="Times New Roman"/>
                <w:sz w:val="20"/>
              </w:rPr>
            </w:pPr>
          </w:p>
          <w:p w14:paraId="2279F6D9" w14:textId="77777777" w:rsidR="001B5BBE" w:rsidRPr="00BF7F4C" w:rsidRDefault="001B5BBE" w:rsidP="001B5BBE">
            <w:pPr>
              <w:pStyle w:val="acctmergecolhdg"/>
              <w:shd w:val="clear" w:color="auto" w:fill="FFFFFF"/>
              <w:spacing w:line="240" w:lineRule="atLeast"/>
              <w:ind w:right="47"/>
              <w:rPr>
                <w:rFonts w:cs="Times New Roman"/>
                <w:sz w:val="20"/>
                <w:lang w:bidi="th-TH"/>
              </w:rPr>
            </w:pPr>
            <w:r w:rsidRPr="00BF7F4C">
              <w:rPr>
                <w:rFonts w:cs="Times New Roman"/>
                <w:sz w:val="20"/>
              </w:rPr>
              <w:t>Total</w:t>
            </w:r>
          </w:p>
        </w:tc>
      </w:tr>
      <w:tr w:rsidR="001B5BBE" w:rsidRPr="00643BFE" w14:paraId="1E171573" w14:textId="77777777" w:rsidTr="00BC46E2">
        <w:trPr>
          <w:cantSplit/>
        </w:trPr>
        <w:tc>
          <w:tcPr>
            <w:tcW w:w="2801" w:type="dxa"/>
            <w:vAlign w:val="bottom"/>
          </w:tcPr>
          <w:p w14:paraId="5AFBFAEB" w14:textId="6D0DE096" w:rsidR="001B5BBE" w:rsidRPr="00BF7F4C" w:rsidRDefault="001B5BBE" w:rsidP="001B5BBE">
            <w:pPr>
              <w:shd w:val="clear" w:color="auto" w:fill="FFFFFF"/>
              <w:spacing w:line="240" w:lineRule="atLeast"/>
              <w:ind w:right="-81"/>
              <w:rPr>
                <w:rFonts w:cs="Times New Roman"/>
                <w:sz w:val="20"/>
                <w:cs/>
              </w:rPr>
            </w:pPr>
            <w:r w:rsidRPr="00BF7F4C">
              <w:rPr>
                <w:rFonts w:cs="Times New Roman"/>
                <w:b/>
                <w:bCs/>
                <w:i/>
                <w:iCs/>
                <w:sz w:val="20"/>
              </w:rPr>
              <w:t xml:space="preserve">   ended </w:t>
            </w:r>
            <w:r w:rsidRPr="00BF7F4C">
              <w:rPr>
                <w:rFonts w:cs="Times New Roman"/>
                <w:b/>
                <w:bCs/>
                <w:i/>
                <w:iCs/>
                <w:sz w:val="20"/>
                <w:lang w:val="en-US"/>
              </w:rPr>
              <w:t>3</w:t>
            </w:r>
            <w:r>
              <w:rPr>
                <w:rFonts w:cs="Times New Roman"/>
                <w:b/>
                <w:bCs/>
                <w:i/>
                <w:iCs/>
                <w:sz w:val="20"/>
                <w:lang w:val="en-US"/>
              </w:rPr>
              <w:t>0 June</w:t>
            </w:r>
          </w:p>
        </w:tc>
        <w:tc>
          <w:tcPr>
            <w:tcW w:w="989" w:type="dxa"/>
            <w:vAlign w:val="bottom"/>
          </w:tcPr>
          <w:p w14:paraId="0FD5DF2B" w14:textId="6993F869" w:rsidR="001B5BBE" w:rsidRPr="00BF7F4C" w:rsidRDefault="001B5BBE" w:rsidP="001B5BBE">
            <w:pPr>
              <w:pStyle w:val="acctmergecolhdg"/>
              <w:spacing w:line="240" w:lineRule="atLeast"/>
              <w:rPr>
                <w:rFonts w:cs="Times New Roman"/>
                <w:b w:val="0"/>
                <w:bCs/>
                <w:sz w:val="20"/>
                <w:lang w:val="en-US" w:bidi="th-TH"/>
              </w:rPr>
            </w:pPr>
            <w:r>
              <w:rPr>
                <w:rFonts w:cs="Times New Roman"/>
                <w:b w:val="0"/>
                <w:bCs/>
                <w:sz w:val="20"/>
                <w:lang w:val="en-US" w:bidi="th-TH"/>
              </w:rPr>
              <w:t>2026</w:t>
            </w:r>
          </w:p>
        </w:tc>
        <w:tc>
          <w:tcPr>
            <w:tcW w:w="180" w:type="dxa"/>
            <w:vAlign w:val="bottom"/>
          </w:tcPr>
          <w:p w14:paraId="1ADF2746" w14:textId="77777777" w:rsidR="001B5BBE" w:rsidRPr="00BF7F4C" w:rsidRDefault="001B5BBE" w:rsidP="001B5BBE">
            <w:pPr>
              <w:pStyle w:val="acctmergecolhdg"/>
              <w:spacing w:line="240" w:lineRule="atLeast"/>
              <w:rPr>
                <w:rFonts w:cs="Times New Roman"/>
                <w:b w:val="0"/>
                <w:bCs/>
                <w:sz w:val="20"/>
              </w:rPr>
            </w:pPr>
          </w:p>
        </w:tc>
        <w:tc>
          <w:tcPr>
            <w:tcW w:w="987" w:type="dxa"/>
            <w:vAlign w:val="bottom"/>
          </w:tcPr>
          <w:p w14:paraId="7DF27A2C" w14:textId="616AE684" w:rsidR="001B5BBE" w:rsidRPr="00BF7F4C" w:rsidRDefault="001B5BBE" w:rsidP="001B5BBE">
            <w:pPr>
              <w:pStyle w:val="acctmergecolhdg"/>
              <w:spacing w:line="240" w:lineRule="atLeast"/>
              <w:rPr>
                <w:rFonts w:cs="Times New Roman"/>
                <w:b w:val="0"/>
                <w:bCs/>
                <w:sz w:val="20"/>
              </w:rPr>
            </w:pPr>
            <w:r>
              <w:rPr>
                <w:rFonts w:cs="Times New Roman"/>
                <w:b w:val="0"/>
                <w:bCs/>
                <w:sz w:val="20"/>
              </w:rPr>
              <w:t>2025</w:t>
            </w:r>
          </w:p>
        </w:tc>
        <w:tc>
          <w:tcPr>
            <w:tcW w:w="181" w:type="dxa"/>
            <w:vAlign w:val="bottom"/>
          </w:tcPr>
          <w:p w14:paraId="5A45F0B4" w14:textId="77777777" w:rsidR="001B5BBE" w:rsidRPr="00BF7F4C" w:rsidRDefault="001B5BBE" w:rsidP="001B5BBE">
            <w:pPr>
              <w:pStyle w:val="acctmergecolhdg"/>
              <w:spacing w:line="240" w:lineRule="atLeast"/>
              <w:rPr>
                <w:rFonts w:cs="Times New Roman"/>
                <w:b w:val="0"/>
                <w:bCs/>
                <w:sz w:val="20"/>
              </w:rPr>
            </w:pPr>
          </w:p>
        </w:tc>
        <w:tc>
          <w:tcPr>
            <w:tcW w:w="993" w:type="dxa"/>
            <w:vAlign w:val="bottom"/>
          </w:tcPr>
          <w:p w14:paraId="48301A02" w14:textId="6451090F" w:rsidR="001B5BBE" w:rsidRPr="00BF7F4C" w:rsidRDefault="001B5BBE" w:rsidP="001B5BBE">
            <w:pPr>
              <w:pStyle w:val="acctmergecolhdg"/>
              <w:spacing w:line="240" w:lineRule="atLeast"/>
              <w:rPr>
                <w:rFonts w:cs="Times New Roman"/>
                <w:b w:val="0"/>
                <w:bCs/>
                <w:sz w:val="20"/>
                <w:lang w:val="en-US" w:bidi="th-TH"/>
              </w:rPr>
            </w:pPr>
            <w:r>
              <w:rPr>
                <w:rFonts w:cs="Times New Roman"/>
                <w:b w:val="0"/>
                <w:bCs/>
                <w:sz w:val="20"/>
                <w:lang w:val="en-US" w:bidi="th-TH"/>
              </w:rPr>
              <w:t>2026</w:t>
            </w:r>
          </w:p>
        </w:tc>
        <w:tc>
          <w:tcPr>
            <w:tcW w:w="183" w:type="dxa"/>
            <w:vAlign w:val="bottom"/>
          </w:tcPr>
          <w:p w14:paraId="786298CA" w14:textId="77777777" w:rsidR="001B5BBE" w:rsidRPr="00BF7F4C" w:rsidRDefault="001B5BBE" w:rsidP="001B5BBE">
            <w:pPr>
              <w:pStyle w:val="acctmergecolhdg"/>
              <w:spacing w:line="240" w:lineRule="atLeast"/>
              <w:rPr>
                <w:rFonts w:cs="Times New Roman"/>
                <w:b w:val="0"/>
                <w:bCs/>
                <w:sz w:val="20"/>
              </w:rPr>
            </w:pPr>
          </w:p>
        </w:tc>
        <w:tc>
          <w:tcPr>
            <w:tcW w:w="987" w:type="dxa"/>
            <w:vAlign w:val="bottom"/>
          </w:tcPr>
          <w:p w14:paraId="798C63F5" w14:textId="7BAEAD21" w:rsidR="001B5BBE" w:rsidRPr="00BF7F4C" w:rsidRDefault="001B5BBE" w:rsidP="001B5BBE">
            <w:pPr>
              <w:pStyle w:val="acctmergecolhdg"/>
              <w:spacing w:line="240" w:lineRule="atLeast"/>
              <w:rPr>
                <w:rFonts w:cs="Times New Roman"/>
                <w:b w:val="0"/>
                <w:bCs/>
                <w:sz w:val="20"/>
              </w:rPr>
            </w:pPr>
            <w:r>
              <w:rPr>
                <w:rFonts w:cs="Times New Roman"/>
                <w:b w:val="0"/>
                <w:bCs/>
                <w:sz w:val="20"/>
              </w:rPr>
              <w:t>2025</w:t>
            </w:r>
          </w:p>
        </w:tc>
        <w:tc>
          <w:tcPr>
            <w:tcW w:w="180" w:type="dxa"/>
            <w:vAlign w:val="bottom"/>
          </w:tcPr>
          <w:p w14:paraId="19E3A179" w14:textId="77777777" w:rsidR="001B5BBE" w:rsidRPr="00BF7F4C" w:rsidRDefault="001B5BBE" w:rsidP="001B5BBE">
            <w:pPr>
              <w:pStyle w:val="acctmergecolhdg"/>
              <w:spacing w:line="240" w:lineRule="atLeast"/>
              <w:rPr>
                <w:rFonts w:cs="Times New Roman"/>
                <w:b w:val="0"/>
                <w:bCs/>
                <w:sz w:val="20"/>
              </w:rPr>
            </w:pPr>
          </w:p>
        </w:tc>
        <w:tc>
          <w:tcPr>
            <w:tcW w:w="992" w:type="dxa"/>
            <w:vAlign w:val="bottom"/>
          </w:tcPr>
          <w:p w14:paraId="4CB64EFC" w14:textId="765CFD66" w:rsidR="001B5BBE" w:rsidRPr="00BF7F4C" w:rsidRDefault="001B5BBE" w:rsidP="001B5BBE">
            <w:pPr>
              <w:pStyle w:val="acctmergecolhdg"/>
              <w:spacing w:line="240" w:lineRule="atLeast"/>
              <w:rPr>
                <w:rFonts w:cs="Times New Roman"/>
                <w:b w:val="0"/>
                <w:bCs/>
                <w:sz w:val="20"/>
                <w:lang w:val="en-US" w:bidi="th-TH"/>
              </w:rPr>
            </w:pPr>
            <w:r>
              <w:rPr>
                <w:rFonts w:cs="Times New Roman"/>
                <w:b w:val="0"/>
                <w:bCs/>
                <w:sz w:val="20"/>
                <w:lang w:val="en-US" w:bidi="th-TH"/>
              </w:rPr>
              <w:t>2026</w:t>
            </w:r>
          </w:p>
        </w:tc>
        <w:tc>
          <w:tcPr>
            <w:tcW w:w="180" w:type="dxa"/>
            <w:vAlign w:val="bottom"/>
          </w:tcPr>
          <w:p w14:paraId="090103F3" w14:textId="77777777" w:rsidR="001B5BBE" w:rsidRPr="00BF7F4C" w:rsidRDefault="001B5BBE" w:rsidP="001B5BBE">
            <w:pPr>
              <w:pStyle w:val="acctmergecolhdg"/>
              <w:spacing w:line="240" w:lineRule="atLeast"/>
              <w:rPr>
                <w:rFonts w:cs="Times New Roman"/>
                <w:b w:val="0"/>
                <w:bCs/>
                <w:sz w:val="20"/>
              </w:rPr>
            </w:pPr>
          </w:p>
        </w:tc>
        <w:tc>
          <w:tcPr>
            <w:tcW w:w="988" w:type="dxa"/>
            <w:vAlign w:val="bottom"/>
          </w:tcPr>
          <w:p w14:paraId="0701320F" w14:textId="00A8782C" w:rsidR="001B5BBE" w:rsidRPr="00BF7F4C" w:rsidRDefault="001B5BBE" w:rsidP="001B5BBE">
            <w:pPr>
              <w:pStyle w:val="acctmergecolhdg"/>
              <w:spacing w:line="240" w:lineRule="atLeast"/>
              <w:rPr>
                <w:rFonts w:cs="Times New Roman"/>
                <w:b w:val="0"/>
                <w:bCs/>
                <w:sz w:val="20"/>
              </w:rPr>
            </w:pPr>
            <w:r>
              <w:rPr>
                <w:rFonts w:cs="Times New Roman"/>
                <w:b w:val="0"/>
                <w:bCs/>
                <w:sz w:val="20"/>
              </w:rPr>
              <w:t>2025</w:t>
            </w:r>
          </w:p>
        </w:tc>
        <w:tc>
          <w:tcPr>
            <w:tcW w:w="180" w:type="dxa"/>
            <w:vAlign w:val="bottom"/>
          </w:tcPr>
          <w:p w14:paraId="53EA2671" w14:textId="77777777" w:rsidR="001B5BBE" w:rsidRPr="00BF7F4C" w:rsidRDefault="001B5BBE" w:rsidP="001B5BBE">
            <w:pPr>
              <w:pStyle w:val="acctmergecolhdg"/>
              <w:spacing w:line="240" w:lineRule="atLeast"/>
              <w:rPr>
                <w:rFonts w:cs="Times New Roman"/>
                <w:b w:val="0"/>
                <w:bCs/>
                <w:sz w:val="20"/>
              </w:rPr>
            </w:pPr>
          </w:p>
        </w:tc>
        <w:tc>
          <w:tcPr>
            <w:tcW w:w="990" w:type="dxa"/>
            <w:vAlign w:val="bottom"/>
          </w:tcPr>
          <w:p w14:paraId="58D19158" w14:textId="0CFEFD3A" w:rsidR="001B5BBE" w:rsidRPr="00BF7F4C" w:rsidRDefault="001B5BBE" w:rsidP="001B5BBE">
            <w:pPr>
              <w:pStyle w:val="acctmergecolhdg"/>
              <w:spacing w:line="240" w:lineRule="atLeast"/>
              <w:rPr>
                <w:rFonts w:cs="Times New Roman"/>
                <w:b w:val="0"/>
                <w:bCs/>
                <w:sz w:val="20"/>
                <w:lang w:val="en-US" w:bidi="th-TH"/>
              </w:rPr>
            </w:pPr>
            <w:r>
              <w:rPr>
                <w:rFonts w:cs="Times New Roman"/>
                <w:b w:val="0"/>
                <w:bCs/>
                <w:sz w:val="20"/>
                <w:lang w:val="en-US" w:bidi="th-TH"/>
              </w:rPr>
              <w:t>2026</w:t>
            </w:r>
          </w:p>
        </w:tc>
        <w:tc>
          <w:tcPr>
            <w:tcW w:w="183" w:type="dxa"/>
            <w:vAlign w:val="bottom"/>
          </w:tcPr>
          <w:p w14:paraId="7AC1C411" w14:textId="77777777" w:rsidR="001B5BBE" w:rsidRPr="00BF7F4C" w:rsidRDefault="001B5BBE" w:rsidP="001B5BBE">
            <w:pPr>
              <w:pStyle w:val="acctmergecolhdg"/>
              <w:spacing w:line="240" w:lineRule="atLeast"/>
              <w:rPr>
                <w:rFonts w:cs="Times New Roman"/>
                <w:b w:val="0"/>
                <w:bCs/>
                <w:sz w:val="20"/>
              </w:rPr>
            </w:pPr>
          </w:p>
        </w:tc>
        <w:tc>
          <w:tcPr>
            <w:tcW w:w="987" w:type="dxa"/>
            <w:vAlign w:val="bottom"/>
          </w:tcPr>
          <w:p w14:paraId="768BBDFA" w14:textId="57523ECE" w:rsidR="001B5BBE" w:rsidRPr="00BF7F4C" w:rsidRDefault="001B5BBE" w:rsidP="001B5BBE">
            <w:pPr>
              <w:pStyle w:val="acctmergecolhdg"/>
              <w:spacing w:line="240" w:lineRule="atLeast"/>
              <w:rPr>
                <w:rFonts w:cs="Times New Roman"/>
                <w:b w:val="0"/>
                <w:bCs/>
                <w:sz w:val="20"/>
              </w:rPr>
            </w:pPr>
            <w:r>
              <w:rPr>
                <w:rFonts w:cs="Times New Roman"/>
                <w:b w:val="0"/>
                <w:bCs/>
                <w:sz w:val="20"/>
              </w:rPr>
              <w:t>2025</w:t>
            </w:r>
          </w:p>
        </w:tc>
        <w:tc>
          <w:tcPr>
            <w:tcW w:w="180" w:type="dxa"/>
            <w:vAlign w:val="bottom"/>
          </w:tcPr>
          <w:p w14:paraId="6A041F1F" w14:textId="77777777" w:rsidR="001B5BBE" w:rsidRPr="00BF7F4C" w:rsidRDefault="001B5BBE" w:rsidP="001B5BBE">
            <w:pPr>
              <w:pStyle w:val="acctfourfigures"/>
              <w:shd w:val="clear" w:color="auto" w:fill="FFFFFF"/>
              <w:spacing w:line="240" w:lineRule="atLeast"/>
              <w:ind w:left="-79" w:right="47"/>
              <w:jc w:val="center"/>
              <w:rPr>
                <w:rFonts w:cs="Times New Roman"/>
                <w:sz w:val="20"/>
              </w:rPr>
            </w:pPr>
          </w:p>
        </w:tc>
        <w:tc>
          <w:tcPr>
            <w:tcW w:w="990" w:type="dxa"/>
            <w:vAlign w:val="bottom"/>
          </w:tcPr>
          <w:p w14:paraId="3B2AD97B" w14:textId="6B674326" w:rsidR="001B5BBE" w:rsidRPr="00BF7F4C" w:rsidRDefault="001B5BBE" w:rsidP="001B5BBE">
            <w:pPr>
              <w:pStyle w:val="acctmergecolhdg"/>
              <w:spacing w:line="240" w:lineRule="atLeast"/>
              <w:rPr>
                <w:rFonts w:cs="Times New Roman"/>
                <w:b w:val="0"/>
                <w:bCs/>
                <w:sz w:val="20"/>
                <w:lang w:val="en-US" w:bidi="th-TH"/>
              </w:rPr>
            </w:pPr>
            <w:r>
              <w:rPr>
                <w:rFonts w:cs="Times New Roman"/>
                <w:b w:val="0"/>
                <w:bCs/>
                <w:sz w:val="20"/>
                <w:lang w:val="en-US" w:bidi="th-TH"/>
              </w:rPr>
              <w:t>2026</w:t>
            </w:r>
          </w:p>
        </w:tc>
        <w:tc>
          <w:tcPr>
            <w:tcW w:w="189" w:type="dxa"/>
            <w:gridSpan w:val="2"/>
            <w:vAlign w:val="bottom"/>
          </w:tcPr>
          <w:p w14:paraId="75E608C4" w14:textId="77777777" w:rsidR="001B5BBE" w:rsidRPr="00BF7F4C" w:rsidRDefault="001B5BBE" w:rsidP="001B5BBE">
            <w:pPr>
              <w:pStyle w:val="acctmergecolhdg"/>
              <w:spacing w:line="240" w:lineRule="atLeast"/>
              <w:rPr>
                <w:rFonts w:cs="Times New Roman"/>
                <w:b w:val="0"/>
                <w:bCs/>
                <w:sz w:val="20"/>
              </w:rPr>
            </w:pPr>
          </w:p>
        </w:tc>
        <w:tc>
          <w:tcPr>
            <w:tcW w:w="1071" w:type="dxa"/>
            <w:vAlign w:val="bottom"/>
          </w:tcPr>
          <w:p w14:paraId="14EB332E" w14:textId="42E5B975" w:rsidR="001B5BBE" w:rsidRPr="00EA2435" w:rsidRDefault="001B5BBE" w:rsidP="001B5BBE">
            <w:pPr>
              <w:pStyle w:val="acctmergecolhdg"/>
              <w:spacing w:line="240" w:lineRule="atLeast"/>
              <w:rPr>
                <w:rFonts w:cstheme="minorBidi"/>
                <w:b w:val="0"/>
                <w:bCs/>
                <w:sz w:val="20"/>
                <w:szCs w:val="25"/>
                <w:cs/>
                <w:lang w:bidi="th-TH"/>
              </w:rPr>
            </w:pPr>
            <w:r>
              <w:rPr>
                <w:rFonts w:cs="Times New Roman"/>
                <w:b w:val="0"/>
                <w:bCs/>
                <w:sz w:val="20"/>
              </w:rPr>
              <w:t>2025</w:t>
            </w:r>
          </w:p>
        </w:tc>
      </w:tr>
      <w:tr w:rsidR="004A5454" w:rsidRPr="00643BFE" w14:paraId="630730D6" w14:textId="77777777" w:rsidTr="00BC46E2">
        <w:trPr>
          <w:cantSplit/>
          <w:trHeight w:val="80"/>
        </w:trPr>
        <w:tc>
          <w:tcPr>
            <w:tcW w:w="2801" w:type="dxa"/>
            <w:vAlign w:val="bottom"/>
          </w:tcPr>
          <w:p w14:paraId="2B912104" w14:textId="77777777" w:rsidR="004A5454" w:rsidRPr="00BF7F4C" w:rsidRDefault="004A5454" w:rsidP="005B0F54">
            <w:pPr>
              <w:shd w:val="clear" w:color="auto" w:fill="FFFFFF"/>
              <w:spacing w:line="240" w:lineRule="atLeast"/>
              <w:ind w:left="128" w:right="-81" w:hanging="203"/>
              <w:rPr>
                <w:rFonts w:cs="Times New Roman"/>
                <w:b/>
                <w:bCs/>
                <w:i/>
                <w:iCs/>
                <w:sz w:val="20"/>
              </w:rPr>
            </w:pPr>
          </w:p>
        </w:tc>
        <w:tc>
          <w:tcPr>
            <w:tcW w:w="11610" w:type="dxa"/>
            <w:gridSpan w:val="20"/>
            <w:tcBorders>
              <w:top w:val="nil"/>
              <w:left w:val="nil"/>
            </w:tcBorders>
            <w:vAlign w:val="bottom"/>
          </w:tcPr>
          <w:p w14:paraId="79AC535E" w14:textId="77777777" w:rsidR="004A5454" w:rsidRPr="00442EA1" w:rsidRDefault="004A5454" w:rsidP="005B0F54">
            <w:pPr>
              <w:spacing w:line="240" w:lineRule="atLeast"/>
              <w:ind w:hanging="99"/>
              <w:jc w:val="center"/>
              <w:rPr>
                <w:rFonts w:cs="Times New Roman"/>
                <w:color w:val="000000"/>
                <w:sz w:val="20"/>
                <w:lang w:val="en-US" w:bidi="th-TH"/>
              </w:rPr>
            </w:pPr>
            <w:r w:rsidRPr="00442EA1">
              <w:rPr>
                <w:rFonts w:cs="Times New Roman"/>
                <w:i/>
                <w:iCs/>
                <w:sz w:val="20"/>
              </w:rPr>
              <w:t>(in thousand Baht)</w:t>
            </w:r>
          </w:p>
        </w:tc>
      </w:tr>
      <w:tr w:rsidR="004A5454" w:rsidRPr="00643BFE" w14:paraId="763DF496" w14:textId="77777777" w:rsidTr="00BC46E2">
        <w:trPr>
          <w:cantSplit/>
          <w:trHeight w:val="80"/>
        </w:trPr>
        <w:tc>
          <w:tcPr>
            <w:tcW w:w="2801" w:type="dxa"/>
            <w:vAlign w:val="bottom"/>
          </w:tcPr>
          <w:p w14:paraId="25E96CF7" w14:textId="77777777" w:rsidR="004A5454" w:rsidRPr="00BF7F4C" w:rsidRDefault="004A5454" w:rsidP="005B0F54">
            <w:pPr>
              <w:shd w:val="clear" w:color="auto" w:fill="FFFFFF"/>
              <w:spacing w:line="240" w:lineRule="atLeast"/>
              <w:ind w:left="128" w:right="-81" w:hanging="203"/>
              <w:rPr>
                <w:rFonts w:cs="Times New Roman"/>
                <w:sz w:val="20"/>
              </w:rPr>
            </w:pPr>
            <w:r w:rsidRPr="00BF7F4C">
              <w:rPr>
                <w:rFonts w:cs="Times New Roman"/>
                <w:b/>
                <w:bCs/>
                <w:i/>
                <w:iCs/>
                <w:sz w:val="20"/>
              </w:rPr>
              <w:t>Information about</w:t>
            </w:r>
          </w:p>
        </w:tc>
        <w:tc>
          <w:tcPr>
            <w:tcW w:w="989" w:type="dxa"/>
            <w:tcBorders>
              <w:top w:val="nil"/>
              <w:left w:val="nil"/>
              <w:right w:val="nil"/>
            </w:tcBorders>
            <w:vAlign w:val="bottom"/>
          </w:tcPr>
          <w:p w14:paraId="070616CD" w14:textId="77777777" w:rsidR="004A5454" w:rsidRPr="004163C9" w:rsidRDefault="004A5454" w:rsidP="005B0F54">
            <w:pPr>
              <w:spacing w:line="240" w:lineRule="atLeast"/>
              <w:jc w:val="right"/>
              <w:rPr>
                <w:rFonts w:cs="Times New Roman"/>
                <w:color w:val="000000"/>
                <w:sz w:val="20"/>
                <w:lang w:val="en-US" w:bidi="th-TH"/>
              </w:rPr>
            </w:pPr>
          </w:p>
        </w:tc>
        <w:tc>
          <w:tcPr>
            <w:tcW w:w="180" w:type="dxa"/>
            <w:tcBorders>
              <w:top w:val="nil"/>
              <w:left w:val="nil"/>
              <w:right w:val="nil"/>
            </w:tcBorders>
            <w:vAlign w:val="bottom"/>
          </w:tcPr>
          <w:p w14:paraId="0FA56C80" w14:textId="77777777" w:rsidR="004A5454" w:rsidRPr="00BF7F4C" w:rsidRDefault="004A5454" w:rsidP="005B0F5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7" w:type="dxa"/>
            <w:tcBorders>
              <w:top w:val="nil"/>
              <w:left w:val="nil"/>
              <w:right w:val="nil"/>
            </w:tcBorders>
            <w:vAlign w:val="bottom"/>
          </w:tcPr>
          <w:p w14:paraId="58401C8D" w14:textId="77777777" w:rsidR="004A5454" w:rsidRPr="00BF7F4C" w:rsidRDefault="004A5454" w:rsidP="005B0F54">
            <w:pPr>
              <w:spacing w:line="240" w:lineRule="atLeast"/>
              <w:jc w:val="right"/>
              <w:rPr>
                <w:rFonts w:cs="Times New Roman"/>
                <w:color w:val="000000"/>
                <w:sz w:val="20"/>
                <w:lang w:val="en-US" w:bidi="th-TH"/>
              </w:rPr>
            </w:pPr>
          </w:p>
        </w:tc>
        <w:tc>
          <w:tcPr>
            <w:tcW w:w="181" w:type="dxa"/>
            <w:tcBorders>
              <w:top w:val="nil"/>
              <w:left w:val="nil"/>
              <w:right w:val="nil"/>
            </w:tcBorders>
            <w:vAlign w:val="bottom"/>
          </w:tcPr>
          <w:p w14:paraId="2E9433F3" w14:textId="77777777" w:rsidR="004A5454" w:rsidRPr="00BF7F4C" w:rsidRDefault="004A5454" w:rsidP="005B0F5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top w:val="nil"/>
              <w:left w:val="nil"/>
              <w:right w:val="nil"/>
            </w:tcBorders>
            <w:vAlign w:val="bottom"/>
          </w:tcPr>
          <w:p w14:paraId="0699CC3E" w14:textId="77777777" w:rsidR="004A5454" w:rsidRPr="004163C9" w:rsidRDefault="004A5454" w:rsidP="005B0F54">
            <w:pPr>
              <w:spacing w:line="240" w:lineRule="atLeast"/>
              <w:jc w:val="right"/>
              <w:rPr>
                <w:rFonts w:cs="Times New Roman"/>
                <w:color w:val="000000"/>
                <w:sz w:val="20"/>
                <w:lang w:val="en-US" w:bidi="th-TH"/>
              </w:rPr>
            </w:pPr>
          </w:p>
        </w:tc>
        <w:tc>
          <w:tcPr>
            <w:tcW w:w="183" w:type="dxa"/>
            <w:tcBorders>
              <w:top w:val="nil"/>
              <w:left w:val="nil"/>
              <w:right w:val="nil"/>
            </w:tcBorders>
            <w:vAlign w:val="bottom"/>
          </w:tcPr>
          <w:p w14:paraId="553D2DA1" w14:textId="77777777" w:rsidR="004A5454" w:rsidRPr="00BF7F4C" w:rsidRDefault="004A5454" w:rsidP="005B0F54">
            <w:pPr>
              <w:spacing w:line="240" w:lineRule="atLeast"/>
              <w:rPr>
                <w:rFonts w:cs="Times New Roman"/>
                <w:color w:val="000000"/>
                <w:sz w:val="20"/>
                <w:lang w:val="en-US" w:bidi="th-TH"/>
              </w:rPr>
            </w:pPr>
          </w:p>
        </w:tc>
        <w:tc>
          <w:tcPr>
            <w:tcW w:w="987" w:type="dxa"/>
            <w:tcBorders>
              <w:top w:val="nil"/>
              <w:left w:val="nil"/>
              <w:right w:val="nil"/>
            </w:tcBorders>
            <w:vAlign w:val="bottom"/>
          </w:tcPr>
          <w:p w14:paraId="270C61CA" w14:textId="77777777" w:rsidR="004A5454" w:rsidRPr="00BF7F4C" w:rsidRDefault="004A5454" w:rsidP="005B0F54">
            <w:pPr>
              <w:spacing w:line="240" w:lineRule="atLeast"/>
              <w:ind w:left="-108" w:hanging="43"/>
              <w:jc w:val="right"/>
              <w:rPr>
                <w:rFonts w:cs="Times New Roman"/>
                <w:color w:val="000000"/>
                <w:sz w:val="20"/>
                <w:lang w:val="en-US" w:bidi="th-TH"/>
              </w:rPr>
            </w:pPr>
          </w:p>
        </w:tc>
        <w:tc>
          <w:tcPr>
            <w:tcW w:w="180" w:type="dxa"/>
            <w:tcBorders>
              <w:top w:val="nil"/>
              <w:left w:val="nil"/>
              <w:right w:val="nil"/>
            </w:tcBorders>
            <w:vAlign w:val="bottom"/>
          </w:tcPr>
          <w:p w14:paraId="2110563B" w14:textId="77777777" w:rsidR="004A5454" w:rsidRPr="00BF7F4C" w:rsidRDefault="004A5454" w:rsidP="005B0F54">
            <w:pPr>
              <w:spacing w:line="240" w:lineRule="atLeast"/>
              <w:rPr>
                <w:rFonts w:cs="Times New Roman"/>
                <w:color w:val="000000"/>
                <w:sz w:val="20"/>
                <w:lang w:val="en-US" w:bidi="th-TH"/>
              </w:rPr>
            </w:pPr>
          </w:p>
        </w:tc>
        <w:tc>
          <w:tcPr>
            <w:tcW w:w="992" w:type="dxa"/>
            <w:tcBorders>
              <w:top w:val="nil"/>
              <w:left w:val="nil"/>
              <w:right w:val="nil"/>
            </w:tcBorders>
            <w:vAlign w:val="bottom"/>
          </w:tcPr>
          <w:p w14:paraId="0AC8D2BA" w14:textId="77777777" w:rsidR="004A5454" w:rsidRPr="004163C9" w:rsidRDefault="004A5454" w:rsidP="005B0F54">
            <w:pPr>
              <w:tabs>
                <w:tab w:val="left" w:pos="828"/>
              </w:tabs>
              <w:spacing w:line="240" w:lineRule="atLeast"/>
              <w:jc w:val="right"/>
              <w:rPr>
                <w:rFonts w:cs="Times New Roman"/>
                <w:color w:val="000000"/>
                <w:sz w:val="20"/>
                <w:lang w:val="en-US" w:bidi="th-TH"/>
              </w:rPr>
            </w:pPr>
          </w:p>
        </w:tc>
        <w:tc>
          <w:tcPr>
            <w:tcW w:w="180" w:type="dxa"/>
            <w:tcBorders>
              <w:top w:val="nil"/>
              <w:left w:val="nil"/>
              <w:right w:val="nil"/>
            </w:tcBorders>
            <w:vAlign w:val="bottom"/>
          </w:tcPr>
          <w:p w14:paraId="5548F360" w14:textId="77777777" w:rsidR="004A5454" w:rsidRPr="00BF7F4C" w:rsidRDefault="004A5454" w:rsidP="005B0F54">
            <w:pPr>
              <w:spacing w:line="240" w:lineRule="atLeast"/>
              <w:rPr>
                <w:rFonts w:cs="Times New Roman"/>
                <w:color w:val="000000"/>
                <w:sz w:val="20"/>
                <w:lang w:val="en-US" w:bidi="th-TH"/>
              </w:rPr>
            </w:pPr>
          </w:p>
        </w:tc>
        <w:tc>
          <w:tcPr>
            <w:tcW w:w="988" w:type="dxa"/>
            <w:tcBorders>
              <w:top w:val="nil"/>
              <w:left w:val="nil"/>
              <w:right w:val="nil"/>
            </w:tcBorders>
            <w:vAlign w:val="bottom"/>
          </w:tcPr>
          <w:p w14:paraId="6AAD807D" w14:textId="77777777" w:rsidR="004A5454" w:rsidRPr="00BF7F4C" w:rsidRDefault="004A5454" w:rsidP="005B0F54">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1D273AB7" w14:textId="77777777" w:rsidR="004A5454" w:rsidRPr="00BF7F4C" w:rsidRDefault="004A5454" w:rsidP="005B0F54">
            <w:pPr>
              <w:spacing w:line="240" w:lineRule="atLeast"/>
              <w:rPr>
                <w:rFonts w:cs="Times New Roman"/>
                <w:color w:val="000000"/>
                <w:sz w:val="20"/>
                <w:lang w:val="en-US" w:bidi="th-TH"/>
              </w:rPr>
            </w:pPr>
          </w:p>
        </w:tc>
        <w:tc>
          <w:tcPr>
            <w:tcW w:w="990" w:type="dxa"/>
            <w:tcBorders>
              <w:top w:val="nil"/>
              <w:left w:val="nil"/>
              <w:right w:val="nil"/>
            </w:tcBorders>
            <w:vAlign w:val="bottom"/>
          </w:tcPr>
          <w:p w14:paraId="05044943" w14:textId="77777777" w:rsidR="004A5454" w:rsidRPr="004163C9" w:rsidRDefault="004A5454" w:rsidP="005B0F54">
            <w:pPr>
              <w:spacing w:line="240" w:lineRule="atLeast"/>
              <w:jc w:val="right"/>
              <w:rPr>
                <w:rFonts w:cs="Times New Roman"/>
                <w:color w:val="000000"/>
                <w:sz w:val="20"/>
                <w:lang w:val="en-US" w:bidi="th-TH"/>
              </w:rPr>
            </w:pPr>
          </w:p>
        </w:tc>
        <w:tc>
          <w:tcPr>
            <w:tcW w:w="183" w:type="dxa"/>
            <w:tcBorders>
              <w:top w:val="nil"/>
              <w:left w:val="nil"/>
              <w:right w:val="nil"/>
            </w:tcBorders>
            <w:vAlign w:val="bottom"/>
          </w:tcPr>
          <w:p w14:paraId="107B4D75" w14:textId="77777777" w:rsidR="004A5454" w:rsidRPr="00BF7F4C" w:rsidRDefault="004A5454" w:rsidP="005B0F54">
            <w:pPr>
              <w:spacing w:line="240" w:lineRule="atLeast"/>
              <w:rPr>
                <w:rFonts w:cs="Times New Roman"/>
                <w:color w:val="000000"/>
                <w:sz w:val="20"/>
                <w:lang w:val="en-US" w:bidi="th-TH"/>
              </w:rPr>
            </w:pPr>
          </w:p>
        </w:tc>
        <w:tc>
          <w:tcPr>
            <w:tcW w:w="987" w:type="dxa"/>
            <w:tcBorders>
              <w:top w:val="nil"/>
              <w:left w:val="nil"/>
              <w:right w:val="nil"/>
            </w:tcBorders>
            <w:vAlign w:val="bottom"/>
          </w:tcPr>
          <w:p w14:paraId="65574B3B" w14:textId="77777777" w:rsidR="004A5454" w:rsidRPr="00BF7F4C" w:rsidRDefault="004A5454" w:rsidP="005B0F54">
            <w:pPr>
              <w:spacing w:line="240" w:lineRule="atLeast"/>
              <w:jc w:val="right"/>
              <w:rPr>
                <w:rFonts w:cs="Times New Roman"/>
                <w:color w:val="000000"/>
                <w:sz w:val="20"/>
                <w:lang w:val="en-US" w:bidi="th-TH"/>
              </w:rPr>
            </w:pPr>
          </w:p>
        </w:tc>
        <w:tc>
          <w:tcPr>
            <w:tcW w:w="180" w:type="dxa"/>
          </w:tcPr>
          <w:p w14:paraId="60EE0C72" w14:textId="77777777" w:rsidR="004A5454" w:rsidRPr="00BF7F4C" w:rsidRDefault="004A5454" w:rsidP="005B0F54">
            <w:pPr>
              <w:spacing w:line="240" w:lineRule="atLeast"/>
              <w:jc w:val="right"/>
              <w:rPr>
                <w:rFonts w:cs="Times New Roman"/>
                <w:color w:val="000000"/>
                <w:sz w:val="20"/>
                <w:lang w:val="en-US" w:bidi="th-TH"/>
              </w:rPr>
            </w:pPr>
          </w:p>
        </w:tc>
        <w:tc>
          <w:tcPr>
            <w:tcW w:w="990" w:type="dxa"/>
            <w:vAlign w:val="bottom"/>
          </w:tcPr>
          <w:p w14:paraId="27604E7A" w14:textId="77777777" w:rsidR="004A5454" w:rsidRPr="004163C9" w:rsidRDefault="004A5454" w:rsidP="005B0F54">
            <w:pPr>
              <w:spacing w:line="240" w:lineRule="atLeast"/>
              <w:jc w:val="right"/>
              <w:rPr>
                <w:rFonts w:cs="Times New Roman"/>
                <w:color w:val="000000"/>
                <w:sz w:val="20"/>
                <w:lang w:val="en-US" w:bidi="th-TH"/>
              </w:rPr>
            </w:pPr>
          </w:p>
        </w:tc>
        <w:tc>
          <w:tcPr>
            <w:tcW w:w="180" w:type="dxa"/>
            <w:vAlign w:val="bottom"/>
          </w:tcPr>
          <w:p w14:paraId="34AF68BA" w14:textId="77777777" w:rsidR="004A5454" w:rsidRPr="00BF7F4C" w:rsidRDefault="004A5454" w:rsidP="005B0F54">
            <w:pPr>
              <w:spacing w:line="240" w:lineRule="atLeast"/>
              <w:rPr>
                <w:rFonts w:cs="Times New Roman"/>
                <w:color w:val="000000"/>
                <w:sz w:val="20"/>
                <w:lang w:val="en-US" w:bidi="th-TH"/>
              </w:rPr>
            </w:pPr>
          </w:p>
        </w:tc>
        <w:tc>
          <w:tcPr>
            <w:tcW w:w="1080" w:type="dxa"/>
            <w:gridSpan w:val="2"/>
            <w:vAlign w:val="bottom"/>
          </w:tcPr>
          <w:p w14:paraId="48516935" w14:textId="77777777" w:rsidR="004A5454" w:rsidRPr="00BF7F4C" w:rsidRDefault="004A5454" w:rsidP="005B0F54">
            <w:pPr>
              <w:spacing w:line="240" w:lineRule="atLeast"/>
              <w:ind w:hanging="99"/>
              <w:jc w:val="right"/>
              <w:rPr>
                <w:rFonts w:cs="Times New Roman"/>
                <w:color w:val="000000"/>
                <w:sz w:val="20"/>
                <w:lang w:val="en-US" w:bidi="th-TH"/>
              </w:rPr>
            </w:pPr>
          </w:p>
        </w:tc>
      </w:tr>
      <w:tr w:rsidR="004A5454" w:rsidRPr="00643BFE" w14:paraId="5C5FBEC9" w14:textId="77777777" w:rsidTr="00BC46E2">
        <w:trPr>
          <w:cantSplit/>
          <w:trHeight w:val="80"/>
        </w:trPr>
        <w:tc>
          <w:tcPr>
            <w:tcW w:w="2801" w:type="dxa"/>
            <w:vAlign w:val="bottom"/>
          </w:tcPr>
          <w:p w14:paraId="41DD12A2" w14:textId="77777777" w:rsidR="004A5454" w:rsidRPr="00BF7F4C" w:rsidRDefault="004A5454" w:rsidP="005B0F54">
            <w:pPr>
              <w:shd w:val="clear" w:color="auto" w:fill="FFFFFF"/>
              <w:spacing w:line="240" w:lineRule="atLeast"/>
              <w:ind w:left="128" w:right="-81" w:hanging="203"/>
              <w:rPr>
                <w:rFonts w:cs="Times New Roman"/>
                <w:sz w:val="20"/>
              </w:rPr>
            </w:pPr>
            <w:r w:rsidRPr="00BF7F4C">
              <w:rPr>
                <w:rFonts w:cs="Times New Roman"/>
                <w:b/>
                <w:bCs/>
                <w:i/>
                <w:iCs/>
                <w:sz w:val="20"/>
              </w:rPr>
              <w:t xml:space="preserve">   reportable segments</w:t>
            </w:r>
          </w:p>
        </w:tc>
        <w:tc>
          <w:tcPr>
            <w:tcW w:w="989" w:type="dxa"/>
            <w:tcBorders>
              <w:top w:val="nil"/>
              <w:left w:val="nil"/>
              <w:right w:val="nil"/>
            </w:tcBorders>
            <w:vAlign w:val="bottom"/>
          </w:tcPr>
          <w:p w14:paraId="5920994E" w14:textId="77777777" w:rsidR="004A5454" w:rsidRPr="004163C9" w:rsidRDefault="004A5454" w:rsidP="005B0F54">
            <w:pPr>
              <w:spacing w:line="240" w:lineRule="atLeast"/>
              <w:jc w:val="right"/>
              <w:rPr>
                <w:rFonts w:cs="Times New Roman"/>
                <w:color w:val="000000"/>
                <w:sz w:val="20"/>
                <w:lang w:val="en-US" w:bidi="th-TH"/>
              </w:rPr>
            </w:pPr>
          </w:p>
        </w:tc>
        <w:tc>
          <w:tcPr>
            <w:tcW w:w="180" w:type="dxa"/>
            <w:tcBorders>
              <w:top w:val="nil"/>
              <w:left w:val="nil"/>
              <w:right w:val="nil"/>
            </w:tcBorders>
            <w:vAlign w:val="bottom"/>
          </w:tcPr>
          <w:p w14:paraId="52A637FA" w14:textId="77777777" w:rsidR="004A5454" w:rsidRPr="00BF7F4C" w:rsidRDefault="004A5454" w:rsidP="005B0F5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7" w:type="dxa"/>
            <w:tcBorders>
              <w:top w:val="nil"/>
              <w:left w:val="nil"/>
              <w:right w:val="nil"/>
            </w:tcBorders>
            <w:vAlign w:val="bottom"/>
          </w:tcPr>
          <w:p w14:paraId="4DBE4836" w14:textId="77777777" w:rsidR="004A5454" w:rsidRPr="00BF7F4C" w:rsidRDefault="004A5454" w:rsidP="005B0F54">
            <w:pPr>
              <w:spacing w:line="240" w:lineRule="atLeast"/>
              <w:jc w:val="right"/>
              <w:rPr>
                <w:rFonts w:cs="Times New Roman"/>
                <w:color w:val="000000"/>
                <w:sz w:val="20"/>
                <w:lang w:val="en-US" w:bidi="th-TH"/>
              </w:rPr>
            </w:pPr>
          </w:p>
        </w:tc>
        <w:tc>
          <w:tcPr>
            <w:tcW w:w="181" w:type="dxa"/>
            <w:tcBorders>
              <w:top w:val="nil"/>
              <w:left w:val="nil"/>
              <w:right w:val="nil"/>
            </w:tcBorders>
            <w:vAlign w:val="bottom"/>
          </w:tcPr>
          <w:p w14:paraId="17E52A05" w14:textId="77777777" w:rsidR="004A5454" w:rsidRPr="00BF7F4C" w:rsidRDefault="004A5454" w:rsidP="005B0F5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top w:val="nil"/>
              <w:left w:val="nil"/>
              <w:right w:val="nil"/>
            </w:tcBorders>
            <w:vAlign w:val="bottom"/>
          </w:tcPr>
          <w:p w14:paraId="4D89B298" w14:textId="77777777" w:rsidR="004A5454" w:rsidRPr="004163C9" w:rsidRDefault="004A5454" w:rsidP="005B0F54">
            <w:pPr>
              <w:spacing w:line="240" w:lineRule="atLeast"/>
              <w:jc w:val="right"/>
              <w:rPr>
                <w:rFonts w:cs="Times New Roman"/>
                <w:color w:val="000000"/>
                <w:sz w:val="20"/>
                <w:lang w:val="en-US" w:bidi="th-TH"/>
              </w:rPr>
            </w:pPr>
          </w:p>
        </w:tc>
        <w:tc>
          <w:tcPr>
            <w:tcW w:w="183" w:type="dxa"/>
            <w:tcBorders>
              <w:top w:val="nil"/>
              <w:left w:val="nil"/>
              <w:right w:val="nil"/>
            </w:tcBorders>
            <w:vAlign w:val="bottom"/>
          </w:tcPr>
          <w:p w14:paraId="36955493" w14:textId="77777777" w:rsidR="004A5454" w:rsidRPr="00BF7F4C" w:rsidRDefault="004A5454" w:rsidP="005B0F54">
            <w:pPr>
              <w:spacing w:line="240" w:lineRule="atLeast"/>
              <w:rPr>
                <w:rFonts w:cs="Times New Roman"/>
                <w:color w:val="000000"/>
                <w:sz w:val="20"/>
                <w:lang w:val="en-US" w:bidi="th-TH"/>
              </w:rPr>
            </w:pPr>
          </w:p>
        </w:tc>
        <w:tc>
          <w:tcPr>
            <w:tcW w:w="987" w:type="dxa"/>
            <w:tcBorders>
              <w:top w:val="nil"/>
              <w:left w:val="nil"/>
              <w:right w:val="nil"/>
            </w:tcBorders>
            <w:vAlign w:val="bottom"/>
          </w:tcPr>
          <w:p w14:paraId="19DA5FB3" w14:textId="77777777" w:rsidR="004A5454" w:rsidRPr="00BF7F4C" w:rsidRDefault="004A5454" w:rsidP="005B0F54">
            <w:pPr>
              <w:spacing w:line="240" w:lineRule="atLeast"/>
              <w:ind w:left="-108" w:hanging="43"/>
              <w:jc w:val="right"/>
              <w:rPr>
                <w:rFonts w:cs="Times New Roman"/>
                <w:color w:val="000000"/>
                <w:sz w:val="20"/>
                <w:lang w:val="en-US" w:bidi="th-TH"/>
              </w:rPr>
            </w:pPr>
          </w:p>
        </w:tc>
        <w:tc>
          <w:tcPr>
            <w:tcW w:w="180" w:type="dxa"/>
            <w:tcBorders>
              <w:top w:val="nil"/>
              <w:left w:val="nil"/>
              <w:right w:val="nil"/>
            </w:tcBorders>
            <w:vAlign w:val="bottom"/>
          </w:tcPr>
          <w:p w14:paraId="699616C3" w14:textId="77777777" w:rsidR="004A5454" w:rsidRPr="00BF7F4C" w:rsidRDefault="004A5454" w:rsidP="005B0F54">
            <w:pPr>
              <w:spacing w:line="240" w:lineRule="atLeast"/>
              <w:rPr>
                <w:rFonts w:cs="Times New Roman"/>
                <w:color w:val="000000"/>
                <w:sz w:val="20"/>
                <w:lang w:val="en-US" w:bidi="th-TH"/>
              </w:rPr>
            </w:pPr>
          </w:p>
        </w:tc>
        <w:tc>
          <w:tcPr>
            <w:tcW w:w="992" w:type="dxa"/>
            <w:tcBorders>
              <w:top w:val="nil"/>
              <w:left w:val="nil"/>
              <w:right w:val="nil"/>
            </w:tcBorders>
            <w:vAlign w:val="bottom"/>
          </w:tcPr>
          <w:p w14:paraId="3DF434A5" w14:textId="77777777" w:rsidR="004A5454" w:rsidRPr="004163C9" w:rsidRDefault="004A5454" w:rsidP="005B0F54">
            <w:pPr>
              <w:tabs>
                <w:tab w:val="left" w:pos="828"/>
              </w:tabs>
              <w:spacing w:line="240" w:lineRule="atLeast"/>
              <w:jc w:val="right"/>
              <w:rPr>
                <w:rFonts w:cs="Times New Roman"/>
                <w:color w:val="000000"/>
                <w:sz w:val="20"/>
                <w:lang w:val="en-US" w:bidi="th-TH"/>
              </w:rPr>
            </w:pPr>
          </w:p>
        </w:tc>
        <w:tc>
          <w:tcPr>
            <w:tcW w:w="180" w:type="dxa"/>
            <w:tcBorders>
              <w:top w:val="nil"/>
              <w:left w:val="nil"/>
              <w:right w:val="nil"/>
            </w:tcBorders>
            <w:vAlign w:val="bottom"/>
          </w:tcPr>
          <w:p w14:paraId="5C9476CE" w14:textId="77777777" w:rsidR="004A5454" w:rsidRPr="00BF7F4C" w:rsidRDefault="004A5454" w:rsidP="005B0F54">
            <w:pPr>
              <w:spacing w:line="240" w:lineRule="atLeast"/>
              <w:rPr>
                <w:rFonts w:cs="Times New Roman"/>
                <w:color w:val="000000"/>
                <w:sz w:val="20"/>
                <w:lang w:val="en-US" w:bidi="th-TH"/>
              </w:rPr>
            </w:pPr>
          </w:p>
        </w:tc>
        <w:tc>
          <w:tcPr>
            <w:tcW w:w="988" w:type="dxa"/>
            <w:tcBorders>
              <w:top w:val="nil"/>
              <w:left w:val="nil"/>
              <w:right w:val="nil"/>
            </w:tcBorders>
            <w:vAlign w:val="bottom"/>
          </w:tcPr>
          <w:p w14:paraId="469EA702" w14:textId="77777777" w:rsidR="004A5454" w:rsidRPr="00BF7F4C" w:rsidRDefault="004A5454" w:rsidP="005B0F54">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4F79E053" w14:textId="77777777" w:rsidR="004A5454" w:rsidRPr="00BF7F4C" w:rsidRDefault="004A5454" w:rsidP="005B0F54">
            <w:pPr>
              <w:spacing w:line="240" w:lineRule="atLeast"/>
              <w:rPr>
                <w:rFonts w:cs="Times New Roman"/>
                <w:color w:val="000000"/>
                <w:sz w:val="20"/>
                <w:lang w:val="en-US" w:bidi="th-TH"/>
              </w:rPr>
            </w:pPr>
          </w:p>
        </w:tc>
        <w:tc>
          <w:tcPr>
            <w:tcW w:w="990" w:type="dxa"/>
            <w:tcBorders>
              <w:top w:val="nil"/>
              <w:left w:val="nil"/>
              <w:right w:val="nil"/>
            </w:tcBorders>
            <w:vAlign w:val="bottom"/>
          </w:tcPr>
          <w:p w14:paraId="119FBFE0" w14:textId="77777777" w:rsidR="004A5454" w:rsidRPr="004163C9" w:rsidRDefault="004A5454" w:rsidP="005B0F54">
            <w:pPr>
              <w:spacing w:line="240" w:lineRule="atLeast"/>
              <w:jc w:val="right"/>
              <w:rPr>
                <w:rFonts w:cs="Times New Roman"/>
                <w:color w:val="000000"/>
                <w:sz w:val="20"/>
                <w:lang w:val="en-US" w:bidi="th-TH"/>
              </w:rPr>
            </w:pPr>
          </w:p>
        </w:tc>
        <w:tc>
          <w:tcPr>
            <w:tcW w:w="183" w:type="dxa"/>
            <w:tcBorders>
              <w:top w:val="nil"/>
              <w:left w:val="nil"/>
              <w:right w:val="nil"/>
            </w:tcBorders>
            <w:vAlign w:val="bottom"/>
          </w:tcPr>
          <w:p w14:paraId="3890A12F" w14:textId="77777777" w:rsidR="004A5454" w:rsidRPr="00BF7F4C" w:rsidRDefault="004A5454" w:rsidP="005B0F54">
            <w:pPr>
              <w:spacing w:line="240" w:lineRule="atLeast"/>
              <w:rPr>
                <w:rFonts w:cs="Times New Roman"/>
                <w:color w:val="000000"/>
                <w:sz w:val="20"/>
                <w:lang w:val="en-US" w:bidi="th-TH"/>
              </w:rPr>
            </w:pPr>
          </w:p>
        </w:tc>
        <w:tc>
          <w:tcPr>
            <w:tcW w:w="987" w:type="dxa"/>
            <w:tcBorders>
              <w:top w:val="nil"/>
              <w:left w:val="nil"/>
              <w:right w:val="nil"/>
            </w:tcBorders>
            <w:vAlign w:val="bottom"/>
          </w:tcPr>
          <w:p w14:paraId="1F845361" w14:textId="77777777" w:rsidR="004A5454" w:rsidRPr="00BF7F4C" w:rsidRDefault="004A5454" w:rsidP="005B0F54">
            <w:pPr>
              <w:spacing w:line="240" w:lineRule="atLeast"/>
              <w:jc w:val="right"/>
              <w:rPr>
                <w:rFonts w:cs="Times New Roman"/>
                <w:color w:val="000000"/>
                <w:sz w:val="20"/>
                <w:lang w:val="en-US" w:bidi="th-TH"/>
              </w:rPr>
            </w:pPr>
          </w:p>
        </w:tc>
        <w:tc>
          <w:tcPr>
            <w:tcW w:w="180" w:type="dxa"/>
          </w:tcPr>
          <w:p w14:paraId="327F78C5" w14:textId="77777777" w:rsidR="004A5454" w:rsidRPr="00BF7F4C" w:rsidRDefault="004A5454" w:rsidP="005B0F54">
            <w:pPr>
              <w:spacing w:line="240" w:lineRule="atLeast"/>
              <w:jc w:val="right"/>
              <w:rPr>
                <w:rFonts w:cs="Times New Roman"/>
                <w:color w:val="000000"/>
                <w:sz w:val="20"/>
                <w:lang w:val="en-US" w:bidi="th-TH"/>
              </w:rPr>
            </w:pPr>
          </w:p>
        </w:tc>
        <w:tc>
          <w:tcPr>
            <w:tcW w:w="990" w:type="dxa"/>
            <w:vAlign w:val="bottom"/>
          </w:tcPr>
          <w:p w14:paraId="5F48F0CF" w14:textId="77777777" w:rsidR="004A5454" w:rsidRPr="004163C9" w:rsidRDefault="004A5454" w:rsidP="005B0F54">
            <w:pPr>
              <w:spacing w:line="240" w:lineRule="atLeast"/>
              <w:jc w:val="right"/>
              <w:rPr>
                <w:rFonts w:cs="Times New Roman"/>
                <w:color w:val="000000"/>
                <w:sz w:val="20"/>
                <w:lang w:val="en-US" w:bidi="th-TH"/>
              </w:rPr>
            </w:pPr>
          </w:p>
        </w:tc>
        <w:tc>
          <w:tcPr>
            <w:tcW w:w="180" w:type="dxa"/>
            <w:vAlign w:val="bottom"/>
          </w:tcPr>
          <w:p w14:paraId="0C4B2DD6" w14:textId="77777777" w:rsidR="004A5454" w:rsidRPr="00BF7F4C" w:rsidRDefault="004A5454" w:rsidP="005B0F54">
            <w:pPr>
              <w:spacing w:line="240" w:lineRule="atLeast"/>
              <w:rPr>
                <w:rFonts w:cs="Times New Roman"/>
                <w:color w:val="000000"/>
                <w:sz w:val="20"/>
                <w:lang w:val="en-US" w:bidi="th-TH"/>
              </w:rPr>
            </w:pPr>
          </w:p>
        </w:tc>
        <w:tc>
          <w:tcPr>
            <w:tcW w:w="1080" w:type="dxa"/>
            <w:gridSpan w:val="2"/>
            <w:vAlign w:val="bottom"/>
          </w:tcPr>
          <w:p w14:paraId="3B2A2F27" w14:textId="77777777" w:rsidR="004A5454" w:rsidRPr="00BF7F4C" w:rsidRDefault="004A5454" w:rsidP="005B0F54">
            <w:pPr>
              <w:spacing w:line="240" w:lineRule="atLeast"/>
              <w:ind w:hanging="99"/>
              <w:jc w:val="right"/>
              <w:rPr>
                <w:rFonts w:cs="Times New Roman"/>
                <w:color w:val="000000"/>
                <w:sz w:val="20"/>
                <w:lang w:val="en-US" w:bidi="th-TH"/>
              </w:rPr>
            </w:pPr>
          </w:p>
        </w:tc>
      </w:tr>
      <w:tr w:rsidR="00BA7315" w:rsidRPr="00643BFE" w14:paraId="56DE6C5D" w14:textId="77777777" w:rsidTr="005B0F54">
        <w:trPr>
          <w:cantSplit/>
          <w:trHeight w:val="80"/>
        </w:trPr>
        <w:tc>
          <w:tcPr>
            <w:tcW w:w="2801" w:type="dxa"/>
            <w:vAlign w:val="bottom"/>
          </w:tcPr>
          <w:p w14:paraId="60271A21" w14:textId="6824EC97" w:rsidR="00BA7315" w:rsidRPr="00BF7F4C" w:rsidRDefault="00BA7315" w:rsidP="00BA7315">
            <w:pPr>
              <w:shd w:val="clear" w:color="auto" w:fill="FFFFFF"/>
              <w:spacing w:line="240" w:lineRule="atLeast"/>
              <w:ind w:left="128" w:right="-81" w:hanging="203"/>
              <w:rPr>
                <w:rFonts w:cs="Times New Roman"/>
                <w:sz w:val="20"/>
                <w:cs/>
                <w:lang w:bidi="th-TH"/>
              </w:rPr>
            </w:pPr>
            <w:r w:rsidRPr="00BF7F4C">
              <w:rPr>
                <w:rFonts w:cs="Times New Roman"/>
                <w:sz w:val="20"/>
              </w:rPr>
              <w:t>Revenue from sale</w:t>
            </w:r>
            <w:r>
              <w:rPr>
                <w:rFonts w:cs="Times New Roman"/>
                <w:sz w:val="20"/>
              </w:rPr>
              <w:t>s</w:t>
            </w:r>
            <w:r w:rsidRPr="00BF7F4C">
              <w:rPr>
                <w:rFonts w:cs="Times New Roman"/>
                <w:sz w:val="20"/>
              </w:rPr>
              <w:t xml:space="preserve"> of goods</w:t>
            </w:r>
          </w:p>
        </w:tc>
        <w:tc>
          <w:tcPr>
            <w:tcW w:w="989" w:type="dxa"/>
            <w:tcBorders>
              <w:top w:val="nil"/>
              <w:left w:val="nil"/>
              <w:right w:val="nil"/>
            </w:tcBorders>
            <w:vAlign w:val="bottom"/>
          </w:tcPr>
          <w:p w14:paraId="57226085" w14:textId="47C4DA07" w:rsidR="00BA7315" w:rsidRPr="00A26B3C" w:rsidRDefault="00BA7315" w:rsidP="00BA7315">
            <w:pPr>
              <w:spacing w:line="240" w:lineRule="atLeast"/>
              <w:jc w:val="right"/>
              <w:rPr>
                <w:rFonts w:cstheme="minorBidi"/>
                <w:color w:val="000000"/>
                <w:sz w:val="20"/>
                <w:lang w:val="en-US" w:bidi="th-TH"/>
              </w:rPr>
            </w:pPr>
            <w:r>
              <w:rPr>
                <w:rFonts w:cstheme="minorBidi"/>
                <w:color w:val="000000"/>
                <w:sz w:val="20"/>
                <w:lang w:val="en-US" w:bidi="th-TH"/>
              </w:rPr>
              <w:t>591,672</w:t>
            </w:r>
          </w:p>
        </w:tc>
        <w:tc>
          <w:tcPr>
            <w:tcW w:w="180" w:type="dxa"/>
            <w:tcBorders>
              <w:top w:val="nil"/>
              <w:left w:val="nil"/>
              <w:right w:val="nil"/>
            </w:tcBorders>
            <w:vAlign w:val="bottom"/>
          </w:tcPr>
          <w:p w14:paraId="5CDDA3CF" w14:textId="77777777" w:rsidR="00BA7315" w:rsidRPr="00A26B3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7" w:type="dxa"/>
            <w:tcBorders>
              <w:top w:val="nil"/>
              <w:left w:val="nil"/>
              <w:right w:val="nil"/>
            </w:tcBorders>
            <w:vAlign w:val="bottom"/>
          </w:tcPr>
          <w:p w14:paraId="3DE21FB4" w14:textId="1C4E5EFB" w:rsidR="00BA7315" w:rsidRPr="00A26B3C" w:rsidRDefault="00BA7315" w:rsidP="00BA7315">
            <w:pPr>
              <w:spacing w:line="240" w:lineRule="atLeast"/>
              <w:jc w:val="right"/>
              <w:rPr>
                <w:rFonts w:cs="Times New Roman"/>
                <w:color w:val="000000"/>
                <w:sz w:val="20"/>
              </w:rPr>
            </w:pPr>
            <w:r>
              <w:rPr>
                <w:rFonts w:cstheme="minorBidi"/>
                <w:color w:val="000000"/>
                <w:sz w:val="20"/>
                <w:lang w:val="en-US" w:bidi="th-TH"/>
              </w:rPr>
              <w:t>692,737</w:t>
            </w:r>
          </w:p>
        </w:tc>
        <w:tc>
          <w:tcPr>
            <w:tcW w:w="181" w:type="dxa"/>
            <w:tcBorders>
              <w:top w:val="nil"/>
              <w:left w:val="nil"/>
              <w:right w:val="nil"/>
            </w:tcBorders>
            <w:vAlign w:val="bottom"/>
          </w:tcPr>
          <w:p w14:paraId="26E71EA0" w14:textId="77777777" w:rsidR="00BA7315" w:rsidRPr="00A26B3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top w:val="nil"/>
              <w:left w:val="nil"/>
              <w:right w:val="nil"/>
            </w:tcBorders>
            <w:vAlign w:val="bottom"/>
          </w:tcPr>
          <w:p w14:paraId="0B8E98A0" w14:textId="5D16CD35" w:rsidR="00BA7315" w:rsidRPr="00A26B3C" w:rsidRDefault="00BA7315" w:rsidP="00BA7315">
            <w:pPr>
              <w:spacing w:line="240" w:lineRule="atLeast"/>
              <w:ind w:right="10"/>
              <w:jc w:val="right"/>
              <w:rPr>
                <w:rFonts w:cs="Times New Roman"/>
                <w:color w:val="000000"/>
                <w:sz w:val="20"/>
                <w:lang w:val="en-US" w:bidi="th-TH"/>
              </w:rPr>
            </w:pPr>
            <w:r>
              <w:rPr>
                <w:rFonts w:cstheme="minorBidi"/>
                <w:color w:val="000000"/>
                <w:sz w:val="20"/>
                <w:lang w:val="en-US" w:bidi="th-TH"/>
              </w:rPr>
              <w:t>581,214</w:t>
            </w:r>
          </w:p>
        </w:tc>
        <w:tc>
          <w:tcPr>
            <w:tcW w:w="183" w:type="dxa"/>
            <w:tcBorders>
              <w:top w:val="nil"/>
              <w:left w:val="nil"/>
              <w:right w:val="nil"/>
            </w:tcBorders>
            <w:vAlign w:val="bottom"/>
          </w:tcPr>
          <w:p w14:paraId="7881E3F3" w14:textId="77777777" w:rsidR="00BA7315" w:rsidRPr="00A26B3C" w:rsidRDefault="00BA7315" w:rsidP="00BA7315">
            <w:pPr>
              <w:spacing w:line="240" w:lineRule="atLeast"/>
              <w:rPr>
                <w:rFonts w:cs="Times New Roman"/>
                <w:color w:val="000000"/>
                <w:sz w:val="20"/>
                <w:lang w:val="en-US" w:bidi="th-TH"/>
              </w:rPr>
            </w:pPr>
          </w:p>
        </w:tc>
        <w:tc>
          <w:tcPr>
            <w:tcW w:w="987" w:type="dxa"/>
            <w:tcBorders>
              <w:top w:val="nil"/>
              <w:left w:val="nil"/>
              <w:right w:val="nil"/>
            </w:tcBorders>
            <w:vAlign w:val="bottom"/>
          </w:tcPr>
          <w:p w14:paraId="2A12D977" w14:textId="0A428BD7" w:rsidR="00BA7315" w:rsidRPr="00A26B3C" w:rsidRDefault="00BA7315" w:rsidP="00BA7315">
            <w:pPr>
              <w:spacing w:line="240" w:lineRule="atLeast"/>
              <w:ind w:left="-108" w:hanging="43"/>
              <w:jc w:val="right"/>
              <w:rPr>
                <w:rFonts w:cs="Times New Roman"/>
                <w:color w:val="000000"/>
                <w:sz w:val="20"/>
                <w:lang w:val="en-US" w:bidi="th-TH"/>
              </w:rPr>
            </w:pPr>
            <w:r>
              <w:rPr>
                <w:rFonts w:cstheme="minorBidi"/>
                <w:color w:val="000000"/>
                <w:sz w:val="20"/>
                <w:lang w:val="en-US" w:bidi="th-TH"/>
              </w:rPr>
              <w:t>581,698</w:t>
            </w:r>
          </w:p>
        </w:tc>
        <w:tc>
          <w:tcPr>
            <w:tcW w:w="180" w:type="dxa"/>
            <w:tcBorders>
              <w:top w:val="nil"/>
              <w:left w:val="nil"/>
              <w:right w:val="nil"/>
            </w:tcBorders>
            <w:vAlign w:val="bottom"/>
          </w:tcPr>
          <w:p w14:paraId="302D6B32" w14:textId="77777777" w:rsidR="00BA7315" w:rsidRPr="00A26B3C" w:rsidRDefault="00BA7315" w:rsidP="00BA7315">
            <w:pPr>
              <w:spacing w:line="240" w:lineRule="atLeast"/>
              <w:rPr>
                <w:rFonts w:cs="Times New Roman"/>
                <w:color w:val="000000"/>
                <w:sz w:val="20"/>
                <w:lang w:val="en-US" w:bidi="th-TH"/>
              </w:rPr>
            </w:pPr>
          </w:p>
        </w:tc>
        <w:tc>
          <w:tcPr>
            <w:tcW w:w="992" w:type="dxa"/>
            <w:tcBorders>
              <w:top w:val="nil"/>
              <w:left w:val="nil"/>
              <w:right w:val="nil"/>
            </w:tcBorders>
            <w:vAlign w:val="bottom"/>
          </w:tcPr>
          <w:p w14:paraId="59762325" w14:textId="0C35C179" w:rsidR="00BA7315" w:rsidRPr="00A26B3C" w:rsidRDefault="00BA7315" w:rsidP="00BA7315">
            <w:pPr>
              <w:tabs>
                <w:tab w:val="left" w:pos="828"/>
              </w:tabs>
              <w:spacing w:line="240" w:lineRule="atLeast"/>
              <w:jc w:val="right"/>
              <w:rPr>
                <w:rFonts w:cs="Times New Roman"/>
                <w:color w:val="000000"/>
                <w:sz w:val="20"/>
                <w:lang w:val="en-US" w:bidi="th-TH"/>
              </w:rPr>
            </w:pPr>
            <w:r>
              <w:rPr>
                <w:rFonts w:cs="Times New Roman"/>
                <w:color w:val="000000"/>
                <w:sz w:val="20"/>
                <w:lang w:val="en-US" w:bidi="th-TH"/>
              </w:rPr>
              <w:t>1,172,886</w:t>
            </w:r>
          </w:p>
        </w:tc>
        <w:tc>
          <w:tcPr>
            <w:tcW w:w="180" w:type="dxa"/>
            <w:tcBorders>
              <w:top w:val="nil"/>
              <w:left w:val="nil"/>
              <w:right w:val="nil"/>
            </w:tcBorders>
            <w:vAlign w:val="bottom"/>
          </w:tcPr>
          <w:p w14:paraId="242F354F" w14:textId="77777777" w:rsidR="00BA7315" w:rsidRPr="00A26B3C" w:rsidRDefault="00BA7315" w:rsidP="00BA7315">
            <w:pPr>
              <w:spacing w:line="240" w:lineRule="atLeast"/>
              <w:rPr>
                <w:rFonts w:cs="Times New Roman"/>
                <w:color w:val="000000"/>
                <w:sz w:val="20"/>
                <w:lang w:val="en-US" w:bidi="th-TH"/>
              </w:rPr>
            </w:pPr>
          </w:p>
        </w:tc>
        <w:tc>
          <w:tcPr>
            <w:tcW w:w="988" w:type="dxa"/>
            <w:tcBorders>
              <w:top w:val="nil"/>
              <w:left w:val="nil"/>
              <w:right w:val="nil"/>
            </w:tcBorders>
            <w:vAlign w:val="bottom"/>
          </w:tcPr>
          <w:p w14:paraId="421CDCA2" w14:textId="5DE75178" w:rsidR="00BA7315" w:rsidRPr="00A26B3C" w:rsidRDefault="00BA7315" w:rsidP="00BA7315">
            <w:pPr>
              <w:spacing w:line="240" w:lineRule="atLeast"/>
              <w:ind w:hanging="74"/>
              <w:jc w:val="right"/>
              <w:rPr>
                <w:rFonts w:cs="Times New Roman"/>
                <w:color w:val="000000"/>
                <w:sz w:val="20"/>
                <w:lang w:val="en-US" w:bidi="th-TH"/>
              </w:rPr>
            </w:pPr>
            <w:r>
              <w:rPr>
                <w:rFonts w:cs="Times New Roman"/>
                <w:color w:val="000000"/>
                <w:sz w:val="20"/>
                <w:lang w:val="en-US" w:bidi="th-TH"/>
              </w:rPr>
              <w:t>1,274,435</w:t>
            </w:r>
          </w:p>
        </w:tc>
        <w:tc>
          <w:tcPr>
            <w:tcW w:w="180" w:type="dxa"/>
            <w:tcBorders>
              <w:top w:val="nil"/>
              <w:left w:val="nil"/>
              <w:right w:val="nil"/>
            </w:tcBorders>
            <w:vAlign w:val="bottom"/>
          </w:tcPr>
          <w:p w14:paraId="684910E2" w14:textId="77777777" w:rsidR="00BA7315" w:rsidRPr="00A26B3C" w:rsidRDefault="00BA7315" w:rsidP="00BA7315">
            <w:pPr>
              <w:spacing w:line="240" w:lineRule="atLeast"/>
              <w:rPr>
                <w:rFonts w:cs="Times New Roman"/>
                <w:color w:val="000000"/>
                <w:sz w:val="20"/>
                <w:lang w:val="en-US" w:bidi="th-TH"/>
              </w:rPr>
            </w:pPr>
          </w:p>
        </w:tc>
        <w:tc>
          <w:tcPr>
            <w:tcW w:w="990" w:type="dxa"/>
            <w:tcBorders>
              <w:top w:val="nil"/>
              <w:left w:val="nil"/>
              <w:right w:val="nil"/>
            </w:tcBorders>
            <w:vAlign w:val="bottom"/>
          </w:tcPr>
          <w:p w14:paraId="5619ACBB" w14:textId="776A2754" w:rsidR="00BA7315" w:rsidRPr="00A26B3C" w:rsidRDefault="00BA7315" w:rsidP="00BA7315">
            <w:pPr>
              <w:spacing w:line="240" w:lineRule="atLeast"/>
              <w:jc w:val="right"/>
              <w:rPr>
                <w:rFonts w:cs="Times New Roman"/>
                <w:color w:val="000000"/>
                <w:sz w:val="20"/>
                <w:lang w:val="en-US" w:bidi="th-TH"/>
              </w:rPr>
            </w:pPr>
            <w:r>
              <w:rPr>
                <w:rFonts w:cs="Times New Roman"/>
                <w:color w:val="000000"/>
                <w:sz w:val="20"/>
                <w:lang w:val="en-US" w:bidi="th-TH"/>
              </w:rPr>
              <w:t>2</w:t>
            </w:r>
            <w:r w:rsidR="00F95489">
              <w:rPr>
                <w:rFonts w:cs="Times New Roman"/>
                <w:color w:val="000000"/>
                <w:sz w:val="20"/>
                <w:lang w:val="en-US" w:bidi="th-TH"/>
              </w:rPr>
              <w:t>,</w:t>
            </w:r>
            <w:r>
              <w:rPr>
                <w:rFonts w:cs="Times New Roman"/>
                <w:color w:val="000000"/>
                <w:sz w:val="20"/>
                <w:lang w:val="en-US" w:bidi="th-TH"/>
              </w:rPr>
              <w:t>085</w:t>
            </w:r>
          </w:p>
        </w:tc>
        <w:tc>
          <w:tcPr>
            <w:tcW w:w="183" w:type="dxa"/>
            <w:tcBorders>
              <w:top w:val="nil"/>
              <w:left w:val="nil"/>
              <w:right w:val="nil"/>
            </w:tcBorders>
            <w:vAlign w:val="bottom"/>
          </w:tcPr>
          <w:p w14:paraId="32045ABA" w14:textId="77777777" w:rsidR="00BA7315" w:rsidRPr="00A26B3C" w:rsidRDefault="00BA7315" w:rsidP="00BA7315">
            <w:pPr>
              <w:spacing w:line="240" w:lineRule="atLeast"/>
              <w:rPr>
                <w:rFonts w:cs="Times New Roman"/>
                <w:color w:val="000000"/>
                <w:sz w:val="20"/>
                <w:lang w:val="en-US" w:bidi="th-TH"/>
              </w:rPr>
            </w:pPr>
          </w:p>
        </w:tc>
        <w:tc>
          <w:tcPr>
            <w:tcW w:w="987" w:type="dxa"/>
            <w:tcBorders>
              <w:top w:val="nil"/>
              <w:left w:val="nil"/>
              <w:right w:val="nil"/>
            </w:tcBorders>
            <w:vAlign w:val="bottom"/>
          </w:tcPr>
          <w:p w14:paraId="6C194E69" w14:textId="55F5F0D5" w:rsidR="00BA7315" w:rsidRPr="00A26B3C" w:rsidRDefault="00BA7315" w:rsidP="00BA7315">
            <w:pPr>
              <w:spacing w:line="240" w:lineRule="atLeast"/>
              <w:jc w:val="right"/>
              <w:rPr>
                <w:rFonts w:cs="Times New Roman"/>
                <w:color w:val="000000"/>
                <w:sz w:val="20"/>
                <w:lang w:val="en-US" w:bidi="th-TH"/>
              </w:rPr>
            </w:pPr>
            <w:r>
              <w:rPr>
                <w:rFonts w:cs="Times New Roman"/>
                <w:color w:val="000000"/>
                <w:sz w:val="20"/>
                <w:lang w:val="en-US" w:bidi="th-TH"/>
              </w:rPr>
              <w:t>519</w:t>
            </w:r>
          </w:p>
        </w:tc>
        <w:tc>
          <w:tcPr>
            <w:tcW w:w="180" w:type="dxa"/>
          </w:tcPr>
          <w:p w14:paraId="21E1FEDE" w14:textId="77777777" w:rsidR="00BA7315" w:rsidRPr="00A26B3C" w:rsidRDefault="00BA7315" w:rsidP="00BA7315">
            <w:pPr>
              <w:spacing w:line="240" w:lineRule="atLeast"/>
              <w:jc w:val="right"/>
              <w:rPr>
                <w:rFonts w:cs="Times New Roman"/>
                <w:color w:val="000000"/>
                <w:sz w:val="20"/>
                <w:lang w:val="en-US" w:bidi="th-TH"/>
              </w:rPr>
            </w:pPr>
          </w:p>
        </w:tc>
        <w:tc>
          <w:tcPr>
            <w:tcW w:w="990" w:type="dxa"/>
            <w:vAlign w:val="bottom"/>
          </w:tcPr>
          <w:p w14:paraId="75FB53B3" w14:textId="1384D2B0" w:rsidR="00BA7315" w:rsidRPr="00A26B3C" w:rsidRDefault="00BA7315" w:rsidP="00BA7315">
            <w:pPr>
              <w:spacing w:line="240" w:lineRule="atLeast"/>
              <w:jc w:val="right"/>
              <w:rPr>
                <w:rFonts w:cs="Times New Roman"/>
                <w:color w:val="000000"/>
                <w:sz w:val="20"/>
                <w:lang w:val="en-US" w:bidi="th-TH"/>
              </w:rPr>
            </w:pPr>
            <w:r>
              <w:rPr>
                <w:rFonts w:cs="Times New Roman"/>
                <w:color w:val="000000"/>
                <w:sz w:val="20"/>
                <w:lang w:val="en-US" w:bidi="th-TH"/>
              </w:rPr>
              <w:t>1,174,971</w:t>
            </w:r>
          </w:p>
        </w:tc>
        <w:tc>
          <w:tcPr>
            <w:tcW w:w="180" w:type="dxa"/>
            <w:vAlign w:val="bottom"/>
          </w:tcPr>
          <w:p w14:paraId="45C6FE0D" w14:textId="77777777" w:rsidR="00BA7315" w:rsidRPr="00A26B3C" w:rsidRDefault="00BA7315" w:rsidP="00BA7315">
            <w:pPr>
              <w:spacing w:line="240" w:lineRule="atLeast"/>
              <w:rPr>
                <w:rFonts w:cs="Times New Roman"/>
                <w:color w:val="000000"/>
                <w:sz w:val="20"/>
                <w:lang w:val="en-US" w:bidi="th-TH"/>
              </w:rPr>
            </w:pPr>
          </w:p>
        </w:tc>
        <w:tc>
          <w:tcPr>
            <w:tcW w:w="1080" w:type="dxa"/>
            <w:gridSpan w:val="2"/>
            <w:vAlign w:val="bottom"/>
          </w:tcPr>
          <w:p w14:paraId="7E0D14A8" w14:textId="7359DC30" w:rsidR="00BA7315" w:rsidRPr="00A26B3C" w:rsidRDefault="00BA7315" w:rsidP="00BA7315">
            <w:pPr>
              <w:spacing w:line="240" w:lineRule="atLeast"/>
              <w:ind w:hanging="99"/>
              <w:jc w:val="right"/>
              <w:rPr>
                <w:rFonts w:cs="Times New Roman"/>
                <w:color w:val="000000"/>
                <w:sz w:val="20"/>
                <w:lang w:val="en-US" w:bidi="th-TH"/>
              </w:rPr>
            </w:pPr>
            <w:r>
              <w:rPr>
                <w:rFonts w:cs="Times New Roman"/>
                <w:color w:val="000000"/>
                <w:sz w:val="20"/>
                <w:lang w:val="en-US" w:bidi="th-TH"/>
              </w:rPr>
              <w:t>1,274,954</w:t>
            </w:r>
          </w:p>
        </w:tc>
      </w:tr>
      <w:tr w:rsidR="00BA7315" w:rsidRPr="00643BFE" w14:paraId="2EBCB982" w14:textId="77777777" w:rsidTr="005B0F54">
        <w:trPr>
          <w:cantSplit/>
          <w:trHeight w:val="164"/>
        </w:trPr>
        <w:tc>
          <w:tcPr>
            <w:tcW w:w="2801" w:type="dxa"/>
            <w:vAlign w:val="bottom"/>
          </w:tcPr>
          <w:p w14:paraId="2DF00507" w14:textId="77777777" w:rsidR="00BA7315" w:rsidRPr="00BF7F4C" w:rsidRDefault="00BA7315" w:rsidP="00BA7315">
            <w:pPr>
              <w:shd w:val="clear" w:color="auto" w:fill="FFFFFF"/>
              <w:spacing w:line="240" w:lineRule="atLeast"/>
              <w:ind w:right="-81" w:hanging="75"/>
              <w:rPr>
                <w:rFonts w:cs="Times New Roman"/>
                <w:sz w:val="20"/>
              </w:rPr>
            </w:pPr>
            <w:r w:rsidRPr="00BF7F4C">
              <w:rPr>
                <w:rFonts w:cs="Times New Roman"/>
                <w:sz w:val="20"/>
              </w:rPr>
              <w:t>Other income</w:t>
            </w:r>
          </w:p>
        </w:tc>
        <w:tc>
          <w:tcPr>
            <w:tcW w:w="989" w:type="dxa"/>
            <w:tcBorders>
              <w:left w:val="nil"/>
              <w:bottom w:val="single" w:sz="4" w:space="0" w:color="auto"/>
              <w:right w:val="nil"/>
            </w:tcBorders>
            <w:vAlign w:val="bottom"/>
          </w:tcPr>
          <w:p w14:paraId="6BFD9DD4" w14:textId="0C50EF5F" w:rsidR="00BA7315" w:rsidRPr="00A26B3C" w:rsidRDefault="004B29F9" w:rsidP="00BA7315">
            <w:pPr>
              <w:spacing w:line="240" w:lineRule="atLeast"/>
              <w:jc w:val="right"/>
              <w:rPr>
                <w:rFonts w:cs="Times New Roman"/>
                <w:color w:val="000000"/>
                <w:sz w:val="20"/>
                <w:lang w:val="en-US" w:bidi="th-TH"/>
              </w:rPr>
            </w:pPr>
            <w:r w:rsidRPr="004B29F9">
              <w:rPr>
                <w:rFonts w:cs="Times New Roman"/>
                <w:color w:val="000000"/>
                <w:sz w:val="20"/>
                <w:lang w:val="en-US" w:bidi="th-TH"/>
              </w:rPr>
              <w:t>13,520</w:t>
            </w:r>
          </w:p>
        </w:tc>
        <w:tc>
          <w:tcPr>
            <w:tcW w:w="180" w:type="dxa"/>
            <w:tcBorders>
              <w:left w:val="nil"/>
              <w:bottom w:val="nil"/>
              <w:right w:val="nil"/>
            </w:tcBorders>
            <w:vAlign w:val="bottom"/>
          </w:tcPr>
          <w:p w14:paraId="7B9CC85F" w14:textId="77777777" w:rsidR="00BA7315" w:rsidRPr="00A26B3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7" w:type="dxa"/>
            <w:tcBorders>
              <w:left w:val="nil"/>
              <w:bottom w:val="single" w:sz="4" w:space="0" w:color="auto"/>
              <w:right w:val="nil"/>
            </w:tcBorders>
            <w:vAlign w:val="bottom"/>
          </w:tcPr>
          <w:p w14:paraId="48BFD62E" w14:textId="2F349549" w:rsidR="00BA7315" w:rsidRPr="00A26B3C" w:rsidRDefault="00BA7315" w:rsidP="00BA7315">
            <w:pPr>
              <w:spacing w:line="240" w:lineRule="atLeast"/>
              <w:jc w:val="right"/>
              <w:rPr>
                <w:rFonts w:cs="Times New Roman"/>
                <w:color w:val="000000"/>
                <w:sz w:val="20"/>
              </w:rPr>
            </w:pPr>
            <w:r>
              <w:rPr>
                <w:rFonts w:cs="Times New Roman"/>
                <w:color w:val="000000"/>
                <w:sz w:val="20"/>
                <w:lang w:val="en-US" w:bidi="th-TH"/>
              </w:rPr>
              <w:t>16,813</w:t>
            </w:r>
          </w:p>
        </w:tc>
        <w:tc>
          <w:tcPr>
            <w:tcW w:w="181" w:type="dxa"/>
            <w:tcBorders>
              <w:left w:val="nil"/>
              <w:bottom w:val="nil"/>
              <w:right w:val="nil"/>
            </w:tcBorders>
            <w:vAlign w:val="bottom"/>
          </w:tcPr>
          <w:p w14:paraId="02886B52" w14:textId="77777777" w:rsidR="00BA7315" w:rsidRPr="00A26B3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left w:val="nil"/>
              <w:bottom w:val="single" w:sz="4" w:space="0" w:color="auto"/>
              <w:right w:val="nil"/>
            </w:tcBorders>
            <w:vAlign w:val="bottom"/>
          </w:tcPr>
          <w:p w14:paraId="4689DCA4" w14:textId="6F7770B8" w:rsidR="00BA7315" w:rsidRPr="00A26B3C" w:rsidRDefault="00BA7315" w:rsidP="00BA7315">
            <w:pPr>
              <w:spacing w:line="240" w:lineRule="atLeast"/>
              <w:ind w:right="10"/>
              <w:jc w:val="right"/>
              <w:rPr>
                <w:rFonts w:cs="Times New Roman"/>
                <w:color w:val="000000"/>
                <w:sz w:val="20"/>
                <w:lang w:val="en-US" w:bidi="th-TH"/>
              </w:rPr>
            </w:pPr>
            <w:r>
              <w:rPr>
                <w:rFonts w:cs="Times New Roman"/>
                <w:color w:val="000000"/>
                <w:sz w:val="20"/>
                <w:lang w:val="en-US" w:bidi="th-TH"/>
              </w:rPr>
              <w:t>9,600</w:t>
            </w:r>
          </w:p>
        </w:tc>
        <w:tc>
          <w:tcPr>
            <w:tcW w:w="183" w:type="dxa"/>
            <w:tcBorders>
              <w:left w:val="nil"/>
              <w:bottom w:val="nil"/>
              <w:right w:val="nil"/>
            </w:tcBorders>
            <w:vAlign w:val="bottom"/>
          </w:tcPr>
          <w:p w14:paraId="31E24DBB" w14:textId="77777777" w:rsidR="00BA7315" w:rsidRPr="00A26B3C" w:rsidRDefault="00BA7315" w:rsidP="00BA7315">
            <w:pPr>
              <w:spacing w:line="240" w:lineRule="atLeast"/>
              <w:rPr>
                <w:rFonts w:cs="Times New Roman"/>
                <w:color w:val="000000"/>
                <w:sz w:val="20"/>
                <w:lang w:val="en-US" w:bidi="th-TH"/>
              </w:rPr>
            </w:pPr>
          </w:p>
        </w:tc>
        <w:tc>
          <w:tcPr>
            <w:tcW w:w="987" w:type="dxa"/>
            <w:tcBorders>
              <w:left w:val="nil"/>
              <w:bottom w:val="single" w:sz="4" w:space="0" w:color="auto"/>
              <w:right w:val="nil"/>
            </w:tcBorders>
            <w:vAlign w:val="bottom"/>
          </w:tcPr>
          <w:p w14:paraId="51CCDAB8" w14:textId="0B8A8CE8" w:rsidR="00BA7315" w:rsidRPr="00A26B3C" w:rsidRDefault="00BA7315" w:rsidP="00BA7315">
            <w:pPr>
              <w:spacing w:line="240" w:lineRule="atLeast"/>
              <w:ind w:left="-108" w:hanging="43"/>
              <w:jc w:val="right"/>
              <w:rPr>
                <w:rFonts w:cs="Times New Roman"/>
                <w:color w:val="000000"/>
                <w:sz w:val="20"/>
                <w:lang w:val="en-US" w:bidi="th-TH"/>
              </w:rPr>
            </w:pPr>
            <w:r>
              <w:rPr>
                <w:rFonts w:cs="Times New Roman"/>
                <w:color w:val="000000"/>
                <w:sz w:val="20"/>
                <w:lang w:val="en-US" w:bidi="th-TH"/>
              </w:rPr>
              <w:t>13,825</w:t>
            </w:r>
          </w:p>
        </w:tc>
        <w:tc>
          <w:tcPr>
            <w:tcW w:w="180" w:type="dxa"/>
            <w:tcBorders>
              <w:left w:val="nil"/>
              <w:bottom w:val="nil"/>
              <w:right w:val="nil"/>
            </w:tcBorders>
            <w:vAlign w:val="bottom"/>
          </w:tcPr>
          <w:p w14:paraId="3AEFB23D" w14:textId="77777777" w:rsidR="00BA7315" w:rsidRPr="00A26B3C" w:rsidRDefault="00BA7315" w:rsidP="00BA7315">
            <w:pPr>
              <w:spacing w:line="240" w:lineRule="atLeast"/>
              <w:rPr>
                <w:rFonts w:cs="Times New Roman"/>
                <w:color w:val="000000"/>
                <w:sz w:val="20"/>
                <w:lang w:val="en-US" w:bidi="th-TH"/>
              </w:rPr>
            </w:pPr>
          </w:p>
        </w:tc>
        <w:tc>
          <w:tcPr>
            <w:tcW w:w="992" w:type="dxa"/>
            <w:tcBorders>
              <w:left w:val="nil"/>
              <w:bottom w:val="single" w:sz="4" w:space="0" w:color="auto"/>
              <w:right w:val="nil"/>
            </w:tcBorders>
            <w:vAlign w:val="bottom"/>
          </w:tcPr>
          <w:p w14:paraId="1895AF7F" w14:textId="1C33F1F7" w:rsidR="00BA7315" w:rsidRPr="00A26B3C" w:rsidRDefault="00C810B6" w:rsidP="00BA7315">
            <w:pPr>
              <w:spacing w:line="240" w:lineRule="atLeast"/>
              <w:jc w:val="right"/>
              <w:rPr>
                <w:color w:val="000000"/>
                <w:sz w:val="20"/>
                <w:lang w:val="en-US" w:bidi="th-TH"/>
              </w:rPr>
            </w:pPr>
            <w:r w:rsidRPr="00C810B6">
              <w:rPr>
                <w:color w:val="000000"/>
                <w:sz w:val="20"/>
                <w:szCs w:val="25"/>
                <w:lang w:val="en-US" w:bidi="th-TH"/>
              </w:rPr>
              <w:t>23,120</w:t>
            </w:r>
          </w:p>
        </w:tc>
        <w:tc>
          <w:tcPr>
            <w:tcW w:w="180" w:type="dxa"/>
            <w:tcBorders>
              <w:left w:val="nil"/>
              <w:bottom w:val="nil"/>
              <w:right w:val="nil"/>
            </w:tcBorders>
            <w:vAlign w:val="bottom"/>
          </w:tcPr>
          <w:p w14:paraId="417A4CBD" w14:textId="77777777" w:rsidR="00BA7315" w:rsidRPr="00A26B3C" w:rsidRDefault="00BA7315" w:rsidP="00BA7315">
            <w:pPr>
              <w:spacing w:line="240" w:lineRule="atLeast"/>
              <w:rPr>
                <w:rFonts w:cs="Times New Roman"/>
                <w:color w:val="000000"/>
                <w:sz w:val="20"/>
                <w:lang w:val="en-US" w:bidi="th-TH"/>
              </w:rPr>
            </w:pPr>
          </w:p>
        </w:tc>
        <w:tc>
          <w:tcPr>
            <w:tcW w:w="988" w:type="dxa"/>
            <w:tcBorders>
              <w:left w:val="nil"/>
              <w:bottom w:val="single" w:sz="4" w:space="0" w:color="auto"/>
              <w:right w:val="nil"/>
            </w:tcBorders>
            <w:vAlign w:val="bottom"/>
          </w:tcPr>
          <w:p w14:paraId="0BDED1F2" w14:textId="7D933D5E" w:rsidR="00BA7315" w:rsidRPr="00A26B3C" w:rsidRDefault="00BA7315" w:rsidP="00BA7315">
            <w:pPr>
              <w:spacing w:line="240" w:lineRule="atLeast"/>
              <w:ind w:hanging="74"/>
              <w:jc w:val="right"/>
              <w:rPr>
                <w:rFonts w:cs="Times New Roman"/>
                <w:color w:val="000000"/>
                <w:sz w:val="20"/>
                <w:lang w:val="en-US" w:bidi="th-TH"/>
              </w:rPr>
            </w:pPr>
            <w:r>
              <w:rPr>
                <w:color w:val="000000"/>
                <w:sz w:val="20"/>
                <w:szCs w:val="25"/>
                <w:lang w:val="en-US" w:bidi="th-TH"/>
              </w:rPr>
              <w:t>30,638</w:t>
            </w:r>
          </w:p>
        </w:tc>
        <w:tc>
          <w:tcPr>
            <w:tcW w:w="180" w:type="dxa"/>
            <w:tcBorders>
              <w:left w:val="nil"/>
              <w:bottom w:val="nil"/>
              <w:right w:val="nil"/>
            </w:tcBorders>
            <w:vAlign w:val="bottom"/>
          </w:tcPr>
          <w:p w14:paraId="7E28D7E0" w14:textId="77777777" w:rsidR="00BA7315" w:rsidRPr="00A26B3C" w:rsidRDefault="00BA7315" w:rsidP="00BA7315">
            <w:pPr>
              <w:spacing w:line="240" w:lineRule="atLeast"/>
              <w:rPr>
                <w:rFonts w:cs="Times New Roman"/>
                <w:color w:val="000000"/>
                <w:sz w:val="20"/>
                <w:lang w:val="en-US" w:bidi="th-TH"/>
              </w:rPr>
            </w:pPr>
          </w:p>
        </w:tc>
        <w:tc>
          <w:tcPr>
            <w:tcW w:w="990" w:type="dxa"/>
            <w:tcBorders>
              <w:left w:val="nil"/>
              <w:bottom w:val="single" w:sz="4" w:space="0" w:color="auto"/>
              <w:right w:val="nil"/>
            </w:tcBorders>
            <w:vAlign w:val="bottom"/>
          </w:tcPr>
          <w:p w14:paraId="7FEE9798" w14:textId="7A21C329" w:rsidR="00BA7315" w:rsidRPr="00BA7315" w:rsidRDefault="002A63AA" w:rsidP="00BA731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0" w:firstLine="0"/>
              <w:jc w:val="right"/>
              <w:rPr>
                <w:rFonts w:ascii="Times New Roman" w:hAnsi="Times New Roman" w:cs="Times New Roman"/>
                <w:color w:val="000000"/>
                <w:spacing w:val="-2"/>
                <w:sz w:val="20"/>
                <w:szCs w:val="20"/>
              </w:rPr>
            </w:pPr>
            <w:r w:rsidRPr="002A63AA">
              <w:rPr>
                <w:rFonts w:ascii="Times New Roman" w:hAnsi="Times New Roman" w:cs="Times New Roman"/>
                <w:color w:val="000000"/>
                <w:spacing w:val="-2"/>
                <w:sz w:val="20"/>
              </w:rPr>
              <w:t>5,440</w:t>
            </w:r>
          </w:p>
        </w:tc>
        <w:tc>
          <w:tcPr>
            <w:tcW w:w="183" w:type="dxa"/>
            <w:tcBorders>
              <w:left w:val="nil"/>
              <w:bottom w:val="nil"/>
              <w:right w:val="nil"/>
            </w:tcBorders>
          </w:tcPr>
          <w:p w14:paraId="7F3A9FB8" w14:textId="77777777" w:rsidR="00BA7315" w:rsidRPr="00A26B3C" w:rsidRDefault="00BA7315" w:rsidP="00BA7315">
            <w:pPr>
              <w:spacing w:line="240" w:lineRule="atLeast"/>
              <w:jc w:val="right"/>
              <w:rPr>
                <w:rFonts w:cs="Times New Roman"/>
                <w:color w:val="000000"/>
                <w:sz w:val="20"/>
                <w:lang w:val="en-US" w:bidi="th-TH"/>
              </w:rPr>
            </w:pPr>
          </w:p>
        </w:tc>
        <w:tc>
          <w:tcPr>
            <w:tcW w:w="987" w:type="dxa"/>
            <w:tcBorders>
              <w:left w:val="nil"/>
              <w:bottom w:val="single" w:sz="4" w:space="0" w:color="auto"/>
              <w:right w:val="nil"/>
            </w:tcBorders>
            <w:vAlign w:val="bottom"/>
          </w:tcPr>
          <w:p w14:paraId="070E5FA4" w14:textId="407B7008" w:rsidR="00BA7315" w:rsidRPr="00A26B3C" w:rsidRDefault="00BA7315" w:rsidP="00BA7315">
            <w:pPr>
              <w:spacing w:line="240" w:lineRule="atLeast"/>
              <w:jc w:val="right"/>
              <w:rPr>
                <w:rFonts w:cs="Times New Roman"/>
                <w:color w:val="000000"/>
                <w:sz w:val="20"/>
              </w:rPr>
            </w:pPr>
            <w:r>
              <w:rPr>
                <w:rFonts w:cs="Times New Roman"/>
                <w:color w:val="000000"/>
                <w:spacing w:val="-2"/>
                <w:sz w:val="20"/>
              </w:rPr>
              <w:t>7,863</w:t>
            </w:r>
          </w:p>
        </w:tc>
        <w:tc>
          <w:tcPr>
            <w:tcW w:w="180" w:type="dxa"/>
          </w:tcPr>
          <w:p w14:paraId="4D77CB8D" w14:textId="77777777" w:rsidR="00BA7315" w:rsidRPr="00A26B3C" w:rsidRDefault="00BA7315" w:rsidP="00BA7315">
            <w:pPr>
              <w:spacing w:line="240" w:lineRule="atLeast"/>
              <w:jc w:val="right"/>
              <w:rPr>
                <w:rFonts w:cs="Times New Roman"/>
                <w:color w:val="000000"/>
                <w:sz w:val="20"/>
                <w:lang w:val="en-US" w:bidi="th-TH"/>
              </w:rPr>
            </w:pPr>
          </w:p>
        </w:tc>
        <w:tc>
          <w:tcPr>
            <w:tcW w:w="990" w:type="dxa"/>
            <w:tcBorders>
              <w:bottom w:val="single" w:sz="4" w:space="0" w:color="auto"/>
            </w:tcBorders>
            <w:vAlign w:val="bottom"/>
          </w:tcPr>
          <w:p w14:paraId="07C8CA2D" w14:textId="38588BE1" w:rsidR="00BA7315" w:rsidRPr="00A26B3C" w:rsidRDefault="00BA7315" w:rsidP="00BA7315">
            <w:pPr>
              <w:spacing w:line="240" w:lineRule="atLeast"/>
              <w:jc w:val="right"/>
              <w:rPr>
                <w:rFonts w:cs="Times New Roman"/>
                <w:color w:val="000000"/>
                <w:sz w:val="20"/>
                <w:lang w:val="en-US" w:bidi="th-TH"/>
              </w:rPr>
            </w:pPr>
            <w:r>
              <w:rPr>
                <w:rFonts w:cs="Times New Roman"/>
                <w:color w:val="000000"/>
                <w:sz w:val="20"/>
                <w:lang w:val="en-US" w:bidi="th-TH"/>
              </w:rPr>
              <w:t>28,560</w:t>
            </w:r>
          </w:p>
        </w:tc>
        <w:tc>
          <w:tcPr>
            <w:tcW w:w="180" w:type="dxa"/>
            <w:vAlign w:val="bottom"/>
          </w:tcPr>
          <w:p w14:paraId="3D00CDAE" w14:textId="77777777" w:rsidR="00BA7315" w:rsidRPr="00A26B3C" w:rsidRDefault="00BA7315" w:rsidP="00BA7315">
            <w:pPr>
              <w:spacing w:line="240" w:lineRule="atLeast"/>
              <w:rPr>
                <w:rFonts w:cs="Times New Roman"/>
                <w:color w:val="000000"/>
                <w:sz w:val="20"/>
                <w:lang w:val="en-US" w:bidi="th-TH"/>
              </w:rPr>
            </w:pPr>
          </w:p>
        </w:tc>
        <w:tc>
          <w:tcPr>
            <w:tcW w:w="1080" w:type="dxa"/>
            <w:gridSpan w:val="2"/>
            <w:tcBorders>
              <w:bottom w:val="single" w:sz="4" w:space="0" w:color="auto"/>
            </w:tcBorders>
            <w:vAlign w:val="bottom"/>
          </w:tcPr>
          <w:p w14:paraId="62DF61ED" w14:textId="7C03222F" w:rsidR="00BA7315" w:rsidRPr="00A26B3C" w:rsidRDefault="00BA7315" w:rsidP="00BA7315">
            <w:pPr>
              <w:spacing w:line="240" w:lineRule="atLeast"/>
              <w:ind w:hanging="99"/>
              <w:jc w:val="right"/>
              <w:rPr>
                <w:rFonts w:cs="Times New Roman"/>
                <w:color w:val="000000"/>
                <w:sz w:val="20"/>
                <w:lang w:val="en-US" w:bidi="th-TH"/>
              </w:rPr>
            </w:pPr>
            <w:r>
              <w:rPr>
                <w:rFonts w:cs="Times New Roman"/>
                <w:color w:val="000000"/>
                <w:sz w:val="20"/>
                <w:lang w:val="en-US" w:bidi="th-TH"/>
              </w:rPr>
              <w:t>38,501</w:t>
            </w:r>
          </w:p>
        </w:tc>
      </w:tr>
      <w:tr w:rsidR="00BA7315" w:rsidRPr="00643BFE" w14:paraId="515495F6" w14:textId="77777777" w:rsidTr="00BC46E2">
        <w:trPr>
          <w:cantSplit/>
        </w:trPr>
        <w:tc>
          <w:tcPr>
            <w:tcW w:w="2801" w:type="dxa"/>
            <w:vAlign w:val="bottom"/>
          </w:tcPr>
          <w:p w14:paraId="19258619" w14:textId="77777777" w:rsidR="00BA7315" w:rsidRPr="00BF7F4C" w:rsidRDefault="00BA7315" w:rsidP="00BA7315">
            <w:pPr>
              <w:shd w:val="clear" w:color="auto" w:fill="FFFFFF"/>
              <w:spacing w:line="240" w:lineRule="atLeast"/>
              <w:ind w:right="-81" w:hanging="75"/>
              <w:rPr>
                <w:rFonts w:cs="Times New Roman"/>
                <w:b/>
                <w:bCs/>
                <w:sz w:val="20"/>
              </w:rPr>
            </w:pPr>
            <w:r w:rsidRPr="00BF7F4C">
              <w:rPr>
                <w:rFonts w:cs="Times New Roman"/>
                <w:b/>
                <w:bCs/>
                <w:sz w:val="20"/>
              </w:rPr>
              <w:t xml:space="preserve">Total </w:t>
            </w:r>
            <w:r>
              <w:rPr>
                <w:rFonts w:cs="Times New Roman"/>
                <w:b/>
                <w:bCs/>
                <w:sz w:val="20"/>
              </w:rPr>
              <w:t>income</w:t>
            </w:r>
          </w:p>
        </w:tc>
        <w:tc>
          <w:tcPr>
            <w:tcW w:w="989" w:type="dxa"/>
            <w:tcBorders>
              <w:top w:val="single" w:sz="4" w:space="0" w:color="auto"/>
              <w:left w:val="nil"/>
              <w:bottom w:val="double" w:sz="4" w:space="0" w:color="auto"/>
              <w:right w:val="nil"/>
            </w:tcBorders>
            <w:vAlign w:val="bottom"/>
          </w:tcPr>
          <w:p w14:paraId="4F9626B4" w14:textId="0997AF7B" w:rsidR="00BA7315" w:rsidRPr="00A26B3C" w:rsidRDefault="00004BAB" w:rsidP="00BA7315">
            <w:pPr>
              <w:spacing w:line="240" w:lineRule="atLeast"/>
              <w:jc w:val="right"/>
              <w:rPr>
                <w:rFonts w:cs="Times New Roman"/>
                <w:b/>
                <w:bCs/>
                <w:color w:val="000000"/>
                <w:sz w:val="20"/>
                <w:lang w:val="en-US" w:bidi="th-TH"/>
              </w:rPr>
            </w:pPr>
            <w:r w:rsidRPr="00004BAB">
              <w:rPr>
                <w:rFonts w:cs="Times New Roman"/>
                <w:b/>
                <w:bCs/>
                <w:color w:val="000000"/>
                <w:sz w:val="20"/>
                <w:lang w:val="en-US" w:bidi="th-TH"/>
              </w:rPr>
              <w:t>605,192</w:t>
            </w:r>
          </w:p>
        </w:tc>
        <w:tc>
          <w:tcPr>
            <w:tcW w:w="180" w:type="dxa"/>
            <w:tcBorders>
              <w:top w:val="nil"/>
              <w:left w:val="nil"/>
              <w:bottom w:val="nil"/>
              <w:right w:val="nil"/>
            </w:tcBorders>
            <w:vAlign w:val="bottom"/>
          </w:tcPr>
          <w:p w14:paraId="4E579504" w14:textId="77777777" w:rsidR="00BA7315" w:rsidRPr="00A26B3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87" w:type="dxa"/>
            <w:tcBorders>
              <w:top w:val="single" w:sz="4" w:space="0" w:color="auto"/>
              <w:left w:val="nil"/>
              <w:bottom w:val="double" w:sz="4" w:space="0" w:color="auto"/>
              <w:right w:val="nil"/>
            </w:tcBorders>
            <w:vAlign w:val="bottom"/>
          </w:tcPr>
          <w:p w14:paraId="10FC9B30" w14:textId="07CB7CAF" w:rsidR="00BA7315" w:rsidRPr="00A26B3C" w:rsidRDefault="00BA7315" w:rsidP="00BA7315">
            <w:pPr>
              <w:spacing w:line="240" w:lineRule="atLeast"/>
              <w:jc w:val="right"/>
              <w:rPr>
                <w:rFonts w:cs="Times New Roman"/>
                <w:b/>
                <w:bCs/>
                <w:color w:val="000000"/>
                <w:sz w:val="20"/>
              </w:rPr>
            </w:pPr>
            <w:r>
              <w:rPr>
                <w:rFonts w:cs="Times New Roman"/>
                <w:b/>
                <w:bCs/>
                <w:color w:val="000000"/>
                <w:sz w:val="20"/>
                <w:lang w:val="en-US" w:bidi="th-TH"/>
              </w:rPr>
              <w:t>709,550</w:t>
            </w:r>
          </w:p>
        </w:tc>
        <w:tc>
          <w:tcPr>
            <w:tcW w:w="181" w:type="dxa"/>
            <w:tcBorders>
              <w:top w:val="nil"/>
              <w:left w:val="nil"/>
              <w:bottom w:val="nil"/>
              <w:right w:val="nil"/>
            </w:tcBorders>
            <w:vAlign w:val="bottom"/>
          </w:tcPr>
          <w:p w14:paraId="45DA4705" w14:textId="77777777" w:rsidR="00BA7315" w:rsidRPr="00A26B3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93" w:type="dxa"/>
            <w:tcBorders>
              <w:top w:val="single" w:sz="4" w:space="0" w:color="auto"/>
              <w:left w:val="nil"/>
              <w:bottom w:val="double" w:sz="4" w:space="0" w:color="auto"/>
              <w:right w:val="nil"/>
            </w:tcBorders>
          </w:tcPr>
          <w:p w14:paraId="61E368B3" w14:textId="661FB51C" w:rsidR="00BA7315" w:rsidRPr="00A26B3C" w:rsidRDefault="00BA7315" w:rsidP="00BA7315">
            <w:pPr>
              <w:spacing w:line="240" w:lineRule="atLeast"/>
              <w:ind w:right="10"/>
              <w:jc w:val="right"/>
              <w:rPr>
                <w:rFonts w:cstheme="minorBidi"/>
                <w:b/>
                <w:bCs/>
                <w:color w:val="000000"/>
                <w:sz w:val="20"/>
                <w:cs/>
                <w:lang w:val="en-US" w:bidi="th-TH"/>
              </w:rPr>
            </w:pPr>
            <w:r>
              <w:rPr>
                <w:rFonts w:cstheme="minorBidi"/>
                <w:b/>
                <w:bCs/>
                <w:color w:val="000000"/>
                <w:sz w:val="20"/>
                <w:lang w:val="en-US" w:bidi="th-TH"/>
              </w:rPr>
              <w:t>590,814</w:t>
            </w:r>
          </w:p>
        </w:tc>
        <w:tc>
          <w:tcPr>
            <w:tcW w:w="183" w:type="dxa"/>
            <w:tcBorders>
              <w:top w:val="nil"/>
              <w:left w:val="nil"/>
              <w:right w:val="nil"/>
            </w:tcBorders>
            <w:vAlign w:val="bottom"/>
          </w:tcPr>
          <w:p w14:paraId="6C348BB8" w14:textId="77777777" w:rsidR="00BA7315" w:rsidRPr="00A26B3C" w:rsidRDefault="00BA7315" w:rsidP="00BA7315">
            <w:pPr>
              <w:spacing w:line="240" w:lineRule="atLeast"/>
              <w:jc w:val="right"/>
              <w:rPr>
                <w:rFonts w:cs="Times New Roman"/>
                <w:b/>
                <w:bCs/>
                <w:color w:val="000000"/>
                <w:sz w:val="20"/>
                <w:lang w:val="en-US" w:bidi="th-TH"/>
              </w:rPr>
            </w:pPr>
          </w:p>
        </w:tc>
        <w:tc>
          <w:tcPr>
            <w:tcW w:w="987" w:type="dxa"/>
            <w:tcBorders>
              <w:top w:val="single" w:sz="4" w:space="0" w:color="auto"/>
              <w:left w:val="nil"/>
              <w:bottom w:val="double" w:sz="4" w:space="0" w:color="auto"/>
              <w:right w:val="nil"/>
            </w:tcBorders>
          </w:tcPr>
          <w:p w14:paraId="36E0F2E0" w14:textId="522AE2AF" w:rsidR="00BA7315" w:rsidRPr="00A26B3C" w:rsidRDefault="00BA7315" w:rsidP="00BA7315">
            <w:pPr>
              <w:spacing w:line="240" w:lineRule="atLeast"/>
              <w:ind w:left="-108" w:hanging="43"/>
              <w:jc w:val="right"/>
              <w:rPr>
                <w:rFonts w:cs="Times New Roman"/>
                <w:b/>
                <w:bCs/>
                <w:color w:val="000000"/>
                <w:sz w:val="20"/>
                <w:lang w:val="en-US" w:bidi="th-TH"/>
              </w:rPr>
            </w:pPr>
            <w:r>
              <w:rPr>
                <w:rFonts w:cstheme="minorBidi"/>
                <w:b/>
                <w:bCs/>
                <w:color w:val="000000"/>
                <w:sz w:val="20"/>
                <w:lang w:val="en-US" w:bidi="th-TH"/>
              </w:rPr>
              <w:t>595,523</w:t>
            </w:r>
          </w:p>
        </w:tc>
        <w:tc>
          <w:tcPr>
            <w:tcW w:w="180" w:type="dxa"/>
            <w:tcBorders>
              <w:top w:val="nil"/>
              <w:left w:val="nil"/>
              <w:right w:val="nil"/>
            </w:tcBorders>
            <w:vAlign w:val="bottom"/>
          </w:tcPr>
          <w:p w14:paraId="6ED25DE7" w14:textId="77777777" w:rsidR="00BA7315" w:rsidRPr="00A26B3C" w:rsidRDefault="00BA7315" w:rsidP="00BA7315">
            <w:pPr>
              <w:spacing w:line="240" w:lineRule="atLeast"/>
              <w:jc w:val="right"/>
              <w:rPr>
                <w:rFonts w:cs="Times New Roman"/>
                <w:b/>
                <w:bCs/>
                <w:color w:val="000000"/>
                <w:sz w:val="20"/>
                <w:lang w:val="en-US" w:bidi="th-TH"/>
              </w:rPr>
            </w:pPr>
          </w:p>
        </w:tc>
        <w:tc>
          <w:tcPr>
            <w:tcW w:w="992" w:type="dxa"/>
            <w:tcBorders>
              <w:top w:val="single" w:sz="4" w:space="0" w:color="auto"/>
              <w:left w:val="nil"/>
              <w:bottom w:val="double" w:sz="4" w:space="0" w:color="auto"/>
              <w:right w:val="nil"/>
            </w:tcBorders>
            <w:vAlign w:val="bottom"/>
          </w:tcPr>
          <w:p w14:paraId="176961A7" w14:textId="2F9E3F08" w:rsidR="00BA7315" w:rsidRPr="00A26B3C" w:rsidRDefault="00F708F2" w:rsidP="00BA7315">
            <w:pPr>
              <w:spacing w:line="240" w:lineRule="atLeast"/>
              <w:jc w:val="right"/>
              <w:rPr>
                <w:rFonts w:cs="Times New Roman"/>
                <w:b/>
                <w:bCs/>
                <w:color w:val="000000"/>
                <w:sz w:val="20"/>
                <w:lang w:val="en-US" w:bidi="th-TH"/>
              </w:rPr>
            </w:pPr>
            <w:r w:rsidRPr="00F708F2">
              <w:rPr>
                <w:rFonts w:cs="Times New Roman"/>
                <w:b/>
                <w:bCs/>
                <w:color w:val="000000"/>
                <w:sz w:val="20"/>
                <w:lang w:val="en-US" w:bidi="th-TH"/>
              </w:rPr>
              <w:t>1,196,006</w:t>
            </w:r>
          </w:p>
        </w:tc>
        <w:tc>
          <w:tcPr>
            <w:tcW w:w="180" w:type="dxa"/>
            <w:tcBorders>
              <w:top w:val="nil"/>
              <w:left w:val="nil"/>
              <w:right w:val="nil"/>
            </w:tcBorders>
            <w:vAlign w:val="bottom"/>
          </w:tcPr>
          <w:p w14:paraId="40D40B86" w14:textId="77777777" w:rsidR="00BA7315" w:rsidRPr="00A26B3C" w:rsidRDefault="00BA7315" w:rsidP="00BA7315">
            <w:pPr>
              <w:spacing w:line="240" w:lineRule="atLeast"/>
              <w:jc w:val="right"/>
              <w:rPr>
                <w:rFonts w:cs="Times New Roman"/>
                <w:b/>
                <w:bCs/>
                <w:color w:val="000000"/>
                <w:sz w:val="20"/>
                <w:lang w:val="en-US" w:bidi="th-TH"/>
              </w:rPr>
            </w:pPr>
          </w:p>
        </w:tc>
        <w:tc>
          <w:tcPr>
            <w:tcW w:w="988" w:type="dxa"/>
            <w:tcBorders>
              <w:top w:val="single" w:sz="4" w:space="0" w:color="auto"/>
              <w:left w:val="nil"/>
              <w:bottom w:val="double" w:sz="4" w:space="0" w:color="auto"/>
              <w:right w:val="nil"/>
            </w:tcBorders>
            <w:vAlign w:val="bottom"/>
          </w:tcPr>
          <w:p w14:paraId="21CAF4F0" w14:textId="46890C15" w:rsidR="00BA7315" w:rsidRPr="00A26B3C" w:rsidRDefault="00BA7315" w:rsidP="00BA7315">
            <w:pPr>
              <w:spacing w:line="240" w:lineRule="atLeast"/>
              <w:ind w:hanging="74"/>
              <w:jc w:val="right"/>
              <w:rPr>
                <w:rFonts w:cs="Times New Roman"/>
                <w:b/>
                <w:bCs/>
                <w:color w:val="000000"/>
                <w:sz w:val="20"/>
                <w:lang w:val="en-US" w:bidi="th-TH"/>
              </w:rPr>
            </w:pPr>
            <w:r>
              <w:rPr>
                <w:rFonts w:cs="Times New Roman"/>
                <w:b/>
                <w:bCs/>
                <w:color w:val="000000"/>
                <w:sz w:val="20"/>
                <w:lang w:val="en-US" w:bidi="th-TH"/>
              </w:rPr>
              <w:t>1,305,073</w:t>
            </w:r>
          </w:p>
        </w:tc>
        <w:tc>
          <w:tcPr>
            <w:tcW w:w="180" w:type="dxa"/>
            <w:tcBorders>
              <w:top w:val="nil"/>
              <w:left w:val="nil"/>
              <w:right w:val="nil"/>
            </w:tcBorders>
            <w:vAlign w:val="bottom"/>
          </w:tcPr>
          <w:p w14:paraId="02236C30" w14:textId="77777777" w:rsidR="00BA7315" w:rsidRPr="00A26B3C" w:rsidRDefault="00BA7315" w:rsidP="00BA7315">
            <w:pPr>
              <w:spacing w:line="240" w:lineRule="atLeast"/>
              <w:jc w:val="right"/>
              <w:rPr>
                <w:rFonts w:cs="Times New Roman"/>
                <w:b/>
                <w:bCs/>
                <w:color w:val="000000"/>
                <w:sz w:val="20"/>
                <w:lang w:val="en-US" w:bidi="th-TH"/>
              </w:rPr>
            </w:pPr>
          </w:p>
        </w:tc>
        <w:tc>
          <w:tcPr>
            <w:tcW w:w="990" w:type="dxa"/>
            <w:tcBorders>
              <w:top w:val="single" w:sz="4" w:space="0" w:color="auto"/>
              <w:left w:val="nil"/>
              <w:bottom w:val="double" w:sz="4" w:space="0" w:color="auto"/>
              <w:right w:val="nil"/>
            </w:tcBorders>
            <w:vAlign w:val="bottom"/>
          </w:tcPr>
          <w:p w14:paraId="23FA2E7A" w14:textId="6DB911A6" w:rsidR="00BA7315" w:rsidRPr="00A26B3C" w:rsidRDefault="00BC2F61" w:rsidP="00BA7315">
            <w:pPr>
              <w:spacing w:line="240" w:lineRule="atLeast"/>
              <w:jc w:val="right"/>
              <w:rPr>
                <w:rFonts w:cs="Times New Roman"/>
                <w:b/>
                <w:bCs/>
                <w:color w:val="000000"/>
                <w:spacing w:val="-2"/>
                <w:sz w:val="20"/>
                <w:lang w:val="en-US" w:bidi="th-TH"/>
              </w:rPr>
            </w:pPr>
            <w:r w:rsidRPr="00BC2F61">
              <w:rPr>
                <w:rFonts w:cs="Times New Roman"/>
                <w:b/>
                <w:bCs/>
                <w:color w:val="000000"/>
                <w:spacing w:val="-2"/>
                <w:sz w:val="20"/>
                <w:lang w:val="en-US" w:bidi="th-TH"/>
              </w:rPr>
              <w:t>7,525</w:t>
            </w:r>
          </w:p>
        </w:tc>
        <w:tc>
          <w:tcPr>
            <w:tcW w:w="183" w:type="dxa"/>
            <w:tcBorders>
              <w:top w:val="nil"/>
              <w:left w:val="nil"/>
              <w:right w:val="nil"/>
            </w:tcBorders>
            <w:vAlign w:val="bottom"/>
          </w:tcPr>
          <w:p w14:paraId="4FD5CB46" w14:textId="77777777" w:rsidR="00BA7315" w:rsidRPr="00A26B3C" w:rsidRDefault="00BA7315" w:rsidP="00BA7315">
            <w:pPr>
              <w:spacing w:line="240" w:lineRule="atLeast"/>
              <w:jc w:val="right"/>
              <w:rPr>
                <w:rFonts w:cs="Times New Roman"/>
                <w:b/>
                <w:bCs/>
                <w:color w:val="000000"/>
                <w:sz w:val="20"/>
                <w:lang w:val="en-US" w:bidi="th-TH"/>
              </w:rPr>
            </w:pPr>
          </w:p>
        </w:tc>
        <w:tc>
          <w:tcPr>
            <w:tcW w:w="987" w:type="dxa"/>
            <w:tcBorders>
              <w:top w:val="single" w:sz="4" w:space="0" w:color="auto"/>
              <w:left w:val="nil"/>
              <w:bottom w:val="double" w:sz="4" w:space="0" w:color="auto"/>
              <w:right w:val="nil"/>
            </w:tcBorders>
            <w:vAlign w:val="bottom"/>
          </w:tcPr>
          <w:p w14:paraId="57E41BD0" w14:textId="58BAB0A4" w:rsidR="00BA7315" w:rsidRPr="00A26B3C" w:rsidRDefault="00BA7315" w:rsidP="00BA7315">
            <w:pPr>
              <w:spacing w:line="240" w:lineRule="atLeast"/>
              <w:jc w:val="right"/>
              <w:rPr>
                <w:rFonts w:cs="Times New Roman"/>
                <w:b/>
                <w:bCs/>
                <w:color w:val="000000"/>
                <w:sz w:val="20"/>
                <w:lang w:val="en-US" w:bidi="th-TH"/>
              </w:rPr>
            </w:pPr>
            <w:r>
              <w:rPr>
                <w:rFonts w:cs="Times New Roman"/>
                <w:b/>
                <w:bCs/>
                <w:color w:val="000000"/>
                <w:spacing w:val="-2"/>
                <w:sz w:val="20"/>
                <w:lang w:val="en-US" w:bidi="th-TH"/>
              </w:rPr>
              <w:t>8,382</w:t>
            </w:r>
          </w:p>
        </w:tc>
        <w:tc>
          <w:tcPr>
            <w:tcW w:w="180" w:type="dxa"/>
          </w:tcPr>
          <w:p w14:paraId="650BDD2B" w14:textId="77777777" w:rsidR="00BA7315" w:rsidRPr="00A26B3C" w:rsidRDefault="00BA7315" w:rsidP="00BA7315">
            <w:pPr>
              <w:spacing w:line="240" w:lineRule="atLeast"/>
              <w:jc w:val="right"/>
              <w:rPr>
                <w:rFonts w:cs="Times New Roman"/>
                <w:b/>
                <w:bCs/>
                <w:color w:val="000000"/>
                <w:sz w:val="20"/>
                <w:lang w:val="en-US" w:bidi="th-TH"/>
              </w:rPr>
            </w:pPr>
          </w:p>
        </w:tc>
        <w:tc>
          <w:tcPr>
            <w:tcW w:w="990" w:type="dxa"/>
            <w:tcBorders>
              <w:top w:val="single" w:sz="4" w:space="0" w:color="auto"/>
              <w:bottom w:val="double" w:sz="4" w:space="0" w:color="auto"/>
            </w:tcBorders>
            <w:vAlign w:val="bottom"/>
          </w:tcPr>
          <w:p w14:paraId="133095F6" w14:textId="661C982E" w:rsidR="00BA7315" w:rsidRPr="00A26B3C" w:rsidRDefault="00BA7315" w:rsidP="00BA7315">
            <w:pPr>
              <w:spacing w:line="240" w:lineRule="atLeast"/>
              <w:jc w:val="right"/>
              <w:rPr>
                <w:rFonts w:cs="Times New Roman"/>
                <w:b/>
                <w:bCs/>
                <w:color w:val="000000"/>
                <w:sz w:val="20"/>
                <w:lang w:val="en-US" w:bidi="th-TH"/>
              </w:rPr>
            </w:pPr>
            <w:r>
              <w:rPr>
                <w:rFonts w:cs="Times New Roman"/>
                <w:b/>
                <w:bCs/>
                <w:color w:val="000000"/>
                <w:sz w:val="20"/>
                <w:lang w:val="en-US" w:bidi="th-TH"/>
              </w:rPr>
              <w:t>1,203,531</w:t>
            </w:r>
          </w:p>
        </w:tc>
        <w:tc>
          <w:tcPr>
            <w:tcW w:w="180" w:type="dxa"/>
            <w:vAlign w:val="bottom"/>
          </w:tcPr>
          <w:p w14:paraId="49F5C1F4" w14:textId="77777777" w:rsidR="00BA7315" w:rsidRPr="00A26B3C" w:rsidRDefault="00BA7315" w:rsidP="00BA7315">
            <w:pPr>
              <w:spacing w:line="240" w:lineRule="atLeast"/>
              <w:jc w:val="right"/>
              <w:rPr>
                <w:rFonts w:cs="Times New Roman"/>
                <w:b/>
                <w:bCs/>
                <w:color w:val="000000"/>
                <w:sz w:val="20"/>
                <w:lang w:val="en-US" w:bidi="th-TH"/>
              </w:rPr>
            </w:pPr>
          </w:p>
        </w:tc>
        <w:tc>
          <w:tcPr>
            <w:tcW w:w="1080" w:type="dxa"/>
            <w:gridSpan w:val="2"/>
            <w:tcBorders>
              <w:top w:val="single" w:sz="4" w:space="0" w:color="auto"/>
              <w:bottom w:val="double" w:sz="4" w:space="0" w:color="auto"/>
            </w:tcBorders>
            <w:vAlign w:val="bottom"/>
          </w:tcPr>
          <w:p w14:paraId="741E8155" w14:textId="7657D4B5" w:rsidR="00BA7315" w:rsidRPr="00A26B3C" w:rsidRDefault="00BA7315" w:rsidP="00BA7315">
            <w:pPr>
              <w:spacing w:line="240" w:lineRule="atLeast"/>
              <w:ind w:hanging="99"/>
              <w:jc w:val="right"/>
              <w:rPr>
                <w:rFonts w:cs="Times New Roman"/>
                <w:b/>
                <w:bCs/>
                <w:color w:val="000000"/>
                <w:sz w:val="20"/>
                <w:lang w:val="en-US" w:bidi="th-TH"/>
              </w:rPr>
            </w:pPr>
            <w:r>
              <w:rPr>
                <w:rFonts w:cs="Times New Roman"/>
                <w:b/>
                <w:bCs/>
                <w:color w:val="000000"/>
                <w:sz w:val="20"/>
                <w:lang w:val="en-US" w:bidi="th-TH"/>
              </w:rPr>
              <w:t>1,313,455</w:t>
            </w:r>
          </w:p>
        </w:tc>
      </w:tr>
      <w:tr w:rsidR="00BA7315" w:rsidRPr="00643BFE" w14:paraId="1CE09BDA" w14:textId="77777777" w:rsidTr="00BC46E2">
        <w:trPr>
          <w:cantSplit/>
        </w:trPr>
        <w:tc>
          <w:tcPr>
            <w:tcW w:w="2801" w:type="dxa"/>
            <w:vAlign w:val="bottom"/>
          </w:tcPr>
          <w:p w14:paraId="3509D06A" w14:textId="77777777" w:rsidR="00BA7315" w:rsidRPr="00BF7F4C" w:rsidRDefault="00BA7315" w:rsidP="00BA7315">
            <w:pPr>
              <w:shd w:val="clear" w:color="auto" w:fill="FFFFFF"/>
              <w:spacing w:line="240" w:lineRule="atLeast"/>
              <w:ind w:right="-81"/>
              <w:rPr>
                <w:rFonts w:cs="Times New Roman"/>
                <w:b/>
                <w:bCs/>
                <w:sz w:val="20"/>
              </w:rPr>
            </w:pPr>
          </w:p>
        </w:tc>
        <w:tc>
          <w:tcPr>
            <w:tcW w:w="989" w:type="dxa"/>
            <w:tcBorders>
              <w:top w:val="single" w:sz="4" w:space="0" w:color="auto"/>
              <w:left w:val="nil"/>
              <w:right w:val="nil"/>
            </w:tcBorders>
            <w:vAlign w:val="bottom"/>
          </w:tcPr>
          <w:p w14:paraId="548D4860" w14:textId="77777777" w:rsidR="00BA7315" w:rsidRPr="00BF7F4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0" w:type="dxa"/>
            <w:tcBorders>
              <w:top w:val="nil"/>
              <w:left w:val="nil"/>
              <w:right w:val="nil"/>
            </w:tcBorders>
            <w:vAlign w:val="bottom"/>
          </w:tcPr>
          <w:p w14:paraId="4B1E6ADC" w14:textId="77777777" w:rsidR="00BA7315" w:rsidRPr="00BF7F4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87" w:type="dxa"/>
            <w:tcBorders>
              <w:top w:val="single" w:sz="4" w:space="0" w:color="auto"/>
              <w:left w:val="nil"/>
              <w:right w:val="nil"/>
            </w:tcBorders>
            <w:vAlign w:val="bottom"/>
          </w:tcPr>
          <w:p w14:paraId="68F6478C" w14:textId="77777777" w:rsidR="00BA7315" w:rsidRPr="00BF7F4C" w:rsidRDefault="00BA7315" w:rsidP="00BA7315">
            <w:pPr>
              <w:spacing w:line="240" w:lineRule="atLeast"/>
              <w:ind w:left="-108" w:hanging="43"/>
              <w:jc w:val="right"/>
              <w:rPr>
                <w:rFonts w:cs="Times New Roman"/>
                <w:color w:val="000000"/>
                <w:sz w:val="20"/>
              </w:rPr>
            </w:pPr>
          </w:p>
        </w:tc>
        <w:tc>
          <w:tcPr>
            <w:tcW w:w="181" w:type="dxa"/>
            <w:tcBorders>
              <w:top w:val="nil"/>
              <w:left w:val="nil"/>
              <w:right w:val="nil"/>
            </w:tcBorders>
            <w:vAlign w:val="bottom"/>
          </w:tcPr>
          <w:p w14:paraId="4B23A697" w14:textId="77777777" w:rsidR="00BA7315" w:rsidRPr="00BF7F4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93" w:type="dxa"/>
            <w:tcBorders>
              <w:top w:val="single" w:sz="4" w:space="0" w:color="auto"/>
              <w:left w:val="nil"/>
              <w:right w:val="nil"/>
            </w:tcBorders>
            <w:vAlign w:val="bottom"/>
          </w:tcPr>
          <w:p w14:paraId="31BADBCD" w14:textId="77777777" w:rsidR="00BA7315" w:rsidRPr="00BF7F4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right"/>
              <w:rPr>
                <w:rFonts w:cs="Times New Roman"/>
                <w:b/>
                <w:bCs/>
                <w:color w:val="000000"/>
                <w:sz w:val="20"/>
                <w:lang w:val="en-US" w:bidi="th-TH"/>
              </w:rPr>
            </w:pPr>
          </w:p>
        </w:tc>
        <w:tc>
          <w:tcPr>
            <w:tcW w:w="183" w:type="dxa"/>
            <w:tcBorders>
              <w:top w:val="nil"/>
              <w:left w:val="nil"/>
              <w:right w:val="nil"/>
            </w:tcBorders>
            <w:vAlign w:val="bottom"/>
          </w:tcPr>
          <w:p w14:paraId="688F255B" w14:textId="77777777" w:rsidR="00BA7315" w:rsidRPr="00BF7F4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87" w:type="dxa"/>
            <w:tcBorders>
              <w:top w:val="single" w:sz="4" w:space="0" w:color="auto"/>
              <w:left w:val="nil"/>
              <w:right w:val="nil"/>
            </w:tcBorders>
            <w:vAlign w:val="bottom"/>
          </w:tcPr>
          <w:p w14:paraId="569904C0" w14:textId="77777777" w:rsidR="00BA7315" w:rsidRPr="00BF7F4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lang w:val="en-US" w:bidi="th-TH"/>
              </w:rPr>
            </w:pPr>
          </w:p>
        </w:tc>
        <w:tc>
          <w:tcPr>
            <w:tcW w:w="180" w:type="dxa"/>
            <w:tcBorders>
              <w:top w:val="nil"/>
              <w:left w:val="nil"/>
              <w:right w:val="nil"/>
            </w:tcBorders>
            <w:vAlign w:val="bottom"/>
          </w:tcPr>
          <w:p w14:paraId="47581AC8" w14:textId="77777777" w:rsidR="00BA7315" w:rsidRPr="00BF7F4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92" w:type="dxa"/>
            <w:tcBorders>
              <w:top w:val="single" w:sz="4" w:space="0" w:color="auto"/>
              <w:left w:val="nil"/>
              <w:right w:val="nil"/>
            </w:tcBorders>
            <w:vAlign w:val="bottom"/>
          </w:tcPr>
          <w:p w14:paraId="1A084D1D" w14:textId="77777777" w:rsidR="00BA7315" w:rsidRPr="00BF7F4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0" w:type="dxa"/>
            <w:tcBorders>
              <w:top w:val="nil"/>
              <w:left w:val="nil"/>
              <w:right w:val="nil"/>
            </w:tcBorders>
            <w:vAlign w:val="bottom"/>
          </w:tcPr>
          <w:p w14:paraId="4B831EF0" w14:textId="77777777" w:rsidR="00BA7315" w:rsidRPr="00BF7F4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88" w:type="dxa"/>
            <w:tcBorders>
              <w:top w:val="single" w:sz="4" w:space="0" w:color="auto"/>
              <w:left w:val="nil"/>
              <w:right w:val="nil"/>
            </w:tcBorders>
            <w:vAlign w:val="bottom"/>
          </w:tcPr>
          <w:p w14:paraId="0046A905" w14:textId="77777777" w:rsidR="00BA7315" w:rsidRPr="00BF7F4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0" w:type="dxa"/>
            <w:tcBorders>
              <w:top w:val="nil"/>
              <w:left w:val="nil"/>
              <w:right w:val="nil"/>
            </w:tcBorders>
            <w:vAlign w:val="bottom"/>
          </w:tcPr>
          <w:p w14:paraId="31CED166" w14:textId="77777777" w:rsidR="00BA7315" w:rsidRPr="00BF7F4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90" w:type="dxa"/>
            <w:tcBorders>
              <w:top w:val="single" w:sz="4" w:space="0" w:color="auto"/>
              <w:left w:val="nil"/>
              <w:right w:val="nil"/>
            </w:tcBorders>
            <w:vAlign w:val="bottom"/>
          </w:tcPr>
          <w:p w14:paraId="664412D1" w14:textId="77777777" w:rsidR="00BA7315" w:rsidRPr="00BF7F4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3" w:type="dxa"/>
            <w:tcBorders>
              <w:top w:val="nil"/>
              <w:left w:val="nil"/>
              <w:right w:val="nil"/>
            </w:tcBorders>
            <w:vAlign w:val="bottom"/>
          </w:tcPr>
          <w:p w14:paraId="5C92BF34" w14:textId="77777777" w:rsidR="00BA7315" w:rsidRPr="00BF7F4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87" w:type="dxa"/>
            <w:tcBorders>
              <w:top w:val="single" w:sz="4" w:space="0" w:color="auto"/>
              <w:left w:val="nil"/>
              <w:right w:val="nil"/>
            </w:tcBorders>
            <w:vAlign w:val="bottom"/>
          </w:tcPr>
          <w:p w14:paraId="04BE2195" w14:textId="77777777" w:rsidR="00BA7315" w:rsidRPr="00BF7F4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0" w:type="dxa"/>
          </w:tcPr>
          <w:p w14:paraId="0D1B15FE" w14:textId="77777777" w:rsidR="00BA7315" w:rsidRPr="00BF7F4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90" w:type="dxa"/>
            <w:tcBorders>
              <w:top w:val="single" w:sz="4" w:space="0" w:color="auto"/>
            </w:tcBorders>
            <w:vAlign w:val="bottom"/>
          </w:tcPr>
          <w:p w14:paraId="632761FA" w14:textId="77777777" w:rsidR="00BA7315" w:rsidRPr="00BF7F4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0" w:type="dxa"/>
            <w:vAlign w:val="bottom"/>
          </w:tcPr>
          <w:p w14:paraId="78E69034" w14:textId="77777777" w:rsidR="00BA7315" w:rsidRPr="00BF7F4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080" w:type="dxa"/>
            <w:gridSpan w:val="2"/>
            <w:tcBorders>
              <w:top w:val="single" w:sz="4" w:space="0" w:color="auto"/>
            </w:tcBorders>
            <w:vAlign w:val="bottom"/>
          </w:tcPr>
          <w:p w14:paraId="403719AB" w14:textId="77777777" w:rsidR="00BA7315" w:rsidRPr="00BF7F4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r>
      <w:tr w:rsidR="00BA7315" w:rsidRPr="00151F38" w14:paraId="5DA6FADB" w14:textId="77777777" w:rsidTr="00BC46E2">
        <w:trPr>
          <w:cantSplit/>
          <w:trHeight w:val="182"/>
        </w:trPr>
        <w:tc>
          <w:tcPr>
            <w:tcW w:w="2801" w:type="dxa"/>
            <w:vAlign w:val="bottom"/>
          </w:tcPr>
          <w:p w14:paraId="6FC7AECB" w14:textId="3AE45FA9" w:rsidR="00BA7315" w:rsidRPr="00BF7F4C" w:rsidRDefault="00BA7315" w:rsidP="00BA7315">
            <w:pPr>
              <w:shd w:val="clear" w:color="auto" w:fill="FFFFFF"/>
              <w:spacing w:line="240" w:lineRule="atLeast"/>
              <w:ind w:left="-75" w:right="-165"/>
              <w:rPr>
                <w:rFonts w:cs="Times New Roman"/>
                <w:sz w:val="20"/>
              </w:rPr>
            </w:pPr>
            <w:r w:rsidRPr="00BF7F4C">
              <w:rPr>
                <w:rFonts w:cs="Times New Roman"/>
                <w:sz w:val="20"/>
              </w:rPr>
              <w:t>Segment profit</w:t>
            </w:r>
            <w:r>
              <w:rPr>
                <w:rFonts w:cs="Times New Roman"/>
                <w:sz w:val="20"/>
              </w:rPr>
              <w:t xml:space="preserve"> before tax expense</w:t>
            </w:r>
          </w:p>
        </w:tc>
        <w:tc>
          <w:tcPr>
            <w:tcW w:w="989" w:type="dxa"/>
            <w:tcBorders>
              <w:left w:val="nil"/>
              <w:right w:val="nil"/>
            </w:tcBorders>
          </w:tcPr>
          <w:p w14:paraId="6A48195A" w14:textId="1CA00E09" w:rsidR="00BA7315" w:rsidRPr="007123E4" w:rsidRDefault="005A3F80"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r w:rsidRPr="005A3F80">
              <w:rPr>
                <w:rFonts w:cs="Times New Roman"/>
                <w:color w:val="000000"/>
                <w:sz w:val="20"/>
                <w:szCs w:val="18"/>
                <w:lang w:val="en-US" w:bidi="th-TH"/>
              </w:rPr>
              <w:t>114,549</w:t>
            </w:r>
          </w:p>
        </w:tc>
        <w:tc>
          <w:tcPr>
            <w:tcW w:w="180" w:type="dxa"/>
            <w:tcBorders>
              <w:left w:val="nil"/>
              <w:right w:val="nil"/>
            </w:tcBorders>
          </w:tcPr>
          <w:p w14:paraId="6B0192DF" w14:textId="77777777" w:rsidR="00BA7315" w:rsidRPr="00A26B3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987" w:type="dxa"/>
            <w:tcBorders>
              <w:left w:val="nil"/>
              <w:right w:val="nil"/>
            </w:tcBorders>
          </w:tcPr>
          <w:p w14:paraId="74F4491C" w14:textId="7D34A56D" w:rsidR="00BA7315" w:rsidRPr="00A26B3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r w:rsidRPr="003A5BE4">
              <w:rPr>
                <w:rFonts w:cs="Times New Roman"/>
                <w:color w:val="000000"/>
                <w:sz w:val="20"/>
                <w:szCs w:val="18"/>
                <w:lang w:val="en-US" w:bidi="th-TH"/>
              </w:rPr>
              <w:t>111,385</w:t>
            </w:r>
          </w:p>
        </w:tc>
        <w:tc>
          <w:tcPr>
            <w:tcW w:w="181" w:type="dxa"/>
            <w:tcBorders>
              <w:left w:val="nil"/>
              <w:right w:val="nil"/>
            </w:tcBorders>
          </w:tcPr>
          <w:p w14:paraId="5AA5B799" w14:textId="77777777" w:rsidR="00BA7315" w:rsidRPr="00A26B3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993" w:type="dxa"/>
            <w:tcBorders>
              <w:left w:val="nil"/>
              <w:right w:val="nil"/>
            </w:tcBorders>
          </w:tcPr>
          <w:p w14:paraId="55CC64A9" w14:textId="0586754D" w:rsidR="00BA7315" w:rsidRPr="00A26B3C" w:rsidRDefault="00BA7315" w:rsidP="00BA7315">
            <w:pPr>
              <w:spacing w:line="240" w:lineRule="atLeast"/>
              <w:ind w:right="10"/>
              <w:jc w:val="right"/>
              <w:rPr>
                <w:rFonts w:cs="Times New Roman"/>
                <w:color w:val="000000"/>
                <w:sz w:val="20"/>
                <w:lang w:val="en-US" w:bidi="th-TH"/>
              </w:rPr>
            </w:pPr>
            <w:r w:rsidRPr="003A0158">
              <w:rPr>
                <w:rFonts w:cs="Times New Roman"/>
                <w:color w:val="000000"/>
                <w:sz w:val="20"/>
                <w:szCs w:val="18"/>
                <w:lang w:val="en-US" w:bidi="th-TH"/>
              </w:rPr>
              <w:t>1</w:t>
            </w:r>
            <w:r>
              <w:rPr>
                <w:rFonts w:cs="Times New Roman"/>
                <w:color w:val="000000"/>
                <w:sz w:val="20"/>
                <w:szCs w:val="18"/>
                <w:lang w:val="en-US" w:bidi="th-TH"/>
              </w:rPr>
              <w:t>59</w:t>
            </w:r>
            <w:r w:rsidRPr="003A0158">
              <w:rPr>
                <w:rFonts w:cs="Times New Roman"/>
                <w:color w:val="000000"/>
                <w:sz w:val="20"/>
                <w:szCs w:val="18"/>
                <w:lang w:val="en-US" w:bidi="th-TH"/>
              </w:rPr>
              <w:t>,</w:t>
            </w:r>
            <w:r>
              <w:rPr>
                <w:rFonts w:cs="Times New Roman"/>
                <w:color w:val="000000"/>
                <w:sz w:val="20"/>
                <w:szCs w:val="18"/>
                <w:lang w:val="en-US" w:bidi="th-TH"/>
              </w:rPr>
              <w:t>242</w:t>
            </w:r>
          </w:p>
        </w:tc>
        <w:tc>
          <w:tcPr>
            <w:tcW w:w="183" w:type="dxa"/>
            <w:tcBorders>
              <w:left w:val="nil"/>
              <w:right w:val="nil"/>
            </w:tcBorders>
          </w:tcPr>
          <w:p w14:paraId="1D3E94DE" w14:textId="77777777" w:rsidR="00BA7315" w:rsidRPr="00A26B3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987" w:type="dxa"/>
            <w:tcBorders>
              <w:left w:val="nil"/>
              <w:right w:val="nil"/>
            </w:tcBorders>
          </w:tcPr>
          <w:p w14:paraId="6525B056" w14:textId="543EA0EC" w:rsidR="00BA7315" w:rsidRPr="00A26B3C" w:rsidRDefault="00BA7315" w:rsidP="00BA7315">
            <w:pPr>
              <w:spacing w:line="240" w:lineRule="atLeast"/>
              <w:ind w:left="-108" w:hanging="43"/>
              <w:jc w:val="right"/>
              <w:rPr>
                <w:rFonts w:cs="Times New Roman"/>
                <w:color w:val="000000"/>
                <w:sz w:val="20"/>
                <w:lang w:val="en-US" w:bidi="th-TH"/>
              </w:rPr>
            </w:pPr>
            <w:r w:rsidRPr="003A0158">
              <w:rPr>
                <w:rFonts w:cs="Times New Roman"/>
                <w:color w:val="000000"/>
                <w:sz w:val="20"/>
                <w:szCs w:val="18"/>
                <w:lang w:val="en-US" w:bidi="th-TH"/>
              </w:rPr>
              <w:t>128,589</w:t>
            </w:r>
          </w:p>
        </w:tc>
        <w:tc>
          <w:tcPr>
            <w:tcW w:w="180" w:type="dxa"/>
            <w:tcBorders>
              <w:left w:val="nil"/>
              <w:right w:val="nil"/>
            </w:tcBorders>
            <w:vAlign w:val="bottom"/>
          </w:tcPr>
          <w:p w14:paraId="71EAB6E5" w14:textId="77777777" w:rsidR="00BA7315" w:rsidRPr="00A26B3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992" w:type="dxa"/>
            <w:tcBorders>
              <w:left w:val="nil"/>
              <w:right w:val="nil"/>
            </w:tcBorders>
            <w:vAlign w:val="bottom"/>
          </w:tcPr>
          <w:p w14:paraId="54775F5C" w14:textId="1C332C68" w:rsidR="00BA7315" w:rsidRPr="00A26B3C" w:rsidRDefault="00614107"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heme="minorBidi"/>
                <w:color w:val="000000"/>
                <w:sz w:val="20"/>
                <w:cs/>
                <w:lang w:val="en-US" w:bidi="th-TH"/>
              </w:rPr>
            </w:pPr>
            <w:r w:rsidRPr="00614107">
              <w:rPr>
                <w:rFonts w:cstheme="minorBidi"/>
                <w:color w:val="000000"/>
                <w:sz w:val="20"/>
                <w:lang w:val="en-US" w:bidi="th-TH"/>
              </w:rPr>
              <w:t>273,791</w:t>
            </w:r>
          </w:p>
        </w:tc>
        <w:tc>
          <w:tcPr>
            <w:tcW w:w="180" w:type="dxa"/>
            <w:tcBorders>
              <w:left w:val="nil"/>
              <w:right w:val="nil"/>
            </w:tcBorders>
            <w:vAlign w:val="bottom"/>
          </w:tcPr>
          <w:p w14:paraId="0292231E" w14:textId="77777777" w:rsidR="00BA7315" w:rsidRPr="00A26B3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988" w:type="dxa"/>
            <w:tcBorders>
              <w:left w:val="nil"/>
              <w:right w:val="nil"/>
            </w:tcBorders>
            <w:vAlign w:val="bottom"/>
          </w:tcPr>
          <w:p w14:paraId="3B59EF72" w14:textId="15AA3F5E" w:rsidR="00BA7315" w:rsidRPr="00A26B3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r w:rsidRPr="003A0158">
              <w:rPr>
                <w:rFonts w:cstheme="minorBidi"/>
                <w:color w:val="000000"/>
                <w:sz w:val="20"/>
                <w:lang w:val="en-US" w:bidi="th-TH"/>
              </w:rPr>
              <w:t>239,974</w:t>
            </w:r>
          </w:p>
        </w:tc>
        <w:tc>
          <w:tcPr>
            <w:tcW w:w="180" w:type="dxa"/>
            <w:tcBorders>
              <w:left w:val="nil"/>
              <w:right w:val="nil"/>
            </w:tcBorders>
            <w:vAlign w:val="bottom"/>
          </w:tcPr>
          <w:p w14:paraId="0443AF14" w14:textId="77777777" w:rsidR="00BA7315" w:rsidRPr="00A26B3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990" w:type="dxa"/>
            <w:tcBorders>
              <w:left w:val="nil"/>
              <w:right w:val="nil"/>
            </w:tcBorders>
            <w:vAlign w:val="bottom"/>
          </w:tcPr>
          <w:p w14:paraId="33A04166" w14:textId="3BCE1980" w:rsidR="00BA7315" w:rsidRPr="00A26B3C" w:rsidRDefault="00A24899"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r w:rsidRPr="00A24899">
              <w:rPr>
                <w:rFonts w:cs="Times New Roman"/>
                <w:color w:val="000000"/>
                <w:sz w:val="20"/>
                <w:lang w:val="en-US" w:bidi="th-TH"/>
              </w:rPr>
              <w:t>2,137</w:t>
            </w:r>
          </w:p>
        </w:tc>
        <w:tc>
          <w:tcPr>
            <w:tcW w:w="183" w:type="dxa"/>
            <w:tcBorders>
              <w:left w:val="nil"/>
              <w:right w:val="nil"/>
            </w:tcBorders>
            <w:vAlign w:val="bottom"/>
          </w:tcPr>
          <w:p w14:paraId="25F9A333" w14:textId="77777777" w:rsidR="00BA7315" w:rsidRPr="00A26B3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p>
        </w:tc>
        <w:tc>
          <w:tcPr>
            <w:tcW w:w="987" w:type="dxa"/>
            <w:tcBorders>
              <w:left w:val="nil"/>
              <w:right w:val="nil"/>
            </w:tcBorders>
            <w:vAlign w:val="bottom"/>
          </w:tcPr>
          <w:p w14:paraId="74F69764" w14:textId="3225030E" w:rsidR="00BA7315" w:rsidRPr="00A26B3C" w:rsidRDefault="00BA7315" w:rsidP="00BA7315">
            <w:pPr>
              <w:spacing w:line="240" w:lineRule="atLeast"/>
              <w:jc w:val="right"/>
              <w:rPr>
                <w:rFonts w:cs="Times New Roman"/>
                <w:color w:val="000000"/>
                <w:sz w:val="20"/>
                <w:lang w:val="en-US" w:bidi="th-TH"/>
              </w:rPr>
            </w:pPr>
            <w:r w:rsidRPr="003A0158">
              <w:rPr>
                <w:rFonts w:cs="Times New Roman"/>
                <w:color w:val="000000"/>
                <w:sz w:val="20"/>
                <w:lang w:val="en-US" w:bidi="th-TH"/>
              </w:rPr>
              <w:t>4,763</w:t>
            </w:r>
          </w:p>
        </w:tc>
        <w:tc>
          <w:tcPr>
            <w:tcW w:w="180" w:type="dxa"/>
            <w:vAlign w:val="bottom"/>
          </w:tcPr>
          <w:p w14:paraId="331ADC8D" w14:textId="77777777" w:rsidR="00BA7315" w:rsidRPr="00A26B3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p>
        </w:tc>
        <w:tc>
          <w:tcPr>
            <w:tcW w:w="990" w:type="dxa"/>
            <w:vAlign w:val="bottom"/>
          </w:tcPr>
          <w:p w14:paraId="288BE591" w14:textId="0A0EBE9E" w:rsidR="00BA7315" w:rsidRPr="00A26B3C" w:rsidRDefault="00BA7315" w:rsidP="00BA7315">
            <w:pPr>
              <w:spacing w:line="240" w:lineRule="atLeast"/>
              <w:jc w:val="right"/>
              <w:rPr>
                <w:color w:val="000000"/>
                <w:sz w:val="20"/>
                <w:lang w:val="en-US" w:bidi="th-TH"/>
              </w:rPr>
            </w:pPr>
            <w:r w:rsidRPr="003A0158">
              <w:rPr>
                <w:color w:val="000000"/>
                <w:sz w:val="20"/>
                <w:szCs w:val="25"/>
                <w:lang w:val="en-US" w:bidi="th-TH"/>
              </w:rPr>
              <w:t>2</w:t>
            </w:r>
            <w:r>
              <w:rPr>
                <w:color w:val="000000"/>
                <w:sz w:val="20"/>
                <w:szCs w:val="25"/>
                <w:lang w:val="en-US" w:bidi="th-TH"/>
              </w:rPr>
              <w:t>75,928</w:t>
            </w:r>
          </w:p>
        </w:tc>
        <w:tc>
          <w:tcPr>
            <w:tcW w:w="180" w:type="dxa"/>
            <w:vAlign w:val="bottom"/>
          </w:tcPr>
          <w:p w14:paraId="19F2A513" w14:textId="77777777" w:rsidR="00BA7315" w:rsidRPr="00A26B3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1080" w:type="dxa"/>
            <w:gridSpan w:val="2"/>
            <w:vAlign w:val="bottom"/>
          </w:tcPr>
          <w:p w14:paraId="0CB382A0" w14:textId="6C9C3B96" w:rsidR="00BA7315" w:rsidRPr="00A26B3C" w:rsidRDefault="00BA7315" w:rsidP="00BA731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color w:val="000000"/>
                <w:sz w:val="20"/>
                <w:lang w:val="en-US" w:bidi="th-TH"/>
              </w:rPr>
            </w:pPr>
            <w:r w:rsidRPr="003A0158">
              <w:rPr>
                <w:color w:val="000000"/>
                <w:sz w:val="20"/>
                <w:szCs w:val="25"/>
                <w:lang w:val="en-US" w:bidi="th-TH"/>
              </w:rPr>
              <w:t>244,737</w:t>
            </w:r>
          </w:p>
        </w:tc>
      </w:tr>
      <w:tr w:rsidR="00BA7315" w:rsidRPr="00643BFE" w14:paraId="56EE7118" w14:textId="77777777" w:rsidTr="00BC46E2">
        <w:trPr>
          <w:cantSplit/>
          <w:trHeight w:val="80"/>
        </w:trPr>
        <w:tc>
          <w:tcPr>
            <w:tcW w:w="2801" w:type="dxa"/>
            <w:vAlign w:val="bottom"/>
          </w:tcPr>
          <w:p w14:paraId="7A2AE276" w14:textId="7C3CFE0C" w:rsidR="00BA7315" w:rsidRPr="00BF7F4C" w:rsidRDefault="00BA7315" w:rsidP="00BA7315">
            <w:pPr>
              <w:shd w:val="clear" w:color="auto" w:fill="FFFFFF"/>
              <w:spacing w:line="240" w:lineRule="atLeast"/>
              <w:ind w:left="110" w:right="-81" w:hanging="180"/>
              <w:rPr>
                <w:rFonts w:cs="Times New Roman"/>
                <w:b/>
                <w:bCs/>
                <w:i/>
                <w:iCs/>
                <w:sz w:val="20"/>
              </w:rPr>
            </w:pPr>
            <w:r w:rsidRPr="00A75E02">
              <w:rPr>
                <w:rFonts w:cs="Times New Roman"/>
                <w:b/>
                <w:bCs/>
                <w:sz w:val="20"/>
              </w:rPr>
              <w:t>Total profit</w:t>
            </w:r>
            <w:r>
              <w:rPr>
                <w:rFonts w:cs="Times New Roman"/>
                <w:b/>
                <w:bCs/>
                <w:sz w:val="20"/>
              </w:rPr>
              <w:t xml:space="preserve"> for the period</w:t>
            </w:r>
            <w:r>
              <w:rPr>
                <w:rFonts w:cs="Times New Roman"/>
                <w:b/>
                <w:bCs/>
                <w:sz w:val="20"/>
              </w:rPr>
              <w:br/>
            </w:r>
            <w:r w:rsidRPr="00A75E02">
              <w:rPr>
                <w:rFonts w:cs="Times New Roman"/>
                <w:b/>
                <w:bCs/>
                <w:sz w:val="20"/>
              </w:rPr>
              <w:t>before tax expense</w:t>
            </w:r>
          </w:p>
        </w:tc>
        <w:tc>
          <w:tcPr>
            <w:tcW w:w="989" w:type="dxa"/>
            <w:vAlign w:val="bottom"/>
          </w:tcPr>
          <w:p w14:paraId="5A3EB8A9" w14:textId="77777777" w:rsidR="00BA7315" w:rsidRPr="00A26B3C" w:rsidRDefault="00BA7315" w:rsidP="00BA7315">
            <w:pPr>
              <w:pStyle w:val="acctmergecolhdg"/>
              <w:spacing w:line="240" w:lineRule="atLeast"/>
              <w:rPr>
                <w:rFonts w:cs="Times New Roman"/>
                <w:b w:val="0"/>
                <w:bCs/>
                <w:sz w:val="20"/>
                <w:lang w:val="en-US" w:bidi="th-TH"/>
              </w:rPr>
            </w:pPr>
          </w:p>
        </w:tc>
        <w:tc>
          <w:tcPr>
            <w:tcW w:w="180" w:type="dxa"/>
            <w:vAlign w:val="bottom"/>
          </w:tcPr>
          <w:p w14:paraId="333F0589" w14:textId="77777777" w:rsidR="00BA7315" w:rsidRPr="00A26B3C" w:rsidRDefault="00BA7315" w:rsidP="00BA7315">
            <w:pPr>
              <w:pStyle w:val="acctmergecolhdg"/>
              <w:spacing w:line="240" w:lineRule="atLeast"/>
              <w:rPr>
                <w:rFonts w:cs="Times New Roman"/>
                <w:b w:val="0"/>
                <w:bCs/>
                <w:sz w:val="20"/>
              </w:rPr>
            </w:pPr>
          </w:p>
        </w:tc>
        <w:tc>
          <w:tcPr>
            <w:tcW w:w="987" w:type="dxa"/>
            <w:vAlign w:val="bottom"/>
          </w:tcPr>
          <w:p w14:paraId="13C41FF4" w14:textId="77777777" w:rsidR="00BA7315" w:rsidRPr="00A26B3C" w:rsidRDefault="00BA7315" w:rsidP="00BA7315">
            <w:pPr>
              <w:pStyle w:val="acctmergecolhdg"/>
              <w:spacing w:line="240" w:lineRule="atLeast"/>
              <w:rPr>
                <w:rFonts w:cs="Times New Roman"/>
                <w:b w:val="0"/>
                <w:bCs/>
                <w:sz w:val="20"/>
              </w:rPr>
            </w:pPr>
          </w:p>
        </w:tc>
        <w:tc>
          <w:tcPr>
            <w:tcW w:w="181" w:type="dxa"/>
            <w:vAlign w:val="bottom"/>
          </w:tcPr>
          <w:p w14:paraId="660A9C8B" w14:textId="77777777" w:rsidR="00BA7315" w:rsidRPr="00A26B3C" w:rsidRDefault="00BA7315" w:rsidP="00BA7315">
            <w:pPr>
              <w:pStyle w:val="acctmergecolhdg"/>
              <w:spacing w:line="240" w:lineRule="atLeast"/>
              <w:rPr>
                <w:rFonts w:cs="Times New Roman"/>
                <w:b w:val="0"/>
                <w:bCs/>
                <w:sz w:val="20"/>
              </w:rPr>
            </w:pPr>
          </w:p>
        </w:tc>
        <w:tc>
          <w:tcPr>
            <w:tcW w:w="993" w:type="dxa"/>
            <w:vAlign w:val="bottom"/>
          </w:tcPr>
          <w:p w14:paraId="40247695" w14:textId="77777777" w:rsidR="00BA7315" w:rsidRPr="00A26B3C" w:rsidRDefault="00BA7315" w:rsidP="00BA7315">
            <w:pPr>
              <w:pStyle w:val="acctmergecolhdg"/>
              <w:spacing w:line="240" w:lineRule="atLeast"/>
              <w:ind w:right="10"/>
              <w:rPr>
                <w:rFonts w:cs="Times New Roman"/>
                <w:b w:val="0"/>
                <w:bCs/>
                <w:sz w:val="20"/>
                <w:lang w:val="en-US" w:bidi="th-TH"/>
              </w:rPr>
            </w:pPr>
          </w:p>
        </w:tc>
        <w:tc>
          <w:tcPr>
            <w:tcW w:w="183" w:type="dxa"/>
            <w:vAlign w:val="bottom"/>
          </w:tcPr>
          <w:p w14:paraId="51E61628" w14:textId="77777777" w:rsidR="00BA7315" w:rsidRPr="00A26B3C" w:rsidRDefault="00BA7315" w:rsidP="00BA7315">
            <w:pPr>
              <w:pStyle w:val="acctmergecolhdg"/>
              <w:spacing w:line="240" w:lineRule="atLeast"/>
              <w:rPr>
                <w:rFonts w:cs="Times New Roman"/>
                <w:b w:val="0"/>
                <w:bCs/>
                <w:sz w:val="20"/>
              </w:rPr>
            </w:pPr>
          </w:p>
        </w:tc>
        <w:tc>
          <w:tcPr>
            <w:tcW w:w="987" w:type="dxa"/>
            <w:vAlign w:val="bottom"/>
          </w:tcPr>
          <w:p w14:paraId="02ECE92E" w14:textId="77777777" w:rsidR="00BA7315" w:rsidRPr="00A26B3C" w:rsidRDefault="00BA7315" w:rsidP="00BA7315">
            <w:pPr>
              <w:spacing w:line="240" w:lineRule="atLeast"/>
              <w:ind w:left="-108" w:hanging="43"/>
              <w:jc w:val="right"/>
              <w:rPr>
                <w:rFonts w:cs="Times New Roman"/>
                <w:color w:val="000000"/>
                <w:sz w:val="20"/>
              </w:rPr>
            </w:pPr>
          </w:p>
        </w:tc>
        <w:tc>
          <w:tcPr>
            <w:tcW w:w="180" w:type="dxa"/>
            <w:vAlign w:val="bottom"/>
          </w:tcPr>
          <w:p w14:paraId="55BA4BB9" w14:textId="77777777" w:rsidR="00BA7315" w:rsidRPr="00A26B3C" w:rsidRDefault="00BA7315" w:rsidP="00BA7315">
            <w:pPr>
              <w:pStyle w:val="acctmergecolhdg"/>
              <w:spacing w:line="240" w:lineRule="atLeast"/>
              <w:rPr>
                <w:rFonts w:cs="Times New Roman"/>
                <w:b w:val="0"/>
                <w:bCs/>
                <w:sz w:val="20"/>
              </w:rPr>
            </w:pPr>
          </w:p>
        </w:tc>
        <w:tc>
          <w:tcPr>
            <w:tcW w:w="992" w:type="dxa"/>
            <w:vAlign w:val="bottom"/>
          </w:tcPr>
          <w:p w14:paraId="66F7D305" w14:textId="77777777" w:rsidR="00BA7315" w:rsidRPr="00A26B3C" w:rsidRDefault="00BA7315" w:rsidP="00BA7315">
            <w:pPr>
              <w:pStyle w:val="acctmergecolhdg"/>
              <w:spacing w:line="240" w:lineRule="atLeast"/>
              <w:rPr>
                <w:rFonts w:cs="Times New Roman"/>
                <w:b w:val="0"/>
                <w:bCs/>
                <w:sz w:val="20"/>
                <w:lang w:val="en-US" w:bidi="th-TH"/>
              </w:rPr>
            </w:pPr>
          </w:p>
        </w:tc>
        <w:tc>
          <w:tcPr>
            <w:tcW w:w="180" w:type="dxa"/>
            <w:vAlign w:val="bottom"/>
          </w:tcPr>
          <w:p w14:paraId="4C675D5A" w14:textId="77777777" w:rsidR="00BA7315" w:rsidRPr="00A26B3C" w:rsidRDefault="00BA7315" w:rsidP="00BA7315">
            <w:pPr>
              <w:pStyle w:val="acctmergecolhdg"/>
              <w:spacing w:line="240" w:lineRule="atLeast"/>
              <w:rPr>
                <w:rFonts w:cs="Times New Roman"/>
                <w:b w:val="0"/>
                <w:bCs/>
                <w:sz w:val="20"/>
              </w:rPr>
            </w:pPr>
          </w:p>
        </w:tc>
        <w:tc>
          <w:tcPr>
            <w:tcW w:w="988" w:type="dxa"/>
            <w:vAlign w:val="bottom"/>
          </w:tcPr>
          <w:p w14:paraId="34752D2C" w14:textId="77777777" w:rsidR="00BA7315" w:rsidRPr="00A26B3C" w:rsidRDefault="00BA7315" w:rsidP="00BA7315">
            <w:pPr>
              <w:pStyle w:val="acctmergecolhdg"/>
              <w:spacing w:line="240" w:lineRule="atLeast"/>
              <w:rPr>
                <w:rFonts w:cs="Times New Roman"/>
                <w:b w:val="0"/>
                <w:bCs/>
                <w:sz w:val="20"/>
              </w:rPr>
            </w:pPr>
          </w:p>
        </w:tc>
        <w:tc>
          <w:tcPr>
            <w:tcW w:w="180" w:type="dxa"/>
            <w:vAlign w:val="bottom"/>
          </w:tcPr>
          <w:p w14:paraId="0E52C4E8" w14:textId="77777777" w:rsidR="00BA7315" w:rsidRPr="00A26B3C" w:rsidRDefault="00BA7315" w:rsidP="00BA7315">
            <w:pPr>
              <w:pStyle w:val="acctmergecolhdg"/>
              <w:spacing w:line="240" w:lineRule="atLeast"/>
              <w:rPr>
                <w:rFonts w:cs="Times New Roman"/>
                <w:b w:val="0"/>
                <w:bCs/>
                <w:sz w:val="20"/>
              </w:rPr>
            </w:pPr>
          </w:p>
        </w:tc>
        <w:tc>
          <w:tcPr>
            <w:tcW w:w="990" w:type="dxa"/>
            <w:vAlign w:val="bottom"/>
          </w:tcPr>
          <w:p w14:paraId="1858BC8B" w14:textId="77777777" w:rsidR="00BA7315" w:rsidRPr="00A26B3C" w:rsidRDefault="00BA7315" w:rsidP="00BA7315">
            <w:pPr>
              <w:pStyle w:val="acctmergecolhdg"/>
              <w:spacing w:line="240" w:lineRule="atLeast"/>
              <w:rPr>
                <w:rFonts w:cs="Times New Roman"/>
                <w:b w:val="0"/>
                <w:bCs/>
                <w:sz w:val="20"/>
                <w:lang w:val="en-US" w:bidi="th-TH"/>
              </w:rPr>
            </w:pPr>
          </w:p>
        </w:tc>
        <w:tc>
          <w:tcPr>
            <w:tcW w:w="183" w:type="dxa"/>
            <w:vAlign w:val="bottom"/>
          </w:tcPr>
          <w:p w14:paraId="1F45E62F" w14:textId="77777777" w:rsidR="00BA7315" w:rsidRPr="00A26B3C" w:rsidRDefault="00BA7315" w:rsidP="00BA7315">
            <w:pPr>
              <w:pStyle w:val="acctmergecolhdg"/>
              <w:spacing w:line="240" w:lineRule="atLeast"/>
              <w:rPr>
                <w:rFonts w:cs="Times New Roman"/>
                <w:b w:val="0"/>
                <w:bCs/>
                <w:sz w:val="20"/>
              </w:rPr>
            </w:pPr>
          </w:p>
        </w:tc>
        <w:tc>
          <w:tcPr>
            <w:tcW w:w="987" w:type="dxa"/>
            <w:vAlign w:val="bottom"/>
          </w:tcPr>
          <w:p w14:paraId="579C49B4" w14:textId="77777777" w:rsidR="00BA7315" w:rsidRPr="00A26B3C" w:rsidRDefault="00BA7315" w:rsidP="00BA7315">
            <w:pPr>
              <w:pStyle w:val="acctmergecolhdg"/>
              <w:spacing w:line="240" w:lineRule="atLeast"/>
              <w:rPr>
                <w:rFonts w:cs="Times New Roman"/>
                <w:b w:val="0"/>
                <w:bCs/>
                <w:sz w:val="20"/>
              </w:rPr>
            </w:pPr>
          </w:p>
        </w:tc>
        <w:tc>
          <w:tcPr>
            <w:tcW w:w="180" w:type="dxa"/>
            <w:vAlign w:val="bottom"/>
          </w:tcPr>
          <w:p w14:paraId="21C453D0" w14:textId="77777777" w:rsidR="00BA7315" w:rsidRPr="00A26B3C" w:rsidRDefault="00BA7315" w:rsidP="00BA7315">
            <w:pPr>
              <w:pStyle w:val="acctfourfigures"/>
              <w:shd w:val="clear" w:color="auto" w:fill="FFFFFF"/>
              <w:spacing w:line="240" w:lineRule="atLeast"/>
              <w:ind w:left="-79" w:right="47"/>
              <w:jc w:val="center"/>
              <w:rPr>
                <w:rFonts w:cs="Times New Roman"/>
                <w:sz w:val="20"/>
              </w:rPr>
            </w:pPr>
          </w:p>
        </w:tc>
        <w:tc>
          <w:tcPr>
            <w:tcW w:w="990" w:type="dxa"/>
            <w:tcBorders>
              <w:top w:val="single" w:sz="4" w:space="0" w:color="auto"/>
              <w:bottom w:val="double" w:sz="4" w:space="0" w:color="auto"/>
            </w:tcBorders>
            <w:vAlign w:val="bottom"/>
          </w:tcPr>
          <w:p w14:paraId="03D008BD" w14:textId="6D2C875D" w:rsidR="00BA7315" w:rsidRPr="00A26B3C" w:rsidRDefault="00BA7315" w:rsidP="00BA7315">
            <w:pPr>
              <w:spacing w:line="240" w:lineRule="atLeast"/>
              <w:jc w:val="right"/>
              <w:rPr>
                <w:rFonts w:cstheme="minorBidi"/>
                <w:b/>
                <w:bCs/>
                <w:color w:val="000000"/>
                <w:sz w:val="20"/>
                <w:cs/>
                <w:lang w:val="en-US" w:bidi="th-TH"/>
              </w:rPr>
            </w:pPr>
            <w:r>
              <w:rPr>
                <w:rFonts w:cstheme="minorBidi"/>
                <w:b/>
                <w:bCs/>
                <w:color w:val="000000"/>
                <w:sz w:val="20"/>
                <w:lang w:val="en-US" w:bidi="th-TH"/>
              </w:rPr>
              <w:t>275,928</w:t>
            </w:r>
          </w:p>
        </w:tc>
        <w:tc>
          <w:tcPr>
            <w:tcW w:w="180" w:type="dxa"/>
            <w:vAlign w:val="bottom"/>
          </w:tcPr>
          <w:p w14:paraId="5EEBFAA6" w14:textId="77777777" w:rsidR="00BA7315" w:rsidRPr="00A26B3C" w:rsidRDefault="00BA7315" w:rsidP="00BA7315">
            <w:pPr>
              <w:spacing w:line="240" w:lineRule="atLeast"/>
              <w:jc w:val="right"/>
              <w:rPr>
                <w:rFonts w:cs="Times New Roman"/>
                <w:b/>
                <w:bCs/>
                <w:color w:val="000000"/>
                <w:sz w:val="20"/>
                <w:lang w:val="en-US" w:bidi="th-TH"/>
              </w:rPr>
            </w:pPr>
          </w:p>
        </w:tc>
        <w:tc>
          <w:tcPr>
            <w:tcW w:w="1080" w:type="dxa"/>
            <w:gridSpan w:val="2"/>
            <w:tcBorders>
              <w:top w:val="single" w:sz="4" w:space="0" w:color="auto"/>
              <w:bottom w:val="double" w:sz="4" w:space="0" w:color="auto"/>
            </w:tcBorders>
            <w:vAlign w:val="bottom"/>
          </w:tcPr>
          <w:p w14:paraId="1DFB90CB" w14:textId="6C43D2D9" w:rsidR="00BA7315" w:rsidRPr="00A26B3C" w:rsidRDefault="00BA7315" w:rsidP="00BA7315">
            <w:pPr>
              <w:spacing w:line="240" w:lineRule="atLeast"/>
              <w:jc w:val="right"/>
              <w:rPr>
                <w:rFonts w:cs="Times New Roman"/>
                <w:b/>
                <w:bCs/>
                <w:color w:val="000000"/>
                <w:sz w:val="20"/>
                <w:lang w:val="en-US" w:bidi="th-TH"/>
              </w:rPr>
            </w:pPr>
            <w:r>
              <w:rPr>
                <w:rFonts w:cstheme="minorBidi"/>
                <w:b/>
                <w:bCs/>
                <w:color w:val="000000"/>
                <w:sz w:val="20"/>
                <w:lang w:val="en-US" w:bidi="th-TH"/>
              </w:rPr>
              <w:t>244,737</w:t>
            </w:r>
          </w:p>
        </w:tc>
      </w:tr>
      <w:tr w:rsidR="00D8552E" w:rsidRPr="00643BFE" w14:paraId="1CA00312" w14:textId="77777777" w:rsidTr="00BC46E2">
        <w:trPr>
          <w:cantSplit/>
          <w:trHeight w:val="80"/>
        </w:trPr>
        <w:tc>
          <w:tcPr>
            <w:tcW w:w="2801" w:type="dxa"/>
            <w:vAlign w:val="bottom"/>
          </w:tcPr>
          <w:p w14:paraId="14758C26" w14:textId="77777777" w:rsidR="00D8552E" w:rsidRPr="00BF7F4C" w:rsidRDefault="00D8552E" w:rsidP="00D8552E">
            <w:pPr>
              <w:shd w:val="clear" w:color="auto" w:fill="FFFFFF"/>
              <w:spacing w:line="240" w:lineRule="atLeast"/>
              <w:ind w:right="-81"/>
              <w:rPr>
                <w:rFonts w:cs="Times New Roman"/>
                <w:b/>
                <w:bCs/>
                <w:i/>
                <w:iCs/>
                <w:sz w:val="20"/>
              </w:rPr>
            </w:pPr>
          </w:p>
        </w:tc>
        <w:tc>
          <w:tcPr>
            <w:tcW w:w="989" w:type="dxa"/>
            <w:vAlign w:val="bottom"/>
          </w:tcPr>
          <w:p w14:paraId="7C8E4CE4" w14:textId="77777777" w:rsidR="00D8552E" w:rsidRPr="00BF7F4C" w:rsidRDefault="00D8552E" w:rsidP="00D8552E">
            <w:pPr>
              <w:pStyle w:val="acctmergecolhdg"/>
              <w:spacing w:line="240" w:lineRule="atLeast"/>
              <w:rPr>
                <w:rFonts w:cs="Times New Roman"/>
                <w:b w:val="0"/>
                <w:bCs/>
                <w:sz w:val="20"/>
                <w:lang w:val="en-US" w:bidi="th-TH"/>
              </w:rPr>
            </w:pPr>
          </w:p>
        </w:tc>
        <w:tc>
          <w:tcPr>
            <w:tcW w:w="180" w:type="dxa"/>
            <w:vAlign w:val="bottom"/>
          </w:tcPr>
          <w:p w14:paraId="7A28C4C8" w14:textId="77777777" w:rsidR="00D8552E" w:rsidRPr="00BF7F4C" w:rsidRDefault="00D8552E" w:rsidP="00D8552E">
            <w:pPr>
              <w:pStyle w:val="acctmergecolhdg"/>
              <w:spacing w:line="240" w:lineRule="atLeast"/>
              <w:rPr>
                <w:rFonts w:cs="Times New Roman"/>
                <w:b w:val="0"/>
                <w:bCs/>
                <w:sz w:val="20"/>
              </w:rPr>
            </w:pPr>
          </w:p>
        </w:tc>
        <w:tc>
          <w:tcPr>
            <w:tcW w:w="987" w:type="dxa"/>
            <w:vAlign w:val="bottom"/>
          </w:tcPr>
          <w:p w14:paraId="09121389" w14:textId="77777777" w:rsidR="00D8552E" w:rsidRPr="00BF7F4C" w:rsidRDefault="00D8552E" w:rsidP="00D8552E">
            <w:pPr>
              <w:pStyle w:val="acctmergecolhdg"/>
              <w:spacing w:line="240" w:lineRule="atLeast"/>
              <w:rPr>
                <w:rFonts w:cs="Times New Roman"/>
                <w:b w:val="0"/>
                <w:bCs/>
                <w:sz w:val="20"/>
              </w:rPr>
            </w:pPr>
          </w:p>
        </w:tc>
        <w:tc>
          <w:tcPr>
            <w:tcW w:w="181" w:type="dxa"/>
            <w:vAlign w:val="bottom"/>
          </w:tcPr>
          <w:p w14:paraId="15843162" w14:textId="77777777" w:rsidR="00D8552E" w:rsidRPr="00BF7F4C" w:rsidRDefault="00D8552E" w:rsidP="00D8552E">
            <w:pPr>
              <w:pStyle w:val="acctmergecolhdg"/>
              <w:spacing w:line="240" w:lineRule="atLeast"/>
              <w:rPr>
                <w:rFonts w:cs="Times New Roman"/>
                <w:b w:val="0"/>
                <w:bCs/>
                <w:sz w:val="20"/>
              </w:rPr>
            </w:pPr>
          </w:p>
        </w:tc>
        <w:tc>
          <w:tcPr>
            <w:tcW w:w="993" w:type="dxa"/>
            <w:vAlign w:val="bottom"/>
          </w:tcPr>
          <w:p w14:paraId="0B674270" w14:textId="77777777" w:rsidR="00D8552E" w:rsidRPr="00BF7F4C" w:rsidRDefault="00D8552E" w:rsidP="006C0D51">
            <w:pPr>
              <w:pStyle w:val="acctmergecolhdg"/>
              <w:spacing w:line="240" w:lineRule="atLeast"/>
              <w:ind w:right="10"/>
              <w:rPr>
                <w:rFonts w:cs="Times New Roman"/>
                <w:b w:val="0"/>
                <w:bCs/>
                <w:sz w:val="20"/>
                <w:lang w:val="en-US" w:bidi="th-TH"/>
              </w:rPr>
            </w:pPr>
          </w:p>
        </w:tc>
        <w:tc>
          <w:tcPr>
            <w:tcW w:w="183" w:type="dxa"/>
            <w:vAlign w:val="bottom"/>
          </w:tcPr>
          <w:p w14:paraId="136C8141" w14:textId="77777777" w:rsidR="00D8552E" w:rsidRPr="00BF7F4C" w:rsidRDefault="00D8552E" w:rsidP="00D8552E">
            <w:pPr>
              <w:pStyle w:val="acctmergecolhdg"/>
              <w:spacing w:line="240" w:lineRule="atLeast"/>
              <w:rPr>
                <w:rFonts w:cs="Times New Roman"/>
                <w:b w:val="0"/>
                <w:bCs/>
                <w:sz w:val="20"/>
              </w:rPr>
            </w:pPr>
          </w:p>
        </w:tc>
        <w:tc>
          <w:tcPr>
            <w:tcW w:w="987" w:type="dxa"/>
            <w:vAlign w:val="bottom"/>
          </w:tcPr>
          <w:p w14:paraId="44A767CA" w14:textId="77777777" w:rsidR="00D8552E" w:rsidRPr="00BF7F4C" w:rsidRDefault="00D8552E" w:rsidP="00D8552E">
            <w:pPr>
              <w:spacing w:line="240" w:lineRule="atLeast"/>
              <w:ind w:left="-108" w:hanging="43"/>
              <w:jc w:val="right"/>
              <w:rPr>
                <w:rFonts w:cs="Times New Roman"/>
                <w:color w:val="000000"/>
                <w:sz w:val="20"/>
              </w:rPr>
            </w:pPr>
          </w:p>
        </w:tc>
        <w:tc>
          <w:tcPr>
            <w:tcW w:w="180" w:type="dxa"/>
            <w:vAlign w:val="bottom"/>
          </w:tcPr>
          <w:p w14:paraId="65458DAB" w14:textId="77777777" w:rsidR="00D8552E" w:rsidRPr="00BF7F4C" w:rsidRDefault="00D8552E" w:rsidP="00D8552E">
            <w:pPr>
              <w:pStyle w:val="acctmergecolhdg"/>
              <w:spacing w:line="240" w:lineRule="atLeast"/>
              <w:rPr>
                <w:rFonts w:cs="Times New Roman"/>
                <w:b w:val="0"/>
                <w:bCs/>
                <w:sz w:val="20"/>
              </w:rPr>
            </w:pPr>
          </w:p>
        </w:tc>
        <w:tc>
          <w:tcPr>
            <w:tcW w:w="992" w:type="dxa"/>
            <w:vAlign w:val="bottom"/>
          </w:tcPr>
          <w:p w14:paraId="3858B86E" w14:textId="77777777" w:rsidR="00D8552E" w:rsidRPr="00BF7F4C" w:rsidRDefault="00D8552E" w:rsidP="00D8552E">
            <w:pPr>
              <w:pStyle w:val="acctmergecolhdg"/>
              <w:spacing w:line="240" w:lineRule="atLeast"/>
              <w:rPr>
                <w:rFonts w:cs="Times New Roman"/>
                <w:b w:val="0"/>
                <w:bCs/>
                <w:sz w:val="20"/>
                <w:lang w:val="en-US" w:bidi="th-TH"/>
              </w:rPr>
            </w:pPr>
          </w:p>
        </w:tc>
        <w:tc>
          <w:tcPr>
            <w:tcW w:w="180" w:type="dxa"/>
            <w:vAlign w:val="bottom"/>
          </w:tcPr>
          <w:p w14:paraId="3EA82F99" w14:textId="77777777" w:rsidR="00D8552E" w:rsidRPr="00BF7F4C" w:rsidRDefault="00D8552E" w:rsidP="00D8552E">
            <w:pPr>
              <w:pStyle w:val="acctmergecolhdg"/>
              <w:spacing w:line="240" w:lineRule="atLeast"/>
              <w:rPr>
                <w:rFonts w:cs="Times New Roman"/>
                <w:b w:val="0"/>
                <w:bCs/>
                <w:sz w:val="20"/>
              </w:rPr>
            </w:pPr>
          </w:p>
        </w:tc>
        <w:tc>
          <w:tcPr>
            <w:tcW w:w="988" w:type="dxa"/>
            <w:vAlign w:val="bottom"/>
          </w:tcPr>
          <w:p w14:paraId="5536E00A" w14:textId="77777777" w:rsidR="00D8552E" w:rsidRPr="00BF7F4C" w:rsidRDefault="00D8552E" w:rsidP="00D8552E">
            <w:pPr>
              <w:pStyle w:val="acctmergecolhdg"/>
              <w:spacing w:line="240" w:lineRule="atLeast"/>
              <w:rPr>
                <w:rFonts w:cs="Times New Roman"/>
                <w:b w:val="0"/>
                <w:bCs/>
                <w:sz w:val="20"/>
              </w:rPr>
            </w:pPr>
          </w:p>
        </w:tc>
        <w:tc>
          <w:tcPr>
            <w:tcW w:w="180" w:type="dxa"/>
            <w:vAlign w:val="bottom"/>
          </w:tcPr>
          <w:p w14:paraId="353DC935" w14:textId="77777777" w:rsidR="00D8552E" w:rsidRPr="00BF7F4C" w:rsidRDefault="00D8552E" w:rsidP="00D8552E">
            <w:pPr>
              <w:pStyle w:val="acctmergecolhdg"/>
              <w:spacing w:line="240" w:lineRule="atLeast"/>
              <w:rPr>
                <w:rFonts w:cs="Times New Roman"/>
                <w:b w:val="0"/>
                <w:bCs/>
                <w:sz w:val="20"/>
              </w:rPr>
            </w:pPr>
          </w:p>
        </w:tc>
        <w:tc>
          <w:tcPr>
            <w:tcW w:w="990" w:type="dxa"/>
            <w:vAlign w:val="bottom"/>
          </w:tcPr>
          <w:p w14:paraId="1E5CCD79" w14:textId="77777777" w:rsidR="00D8552E" w:rsidRPr="00BF7F4C" w:rsidRDefault="00D8552E" w:rsidP="00D8552E">
            <w:pPr>
              <w:pStyle w:val="acctmergecolhdg"/>
              <w:spacing w:line="240" w:lineRule="atLeast"/>
              <w:rPr>
                <w:rFonts w:cs="Times New Roman"/>
                <w:b w:val="0"/>
                <w:bCs/>
                <w:sz w:val="20"/>
                <w:lang w:val="en-US" w:bidi="th-TH"/>
              </w:rPr>
            </w:pPr>
          </w:p>
        </w:tc>
        <w:tc>
          <w:tcPr>
            <w:tcW w:w="183" w:type="dxa"/>
            <w:vAlign w:val="bottom"/>
          </w:tcPr>
          <w:p w14:paraId="69435EEA" w14:textId="77777777" w:rsidR="00D8552E" w:rsidRPr="00BF7F4C" w:rsidRDefault="00D8552E" w:rsidP="00D8552E">
            <w:pPr>
              <w:pStyle w:val="acctmergecolhdg"/>
              <w:spacing w:line="240" w:lineRule="atLeast"/>
              <w:rPr>
                <w:rFonts w:cs="Times New Roman"/>
                <w:b w:val="0"/>
                <w:bCs/>
                <w:sz w:val="20"/>
              </w:rPr>
            </w:pPr>
          </w:p>
        </w:tc>
        <w:tc>
          <w:tcPr>
            <w:tcW w:w="987" w:type="dxa"/>
            <w:vAlign w:val="bottom"/>
          </w:tcPr>
          <w:p w14:paraId="589D2D8B" w14:textId="77777777" w:rsidR="00D8552E" w:rsidRPr="00BF7F4C" w:rsidRDefault="00D8552E" w:rsidP="00D8552E">
            <w:pPr>
              <w:pStyle w:val="acctmergecolhdg"/>
              <w:spacing w:line="240" w:lineRule="atLeast"/>
              <w:rPr>
                <w:rFonts w:cs="Times New Roman"/>
                <w:b w:val="0"/>
                <w:bCs/>
                <w:sz w:val="20"/>
              </w:rPr>
            </w:pPr>
          </w:p>
        </w:tc>
        <w:tc>
          <w:tcPr>
            <w:tcW w:w="180" w:type="dxa"/>
            <w:vAlign w:val="bottom"/>
          </w:tcPr>
          <w:p w14:paraId="20E914F9" w14:textId="77777777" w:rsidR="00D8552E" w:rsidRPr="00BF7F4C" w:rsidRDefault="00D8552E" w:rsidP="00D8552E">
            <w:pPr>
              <w:pStyle w:val="acctfourfigures"/>
              <w:shd w:val="clear" w:color="auto" w:fill="FFFFFF"/>
              <w:spacing w:line="240" w:lineRule="atLeast"/>
              <w:ind w:left="-79" w:right="47"/>
              <w:jc w:val="center"/>
              <w:rPr>
                <w:rFonts w:cs="Times New Roman"/>
                <w:sz w:val="20"/>
              </w:rPr>
            </w:pPr>
          </w:p>
        </w:tc>
        <w:tc>
          <w:tcPr>
            <w:tcW w:w="990" w:type="dxa"/>
            <w:tcBorders>
              <w:top w:val="double" w:sz="4" w:space="0" w:color="auto"/>
            </w:tcBorders>
            <w:vAlign w:val="bottom"/>
          </w:tcPr>
          <w:p w14:paraId="28D66861" w14:textId="77777777" w:rsidR="00D8552E" w:rsidRPr="00BF7F4C" w:rsidRDefault="00D8552E" w:rsidP="00D8552E">
            <w:pPr>
              <w:pStyle w:val="acctmergecolhdg"/>
              <w:spacing w:line="240" w:lineRule="atLeast"/>
              <w:rPr>
                <w:rFonts w:cs="Times New Roman"/>
                <w:b w:val="0"/>
                <w:bCs/>
                <w:sz w:val="20"/>
                <w:lang w:val="en-US" w:bidi="th-TH"/>
              </w:rPr>
            </w:pPr>
          </w:p>
        </w:tc>
        <w:tc>
          <w:tcPr>
            <w:tcW w:w="180" w:type="dxa"/>
            <w:vAlign w:val="bottom"/>
          </w:tcPr>
          <w:p w14:paraId="446F157F" w14:textId="77777777" w:rsidR="00D8552E" w:rsidRPr="00BF7F4C" w:rsidRDefault="00D8552E" w:rsidP="00D8552E">
            <w:pPr>
              <w:pStyle w:val="acctmergecolhdg"/>
              <w:spacing w:line="240" w:lineRule="atLeast"/>
              <w:rPr>
                <w:rFonts w:cs="Times New Roman"/>
                <w:b w:val="0"/>
                <w:bCs/>
                <w:sz w:val="20"/>
              </w:rPr>
            </w:pPr>
          </w:p>
        </w:tc>
        <w:tc>
          <w:tcPr>
            <w:tcW w:w="1080" w:type="dxa"/>
            <w:gridSpan w:val="2"/>
            <w:tcBorders>
              <w:top w:val="double" w:sz="4" w:space="0" w:color="auto"/>
            </w:tcBorders>
            <w:vAlign w:val="bottom"/>
          </w:tcPr>
          <w:p w14:paraId="7498952E" w14:textId="77777777" w:rsidR="00D8552E" w:rsidRPr="00BF7F4C" w:rsidRDefault="00D8552E" w:rsidP="00D8552E">
            <w:pPr>
              <w:pStyle w:val="acctmergecolhdg"/>
              <w:spacing w:line="240" w:lineRule="atLeast"/>
              <w:rPr>
                <w:rFonts w:cs="Times New Roman"/>
                <w:b w:val="0"/>
                <w:bCs/>
                <w:sz w:val="20"/>
              </w:rPr>
            </w:pPr>
          </w:p>
        </w:tc>
      </w:tr>
    </w:tbl>
    <w:p w14:paraId="5E9A2226" w14:textId="77777777" w:rsidR="00F02BA6" w:rsidRDefault="00F02BA6" w:rsidP="00F02BA6">
      <w:pPr>
        <w:pStyle w:val="BodyText"/>
        <w:rPr>
          <w:lang w:bidi="th-TH"/>
        </w:rPr>
      </w:pPr>
    </w:p>
    <w:p w14:paraId="2B1090D8" w14:textId="77777777" w:rsidR="00C91F98" w:rsidRDefault="00C91F98" w:rsidP="00F02BA6">
      <w:pPr>
        <w:pStyle w:val="BodyText"/>
        <w:rPr>
          <w:lang w:bidi="th-TH"/>
        </w:rPr>
      </w:pPr>
    </w:p>
    <w:p w14:paraId="28866EA3" w14:textId="77777777" w:rsidR="00C91F98" w:rsidRDefault="00C91F98" w:rsidP="00F02BA6">
      <w:pPr>
        <w:pStyle w:val="BodyText"/>
        <w:rPr>
          <w:lang w:bidi="th-TH"/>
        </w:rPr>
      </w:pPr>
    </w:p>
    <w:p w14:paraId="1DDE4DB3" w14:textId="77777777" w:rsidR="00C91F98" w:rsidRDefault="00C91F98" w:rsidP="00F02BA6">
      <w:pPr>
        <w:pStyle w:val="BodyText"/>
        <w:rPr>
          <w:lang w:bidi="th-TH"/>
        </w:rPr>
      </w:pPr>
    </w:p>
    <w:p w14:paraId="5C6A0208" w14:textId="77777777" w:rsidR="00C91F98" w:rsidRDefault="00C91F98" w:rsidP="00F02BA6">
      <w:pPr>
        <w:pStyle w:val="BodyText"/>
        <w:rPr>
          <w:lang w:bidi="th-TH"/>
        </w:rPr>
      </w:pPr>
    </w:p>
    <w:p w14:paraId="5A1CACE1" w14:textId="77777777" w:rsidR="00C91F98" w:rsidRDefault="00C91F98" w:rsidP="00F02BA6">
      <w:pPr>
        <w:pStyle w:val="BodyText"/>
        <w:rPr>
          <w:lang w:bidi="th-TH"/>
        </w:rPr>
      </w:pPr>
    </w:p>
    <w:p w14:paraId="25D8E402" w14:textId="77777777" w:rsidR="00C91F98" w:rsidRDefault="00C91F98" w:rsidP="00F02BA6">
      <w:pPr>
        <w:pStyle w:val="BodyText"/>
        <w:rPr>
          <w:lang w:bidi="th-TH"/>
        </w:rPr>
      </w:pPr>
    </w:p>
    <w:p w14:paraId="64A3823C" w14:textId="77777777" w:rsidR="00C91F98" w:rsidRDefault="00C91F98" w:rsidP="00F02BA6">
      <w:pPr>
        <w:pStyle w:val="BodyText"/>
        <w:rPr>
          <w:lang w:bidi="th-TH"/>
        </w:rPr>
      </w:pPr>
    </w:p>
    <w:p w14:paraId="4F747935" w14:textId="0AD72107" w:rsidR="00C91F98" w:rsidRPr="00F02BA6" w:rsidRDefault="00C91F98" w:rsidP="006B7A49">
      <w:pPr>
        <w:pStyle w:val="BodyText"/>
        <w:jc w:val="thaiDistribute"/>
        <w:rPr>
          <w:cs/>
          <w:lang w:bidi="th-TH"/>
        </w:rPr>
        <w:sectPr w:rsidR="00C91F98" w:rsidRPr="00F02BA6" w:rsidSect="00C91F98">
          <w:pgSz w:w="16840" w:h="11907" w:orient="landscape"/>
          <w:pgMar w:top="691" w:right="1152" w:bottom="576" w:left="1152" w:header="720" w:footer="720" w:gutter="0"/>
          <w:cols w:space="720"/>
          <w:docGrid w:linePitch="299"/>
        </w:sectPr>
      </w:pPr>
    </w:p>
    <w:p w14:paraId="63BB0C8C" w14:textId="3D952277" w:rsidR="00ED2B0C" w:rsidRPr="00A552C5" w:rsidRDefault="00ED2B0C" w:rsidP="00410B37">
      <w:pPr>
        <w:tabs>
          <w:tab w:val="left" w:pos="540"/>
        </w:tabs>
        <w:spacing w:line="240" w:lineRule="exact"/>
        <w:ind w:left="540" w:right="-7"/>
        <w:jc w:val="both"/>
        <w:rPr>
          <w:rFonts w:cs="Times New Roman"/>
          <w:b/>
          <w:bCs/>
          <w:i/>
          <w:iCs/>
        </w:rPr>
      </w:pPr>
      <w:r w:rsidRPr="00A552C5">
        <w:rPr>
          <w:rFonts w:cs="Times New Roman"/>
          <w:b/>
          <w:bCs/>
          <w:i/>
          <w:iCs/>
        </w:rPr>
        <w:t>Geographical information</w:t>
      </w:r>
    </w:p>
    <w:p w14:paraId="19DD5305" w14:textId="10FAE876" w:rsidR="00E36243" w:rsidRDefault="00E36243" w:rsidP="00410B37">
      <w:pPr>
        <w:tabs>
          <w:tab w:val="left" w:pos="540"/>
        </w:tabs>
        <w:spacing w:line="240" w:lineRule="exact"/>
        <w:ind w:left="540" w:right="-7"/>
        <w:jc w:val="both"/>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6300"/>
        <w:gridCol w:w="1440"/>
        <w:gridCol w:w="76"/>
        <w:gridCol w:w="103"/>
        <w:gridCol w:w="79"/>
        <w:gridCol w:w="1272"/>
      </w:tblGrid>
      <w:tr w:rsidR="00761AAF" w:rsidRPr="007416FA" w14:paraId="6328EDA2" w14:textId="77777777" w:rsidTr="001D6A47">
        <w:trPr>
          <w:cantSplit/>
          <w:tblHeader/>
        </w:trPr>
        <w:tc>
          <w:tcPr>
            <w:tcW w:w="6300" w:type="dxa"/>
          </w:tcPr>
          <w:p w14:paraId="031D172C" w14:textId="77777777" w:rsidR="00761AAF" w:rsidRPr="007416FA" w:rsidRDefault="00761AAF" w:rsidP="005B0F54">
            <w:pPr>
              <w:rPr>
                <w:rFonts w:cs="Times New Roman"/>
                <w:b/>
                <w:bCs/>
                <w:i/>
                <w:iCs/>
              </w:rPr>
            </w:pPr>
          </w:p>
        </w:tc>
        <w:tc>
          <w:tcPr>
            <w:tcW w:w="2970" w:type="dxa"/>
            <w:gridSpan w:val="5"/>
          </w:tcPr>
          <w:p w14:paraId="4F86DF1B" w14:textId="77777777" w:rsidR="00761AAF" w:rsidRPr="00137E4B" w:rsidRDefault="00761AAF" w:rsidP="00761AAF">
            <w:pPr>
              <w:pStyle w:val="acctmergecolhdg"/>
              <w:spacing w:line="240" w:lineRule="atLeast"/>
              <w:rPr>
                <w:rFonts w:cs="Times New Roman"/>
                <w:szCs w:val="22"/>
                <w:lang w:eastAsia="en-GB"/>
              </w:rPr>
            </w:pPr>
            <w:r w:rsidRPr="00137E4B">
              <w:rPr>
                <w:rFonts w:cs="Times New Roman"/>
                <w:szCs w:val="22"/>
                <w:lang w:eastAsia="en-GB"/>
              </w:rPr>
              <w:t>Consolidated</w:t>
            </w:r>
          </w:p>
          <w:p w14:paraId="0E0EA6FD" w14:textId="0429DFF6" w:rsidR="00761AAF" w:rsidRDefault="00761AAF" w:rsidP="00761AAF">
            <w:pPr>
              <w:pStyle w:val="acctmergecolhdg"/>
              <w:spacing w:line="240" w:lineRule="atLeast"/>
              <w:rPr>
                <w:rFonts w:cs="Times New Roman"/>
              </w:rPr>
            </w:pPr>
            <w:r w:rsidRPr="00137E4B">
              <w:rPr>
                <w:rFonts w:cs="Times New Roman"/>
                <w:szCs w:val="22"/>
                <w:lang w:eastAsia="en-GB"/>
              </w:rPr>
              <w:t>financial statements</w:t>
            </w:r>
          </w:p>
        </w:tc>
      </w:tr>
      <w:tr w:rsidR="00C47FDE" w:rsidRPr="007416FA" w14:paraId="091F7B8F" w14:textId="77777777" w:rsidTr="001D6A47">
        <w:trPr>
          <w:cantSplit/>
          <w:tblHeader/>
        </w:trPr>
        <w:tc>
          <w:tcPr>
            <w:tcW w:w="6300" w:type="dxa"/>
          </w:tcPr>
          <w:p w14:paraId="2102E7EC" w14:textId="77777777" w:rsidR="00C47FDE" w:rsidRPr="007416FA" w:rsidRDefault="00C47FDE" w:rsidP="005B0F54">
            <w:pPr>
              <w:rPr>
                <w:rFonts w:cs="Times New Roman"/>
                <w:b/>
                <w:bCs/>
                <w:i/>
                <w:iCs/>
              </w:rPr>
            </w:pPr>
          </w:p>
        </w:tc>
        <w:tc>
          <w:tcPr>
            <w:tcW w:w="2970" w:type="dxa"/>
            <w:gridSpan w:val="5"/>
          </w:tcPr>
          <w:p w14:paraId="07880B20" w14:textId="7F57998F" w:rsidR="00C47FDE" w:rsidRPr="007416FA" w:rsidRDefault="00E8329F" w:rsidP="005B0F54">
            <w:pPr>
              <w:pStyle w:val="acctmergecolhdg"/>
              <w:spacing w:line="240" w:lineRule="atLeast"/>
              <w:rPr>
                <w:rFonts w:cs="Times New Roman"/>
              </w:rPr>
            </w:pPr>
            <w:r w:rsidRPr="00E8329F">
              <w:rPr>
                <w:rFonts w:cs="Times New Roman"/>
              </w:rPr>
              <w:t>Revenue from sales of goods</w:t>
            </w:r>
          </w:p>
        </w:tc>
      </w:tr>
      <w:tr w:rsidR="00C47FDE" w:rsidRPr="007416FA" w14:paraId="2235E842" w14:textId="77777777" w:rsidTr="001D6A47">
        <w:trPr>
          <w:cantSplit/>
          <w:tblHeader/>
        </w:trPr>
        <w:tc>
          <w:tcPr>
            <w:tcW w:w="6300" w:type="dxa"/>
          </w:tcPr>
          <w:p w14:paraId="17D3C184" w14:textId="07C391EF" w:rsidR="00C47FDE" w:rsidRPr="007416FA" w:rsidRDefault="00C91F98" w:rsidP="00DA6C99">
            <w:pPr>
              <w:ind w:left="15"/>
              <w:rPr>
                <w:rFonts w:cs="Times New Roman"/>
              </w:rPr>
            </w:pPr>
            <w:r>
              <w:rPr>
                <w:b/>
                <w:bCs/>
                <w:i/>
                <w:iCs/>
                <w:lang w:val="en-US" w:bidi="th-TH"/>
              </w:rPr>
              <w:t>Six</w:t>
            </w:r>
            <w:r w:rsidRPr="00A552C5">
              <w:rPr>
                <w:rFonts w:cs="Times New Roman"/>
                <w:b/>
                <w:bCs/>
                <w:i/>
                <w:iCs/>
              </w:rPr>
              <w:t>-month period ended 3</w:t>
            </w:r>
            <w:r>
              <w:rPr>
                <w:rFonts w:cs="Times New Roman"/>
                <w:b/>
                <w:bCs/>
                <w:i/>
                <w:iCs/>
              </w:rPr>
              <w:t>0</w:t>
            </w:r>
            <w:r w:rsidRPr="00A552C5">
              <w:rPr>
                <w:rFonts w:cs="Times New Roman"/>
                <w:b/>
                <w:bCs/>
                <w:i/>
                <w:iCs/>
              </w:rPr>
              <w:t xml:space="preserve"> </w:t>
            </w:r>
            <w:r>
              <w:rPr>
                <w:rFonts w:cs="Times New Roman"/>
                <w:b/>
                <w:bCs/>
                <w:i/>
                <w:iCs/>
              </w:rPr>
              <w:t>June</w:t>
            </w:r>
          </w:p>
        </w:tc>
        <w:tc>
          <w:tcPr>
            <w:tcW w:w="1516" w:type="dxa"/>
            <w:gridSpan w:val="2"/>
          </w:tcPr>
          <w:p w14:paraId="31B3B102" w14:textId="71D5A4E2" w:rsidR="00C47FDE" w:rsidRPr="00EF263C" w:rsidRDefault="00C47FDE" w:rsidP="005B0F54">
            <w:pPr>
              <w:pStyle w:val="acctmergecolhdg"/>
              <w:spacing w:line="240" w:lineRule="atLeast"/>
              <w:rPr>
                <w:b w:val="0"/>
                <w:bCs/>
                <w:lang w:val="en-US" w:bidi="th-TH"/>
              </w:rPr>
            </w:pPr>
            <w:r>
              <w:rPr>
                <w:rFonts w:cs="Times New Roman"/>
                <w:b w:val="0"/>
                <w:bCs/>
              </w:rPr>
              <w:t>20</w:t>
            </w:r>
            <w:r w:rsidR="004627B9">
              <w:rPr>
                <w:rFonts w:cs="Times New Roman"/>
                <w:b w:val="0"/>
                <w:bCs/>
              </w:rPr>
              <w:t>2</w:t>
            </w:r>
            <w:r w:rsidR="00F36DDA">
              <w:rPr>
                <w:b w:val="0"/>
                <w:bCs/>
                <w:lang w:val="en-US" w:bidi="th-TH"/>
              </w:rPr>
              <w:t>6</w:t>
            </w:r>
          </w:p>
        </w:tc>
        <w:tc>
          <w:tcPr>
            <w:tcW w:w="182" w:type="dxa"/>
            <w:gridSpan w:val="2"/>
          </w:tcPr>
          <w:p w14:paraId="559A5B37" w14:textId="77777777" w:rsidR="00C47FDE" w:rsidRPr="007416FA" w:rsidRDefault="00C47FDE" w:rsidP="005B0F54">
            <w:pPr>
              <w:pStyle w:val="acctmergecolhdg"/>
              <w:spacing w:line="240" w:lineRule="atLeast"/>
              <w:rPr>
                <w:rFonts w:cs="Times New Roman"/>
                <w:b w:val="0"/>
                <w:bCs/>
              </w:rPr>
            </w:pPr>
          </w:p>
        </w:tc>
        <w:tc>
          <w:tcPr>
            <w:tcW w:w="1272" w:type="dxa"/>
          </w:tcPr>
          <w:p w14:paraId="1DAA1D62" w14:textId="64108CAC" w:rsidR="00C47FDE" w:rsidRPr="007416FA" w:rsidRDefault="00C47FDE" w:rsidP="005B0F54">
            <w:pPr>
              <w:pStyle w:val="acctmergecolhdg"/>
              <w:spacing w:line="240" w:lineRule="atLeast"/>
              <w:rPr>
                <w:rFonts w:cs="Times New Roman"/>
                <w:b w:val="0"/>
                <w:bCs/>
              </w:rPr>
            </w:pPr>
            <w:r>
              <w:rPr>
                <w:rFonts w:cs="Times New Roman"/>
                <w:b w:val="0"/>
                <w:bCs/>
              </w:rPr>
              <w:t>202</w:t>
            </w:r>
            <w:r w:rsidR="00F36DDA">
              <w:rPr>
                <w:rFonts w:cs="Times New Roman"/>
                <w:b w:val="0"/>
                <w:bCs/>
              </w:rPr>
              <w:t>5</w:t>
            </w:r>
          </w:p>
        </w:tc>
      </w:tr>
      <w:tr w:rsidR="00C47FDE" w:rsidRPr="007416FA" w14:paraId="7DF27DA5" w14:textId="77777777" w:rsidTr="001D6A47">
        <w:trPr>
          <w:cantSplit/>
        </w:trPr>
        <w:tc>
          <w:tcPr>
            <w:tcW w:w="6300" w:type="dxa"/>
          </w:tcPr>
          <w:p w14:paraId="091BF389" w14:textId="77777777" w:rsidR="00C47FDE" w:rsidRPr="007416FA" w:rsidRDefault="00C47FDE" w:rsidP="00DA6C99">
            <w:pPr>
              <w:ind w:left="15"/>
              <w:rPr>
                <w:rFonts w:cs="Times New Roman"/>
              </w:rPr>
            </w:pPr>
          </w:p>
        </w:tc>
        <w:tc>
          <w:tcPr>
            <w:tcW w:w="2970" w:type="dxa"/>
            <w:gridSpan w:val="5"/>
          </w:tcPr>
          <w:p w14:paraId="105A9428" w14:textId="77777777" w:rsidR="00C47FDE" w:rsidRPr="007416FA" w:rsidRDefault="00C47FDE" w:rsidP="005B0F54">
            <w:pPr>
              <w:pStyle w:val="acctfourfigures"/>
              <w:spacing w:line="240" w:lineRule="atLeast"/>
              <w:jc w:val="center"/>
              <w:rPr>
                <w:rFonts w:cs="Times New Roman"/>
                <w:i/>
                <w:iCs/>
              </w:rPr>
            </w:pPr>
            <w:r w:rsidRPr="007416FA">
              <w:rPr>
                <w:rFonts w:cs="Times New Roman"/>
                <w:i/>
                <w:iCs/>
              </w:rPr>
              <w:t>(in thousand Baht)</w:t>
            </w:r>
          </w:p>
        </w:tc>
      </w:tr>
      <w:tr w:rsidR="009E43AE" w:rsidRPr="00CA0622" w14:paraId="15975551" w14:textId="77777777" w:rsidTr="001D6A47">
        <w:trPr>
          <w:cantSplit/>
        </w:trPr>
        <w:tc>
          <w:tcPr>
            <w:tcW w:w="6300" w:type="dxa"/>
          </w:tcPr>
          <w:p w14:paraId="5ACB2F35" w14:textId="77777777" w:rsidR="009E43AE" w:rsidRPr="007416FA" w:rsidRDefault="009E43AE" w:rsidP="009E43AE">
            <w:pPr>
              <w:tabs>
                <w:tab w:val="left" w:pos="0"/>
              </w:tabs>
              <w:ind w:left="15"/>
              <w:rPr>
                <w:rFonts w:cs="Times New Roman"/>
              </w:rPr>
            </w:pPr>
            <w:r w:rsidRPr="007416FA">
              <w:rPr>
                <w:rFonts w:cs="Times New Roman"/>
              </w:rPr>
              <w:t>Thailand</w:t>
            </w:r>
          </w:p>
        </w:tc>
        <w:tc>
          <w:tcPr>
            <w:tcW w:w="1440" w:type="dxa"/>
          </w:tcPr>
          <w:p w14:paraId="3FDEDF4B" w14:textId="0239AD0B" w:rsidR="009E43AE" w:rsidRPr="0009421A" w:rsidRDefault="009E43AE" w:rsidP="009E43AE">
            <w:pPr>
              <w:pStyle w:val="acctfourfigures"/>
              <w:tabs>
                <w:tab w:val="clear" w:pos="765"/>
                <w:tab w:val="decimal" w:pos="1180"/>
              </w:tabs>
              <w:spacing w:line="240" w:lineRule="atLeast"/>
              <w:ind w:right="11"/>
              <w:rPr>
                <w:rFonts w:cs="Times New Roman"/>
              </w:rPr>
            </w:pPr>
            <w:r>
              <w:rPr>
                <w:rFonts w:cs="Times New Roman"/>
              </w:rPr>
              <w:t>849</w:t>
            </w:r>
            <w:r w:rsidRPr="0050189D">
              <w:rPr>
                <w:rFonts w:cs="Times New Roman"/>
              </w:rPr>
              <w:t>,1</w:t>
            </w:r>
            <w:r>
              <w:rPr>
                <w:rFonts w:cs="Times New Roman"/>
              </w:rPr>
              <w:t>98</w:t>
            </w:r>
          </w:p>
        </w:tc>
        <w:tc>
          <w:tcPr>
            <w:tcW w:w="179" w:type="dxa"/>
            <w:gridSpan w:val="2"/>
          </w:tcPr>
          <w:p w14:paraId="64290E52" w14:textId="77777777" w:rsidR="009E43AE" w:rsidRPr="007416FA" w:rsidRDefault="009E43AE" w:rsidP="009E43AE">
            <w:pPr>
              <w:pStyle w:val="acctfourfigures"/>
              <w:spacing w:line="240" w:lineRule="atLeast"/>
              <w:rPr>
                <w:rFonts w:cs="Times New Roman"/>
              </w:rPr>
            </w:pPr>
          </w:p>
        </w:tc>
        <w:tc>
          <w:tcPr>
            <w:tcW w:w="1351" w:type="dxa"/>
            <w:gridSpan w:val="2"/>
          </w:tcPr>
          <w:p w14:paraId="161743F9" w14:textId="41342A6E" w:rsidR="009E43AE" w:rsidRPr="00801794" w:rsidRDefault="009E43AE" w:rsidP="009E43AE">
            <w:pPr>
              <w:pStyle w:val="acctfourfigures"/>
              <w:tabs>
                <w:tab w:val="clear" w:pos="765"/>
                <w:tab w:val="decimal" w:pos="1090"/>
              </w:tabs>
              <w:spacing w:line="240" w:lineRule="atLeast"/>
              <w:ind w:right="11"/>
              <w:rPr>
                <w:rFonts w:cs="Times New Roman"/>
                <w:lang w:val="en-US" w:bidi="th-TH"/>
              </w:rPr>
            </w:pPr>
            <w:r w:rsidRPr="007A7348">
              <w:t>954,32</w:t>
            </w:r>
            <w:r w:rsidR="00801794">
              <w:rPr>
                <w:lang w:bidi="th-TH"/>
              </w:rPr>
              <w:t>5</w:t>
            </w:r>
          </w:p>
        </w:tc>
      </w:tr>
      <w:tr w:rsidR="009E43AE" w:rsidRPr="00CA0622" w14:paraId="48BF0E48" w14:textId="77777777" w:rsidTr="001D6A47">
        <w:trPr>
          <w:cantSplit/>
        </w:trPr>
        <w:tc>
          <w:tcPr>
            <w:tcW w:w="6300" w:type="dxa"/>
          </w:tcPr>
          <w:p w14:paraId="69B0BE31" w14:textId="77777777" w:rsidR="009E43AE" w:rsidRPr="007416FA" w:rsidRDefault="009E43AE" w:rsidP="009E43AE">
            <w:pPr>
              <w:spacing w:line="240" w:lineRule="exact"/>
              <w:ind w:left="15" w:right="-7"/>
              <w:jc w:val="both"/>
              <w:rPr>
                <w:rFonts w:cs="Times New Roman"/>
                <w:b/>
                <w:bCs/>
                <w:i/>
                <w:iCs/>
              </w:rPr>
            </w:pPr>
            <w:r w:rsidRPr="007416FA">
              <w:rPr>
                <w:rFonts w:cs="Times New Roman"/>
              </w:rPr>
              <w:t>Myanmar</w:t>
            </w:r>
          </w:p>
        </w:tc>
        <w:tc>
          <w:tcPr>
            <w:tcW w:w="1440" w:type="dxa"/>
          </w:tcPr>
          <w:p w14:paraId="3C7D5FBA" w14:textId="042A2406" w:rsidR="009E43AE" w:rsidRPr="0009421A" w:rsidRDefault="009E43AE" w:rsidP="009E43AE">
            <w:pPr>
              <w:pStyle w:val="acctfourfigures"/>
              <w:tabs>
                <w:tab w:val="clear" w:pos="765"/>
                <w:tab w:val="decimal" w:pos="1180"/>
              </w:tabs>
              <w:spacing w:line="240" w:lineRule="atLeast"/>
              <w:ind w:right="11"/>
              <w:rPr>
                <w:rFonts w:cs="Times New Roman"/>
              </w:rPr>
            </w:pPr>
            <w:r>
              <w:rPr>
                <w:rFonts w:cs="Times New Roman"/>
              </w:rPr>
              <w:t>254,469</w:t>
            </w:r>
          </w:p>
        </w:tc>
        <w:tc>
          <w:tcPr>
            <w:tcW w:w="179" w:type="dxa"/>
            <w:gridSpan w:val="2"/>
          </w:tcPr>
          <w:p w14:paraId="30CE3B10" w14:textId="77777777" w:rsidR="009E43AE" w:rsidRPr="007416FA" w:rsidRDefault="009E43AE" w:rsidP="009E43AE">
            <w:pPr>
              <w:pStyle w:val="acctfourfigures"/>
              <w:spacing w:line="240" w:lineRule="atLeast"/>
              <w:rPr>
                <w:rFonts w:cs="Times New Roman"/>
              </w:rPr>
            </w:pPr>
          </w:p>
        </w:tc>
        <w:tc>
          <w:tcPr>
            <w:tcW w:w="1351" w:type="dxa"/>
            <w:gridSpan w:val="2"/>
          </w:tcPr>
          <w:p w14:paraId="72BC9C24" w14:textId="5F35E78B" w:rsidR="009E43AE" w:rsidRPr="007416FA" w:rsidRDefault="009E43AE" w:rsidP="009E43AE">
            <w:pPr>
              <w:pStyle w:val="acctfourfigures"/>
              <w:tabs>
                <w:tab w:val="clear" w:pos="765"/>
                <w:tab w:val="decimal" w:pos="1090"/>
              </w:tabs>
              <w:spacing w:line="240" w:lineRule="atLeast"/>
              <w:ind w:right="11"/>
              <w:rPr>
                <w:rFonts w:cs="Times New Roman"/>
              </w:rPr>
            </w:pPr>
            <w:r w:rsidRPr="007A7348">
              <w:t>206,02</w:t>
            </w:r>
            <w:r w:rsidR="00801794">
              <w:t>9</w:t>
            </w:r>
          </w:p>
        </w:tc>
      </w:tr>
      <w:tr w:rsidR="009E43AE" w:rsidRPr="00CA0622" w:rsidDel="008F0AEE" w14:paraId="448637C6" w14:textId="77777777" w:rsidTr="001D6A47">
        <w:trPr>
          <w:cantSplit/>
        </w:trPr>
        <w:tc>
          <w:tcPr>
            <w:tcW w:w="6300" w:type="dxa"/>
          </w:tcPr>
          <w:p w14:paraId="6493CE13" w14:textId="77777777" w:rsidR="009E43AE" w:rsidRPr="007416FA" w:rsidRDefault="009E43AE" w:rsidP="009E43AE">
            <w:pPr>
              <w:ind w:left="15"/>
              <w:rPr>
                <w:rFonts w:cs="Times New Roman"/>
              </w:rPr>
            </w:pPr>
            <w:r w:rsidRPr="007416FA">
              <w:rPr>
                <w:rFonts w:cs="Times New Roman"/>
              </w:rPr>
              <w:t>Other countries</w:t>
            </w:r>
          </w:p>
        </w:tc>
        <w:tc>
          <w:tcPr>
            <w:tcW w:w="1440" w:type="dxa"/>
          </w:tcPr>
          <w:p w14:paraId="15559AA7" w14:textId="42AB00F9" w:rsidR="009E43AE" w:rsidRPr="0009421A" w:rsidDel="008F0AEE" w:rsidRDefault="009E43AE" w:rsidP="009E43AE">
            <w:pPr>
              <w:pStyle w:val="acctfourfigures"/>
              <w:tabs>
                <w:tab w:val="clear" w:pos="765"/>
                <w:tab w:val="decimal" w:pos="1180"/>
              </w:tabs>
              <w:spacing w:line="240" w:lineRule="atLeast"/>
              <w:ind w:right="11"/>
              <w:rPr>
                <w:rFonts w:cs="Times New Roman"/>
              </w:rPr>
            </w:pPr>
            <w:r>
              <w:rPr>
                <w:rFonts w:cs="Times New Roman"/>
              </w:rPr>
              <w:t>71,304</w:t>
            </w:r>
          </w:p>
        </w:tc>
        <w:tc>
          <w:tcPr>
            <w:tcW w:w="179" w:type="dxa"/>
            <w:gridSpan w:val="2"/>
          </w:tcPr>
          <w:p w14:paraId="101AB3CA" w14:textId="77777777" w:rsidR="009E43AE" w:rsidRPr="007416FA" w:rsidRDefault="009E43AE" w:rsidP="009E43AE">
            <w:pPr>
              <w:pStyle w:val="acctfourfigures"/>
              <w:spacing w:line="240" w:lineRule="atLeast"/>
              <w:rPr>
                <w:rFonts w:cs="Times New Roman"/>
              </w:rPr>
            </w:pPr>
          </w:p>
        </w:tc>
        <w:tc>
          <w:tcPr>
            <w:tcW w:w="1351" w:type="dxa"/>
            <w:gridSpan w:val="2"/>
          </w:tcPr>
          <w:p w14:paraId="6B700BEB" w14:textId="49E0F6E1" w:rsidR="009E43AE" w:rsidRPr="007416FA" w:rsidDel="008F0AEE" w:rsidRDefault="009E43AE" w:rsidP="009E43AE">
            <w:pPr>
              <w:pStyle w:val="acctfourfigures"/>
              <w:tabs>
                <w:tab w:val="clear" w:pos="765"/>
                <w:tab w:val="decimal" w:pos="1090"/>
              </w:tabs>
              <w:spacing w:line="240" w:lineRule="atLeast"/>
              <w:ind w:right="11"/>
              <w:rPr>
                <w:rFonts w:cs="Times New Roman"/>
              </w:rPr>
            </w:pPr>
            <w:r w:rsidRPr="007A7348">
              <w:t>114,600</w:t>
            </w:r>
          </w:p>
        </w:tc>
      </w:tr>
      <w:tr w:rsidR="00BA7315" w:rsidRPr="00CA0622" w14:paraId="322C48C0" w14:textId="77777777" w:rsidTr="001D6A47">
        <w:trPr>
          <w:cantSplit/>
        </w:trPr>
        <w:tc>
          <w:tcPr>
            <w:tcW w:w="6300" w:type="dxa"/>
          </w:tcPr>
          <w:p w14:paraId="6C167514" w14:textId="77777777" w:rsidR="00BA7315" w:rsidRPr="007416FA" w:rsidRDefault="00BA7315" w:rsidP="00BA7315">
            <w:pPr>
              <w:ind w:left="15"/>
              <w:rPr>
                <w:rFonts w:cs="Times New Roman"/>
              </w:rPr>
            </w:pPr>
            <w:r w:rsidRPr="007416FA">
              <w:rPr>
                <w:rFonts w:cs="Times New Roman"/>
                <w:b/>
                <w:bCs/>
              </w:rPr>
              <w:t xml:space="preserve">Total </w:t>
            </w:r>
          </w:p>
        </w:tc>
        <w:tc>
          <w:tcPr>
            <w:tcW w:w="1440" w:type="dxa"/>
            <w:tcBorders>
              <w:top w:val="single" w:sz="4" w:space="0" w:color="auto"/>
              <w:bottom w:val="double" w:sz="4" w:space="0" w:color="auto"/>
            </w:tcBorders>
          </w:tcPr>
          <w:p w14:paraId="34966B6A" w14:textId="13596164" w:rsidR="00BA7315" w:rsidRPr="0009421A" w:rsidRDefault="00BA7315" w:rsidP="00BA7315">
            <w:pPr>
              <w:pStyle w:val="acctfourfigures"/>
              <w:tabs>
                <w:tab w:val="clear" w:pos="765"/>
                <w:tab w:val="decimal" w:pos="1180"/>
              </w:tabs>
              <w:spacing w:line="240" w:lineRule="atLeast"/>
              <w:ind w:right="11"/>
              <w:rPr>
                <w:rFonts w:cs="Cordia New"/>
                <w:b/>
                <w:bCs/>
                <w:cs/>
                <w:lang w:bidi="th-TH"/>
              </w:rPr>
            </w:pPr>
            <w:r>
              <w:rPr>
                <w:rFonts w:cs="Cordia New"/>
                <w:b/>
                <w:bCs/>
                <w:lang w:bidi="th-TH"/>
              </w:rPr>
              <w:t>1,174,971</w:t>
            </w:r>
          </w:p>
        </w:tc>
        <w:tc>
          <w:tcPr>
            <w:tcW w:w="179" w:type="dxa"/>
            <w:gridSpan w:val="2"/>
          </w:tcPr>
          <w:p w14:paraId="09A391C2" w14:textId="77777777" w:rsidR="00BA7315" w:rsidRPr="007416FA" w:rsidRDefault="00BA7315" w:rsidP="00BA7315">
            <w:pPr>
              <w:pStyle w:val="acctfourfigures"/>
              <w:spacing w:line="240" w:lineRule="atLeast"/>
              <w:rPr>
                <w:rFonts w:cs="Times New Roman"/>
              </w:rPr>
            </w:pPr>
          </w:p>
        </w:tc>
        <w:tc>
          <w:tcPr>
            <w:tcW w:w="1351" w:type="dxa"/>
            <w:gridSpan w:val="2"/>
            <w:tcBorders>
              <w:top w:val="single" w:sz="4" w:space="0" w:color="auto"/>
              <w:bottom w:val="double" w:sz="4" w:space="0" w:color="auto"/>
            </w:tcBorders>
          </w:tcPr>
          <w:p w14:paraId="631B878E" w14:textId="3F529DCD" w:rsidR="00BA7315" w:rsidRPr="00CA0622" w:rsidRDefault="00BA7315" w:rsidP="00BA7315">
            <w:pPr>
              <w:pStyle w:val="acctfourfigures"/>
              <w:tabs>
                <w:tab w:val="clear" w:pos="765"/>
                <w:tab w:val="decimal" w:pos="1090"/>
              </w:tabs>
              <w:spacing w:line="240" w:lineRule="atLeast"/>
              <w:ind w:right="11"/>
              <w:rPr>
                <w:rFonts w:cs="Times New Roman"/>
                <w:b/>
                <w:bCs/>
              </w:rPr>
            </w:pPr>
            <w:r>
              <w:rPr>
                <w:rFonts w:cs="Cordia New"/>
                <w:b/>
                <w:bCs/>
                <w:lang w:bidi="th-TH"/>
              </w:rPr>
              <w:t>1,274,954</w:t>
            </w:r>
          </w:p>
        </w:tc>
      </w:tr>
    </w:tbl>
    <w:p w14:paraId="00EB517D" w14:textId="77777777" w:rsidR="00EF263C" w:rsidRDefault="00EF263C" w:rsidP="00070C2A">
      <w:pPr>
        <w:tabs>
          <w:tab w:val="left" w:pos="540"/>
        </w:tabs>
        <w:spacing w:line="240" w:lineRule="auto"/>
        <w:rPr>
          <w:b/>
          <w:bCs/>
          <w:sz w:val="24"/>
          <w:szCs w:val="24"/>
          <w:lang w:val="en-US" w:bidi="th-TH"/>
        </w:rPr>
      </w:pPr>
    </w:p>
    <w:p w14:paraId="4C984421" w14:textId="253E3D8B" w:rsidR="00C91F98" w:rsidRDefault="00E560E1" w:rsidP="000C00C8">
      <w:pPr>
        <w:tabs>
          <w:tab w:val="left" w:pos="540"/>
        </w:tabs>
        <w:spacing w:line="240" w:lineRule="auto"/>
        <w:rPr>
          <w:b/>
          <w:bCs/>
          <w:sz w:val="24"/>
          <w:szCs w:val="24"/>
          <w:lang w:val="en-US" w:bidi="th-TH"/>
        </w:rPr>
      </w:pPr>
      <w:r>
        <w:rPr>
          <w:b/>
          <w:bCs/>
          <w:sz w:val="24"/>
          <w:szCs w:val="24"/>
          <w:lang w:bidi="th-TH"/>
        </w:rPr>
        <w:t>5</w:t>
      </w:r>
      <w:r w:rsidR="00254D3A" w:rsidRPr="00A552C5">
        <w:rPr>
          <w:rFonts w:hint="cs"/>
          <w:b/>
          <w:bCs/>
          <w:sz w:val="24"/>
          <w:szCs w:val="24"/>
          <w:cs/>
          <w:lang w:bidi="th-TH"/>
        </w:rPr>
        <w:tab/>
      </w:r>
      <w:r w:rsidR="00C91F98">
        <w:rPr>
          <w:b/>
          <w:bCs/>
          <w:sz w:val="24"/>
          <w:szCs w:val="24"/>
          <w:lang w:val="en-US" w:bidi="th-TH"/>
        </w:rPr>
        <w:t>Dividends</w:t>
      </w:r>
    </w:p>
    <w:p w14:paraId="17974B10" w14:textId="77777777" w:rsidR="00C91F98" w:rsidRDefault="00C91F98" w:rsidP="000C00C8">
      <w:pPr>
        <w:tabs>
          <w:tab w:val="left" w:pos="540"/>
        </w:tabs>
        <w:spacing w:line="240" w:lineRule="auto"/>
        <w:rPr>
          <w:b/>
          <w:bCs/>
          <w:sz w:val="24"/>
          <w:szCs w:val="24"/>
          <w:lang w:val="en-US" w:bidi="th-TH"/>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170"/>
        <w:gridCol w:w="270"/>
        <w:gridCol w:w="1440"/>
      </w:tblGrid>
      <w:tr w:rsidR="00C91F98" w:rsidRPr="002F1846" w14:paraId="29142691" w14:textId="77777777" w:rsidTr="005B0F54">
        <w:trPr>
          <w:tblHeader/>
        </w:trPr>
        <w:tc>
          <w:tcPr>
            <w:tcW w:w="3420" w:type="dxa"/>
          </w:tcPr>
          <w:p w14:paraId="213F51BA" w14:textId="77777777" w:rsidR="00C91F98" w:rsidRPr="002F1846" w:rsidRDefault="00C91F98" w:rsidP="005B0F54">
            <w:pPr>
              <w:pStyle w:val="block"/>
              <w:spacing w:after="0" w:line="240" w:lineRule="auto"/>
              <w:ind w:left="0"/>
              <w:jc w:val="center"/>
              <w:rPr>
                <w:sz w:val="20"/>
              </w:rPr>
            </w:pPr>
          </w:p>
        </w:tc>
        <w:tc>
          <w:tcPr>
            <w:tcW w:w="1440" w:type="dxa"/>
            <w:vAlign w:val="bottom"/>
          </w:tcPr>
          <w:p w14:paraId="152F1960" w14:textId="77777777" w:rsidR="00C91F98" w:rsidRPr="002F1846" w:rsidRDefault="00C91F98" w:rsidP="005B0F54">
            <w:pPr>
              <w:pStyle w:val="block"/>
              <w:spacing w:after="0" w:line="240" w:lineRule="auto"/>
              <w:ind w:left="0"/>
              <w:jc w:val="center"/>
              <w:rPr>
                <w:sz w:val="20"/>
              </w:rPr>
            </w:pPr>
            <w:r w:rsidRPr="002F1846">
              <w:rPr>
                <w:sz w:val="20"/>
              </w:rPr>
              <w:t>Approval date</w:t>
            </w:r>
          </w:p>
        </w:tc>
        <w:tc>
          <w:tcPr>
            <w:tcW w:w="1350" w:type="dxa"/>
            <w:vAlign w:val="bottom"/>
          </w:tcPr>
          <w:p w14:paraId="4AED3252" w14:textId="77777777" w:rsidR="00C91F98" w:rsidRPr="002F1846" w:rsidRDefault="00C91F98" w:rsidP="005B0F54">
            <w:pPr>
              <w:pStyle w:val="block"/>
              <w:spacing w:after="0" w:line="240" w:lineRule="auto"/>
              <w:ind w:left="0"/>
              <w:jc w:val="center"/>
              <w:rPr>
                <w:sz w:val="20"/>
              </w:rPr>
            </w:pPr>
            <w:r w:rsidRPr="002F1846">
              <w:rPr>
                <w:sz w:val="20"/>
              </w:rPr>
              <w:t>Payment schedule</w:t>
            </w:r>
          </w:p>
        </w:tc>
        <w:tc>
          <w:tcPr>
            <w:tcW w:w="1170" w:type="dxa"/>
            <w:vAlign w:val="bottom"/>
          </w:tcPr>
          <w:p w14:paraId="08B04158" w14:textId="77777777" w:rsidR="00C91F98" w:rsidRPr="002F1846" w:rsidRDefault="00C91F98" w:rsidP="005B0F54">
            <w:pPr>
              <w:pStyle w:val="block"/>
              <w:spacing w:after="0" w:line="240" w:lineRule="auto"/>
              <w:ind w:left="-83" w:right="-108"/>
              <w:jc w:val="center"/>
              <w:rPr>
                <w:i/>
                <w:iCs/>
                <w:sz w:val="20"/>
              </w:rPr>
            </w:pPr>
            <w:r w:rsidRPr="002F1846">
              <w:rPr>
                <w:sz w:val="20"/>
              </w:rPr>
              <w:t>Dividend rate per share</w:t>
            </w:r>
            <w:r w:rsidRPr="002F1846">
              <w:rPr>
                <w:i/>
                <w:iCs/>
                <w:sz w:val="20"/>
              </w:rPr>
              <w:t xml:space="preserve"> </w:t>
            </w:r>
          </w:p>
        </w:tc>
        <w:tc>
          <w:tcPr>
            <w:tcW w:w="270" w:type="dxa"/>
            <w:vAlign w:val="bottom"/>
          </w:tcPr>
          <w:p w14:paraId="6CC7805E" w14:textId="77777777" w:rsidR="00C91F98" w:rsidRPr="002F1846" w:rsidRDefault="00C91F98" w:rsidP="005B0F54">
            <w:pPr>
              <w:pStyle w:val="block"/>
              <w:spacing w:after="0" w:line="240" w:lineRule="auto"/>
              <w:ind w:left="0"/>
              <w:jc w:val="center"/>
              <w:rPr>
                <w:i/>
                <w:iCs/>
                <w:sz w:val="20"/>
              </w:rPr>
            </w:pPr>
          </w:p>
        </w:tc>
        <w:tc>
          <w:tcPr>
            <w:tcW w:w="1440" w:type="dxa"/>
            <w:vAlign w:val="bottom"/>
          </w:tcPr>
          <w:p w14:paraId="3C948737" w14:textId="77777777" w:rsidR="00C91F98" w:rsidRPr="002F1846" w:rsidRDefault="00C91F98" w:rsidP="005B0F54">
            <w:pPr>
              <w:pStyle w:val="block"/>
              <w:spacing w:after="0" w:line="240" w:lineRule="auto"/>
              <w:ind w:left="-96" w:right="-83"/>
              <w:jc w:val="center"/>
              <w:rPr>
                <w:i/>
                <w:iCs/>
                <w:sz w:val="20"/>
                <w:lang w:val="en-US" w:bidi="th-TH"/>
              </w:rPr>
            </w:pPr>
            <w:r w:rsidRPr="002F1846">
              <w:rPr>
                <w:sz w:val="20"/>
                <w:lang w:val="en-US" w:bidi="th-TH"/>
              </w:rPr>
              <w:t>Amount</w:t>
            </w:r>
          </w:p>
        </w:tc>
      </w:tr>
      <w:tr w:rsidR="00C91F98" w:rsidRPr="002F1846" w14:paraId="2365B3CB" w14:textId="77777777" w:rsidTr="005B0F54">
        <w:trPr>
          <w:tblHeader/>
        </w:trPr>
        <w:tc>
          <w:tcPr>
            <w:tcW w:w="3420" w:type="dxa"/>
          </w:tcPr>
          <w:p w14:paraId="05185D80" w14:textId="77777777" w:rsidR="00C91F98" w:rsidRPr="002F1846" w:rsidRDefault="00C91F98" w:rsidP="005B0F54">
            <w:pPr>
              <w:pStyle w:val="block"/>
              <w:spacing w:after="0" w:line="240" w:lineRule="auto"/>
              <w:ind w:left="-135" w:right="-146"/>
              <w:jc w:val="center"/>
              <w:rPr>
                <w:sz w:val="20"/>
              </w:rPr>
            </w:pPr>
          </w:p>
        </w:tc>
        <w:tc>
          <w:tcPr>
            <w:tcW w:w="1440" w:type="dxa"/>
            <w:vAlign w:val="bottom"/>
          </w:tcPr>
          <w:p w14:paraId="12C79C4B" w14:textId="77777777" w:rsidR="00C91F98" w:rsidRPr="002F1846" w:rsidRDefault="00C91F98" w:rsidP="005B0F54">
            <w:pPr>
              <w:pStyle w:val="block"/>
              <w:spacing w:after="0" w:line="240" w:lineRule="auto"/>
              <w:ind w:left="-135" w:right="-146"/>
              <w:jc w:val="center"/>
              <w:rPr>
                <w:sz w:val="20"/>
              </w:rPr>
            </w:pPr>
          </w:p>
        </w:tc>
        <w:tc>
          <w:tcPr>
            <w:tcW w:w="1350" w:type="dxa"/>
            <w:vAlign w:val="bottom"/>
          </w:tcPr>
          <w:p w14:paraId="0EC3A3D8" w14:textId="77777777" w:rsidR="00C91F98" w:rsidRPr="002F1846" w:rsidRDefault="00C91F98" w:rsidP="005B0F54">
            <w:pPr>
              <w:pStyle w:val="block"/>
              <w:spacing w:after="0" w:line="240" w:lineRule="auto"/>
              <w:ind w:left="-70" w:right="-146"/>
              <w:jc w:val="center"/>
              <w:rPr>
                <w:sz w:val="20"/>
              </w:rPr>
            </w:pPr>
          </w:p>
        </w:tc>
        <w:tc>
          <w:tcPr>
            <w:tcW w:w="1170" w:type="dxa"/>
            <w:vAlign w:val="bottom"/>
          </w:tcPr>
          <w:p w14:paraId="02714A99" w14:textId="77777777" w:rsidR="00C91F98" w:rsidRPr="002F1846" w:rsidRDefault="00C91F98" w:rsidP="005B0F54">
            <w:pPr>
              <w:pStyle w:val="block"/>
              <w:spacing w:after="0" w:line="240" w:lineRule="auto"/>
              <w:ind w:left="0"/>
              <w:jc w:val="center"/>
              <w:rPr>
                <w:sz w:val="20"/>
              </w:rPr>
            </w:pPr>
            <w:r w:rsidRPr="002F1846">
              <w:rPr>
                <w:i/>
                <w:iCs/>
                <w:sz w:val="20"/>
              </w:rPr>
              <w:t>(</w:t>
            </w:r>
            <w:r>
              <w:rPr>
                <w:i/>
                <w:iCs/>
                <w:sz w:val="20"/>
              </w:rPr>
              <w:t xml:space="preserve">in </w:t>
            </w:r>
            <w:r w:rsidRPr="002F1846">
              <w:rPr>
                <w:i/>
                <w:iCs/>
                <w:sz w:val="20"/>
              </w:rPr>
              <w:t>Baht)</w:t>
            </w:r>
          </w:p>
        </w:tc>
        <w:tc>
          <w:tcPr>
            <w:tcW w:w="270" w:type="dxa"/>
            <w:vAlign w:val="bottom"/>
          </w:tcPr>
          <w:p w14:paraId="4F477ABD" w14:textId="77777777" w:rsidR="00C91F98" w:rsidRPr="002F1846" w:rsidRDefault="00C91F98" w:rsidP="005B0F54">
            <w:pPr>
              <w:pStyle w:val="block"/>
              <w:spacing w:after="0" w:line="240" w:lineRule="auto"/>
              <w:ind w:left="0"/>
              <w:jc w:val="center"/>
              <w:rPr>
                <w:sz w:val="20"/>
              </w:rPr>
            </w:pPr>
          </w:p>
        </w:tc>
        <w:tc>
          <w:tcPr>
            <w:tcW w:w="1440" w:type="dxa"/>
            <w:vAlign w:val="bottom"/>
          </w:tcPr>
          <w:p w14:paraId="043C967C" w14:textId="77777777" w:rsidR="00C91F98" w:rsidRPr="002F1846" w:rsidRDefault="00C91F98" w:rsidP="005B0F54">
            <w:pPr>
              <w:pStyle w:val="block"/>
              <w:spacing w:after="0" w:line="240" w:lineRule="auto"/>
              <w:ind w:left="-96" w:right="-83"/>
              <w:jc w:val="center"/>
              <w:rPr>
                <w:sz w:val="20"/>
              </w:rPr>
            </w:pPr>
            <w:r w:rsidRPr="002F1846">
              <w:rPr>
                <w:i/>
                <w:iCs/>
                <w:sz w:val="20"/>
              </w:rPr>
              <w:t xml:space="preserve">(in </w:t>
            </w:r>
            <w:r>
              <w:rPr>
                <w:i/>
                <w:iCs/>
                <w:sz w:val="20"/>
              </w:rPr>
              <w:t>thousand</w:t>
            </w:r>
            <w:r w:rsidRPr="002F1846">
              <w:rPr>
                <w:i/>
                <w:iCs/>
                <w:sz w:val="20"/>
              </w:rPr>
              <w:t xml:space="preserve"> Baht)</w:t>
            </w:r>
          </w:p>
        </w:tc>
      </w:tr>
      <w:tr w:rsidR="00C91F98" w:rsidRPr="002F1846" w14:paraId="153DF1A0" w14:textId="77777777" w:rsidTr="005B0F54">
        <w:trPr>
          <w:tblHeader/>
        </w:trPr>
        <w:tc>
          <w:tcPr>
            <w:tcW w:w="3420" w:type="dxa"/>
          </w:tcPr>
          <w:p w14:paraId="0FAF34B0" w14:textId="5DB3DD90" w:rsidR="00C91F98" w:rsidRPr="0069184A" w:rsidRDefault="00C91F98" w:rsidP="005B0F54">
            <w:pPr>
              <w:pStyle w:val="block"/>
              <w:spacing w:after="0" w:line="240" w:lineRule="auto"/>
              <w:ind w:left="-17" w:right="-146"/>
              <w:rPr>
                <w:i/>
                <w:iCs/>
                <w:sz w:val="20"/>
              </w:rPr>
            </w:pPr>
            <w:r w:rsidRPr="0069184A">
              <w:rPr>
                <w:i/>
                <w:iCs/>
                <w:sz w:val="20"/>
              </w:rPr>
              <w:t>202</w:t>
            </w:r>
            <w:r>
              <w:rPr>
                <w:i/>
                <w:iCs/>
                <w:sz w:val="20"/>
              </w:rPr>
              <w:t>6</w:t>
            </w:r>
          </w:p>
        </w:tc>
        <w:tc>
          <w:tcPr>
            <w:tcW w:w="1440" w:type="dxa"/>
            <w:vAlign w:val="bottom"/>
          </w:tcPr>
          <w:p w14:paraId="4F84F16B" w14:textId="77777777" w:rsidR="00C91F98" w:rsidRPr="002F1846" w:rsidRDefault="00C91F98" w:rsidP="005B0F54">
            <w:pPr>
              <w:pStyle w:val="block"/>
              <w:spacing w:after="0" w:line="240" w:lineRule="auto"/>
              <w:ind w:left="-135" w:right="-146"/>
              <w:jc w:val="center"/>
              <w:rPr>
                <w:sz w:val="20"/>
              </w:rPr>
            </w:pPr>
          </w:p>
        </w:tc>
        <w:tc>
          <w:tcPr>
            <w:tcW w:w="1350" w:type="dxa"/>
            <w:vAlign w:val="bottom"/>
          </w:tcPr>
          <w:p w14:paraId="3A2E7987" w14:textId="77777777" w:rsidR="00C91F98" w:rsidRPr="002F1846" w:rsidRDefault="00C91F98" w:rsidP="005B0F54">
            <w:pPr>
              <w:pStyle w:val="block"/>
              <w:spacing w:after="0" w:line="240" w:lineRule="auto"/>
              <w:ind w:left="-70" w:right="-146"/>
              <w:jc w:val="center"/>
              <w:rPr>
                <w:sz w:val="20"/>
              </w:rPr>
            </w:pPr>
          </w:p>
        </w:tc>
        <w:tc>
          <w:tcPr>
            <w:tcW w:w="1170" w:type="dxa"/>
            <w:vAlign w:val="bottom"/>
          </w:tcPr>
          <w:p w14:paraId="23F8F9D9" w14:textId="77777777" w:rsidR="00C91F98" w:rsidRPr="002F1846" w:rsidRDefault="00C91F98" w:rsidP="005B0F54">
            <w:pPr>
              <w:pStyle w:val="block"/>
              <w:spacing w:after="0" w:line="240" w:lineRule="auto"/>
              <w:ind w:left="0"/>
              <w:jc w:val="center"/>
              <w:rPr>
                <w:i/>
                <w:iCs/>
                <w:sz w:val="20"/>
              </w:rPr>
            </w:pPr>
          </w:p>
        </w:tc>
        <w:tc>
          <w:tcPr>
            <w:tcW w:w="270" w:type="dxa"/>
            <w:vAlign w:val="bottom"/>
          </w:tcPr>
          <w:p w14:paraId="2195D074" w14:textId="77777777" w:rsidR="00C91F98" w:rsidRPr="002F1846" w:rsidRDefault="00C91F98" w:rsidP="005B0F54">
            <w:pPr>
              <w:pStyle w:val="block"/>
              <w:spacing w:after="0" w:line="240" w:lineRule="auto"/>
              <w:ind w:left="0"/>
              <w:jc w:val="center"/>
              <w:rPr>
                <w:sz w:val="20"/>
              </w:rPr>
            </w:pPr>
          </w:p>
        </w:tc>
        <w:tc>
          <w:tcPr>
            <w:tcW w:w="1440" w:type="dxa"/>
            <w:vAlign w:val="bottom"/>
          </w:tcPr>
          <w:p w14:paraId="0B6AA4B9" w14:textId="77777777" w:rsidR="00C91F98" w:rsidRPr="002F1846" w:rsidRDefault="00C91F98" w:rsidP="005B0F54">
            <w:pPr>
              <w:pStyle w:val="block"/>
              <w:spacing w:after="0" w:line="240" w:lineRule="auto"/>
              <w:ind w:left="-96" w:right="-83"/>
              <w:jc w:val="center"/>
              <w:rPr>
                <w:i/>
                <w:iCs/>
                <w:sz w:val="20"/>
              </w:rPr>
            </w:pPr>
          </w:p>
        </w:tc>
      </w:tr>
      <w:tr w:rsidR="00BA7315" w:rsidRPr="002F1846" w14:paraId="296D7738" w14:textId="77777777" w:rsidTr="005B0F54">
        <w:tc>
          <w:tcPr>
            <w:tcW w:w="3420" w:type="dxa"/>
          </w:tcPr>
          <w:p w14:paraId="046B453F" w14:textId="77777777" w:rsidR="00BA7315" w:rsidRPr="00164386" w:rsidRDefault="00BA7315" w:rsidP="00BA7315">
            <w:pPr>
              <w:pStyle w:val="block"/>
              <w:spacing w:after="0" w:line="240" w:lineRule="auto"/>
              <w:ind w:left="-18" w:right="-146"/>
              <w:rPr>
                <w:rFonts w:cstheme="minorBidi"/>
                <w:sz w:val="20"/>
                <w:szCs w:val="25"/>
                <w:lang w:val="en-US" w:bidi="th-TH"/>
              </w:rPr>
            </w:pPr>
            <w:r w:rsidRPr="00164386">
              <w:rPr>
                <w:sz w:val="20"/>
              </w:rPr>
              <w:t>Annual dividend</w:t>
            </w:r>
            <w:r w:rsidRPr="00164386">
              <w:rPr>
                <w:rFonts w:cstheme="minorBidi"/>
                <w:sz w:val="20"/>
                <w:szCs w:val="25"/>
                <w:cs/>
                <w:lang w:bidi="th-TH"/>
              </w:rPr>
              <w:t xml:space="preserve"> </w:t>
            </w:r>
          </w:p>
        </w:tc>
        <w:tc>
          <w:tcPr>
            <w:tcW w:w="1440" w:type="dxa"/>
            <w:vAlign w:val="bottom"/>
          </w:tcPr>
          <w:p w14:paraId="224C2541" w14:textId="08A56459" w:rsidR="00BA7315" w:rsidRPr="002F1846" w:rsidRDefault="00BA7315" w:rsidP="00BA7315">
            <w:pPr>
              <w:spacing w:line="240" w:lineRule="auto"/>
              <w:ind w:left="72" w:right="-108" w:hanging="191"/>
              <w:jc w:val="center"/>
              <w:rPr>
                <w:sz w:val="20"/>
              </w:rPr>
            </w:pPr>
            <w:r>
              <w:rPr>
                <w:sz w:val="20"/>
              </w:rPr>
              <w:t>22 April 2026</w:t>
            </w:r>
          </w:p>
        </w:tc>
        <w:tc>
          <w:tcPr>
            <w:tcW w:w="1350" w:type="dxa"/>
            <w:vAlign w:val="bottom"/>
          </w:tcPr>
          <w:p w14:paraId="5E3DFE43" w14:textId="46F9276D" w:rsidR="00BA7315" w:rsidRPr="009239CA" w:rsidRDefault="00BA7315" w:rsidP="00BA7315">
            <w:pPr>
              <w:spacing w:line="240" w:lineRule="auto"/>
              <w:ind w:left="191" w:hanging="191"/>
              <w:jc w:val="center"/>
              <w:rPr>
                <w:sz w:val="20"/>
                <w:shd w:val="clear" w:color="auto" w:fill="D9D9D9" w:themeFill="background1" w:themeFillShade="D9"/>
              </w:rPr>
            </w:pPr>
            <w:r w:rsidRPr="00C23B7C">
              <w:rPr>
                <w:sz w:val="20"/>
              </w:rPr>
              <w:t>May 202</w:t>
            </w:r>
            <w:r>
              <w:rPr>
                <w:sz w:val="20"/>
              </w:rPr>
              <w:t>6</w:t>
            </w:r>
          </w:p>
        </w:tc>
        <w:tc>
          <w:tcPr>
            <w:tcW w:w="1170" w:type="dxa"/>
            <w:vAlign w:val="bottom"/>
          </w:tcPr>
          <w:p w14:paraId="0B502D68" w14:textId="43830D20" w:rsidR="00BA7315" w:rsidRPr="002F1846" w:rsidRDefault="00BA7315" w:rsidP="00BA7315">
            <w:pPr>
              <w:pStyle w:val="block"/>
              <w:spacing w:after="0" w:line="240" w:lineRule="auto"/>
              <w:ind w:left="0"/>
              <w:jc w:val="center"/>
              <w:rPr>
                <w:sz w:val="20"/>
              </w:rPr>
            </w:pPr>
            <w:r>
              <w:rPr>
                <w:sz w:val="20"/>
              </w:rPr>
              <w:t>0.80</w:t>
            </w:r>
          </w:p>
        </w:tc>
        <w:tc>
          <w:tcPr>
            <w:tcW w:w="270" w:type="dxa"/>
            <w:vAlign w:val="bottom"/>
          </w:tcPr>
          <w:p w14:paraId="1DEA92D3" w14:textId="77777777" w:rsidR="00BA7315" w:rsidRPr="002F1846" w:rsidRDefault="00BA7315" w:rsidP="00BA7315">
            <w:pPr>
              <w:pStyle w:val="block"/>
              <w:spacing w:after="0" w:line="240" w:lineRule="auto"/>
              <w:ind w:left="0"/>
              <w:jc w:val="center"/>
              <w:rPr>
                <w:sz w:val="20"/>
              </w:rPr>
            </w:pPr>
          </w:p>
        </w:tc>
        <w:tc>
          <w:tcPr>
            <w:tcW w:w="1440" w:type="dxa"/>
            <w:vAlign w:val="bottom"/>
          </w:tcPr>
          <w:p w14:paraId="4B0F6A4A" w14:textId="5C06B87A" w:rsidR="00BA7315" w:rsidRPr="002F1846" w:rsidRDefault="00BA7315" w:rsidP="00BA7315">
            <w:pPr>
              <w:pStyle w:val="block"/>
              <w:tabs>
                <w:tab w:val="decimal" w:pos="1056"/>
              </w:tabs>
              <w:spacing w:after="0" w:line="240" w:lineRule="auto"/>
              <w:ind w:left="-96" w:right="-83"/>
              <w:rPr>
                <w:sz w:val="20"/>
              </w:rPr>
            </w:pPr>
            <w:r>
              <w:rPr>
                <w:sz w:val="20"/>
              </w:rPr>
              <w:t>276,000</w:t>
            </w:r>
          </w:p>
        </w:tc>
      </w:tr>
      <w:tr w:rsidR="00C91F98" w14:paraId="1B7E34F9" w14:textId="77777777" w:rsidTr="005B0F54">
        <w:tc>
          <w:tcPr>
            <w:tcW w:w="3420" w:type="dxa"/>
          </w:tcPr>
          <w:p w14:paraId="67836D1E" w14:textId="77777777" w:rsidR="00C91F98" w:rsidRPr="003D79A6" w:rsidRDefault="00C91F98" w:rsidP="005B0F54">
            <w:pPr>
              <w:pStyle w:val="block"/>
              <w:spacing w:after="0" w:line="240" w:lineRule="auto"/>
              <w:ind w:left="-18" w:right="-146"/>
              <w:rPr>
                <w:sz w:val="20"/>
              </w:rPr>
            </w:pPr>
          </w:p>
        </w:tc>
        <w:tc>
          <w:tcPr>
            <w:tcW w:w="1440" w:type="dxa"/>
            <w:vAlign w:val="bottom"/>
          </w:tcPr>
          <w:p w14:paraId="37FE0691" w14:textId="77777777" w:rsidR="00C91F98" w:rsidRPr="00006358" w:rsidRDefault="00C91F98" w:rsidP="005B0F54">
            <w:pPr>
              <w:spacing w:line="240" w:lineRule="auto"/>
              <w:ind w:left="72" w:right="-108" w:hanging="191"/>
              <w:jc w:val="center"/>
              <w:rPr>
                <w:sz w:val="20"/>
                <w:shd w:val="clear" w:color="auto" w:fill="D9D9D9" w:themeFill="background1" w:themeFillShade="D9"/>
              </w:rPr>
            </w:pPr>
          </w:p>
        </w:tc>
        <w:tc>
          <w:tcPr>
            <w:tcW w:w="1350" w:type="dxa"/>
            <w:vAlign w:val="bottom"/>
          </w:tcPr>
          <w:p w14:paraId="274ECD62" w14:textId="77777777" w:rsidR="00C91F98" w:rsidRPr="00006358" w:rsidRDefault="00C91F98" w:rsidP="005B0F54">
            <w:pPr>
              <w:spacing w:line="240" w:lineRule="auto"/>
              <w:ind w:left="191" w:hanging="191"/>
              <w:jc w:val="center"/>
              <w:rPr>
                <w:sz w:val="20"/>
                <w:shd w:val="clear" w:color="auto" w:fill="D9D9D9" w:themeFill="background1" w:themeFillShade="D9"/>
              </w:rPr>
            </w:pPr>
          </w:p>
        </w:tc>
        <w:tc>
          <w:tcPr>
            <w:tcW w:w="1170" w:type="dxa"/>
            <w:vAlign w:val="bottom"/>
          </w:tcPr>
          <w:p w14:paraId="1529E0E0" w14:textId="77777777" w:rsidR="00C91F98" w:rsidRDefault="00C91F98" w:rsidP="005B0F54">
            <w:pPr>
              <w:pStyle w:val="block"/>
              <w:spacing w:after="0" w:line="240" w:lineRule="auto"/>
              <w:ind w:left="0"/>
              <w:jc w:val="center"/>
              <w:rPr>
                <w:sz w:val="20"/>
              </w:rPr>
            </w:pPr>
          </w:p>
        </w:tc>
        <w:tc>
          <w:tcPr>
            <w:tcW w:w="270" w:type="dxa"/>
            <w:vAlign w:val="bottom"/>
          </w:tcPr>
          <w:p w14:paraId="02A4B4AA" w14:textId="77777777" w:rsidR="00C91F98" w:rsidRPr="002F1846" w:rsidRDefault="00C91F98" w:rsidP="005B0F54">
            <w:pPr>
              <w:pStyle w:val="block"/>
              <w:spacing w:after="0" w:line="240" w:lineRule="auto"/>
              <w:ind w:left="0"/>
              <w:jc w:val="center"/>
              <w:rPr>
                <w:sz w:val="20"/>
              </w:rPr>
            </w:pPr>
          </w:p>
        </w:tc>
        <w:tc>
          <w:tcPr>
            <w:tcW w:w="1440" w:type="dxa"/>
            <w:vAlign w:val="bottom"/>
          </w:tcPr>
          <w:p w14:paraId="03B39595" w14:textId="77777777" w:rsidR="00C91F98" w:rsidRDefault="00C91F98" w:rsidP="005B0F54">
            <w:pPr>
              <w:pStyle w:val="block"/>
              <w:tabs>
                <w:tab w:val="decimal" w:pos="1056"/>
              </w:tabs>
              <w:spacing w:after="0" w:line="240" w:lineRule="auto"/>
              <w:ind w:left="-96" w:right="-83"/>
              <w:rPr>
                <w:sz w:val="20"/>
              </w:rPr>
            </w:pPr>
          </w:p>
        </w:tc>
      </w:tr>
      <w:tr w:rsidR="00C91F98" w14:paraId="708709CE" w14:textId="77777777" w:rsidTr="005B0F54">
        <w:tc>
          <w:tcPr>
            <w:tcW w:w="3420" w:type="dxa"/>
          </w:tcPr>
          <w:p w14:paraId="53C2F5A2" w14:textId="5A8870DD" w:rsidR="00C91F98" w:rsidRPr="0069184A" w:rsidRDefault="00C91F98" w:rsidP="00C91F98">
            <w:pPr>
              <w:pStyle w:val="block"/>
              <w:spacing w:after="0" w:line="240" w:lineRule="auto"/>
              <w:ind w:left="-18" w:right="-146"/>
              <w:rPr>
                <w:i/>
                <w:iCs/>
                <w:sz w:val="20"/>
              </w:rPr>
            </w:pPr>
            <w:r w:rsidRPr="0069184A">
              <w:rPr>
                <w:i/>
                <w:iCs/>
                <w:sz w:val="20"/>
              </w:rPr>
              <w:t>202</w:t>
            </w:r>
            <w:r>
              <w:rPr>
                <w:i/>
                <w:iCs/>
                <w:sz w:val="20"/>
              </w:rPr>
              <w:t>5</w:t>
            </w:r>
          </w:p>
        </w:tc>
        <w:tc>
          <w:tcPr>
            <w:tcW w:w="1440" w:type="dxa"/>
            <w:vAlign w:val="bottom"/>
          </w:tcPr>
          <w:p w14:paraId="795639DA" w14:textId="77777777" w:rsidR="00C91F98" w:rsidRPr="00006358" w:rsidRDefault="00C91F98" w:rsidP="00C91F98">
            <w:pPr>
              <w:spacing w:line="240" w:lineRule="auto"/>
              <w:ind w:left="72" w:right="-108" w:hanging="191"/>
              <w:jc w:val="center"/>
              <w:rPr>
                <w:sz w:val="20"/>
                <w:shd w:val="clear" w:color="auto" w:fill="D9D9D9" w:themeFill="background1" w:themeFillShade="D9"/>
              </w:rPr>
            </w:pPr>
          </w:p>
        </w:tc>
        <w:tc>
          <w:tcPr>
            <w:tcW w:w="1350" w:type="dxa"/>
            <w:vAlign w:val="bottom"/>
          </w:tcPr>
          <w:p w14:paraId="7BF65B39" w14:textId="77777777" w:rsidR="00C91F98" w:rsidRPr="00006358" w:rsidRDefault="00C91F98" w:rsidP="00C91F98">
            <w:pPr>
              <w:spacing w:line="240" w:lineRule="auto"/>
              <w:ind w:left="191" w:hanging="191"/>
              <w:jc w:val="center"/>
              <w:rPr>
                <w:sz w:val="20"/>
                <w:shd w:val="clear" w:color="auto" w:fill="D9D9D9" w:themeFill="background1" w:themeFillShade="D9"/>
              </w:rPr>
            </w:pPr>
          </w:p>
        </w:tc>
        <w:tc>
          <w:tcPr>
            <w:tcW w:w="1170" w:type="dxa"/>
            <w:vAlign w:val="bottom"/>
          </w:tcPr>
          <w:p w14:paraId="3516A3CD" w14:textId="77777777" w:rsidR="00C91F98" w:rsidRDefault="00C91F98" w:rsidP="00C91F98">
            <w:pPr>
              <w:pStyle w:val="block"/>
              <w:spacing w:after="0" w:line="240" w:lineRule="auto"/>
              <w:ind w:left="0"/>
              <w:jc w:val="center"/>
              <w:rPr>
                <w:sz w:val="20"/>
              </w:rPr>
            </w:pPr>
          </w:p>
        </w:tc>
        <w:tc>
          <w:tcPr>
            <w:tcW w:w="270" w:type="dxa"/>
            <w:vAlign w:val="bottom"/>
          </w:tcPr>
          <w:p w14:paraId="4096C052" w14:textId="77777777" w:rsidR="00C91F98" w:rsidRPr="002F1846" w:rsidRDefault="00C91F98" w:rsidP="00C91F98">
            <w:pPr>
              <w:pStyle w:val="block"/>
              <w:spacing w:after="0" w:line="240" w:lineRule="auto"/>
              <w:ind w:left="0"/>
              <w:jc w:val="center"/>
              <w:rPr>
                <w:sz w:val="20"/>
              </w:rPr>
            </w:pPr>
          </w:p>
        </w:tc>
        <w:tc>
          <w:tcPr>
            <w:tcW w:w="1440" w:type="dxa"/>
            <w:vAlign w:val="bottom"/>
          </w:tcPr>
          <w:p w14:paraId="725CE340" w14:textId="77777777" w:rsidR="00C91F98" w:rsidRDefault="00C91F98" w:rsidP="00C91F98">
            <w:pPr>
              <w:pStyle w:val="block"/>
              <w:tabs>
                <w:tab w:val="decimal" w:pos="1056"/>
              </w:tabs>
              <w:spacing w:after="0" w:line="240" w:lineRule="auto"/>
              <w:ind w:left="-96" w:right="-83"/>
              <w:rPr>
                <w:sz w:val="20"/>
              </w:rPr>
            </w:pPr>
          </w:p>
        </w:tc>
      </w:tr>
      <w:tr w:rsidR="00C91F98" w14:paraId="26294AC1" w14:textId="77777777" w:rsidTr="005B0F54">
        <w:tc>
          <w:tcPr>
            <w:tcW w:w="3420" w:type="dxa"/>
          </w:tcPr>
          <w:p w14:paraId="079011E9" w14:textId="2CDD8B60" w:rsidR="00C91F98" w:rsidRPr="00574B00" w:rsidRDefault="00C91F98" w:rsidP="00C91F98">
            <w:pPr>
              <w:pStyle w:val="BodyText"/>
              <w:spacing w:after="0" w:line="240" w:lineRule="auto"/>
              <w:ind w:left="-17"/>
              <w:jc w:val="both"/>
              <w:rPr>
                <w:sz w:val="20"/>
                <w:highlight w:val="cyan"/>
              </w:rPr>
            </w:pPr>
            <w:r w:rsidRPr="00164386">
              <w:rPr>
                <w:sz w:val="20"/>
              </w:rPr>
              <w:t>Annual dividend</w:t>
            </w:r>
            <w:r w:rsidRPr="00164386">
              <w:rPr>
                <w:rFonts w:cstheme="minorBidi"/>
                <w:sz w:val="20"/>
                <w:szCs w:val="25"/>
                <w:cs/>
                <w:lang w:bidi="th-TH"/>
              </w:rPr>
              <w:t xml:space="preserve"> </w:t>
            </w:r>
          </w:p>
        </w:tc>
        <w:tc>
          <w:tcPr>
            <w:tcW w:w="1440" w:type="dxa"/>
            <w:vAlign w:val="bottom"/>
          </w:tcPr>
          <w:p w14:paraId="3D0BC4AD" w14:textId="7DBCCAB1" w:rsidR="00C91F98" w:rsidRPr="00006358" w:rsidRDefault="00C91F98" w:rsidP="00C91F98">
            <w:pPr>
              <w:spacing w:line="240" w:lineRule="auto"/>
              <w:ind w:left="72" w:right="-108" w:hanging="191"/>
              <w:jc w:val="center"/>
              <w:rPr>
                <w:sz w:val="20"/>
                <w:shd w:val="clear" w:color="auto" w:fill="D9D9D9" w:themeFill="background1" w:themeFillShade="D9"/>
              </w:rPr>
            </w:pPr>
            <w:r>
              <w:rPr>
                <w:sz w:val="20"/>
              </w:rPr>
              <w:t>22 April 2025</w:t>
            </w:r>
          </w:p>
        </w:tc>
        <w:tc>
          <w:tcPr>
            <w:tcW w:w="1350" w:type="dxa"/>
            <w:vAlign w:val="bottom"/>
          </w:tcPr>
          <w:p w14:paraId="0785010F" w14:textId="266ED207" w:rsidR="00C91F98" w:rsidRPr="00006358" w:rsidRDefault="00C91F98" w:rsidP="00C91F98">
            <w:pPr>
              <w:spacing w:line="240" w:lineRule="auto"/>
              <w:ind w:left="191" w:hanging="191"/>
              <w:jc w:val="center"/>
              <w:rPr>
                <w:sz w:val="20"/>
                <w:shd w:val="clear" w:color="auto" w:fill="D9D9D9" w:themeFill="background1" w:themeFillShade="D9"/>
              </w:rPr>
            </w:pPr>
            <w:r w:rsidRPr="00C23B7C">
              <w:rPr>
                <w:sz w:val="20"/>
              </w:rPr>
              <w:t>May 202</w:t>
            </w:r>
            <w:r>
              <w:rPr>
                <w:sz w:val="20"/>
              </w:rPr>
              <w:t>5</w:t>
            </w:r>
          </w:p>
        </w:tc>
        <w:tc>
          <w:tcPr>
            <w:tcW w:w="1170" w:type="dxa"/>
            <w:vAlign w:val="bottom"/>
          </w:tcPr>
          <w:p w14:paraId="1486589F" w14:textId="2AB518A6" w:rsidR="00C91F98" w:rsidRDefault="00C91F98" w:rsidP="00C91F98">
            <w:pPr>
              <w:pStyle w:val="block"/>
              <w:spacing w:after="0" w:line="240" w:lineRule="auto"/>
              <w:ind w:left="0"/>
              <w:jc w:val="center"/>
              <w:rPr>
                <w:sz w:val="20"/>
              </w:rPr>
            </w:pPr>
            <w:r>
              <w:rPr>
                <w:sz w:val="20"/>
              </w:rPr>
              <w:t>0.40</w:t>
            </w:r>
          </w:p>
        </w:tc>
        <w:tc>
          <w:tcPr>
            <w:tcW w:w="270" w:type="dxa"/>
            <w:vAlign w:val="bottom"/>
          </w:tcPr>
          <w:p w14:paraId="010279C6" w14:textId="77777777" w:rsidR="00C91F98" w:rsidRPr="002F1846" w:rsidRDefault="00C91F98" w:rsidP="00C91F98">
            <w:pPr>
              <w:pStyle w:val="block"/>
              <w:spacing w:after="0" w:line="240" w:lineRule="auto"/>
              <w:ind w:left="0"/>
              <w:jc w:val="center"/>
              <w:rPr>
                <w:sz w:val="20"/>
              </w:rPr>
            </w:pPr>
          </w:p>
        </w:tc>
        <w:tc>
          <w:tcPr>
            <w:tcW w:w="1440" w:type="dxa"/>
            <w:vAlign w:val="bottom"/>
          </w:tcPr>
          <w:p w14:paraId="57064246" w14:textId="2F2EE1F5" w:rsidR="00C91F98" w:rsidRDefault="00C91F98" w:rsidP="00C91F98">
            <w:pPr>
              <w:pStyle w:val="block"/>
              <w:tabs>
                <w:tab w:val="decimal" w:pos="1056"/>
              </w:tabs>
              <w:spacing w:after="0" w:line="240" w:lineRule="auto"/>
              <w:ind w:left="-96" w:right="-83"/>
              <w:rPr>
                <w:sz w:val="20"/>
              </w:rPr>
            </w:pPr>
            <w:r>
              <w:rPr>
                <w:sz w:val="20"/>
              </w:rPr>
              <w:t>138,000</w:t>
            </w:r>
          </w:p>
        </w:tc>
      </w:tr>
    </w:tbl>
    <w:p w14:paraId="09A88692" w14:textId="77777777" w:rsidR="00C91F98" w:rsidRDefault="00C91F98" w:rsidP="000C00C8">
      <w:pPr>
        <w:tabs>
          <w:tab w:val="left" w:pos="540"/>
        </w:tabs>
        <w:spacing w:line="240" w:lineRule="auto"/>
        <w:rPr>
          <w:b/>
          <w:bCs/>
          <w:sz w:val="24"/>
          <w:szCs w:val="24"/>
          <w:lang w:bidi="th-TH"/>
        </w:rPr>
      </w:pPr>
    </w:p>
    <w:p w14:paraId="4E55B39F" w14:textId="70E226A4" w:rsidR="00C91F98" w:rsidRDefault="00C91F98" w:rsidP="00C91F98">
      <w:pPr>
        <w:tabs>
          <w:tab w:val="left" w:pos="540"/>
        </w:tabs>
        <w:spacing w:line="240" w:lineRule="auto"/>
        <w:rPr>
          <w:b/>
          <w:bCs/>
          <w:sz w:val="24"/>
          <w:szCs w:val="24"/>
        </w:rPr>
      </w:pPr>
      <w:r>
        <w:rPr>
          <w:b/>
          <w:bCs/>
          <w:sz w:val="24"/>
          <w:szCs w:val="24"/>
          <w:lang w:bidi="th-TH"/>
        </w:rPr>
        <w:t>6</w:t>
      </w:r>
      <w:r w:rsidRPr="00A552C5">
        <w:rPr>
          <w:rFonts w:hint="cs"/>
          <w:b/>
          <w:bCs/>
          <w:sz w:val="24"/>
          <w:szCs w:val="24"/>
          <w:cs/>
          <w:lang w:bidi="th-TH"/>
        </w:rPr>
        <w:tab/>
      </w:r>
      <w:r w:rsidR="00ED07B2" w:rsidRPr="00ED07B2">
        <w:rPr>
          <w:b/>
          <w:bCs/>
          <w:sz w:val="24"/>
          <w:szCs w:val="24"/>
        </w:rPr>
        <w:t>Commitments with non-related parties and contingent liabilities</w:t>
      </w:r>
    </w:p>
    <w:p w14:paraId="6C90330C" w14:textId="77777777" w:rsidR="008A74B3" w:rsidRPr="00C22F03" w:rsidRDefault="008A74B3" w:rsidP="008A74B3">
      <w:pPr>
        <w:tabs>
          <w:tab w:val="left" w:pos="540"/>
        </w:tabs>
        <w:spacing w:line="240" w:lineRule="auto"/>
        <w:rPr>
          <w:rFonts w:cs="Times New Roman"/>
          <w:b/>
          <w:bCs/>
          <w:sz w:val="24"/>
          <w:szCs w:val="24"/>
          <w:lang w:bidi="th-TH"/>
        </w:rPr>
      </w:pPr>
    </w:p>
    <w:tbl>
      <w:tblPr>
        <w:tblW w:w="9270" w:type="dxa"/>
        <w:tblInd w:w="450" w:type="dxa"/>
        <w:tblLayout w:type="fixed"/>
        <w:tblLook w:val="0000" w:firstRow="0" w:lastRow="0" w:firstColumn="0" w:lastColumn="0" w:noHBand="0" w:noVBand="0"/>
      </w:tblPr>
      <w:tblGrid>
        <w:gridCol w:w="4001"/>
        <w:gridCol w:w="1137"/>
        <w:gridCol w:w="256"/>
        <w:gridCol w:w="13"/>
        <w:gridCol w:w="1073"/>
        <w:gridCol w:w="237"/>
        <w:gridCol w:w="1081"/>
        <w:gridCol w:w="269"/>
        <w:gridCol w:w="1203"/>
      </w:tblGrid>
      <w:tr w:rsidR="00CD2C61" w:rsidRPr="00A552C5" w14:paraId="5A326D17" w14:textId="77777777" w:rsidTr="00DE49BA">
        <w:trPr>
          <w:tblHeader/>
        </w:trPr>
        <w:tc>
          <w:tcPr>
            <w:tcW w:w="2158" w:type="pct"/>
          </w:tcPr>
          <w:p w14:paraId="69009CA7" w14:textId="098DB7C5" w:rsidR="00CD2C61" w:rsidRPr="00A552C5" w:rsidRDefault="00CD2C61" w:rsidP="00DE49BA">
            <w:pPr>
              <w:pStyle w:val="BodyText"/>
              <w:spacing w:after="0" w:line="240" w:lineRule="atLeast"/>
              <w:ind w:right="-110"/>
              <w:jc w:val="center"/>
              <w:rPr>
                <w:rFonts w:cs="Times New Roman"/>
                <w:i/>
                <w:iCs/>
                <w:szCs w:val="22"/>
              </w:rPr>
            </w:pPr>
          </w:p>
        </w:tc>
        <w:tc>
          <w:tcPr>
            <w:tcW w:w="1337" w:type="pct"/>
            <w:gridSpan w:val="4"/>
          </w:tcPr>
          <w:p w14:paraId="5786B112" w14:textId="77777777" w:rsidR="00CD2C61" w:rsidRPr="00A552C5" w:rsidRDefault="00CD2C61" w:rsidP="000B75CB">
            <w:pPr>
              <w:pStyle w:val="acctmergecolhdg"/>
              <w:spacing w:line="240" w:lineRule="atLeast"/>
              <w:rPr>
                <w:rFonts w:cs="Times New Roman"/>
                <w:szCs w:val="22"/>
                <w:cs/>
                <w:lang w:bidi="th-TH"/>
              </w:rPr>
            </w:pPr>
            <w:r w:rsidRPr="00A552C5">
              <w:rPr>
                <w:rFonts w:cs="Times New Roman"/>
                <w:szCs w:val="22"/>
              </w:rPr>
              <w:t>Consolidated</w:t>
            </w:r>
          </w:p>
        </w:tc>
        <w:tc>
          <w:tcPr>
            <w:tcW w:w="128" w:type="pct"/>
          </w:tcPr>
          <w:p w14:paraId="6543E9C9" w14:textId="77777777" w:rsidR="00CD2C61" w:rsidRPr="00A552C5" w:rsidRDefault="00CD2C61" w:rsidP="000B75CB">
            <w:pPr>
              <w:pStyle w:val="acctmergecolhdg"/>
              <w:spacing w:line="240" w:lineRule="atLeast"/>
              <w:rPr>
                <w:rFonts w:cs="Times New Roman"/>
                <w:szCs w:val="22"/>
              </w:rPr>
            </w:pPr>
          </w:p>
        </w:tc>
        <w:tc>
          <w:tcPr>
            <w:tcW w:w="1377" w:type="pct"/>
            <w:gridSpan w:val="3"/>
          </w:tcPr>
          <w:p w14:paraId="796CB396" w14:textId="77777777" w:rsidR="00CD2C61" w:rsidRPr="00A552C5" w:rsidRDefault="00CD2C61" w:rsidP="000B75CB">
            <w:pPr>
              <w:pStyle w:val="acctmergecolhdg"/>
              <w:spacing w:line="240" w:lineRule="atLeast"/>
              <w:rPr>
                <w:rFonts w:cs="Times New Roman"/>
                <w:szCs w:val="22"/>
              </w:rPr>
            </w:pPr>
            <w:r w:rsidRPr="00A552C5">
              <w:rPr>
                <w:rFonts w:cs="Times New Roman"/>
                <w:szCs w:val="22"/>
              </w:rPr>
              <w:t>Separate</w:t>
            </w:r>
          </w:p>
        </w:tc>
      </w:tr>
      <w:tr w:rsidR="00CD2C61" w:rsidRPr="00A552C5" w14:paraId="087EDF87" w14:textId="77777777" w:rsidTr="00DE49BA">
        <w:trPr>
          <w:tblHeader/>
        </w:trPr>
        <w:tc>
          <w:tcPr>
            <w:tcW w:w="2158" w:type="pct"/>
          </w:tcPr>
          <w:p w14:paraId="5B8FDEE6" w14:textId="77777777" w:rsidR="00CD2C61" w:rsidRPr="00A552C5" w:rsidRDefault="00CD2C61" w:rsidP="00DE49BA">
            <w:pPr>
              <w:pStyle w:val="BodyText"/>
              <w:spacing w:after="0" w:line="240" w:lineRule="atLeast"/>
              <w:ind w:right="-110"/>
              <w:jc w:val="center"/>
              <w:rPr>
                <w:rFonts w:cs="Times New Roman"/>
                <w:i/>
                <w:iCs/>
                <w:szCs w:val="22"/>
              </w:rPr>
            </w:pPr>
          </w:p>
        </w:tc>
        <w:tc>
          <w:tcPr>
            <w:tcW w:w="1337" w:type="pct"/>
            <w:gridSpan w:val="4"/>
          </w:tcPr>
          <w:p w14:paraId="39670BB3" w14:textId="77777777" w:rsidR="00CD2C61" w:rsidRPr="00A552C5" w:rsidRDefault="00CD2C61" w:rsidP="000B75CB">
            <w:pPr>
              <w:pStyle w:val="BodyText"/>
              <w:spacing w:after="0" w:line="240" w:lineRule="atLeast"/>
              <w:ind w:left="-87" w:right="-131"/>
              <w:jc w:val="center"/>
              <w:rPr>
                <w:rFonts w:cs="Times New Roman"/>
                <w:b/>
                <w:bCs/>
                <w:szCs w:val="22"/>
              </w:rPr>
            </w:pPr>
            <w:r w:rsidRPr="00A552C5">
              <w:rPr>
                <w:rFonts w:cs="Times New Roman"/>
                <w:b/>
                <w:bCs/>
                <w:szCs w:val="22"/>
              </w:rPr>
              <w:t>financial statements</w:t>
            </w:r>
          </w:p>
        </w:tc>
        <w:tc>
          <w:tcPr>
            <w:tcW w:w="128" w:type="pct"/>
          </w:tcPr>
          <w:p w14:paraId="4138AC51" w14:textId="77777777" w:rsidR="00CD2C61" w:rsidRPr="00A552C5" w:rsidRDefault="00CD2C61" w:rsidP="000B75CB">
            <w:pPr>
              <w:pStyle w:val="BodyText"/>
              <w:spacing w:after="0" w:line="240" w:lineRule="atLeast"/>
              <w:ind w:left="-87" w:right="-131"/>
              <w:jc w:val="center"/>
              <w:rPr>
                <w:rFonts w:cs="Times New Roman"/>
                <w:szCs w:val="22"/>
              </w:rPr>
            </w:pPr>
          </w:p>
        </w:tc>
        <w:tc>
          <w:tcPr>
            <w:tcW w:w="1377" w:type="pct"/>
            <w:gridSpan w:val="3"/>
          </w:tcPr>
          <w:p w14:paraId="3637748C" w14:textId="77777777" w:rsidR="00CD2C61" w:rsidRPr="00A552C5" w:rsidRDefault="00CD2C61" w:rsidP="000B75CB">
            <w:pPr>
              <w:pStyle w:val="BodyText"/>
              <w:spacing w:after="0" w:line="240" w:lineRule="atLeast"/>
              <w:ind w:left="-108" w:right="-110"/>
              <w:jc w:val="center"/>
              <w:rPr>
                <w:rFonts w:cs="Times New Roman"/>
                <w:b/>
                <w:bCs/>
                <w:szCs w:val="22"/>
              </w:rPr>
            </w:pPr>
            <w:r w:rsidRPr="00A552C5">
              <w:rPr>
                <w:rFonts w:cs="Times New Roman"/>
                <w:b/>
                <w:bCs/>
                <w:szCs w:val="22"/>
              </w:rPr>
              <w:t>financial statements</w:t>
            </w:r>
          </w:p>
        </w:tc>
      </w:tr>
      <w:tr w:rsidR="007E791C" w:rsidRPr="00A552C5" w14:paraId="217A95C5" w14:textId="77777777" w:rsidTr="00DE49BA">
        <w:trPr>
          <w:tblHeader/>
        </w:trPr>
        <w:tc>
          <w:tcPr>
            <w:tcW w:w="2158" w:type="pct"/>
          </w:tcPr>
          <w:p w14:paraId="0651E828" w14:textId="77777777" w:rsidR="007E791C" w:rsidRPr="00A552C5" w:rsidRDefault="007E791C" w:rsidP="007E791C">
            <w:pPr>
              <w:pStyle w:val="BodyText"/>
              <w:spacing w:after="0" w:line="240" w:lineRule="atLeast"/>
              <w:ind w:right="-110"/>
              <w:jc w:val="center"/>
              <w:rPr>
                <w:rFonts w:cs="Times New Roman"/>
                <w:szCs w:val="22"/>
              </w:rPr>
            </w:pPr>
          </w:p>
        </w:tc>
        <w:tc>
          <w:tcPr>
            <w:tcW w:w="613" w:type="pct"/>
          </w:tcPr>
          <w:p w14:paraId="6AEE9DA6" w14:textId="33191552" w:rsidR="008A120C" w:rsidRDefault="008A120C" w:rsidP="008A120C">
            <w:pPr>
              <w:pStyle w:val="acctfourfigures"/>
              <w:tabs>
                <w:tab w:val="clear" w:pos="765"/>
              </w:tabs>
              <w:spacing w:line="240" w:lineRule="atLeast"/>
              <w:ind w:left="-106" w:right="-117"/>
              <w:jc w:val="center"/>
              <w:rPr>
                <w:rFonts w:cs="Times New Roman"/>
                <w:szCs w:val="22"/>
                <w:lang w:val="en-US" w:bidi="th-TH"/>
              </w:rPr>
            </w:pPr>
            <w:r>
              <w:rPr>
                <w:rFonts w:cs="Times New Roman"/>
                <w:szCs w:val="22"/>
                <w:lang w:val="en-US" w:bidi="th-TH"/>
              </w:rPr>
              <w:t>3</w:t>
            </w:r>
            <w:r w:rsidR="00ED07B2">
              <w:rPr>
                <w:rFonts w:cs="Times New Roman"/>
                <w:szCs w:val="22"/>
                <w:lang w:val="en-US" w:bidi="th-TH"/>
              </w:rPr>
              <w:t>0</w:t>
            </w:r>
          </w:p>
          <w:p w14:paraId="3E53AAF8" w14:textId="1130D97B" w:rsidR="007E791C" w:rsidRPr="00A552C5" w:rsidRDefault="00ED07B2" w:rsidP="008A120C">
            <w:pPr>
              <w:pStyle w:val="acctfourfigures"/>
              <w:tabs>
                <w:tab w:val="clear" w:pos="765"/>
              </w:tabs>
              <w:spacing w:line="240" w:lineRule="atLeast"/>
              <w:ind w:left="-106" w:right="-117"/>
              <w:jc w:val="center"/>
              <w:rPr>
                <w:rFonts w:cs="Times New Roman"/>
                <w:szCs w:val="22"/>
                <w:cs/>
                <w:lang w:bidi="th-TH"/>
              </w:rPr>
            </w:pPr>
            <w:r w:rsidRPr="00ED07B2">
              <w:rPr>
                <w:rFonts w:cs="Times New Roman"/>
                <w:szCs w:val="22"/>
                <w:lang w:bidi="th-TH"/>
              </w:rPr>
              <w:t>June</w:t>
            </w:r>
          </w:p>
        </w:tc>
        <w:tc>
          <w:tcPr>
            <w:tcW w:w="145" w:type="pct"/>
            <w:gridSpan w:val="2"/>
          </w:tcPr>
          <w:p w14:paraId="2AD2B1DB" w14:textId="77777777" w:rsidR="007E791C" w:rsidRPr="00A552C5" w:rsidRDefault="007E791C" w:rsidP="007E791C">
            <w:pPr>
              <w:pStyle w:val="acctfourfigures"/>
              <w:tabs>
                <w:tab w:val="clear" w:pos="765"/>
              </w:tabs>
              <w:spacing w:line="240" w:lineRule="atLeast"/>
              <w:ind w:left="-106" w:right="-117"/>
              <w:jc w:val="center"/>
              <w:rPr>
                <w:rFonts w:cs="Times New Roman"/>
                <w:szCs w:val="22"/>
              </w:rPr>
            </w:pPr>
          </w:p>
        </w:tc>
        <w:tc>
          <w:tcPr>
            <w:tcW w:w="579" w:type="pct"/>
          </w:tcPr>
          <w:p w14:paraId="6FFDD627" w14:textId="77777777" w:rsidR="007E791C" w:rsidRPr="00A552C5" w:rsidRDefault="007E791C" w:rsidP="007E791C">
            <w:pPr>
              <w:pStyle w:val="acctfourfigures"/>
              <w:tabs>
                <w:tab w:val="clear" w:pos="765"/>
              </w:tabs>
              <w:spacing w:line="240" w:lineRule="atLeast"/>
              <w:ind w:left="-106" w:right="-117"/>
              <w:jc w:val="center"/>
              <w:rPr>
                <w:rFonts w:cs="Times New Roman"/>
                <w:szCs w:val="22"/>
                <w:lang w:bidi="th-TH"/>
              </w:rPr>
            </w:pPr>
            <w:r w:rsidRPr="00A552C5">
              <w:rPr>
                <w:rFonts w:cs="Times New Roman"/>
                <w:szCs w:val="22"/>
                <w:lang w:val="en-US" w:bidi="th-TH"/>
              </w:rPr>
              <w:t>31</w:t>
            </w:r>
            <w:r w:rsidRPr="00A552C5">
              <w:rPr>
                <w:rFonts w:cs="Times New Roman"/>
                <w:szCs w:val="22"/>
                <w:lang w:bidi="th-TH"/>
              </w:rPr>
              <w:t xml:space="preserve"> </w:t>
            </w:r>
          </w:p>
          <w:p w14:paraId="780D8DD3" w14:textId="77777777" w:rsidR="007E791C" w:rsidRPr="00A552C5" w:rsidRDefault="007E791C" w:rsidP="007E791C">
            <w:pPr>
              <w:pStyle w:val="acctfourfigures"/>
              <w:tabs>
                <w:tab w:val="clear" w:pos="765"/>
              </w:tabs>
              <w:spacing w:line="240" w:lineRule="atLeast"/>
              <w:ind w:left="-106" w:right="-117"/>
              <w:jc w:val="center"/>
              <w:rPr>
                <w:rFonts w:cs="Times New Roman"/>
                <w:szCs w:val="22"/>
                <w:cs/>
                <w:lang w:bidi="th-TH"/>
              </w:rPr>
            </w:pPr>
            <w:r w:rsidRPr="00A552C5">
              <w:rPr>
                <w:rFonts w:cs="Times New Roman"/>
                <w:szCs w:val="22"/>
                <w:lang w:bidi="th-TH"/>
              </w:rPr>
              <w:t>December</w:t>
            </w:r>
          </w:p>
        </w:tc>
        <w:tc>
          <w:tcPr>
            <w:tcW w:w="128" w:type="pct"/>
          </w:tcPr>
          <w:p w14:paraId="3B06DB01" w14:textId="77777777" w:rsidR="007E791C" w:rsidRPr="00A552C5" w:rsidRDefault="007E791C" w:rsidP="007E791C">
            <w:pPr>
              <w:pStyle w:val="acctfourfigures"/>
              <w:tabs>
                <w:tab w:val="clear" w:pos="765"/>
              </w:tabs>
              <w:spacing w:line="240" w:lineRule="atLeast"/>
              <w:ind w:left="-106" w:right="-117"/>
              <w:jc w:val="center"/>
              <w:rPr>
                <w:rFonts w:cs="Times New Roman"/>
                <w:szCs w:val="22"/>
              </w:rPr>
            </w:pPr>
          </w:p>
        </w:tc>
        <w:tc>
          <w:tcPr>
            <w:tcW w:w="583" w:type="pct"/>
          </w:tcPr>
          <w:p w14:paraId="23633550" w14:textId="77777777" w:rsidR="00ED07B2" w:rsidRDefault="00ED07B2" w:rsidP="00ED07B2">
            <w:pPr>
              <w:pStyle w:val="acctfourfigures"/>
              <w:tabs>
                <w:tab w:val="clear" w:pos="765"/>
              </w:tabs>
              <w:spacing w:line="240" w:lineRule="atLeast"/>
              <w:ind w:left="-106" w:right="-117"/>
              <w:jc w:val="center"/>
              <w:rPr>
                <w:rFonts w:cs="Times New Roman"/>
                <w:szCs w:val="22"/>
                <w:lang w:val="en-US" w:bidi="th-TH"/>
              </w:rPr>
            </w:pPr>
            <w:r>
              <w:rPr>
                <w:rFonts w:cs="Times New Roman"/>
                <w:szCs w:val="22"/>
                <w:lang w:val="en-US" w:bidi="th-TH"/>
              </w:rPr>
              <w:t>30</w:t>
            </w:r>
          </w:p>
          <w:p w14:paraId="2685F61A" w14:textId="30010CF7" w:rsidR="007E791C" w:rsidRPr="00A552C5" w:rsidRDefault="00ED07B2" w:rsidP="00ED07B2">
            <w:pPr>
              <w:pStyle w:val="acctfourfigures"/>
              <w:tabs>
                <w:tab w:val="clear" w:pos="765"/>
              </w:tabs>
              <w:spacing w:line="240" w:lineRule="atLeast"/>
              <w:ind w:left="-106" w:right="-117"/>
              <w:jc w:val="center"/>
              <w:rPr>
                <w:rFonts w:cs="Times New Roman"/>
                <w:szCs w:val="22"/>
                <w:cs/>
                <w:lang w:bidi="th-TH"/>
              </w:rPr>
            </w:pPr>
            <w:r w:rsidRPr="00ED07B2">
              <w:rPr>
                <w:rFonts w:cs="Times New Roman"/>
                <w:szCs w:val="22"/>
                <w:lang w:bidi="th-TH"/>
              </w:rPr>
              <w:t>June</w:t>
            </w:r>
          </w:p>
        </w:tc>
        <w:tc>
          <w:tcPr>
            <w:tcW w:w="145" w:type="pct"/>
          </w:tcPr>
          <w:p w14:paraId="7C3F1D48" w14:textId="77777777" w:rsidR="007E791C" w:rsidRPr="00A552C5" w:rsidRDefault="007E791C" w:rsidP="007E791C">
            <w:pPr>
              <w:pStyle w:val="acctfourfigures"/>
              <w:tabs>
                <w:tab w:val="clear" w:pos="765"/>
              </w:tabs>
              <w:spacing w:line="240" w:lineRule="atLeast"/>
              <w:ind w:left="-106" w:right="-117"/>
              <w:jc w:val="center"/>
              <w:rPr>
                <w:rFonts w:cs="Times New Roman"/>
                <w:szCs w:val="22"/>
              </w:rPr>
            </w:pPr>
          </w:p>
        </w:tc>
        <w:tc>
          <w:tcPr>
            <w:tcW w:w="649" w:type="pct"/>
          </w:tcPr>
          <w:p w14:paraId="09B31DC3" w14:textId="77777777" w:rsidR="007E791C" w:rsidRPr="00A552C5" w:rsidRDefault="007E791C" w:rsidP="007E791C">
            <w:pPr>
              <w:pStyle w:val="acctfourfigures"/>
              <w:tabs>
                <w:tab w:val="clear" w:pos="765"/>
              </w:tabs>
              <w:spacing w:line="240" w:lineRule="atLeast"/>
              <w:ind w:left="-106" w:right="-117"/>
              <w:jc w:val="center"/>
              <w:rPr>
                <w:rFonts w:cs="Times New Roman"/>
                <w:szCs w:val="22"/>
                <w:lang w:bidi="th-TH"/>
              </w:rPr>
            </w:pPr>
            <w:r w:rsidRPr="00A552C5">
              <w:rPr>
                <w:rFonts w:cs="Times New Roman"/>
                <w:szCs w:val="22"/>
                <w:lang w:val="en-US" w:bidi="th-TH"/>
              </w:rPr>
              <w:t>31</w:t>
            </w:r>
            <w:r w:rsidRPr="00A552C5">
              <w:rPr>
                <w:rFonts w:cs="Times New Roman"/>
                <w:szCs w:val="22"/>
                <w:lang w:bidi="th-TH"/>
              </w:rPr>
              <w:t xml:space="preserve"> </w:t>
            </w:r>
          </w:p>
          <w:p w14:paraId="42787057" w14:textId="37897099" w:rsidR="007E791C" w:rsidRPr="00A552C5" w:rsidRDefault="007E791C" w:rsidP="007E791C">
            <w:pPr>
              <w:pStyle w:val="acctfourfigures"/>
              <w:tabs>
                <w:tab w:val="clear" w:pos="765"/>
                <w:tab w:val="left" w:pos="870"/>
              </w:tabs>
              <w:spacing w:line="240" w:lineRule="atLeast"/>
              <w:ind w:left="-106" w:right="-117"/>
              <w:jc w:val="center"/>
              <w:rPr>
                <w:rFonts w:cs="Times New Roman"/>
                <w:szCs w:val="22"/>
                <w:cs/>
                <w:lang w:bidi="th-TH"/>
              </w:rPr>
            </w:pPr>
            <w:r w:rsidRPr="00A552C5">
              <w:rPr>
                <w:rFonts w:cs="Times New Roman"/>
                <w:szCs w:val="22"/>
                <w:lang w:bidi="th-TH"/>
              </w:rPr>
              <w:t>December</w:t>
            </w:r>
          </w:p>
        </w:tc>
      </w:tr>
      <w:tr w:rsidR="007E791C" w:rsidRPr="00A552C5" w14:paraId="76D4165A" w14:textId="77777777" w:rsidTr="00DE49BA">
        <w:trPr>
          <w:tblHeader/>
        </w:trPr>
        <w:tc>
          <w:tcPr>
            <w:tcW w:w="2158" w:type="pct"/>
          </w:tcPr>
          <w:p w14:paraId="76D06A13" w14:textId="77777777" w:rsidR="007E791C" w:rsidRPr="00A552C5" w:rsidRDefault="007E791C" w:rsidP="007E791C">
            <w:pPr>
              <w:pStyle w:val="BodyText"/>
              <w:spacing w:after="0" w:line="240" w:lineRule="atLeast"/>
              <w:ind w:right="-110"/>
              <w:jc w:val="center"/>
              <w:rPr>
                <w:rFonts w:cs="Times New Roman"/>
                <w:szCs w:val="22"/>
              </w:rPr>
            </w:pPr>
          </w:p>
        </w:tc>
        <w:tc>
          <w:tcPr>
            <w:tcW w:w="613" w:type="pct"/>
          </w:tcPr>
          <w:p w14:paraId="34824DFE" w14:textId="128AE90E" w:rsidR="007E791C" w:rsidRPr="007D5B3C" w:rsidRDefault="007E791C" w:rsidP="007E791C">
            <w:pPr>
              <w:pStyle w:val="acctmergecolhdg"/>
              <w:spacing w:line="240" w:lineRule="atLeast"/>
              <w:rPr>
                <w:b w:val="0"/>
                <w:bCs/>
                <w:szCs w:val="28"/>
                <w:lang w:val="en-US" w:bidi="th-TH"/>
              </w:rPr>
            </w:pPr>
            <w:r w:rsidRPr="00A552C5">
              <w:rPr>
                <w:rFonts w:cs="Times New Roman"/>
                <w:b w:val="0"/>
                <w:bCs/>
                <w:szCs w:val="22"/>
              </w:rPr>
              <w:t>202</w:t>
            </w:r>
            <w:r w:rsidR="00680C3F">
              <w:rPr>
                <w:rFonts w:cs="Times New Roman"/>
                <w:b w:val="0"/>
                <w:bCs/>
                <w:szCs w:val="22"/>
              </w:rPr>
              <w:t>6</w:t>
            </w:r>
          </w:p>
        </w:tc>
        <w:tc>
          <w:tcPr>
            <w:tcW w:w="145" w:type="pct"/>
            <w:gridSpan w:val="2"/>
          </w:tcPr>
          <w:p w14:paraId="05F6E31E" w14:textId="77777777" w:rsidR="007E791C" w:rsidRPr="00A552C5" w:rsidRDefault="007E791C" w:rsidP="007E791C">
            <w:pPr>
              <w:pStyle w:val="acctmergecolhdg"/>
              <w:spacing w:line="240" w:lineRule="atLeast"/>
              <w:rPr>
                <w:rFonts w:cs="Times New Roman"/>
                <w:b w:val="0"/>
                <w:bCs/>
                <w:szCs w:val="22"/>
              </w:rPr>
            </w:pPr>
          </w:p>
        </w:tc>
        <w:tc>
          <w:tcPr>
            <w:tcW w:w="579" w:type="pct"/>
          </w:tcPr>
          <w:p w14:paraId="6B73A134" w14:textId="15A415B4" w:rsidR="007E791C" w:rsidRPr="00A552C5" w:rsidRDefault="007E791C" w:rsidP="007E791C">
            <w:pPr>
              <w:pStyle w:val="acctmergecolhdg"/>
              <w:spacing w:line="240" w:lineRule="atLeast"/>
              <w:rPr>
                <w:rFonts w:cs="Times New Roman"/>
                <w:b w:val="0"/>
                <w:bCs/>
                <w:szCs w:val="22"/>
              </w:rPr>
            </w:pPr>
            <w:r w:rsidRPr="00A552C5">
              <w:rPr>
                <w:rFonts w:cs="Times New Roman"/>
                <w:b w:val="0"/>
                <w:bCs/>
                <w:szCs w:val="22"/>
              </w:rPr>
              <w:t>202</w:t>
            </w:r>
            <w:r w:rsidR="00680C3F">
              <w:rPr>
                <w:rFonts w:cs="Times New Roman"/>
                <w:b w:val="0"/>
                <w:bCs/>
                <w:szCs w:val="22"/>
              </w:rPr>
              <w:t>5</w:t>
            </w:r>
          </w:p>
        </w:tc>
        <w:tc>
          <w:tcPr>
            <w:tcW w:w="128" w:type="pct"/>
          </w:tcPr>
          <w:p w14:paraId="4DFC47A5" w14:textId="77777777" w:rsidR="007E791C" w:rsidRPr="00A552C5" w:rsidRDefault="007E791C" w:rsidP="007E791C">
            <w:pPr>
              <w:pStyle w:val="acctfourfigures"/>
              <w:tabs>
                <w:tab w:val="clear" w:pos="765"/>
              </w:tabs>
              <w:spacing w:line="240" w:lineRule="atLeast"/>
              <w:jc w:val="center"/>
              <w:rPr>
                <w:rFonts w:cs="Times New Roman"/>
                <w:szCs w:val="22"/>
              </w:rPr>
            </w:pPr>
          </w:p>
        </w:tc>
        <w:tc>
          <w:tcPr>
            <w:tcW w:w="583" w:type="pct"/>
          </w:tcPr>
          <w:p w14:paraId="6255533D" w14:textId="56F0E636" w:rsidR="007E791C" w:rsidRPr="00A552C5" w:rsidRDefault="007E791C" w:rsidP="007E791C">
            <w:pPr>
              <w:pStyle w:val="acctmergecolhdg"/>
              <w:spacing w:line="240" w:lineRule="atLeast"/>
              <w:rPr>
                <w:rFonts w:cs="Times New Roman"/>
                <w:b w:val="0"/>
                <w:bCs/>
                <w:szCs w:val="22"/>
              </w:rPr>
            </w:pPr>
            <w:r w:rsidRPr="00A552C5">
              <w:rPr>
                <w:rFonts w:cs="Times New Roman"/>
                <w:b w:val="0"/>
                <w:bCs/>
                <w:szCs w:val="22"/>
              </w:rPr>
              <w:t>202</w:t>
            </w:r>
            <w:r w:rsidR="00680C3F">
              <w:rPr>
                <w:rFonts w:cs="Times New Roman"/>
                <w:b w:val="0"/>
                <w:bCs/>
                <w:szCs w:val="22"/>
              </w:rPr>
              <w:t>6</w:t>
            </w:r>
          </w:p>
        </w:tc>
        <w:tc>
          <w:tcPr>
            <w:tcW w:w="145" w:type="pct"/>
          </w:tcPr>
          <w:p w14:paraId="7E67443E" w14:textId="77777777" w:rsidR="007E791C" w:rsidRPr="00A552C5" w:rsidRDefault="007E791C" w:rsidP="007E791C">
            <w:pPr>
              <w:pStyle w:val="acctmergecolhdg"/>
              <w:spacing w:line="240" w:lineRule="atLeast"/>
              <w:rPr>
                <w:rFonts w:cs="Times New Roman"/>
                <w:b w:val="0"/>
                <w:bCs/>
                <w:szCs w:val="22"/>
              </w:rPr>
            </w:pPr>
          </w:p>
        </w:tc>
        <w:tc>
          <w:tcPr>
            <w:tcW w:w="649" w:type="pct"/>
          </w:tcPr>
          <w:p w14:paraId="5AB1ECBE" w14:textId="47B6F78B" w:rsidR="007E791C" w:rsidRPr="00A552C5" w:rsidRDefault="007E791C" w:rsidP="007E791C">
            <w:pPr>
              <w:pStyle w:val="acctmergecolhdg"/>
              <w:spacing w:line="240" w:lineRule="atLeast"/>
              <w:rPr>
                <w:rFonts w:cs="Times New Roman"/>
                <w:b w:val="0"/>
                <w:bCs/>
                <w:szCs w:val="22"/>
              </w:rPr>
            </w:pPr>
            <w:r w:rsidRPr="00A552C5">
              <w:rPr>
                <w:rFonts w:cs="Times New Roman"/>
                <w:b w:val="0"/>
                <w:bCs/>
                <w:szCs w:val="22"/>
              </w:rPr>
              <w:t>202</w:t>
            </w:r>
            <w:r w:rsidR="00680C3F">
              <w:rPr>
                <w:rFonts w:cs="Times New Roman"/>
                <w:b w:val="0"/>
                <w:bCs/>
                <w:szCs w:val="22"/>
              </w:rPr>
              <w:t>5</w:t>
            </w:r>
          </w:p>
        </w:tc>
      </w:tr>
      <w:tr w:rsidR="00C41808" w:rsidRPr="00A552C5" w14:paraId="39EA41EF" w14:textId="77777777" w:rsidTr="00DE49BA">
        <w:trPr>
          <w:tblHeader/>
        </w:trPr>
        <w:tc>
          <w:tcPr>
            <w:tcW w:w="2158" w:type="pct"/>
          </w:tcPr>
          <w:p w14:paraId="416A7906" w14:textId="77777777" w:rsidR="00C41808" w:rsidRPr="00A552C5" w:rsidRDefault="00C41808" w:rsidP="00DE49BA">
            <w:pPr>
              <w:pStyle w:val="BodyText"/>
              <w:spacing w:after="0" w:line="240" w:lineRule="atLeast"/>
              <w:ind w:right="-110"/>
              <w:jc w:val="center"/>
              <w:rPr>
                <w:rFonts w:cs="Times New Roman"/>
                <w:szCs w:val="22"/>
              </w:rPr>
            </w:pPr>
          </w:p>
        </w:tc>
        <w:tc>
          <w:tcPr>
            <w:tcW w:w="2842" w:type="pct"/>
            <w:gridSpan w:val="8"/>
          </w:tcPr>
          <w:p w14:paraId="2CB1BE9C" w14:textId="77777777" w:rsidR="00C41808" w:rsidRPr="00A552C5" w:rsidRDefault="00C41808" w:rsidP="00C41808">
            <w:pPr>
              <w:pStyle w:val="acctfourfigures"/>
              <w:spacing w:line="240" w:lineRule="atLeast"/>
              <w:jc w:val="center"/>
              <w:rPr>
                <w:rFonts w:cs="Times New Roman"/>
                <w:i/>
                <w:iCs/>
                <w:szCs w:val="22"/>
              </w:rPr>
            </w:pPr>
            <w:r w:rsidRPr="00A552C5">
              <w:rPr>
                <w:rFonts w:cs="Times New Roman"/>
                <w:i/>
                <w:iCs/>
                <w:szCs w:val="22"/>
              </w:rPr>
              <w:t>(in thousand Baht)</w:t>
            </w:r>
          </w:p>
        </w:tc>
      </w:tr>
      <w:tr w:rsidR="00C41808" w:rsidRPr="00A552C5" w14:paraId="07FEC9AD" w14:textId="77777777" w:rsidTr="00DE49BA">
        <w:tc>
          <w:tcPr>
            <w:tcW w:w="2158" w:type="pct"/>
          </w:tcPr>
          <w:p w14:paraId="6AF050CD" w14:textId="77777777" w:rsidR="00C41808" w:rsidRPr="00A552C5" w:rsidRDefault="00C41808" w:rsidP="00DE49BA">
            <w:pPr>
              <w:spacing w:line="240" w:lineRule="atLeast"/>
              <w:rPr>
                <w:rFonts w:cs="Times New Roman"/>
                <w:b/>
                <w:bCs/>
                <w:i/>
                <w:iCs/>
                <w:szCs w:val="22"/>
              </w:rPr>
            </w:pPr>
            <w:r w:rsidRPr="00A552C5">
              <w:rPr>
                <w:rFonts w:cs="Times New Roman"/>
                <w:b/>
                <w:bCs/>
                <w:i/>
                <w:iCs/>
                <w:szCs w:val="22"/>
              </w:rPr>
              <w:t>Capital commitments</w:t>
            </w:r>
          </w:p>
        </w:tc>
        <w:tc>
          <w:tcPr>
            <w:tcW w:w="613" w:type="pct"/>
          </w:tcPr>
          <w:p w14:paraId="2058C6A7" w14:textId="77777777" w:rsidR="00C41808" w:rsidRPr="00A552C5" w:rsidRDefault="00C41808" w:rsidP="00C41808">
            <w:pPr>
              <w:pStyle w:val="acctfourfigures"/>
              <w:tabs>
                <w:tab w:val="clear" w:pos="765"/>
                <w:tab w:val="decimal" w:pos="522"/>
              </w:tabs>
              <w:spacing w:line="240" w:lineRule="atLeast"/>
              <w:ind w:left="-108" w:right="-653"/>
              <w:jc w:val="both"/>
              <w:rPr>
                <w:rFonts w:cs="Times New Roman"/>
                <w:szCs w:val="22"/>
              </w:rPr>
            </w:pPr>
          </w:p>
        </w:tc>
        <w:tc>
          <w:tcPr>
            <w:tcW w:w="145" w:type="pct"/>
            <w:gridSpan w:val="2"/>
          </w:tcPr>
          <w:p w14:paraId="08C9CA04" w14:textId="77777777" w:rsidR="00C41808" w:rsidRPr="00A552C5" w:rsidRDefault="00C41808" w:rsidP="00C41808">
            <w:pPr>
              <w:pStyle w:val="acctfourfigures"/>
              <w:tabs>
                <w:tab w:val="clear" w:pos="765"/>
                <w:tab w:val="decimal" w:pos="522"/>
              </w:tabs>
              <w:spacing w:line="240" w:lineRule="atLeast"/>
              <w:ind w:left="-108" w:right="-653"/>
              <w:jc w:val="both"/>
              <w:rPr>
                <w:rFonts w:cs="Times New Roman"/>
                <w:szCs w:val="22"/>
              </w:rPr>
            </w:pPr>
          </w:p>
        </w:tc>
        <w:tc>
          <w:tcPr>
            <w:tcW w:w="579" w:type="pct"/>
          </w:tcPr>
          <w:p w14:paraId="4057AAA9" w14:textId="77777777" w:rsidR="00C41808" w:rsidRPr="00A552C5" w:rsidRDefault="00C41808" w:rsidP="00C41808">
            <w:pPr>
              <w:pStyle w:val="acctfourfigures"/>
              <w:tabs>
                <w:tab w:val="clear" w:pos="765"/>
                <w:tab w:val="decimal" w:pos="878"/>
              </w:tabs>
              <w:spacing w:line="240" w:lineRule="atLeast"/>
              <w:ind w:left="-115" w:right="-653"/>
              <w:rPr>
                <w:rFonts w:cs="Times New Roman"/>
                <w:szCs w:val="22"/>
              </w:rPr>
            </w:pPr>
          </w:p>
        </w:tc>
        <w:tc>
          <w:tcPr>
            <w:tcW w:w="128" w:type="pct"/>
          </w:tcPr>
          <w:p w14:paraId="7E3AD980" w14:textId="77777777" w:rsidR="00C41808" w:rsidRPr="00A552C5" w:rsidRDefault="00C41808" w:rsidP="00C41808">
            <w:pPr>
              <w:pStyle w:val="acctfourfigures"/>
              <w:tabs>
                <w:tab w:val="clear" w:pos="765"/>
                <w:tab w:val="decimal" w:pos="517"/>
              </w:tabs>
              <w:spacing w:line="240" w:lineRule="atLeast"/>
              <w:ind w:left="-108" w:right="-653"/>
              <w:jc w:val="both"/>
              <w:rPr>
                <w:rFonts w:cs="Times New Roman"/>
                <w:szCs w:val="22"/>
              </w:rPr>
            </w:pPr>
          </w:p>
        </w:tc>
        <w:tc>
          <w:tcPr>
            <w:tcW w:w="583" w:type="pct"/>
          </w:tcPr>
          <w:p w14:paraId="32B707F9" w14:textId="77777777" w:rsidR="00C41808" w:rsidRPr="00A552C5" w:rsidRDefault="00C41808" w:rsidP="00C41808">
            <w:pPr>
              <w:pStyle w:val="acctfourfigures"/>
              <w:tabs>
                <w:tab w:val="clear" w:pos="765"/>
                <w:tab w:val="decimal" w:pos="517"/>
              </w:tabs>
              <w:spacing w:line="240" w:lineRule="atLeast"/>
              <w:ind w:left="-108" w:right="-653"/>
              <w:jc w:val="both"/>
              <w:rPr>
                <w:rFonts w:cs="Times New Roman"/>
                <w:szCs w:val="22"/>
              </w:rPr>
            </w:pPr>
          </w:p>
        </w:tc>
        <w:tc>
          <w:tcPr>
            <w:tcW w:w="145" w:type="pct"/>
          </w:tcPr>
          <w:p w14:paraId="32B9BAB1" w14:textId="77777777" w:rsidR="00C41808" w:rsidRPr="00A552C5" w:rsidRDefault="00C41808" w:rsidP="00C41808">
            <w:pPr>
              <w:pStyle w:val="acctfourfigures"/>
              <w:tabs>
                <w:tab w:val="clear" w:pos="765"/>
                <w:tab w:val="decimal" w:pos="517"/>
              </w:tabs>
              <w:spacing w:line="240" w:lineRule="atLeast"/>
              <w:ind w:left="-108" w:right="-653"/>
              <w:jc w:val="both"/>
              <w:rPr>
                <w:rFonts w:cs="Times New Roman"/>
                <w:szCs w:val="22"/>
              </w:rPr>
            </w:pPr>
          </w:p>
        </w:tc>
        <w:tc>
          <w:tcPr>
            <w:tcW w:w="649" w:type="pct"/>
          </w:tcPr>
          <w:p w14:paraId="1A3BECF9" w14:textId="77777777" w:rsidR="00C41808" w:rsidRPr="00A552C5" w:rsidRDefault="00C41808" w:rsidP="00C41808">
            <w:pPr>
              <w:pStyle w:val="acctfourfigures"/>
              <w:tabs>
                <w:tab w:val="clear" w:pos="765"/>
                <w:tab w:val="decimal" w:pos="517"/>
              </w:tabs>
              <w:spacing w:line="240" w:lineRule="atLeast"/>
              <w:ind w:left="360" w:right="-934"/>
              <w:jc w:val="both"/>
              <w:rPr>
                <w:rFonts w:cs="Times New Roman"/>
                <w:szCs w:val="22"/>
              </w:rPr>
            </w:pPr>
          </w:p>
        </w:tc>
      </w:tr>
      <w:tr w:rsidR="00BA7315" w:rsidRPr="00A552C5" w14:paraId="0FC14DA2" w14:textId="77777777" w:rsidTr="00DE49BA">
        <w:tc>
          <w:tcPr>
            <w:tcW w:w="2158" w:type="pct"/>
          </w:tcPr>
          <w:p w14:paraId="47766A69" w14:textId="7B83107A" w:rsidR="00BA7315" w:rsidRPr="00A552C5" w:rsidRDefault="00BA7315" w:rsidP="00BA7315">
            <w:pPr>
              <w:spacing w:line="240" w:lineRule="atLeast"/>
              <w:rPr>
                <w:rFonts w:cs="Times New Roman"/>
                <w:b/>
                <w:bCs/>
                <w:i/>
                <w:iCs/>
                <w:szCs w:val="22"/>
              </w:rPr>
            </w:pPr>
            <w:r w:rsidRPr="00C74A9E">
              <w:rPr>
                <w:rFonts w:cs="Times New Roman"/>
              </w:rPr>
              <w:t>Building and other constructions</w:t>
            </w:r>
          </w:p>
        </w:tc>
        <w:tc>
          <w:tcPr>
            <w:tcW w:w="613" w:type="pct"/>
          </w:tcPr>
          <w:p w14:paraId="24DD142A" w14:textId="5CF29518" w:rsidR="00BA7315" w:rsidRPr="00593EB4" w:rsidRDefault="00BA7315" w:rsidP="00BA7315">
            <w:pPr>
              <w:pStyle w:val="acctfourfigures"/>
              <w:tabs>
                <w:tab w:val="clear" w:pos="765"/>
                <w:tab w:val="decimal" w:pos="920"/>
              </w:tabs>
              <w:spacing w:line="240" w:lineRule="atLeast"/>
              <w:ind w:left="-108" w:right="-653"/>
              <w:jc w:val="both"/>
              <w:rPr>
                <w:rFonts w:cstheme="minorBidi"/>
                <w:szCs w:val="28"/>
                <w:lang w:val="en-US" w:bidi="th-TH"/>
              </w:rPr>
            </w:pPr>
            <w:r>
              <w:rPr>
                <w:rFonts w:cs="Times New Roman"/>
                <w:szCs w:val="22"/>
                <w:lang w:bidi="th-TH"/>
              </w:rPr>
              <w:t>203</w:t>
            </w:r>
          </w:p>
        </w:tc>
        <w:tc>
          <w:tcPr>
            <w:tcW w:w="145" w:type="pct"/>
            <w:gridSpan w:val="2"/>
          </w:tcPr>
          <w:p w14:paraId="505B6247" w14:textId="77777777" w:rsidR="00BA7315" w:rsidRPr="00A552C5" w:rsidRDefault="00BA7315" w:rsidP="00BA7315">
            <w:pPr>
              <w:pStyle w:val="acctfourfigures"/>
              <w:tabs>
                <w:tab w:val="clear" w:pos="765"/>
                <w:tab w:val="decimal" w:pos="522"/>
              </w:tabs>
              <w:spacing w:line="240" w:lineRule="atLeast"/>
              <w:ind w:left="-108" w:right="-653"/>
              <w:jc w:val="both"/>
              <w:rPr>
                <w:rFonts w:cs="Times New Roman"/>
                <w:szCs w:val="22"/>
              </w:rPr>
            </w:pPr>
          </w:p>
        </w:tc>
        <w:tc>
          <w:tcPr>
            <w:tcW w:w="579" w:type="pct"/>
          </w:tcPr>
          <w:p w14:paraId="5CD62185" w14:textId="59F32B87" w:rsidR="00BA7315" w:rsidRPr="00A552C5" w:rsidRDefault="00BA7315" w:rsidP="00BA7315">
            <w:pPr>
              <w:tabs>
                <w:tab w:val="decimal" w:pos="854"/>
              </w:tabs>
              <w:spacing w:line="240" w:lineRule="atLeast"/>
              <w:ind w:right="-18"/>
              <w:rPr>
                <w:rFonts w:cs="Times New Roman"/>
                <w:szCs w:val="22"/>
              </w:rPr>
            </w:pPr>
            <w:r>
              <w:rPr>
                <w:rFonts w:cs="Times New Roman"/>
                <w:szCs w:val="22"/>
                <w:lang w:bidi="th-TH"/>
              </w:rPr>
              <w:t>203</w:t>
            </w:r>
          </w:p>
        </w:tc>
        <w:tc>
          <w:tcPr>
            <w:tcW w:w="128" w:type="pct"/>
          </w:tcPr>
          <w:p w14:paraId="1DD0E274" w14:textId="77777777" w:rsidR="00BA7315" w:rsidRPr="00A552C5" w:rsidRDefault="00BA7315" w:rsidP="00BA7315">
            <w:pPr>
              <w:pStyle w:val="acctfourfigures"/>
              <w:tabs>
                <w:tab w:val="clear" w:pos="765"/>
                <w:tab w:val="decimal" w:pos="517"/>
              </w:tabs>
              <w:spacing w:line="240" w:lineRule="atLeast"/>
              <w:ind w:left="-108" w:right="-653"/>
              <w:jc w:val="both"/>
              <w:rPr>
                <w:rFonts w:cs="Times New Roman"/>
                <w:szCs w:val="22"/>
              </w:rPr>
            </w:pPr>
          </w:p>
        </w:tc>
        <w:tc>
          <w:tcPr>
            <w:tcW w:w="583" w:type="pct"/>
          </w:tcPr>
          <w:p w14:paraId="718C4EA2" w14:textId="2B96313B" w:rsidR="00BA7315" w:rsidRPr="00A552C5" w:rsidRDefault="00BA7315" w:rsidP="00BA7315">
            <w:pPr>
              <w:pStyle w:val="acctfourfigures"/>
              <w:tabs>
                <w:tab w:val="clear" w:pos="765"/>
                <w:tab w:val="decimal" w:pos="920"/>
              </w:tabs>
              <w:spacing w:line="240" w:lineRule="atLeast"/>
              <w:ind w:left="-108"/>
              <w:jc w:val="right"/>
              <w:rPr>
                <w:rFonts w:cs="Times New Roman"/>
                <w:szCs w:val="22"/>
              </w:rPr>
            </w:pPr>
            <w:r>
              <w:rPr>
                <w:rFonts w:cs="Times New Roman"/>
                <w:szCs w:val="22"/>
                <w:lang w:bidi="th-TH"/>
              </w:rPr>
              <w:t>203</w:t>
            </w:r>
          </w:p>
        </w:tc>
        <w:tc>
          <w:tcPr>
            <w:tcW w:w="145" w:type="pct"/>
          </w:tcPr>
          <w:p w14:paraId="2EB19C88" w14:textId="77777777" w:rsidR="00BA7315" w:rsidRPr="00A552C5" w:rsidRDefault="00BA7315" w:rsidP="00BA7315">
            <w:pPr>
              <w:pStyle w:val="acctfourfigures"/>
              <w:tabs>
                <w:tab w:val="clear" w:pos="765"/>
                <w:tab w:val="decimal" w:pos="517"/>
              </w:tabs>
              <w:spacing w:line="240" w:lineRule="atLeast"/>
              <w:ind w:left="-108" w:right="-653"/>
              <w:jc w:val="both"/>
              <w:rPr>
                <w:rFonts w:cs="Times New Roman"/>
                <w:szCs w:val="22"/>
              </w:rPr>
            </w:pPr>
          </w:p>
        </w:tc>
        <w:tc>
          <w:tcPr>
            <w:tcW w:w="649" w:type="pct"/>
          </w:tcPr>
          <w:p w14:paraId="6ECED4A9" w14:textId="0398BD23" w:rsidR="00BA7315" w:rsidRPr="00A552C5" w:rsidRDefault="00BA7315" w:rsidP="00BA7315">
            <w:pPr>
              <w:pStyle w:val="acctfourfigures"/>
              <w:tabs>
                <w:tab w:val="clear" w:pos="765"/>
                <w:tab w:val="decimal" w:pos="993"/>
              </w:tabs>
              <w:spacing w:line="240" w:lineRule="atLeast"/>
              <w:ind w:left="360" w:right="-934" w:firstLine="104"/>
              <w:jc w:val="both"/>
              <w:rPr>
                <w:rFonts w:cs="Times New Roman"/>
                <w:szCs w:val="22"/>
              </w:rPr>
            </w:pPr>
            <w:r>
              <w:rPr>
                <w:rFonts w:cs="Times New Roman"/>
                <w:szCs w:val="22"/>
              </w:rPr>
              <w:t>203</w:t>
            </w:r>
          </w:p>
        </w:tc>
      </w:tr>
      <w:tr w:rsidR="00BA7315" w:rsidRPr="00A552C5" w14:paraId="6203C84D" w14:textId="77777777" w:rsidTr="005B0F54">
        <w:tc>
          <w:tcPr>
            <w:tcW w:w="2158" w:type="pct"/>
          </w:tcPr>
          <w:p w14:paraId="6DAE9B08" w14:textId="77777777" w:rsidR="00BA7315" w:rsidRPr="00A552C5" w:rsidRDefault="00BA7315" w:rsidP="00BA7315">
            <w:pPr>
              <w:spacing w:line="240" w:lineRule="atLeast"/>
              <w:rPr>
                <w:rFonts w:cs="Times New Roman"/>
                <w:szCs w:val="22"/>
              </w:rPr>
            </w:pPr>
            <w:r w:rsidRPr="00A552C5">
              <w:rPr>
                <w:rFonts w:cs="Times New Roman"/>
                <w:b/>
                <w:bCs/>
                <w:szCs w:val="22"/>
              </w:rPr>
              <w:t>Total</w:t>
            </w:r>
          </w:p>
        </w:tc>
        <w:tc>
          <w:tcPr>
            <w:tcW w:w="613" w:type="pct"/>
            <w:tcBorders>
              <w:top w:val="single" w:sz="4" w:space="0" w:color="auto"/>
              <w:bottom w:val="double" w:sz="4" w:space="0" w:color="auto"/>
            </w:tcBorders>
          </w:tcPr>
          <w:p w14:paraId="5E7E6569" w14:textId="614EB340" w:rsidR="00BA7315" w:rsidRPr="00727513" w:rsidRDefault="00BA7315" w:rsidP="00BA7315">
            <w:pPr>
              <w:tabs>
                <w:tab w:val="decimal" w:pos="920"/>
              </w:tabs>
              <w:spacing w:line="240" w:lineRule="atLeast"/>
              <w:ind w:right="-18"/>
              <w:rPr>
                <w:rFonts w:cs="Times New Roman"/>
                <w:b/>
                <w:bCs/>
                <w:szCs w:val="22"/>
              </w:rPr>
            </w:pPr>
            <w:r>
              <w:rPr>
                <w:rFonts w:cs="Times New Roman"/>
                <w:b/>
                <w:bCs/>
                <w:szCs w:val="22"/>
              </w:rPr>
              <w:t>203</w:t>
            </w:r>
          </w:p>
        </w:tc>
        <w:tc>
          <w:tcPr>
            <w:tcW w:w="145" w:type="pct"/>
            <w:gridSpan w:val="2"/>
          </w:tcPr>
          <w:p w14:paraId="32054F60" w14:textId="77777777" w:rsidR="00BA7315" w:rsidRPr="00A552C5" w:rsidRDefault="00BA7315" w:rsidP="00BA7315">
            <w:pPr>
              <w:pStyle w:val="acctfourfigures"/>
              <w:tabs>
                <w:tab w:val="clear" w:pos="765"/>
                <w:tab w:val="decimal" w:pos="522"/>
              </w:tabs>
              <w:spacing w:line="240" w:lineRule="atLeast"/>
              <w:ind w:right="-653"/>
              <w:jc w:val="right"/>
              <w:rPr>
                <w:rFonts w:cs="Times New Roman"/>
                <w:b/>
                <w:bCs/>
                <w:szCs w:val="22"/>
              </w:rPr>
            </w:pPr>
          </w:p>
        </w:tc>
        <w:tc>
          <w:tcPr>
            <w:tcW w:w="579" w:type="pct"/>
            <w:tcBorders>
              <w:top w:val="single" w:sz="4" w:space="0" w:color="auto"/>
              <w:bottom w:val="double" w:sz="4" w:space="0" w:color="auto"/>
            </w:tcBorders>
          </w:tcPr>
          <w:p w14:paraId="10C2F4BD" w14:textId="786D2AA5" w:rsidR="00BA7315" w:rsidRPr="00A552C5" w:rsidRDefault="00BA7315" w:rsidP="00BA7315">
            <w:pPr>
              <w:tabs>
                <w:tab w:val="decimal" w:pos="854"/>
              </w:tabs>
              <w:spacing w:line="240" w:lineRule="atLeast"/>
              <w:ind w:right="-18"/>
              <w:rPr>
                <w:rFonts w:cs="Times New Roman"/>
                <w:b/>
                <w:bCs/>
                <w:szCs w:val="22"/>
              </w:rPr>
            </w:pPr>
            <w:r>
              <w:rPr>
                <w:rFonts w:cs="Times New Roman"/>
                <w:b/>
                <w:bCs/>
                <w:szCs w:val="22"/>
              </w:rPr>
              <w:t>203</w:t>
            </w:r>
          </w:p>
        </w:tc>
        <w:tc>
          <w:tcPr>
            <w:tcW w:w="128" w:type="pct"/>
          </w:tcPr>
          <w:p w14:paraId="2233A87D" w14:textId="77777777" w:rsidR="00BA7315" w:rsidRPr="00A552C5" w:rsidRDefault="00BA7315" w:rsidP="00BA7315">
            <w:pPr>
              <w:pStyle w:val="acctfourfigures"/>
              <w:tabs>
                <w:tab w:val="clear" w:pos="765"/>
                <w:tab w:val="decimal" w:pos="517"/>
              </w:tabs>
              <w:spacing w:line="240" w:lineRule="atLeast"/>
              <w:ind w:left="-108" w:right="-653"/>
              <w:rPr>
                <w:rFonts w:cs="Times New Roman"/>
                <w:b/>
                <w:bCs/>
                <w:szCs w:val="22"/>
              </w:rPr>
            </w:pPr>
          </w:p>
        </w:tc>
        <w:tc>
          <w:tcPr>
            <w:tcW w:w="583" w:type="pct"/>
            <w:tcBorders>
              <w:top w:val="single" w:sz="4" w:space="0" w:color="auto"/>
              <w:bottom w:val="double" w:sz="4" w:space="0" w:color="auto"/>
            </w:tcBorders>
          </w:tcPr>
          <w:p w14:paraId="32D3953C" w14:textId="3BEB7C2D" w:rsidR="00BA7315" w:rsidRPr="002A6518" w:rsidRDefault="00BA7315" w:rsidP="00BA7315">
            <w:pPr>
              <w:tabs>
                <w:tab w:val="decimal" w:pos="920"/>
              </w:tabs>
              <w:spacing w:line="240" w:lineRule="atLeast"/>
              <w:jc w:val="right"/>
              <w:rPr>
                <w:rFonts w:cs="Times New Roman"/>
                <w:b/>
                <w:bCs/>
                <w:szCs w:val="22"/>
                <w:lang w:val="en-US" w:bidi="th-TH"/>
              </w:rPr>
            </w:pPr>
            <w:r>
              <w:rPr>
                <w:rFonts w:cs="Times New Roman"/>
                <w:b/>
                <w:bCs/>
                <w:szCs w:val="22"/>
              </w:rPr>
              <w:t>203</w:t>
            </w:r>
          </w:p>
        </w:tc>
        <w:tc>
          <w:tcPr>
            <w:tcW w:w="145" w:type="pct"/>
          </w:tcPr>
          <w:p w14:paraId="7A10DFC2" w14:textId="77777777" w:rsidR="00BA7315" w:rsidRPr="00A552C5" w:rsidRDefault="00BA7315" w:rsidP="00BA7315">
            <w:pPr>
              <w:pStyle w:val="acctfourfigures"/>
              <w:tabs>
                <w:tab w:val="clear" w:pos="765"/>
                <w:tab w:val="decimal" w:pos="517"/>
              </w:tabs>
              <w:spacing w:line="240" w:lineRule="atLeast"/>
              <w:ind w:left="-108" w:right="-653"/>
              <w:rPr>
                <w:rFonts w:cs="Times New Roman"/>
                <w:b/>
                <w:bCs/>
                <w:szCs w:val="22"/>
              </w:rPr>
            </w:pPr>
          </w:p>
        </w:tc>
        <w:tc>
          <w:tcPr>
            <w:tcW w:w="649" w:type="pct"/>
            <w:tcBorders>
              <w:top w:val="single" w:sz="4" w:space="0" w:color="auto"/>
              <w:bottom w:val="double" w:sz="4" w:space="0" w:color="auto"/>
            </w:tcBorders>
          </w:tcPr>
          <w:p w14:paraId="746501D2" w14:textId="26D345F6" w:rsidR="00BA7315" w:rsidRPr="00A552C5" w:rsidRDefault="00BA7315" w:rsidP="00BA7315">
            <w:pPr>
              <w:pStyle w:val="acctfourfigures"/>
              <w:tabs>
                <w:tab w:val="clear" w:pos="765"/>
                <w:tab w:val="decimal" w:pos="993"/>
              </w:tabs>
              <w:spacing w:line="240" w:lineRule="atLeast"/>
              <w:ind w:left="360" w:right="-934" w:firstLine="104"/>
              <w:jc w:val="both"/>
              <w:rPr>
                <w:rFonts w:cs="Times New Roman"/>
                <w:b/>
                <w:bCs/>
                <w:szCs w:val="22"/>
                <w:lang w:val="en-US" w:bidi="th-TH"/>
              </w:rPr>
            </w:pPr>
            <w:r>
              <w:rPr>
                <w:rFonts w:cs="Times New Roman"/>
                <w:b/>
                <w:bCs/>
                <w:szCs w:val="22"/>
                <w:lang w:val="en-US" w:bidi="th-TH"/>
              </w:rPr>
              <w:t>203</w:t>
            </w:r>
          </w:p>
        </w:tc>
      </w:tr>
      <w:tr w:rsidR="00BA7315" w:rsidRPr="00A552C5" w14:paraId="1AEAB554" w14:textId="77777777" w:rsidTr="00DE49BA">
        <w:tc>
          <w:tcPr>
            <w:tcW w:w="2158" w:type="pct"/>
          </w:tcPr>
          <w:p w14:paraId="46282B48" w14:textId="77777777" w:rsidR="00BA7315" w:rsidRPr="00A552C5" w:rsidRDefault="00BA7315" w:rsidP="00BA7315">
            <w:pPr>
              <w:spacing w:line="240" w:lineRule="atLeast"/>
              <w:rPr>
                <w:rFonts w:cs="Times New Roman"/>
                <w:szCs w:val="22"/>
              </w:rPr>
            </w:pPr>
          </w:p>
        </w:tc>
        <w:tc>
          <w:tcPr>
            <w:tcW w:w="613" w:type="pct"/>
          </w:tcPr>
          <w:p w14:paraId="0E1145EC" w14:textId="77777777" w:rsidR="00BA7315" w:rsidRPr="00A552C5" w:rsidRDefault="00BA7315" w:rsidP="00BA7315">
            <w:pPr>
              <w:tabs>
                <w:tab w:val="decimal" w:pos="854"/>
              </w:tabs>
              <w:spacing w:line="240" w:lineRule="atLeast"/>
              <w:ind w:right="-18"/>
              <w:rPr>
                <w:rFonts w:cs="Times New Roman"/>
                <w:szCs w:val="22"/>
              </w:rPr>
            </w:pPr>
          </w:p>
        </w:tc>
        <w:tc>
          <w:tcPr>
            <w:tcW w:w="138" w:type="pct"/>
          </w:tcPr>
          <w:p w14:paraId="47B41D44" w14:textId="77777777" w:rsidR="00BA7315" w:rsidRPr="00A552C5" w:rsidRDefault="00BA7315" w:rsidP="00BA7315">
            <w:pPr>
              <w:pStyle w:val="acctfourfigures"/>
              <w:tabs>
                <w:tab w:val="clear" w:pos="765"/>
                <w:tab w:val="decimal" w:pos="549"/>
              </w:tabs>
              <w:spacing w:line="240" w:lineRule="atLeast"/>
              <w:ind w:left="-108" w:right="-108"/>
              <w:rPr>
                <w:rFonts w:cs="Times New Roman"/>
                <w:szCs w:val="22"/>
                <w:lang w:val="en-US" w:bidi="th-TH"/>
              </w:rPr>
            </w:pPr>
          </w:p>
        </w:tc>
        <w:tc>
          <w:tcPr>
            <w:tcW w:w="586" w:type="pct"/>
            <w:gridSpan w:val="2"/>
          </w:tcPr>
          <w:p w14:paraId="63D38BD3" w14:textId="77777777" w:rsidR="00BA7315" w:rsidRPr="00A552C5" w:rsidRDefault="00BA7315" w:rsidP="00BA7315">
            <w:pPr>
              <w:tabs>
                <w:tab w:val="decimal" w:pos="854"/>
              </w:tabs>
              <w:spacing w:line="240" w:lineRule="atLeast"/>
              <w:ind w:right="-18"/>
              <w:rPr>
                <w:rFonts w:cs="Times New Roman"/>
                <w:szCs w:val="22"/>
              </w:rPr>
            </w:pPr>
          </w:p>
        </w:tc>
        <w:tc>
          <w:tcPr>
            <w:tcW w:w="128" w:type="pct"/>
          </w:tcPr>
          <w:p w14:paraId="45A7FA7D" w14:textId="77777777" w:rsidR="00BA7315" w:rsidRPr="00A552C5" w:rsidRDefault="00BA7315" w:rsidP="00BA7315">
            <w:pPr>
              <w:pStyle w:val="acctfourfigures"/>
              <w:tabs>
                <w:tab w:val="clear" w:pos="765"/>
                <w:tab w:val="decimal" w:pos="549"/>
              </w:tabs>
              <w:spacing w:line="240" w:lineRule="atLeast"/>
              <w:ind w:left="-108" w:right="-108"/>
              <w:rPr>
                <w:rFonts w:cs="Times New Roman"/>
                <w:szCs w:val="22"/>
                <w:lang w:val="en-US" w:bidi="th-TH"/>
              </w:rPr>
            </w:pPr>
          </w:p>
        </w:tc>
        <w:tc>
          <w:tcPr>
            <w:tcW w:w="583" w:type="pct"/>
          </w:tcPr>
          <w:p w14:paraId="58416945" w14:textId="77777777" w:rsidR="00BA7315" w:rsidRPr="00A552C5" w:rsidRDefault="00BA7315" w:rsidP="00BA7315">
            <w:pPr>
              <w:pStyle w:val="acctfourfigures"/>
              <w:tabs>
                <w:tab w:val="clear" w:pos="765"/>
                <w:tab w:val="decimal" w:pos="549"/>
              </w:tabs>
              <w:spacing w:line="240" w:lineRule="atLeast"/>
              <w:ind w:left="-108" w:right="-108"/>
              <w:rPr>
                <w:rFonts w:cs="Times New Roman"/>
                <w:szCs w:val="22"/>
                <w:lang w:val="en-US" w:bidi="th-TH"/>
              </w:rPr>
            </w:pPr>
          </w:p>
        </w:tc>
        <w:tc>
          <w:tcPr>
            <w:tcW w:w="145" w:type="pct"/>
          </w:tcPr>
          <w:p w14:paraId="6070706E" w14:textId="77777777" w:rsidR="00BA7315" w:rsidRPr="00A552C5" w:rsidRDefault="00BA7315" w:rsidP="00BA7315">
            <w:pPr>
              <w:pStyle w:val="acctfourfigures"/>
              <w:tabs>
                <w:tab w:val="clear" w:pos="765"/>
                <w:tab w:val="decimal" w:pos="549"/>
              </w:tabs>
              <w:spacing w:line="240" w:lineRule="atLeast"/>
              <w:ind w:left="-108" w:right="-108"/>
              <w:rPr>
                <w:rFonts w:cs="Times New Roman"/>
                <w:szCs w:val="22"/>
                <w:lang w:val="en-US" w:bidi="th-TH"/>
              </w:rPr>
            </w:pPr>
          </w:p>
        </w:tc>
        <w:tc>
          <w:tcPr>
            <w:tcW w:w="649" w:type="pct"/>
          </w:tcPr>
          <w:p w14:paraId="5496092C" w14:textId="77777777" w:rsidR="00BA7315" w:rsidRPr="00A552C5" w:rsidRDefault="00BA7315" w:rsidP="00BA7315">
            <w:pPr>
              <w:pStyle w:val="acctfourfigures"/>
              <w:tabs>
                <w:tab w:val="clear" w:pos="765"/>
                <w:tab w:val="decimal" w:pos="549"/>
                <w:tab w:val="decimal" w:pos="810"/>
              </w:tabs>
              <w:spacing w:line="240" w:lineRule="atLeast"/>
              <w:ind w:left="-108" w:right="-124" w:firstLine="104"/>
              <w:rPr>
                <w:rFonts w:cs="Times New Roman"/>
                <w:szCs w:val="22"/>
                <w:lang w:val="en-US" w:bidi="th-TH"/>
              </w:rPr>
            </w:pPr>
          </w:p>
        </w:tc>
      </w:tr>
      <w:tr w:rsidR="00BA7315" w:rsidRPr="00A552C5" w14:paraId="566BFF32" w14:textId="77777777" w:rsidTr="00DE49BA">
        <w:tc>
          <w:tcPr>
            <w:tcW w:w="2158" w:type="pct"/>
          </w:tcPr>
          <w:p w14:paraId="393B10E9" w14:textId="5DB2DD7F" w:rsidR="00BA7315" w:rsidRPr="00A552C5" w:rsidRDefault="00BA7315" w:rsidP="00BA7315">
            <w:pPr>
              <w:spacing w:line="240" w:lineRule="atLeast"/>
              <w:rPr>
                <w:rFonts w:cs="Times New Roman"/>
                <w:szCs w:val="22"/>
              </w:rPr>
            </w:pPr>
            <w:r>
              <w:rPr>
                <w:rFonts w:cs="Times New Roman"/>
                <w:b/>
                <w:bCs/>
                <w:i/>
                <w:iCs/>
                <w:szCs w:val="22"/>
              </w:rPr>
              <w:t>Contingent liabilities</w:t>
            </w:r>
          </w:p>
        </w:tc>
        <w:tc>
          <w:tcPr>
            <w:tcW w:w="613" w:type="pct"/>
          </w:tcPr>
          <w:p w14:paraId="2A0499BB" w14:textId="77777777" w:rsidR="00BA7315" w:rsidRPr="00A552C5" w:rsidRDefault="00BA7315" w:rsidP="00BA7315">
            <w:pPr>
              <w:tabs>
                <w:tab w:val="decimal" w:pos="854"/>
              </w:tabs>
              <w:spacing w:line="240" w:lineRule="atLeast"/>
              <w:ind w:right="-18"/>
              <w:rPr>
                <w:rFonts w:cs="Times New Roman"/>
                <w:szCs w:val="22"/>
              </w:rPr>
            </w:pPr>
          </w:p>
        </w:tc>
        <w:tc>
          <w:tcPr>
            <w:tcW w:w="138" w:type="pct"/>
          </w:tcPr>
          <w:p w14:paraId="0D8A61AB" w14:textId="77777777" w:rsidR="00BA7315" w:rsidRPr="00A552C5" w:rsidRDefault="00BA7315" w:rsidP="00BA7315">
            <w:pPr>
              <w:pStyle w:val="acctfourfigures"/>
              <w:tabs>
                <w:tab w:val="clear" w:pos="765"/>
                <w:tab w:val="decimal" w:pos="549"/>
              </w:tabs>
              <w:spacing w:line="240" w:lineRule="atLeast"/>
              <w:ind w:left="-108" w:right="-108"/>
              <w:rPr>
                <w:rFonts w:cs="Times New Roman"/>
                <w:szCs w:val="22"/>
                <w:lang w:val="en-US" w:bidi="th-TH"/>
              </w:rPr>
            </w:pPr>
          </w:p>
        </w:tc>
        <w:tc>
          <w:tcPr>
            <w:tcW w:w="586" w:type="pct"/>
            <w:gridSpan w:val="2"/>
          </w:tcPr>
          <w:p w14:paraId="10D1A295" w14:textId="77777777" w:rsidR="00BA7315" w:rsidRPr="00A552C5" w:rsidRDefault="00BA7315" w:rsidP="00BA7315">
            <w:pPr>
              <w:tabs>
                <w:tab w:val="decimal" w:pos="854"/>
              </w:tabs>
              <w:spacing w:line="240" w:lineRule="atLeast"/>
              <w:ind w:right="-18"/>
              <w:rPr>
                <w:rFonts w:cs="Times New Roman"/>
                <w:szCs w:val="22"/>
              </w:rPr>
            </w:pPr>
          </w:p>
        </w:tc>
        <w:tc>
          <w:tcPr>
            <w:tcW w:w="128" w:type="pct"/>
          </w:tcPr>
          <w:p w14:paraId="5556F037" w14:textId="77777777" w:rsidR="00BA7315" w:rsidRPr="00A552C5" w:rsidRDefault="00BA7315" w:rsidP="00BA7315">
            <w:pPr>
              <w:pStyle w:val="acctfourfigures"/>
              <w:tabs>
                <w:tab w:val="clear" w:pos="765"/>
                <w:tab w:val="decimal" w:pos="549"/>
              </w:tabs>
              <w:spacing w:line="240" w:lineRule="atLeast"/>
              <w:ind w:left="-108" w:right="-108"/>
              <w:rPr>
                <w:rFonts w:cs="Times New Roman"/>
                <w:szCs w:val="22"/>
                <w:lang w:val="en-US" w:bidi="th-TH"/>
              </w:rPr>
            </w:pPr>
          </w:p>
        </w:tc>
        <w:tc>
          <w:tcPr>
            <w:tcW w:w="583" w:type="pct"/>
          </w:tcPr>
          <w:p w14:paraId="034A4FC4" w14:textId="77777777" w:rsidR="00BA7315" w:rsidRPr="00A552C5" w:rsidRDefault="00BA7315" w:rsidP="00BA7315">
            <w:pPr>
              <w:pStyle w:val="acctfourfigures"/>
              <w:tabs>
                <w:tab w:val="clear" w:pos="765"/>
                <w:tab w:val="decimal" w:pos="549"/>
              </w:tabs>
              <w:spacing w:line="240" w:lineRule="atLeast"/>
              <w:ind w:left="-108" w:right="-108"/>
              <w:rPr>
                <w:rFonts w:cs="Times New Roman"/>
                <w:szCs w:val="22"/>
                <w:lang w:val="en-US" w:bidi="th-TH"/>
              </w:rPr>
            </w:pPr>
          </w:p>
        </w:tc>
        <w:tc>
          <w:tcPr>
            <w:tcW w:w="145" w:type="pct"/>
          </w:tcPr>
          <w:p w14:paraId="54E2C740" w14:textId="77777777" w:rsidR="00BA7315" w:rsidRPr="00A552C5" w:rsidRDefault="00BA7315" w:rsidP="00BA7315">
            <w:pPr>
              <w:pStyle w:val="acctfourfigures"/>
              <w:tabs>
                <w:tab w:val="clear" w:pos="765"/>
                <w:tab w:val="decimal" w:pos="549"/>
              </w:tabs>
              <w:spacing w:line="240" w:lineRule="atLeast"/>
              <w:ind w:left="-108" w:right="-108"/>
              <w:rPr>
                <w:rFonts w:cs="Times New Roman"/>
                <w:szCs w:val="22"/>
                <w:lang w:val="en-US" w:bidi="th-TH"/>
              </w:rPr>
            </w:pPr>
          </w:p>
        </w:tc>
        <w:tc>
          <w:tcPr>
            <w:tcW w:w="649" w:type="pct"/>
          </w:tcPr>
          <w:p w14:paraId="1B02D32C" w14:textId="77777777" w:rsidR="00BA7315" w:rsidRPr="00A552C5" w:rsidRDefault="00BA7315" w:rsidP="00BA7315">
            <w:pPr>
              <w:pStyle w:val="acctfourfigures"/>
              <w:tabs>
                <w:tab w:val="clear" w:pos="765"/>
                <w:tab w:val="decimal" w:pos="549"/>
                <w:tab w:val="decimal" w:pos="810"/>
              </w:tabs>
              <w:spacing w:line="240" w:lineRule="atLeast"/>
              <w:ind w:left="-108" w:right="-124" w:firstLine="104"/>
              <w:rPr>
                <w:rFonts w:cs="Times New Roman"/>
                <w:szCs w:val="22"/>
                <w:lang w:val="en-US" w:bidi="th-TH"/>
              </w:rPr>
            </w:pPr>
          </w:p>
        </w:tc>
      </w:tr>
      <w:tr w:rsidR="00BA7315" w:rsidRPr="00A552C5" w14:paraId="0A22DBA6" w14:textId="77777777" w:rsidTr="00DE49BA">
        <w:tc>
          <w:tcPr>
            <w:tcW w:w="2158" w:type="pct"/>
          </w:tcPr>
          <w:p w14:paraId="012F8080" w14:textId="797FF900" w:rsidR="00BA7315" w:rsidRPr="00A552C5" w:rsidRDefault="00BA7315" w:rsidP="00BA7315">
            <w:pPr>
              <w:spacing w:line="240" w:lineRule="atLeast"/>
              <w:rPr>
                <w:rFonts w:cs="Times New Roman"/>
                <w:szCs w:val="22"/>
              </w:rPr>
            </w:pPr>
            <w:r>
              <w:rPr>
                <w:rFonts w:cs="Times New Roman"/>
                <w:szCs w:val="22"/>
              </w:rPr>
              <w:t>Agreed p</w:t>
            </w:r>
            <w:r w:rsidRPr="00A552C5">
              <w:rPr>
                <w:rFonts w:cs="Times New Roman"/>
                <w:szCs w:val="22"/>
              </w:rPr>
              <w:t xml:space="preserve">urchase orders for raw materials </w:t>
            </w:r>
          </w:p>
        </w:tc>
        <w:tc>
          <w:tcPr>
            <w:tcW w:w="613" w:type="pct"/>
          </w:tcPr>
          <w:p w14:paraId="16615B9C" w14:textId="77D72195" w:rsidR="00BA7315" w:rsidRPr="009D6F23" w:rsidRDefault="00BA7315" w:rsidP="00BA7315">
            <w:pPr>
              <w:tabs>
                <w:tab w:val="decimal" w:pos="659"/>
              </w:tabs>
              <w:spacing w:line="240" w:lineRule="atLeast"/>
              <w:ind w:right="-18"/>
              <w:rPr>
                <w:rFonts w:cs="Times New Roman"/>
                <w:szCs w:val="22"/>
                <w:lang w:val="en-US" w:bidi="th-TH"/>
              </w:rPr>
            </w:pPr>
            <w:r w:rsidRPr="004F5EAC">
              <w:rPr>
                <w:rFonts w:cs="Times New Roman"/>
                <w:szCs w:val="22"/>
              </w:rPr>
              <w:t>-</w:t>
            </w:r>
          </w:p>
        </w:tc>
        <w:tc>
          <w:tcPr>
            <w:tcW w:w="138" w:type="pct"/>
          </w:tcPr>
          <w:p w14:paraId="3004307D" w14:textId="77777777" w:rsidR="00BA7315" w:rsidRPr="00A552C5" w:rsidRDefault="00BA7315" w:rsidP="00BA7315">
            <w:pPr>
              <w:pStyle w:val="acctfourfigures"/>
              <w:tabs>
                <w:tab w:val="clear" w:pos="765"/>
                <w:tab w:val="decimal" w:pos="549"/>
              </w:tabs>
              <w:spacing w:line="240" w:lineRule="atLeast"/>
              <w:ind w:left="-108" w:right="-108"/>
              <w:rPr>
                <w:rFonts w:cs="Times New Roman"/>
                <w:szCs w:val="22"/>
                <w:lang w:val="en-US" w:bidi="th-TH"/>
              </w:rPr>
            </w:pPr>
          </w:p>
        </w:tc>
        <w:tc>
          <w:tcPr>
            <w:tcW w:w="586" w:type="pct"/>
            <w:gridSpan w:val="2"/>
          </w:tcPr>
          <w:p w14:paraId="2BC4EEF6" w14:textId="4D08E2DD" w:rsidR="00BA7315" w:rsidRPr="00A552C5" w:rsidRDefault="00BA7315" w:rsidP="00BA7315">
            <w:pPr>
              <w:tabs>
                <w:tab w:val="decimal" w:pos="854"/>
              </w:tabs>
              <w:spacing w:line="240" w:lineRule="atLeast"/>
              <w:ind w:right="-18"/>
              <w:rPr>
                <w:rFonts w:cs="Times New Roman"/>
                <w:szCs w:val="22"/>
              </w:rPr>
            </w:pPr>
            <w:r w:rsidRPr="00D95365">
              <w:rPr>
                <w:rFonts w:cs="Times New Roman"/>
                <w:szCs w:val="22"/>
                <w:lang w:bidi="th-TH"/>
              </w:rPr>
              <w:t>3,114</w:t>
            </w:r>
          </w:p>
        </w:tc>
        <w:tc>
          <w:tcPr>
            <w:tcW w:w="128" w:type="pct"/>
          </w:tcPr>
          <w:p w14:paraId="3D101066" w14:textId="77777777" w:rsidR="00BA7315" w:rsidRPr="00A552C5" w:rsidRDefault="00BA7315" w:rsidP="00BA7315">
            <w:pPr>
              <w:pStyle w:val="acctfourfigures"/>
              <w:tabs>
                <w:tab w:val="clear" w:pos="765"/>
                <w:tab w:val="decimal" w:pos="549"/>
              </w:tabs>
              <w:spacing w:line="240" w:lineRule="atLeast"/>
              <w:ind w:left="-108" w:right="-108"/>
              <w:rPr>
                <w:rFonts w:cs="Times New Roman"/>
                <w:szCs w:val="22"/>
                <w:lang w:val="en-US" w:bidi="th-TH"/>
              </w:rPr>
            </w:pPr>
          </w:p>
        </w:tc>
        <w:tc>
          <w:tcPr>
            <w:tcW w:w="583" w:type="pct"/>
          </w:tcPr>
          <w:p w14:paraId="2C51DDA7" w14:textId="21AA45DE" w:rsidR="00BA7315" w:rsidRPr="000012D2" w:rsidRDefault="00BA7315" w:rsidP="00BA7315">
            <w:pPr>
              <w:tabs>
                <w:tab w:val="decimal" w:pos="645"/>
              </w:tabs>
              <w:spacing w:line="240" w:lineRule="atLeast"/>
              <w:ind w:left="28"/>
              <w:jc w:val="both"/>
              <w:rPr>
                <w:rFonts w:cs="Times New Roman"/>
                <w:szCs w:val="22"/>
                <w:lang w:val="en-US" w:bidi="th-TH"/>
              </w:rPr>
            </w:pPr>
            <w:r w:rsidRPr="004F5EAC">
              <w:rPr>
                <w:rFonts w:cs="Times New Roman"/>
                <w:szCs w:val="22"/>
              </w:rPr>
              <w:t>-</w:t>
            </w:r>
          </w:p>
        </w:tc>
        <w:tc>
          <w:tcPr>
            <w:tcW w:w="145" w:type="pct"/>
          </w:tcPr>
          <w:p w14:paraId="5BB1217D" w14:textId="77777777" w:rsidR="00BA7315" w:rsidRPr="000012D2" w:rsidRDefault="00BA7315" w:rsidP="00BA7315">
            <w:pPr>
              <w:pStyle w:val="acctfourfigures"/>
              <w:tabs>
                <w:tab w:val="clear" w:pos="765"/>
                <w:tab w:val="decimal" w:pos="549"/>
              </w:tabs>
              <w:spacing w:line="240" w:lineRule="atLeast"/>
              <w:ind w:left="-108" w:right="-108"/>
              <w:rPr>
                <w:rFonts w:cs="Times New Roman"/>
                <w:szCs w:val="22"/>
                <w:lang w:val="en-US" w:bidi="th-TH"/>
              </w:rPr>
            </w:pPr>
          </w:p>
        </w:tc>
        <w:tc>
          <w:tcPr>
            <w:tcW w:w="649" w:type="pct"/>
          </w:tcPr>
          <w:p w14:paraId="355E9FBD" w14:textId="494C6993" w:rsidR="00BA7315" w:rsidRPr="000012D2" w:rsidRDefault="00BA7315" w:rsidP="00BA7315">
            <w:pPr>
              <w:tabs>
                <w:tab w:val="decimal" w:pos="735"/>
              </w:tabs>
              <w:spacing w:line="240" w:lineRule="atLeast"/>
              <w:rPr>
                <w:rFonts w:cs="Times New Roman"/>
                <w:szCs w:val="22"/>
              </w:rPr>
            </w:pPr>
            <w:r w:rsidRPr="004F5EAC">
              <w:rPr>
                <w:rFonts w:cs="Times New Roman"/>
                <w:szCs w:val="22"/>
              </w:rPr>
              <w:t>-</w:t>
            </w:r>
          </w:p>
        </w:tc>
      </w:tr>
      <w:tr w:rsidR="00BA7315" w:rsidRPr="00A552C5" w14:paraId="2B5A9C32" w14:textId="77777777" w:rsidTr="00DE49BA">
        <w:trPr>
          <w:trHeight w:val="80"/>
        </w:trPr>
        <w:tc>
          <w:tcPr>
            <w:tcW w:w="2158" w:type="pct"/>
          </w:tcPr>
          <w:p w14:paraId="76511571" w14:textId="14763D8E" w:rsidR="00BA7315" w:rsidRPr="00A552C5" w:rsidRDefault="00BA7315" w:rsidP="00BA7315">
            <w:pPr>
              <w:spacing w:line="240" w:lineRule="atLeast"/>
              <w:rPr>
                <w:rFonts w:cs="Times New Roman"/>
                <w:szCs w:val="22"/>
              </w:rPr>
            </w:pPr>
            <w:r>
              <w:rPr>
                <w:rFonts w:cs="Times New Roman"/>
                <w:szCs w:val="22"/>
              </w:rPr>
              <w:t>G</w:t>
            </w:r>
            <w:r w:rsidRPr="00A552C5">
              <w:rPr>
                <w:rFonts w:cs="Times New Roman"/>
                <w:szCs w:val="22"/>
              </w:rPr>
              <w:t>uarantee for the usage of electricity</w:t>
            </w:r>
          </w:p>
        </w:tc>
        <w:tc>
          <w:tcPr>
            <w:tcW w:w="613" w:type="pct"/>
          </w:tcPr>
          <w:p w14:paraId="1FB07B5A" w14:textId="5880F2E7" w:rsidR="00BA7315" w:rsidRPr="00A552C5" w:rsidRDefault="00BA7315" w:rsidP="00BA7315">
            <w:pPr>
              <w:tabs>
                <w:tab w:val="decimal" w:pos="915"/>
              </w:tabs>
              <w:spacing w:line="240" w:lineRule="atLeast"/>
              <w:ind w:right="-18"/>
              <w:rPr>
                <w:rFonts w:cs="Times New Roman"/>
                <w:szCs w:val="22"/>
              </w:rPr>
            </w:pPr>
            <w:r w:rsidRPr="00C74A9E">
              <w:rPr>
                <w:rFonts w:cs="Times New Roman"/>
                <w:szCs w:val="22"/>
              </w:rPr>
              <w:t>10,360</w:t>
            </w:r>
          </w:p>
        </w:tc>
        <w:tc>
          <w:tcPr>
            <w:tcW w:w="138" w:type="pct"/>
          </w:tcPr>
          <w:p w14:paraId="5078E35E" w14:textId="77777777" w:rsidR="00BA7315" w:rsidRPr="00A552C5" w:rsidRDefault="00BA7315" w:rsidP="00BA7315">
            <w:pPr>
              <w:tabs>
                <w:tab w:val="decimal" w:pos="866"/>
              </w:tabs>
              <w:spacing w:line="240" w:lineRule="atLeast"/>
              <w:rPr>
                <w:rFonts w:cs="Times New Roman"/>
                <w:szCs w:val="22"/>
              </w:rPr>
            </w:pPr>
          </w:p>
        </w:tc>
        <w:tc>
          <w:tcPr>
            <w:tcW w:w="586" w:type="pct"/>
            <w:gridSpan w:val="2"/>
          </w:tcPr>
          <w:p w14:paraId="48B7656A" w14:textId="7AF34705" w:rsidR="00BA7315" w:rsidRPr="00A552C5" w:rsidRDefault="00BA7315" w:rsidP="00BA7315">
            <w:pPr>
              <w:tabs>
                <w:tab w:val="decimal" w:pos="854"/>
              </w:tabs>
              <w:spacing w:line="240" w:lineRule="atLeast"/>
              <w:ind w:right="-18"/>
              <w:rPr>
                <w:rFonts w:cs="Times New Roman"/>
                <w:szCs w:val="22"/>
              </w:rPr>
            </w:pPr>
            <w:r w:rsidRPr="00C74A9E">
              <w:rPr>
                <w:rFonts w:cs="Times New Roman"/>
                <w:szCs w:val="22"/>
              </w:rPr>
              <w:t>10,360</w:t>
            </w:r>
          </w:p>
        </w:tc>
        <w:tc>
          <w:tcPr>
            <w:tcW w:w="128" w:type="pct"/>
          </w:tcPr>
          <w:p w14:paraId="3EBA6C4C" w14:textId="77777777" w:rsidR="00BA7315" w:rsidRPr="00A552C5" w:rsidRDefault="00BA7315" w:rsidP="00BA7315">
            <w:pPr>
              <w:tabs>
                <w:tab w:val="decimal" w:pos="866"/>
              </w:tabs>
              <w:spacing w:line="240" w:lineRule="atLeast"/>
              <w:rPr>
                <w:rFonts w:cs="Times New Roman"/>
                <w:b/>
                <w:bCs/>
                <w:szCs w:val="22"/>
              </w:rPr>
            </w:pPr>
          </w:p>
        </w:tc>
        <w:tc>
          <w:tcPr>
            <w:tcW w:w="583" w:type="pct"/>
          </w:tcPr>
          <w:p w14:paraId="10D982D1" w14:textId="27305C66" w:rsidR="00BA7315" w:rsidRPr="00A552C5" w:rsidRDefault="00BA7315" w:rsidP="00BA7315">
            <w:pPr>
              <w:tabs>
                <w:tab w:val="decimal" w:pos="855"/>
              </w:tabs>
              <w:spacing w:line="240" w:lineRule="atLeast"/>
              <w:rPr>
                <w:rFonts w:cs="Times New Roman"/>
                <w:szCs w:val="22"/>
              </w:rPr>
            </w:pPr>
            <w:r>
              <w:rPr>
                <w:rFonts w:cs="Times New Roman"/>
                <w:szCs w:val="22"/>
              </w:rPr>
              <w:t>400</w:t>
            </w:r>
          </w:p>
        </w:tc>
        <w:tc>
          <w:tcPr>
            <w:tcW w:w="145" w:type="pct"/>
          </w:tcPr>
          <w:p w14:paraId="037C524A" w14:textId="77777777" w:rsidR="00BA7315" w:rsidRPr="00A552C5" w:rsidRDefault="00BA7315" w:rsidP="00BA7315">
            <w:pPr>
              <w:tabs>
                <w:tab w:val="decimal" w:pos="866"/>
              </w:tabs>
              <w:spacing w:line="240" w:lineRule="atLeast"/>
              <w:rPr>
                <w:rFonts w:cs="Times New Roman"/>
                <w:b/>
                <w:bCs/>
                <w:szCs w:val="22"/>
              </w:rPr>
            </w:pPr>
          </w:p>
        </w:tc>
        <w:tc>
          <w:tcPr>
            <w:tcW w:w="649" w:type="pct"/>
          </w:tcPr>
          <w:p w14:paraId="536D8380" w14:textId="73B672A8" w:rsidR="00BA7315" w:rsidRPr="00A552C5" w:rsidRDefault="00BA7315" w:rsidP="00BA7315">
            <w:pPr>
              <w:pStyle w:val="acctfourfigures"/>
              <w:tabs>
                <w:tab w:val="clear" w:pos="765"/>
                <w:tab w:val="decimal" w:pos="993"/>
              </w:tabs>
              <w:spacing w:line="240" w:lineRule="atLeast"/>
              <w:ind w:left="360" w:right="-934" w:firstLine="104"/>
              <w:jc w:val="both"/>
              <w:rPr>
                <w:rFonts w:cs="Times New Roman"/>
                <w:szCs w:val="22"/>
              </w:rPr>
            </w:pPr>
            <w:r w:rsidRPr="00CE5E6B">
              <w:rPr>
                <w:rFonts w:cs="Times New Roman"/>
                <w:szCs w:val="22"/>
                <w:lang w:val="en-US" w:bidi="th-TH"/>
              </w:rPr>
              <w:t>400</w:t>
            </w:r>
          </w:p>
        </w:tc>
      </w:tr>
      <w:tr w:rsidR="00BA7315" w:rsidRPr="00A552C5" w14:paraId="7EECFDED" w14:textId="77777777" w:rsidTr="00DE49BA">
        <w:trPr>
          <w:trHeight w:val="80"/>
        </w:trPr>
        <w:tc>
          <w:tcPr>
            <w:tcW w:w="2158" w:type="pct"/>
          </w:tcPr>
          <w:p w14:paraId="4E26E3B5" w14:textId="77777777" w:rsidR="00BA7315" w:rsidRPr="00A552C5" w:rsidRDefault="00BA7315" w:rsidP="00BA7315">
            <w:pPr>
              <w:spacing w:line="240" w:lineRule="atLeast"/>
              <w:rPr>
                <w:rFonts w:cs="Times New Roman"/>
                <w:szCs w:val="22"/>
              </w:rPr>
            </w:pPr>
            <w:r w:rsidRPr="00A552C5">
              <w:rPr>
                <w:rFonts w:cs="Times New Roman"/>
                <w:szCs w:val="22"/>
              </w:rPr>
              <w:t>Others</w:t>
            </w:r>
          </w:p>
        </w:tc>
        <w:tc>
          <w:tcPr>
            <w:tcW w:w="613" w:type="pct"/>
          </w:tcPr>
          <w:p w14:paraId="44FA83C6" w14:textId="65F35B29" w:rsidR="00BA7315" w:rsidRPr="00A552C5" w:rsidRDefault="00BA7315" w:rsidP="00BA7315">
            <w:pPr>
              <w:tabs>
                <w:tab w:val="decimal" w:pos="915"/>
              </w:tabs>
              <w:spacing w:line="240" w:lineRule="atLeast"/>
              <w:ind w:right="-18"/>
              <w:rPr>
                <w:rFonts w:cs="Times New Roman"/>
                <w:szCs w:val="22"/>
              </w:rPr>
            </w:pPr>
            <w:r w:rsidRPr="00C74A9E">
              <w:rPr>
                <w:rFonts w:cs="Times New Roman"/>
                <w:szCs w:val="22"/>
              </w:rPr>
              <w:t>20</w:t>
            </w:r>
          </w:p>
        </w:tc>
        <w:tc>
          <w:tcPr>
            <w:tcW w:w="138" w:type="pct"/>
          </w:tcPr>
          <w:p w14:paraId="599E27C8" w14:textId="77777777" w:rsidR="00BA7315" w:rsidRPr="00A552C5" w:rsidRDefault="00BA7315" w:rsidP="00BA7315">
            <w:pPr>
              <w:tabs>
                <w:tab w:val="decimal" w:pos="866"/>
              </w:tabs>
              <w:spacing w:line="240" w:lineRule="atLeast"/>
              <w:rPr>
                <w:rFonts w:cs="Times New Roman"/>
                <w:szCs w:val="22"/>
              </w:rPr>
            </w:pPr>
          </w:p>
        </w:tc>
        <w:tc>
          <w:tcPr>
            <w:tcW w:w="586" w:type="pct"/>
            <w:gridSpan w:val="2"/>
          </w:tcPr>
          <w:p w14:paraId="2369103B" w14:textId="1853010C" w:rsidR="00BA7315" w:rsidRPr="00A552C5" w:rsidRDefault="00BA7315" w:rsidP="00BA7315">
            <w:pPr>
              <w:tabs>
                <w:tab w:val="decimal" w:pos="854"/>
              </w:tabs>
              <w:spacing w:line="240" w:lineRule="atLeast"/>
              <w:ind w:right="-18"/>
              <w:rPr>
                <w:rFonts w:cs="Times New Roman"/>
                <w:szCs w:val="22"/>
              </w:rPr>
            </w:pPr>
            <w:r w:rsidRPr="00C74A9E">
              <w:rPr>
                <w:rFonts w:cs="Times New Roman"/>
                <w:szCs w:val="22"/>
              </w:rPr>
              <w:t>20</w:t>
            </w:r>
          </w:p>
        </w:tc>
        <w:tc>
          <w:tcPr>
            <w:tcW w:w="128" w:type="pct"/>
          </w:tcPr>
          <w:p w14:paraId="10A0627B" w14:textId="77777777" w:rsidR="00BA7315" w:rsidRPr="00A552C5" w:rsidRDefault="00BA7315" w:rsidP="00BA7315">
            <w:pPr>
              <w:tabs>
                <w:tab w:val="decimal" w:pos="866"/>
              </w:tabs>
              <w:spacing w:line="240" w:lineRule="atLeast"/>
              <w:rPr>
                <w:rFonts w:cs="Times New Roman"/>
                <w:b/>
                <w:bCs/>
                <w:szCs w:val="22"/>
              </w:rPr>
            </w:pPr>
          </w:p>
        </w:tc>
        <w:tc>
          <w:tcPr>
            <w:tcW w:w="583" w:type="pct"/>
          </w:tcPr>
          <w:p w14:paraId="73EEC140" w14:textId="7BC69D49" w:rsidR="00BA7315" w:rsidRPr="00A552C5" w:rsidRDefault="00BA7315" w:rsidP="00BA7315">
            <w:pPr>
              <w:tabs>
                <w:tab w:val="decimal" w:pos="855"/>
              </w:tabs>
              <w:spacing w:line="240" w:lineRule="atLeast"/>
              <w:rPr>
                <w:rFonts w:cs="Times New Roman"/>
                <w:szCs w:val="22"/>
              </w:rPr>
            </w:pPr>
            <w:r w:rsidRPr="00C74A9E">
              <w:rPr>
                <w:rFonts w:cs="Times New Roman"/>
                <w:szCs w:val="22"/>
              </w:rPr>
              <w:t>20</w:t>
            </w:r>
          </w:p>
        </w:tc>
        <w:tc>
          <w:tcPr>
            <w:tcW w:w="145" w:type="pct"/>
          </w:tcPr>
          <w:p w14:paraId="2978B9C6" w14:textId="77777777" w:rsidR="00BA7315" w:rsidRPr="00A552C5" w:rsidRDefault="00BA7315" w:rsidP="00BA7315">
            <w:pPr>
              <w:tabs>
                <w:tab w:val="decimal" w:pos="866"/>
              </w:tabs>
              <w:spacing w:line="240" w:lineRule="atLeast"/>
              <w:rPr>
                <w:rFonts w:cs="Times New Roman"/>
                <w:b/>
                <w:bCs/>
                <w:szCs w:val="22"/>
              </w:rPr>
            </w:pPr>
          </w:p>
        </w:tc>
        <w:tc>
          <w:tcPr>
            <w:tcW w:w="649" w:type="pct"/>
          </w:tcPr>
          <w:p w14:paraId="177BAEC8" w14:textId="39CFCFCA" w:rsidR="00BA7315" w:rsidRPr="00A552C5" w:rsidRDefault="00BA7315" w:rsidP="00BA7315">
            <w:pPr>
              <w:pStyle w:val="acctfourfigures"/>
              <w:tabs>
                <w:tab w:val="clear" w:pos="765"/>
              </w:tabs>
              <w:spacing w:line="240" w:lineRule="atLeast"/>
              <w:ind w:left="648" w:right="-934" w:firstLine="104"/>
              <w:jc w:val="both"/>
              <w:rPr>
                <w:rFonts w:cs="Times New Roman"/>
                <w:szCs w:val="22"/>
              </w:rPr>
            </w:pPr>
            <w:r w:rsidRPr="00C74A9E">
              <w:rPr>
                <w:rFonts w:cs="Times New Roman"/>
                <w:szCs w:val="22"/>
                <w:lang w:val="en-US" w:bidi="th-TH"/>
              </w:rPr>
              <w:t>20</w:t>
            </w:r>
          </w:p>
        </w:tc>
      </w:tr>
      <w:tr w:rsidR="00BA7315" w:rsidRPr="00A552C5" w14:paraId="739C0794" w14:textId="77777777" w:rsidTr="00DE49BA">
        <w:tc>
          <w:tcPr>
            <w:tcW w:w="2158" w:type="pct"/>
          </w:tcPr>
          <w:p w14:paraId="64D6740B" w14:textId="77777777" w:rsidR="00BA7315" w:rsidRPr="00A552C5" w:rsidRDefault="00BA7315" w:rsidP="00BA7315">
            <w:pPr>
              <w:spacing w:line="240" w:lineRule="atLeast"/>
              <w:rPr>
                <w:rFonts w:cs="Times New Roman"/>
                <w:b/>
                <w:bCs/>
                <w:szCs w:val="22"/>
              </w:rPr>
            </w:pPr>
            <w:r w:rsidRPr="00A552C5">
              <w:rPr>
                <w:rFonts w:cs="Times New Roman"/>
                <w:b/>
                <w:bCs/>
                <w:szCs w:val="22"/>
              </w:rPr>
              <w:t>Total</w:t>
            </w:r>
          </w:p>
        </w:tc>
        <w:tc>
          <w:tcPr>
            <w:tcW w:w="613" w:type="pct"/>
            <w:tcBorders>
              <w:top w:val="single" w:sz="4" w:space="0" w:color="auto"/>
              <w:bottom w:val="double" w:sz="4" w:space="0" w:color="auto"/>
            </w:tcBorders>
          </w:tcPr>
          <w:p w14:paraId="122EA915" w14:textId="5D32CCB9" w:rsidR="00BA7315" w:rsidRPr="00A552C5" w:rsidRDefault="00BA7315" w:rsidP="00BA7315">
            <w:pPr>
              <w:tabs>
                <w:tab w:val="decimal" w:pos="915"/>
              </w:tabs>
              <w:spacing w:line="240" w:lineRule="atLeast"/>
              <w:ind w:right="-18"/>
              <w:rPr>
                <w:rFonts w:cs="Times New Roman"/>
                <w:b/>
                <w:bCs/>
                <w:szCs w:val="22"/>
                <w:lang w:val="en-US"/>
              </w:rPr>
            </w:pPr>
            <w:r w:rsidRPr="00F54F3B">
              <w:rPr>
                <w:rFonts w:cs="Times New Roman"/>
                <w:b/>
                <w:bCs/>
                <w:szCs w:val="22"/>
                <w:lang w:val="en-US"/>
              </w:rPr>
              <w:t>1</w:t>
            </w:r>
            <w:r>
              <w:rPr>
                <w:rFonts w:cs="Times New Roman"/>
                <w:b/>
                <w:bCs/>
                <w:szCs w:val="22"/>
                <w:lang w:val="en-US"/>
              </w:rPr>
              <w:t>0</w:t>
            </w:r>
            <w:r w:rsidRPr="00F54F3B">
              <w:rPr>
                <w:rFonts w:cs="Times New Roman"/>
                <w:b/>
                <w:bCs/>
                <w:szCs w:val="22"/>
                <w:lang w:val="en-US"/>
              </w:rPr>
              <w:t>,</w:t>
            </w:r>
            <w:r>
              <w:rPr>
                <w:rFonts w:cs="Times New Roman"/>
                <w:b/>
                <w:bCs/>
                <w:szCs w:val="22"/>
                <w:lang w:val="en-US"/>
              </w:rPr>
              <w:t>380</w:t>
            </w:r>
          </w:p>
        </w:tc>
        <w:tc>
          <w:tcPr>
            <w:tcW w:w="138" w:type="pct"/>
          </w:tcPr>
          <w:p w14:paraId="2319515D" w14:textId="77777777" w:rsidR="00BA7315" w:rsidRPr="00A552C5" w:rsidRDefault="00BA7315" w:rsidP="00BA7315">
            <w:pPr>
              <w:tabs>
                <w:tab w:val="decimal" w:pos="866"/>
              </w:tabs>
              <w:spacing w:line="240" w:lineRule="atLeast"/>
              <w:rPr>
                <w:rFonts w:cs="Times New Roman"/>
                <w:b/>
                <w:bCs/>
                <w:szCs w:val="22"/>
                <w:lang w:val="en-US"/>
              </w:rPr>
            </w:pPr>
          </w:p>
        </w:tc>
        <w:tc>
          <w:tcPr>
            <w:tcW w:w="586" w:type="pct"/>
            <w:gridSpan w:val="2"/>
            <w:tcBorders>
              <w:top w:val="single" w:sz="4" w:space="0" w:color="auto"/>
              <w:bottom w:val="double" w:sz="4" w:space="0" w:color="auto"/>
            </w:tcBorders>
          </w:tcPr>
          <w:p w14:paraId="1D53223F" w14:textId="18E7EA66" w:rsidR="00BA7315" w:rsidRPr="00A552C5" w:rsidRDefault="00BA7315" w:rsidP="00BA7315">
            <w:pPr>
              <w:tabs>
                <w:tab w:val="decimal" w:pos="854"/>
              </w:tabs>
              <w:spacing w:line="240" w:lineRule="atLeast"/>
              <w:ind w:right="-18"/>
              <w:rPr>
                <w:rFonts w:cs="Times New Roman"/>
                <w:b/>
                <w:bCs/>
                <w:szCs w:val="22"/>
                <w:lang w:val="en-US"/>
              </w:rPr>
            </w:pPr>
            <w:r w:rsidRPr="00F54F3B">
              <w:rPr>
                <w:rFonts w:cs="Times New Roman"/>
                <w:b/>
                <w:bCs/>
                <w:szCs w:val="22"/>
                <w:lang w:val="en-US"/>
              </w:rPr>
              <w:t>13,494</w:t>
            </w:r>
          </w:p>
        </w:tc>
        <w:tc>
          <w:tcPr>
            <w:tcW w:w="128" w:type="pct"/>
          </w:tcPr>
          <w:p w14:paraId="19558CFA" w14:textId="77777777" w:rsidR="00BA7315" w:rsidRPr="00A552C5" w:rsidRDefault="00BA7315" w:rsidP="00BA7315">
            <w:pPr>
              <w:tabs>
                <w:tab w:val="decimal" w:pos="866"/>
              </w:tabs>
              <w:spacing w:line="240" w:lineRule="atLeast"/>
              <w:rPr>
                <w:rFonts w:cs="Times New Roman"/>
                <w:b/>
                <w:bCs/>
                <w:szCs w:val="22"/>
              </w:rPr>
            </w:pPr>
          </w:p>
        </w:tc>
        <w:tc>
          <w:tcPr>
            <w:tcW w:w="583" w:type="pct"/>
            <w:tcBorders>
              <w:top w:val="single" w:sz="4" w:space="0" w:color="auto"/>
              <w:bottom w:val="double" w:sz="4" w:space="0" w:color="auto"/>
            </w:tcBorders>
          </w:tcPr>
          <w:p w14:paraId="020E0E3E" w14:textId="34F02D3A" w:rsidR="00BA7315" w:rsidRPr="005B17D2" w:rsidRDefault="00BA7315" w:rsidP="00BA7315">
            <w:pPr>
              <w:tabs>
                <w:tab w:val="decimal" w:pos="855"/>
              </w:tabs>
              <w:spacing w:line="240" w:lineRule="atLeast"/>
              <w:rPr>
                <w:rFonts w:cstheme="minorBidi"/>
                <w:b/>
                <w:bCs/>
                <w:szCs w:val="28"/>
                <w:lang w:val="en-US" w:eastAsia="ja-JP" w:bidi="th-TH"/>
              </w:rPr>
            </w:pPr>
            <w:r>
              <w:rPr>
                <w:rFonts w:cs="Times New Roman"/>
                <w:b/>
                <w:bCs/>
                <w:szCs w:val="22"/>
                <w:lang w:val="en-US"/>
              </w:rPr>
              <w:t>420</w:t>
            </w:r>
          </w:p>
        </w:tc>
        <w:tc>
          <w:tcPr>
            <w:tcW w:w="145" w:type="pct"/>
          </w:tcPr>
          <w:p w14:paraId="70451592" w14:textId="77777777" w:rsidR="00BA7315" w:rsidRPr="00A552C5" w:rsidRDefault="00BA7315" w:rsidP="00BA7315">
            <w:pPr>
              <w:tabs>
                <w:tab w:val="decimal" w:pos="866"/>
              </w:tabs>
              <w:spacing w:line="240" w:lineRule="atLeast"/>
              <w:rPr>
                <w:rFonts w:cs="Times New Roman"/>
                <w:b/>
                <w:bCs/>
                <w:szCs w:val="22"/>
              </w:rPr>
            </w:pPr>
          </w:p>
        </w:tc>
        <w:tc>
          <w:tcPr>
            <w:tcW w:w="649" w:type="pct"/>
            <w:tcBorders>
              <w:top w:val="single" w:sz="4" w:space="0" w:color="auto"/>
              <w:bottom w:val="double" w:sz="4" w:space="0" w:color="auto"/>
            </w:tcBorders>
          </w:tcPr>
          <w:p w14:paraId="255972F6" w14:textId="21F43F45" w:rsidR="00BA7315" w:rsidRPr="00A552C5" w:rsidRDefault="00BA7315" w:rsidP="00BA7315">
            <w:pPr>
              <w:pStyle w:val="acctfourfigures"/>
              <w:tabs>
                <w:tab w:val="clear" w:pos="765"/>
                <w:tab w:val="decimal" w:pos="993"/>
              </w:tabs>
              <w:spacing w:line="240" w:lineRule="atLeast"/>
              <w:ind w:left="360" w:right="-934" w:firstLine="104"/>
              <w:jc w:val="both"/>
              <w:rPr>
                <w:rFonts w:cs="Times New Roman"/>
                <w:b/>
                <w:bCs/>
                <w:szCs w:val="22"/>
              </w:rPr>
            </w:pPr>
            <w:r w:rsidRPr="00C74A9E">
              <w:rPr>
                <w:rFonts w:cs="Times New Roman"/>
                <w:b/>
                <w:bCs/>
                <w:szCs w:val="22"/>
                <w:lang w:val="en-US" w:eastAsia="ja-JP"/>
              </w:rPr>
              <w:t>420</w:t>
            </w:r>
          </w:p>
        </w:tc>
      </w:tr>
    </w:tbl>
    <w:p w14:paraId="13B1EC69" w14:textId="77777777" w:rsidR="00E560E1" w:rsidRDefault="00E560E1" w:rsidP="00593EB4">
      <w:pPr>
        <w:spacing w:line="240" w:lineRule="auto"/>
        <w:ind w:left="540" w:right="-2304"/>
        <w:jc w:val="both"/>
        <w:rPr>
          <w:spacing w:val="-2"/>
          <w:szCs w:val="22"/>
          <w:lang w:val="en-US" w:bidi="th-TH"/>
        </w:rPr>
      </w:pPr>
    </w:p>
    <w:p w14:paraId="39E30122" w14:textId="77777777" w:rsidR="002C1F68" w:rsidRDefault="002C1F68" w:rsidP="00593EB4">
      <w:pPr>
        <w:spacing w:line="240" w:lineRule="auto"/>
        <w:ind w:left="540" w:right="-2304"/>
        <w:jc w:val="both"/>
        <w:rPr>
          <w:spacing w:val="-2"/>
          <w:szCs w:val="22"/>
          <w:lang w:val="en-US" w:bidi="th-TH"/>
        </w:rPr>
      </w:pPr>
    </w:p>
    <w:p w14:paraId="6594AFED" w14:textId="77777777" w:rsidR="002C1F68" w:rsidRDefault="002C1F68" w:rsidP="00593EB4">
      <w:pPr>
        <w:spacing w:line="240" w:lineRule="auto"/>
        <w:ind w:left="540" w:right="-2304"/>
        <w:jc w:val="both"/>
        <w:rPr>
          <w:spacing w:val="-2"/>
          <w:szCs w:val="22"/>
          <w:lang w:val="en-US" w:bidi="th-TH"/>
        </w:rPr>
      </w:pPr>
    </w:p>
    <w:p w14:paraId="44C5733A" w14:textId="77777777" w:rsidR="002C1F68" w:rsidRDefault="002C1F68" w:rsidP="00593EB4">
      <w:pPr>
        <w:spacing w:line="240" w:lineRule="auto"/>
        <w:ind w:left="540" w:right="-2304"/>
        <w:jc w:val="both"/>
        <w:rPr>
          <w:spacing w:val="-2"/>
          <w:szCs w:val="22"/>
          <w:lang w:val="en-US" w:bidi="th-TH"/>
        </w:rPr>
      </w:pPr>
    </w:p>
    <w:p w14:paraId="34DD9B4B" w14:textId="77777777" w:rsidR="002C1F68" w:rsidRDefault="002C1F68" w:rsidP="00593EB4">
      <w:pPr>
        <w:spacing w:line="240" w:lineRule="auto"/>
        <w:ind w:left="540" w:right="-2304"/>
        <w:jc w:val="both"/>
        <w:rPr>
          <w:spacing w:val="-2"/>
          <w:szCs w:val="22"/>
          <w:lang w:val="en-US" w:bidi="th-TH"/>
        </w:rPr>
      </w:pPr>
    </w:p>
    <w:p w14:paraId="483250F7" w14:textId="77777777" w:rsidR="002C1F68" w:rsidRDefault="002C1F68" w:rsidP="00593EB4">
      <w:pPr>
        <w:spacing w:line="240" w:lineRule="auto"/>
        <w:ind w:left="540" w:right="-2304"/>
        <w:jc w:val="both"/>
        <w:rPr>
          <w:spacing w:val="-2"/>
          <w:szCs w:val="22"/>
          <w:lang w:val="en-US" w:bidi="th-TH"/>
        </w:rPr>
      </w:pPr>
    </w:p>
    <w:p w14:paraId="69E091B7" w14:textId="77777777" w:rsidR="002C1F68" w:rsidRDefault="002C1F68" w:rsidP="00593EB4">
      <w:pPr>
        <w:spacing w:line="240" w:lineRule="auto"/>
        <w:ind w:left="540" w:right="-2304"/>
        <w:jc w:val="both"/>
        <w:rPr>
          <w:spacing w:val="-2"/>
          <w:szCs w:val="22"/>
          <w:lang w:val="en-US" w:bidi="th-TH"/>
        </w:rPr>
      </w:pPr>
    </w:p>
    <w:p w14:paraId="10C4E836" w14:textId="77777777" w:rsidR="002C1F68" w:rsidRDefault="002C1F68" w:rsidP="00593EB4">
      <w:pPr>
        <w:spacing w:line="240" w:lineRule="auto"/>
        <w:ind w:left="540" w:right="-2304"/>
        <w:jc w:val="both"/>
        <w:rPr>
          <w:spacing w:val="-2"/>
          <w:szCs w:val="22"/>
          <w:lang w:val="en-US" w:bidi="th-TH"/>
        </w:rPr>
      </w:pPr>
    </w:p>
    <w:p w14:paraId="2AADA55D" w14:textId="77777777" w:rsidR="002C1F68" w:rsidRDefault="002C1F68" w:rsidP="00593EB4">
      <w:pPr>
        <w:spacing w:line="240" w:lineRule="auto"/>
        <w:ind w:left="540" w:right="-2304"/>
        <w:jc w:val="both"/>
        <w:rPr>
          <w:spacing w:val="-2"/>
          <w:szCs w:val="22"/>
          <w:lang w:val="en-US" w:bidi="th-TH"/>
        </w:rPr>
      </w:pPr>
    </w:p>
    <w:p w14:paraId="3DDD5DCC" w14:textId="77777777" w:rsidR="002C1F68" w:rsidRDefault="002C1F68" w:rsidP="00593EB4">
      <w:pPr>
        <w:spacing w:line="240" w:lineRule="auto"/>
        <w:ind w:left="540" w:right="-2304"/>
        <w:jc w:val="both"/>
        <w:rPr>
          <w:spacing w:val="-2"/>
          <w:szCs w:val="22"/>
          <w:lang w:val="en-US" w:bidi="th-TH"/>
        </w:rPr>
      </w:pPr>
    </w:p>
    <w:p w14:paraId="4F3EE0B9" w14:textId="77777777" w:rsidR="002C1F68" w:rsidRDefault="002C1F68" w:rsidP="00593EB4">
      <w:pPr>
        <w:spacing w:line="240" w:lineRule="auto"/>
        <w:ind w:left="540" w:right="-2304"/>
        <w:jc w:val="both"/>
        <w:rPr>
          <w:spacing w:val="-2"/>
          <w:szCs w:val="22"/>
          <w:lang w:val="en-US" w:bidi="th-TH"/>
        </w:rPr>
      </w:pPr>
    </w:p>
    <w:p w14:paraId="45FF3B21" w14:textId="77777777" w:rsidR="002C1F68" w:rsidRDefault="002C1F68" w:rsidP="00593EB4">
      <w:pPr>
        <w:spacing w:line="240" w:lineRule="auto"/>
        <w:ind w:left="540" w:right="-2304"/>
        <w:jc w:val="both"/>
        <w:rPr>
          <w:spacing w:val="-2"/>
          <w:szCs w:val="22"/>
          <w:lang w:val="en-US" w:bidi="th-TH"/>
        </w:rPr>
      </w:pPr>
    </w:p>
    <w:p w14:paraId="652E0A44" w14:textId="14AC3BA3" w:rsidR="00404CCB" w:rsidRPr="002E4C30" w:rsidRDefault="00BA7315" w:rsidP="00404CCB">
      <w:pPr>
        <w:tabs>
          <w:tab w:val="left" w:pos="540"/>
        </w:tabs>
        <w:spacing w:line="240" w:lineRule="auto"/>
        <w:rPr>
          <w:b/>
          <w:bCs/>
          <w:sz w:val="24"/>
          <w:szCs w:val="24"/>
        </w:rPr>
      </w:pPr>
      <w:r w:rsidRPr="002E4C30">
        <w:rPr>
          <w:b/>
          <w:bCs/>
          <w:sz w:val="24"/>
          <w:szCs w:val="24"/>
          <w:lang w:bidi="th-TH"/>
        </w:rPr>
        <w:t>7</w:t>
      </w:r>
      <w:r w:rsidR="00404CCB" w:rsidRPr="002E4C30">
        <w:rPr>
          <w:rFonts w:hint="cs"/>
          <w:b/>
          <w:bCs/>
          <w:sz w:val="24"/>
          <w:szCs w:val="24"/>
          <w:cs/>
          <w:lang w:bidi="th-TH"/>
        </w:rPr>
        <w:tab/>
      </w:r>
      <w:r w:rsidR="00404CCB" w:rsidRPr="002E4C30">
        <w:rPr>
          <w:b/>
          <w:bCs/>
          <w:sz w:val="24"/>
          <w:szCs w:val="24"/>
        </w:rPr>
        <w:t>Thai Financial Reporting Standards (TFRS) not yet adopted</w:t>
      </w:r>
    </w:p>
    <w:p w14:paraId="324CD142" w14:textId="77777777" w:rsidR="00404CCB" w:rsidRPr="002E4C30" w:rsidRDefault="00404CCB" w:rsidP="00404CCB">
      <w:pPr>
        <w:spacing w:line="240" w:lineRule="auto"/>
        <w:ind w:left="540"/>
        <w:jc w:val="both"/>
        <w:rPr>
          <w:spacing w:val="-2"/>
          <w:szCs w:val="22"/>
          <w:lang w:bidi="th-TH"/>
        </w:rPr>
      </w:pPr>
    </w:p>
    <w:p w14:paraId="3A408CCE" w14:textId="697B223F" w:rsidR="00404CCB" w:rsidRPr="00552A71" w:rsidRDefault="00404CCB" w:rsidP="00404CCB">
      <w:pPr>
        <w:pStyle w:val="BodyText"/>
        <w:spacing w:after="0" w:line="240" w:lineRule="auto"/>
        <w:ind w:left="540"/>
        <w:jc w:val="thaiDistribute"/>
        <w:rPr>
          <w:i/>
          <w:iCs/>
          <w:color w:val="0000FF"/>
          <w:szCs w:val="22"/>
          <w:shd w:val="clear" w:color="auto" w:fill="D9D9D9" w:themeFill="background1" w:themeFillShade="D9"/>
        </w:rPr>
      </w:pPr>
      <w:r w:rsidRPr="002E4C30">
        <w:rPr>
          <w:szCs w:val="22"/>
        </w:rPr>
        <w:t>Ne</w:t>
      </w:r>
      <w:r w:rsidR="00506A85">
        <w:rPr>
          <w:szCs w:val="22"/>
        </w:rPr>
        <w:t>w and revised</w:t>
      </w:r>
      <w:r w:rsidRPr="00552A71">
        <w:rPr>
          <w:szCs w:val="22"/>
        </w:rPr>
        <w:t xml:space="preserve"> TFRS, which are relevant to th</w:t>
      </w:r>
      <w:r w:rsidR="00506A85">
        <w:rPr>
          <w:szCs w:val="22"/>
        </w:rPr>
        <w:t xml:space="preserve">e </w:t>
      </w:r>
      <w:r w:rsidR="00B22120" w:rsidRPr="00B22120">
        <w:rPr>
          <w:szCs w:val="22"/>
        </w:rPr>
        <w:t>Group’s</w:t>
      </w:r>
      <w:r w:rsidR="00EF115D">
        <w:rPr>
          <w:szCs w:val="22"/>
        </w:rPr>
        <w:t xml:space="preserve"> </w:t>
      </w:r>
      <w:r w:rsidR="00B22120" w:rsidRPr="00B22120">
        <w:rPr>
          <w:szCs w:val="22"/>
        </w:rPr>
        <w:t>/</w:t>
      </w:r>
      <w:r w:rsidR="00EF115D">
        <w:rPr>
          <w:szCs w:val="22"/>
        </w:rPr>
        <w:t xml:space="preserve"> </w:t>
      </w:r>
      <w:r w:rsidR="00B22120" w:rsidRPr="00B22120">
        <w:rPr>
          <w:szCs w:val="22"/>
        </w:rPr>
        <w:t>Company’s</w:t>
      </w:r>
      <w:r w:rsidRPr="00552A71">
        <w:rPr>
          <w:szCs w:val="22"/>
        </w:rPr>
        <w:t xml:space="preserve"> operations and expected to have material impacts on th</w:t>
      </w:r>
      <w:r w:rsidR="00506A85">
        <w:rPr>
          <w:szCs w:val="22"/>
        </w:rPr>
        <w:t>e consolidated and separate</w:t>
      </w:r>
      <w:r w:rsidRPr="00552A71">
        <w:rPr>
          <w:szCs w:val="22"/>
        </w:rPr>
        <w:t xml:space="preserve"> financial statements when </w:t>
      </w:r>
      <w:r w:rsidRPr="00552A71">
        <w:rPr>
          <w:szCs w:val="22"/>
          <w:lang w:val="en-US"/>
        </w:rPr>
        <w:t xml:space="preserve">initially </w:t>
      </w:r>
      <w:r w:rsidRPr="00552A71">
        <w:rPr>
          <w:szCs w:val="22"/>
        </w:rPr>
        <w:t xml:space="preserve">adopted, and will </w:t>
      </w:r>
      <w:r w:rsidRPr="00552A71">
        <w:rPr>
          <w:szCs w:val="22"/>
          <w:lang w:bidi="th-TH"/>
        </w:rPr>
        <w:t>become</w:t>
      </w:r>
      <w:r w:rsidRPr="00552A71">
        <w:rPr>
          <w:szCs w:val="22"/>
        </w:rPr>
        <w:t xml:space="preserve"> effective for the financial statements in annual reporting periods beginning on or after </w:t>
      </w:r>
      <w:r w:rsidR="009E0636">
        <w:rPr>
          <w:szCs w:val="22"/>
        </w:rPr>
        <w:br/>
      </w:r>
      <w:r w:rsidRPr="00552A71">
        <w:rPr>
          <w:szCs w:val="22"/>
        </w:rPr>
        <w:t>1 January of the following years and earlier application is permitted; however, th</w:t>
      </w:r>
      <w:r w:rsidR="00506A85">
        <w:rPr>
          <w:szCs w:val="22"/>
        </w:rPr>
        <w:t xml:space="preserve">e </w:t>
      </w:r>
      <w:r w:rsidR="00393687" w:rsidRPr="00393687">
        <w:rPr>
          <w:szCs w:val="22"/>
        </w:rPr>
        <w:t>Group</w:t>
      </w:r>
      <w:r w:rsidR="00393687">
        <w:rPr>
          <w:szCs w:val="22"/>
        </w:rPr>
        <w:t xml:space="preserve"> </w:t>
      </w:r>
      <w:r w:rsidR="00393687" w:rsidRPr="00393687">
        <w:rPr>
          <w:szCs w:val="22"/>
        </w:rPr>
        <w:t>/</w:t>
      </w:r>
      <w:r w:rsidR="00393687">
        <w:rPr>
          <w:szCs w:val="22"/>
        </w:rPr>
        <w:t xml:space="preserve"> </w:t>
      </w:r>
      <w:r w:rsidR="00393687" w:rsidRPr="00393687">
        <w:rPr>
          <w:szCs w:val="22"/>
        </w:rPr>
        <w:t>Company</w:t>
      </w:r>
      <w:r w:rsidR="00506A85">
        <w:rPr>
          <w:szCs w:val="22"/>
        </w:rPr>
        <w:t xml:space="preserve"> </w:t>
      </w:r>
      <w:r w:rsidRPr="00552A71">
        <w:rPr>
          <w:szCs w:val="22"/>
        </w:rPr>
        <w:t xml:space="preserve">has not early adopted the new or amended accounting standards in preparing these interim financial statements. </w:t>
      </w:r>
    </w:p>
    <w:p w14:paraId="59668CE2" w14:textId="77777777" w:rsidR="00404CCB" w:rsidRPr="00552A71" w:rsidRDefault="00404CCB" w:rsidP="00404CCB">
      <w:pPr>
        <w:ind w:left="540"/>
        <w:jc w:val="both"/>
        <w:rPr>
          <w:color w:val="0000FF"/>
          <w:szCs w:val="22"/>
          <w:shd w:val="clear" w:color="auto" w:fill="D9D9D9" w:themeFill="background1" w:themeFillShade="D9"/>
        </w:rPr>
      </w:pPr>
    </w:p>
    <w:tbl>
      <w:tblPr>
        <w:tblStyle w:val="TableGrid"/>
        <w:tblW w:w="4825"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8"/>
        <w:gridCol w:w="5771"/>
        <w:gridCol w:w="1550"/>
      </w:tblGrid>
      <w:tr w:rsidR="00404CCB" w:rsidRPr="00552A71" w14:paraId="55ADCC8F" w14:textId="77777777" w:rsidTr="00E7140E">
        <w:trPr>
          <w:tblHeader/>
        </w:trPr>
        <w:tc>
          <w:tcPr>
            <w:tcW w:w="1051" w:type="pct"/>
            <w:vAlign w:val="bottom"/>
          </w:tcPr>
          <w:p w14:paraId="4E378FF8" w14:textId="01A661A9" w:rsidR="00404CCB" w:rsidRPr="00552A71" w:rsidRDefault="00404CCB" w:rsidP="005B0F54">
            <w:pPr>
              <w:spacing w:line="240" w:lineRule="auto"/>
              <w:jc w:val="center"/>
              <w:rPr>
                <w:rFonts w:cstheme="minorBidi"/>
                <w:b/>
                <w:bCs/>
                <w:szCs w:val="22"/>
                <w:shd w:val="clear" w:color="auto" w:fill="D9D9D9" w:themeFill="background1" w:themeFillShade="D9"/>
                <w:rtl/>
                <w:cs/>
                <w:lang w:val="en-US" w:bidi="th-TH"/>
              </w:rPr>
            </w:pPr>
            <w:r w:rsidRPr="00552A71">
              <w:rPr>
                <w:rFonts w:eastAsia="Calibri"/>
                <w:b/>
                <w:bCs/>
                <w:szCs w:val="22"/>
              </w:rPr>
              <w:t>TFRS</w:t>
            </w:r>
          </w:p>
        </w:tc>
        <w:tc>
          <w:tcPr>
            <w:tcW w:w="3113" w:type="pct"/>
            <w:vAlign w:val="bottom"/>
          </w:tcPr>
          <w:p w14:paraId="449AFD14" w14:textId="77777777" w:rsidR="00404CCB" w:rsidRPr="00552A71" w:rsidRDefault="00404CCB" w:rsidP="005B0F54">
            <w:pPr>
              <w:spacing w:line="240" w:lineRule="auto"/>
              <w:jc w:val="center"/>
              <w:rPr>
                <w:rFonts w:eastAsia="Calibri"/>
                <w:b/>
                <w:bCs/>
                <w:szCs w:val="22"/>
              </w:rPr>
            </w:pPr>
            <w:r w:rsidRPr="00552A71">
              <w:rPr>
                <w:b/>
                <w:bCs/>
                <w:szCs w:val="22"/>
              </w:rPr>
              <w:t>Topic</w:t>
            </w:r>
          </w:p>
        </w:tc>
        <w:tc>
          <w:tcPr>
            <w:tcW w:w="836" w:type="pct"/>
            <w:vAlign w:val="bottom"/>
          </w:tcPr>
          <w:p w14:paraId="08EBB5E5" w14:textId="77777777" w:rsidR="00404CCB" w:rsidRPr="00552A71" w:rsidRDefault="00404CCB" w:rsidP="005B0F54">
            <w:pPr>
              <w:spacing w:line="240" w:lineRule="auto"/>
              <w:jc w:val="center"/>
              <w:rPr>
                <w:b/>
                <w:bCs/>
                <w:szCs w:val="22"/>
              </w:rPr>
            </w:pPr>
            <w:r w:rsidRPr="00552A71">
              <w:rPr>
                <w:rFonts w:eastAsia="Calibri"/>
                <w:b/>
                <w:bCs/>
                <w:szCs w:val="22"/>
              </w:rPr>
              <w:t>Effective</w:t>
            </w:r>
          </w:p>
        </w:tc>
      </w:tr>
      <w:tr w:rsidR="00506A85" w:rsidRPr="00552A71" w14:paraId="7E384025" w14:textId="77777777" w:rsidTr="00E7140E">
        <w:tc>
          <w:tcPr>
            <w:tcW w:w="1051" w:type="pct"/>
          </w:tcPr>
          <w:p w14:paraId="6C8A3D0E" w14:textId="71406056" w:rsidR="00506A85" w:rsidRPr="00552A71" w:rsidRDefault="00506A85" w:rsidP="00506A85">
            <w:pPr>
              <w:spacing w:line="240" w:lineRule="auto"/>
              <w:ind w:left="162" w:hanging="162"/>
              <w:rPr>
                <w:rFonts w:eastAsia="Calibri"/>
                <w:szCs w:val="22"/>
              </w:rPr>
            </w:pPr>
            <w:r w:rsidRPr="00552A71">
              <w:rPr>
                <w:rFonts w:eastAsia="Calibri"/>
                <w:szCs w:val="22"/>
              </w:rPr>
              <w:t>TFR</w:t>
            </w:r>
            <w:r>
              <w:rPr>
                <w:rFonts w:eastAsia="Calibri"/>
                <w:szCs w:val="22"/>
              </w:rPr>
              <w:t>S 18</w:t>
            </w:r>
          </w:p>
        </w:tc>
        <w:tc>
          <w:tcPr>
            <w:tcW w:w="3113" w:type="pct"/>
          </w:tcPr>
          <w:p w14:paraId="0E552E36" w14:textId="097CF888" w:rsidR="00506A85" w:rsidRPr="00552A71" w:rsidRDefault="00506A85" w:rsidP="00506A85">
            <w:pPr>
              <w:spacing w:line="240" w:lineRule="auto"/>
              <w:ind w:left="162" w:hanging="162"/>
              <w:rPr>
                <w:rFonts w:eastAsia="Calibri"/>
                <w:szCs w:val="22"/>
                <w:shd w:val="clear" w:color="auto" w:fill="D9D9D9" w:themeFill="background1" w:themeFillShade="D9"/>
              </w:rPr>
            </w:pPr>
            <w:r>
              <w:rPr>
                <w:color w:val="212529"/>
                <w:szCs w:val="22"/>
                <w:lang w:val="en-US" w:bidi="th-TH"/>
              </w:rPr>
              <w:t>Presentation and Disclosure in Financial Statements</w:t>
            </w:r>
          </w:p>
        </w:tc>
        <w:tc>
          <w:tcPr>
            <w:tcW w:w="836" w:type="pct"/>
          </w:tcPr>
          <w:p w14:paraId="74DA8549" w14:textId="3B1B9E4D" w:rsidR="00506A85" w:rsidRPr="00552A71" w:rsidRDefault="00506A85" w:rsidP="00506A85">
            <w:pPr>
              <w:spacing w:line="240" w:lineRule="auto"/>
              <w:ind w:left="162" w:hanging="162"/>
              <w:jc w:val="center"/>
              <w:rPr>
                <w:rFonts w:eastAsia="Calibri"/>
                <w:szCs w:val="22"/>
                <w:shd w:val="clear" w:color="auto" w:fill="D9D9D9" w:themeFill="background1" w:themeFillShade="D9"/>
                <w:lang w:val="en-US"/>
              </w:rPr>
            </w:pPr>
            <w:r>
              <w:rPr>
                <w:color w:val="212529"/>
                <w:szCs w:val="22"/>
                <w:lang w:val="en-US" w:bidi="th-TH"/>
              </w:rPr>
              <w:t>2028</w:t>
            </w:r>
          </w:p>
        </w:tc>
      </w:tr>
      <w:tr w:rsidR="00506A85" w:rsidRPr="00404CCB" w14:paraId="2400C548" w14:textId="77777777" w:rsidTr="00E7140E">
        <w:tc>
          <w:tcPr>
            <w:tcW w:w="1051" w:type="pct"/>
          </w:tcPr>
          <w:p w14:paraId="4F01CABE" w14:textId="77777777" w:rsidR="00506A85" w:rsidRPr="00552A71" w:rsidRDefault="00506A85" w:rsidP="00506A85">
            <w:pPr>
              <w:spacing w:line="240" w:lineRule="auto"/>
              <w:ind w:left="162" w:hanging="162"/>
              <w:rPr>
                <w:rFonts w:eastAsia="Calibri"/>
                <w:szCs w:val="22"/>
              </w:rPr>
            </w:pPr>
            <w:r w:rsidRPr="00552A71">
              <w:rPr>
                <w:rFonts w:eastAsia="Calibri"/>
                <w:szCs w:val="22"/>
              </w:rPr>
              <w:t>TAS 7</w:t>
            </w:r>
          </w:p>
        </w:tc>
        <w:tc>
          <w:tcPr>
            <w:tcW w:w="3113" w:type="pct"/>
          </w:tcPr>
          <w:p w14:paraId="12CBCC3E" w14:textId="77777777" w:rsidR="00506A85" w:rsidRPr="00552A71" w:rsidRDefault="00506A85" w:rsidP="00506A85">
            <w:pPr>
              <w:spacing w:line="240" w:lineRule="auto"/>
              <w:ind w:left="162" w:hanging="162"/>
              <w:rPr>
                <w:rFonts w:eastAsia="Calibri"/>
                <w:szCs w:val="22"/>
                <w:shd w:val="clear" w:color="auto" w:fill="D9D9D9" w:themeFill="background1" w:themeFillShade="D9"/>
                <w:lang w:val="en-US"/>
              </w:rPr>
            </w:pPr>
            <w:r w:rsidRPr="00552A71">
              <w:rPr>
                <w:color w:val="212529"/>
                <w:szCs w:val="22"/>
                <w:lang w:val="en-US" w:bidi="th-TH"/>
              </w:rPr>
              <w:t>Statement of Cash Flows</w:t>
            </w:r>
          </w:p>
        </w:tc>
        <w:tc>
          <w:tcPr>
            <w:tcW w:w="836" w:type="pct"/>
          </w:tcPr>
          <w:p w14:paraId="2F672B9C" w14:textId="06E674A3" w:rsidR="00506A85" w:rsidRPr="002E4C30" w:rsidRDefault="00506A85" w:rsidP="00506A85">
            <w:pPr>
              <w:spacing w:line="240" w:lineRule="auto"/>
              <w:ind w:left="162" w:hanging="162"/>
              <w:jc w:val="center"/>
              <w:rPr>
                <w:rFonts w:eastAsia="Calibri"/>
                <w:szCs w:val="22"/>
                <w:shd w:val="clear" w:color="auto" w:fill="D9D9D9" w:themeFill="background1" w:themeFillShade="D9"/>
                <w:lang w:val="en-US"/>
              </w:rPr>
            </w:pPr>
            <w:r>
              <w:rPr>
                <w:color w:val="212529"/>
                <w:szCs w:val="22"/>
                <w:lang w:val="en-US" w:bidi="th-TH"/>
              </w:rPr>
              <w:t>2028</w:t>
            </w:r>
          </w:p>
        </w:tc>
      </w:tr>
    </w:tbl>
    <w:p w14:paraId="705D6B61" w14:textId="77777777" w:rsidR="006657F7" w:rsidRPr="00132DC2" w:rsidRDefault="006657F7" w:rsidP="004B0F2B">
      <w:pPr>
        <w:spacing w:line="240" w:lineRule="auto"/>
        <w:jc w:val="thaiDistribute"/>
        <w:rPr>
          <w:color w:val="000000"/>
          <w:sz w:val="16"/>
          <w:szCs w:val="16"/>
          <w:highlight w:val="cyan"/>
        </w:rPr>
      </w:pPr>
    </w:p>
    <w:p w14:paraId="4AED4CF1" w14:textId="77777777" w:rsidR="006657F7" w:rsidRPr="00456751" w:rsidRDefault="006657F7" w:rsidP="004B0F2B">
      <w:pPr>
        <w:pStyle w:val="BodyText"/>
        <w:spacing w:after="0" w:line="240" w:lineRule="auto"/>
        <w:ind w:left="540"/>
        <w:jc w:val="thaiDistribute"/>
        <w:rPr>
          <w:b/>
          <w:bCs/>
          <w:i/>
          <w:iCs/>
          <w:szCs w:val="22"/>
        </w:rPr>
      </w:pPr>
      <w:r w:rsidRPr="00456751">
        <w:rPr>
          <w:b/>
          <w:bCs/>
          <w:i/>
          <w:iCs/>
          <w:szCs w:val="22"/>
        </w:rPr>
        <w:t>TFRS 18 Presentation and Disclosure in Financial Statements</w:t>
      </w:r>
    </w:p>
    <w:p w14:paraId="0CAD9830" w14:textId="77777777" w:rsidR="006657F7" w:rsidRPr="004B0F2B" w:rsidRDefault="006657F7" w:rsidP="004B0F2B">
      <w:pPr>
        <w:pStyle w:val="BodyText"/>
        <w:spacing w:after="0" w:line="240" w:lineRule="auto"/>
        <w:ind w:left="540"/>
        <w:jc w:val="thaiDistribute"/>
        <w:rPr>
          <w:szCs w:val="22"/>
        </w:rPr>
      </w:pPr>
    </w:p>
    <w:p w14:paraId="7AB42CB8" w14:textId="77777777" w:rsidR="006657F7" w:rsidRPr="009A59E7" w:rsidRDefault="006657F7" w:rsidP="004B0F2B">
      <w:pPr>
        <w:pStyle w:val="BodyText"/>
        <w:spacing w:after="0" w:line="240" w:lineRule="auto"/>
        <w:ind w:left="540"/>
        <w:jc w:val="thaiDistribute"/>
        <w:rPr>
          <w:szCs w:val="22"/>
        </w:rPr>
      </w:pPr>
      <w:r w:rsidRPr="009A59E7">
        <w:rPr>
          <w:szCs w:val="22"/>
        </w:rPr>
        <w:t xml:space="preserve">TFRS 18 will replace TAS 1 </w:t>
      </w:r>
      <w:r w:rsidRPr="004B0F2B">
        <w:rPr>
          <w:szCs w:val="22"/>
        </w:rPr>
        <w:t>Presentation of Financial Statements</w:t>
      </w:r>
      <w:r w:rsidRPr="009A59E7">
        <w:rPr>
          <w:szCs w:val="22"/>
        </w:rPr>
        <w:t xml:space="preserve"> and introduces the following key new requirements.</w:t>
      </w:r>
    </w:p>
    <w:p w14:paraId="6D249364" w14:textId="77777777" w:rsidR="006657F7" w:rsidRPr="004B0F2B" w:rsidRDefault="006657F7" w:rsidP="004B0F2B">
      <w:pPr>
        <w:pStyle w:val="BodyText"/>
        <w:spacing w:after="0" w:line="240" w:lineRule="auto"/>
        <w:ind w:left="540"/>
        <w:jc w:val="thaiDistribute"/>
        <w:rPr>
          <w:szCs w:val="22"/>
        </w:rPr>
      </w:pPr>
    </w:p>
    <w:p w14:paraId="2F37499B" w14:textId="77777777" w:rsidR="006657F7" w:rsidRPr="009A59E7" w:rsidRDefault="006657F7" w:rsidP="00066698">
      <w:pPr>
        <w:pStyle w:val="BodyText"/>
        <w:numPr>
          <w:ilvl w:val="0"/>
          <w:numId w:val="30"/>
        </w:numPr>
        <w:spacing w:after="0" w:line="240" w:lineRule="auto"/>
        <w:ind w:left="900"/>
        <w:jc w:val="thaiDistribute"/>
        <w:rPr>
          <w:szCs w:val="22"/>
        </w:rPr>
      </w:pPr>
      <w:r w:rsidRPr="009A59E7">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770F96E6" w14:textId="77777777" w:rsidR="006657F7" w:rsidRPr="009A59E7" w:rsidRDefault="006657F7" w:rsidP="00066698">
      <w:pPr>
        <w:pStyle w:val="BodyText"/>
        <w:numPr>
          <w:ilvl w:val="0"/>
          <w:numId w:val="30"/>
        </w:numPr>
        <w:spacing w:after="0" w:line="240" w:lineRule="auto"/>
        <w:ind w:left="900"/>
        <w:jc w:val="thaiDistribute"/>
        <w:rPr>
          <w:szCs w:val="22"/>
        </w:rPr>
      </w:pPr>
      <w:r w:rsidRPr="009A59E7">
        <w:rPr>
          <w:szCs w:val="22"/>
        </w:rPr>
        <w:t>Management-defined performance measures (MPMs) are disclosed in a single note in the financial statements.</w:t>
      </w:r>
    </w:p>
    <w:p w14:paraId="2C1CDC5C" w14:textId="77777777" w:rsidR="006657F7" w:rsidRPr="009A59E7" w:rsidRDefault="006657F7" w:rsidP="00066698">
      <w:pPr>
        <w:pStyle w:val="BodyText"/>
        <w:numPr>
          <w:ilvl w:val="0"/>
          <w:numId w:val="30"/>
        </w:numPr>
        <w:spacing w:after="0" w:line="240" w:lineRule="auto"/>
        <w:ind w:left="900"/>
        <w:jc w:val="thaiDistribute"/>
        <w:rPr>
          <w:szCs w:val="22"/>
        </w:rPr>
      </w:pPr>
      <w:r w:rsidRPr="009A59E7">
        <w:rPr>
          <w:szCs w:val="22"/>
        </w:rPr>
        <w:t>Enhanced guidance is provided on how to group information in the financial statements.</w:t>
      </w:r>
    </w:p>
    <w:p w14:paraId="6A3E70FD" w14:textId="77777777" w:rsidR="006657F7" w:rsidRPr="004B0F2B" w:rsidRDefault="006657F7" w:rsidP="000E2A4B">
      <w:pPr>
        <w:pStyle w:val="BodyText"/>
        <w:spacing w:after="0" w:line="240" w:lineRule="auto"/>
        <w:ind w:left="990" w:hanging="450"/>
        <w:jc w:val="thaiDistribute"/>
        <w:rPr>
          <w:szCs w:val="22"/>
        </w:rPr>
      </w:pPr>
    </w:p>
    <w:p w14:paraId="78818342" w14:textId="77777777" w:rsidR="006657F7" w:rsidRPr="004B0F2B" w:rsidRDefault="006657F7" w:rsidP="004B0F2B">
      <w:pPr>
        <w:pStyle w:val="BodyText"/>
        <w:spacing w:after="0" w:line="240" w:lineRule="auto"/>
        <w:ind w:left="540"/>
        <w:jc w:val="thaiDistribute"/>
        <w:rPr>
          <w:szCs w:val="22"/>
        </w:rPr>
      </w:pPr>
      <w:r w:rsidRPr="009A59E7">
        <w:rPr>
          <w:szCs w:val="22"/>
        </w:rPr>
        <w:t>In addition, all entities are required to use the operating profit subtotal as the starting point for the statement of cash flows when presenting operating cash flows under the indirect method.</w:t>
      </w:r>
    </w:p>
    <w:p w14:paraId="472B2A35" w14:textId="77777777" w:rsidR="004B0F2B" w:rsidRPr="004B0F2B" w:rsidRDefault="004B0F2B" w:rsidP="004B0F2B">
      <w:pPr>
        <w:pStyle w:val="BodyText"/>
        <w:spacing w:after="0" w:line="240" w:lineRule="auto"/>
        <w:ind w:left="540"/>
        <w:jc w:val="thaiDistribute"/>
        <w:rPr>
          <w:szCs w:val="22"/>
        </w:rPr>
      </w:pPr>
    </w:p>
    <w:p w14:paraId="1AFF9667" w14:textId="7BEFA02C" w:rsidR="004B0F2B" w:rsidRPr="004B0F2B" w:rsidRDefault="004B0F2B" w:rsidP="004B0F2B">
      <w:pPr>
        <w:pStyle w:val="BodyText"/>
        <w:spacing w:after="0" w:line="240" w:lineRule="auto"/>
        <w:ind w:left="540"/>
        <w:jc w:val="thaiDistribute"/>
        <w:rPr>
          <w:szCs w:val="22"/>
        </w:rPr>
      </w:pPr>
      <w:r w:rsidRPr="004B0F2B">
        <w:rPr>
          <w:szCs w:val="22"/>
        </w:rPr>
        <w:t>Management is currently considering the potential impact from these new and revised TFRS on the financial statements in the initial period adopted.</w:t>
      </w:r>
    </w:p>
    <w:p w14:paraId="43CBDE0C" w14:textId="77777777" w:rsidR="00404CCB" w:rsidRPr="004B0F2B" w:rsidRDefault="00404CCB" w:rsidP="004B0F2B">
      <w:pPr>
        <w:pStyle w:val="BodyText"/>
        <w:spacing w:after="0" w:line="240" w:lineRule="auto"/>
        <w:ind w:left="540"/>
        <w:jc w:val="thaiDistribute"/>
        <w:rPr>
          <w:szCs w:val="22"/>
          <w:cs/>
          <w:lang w:bidi="th-TH"/>
        </w:rPr>
      </w:pPr>
    </w:p>
    <w:sectPr w:rsidR="00404CCB" w:rsidRPr="004B0F2B" w:rsidSect="00C47FDE">
      <w:headerReference w:type="even" r:id="rId17"/>
      <w:footerReference w:type="default" r:id="rId18"/>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45401" w14:textId="77777777" w:rsidR="00277C29" w:rsidRDefault="00277C29">
      <w:r>
        <w:separator/>
      </w:r>
    </w:p>
  </w:endnote>
  <w:endnote w:type="continuationSeparator" w:id="0">
    <w:p w14:paraId="11317FF5" w14:textId="77777777" w:rsidR="00277C29" w:rsidRDefault="00277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01000001" w:usb1="00000000" w:usb2="00000000" w:usb3="00000000" w:csb0="0001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Cordia New">
    <w:altName w:val="Leelawadee UI"/>
    <w:panose1 w:val="020B0304020202020204"/>
    <w:charset w:val="DE"/>
    <w:family w:val="roman"/>
    <w:pitch w:val="variable"/>
    <w:sig w:usb0="01000001" w:usb1="00000000" w:usb2="00000000" w:usb3="00000000" w:csb0="00010000"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239BF" w14:textId="77777777" w:rsidR="008C7EA3" w:rsidRDefault="008C7EA3" w:rsidP="000C3C04">
    <w:pPr>
      <w:pStyle w:val="Footer"/>
      <w:framePr w:wrap="around" w:vAnchor="text" w:hAnchor="margin" w:xAlign="center" w:y="1"/>
      <w:rPr>
        <w:rStyle w:val="PageNumber"/>
      </w:rPr>
    </w:pPr>
    <w:r w:rsidRPr="00BA13C1">
      <w:rPr>
        <w:rStyle w:val="PageNumber"/>
        <w:lang w:val="en-US"/>
      </w:rPr>
      <w:t>14</w:t>
    </w:r>
  </w:p>
  <w:p w14:paraId="558E3801" w14:textId="77777777" w:rsidR="008C7EA3" w:rsidRPr="00A254AB" w:rsidRDefault="008C7EA3">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13535" w14:textId="77777777" w:rsidR="008C7EA3" w:rsidRPr="00751F3E" w:rsidRDefault="008C7EA3" w:rsidP="00D82993">
    <w:pPr>
      <w:pStyle w:val="Footer"/>
      <w:jc w:val="center"/>
      <w:rPr>
        <w:sz w:val="22"/>
        <w:szCs w:val="24"/>
        <w:lang w:val="en-US"/>
      </w:rPr>
    </w:pPr>
    <w:r w:rsidRPr="00902A60">
      <w:rPr>
        <w:sz w:val="22"/>
        <w:szCs w:val="24"/>
      </w:rPr>
      <w:fldChar w:fldCharType="begin"/>
    </w:r>
    <w:r w:rsidRPr="00902A60">
      <w:rPr>
        <w:sz w:val="22"/>
        <w:szCs w:val="24"/>
      </w:rPr>
      <w:instrText xml:space="preserve"> PAGE   \* MERGEFORMAT </w:instrText>
    </w:r>
    <w:r w:rsidRPr="00902A60">
      <w:rPr>
        <w:sz w:val="22"/>
        <w:szCs w:val="24"/>
      </w:rPr>
      <w:fldChar w:fldCharType="separate"/>
    </w:r>
    <w:r w:rsidRPr="00BA13C1">
      <w:rPr>
        <w:noProof/>
        <w:sz w:val="22"/>
        <w:szCs w:val="24"/>
        <w:lang w:val="en-US"/>
      </w:rPr>
      <w:t>2</w:t>
    </w:r>
    <w:r w:rsidRPr="00902A60">
      <w:rPr>
        <w:noProof/>
        <w:sz w:val="22"/>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7278F" w14:textId="77777777" w:rsidR="008C7EA3" w:rsidRDefault="008C7EA3"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sidRPr="00BA13C1">
      <w:rPr>
        <w:rStyle w:val="PageNumber"/>
        <w:noProof/>
        <w:lang w:val="en-US"/>
      </w:rPr>
      <w:t>4</w:t>
    </w:r>
    <w:r>
      <w:rPr>
        <w:rStyle w:val="PageNumber"/>
      </w:rPr>
      <w:fldChar w:fldCharType="end"/>
    </w:r>
  </w:p>
  <w:p w14:paraId="3985812D" w14:textId="77777777" w:rsidR="008C7EA3" w:rsidRPr="00A254AB" w:rsidRDefault="008C7EA3">
    <w:pPr>
      <w:pStyle w:val="Footer"/>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ED577" w14:textId="77777777" w:rsidR="008C7EA3" w:rsidRDefault="008C7EA3"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sidRPr="00BA13C1">
      <w:rPr>
        <w:rStyle w:val="PageNumber"/>
        <w:noProof/>
        <w:lang w:val="en-US"/>
      </w:rPr>
      <w:t>7</w:t>
    </w:r>
    <w:r>
      <w:rPr>
        <w:rStyle w:val="PageNumber"/>
      </w:rPr>
      <w:fldChar w:fldCharType="end"/>
    </w:r>
  </w:p>
  <w:p w14:paraId="011FE298" w14:textId="77777777" w:rsidR="008C7EA3" w:rsidRPr="00596CC3" w:rsidRDefault="008C7EA3"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02E75" w14:textId="77777777" w:rsidR="00277C29" w:rsidRDefault="00277C29">
      <w:r>
        <w:separator/>
      </w:r>
    </w:p>
  </w:footnote>
  <w:footnote w:type="continuationSeparator" w:id="0">
    <w:p w14:paraId="3DD16F39" w14:textId="77777777" w:rsidR="00277C29" w:rsidRDefault="00277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150F0" w14:textId="77777777" w:rsidR="008C7EA3" w:rsidRDefault="008C7EA3" w:rsidP="000C3C04">
    <w:pPr>
      <w:pStyle w:val="acctmainheading"/>
      <w:tabs>
        <w:tab w:val="left" w:pos="7810"/>
      </w:tabs>
      <w:spacing w:after="0" w:line="240" w:lineRule="atLeast"/>
    </w:pPr>
    <w:r>
      <w:t>Siam Pan Group Public Company Limited and its Subsidiaries</w:t>
    </w:r>
  </w:p>
  <w:p w14:paraId="322AEED1" w14:textId="77777777" w:rsidR="008C7EA3" w:rsidRDefault="008C7EA3" w:rsidP="000C3C04">
    <w:pPr>
      <w:pStyle w:val="acctmainheading"/>
      <w:spacing w:after="0" w:line="240" w:lineRule="atLeast"/>
      <w:rPr>
        <w:sz w:val="24"/>
        <w:szCs w:val="24"/>
      </w:rPr>
    </w:pPr>
    <w:r>
      <w:rPr>
        <w:sz w:val="24"/>
        <w:szCs w:val="24"/>
      </w:rPr>
      <w:t xml:space="preserve">Notes to the </w:t>
    </w:r>
    <w:r w:rsidRPr="00C31093">
      <w:rPr>
        <w:sz w:val="24"/>
        <w:szCs w:val="24"/>
      </w:rPr>
      <w:t>condensed</w:t>
    </w:r>
    <w:r>
      <w:rPr>
        <w:sz w:val="24"/>
        <w:szCs w:val="24"/>
      </w:rPr>
      <w:t xml:space="preserve"> interim financial statements</w:t>
    </w:r>
  </w:p>
  <w:p w14:paraId="3418837F" w14:textId="77777777" w:rsidR="008C7EA3" w:rsidRDefault="008C7EA3" w:rsidP="00D12F39">
    <w:pPr>
      <w:spacing w:line="240" w:lineRule="atLeast"/>
      <w:rPr>
        <w:b/>
        <w:bCs/>
        <w:sz w:val="24"/>
        <w:szCs w:val="24"/>
      </w:rPr>
    </w:pPr>
    <w:r>
      <w:rPr>
        <w:b/>
        <w:bCs/>
        <w:sz w:val="24"/>
        <w:szCs w:val="24"/>
      </w:rPr>
      <w:t xml:space="preserve">For the three-month and six-month periods ended </w:t>
    </w:r>
    <w:r w:rsidRPr="00BA13C1">
      <w:rPr>
        <w:b/>
        <w:bCs/>
        <w:sz w:val="24"/>
        <w:szCs w:val="24"/>
        <w:lang w:val="en-US"/>
      </w:rPr>
      <w:t>30</w:t>
    </w:r>
    <w:r>
      <w:rPr>
        <w:b/>
        <w:bCs/>
        <w:sz w:val="24"/>
        <w:szCs w:val="24"/>
      </w:rPr>
      <w:t xml:space="preserve"> June </w:t>
    </w:r>
    <w:r w:rsidRPr="00BA13C1">
      <w:rPr>
        <w:b/>
        <w:bCs/>
        <w:sz w:val="24"/>
        <w:szCs w:val="24"/>
        <w:lang w:val="en-US"/>
      </w:rPr>
      <w:t>2019</w:t>
    </w:r>
    <w:r>
      <w:rPr>
        <w:b/>
        <w:bCs/>
        <w:sz w:val="24"/>
        <w:szCs w:val="24"/>
      </w:rPr>
      <w:t xml:space="preserve"> </w:t>
    </w:r>
    <w:r w:rsidRPr="00463CC6">
      <w:rPr>
        <w:b/>
        <w:bCs/>
        <w:sz w:val="24"/>
        <w:szCs w:val="24"/>
      </w:rPr>
      <w:t>(Unaudited)</w:t>
    </w:r>
  </w:p>
  <w:p w14:paraId="2B796220" w14:textId="77777777" w:rsidR="008C7EA3" w:rsidRDefault="008C7EA3" w:rsidP="000C3C04">
    <w:pPr>
      <w:spacing w:line="240" w:lineRule="atLeast"/>
      <w:rPr>
        <w:b/>
        <w:bCs/>
        <w:sz w:val="24"/>
        <w:szCs w:val="24"/>
      </w:rPr>
    </w:pPr>
  </w:p>
  <w:p w14:paraId="6AB627EF" w14:textId="77777777" w:rsidR="008C7EA3" w:rsidRPr="00463CC6" w:rsidRDefault="008C7EA3" w:rsidP="000C3C04">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25AA4" w14:textId="77777777" w:rsidR="008C7EA3" w:rsidRDefault="008C7EA3" w:rsidP="00DB78D2">
    <w:pPr>
      <w:pStyle w:val="acctmainheading"/>
      <w:tabs>
        <w:tab w:val="left" w:pos="7810"/>
      </w:tabs>
      <w:spacing w:after="0" w:line="240" w:lineRule="atLeast"/>
    </w:pPr>
    <w:r>
      <w:t>Siam Pan Group Public Company Limited and its Subsidiaries</w:t>
    </w:r>
  </w:p>
  <w:p w14:paraId="3CE2F169" w14:textId="77777777" w:rsidR="00FE28E2" w:rsidRDefault="00FE28E2" w:rsidP="00FE28E2">
    <w:pPr>
      <w:pStyle w:val="acctmainheading"/>
      <w:spacing w:after="0" w:line="240" w:lineRule="atLeast"/>
      <w:rPr>
        <w:sz w:val="24"/>
        <w:szCs w:val="24"/>
      </w:rPr>
    </w:pPr>
    <w:r>
      <w:rPr>
        <w:sz w:val="24"/>
        <w:szCs w:val="24"/>
      </w:rPr>
      <w:t>Notes to the condensed interim financial statements</w:t>
    </w:r>
  </w:p>
  <w:p w14:paraId="6104E27D" w14:textId="253962C8" w:rsidR="004A675E" w:rsidRDefault="004A675E" w:rsidP="004A675E">
    <w:pPr>
      <w:spacing w:line="240" w:lineRule="atLeast"/>
      <w:rPr>
        <w:b/>
        <w:bCs/>
        <w:sz w:val="24"/>
        <w:szCs w:val="24"/>
      </w:rPr>
    </w:pPr>
    <w:r>
      <w:rPr>
        <w:b/>
        <w:bCs/>
        <w:sz w:val="24"/>
        <w:szCs w:val="24"/>
      </w:rPr>
      <w:t xml:space="preserve">For </w:t>
    </w:r>
    <w:r w:rsidR="008436E1" w:rsidRPr="008436E1">
      <w:rPr>
        <w:b/>
        <w:bCs/>
        <w:sz w:val="24"/>
        <w:szCs w:val="24"/>
      </w:rPr>
      <w:t xml:space="preserve">the three-month and six-month periods ended 30 June </w:t>
    </w:r>
    <w:r w:rsidR="00EE5D2B">
      <w:rPr>
        <w:b/>
        <w:bCs/>
        <w:sz w:val="24"/>
        <w:szCs w:val="24"/>
        <w:lang w:val="en-US"/>
      </w:rPr>
      <w:t>2026</w:t>
    </w:r>
    <w:r>
      <w:rPr>
        <w:b/>
        <w:bCs/>
        <w:sz w:val="24"/>
        <w:szCs w:val="24"/>
        <w:lang w:val="en-US"/>
      </w:rPr>
      <w:t xml:space="preserve"> (</w:t>
    </w:r>
    <w:r w:rsidRPr="00463CC6">
      <w:rPr>
        <w:b/>
        <w:bCs/>
        <w:sz w:val="24"/>
        <w:szCs w:val="24"/>
      </w:rPr>
      <w:t>Unaudited)</w:t>
    </w:r>
  </w:p>
  <w:p w14:paraId="0B24098E" w14:textId="77777777" w:rsidR="008C7EA3" w:rsidRDefault="008C7EA3" w:rsidP="00DE1295">
    <w:pPr>
      <w:spacing w:line="240" w:lineRule="atLeast"/>
      <w:rPr>
        <w:b/>
        <w:bCs/>
        <w:sz w:val="24"/>
        <w:szCs w:val="24"/>
      </w:rPr>
    </w:pPr>
  </w:p>
  <w:p w14:paraId="008F3A5F" w14:textId="77777777" w:rsidR="008C7EA3" w:rsidRPr="00463CC6" w:rsidRDefault="008C7EA3" w:rsidP="00DB78D2">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5B356" w14:textId="77777777" w:rsidR="00FE28E2" w:rsidRDefault="00FE28E2" w:rsidP="00FE28E2">
    <w:pPr>
      <w:pStyle w:val="acctmainheading"/>
      <w:tabs>
        <w:tab w:val="left" w:pos="7810"/>
      </w:tabs>
      <w:spacing w:after="0" w:line="240" w:lineRule="atLeast"/>
    </w:pPr>
    <w:r>
      <w:t>Siam Pan Group Public Company Limited and its Subsidiaries</w:t>
    </w:r>
  </w:p>
  <w:p w14:paraId="78CDB757" w14:textId="77777777" w:rsidR="00FE28E2" w:rsidRDefault="00FE28E2" w:rsidP="00FE28E2">
    <w:pPr>
      <w:pStyle w:val="acctmainheading"/>
      <w:spacing w:after="0" w:line="240" w:lineRule="atLeast"/>
      <w:rPr>
        <w:sz w:val="24"/>
        <w:szCs w:val="24"/>
      </w:rPr>
    </w:pPr>
    <w:r>
      <w:rPr>
        <w:sz w:val="24"/>
        <w:szCs w:val="24"/>
      </w:rPr>
      <w:t>Notes to the condensed interim financial statements</w:t>
    </w:r>
  </w:p>
  <w:p w14:paraId="57AE7B6D" w14:textId="543556FF" w:rsidR="004A675E" w:rsidRDefault="001B5BBE" w:rsidP="004A675E">
    <w:pPr>
      <w:spacing w:line="240" w:lineRule="atLeast"/>
      <w:rPr>
        <w:b/>
        <w:bCs/>
        <w:sz w:val="24"/>
        <w:szCs w:val="24"/>
      </w:rPr>
    </w:pPr>
    <w:r w:rsidRPr="001B5BBE">
      <w:rPr>
        <w:b/>
        <w:bCs/>
        <w:sz w:val="24"/>
        <w:szCs w:val="24"/>
      </w:rPr>
      <w:t xml:space="preserve">For the three-month and six-month periods ended 30 June 2026 </w:t>
    </w:r>
    <w:r w:rsidR="00A96586">
      <w:rPr>
        <w:b/>
        <w:bCs/>
        <w:sz w:val="24"/>
        <w:szCs w:val="24"/>
        <w:lang w:val="en-US"/>
      </w:rPr>
      <w:t>(</w:t>
    </w:r>
    <w:r w:rsidR="004A675E" w:rsidRPr="00463CC6">
      <w:rPr>
        <w:b/>
        <w:bCs/>
        <w:sz w:val="24"/>
        <w:szCs w:val="24"/>
      </w:rPr>
      <w:t>Unaudited)</w:t>
    </w:r>
  </w:p>
  <w:p w14:paraId="6BD1248D" w14:textId="77777777" w:rsidR="008C7EA3" w:rsidRDefault="008C7EA3" w:rsidP="00DB78D2">
    <w:pPr>
      <w:spacing w:line="240" w:lineRule="atLeast"/>
      <w:rPr>
        <w:b/>
        <w:bCs/>
        <w:sz w:val="24"/>
        <w:szCs w:val="24"/>
      </w:rPr>
    </w:pPr>
  </w:p>
  <w:p w14:paraId="5174150E" w14:textId="77777777" w:rsidR="008C7EA3" w:rsidRPr="00463CC6" w:rsidRDefault="008C7EA3" w:rsidP="00DB78D2">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31A5A" w14:textId="77777777" w:rsidR="008C7EA3" w:rsidRDefault="008C7EA3" w:rsidP="000C3C04">
    <w:pPr>
      <w:pStyle w:val="acctmainheading"/>
      <w:tabs>
        <w:tab w:val="left" w:pos="7810"/>
      </w:tabs>
      <w:spacing w:after="0" w:line="240" w:lineRule="atLeast"/>
    </w:pPr>
    <w:r>
      <w:t>Siam Pan Group Public Company Limited and its Subsidiaries</w:t>
    </w:r>
  </w:p>
  <w:p w14:paraId="3376DA5E" w14:textId="77777777" w:rsidR="008C7EA3" w:rsidRDefault="008C7EA3"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71A422A9" w14:textId="77777777" w:rsidR="008C7EA3" w:rsidRDefault="008C7EA3" w:rsidP="00A52170">
    <w:pPr>
      <w:spacing w:line="240" w:lineRule="atLeast"/>
      <w:rPr>
        <w:b/>
        <w:bCs/>
        <w:sz w:val="24"/>
        <w:szCs w:val="24"/>
      </w:rPr>
    </w:pPr>
    <w:r>
      <w:rPr>
        <w:b/>
        <w:bCs/>
        <w:sz w:val="24"/>
        <w:szCs w:val="24"/>
      </w:rPr>
      <w:t xml:space="preserve">For the three-month and six-month periods ended </w:t>
    </w:r>
    <w:r w:rsidRPr="00BA13C1">
      <w:rPr>
        <w:b/>
        <w:bCs/>
        <w:sz w:val="24"/>
        <w:szCs w:val="24"/>
        <w:lang w:val="en-US"/>
      </w:rPr>
      <w:t>30</w:t>
    </w:r>
    <w:r>
      <w:rPr>
        <w:b/>
        <w:bCs/>
        <w:sz w:val="24"/>
        <w:szCs w:val="24"/>
      </w:rPr>
      <w:t xml:space="preserve"> June </w:t>
    </w:r>
    <w:r w:rsidRPr="00BA13C1">
      <w:rPr>
        <w:b/>
        <w:bCs/>
        <w:sz w:val="24"/>
        <w:szCs w:val="24"/>
        <w:lang w:val="en-US"/>
      </w:rPr>
      <w:t>2019</w:t>
    </w:r>
    <w:r>
      <w:rPr>
        <w:b/>
        <w:bCs/>
        <w:sz w:val="24"/>
        <w:szCs w:val="24"/>
      </w:rPr>
      <w:t xml:space="preserve"> </w:t>
    </w:r>
    <w:r w:rsidRPr="00463CC6">
      <w:rPr>
        <w:b/>
        <w:bCs/>
        <w:sz w:val="24"/>
        <w:szCs w:val="24"/>
      </w:rPr>
      <w:t>(Unaudited)</w:t>
    </w:r>
  </w:p>
  <w:p w14:paraId="40D2976B" w14:textId="77777777" w:rsidR="008C7EA3" w:rsidRDefault="008C7EA3" w:rsidP="000C3C04">
    <w:pPr>
      <w:spacing w:line="240" w:lineRule="atLeast"/>
      <w:rPr>
        <w:b/>
        <w:bCs/>
        <w:sz w:val="24"/>
        <w:szCs w:val="24"/>
      </w:rPr>
    </w:pPr>
  </w:p>
  <w:p w14:paraId="6A07BE9B" w14:textId="77777777" w:rsidR="008C7EA3" w:rsidRPr="00463CC6" w:rsidRDefault="008C7EA3" w:rsidP="000C3C04">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
      <w:lvlText w:val="%1."/>
      <w:lvlJc w:val="left"/>
      <w:pPr>
        <w:tabs>
          <w:tab w:val="num" w:pos="1672"/>
        </w:tabs>
        <w:ind w:left="167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2" w15:restartNumberingAfterBreak="0">
    <w:nsid w:val="2B324BDD"/>
    <w:multiLevelType w:val="hybridMultilevel"/>
    <w:tmpl w:val="67CA1744"/>
    <w:lvl w:ilvl="0" w:tplc="9CA4B2CA">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5" w15:restartNumberingAfterBreak="0">
    <w:nsid w:val="3E57430A"/>
    <w:multiLevelType w:val="hybridMultilevel"/>
    <w:tmpl w:val="170683CA"/>
    <w:lvl w:ilvl="0" w:tplc="08B44380">
      <w:start w:val="1"/>
      <w:numFmt w:val="bullet"/>
      <w:lvlText w:val="•"/>
      <w:lvlJc w:val="left"/>
      <w:pPr>
        <w:ind w:left="1260" w:hanging="360"/>
      </w:pPr>
      <w:rPr>
        <w:rFonts w:ascii="Arial" w:hAnsi="Arial" w:cs="Aria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59A7189C"/>
    <w:multiLevelType w:val="hybridMultilevel"/>
    <w:tmpl w:val="89785F96"/>
    <w:lvl w:ilvl="0" w:tplc="2C3C5F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3" w15:restartNumberingAfterBreak="0">
    <w:nsid w:val="67E042A7"/>
    <w:multiLevelType w:val="hybridMultilevel"/>
    <w:tmpl w:val="090A35E0"/>
    <w:lvl w:ilvl="0" w:tplc="337A4308">
      <w:start w:val="135"/>
      <w:numFmt w:val="bullet"/>
      <w:lvlText w:val="-"/>
      <w:lvlJc w:val="left"/>
      <w:pPr>
        <w:ind w:left="430" w:hanging="360"/>
      </w:pPr>
      <w:rPr>
        <w:rFonts w:ascii="Times New Roman" w:eastAsia="Times New Roman"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6"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00164345">
    <w:abstractNumId w:val="4"/>
  </w:num>
  <w:num w:numId="2" w16cid:durableId="1915896641">
    <w:abstractNumId w:val="3"/>
  </w:num>
  <w:num w:numId="3" w16cid:durableId="1374496803">
    <w:abstractNumId w:val="10"/>
  </w:num>
  <w:num w:numId="4" w16cid:durableId="231938311">
    <w:abstractNumId w:val="5"/>
  </w:num>
  <w:num w:numId="5" w16cid:durableId="1426733797">
    <w:abstractNumId w:val="13"/>
  </w:num>
  <w:num w:numId="6" w16cid:durableId="286007624">
    <w:abstractNumId w:val="9"/>
  </w:num>
  <w:num w:numId="7" w16cid:durableId="42216337">
    <w:abstractNumId w:val="24"/>
  </w:num>
  <w:num w:numId="8" w16cid:durableId="293758730">
    <w:abstractNumId w:val="18"/>
  </w:num>
  <w:num w:numId="9" w16cid:durableId="874192758">
    <w:abstractNumId w:val="17"/>
  </w:num>
  <w:num w:numId="10" w16cid:durableId="913396253">
    <w:abstractNumId w:val="27"/>
  </w:num>
  <w:num w:numId="11" w16cid:durableId="1848863029">
    <w:abstractNumId w:val="8"/>
  </w:num>
  <w:num w:numId="12" w16cid:durableId="1408458527">
    <w:abstractNumId w:val="21"/>
  </w:num>
  <w:num w:numId="13" w16cid:durableId="92016690">
    <w:abstractNumId w:val="28"/>
  </w:num>
  <w:num w:numId="14" w16cid:durableId="2133860476">
    <w:abstractNumId w:val="6"/>
  </w:num>
  <w:num w:numId="15" w16cid:durableId="1623609431">
    <w:abstractNumId w:val="19"/>
  </w:num>
  <w:num w:numId="16" w16cid:durableId="1512795430">
    <w:abstractNumId w:val="26"/>
  </w:num>
  <w:num w:numId="17" w16cid:durableId="229852640">
    <w:abstractNumId w:val="0"/>
  </w:num>
  <w:num w:numId="18" w16cid:durableId="1722483482">
    <w:abstractNumId w:val="1"/>
  </w:num>
  <w:num w:numId="19" w16cid:durableId="441219414">
    <w:abstractNumId w:val="2"/>
  </w:num>
  <w:num w:numId="20" w16cid:durableId="789975084">
    <w:abstractNumId w:val="14"/>
  </w:num>
  <w:num w:numId="21" w16cid:durableId="731271748">
    <w:abstractNumId w:val="11"/>
  </w:num>
  <w:num w:numId="22" w16cid:durableId="1068458724">
    <w:abstractNumId w:val="22"/>
  </w:num>
  <w:num w:numId="23" w16cid:durableId="77361926">
    <w:abstractNumId w:val="12"/>
  </w:num>
  <w:num w:numId="24" w16cid:durableId="22611659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4362701">
    <w:abstractNumId w:val="20"/>
  </w:num>
  <w:num w:numId="26" w16cid:durableId="1134061290">
    <w:abstractNumId w:val="23"/>
  </w:num>
  <w:num w:numId="27" w16cid:durableId="679309959">
    <w:abstractNumId w:val="16"/>
  </w:num>
  <w:num w:numId="28" w16cid:durableId="654140741">
    <w:abstractNumId w:val="7"/>
  </w:num>
  <w:num w:numId="29" w16cid:durableId="960459512">
    <w:abstractNumId w:val="25"/>
  </w:num>
  <w:num w:numId="30" w16cid:durableId="1778595050">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A13"/>
    <w:rsid w:val="00000A4A"/>
    <w:rsid w:val="000010AC"/>
    <w:rsid w:val="000012D2"/>
    <w:rsid w:val="0000178F"/>
    <w:rsid w:val="000026BE"/>
    <w:rsid w:val="00002896"/>
    <w:rsid w:val="00002C66"/>
    <w:rsid w:val="000033D3"/>
    <w:rsid w:val="0000341E"/>
    <w:rsid w:val="000037FF"/>
    <w:rsid w:val="0000381C"/>
    <w:rsid w:val="000039EB"/>
    <w:rsid w:val="00003EBE"/>
    <w:rsid w:val="0000446D"/>
    <w:rsid w:val="00004BAB"/>
    <w:rsid w:val="00004BE6"/>
    <w:rsid w:val="00005121"/>
    <w:rsid w:val="000054F9"/>
    <w:rsid w:val="00005FE0"/>
    <w:rsid w:val="00005FFD"/>
    <w:rsid w:val="000062A0"/>
    <w:rsid w:val="000064CC"/>
    <w:rsid w:val="00006770"/>
    <w:rsid w:val="00006D8E"/>
    <w:rsid w:val="0000702E"/>
    <w:rsid w:val="00007441"/>
    <w:rsid w:val="000074F4"/>
    <w:rsid w:val="00007EE4"/>
    <w:rsid w:val="00007F28"/>
    <w:rsid w:val="00010633"/>
    <w:rsid w:val="00010E4D"/>
    <w:rsid w:val="0001146B"/>
    <w:rsid w:val="00011476"/>
    <w:rsid w:val="00011E30"/>
    <w:rsid w:val="0001253A"/>
    <w:rsid w:val="00012BBD"/>
    <w:rsid w:val="00012C0D"/>
    <w:rsid w:val="00012E46"/>
    <w:rsid w:val="0001357C"/>
    <w:rsid w:val="0001377A"/>
    <w:rsid w:val="000137C4"/>
    <w:rsid w:val="00013826"/>
    <w:rsid w:val="00013C83"/>
    <w:rsid w:val="00013F80"/>
    <w:rsid w:val="00014C7A"/>
    <w:rsid w:val="0001534D"/>
    <w:rsid w:val="0001564F"/>
    <w:rsid w:val="000158F0"/>
    <w:rsid w:val="00015D04"/>
    <w:rsid w:val="0001691C"/>
    <w:rsid w:val="00016A5E"/>
    <w:rsid w:val="00016CB5"/>
    <w:rsid w:val="0001738C"/>
    <w:rsid w:val="00017854"/>
    <w:rsid w:val="000179EA"/>
    <w:rsid w:val="00017AC0"/>
    <w:rsid w:val="00021D28"/>
    <w:rsid w:val="00022335"/>
    <w:rsid w:val="000225B0"/>
    <w:rsid w:val="000225B1"/>
    <w:rsid w:val="000240B3"/>
    <w:rsid w:val="0002534A"/>
    <w:rsid w:val="000254E0"/>
    <w:rsid w:val="000255F5"/>
    <w:rsid w:val="0002570B"/>
    <w:rsid w:val="00025996"/>
    <w:rsid w:val="00025D00"/>
    <w:rsid w:val="00025DA1"/>
    <w:rsid w:val="0002676E"/>
    <w:rsid w:val="00026D6E"/>
    <w:rsid w:val="000270D0"/>
    <w:rsid w:val="000279E4"/>
    <w:rsid w:val="00027B51"/>
    <w:rsid w:val="0003099F"/>
    <w:rsid w:val="00030AB8"/>
    <w:rsid w:val="00030AC3"/>
    <w:rsid w:val="00031746"/>
    <w:rsid w:val="00032B08"/>
    <w:rsid w:val="00032B94"/>
    <w:rsid w:val="000330D4"/>
    <w:rsid w:val="00033A4A"/>
    <w:rsid w:val="00033CB4"/>
    <w:rsid w:val="00034FFC"/>
    <w:rsid w:val="000353A6"/>
    <w:rsid w:val="00035576"/>
    <w:rsid w:val="0003616E"/>
    <w:rsid w:val="000362ED"/>
    <w:rsid w:val="00036458"/>
    <w:rsid w:val="00036D59"/>
    <w:rsid w:val="0003757B"/>
    <w:rsid w:val="00037AC7"/>
    <w:rsid w:val="00037C78"/>
    <w:rsid w:val="00037CAF"/>
    <w:rsid w:val="000406F9"/>
    <w:rsid w:val="00040959"/>
    <w:rsid w:val="00040E5F"/>
    <w:rsid w:val="00041015"/>
    <w:rsid w:val="00041182"/>
    <w:rsid w:val="00041206"/>
    <w:rsid w:val="000416E5"/>
    <w:rsid w:val="00041812"/>
    <w:rsid w:val="00042222"/>
    <w:rsid w:val="00042598"/>
    <w:rsid w:val="00042F50"/>
    <w:rsid w:val="00042F63"/>
    <w:rsid w:val="00043B46"/>
    <w:rsid w:val="00043CA7"/>
    <w:rsid w:val="000441D9"/>
    <w:rsid w:val="000442DF"/>
    <w:rsid w:val="00044416"/>
    <w:rsid w:val="00044A7D"/>
    <w:rsid w:val="00044CA7"/>
    <w:rsid w:val="00044EAB"/>
    <w:rsid w:val="00044EB4"/>
    <w:rsid w:val="00045340"/>
    <w:rsid w:val="000456DC"/>
    <w:rsid w:val="00046845"/>
    <w:rsid w:val="00046A13"/>
    <w:rsid w:val="00046BF5"/>
    <w:rsid w:val="00050339"/>
    <w:rsid w:val="00050B57"/>
    <w:rsid w:val="0005132E"/>
    <w:rsid w:val="00051B76"/>
    <w:rsid w:val="00051B8C"/>
    <w:rsid w:val="00052223"/>
    <w:rsid w:val="0005269E"/>
    <w:rsid w:val="00052DCF"/>
    <w:rsid w:val="00052E6F"/>
    <w:rsid w:val="000532F5"/>
    <w:rsid w:val="00053859"/>
    <w:rsid w:val="000539C2"/>
    <w:rsid w:val="00053AFB"/>
    <w:rsid w:val="00053D92"/>
    <w:rsid w:val="000540B8"/>
    <w:rsid w:val="00054391"/>
    <w:rsid w:val="000543C8"/>
    <w:rsid w:val="000558E5"/>
    <w:rsid w:val="000558FB"/>
    <w:rsid w:val="00055DF2"/>
    <w:rsid w:val="00055EE2"/>
    <w:rsid w:val="000562F3"/>
    <w:rsid w:val="00056DAB"/>
    <w:rsid w:val="00056ED2"/>
    <w:rsid w:val="00057650"/>
    <w:rsid w:val="00057717"/>
    <w:rsid w:val="00057C80"/>
    <w:rsid w:val="00057D79"/>
    <w:rsid w:val="0006068A"/>
    <w:rsid w:val="00060BFA"/>
    <w:rsid w:val="00060DA1"/>
    <w:rsid w:val="00061718"/>
    <w:rsid w:val="000617BE"/>
    <w:rsid w:val="00061A42"/>
    <w:rsid w:val="00061A78"/>
    <w:rsid w:val="0006228C"/>
    <w:rsid w:val="000628E4"/>
    <w:rsid w:val="00062A45"/>
    <w:rsid w:val="00062C75"/>
    <w:rsid w:val="000631B1"/>
    <w:rsid w:val="000631CC"/>
    <w:rsid w:val="0006329D"/>
    <w:rsid w:val="00063AF3"/>
    <w:rsid w:val="00064580"/>
    <w:rsid w:val="00064BE8"/>
    <w:rsid w:val="00064C86"/>
    <w:rsid w:val="00065095"/>
    <w:rsid w:val="0006581A"/>
    <w:rsid w:val="00065CE0"/>
    <w:rsid w:val="00066049"/>
    <w:rsid w:val="000661AF"/>
    <w:rsid w:val="000661C6"/>
    <w:rsid w:val="00066698"/>
    <w:rsid w:val="0006772D"/>
    <w:rsid w:val="00067E0F"/>
    <w:rsid w:val="00067ED7"/>
    <w:rsid w:val="000709AD"/>
    <w:rsid w:val="00070A27"/>
    <w:rsid w:val="00070C2A"/>
    <w:rsid w:val="000710E4"/>
    <w:rsid w:val="000714AF"/>
    <w:rsid w:val="000718D7"/>
    <w:rsid w:val="00071935"/>
    <w:rsid w:val="00071B29"/>
    <w:rsid w:val="000739D9"/>
    <w:rsid w:val="00073A87"/>
    <w:rsid w:val="00073B71"/>
    <w:rsid w:val="00073FF0"/>
    <w:rsid w:val="000744EC"/>
    <w:rsid w:val="00074852"/>
    <w:rsid w:val="000749BD"/>
    <w:rsid w:val="00074E37"/>
    <w:rsid w:val="000750FA"/>
    <w:rsid w:val="00075156"/>
    <w:rsid w:val="00075382"/>
    <w:rsid w:val="0007564D"/>
    <w:rsid w:val="000759DA"/>
    <w:rsid w:val="000759E2"/>
    <w:rsid w:val="00075C73"/>
    <w:rsid w:val="00076245"/>
    <w:rsid w:val="0007638B"/>
    <w:rsid w:val="000809DB"/>
    <w:rsid w:val="00080C4C"/>
    <w:rsid w:val="00081009"/>
    <w:rsid w:val="00081ABC"/>
    <w:rsid w:val="00082BAE"/>
    <w:rsid w:val="00082C2D"/>
    <w:rsid w:val="00082CE7"/>
    <w:rsid w:val="0008393A"/>
    <w:rsid w:val="00083AFC"/>
    <w:rsid w:val="00083CF0"/>
    <w:rsid w:val="0008401F"/>
    <w:rsid w:val="00084152"/>
    <w:rsid w:val="000843E2"/>
    <w:rsid w:val="000843FE"/>
    <w:rsid w:val="00084652"/>
    <w:rsid w:val="000848CD"/>
    <w:rsid w:val="00084CA2"/>
    <w:rsid w:val="00084D93"/>
    <w:rsid w:val="00084EE5"/>
    <w:rsid w:val="000852D8"/>
    <w:rsid w:val="00085CC5"/>
    <w:rsid w:val="00085DFC"/>
    <w:rsid w:val="000863CA"/>
    <w:rsid w:val="00087141"/>
    <w:rsid w:val="00087647"/>
    <w:rsid w:val="00087AE7"/>
    <w:rsid w:val="000903EA"/>
    <w:rsid w:val="00090D3D"/>
    <w:rsid w:val="00090F44"/>
    <w:rsid w:val="000911EE"/>
    <w:rsid w:val="00091291"/>
    <w:rsid w:val="00091839"/>
    <w:rsid w:val="00091CDF"/>
    <w:rsid w:val="00091D93"/>
    <w:rsid w:val="00092157"/>
    <w:rsid w:val="00092296"/>
    <w:rsid w:val="00092335"/>
    <w:rsid w:val="000924D4"/>
    <w:rsid w:val="000924FC"/>
    <w:rsid w:val="0009280D"/>
    <w:rsid w:val="000928DB"/>
    <w:rsid w:val="00092F14"/>
    <w:rsid w:val="00093508"/>
    <w:rsid w:val="00093930"/>
    <w:rsid w:val="0009396B"/>
    <w:rsid w:val="00093D46"/>
    <w:rsid w:val="0009421A"/>
    <w:rsid w:val="0009428A"/>
    <w:rsid w:val="000945F7"/>
    <w:rsid w:val="0009487F"/>
    <w:rsid w:val="0009605E"/>
    <w:rsid w:val="000960DA"/>
    <w:rsid w:val="000964FD"/>
    <w:rsid w:val="000967C5"/>
    <w:rsid w:val="000970D7"/>
    <w:rsid w:val="000975DF"/>
    <w:rsid w:val="00097806"/>
    <w:rsid w:val="00097CFC"/>
    <w:rsid w:val="000A00FA"/>
    <w:rsid w:val="000A0AE1"/>
    <w:rsid w:val="000A0E39"/>
    <w:rsid w:val="000A1D9C"/>
    <w:rsid w:val="000A1DE7"/>
    <w:rsid w:val="000A1DF2"/>
    <w:rsid w:val="000A22F0"/>
    <w:rsid w:val="000A254B"/>
    <w:rsid w:val="000A302E"/>
    <w:rsid w:val="000A30DE"/>
    <w:rsid w:val="000A339B"/>
    <w:rsid w:val="000A34EB"/>
    <w:rsid w:val="000A356C"/>
    <w:rsid w:val="000A37C4"/>
    <w:rsid w:val="000A3E44"/>
    <w:rsid w:val="000A41E7"/>
    <w:rsid w:val="000A4212"/>
    <w:rsid w:val="000A571E"/>
    <w:rsid w:val="000A5762"/>
    <w:rsid w:val="000A6662"/>
    <w:rsid w:val="000A6C95"/>
    <w:rsid w:val="000A6D34"/>
    <w:rsid w:val="000A6DA5"/>
    <w:rsid w:val="000A6DD3"/>
    <w:rsid w:val="000A79EB"/>
    <w:rsid w:val="000A7AEF"/>
    <w:rsid w:val="000B0121"/>
    <w:rsid w:val="000B0F8D"/>
    <w:rsid w:val="000B15C6"/>
    <w:rsid w:val="000B1B69"/>
    <w:rsid w:val="000B1B77"/>
    <w:rsid w:val="000B2160"/>
    <w:rsid w:val="000B2E6D"/>
    <w:rsid w:val="000B2FA0"/>
    <w:rsid w:val="000B313A"/>
    <w:rsid w:val="000B33D7"/>
    <w:rsid w:val="000B38D2"/>
    <w:rsid w:val="000B4B4A"/>
    <w:rsid w:val="000B506F"/>
    <w:rsid w:val="000B5096"/>
    <w:rsid w:val="000B5E4B"/>
    <w:rsid w:val="000B6129"/>
    <w:rsid w:val="000B6449"/>
    <w:rsid w:val="000B6CC7"/>
    <w:rsid w:val="000B73D1"/>
    <w:rsid w:val="000B75CB"/>
    <w:rsid w:val="000B76ED"/>
    <w:rsid w:val="000B7F13"/>
    <w:rsid w:val="000C00C8"/>
    <w:rsid w:val="000C0271"/>
    <w:rsid w:val="000C0696"/>
    <w:rsid w:val="000C0F07"/>
    <w:rsid w:val="000C1884"/>
    <w:rsid w:val="000C20DE"/>
    <w:rsid w:val="000C20F3"/>
    <w:rsid w:val="000C26F2"/>
    <w:rsid w:val="000C27B0"/>
    <w:rsid w:val="000C2AA9"/>
    <w:rsid w:val="000C2F16"/>
    <w:rsid w:val="000C3090"/>
    <w:rsid w:val="000C323B"/>
    <w:rsid w:val="000C38DC"/>
    <w:rsid w:val="000C3C04"/>
    <w:rsid w:val="000C40E5"/>
    <w:rsid w:val="000C43FB"/>
    <w:rsid w:val="000C47D0"/>
    <w:rsid w:val="000C4D44"/>
    <w:rsid w:val="000C5578"/>
    <w:rsid w:val="000C571E"/>
    <w:rsid w:val="000C5C7C"/>
    <w:rsid w:val="000C662A"/>
    <w:rsid w:val="000C6C44"/>
    <w:rsid w:val="000C6D68"/>
    <w:rsid w:val="000C6EF0"/>
    <w:rsid w:val="000C753C"/>
    <w:rsid w:val="000C796B"/>
    <w:rsid w:val="000C7A21"/>
    <w:rsid w:val="000C7B90"/>
    <w:rsid w:val="000C7E33"/>
    <w:rsid w:val="000D03EC"/>
    <w:rsid w:val="000D0746"/>
    <w:rsid w:val="000D0764"/>
    <w:rsid w:val="000D0C73"/>
    <w:rsid w:val="000D0D4C"/>
    <w:rsid w:val="000D1106"/>
    <w:rsid w:val="000D19ED"/>
    <w:rsid w:val="000D1A7B"/>
    <w:rsid w:val="000D33CD"/>
    <w:rsid w:val="000D35C9"/>
    <w:rsid w:val="000D35D0"/>
    <w:rsid w:val="000D3773"/>
    <w:rsid w:val="000D3827"/>
    <w:rsid w:val="000D3F11"/>
    <w:rsid w:val="000D4123"/>
    <w:rsid w:val="000D4244"/>
    <w:rsid w:val="000D4421"/>
    <w:rsid w:val="000D47A1"/>
    <w:rsid w:val="000D497C"/>
    <w:rsid w:val="000D49F9"/>
    <w:rsid w:val="000D4D59"/>
    <w:rsid w:val="000D4E49"/>
    <w:rsid w:val="000D5657"/>
    <w:rsid w:val="000D590D"/>
    <w:rsid w:val="000D605B"/>
    <w:rsid w:val="000D6E4D"/>
    <w:rsid w:val="000E032D"/>
    <w:rsid w:val="000E03B3"/>
    <w:rsid w:val="000E0688"/>
    <w:rsid w:val="000E07A7"/>
    <w:rsid w:val="000E111C"/>
    <w:rsid w:val="000E14FA"/>
    <w:rsid w:val="000E1C31"/>
    <w:rsid w:val="000E224A"/>
    <w:rsid w:val="000E2A4B"/>
    <w:rsid w:val="000E2D58"/>
    <w:rsid w:val="000E2E02"/>
    <w:rsid w:val="000E334C"/>
    <w:rsid w:val="000E3983"/>
    <w:rsid w:val="000E3C82"/>
    <w:rsid w:val="000E3ED1"/>
    <w:rsid w:val="000E3F2C"/>
    <w:rsid w:val="000E498D"/>
    <w:rsid w:val="000E4F65"/>
    <w:rsid w:val="000E5CB3"/>
    <w:rsid w:val="000E61E0"/>
    <w:rsid w:val="000E7410"/>
    <w:rsid w:val="000E7A4A"/>
    <w:rsid w:val="000E7AA4"/>
    <w:rsid w:val="000E7B79"/>
    <w:rsid w:val="000E7D97"/>
    <w:rsid w:val="000E7F0B"/>
    <w:rsid w:val="000F05F2"/>
    <w:rsid w:val="000F097C"/>
    <w:rsid w:val="000F0BCF"/>
    <w:rsid w:val="000F0E82"/>
    <w:rsid w:val="000F18CE"/>
    <w:rsid w:val="000F19DA"/>
    <w:rsid w:val="000F21E1"/>
    <w:rsid w:val="000F28FE"/>
    <w:rsid w:val="000F2A3E"/>
    <w:rsid w:val="000F3C4F"/>
    <w:rsid w:val="000F40A5"/>
    <w:rsid w:val="000F40C6"/>
    <w:rsid w:val="000F49FE"/>
    <w:rsid w:val="000F5C77"/>
    <w:rsid w:val="000F5CA7"/>
    <w:rsid w:val="000F6135"/>
    <w:rsid w:val="000F6326"/>
    <w:rsid w:val="000F6396"/>
    <w:rsid w:val="000F6750"/>
    <w:rsid w:val="000F72A6"/>
    <w:rsid w:val="000F7335"/>
    <w:rsid w:val="00100438"/>
    <w:rsid w:val="00100450"/>
    <w:rsid w:val="001007DD"/>
    <w:rsid w:val="0010094B"/>
    <w:rsid w:val="00100ABF"/>
    <w:rsid w:val="00101393"/>
    <w:rsid w:val="00101AC5"/>
    <w:rsid w:val="00101B08"/>
    <w:rsid w:val="00101F08"/>
    <w:rsid w:val="00102505"/>
    <w:rsid w:val="00102DDF"/>
    <w:rsid w:val="00102F2C"/>
    <w:rsid w:val="0010340A"/>
    <w:rsid w:val="001035C2"/>
    <w:rsid w:val="00103908"/>
    <w:rsid w:val="00103CA8"/>
    <w:rsid w:val="00103DA0"/>
    <w:rsid w:val="001046BD"/>
    <w:rsid w:val="001047D4"/>
    <w:rsid w:val="00104997"/>
    <w:rsid w:val="00105126"/>
    <w:rsid w:val="001051E2"/>
    <w:rsid w:val="00105341"/>
    <w:rsid w:val="00105C3B"/>
    <w:rsid w:val="001062D0"/>
    <w:rsid w:val="00106379"/>
    <w:rsid w:val="00106A54"/>
    <w:rsid w:val="0010752C"/>
    <w:rsid w:val="00107940"/>
    <w:rsid w:val="00107D51"/>
    <w:rsid w:val="00107DF5"/>
    <w:rsid w:val="00110586"/>
    <w:rsid w:val="00110864"/>
    <w:rsid w:val="00110B62"/>
    <w:rsid w:val="00110BCC"/>
    <w:rsid w:val="00110F0A"/>
    <w:rsid w:val="00111166"/>
    <w:rsid w:val="00111DA4"/>
    <w:rsid w:val="00111EB5"/>
    <w:rsid w:val="00112EEC"/>
    <w:rsid w:val="001130BE"/>
    <w:rsid w:val="001131D5"/>
    <w:rsid w:val="00113202"/>
    <w:rsid w:val="001133D3"/>
    <w:rsid w:val="00113530"/>
    <w:rsid w:val="00113CC3"/>
    <w:rsid w:val="00113D61"/>
    <w:rsid w:val="00113E8D"/>
    <w:rsid w:val="00113FB6"/>
    <w:rsid w:val="001141D9"/>
    <w:rsid w:val="001142A7"/>
    <w:rsid w:val="00115615"/>
    <w:rsid w:val="00116668"/>
    <w:rsid w:val="00116F32"/>
    <w:rsid w:val="00117256"/>
    <w:rsid w:val="0011731E"/>
    <w:rsid w:val="00117557"/>
    <w:rsid w:val="00117931"/>
    <w:rsid w:val="001179CA"/>
    <w:rsid w:val="001179E7"/>
    <w:rsid w:val="00117EEC"/>
    <w:rsid w:val="00117F7A"/>
    <w:rsid w:val="0012054C"/>
    <w:rsid w:val="0012095F"/>
    <w:rsid w:val="00120E75"/>
    <w:rsid w:val="001214A7"/>
    <w:rsid w:val="00121672"/>
    <w:rsid w:val="001216AC"/>
    <w:rsid w:val="00121C6B"/>
    <w:rsid w:val="00121CFD"/>
    <w:rsid w:val="00121F62"/>
    <w:rsid w:val="00122028"/>
    <w:rsid w:val="00122924"/>
    <w:rsid w:val="00122E8E"/>
    <w:rsid w:val="00122EF6"/>
    <w:rsid w:val="001232E1"/>
    <w:rsid w:val="00123612"/>
    <w:rsid w:val="00123638"/>
    <w:rsid w:val="00123FC6"/>
    <w:rsid w:val="00124172"/>
    <w:rsid w:val="001241D1"/>
    <w:rsid w:val="001244AD"/>
    <w:rsid w:val="001246F0"/>
    <w:rsid w:val="00124720"/>
    <w:rsid w:val="001247F8"/>
    <w:rsid w:val="00124E6E"/>
    <w:rsid w:val="00125189"/>
    <w:rsid w:val="00125270"/>
    <w:rsid w:val="00125425"/>
    <w:rsid w:val="00125E55"/>
    <w:rsid w:val="00126262"/>
    <w:rsid w:val="00126595"/>
    <w:rsid w:val="001265AC"/>
    <w:rsid w:val="001270A8"/>
    <w:rsid w:val="001275E7"/>
    <w:rsid w:val="00127E12"/>
    <w:rsid w:val="00130243"/>
    <w:rsid w:val="001304B0"/>
    <w:rsid w:val="00130C90"/>
    <w:rsid w:val="001318F1"/>
    <w:rsid w:val="00131979"/>
    <w:rsid w:val="001324B6"/>
    <w:rsid w:val="00132E9D"/>
    <w:rsid w:val="0013310D"/>
    <w:rsid w:val="00133206"/>
    <w:rsid w:val="00133A69"/>
    <w:rsid w:val="00133D23"/>
    <w:rsid w:val="00133DA7"/>
    <w:rsid w:val="00133F87"/>
    <w:rsid w:val="001342D7"/>
    <w:rsid w:val="001348E9"/>
    <w:rsid w:val="001352AC"/>
    <w:rsid w:val="0013583A"/>
    <w:rsid w:val="00135919"/>
    <w:rsid w:val="0013671B"/>
    <w:rsid w:val="00136C11"/>
    <w:rsid w:val="001370A9"/>
    <w:rsid w:val="00137820"/>
    <w:rsid w:val="001379D0"/>
    <w:rsid w:val="00137E4B"/>
    <w:rsid w:val="00140527"/>
    <w:rsid w:val="00140CC2"/>
    <w:rsid w:val="001411B0"/>
    <w:rsid w:val="0014156A"/>
    <w:rsid w:val="00142065"/>
    <w:rsid w:val="0014238C"/>
    <w:rsid w:val="0014344F"/>
    <w:rsid w:val="00143F7A"/>
    <w:rsid w:val="00143F7E"/>
    <w:rsid w:val="0014473D"/>
    <w:rsid w:val="00145455"/>
    <w:rsid w:val="00145534"/>
    <w:rsid w:val="00146159"/>
    <w:rsid w:val="001462CE"/>
    <w:rsid w:val="00147013"/>
    <w:rsid w:val="001474E5"/>
    <w:rsid w:val="001500A6"/>
    <w:rsid w:val="001503BB"/>
    <w:rsid w:val="00150465"/>
    <w:rsid w:val="00151ADB"/>
    <w:rsid w:val="00151C80"/>
    <w:rsid w:val="00151F38"/>
    <w:rsid w:val="001521D9"/>
    <w:rsid w:val="0015254F"/>
    <w:rsid w:val="0015255D"/>
    <w:rsid w:val="00152B14"/>
    <w:rsid w:val="00152BB6"/>
    <w:rsid w:val="00152D72"/>
    <w:rsid w:val="00153AFF"/>
    <w:rsid w:val="00153DDC"/>
    <w:rsid w:val="00153FFB"/>
    <w:rsid w:val="00154592"/>
    <w:rsid w:val="001545E3"/>
    <w:rsid w:val="00154824"/>
    <w:rsid w:val="00155C29"/>
    <w:rsid w:val="00155C39"/>
    <w:rsid w:val="0015603E"/>
    <w:rsid w:val="00156829"/>
    <w:rsid w:val="001568A5"/>
    <w:rsid w:val="00156BB3"/>
    <w:rsid w:val="00156D3D"/>
    <w:rsid w:val="00157117"/>
    <w:rsid w:val="0015778C"/>
    <w:rsid w:val="00157916"/>
    <w:rsid w:val="00157D2B"/>
    <w:rsid w:val="00157DA8"/>
    <w:rsid w:val="001609FA"/>
    <w:rsid w:val="00160B4A"/>
    <w:rsid w:val="00160D5E"/>
    <w:rsid w:val="00161407"/>
    <w:rsid w:val="00161B48"/>
    <w:rsid w:val="001625A8"/>
    <w:rsid w:val="00162738"/>
    <w:rsid w:val="00162808"/>
    <w:rsid w:val="0016280A"/>
    <w:rsid w:val="00162B43"/>
    <w:rsid w:val="00162B83"/>
    <w:rsid w:val="001630BF"/>
    <w:rsid w:val="00163431"/>
    <w:rsid w:val="00163AE4"/>
    <w:rsid w:val="001647F0"/>
    <w:rsid w:val="0016512F"/>
    <w:rsid w:val="00165D28"/>
    <w:rsid w:val="001664AF"/>
    <w:rsid w:val="0016679E"/>
    <w:rsid w:val="0016687F"/>
    <w:rsid w:val="00166CF7"/>
    <w:rsid w:val="00166E26"/>
    <w:rsid w:val="00166ECB"/>
    <w:rsid w:val="001675E1"/>
    <w:rsid w:val="001704AF"/>
    <w:rsid w:val="00170864"/>
    <w:rsid w:val="0017150F"/>
    <w:rsid w:val="00171695"/>
    <w:rsid w:val="0017176F"/>
    <w:rsid w:val="001717CA"/>
    <w:rsid w:val="00171D9F"/>
    <w:rsid w:val="00172052"/>
    <w:rsid w:val="00172473"/>
    <w:rsid w:val="001733AE"/>
    <w:rsid w:val="0017354F"/>
    <w:rsid w:val="00173D07"/>
    <w:rsid w:val="00173F8D"/>
    <w:rsid w:val="00174A5B"/>
    <w:rsid w:val="001752DF"/>
    <w:rsid w:val="00175AB5"/>
    <w:rsid w:val="00175B03"/>
    <w:rsid w:val="00175B0D"/>
    <w:rsid w:val="00175BF7"/>
    <w:rsid w:val="00176958"/>
    <w:rsid w:val="00176F5E"/>
    <w:rsid w:val="00177AEB"/>
    <w:rsid w:val="00177C93"/>
    <w:rsid w:val="0018104C"/>
    <w:rsid w:val="001814AC"/>
    <w:rsid w:val="00182185"/>
    <w:rsid w:val="00182314"/>
    <w:rsid w:val="00182627"/>
    <w:rsid w:val="00182DA6"/>
    <w:rsid w:val="00182E2E"/>
    <w:rsid w:val="001831E0"/>
    <w:rsid w:val="001836EC"/>
    <w:rsid w:val="001838BF"/>
    <w:rsid w:val="00183CD9"/>
    <w:rsid w:val="00183EBA"/>
    <w:rsid w:val="00184154"/>
    <w:rsid w:val="00184200"/>
    <w:rsid w:val="00184333"/>
    <w:rsid w:val="00184335"/>
    <w:rsid w:val="0018460A"/>
    <w:rsid w:val="00184E94"/>
    <w:rsid w:val="00184F77"/>
    <w:rsid w:val="0018556F"/>
    <w:rsid w:val="00185D61"/>
    <w:rsid w:val="0018649F"/>
    <w:rsid w:val="0018669A"/>
    <w:rsid w:val="00186DE5"/>
    <w:rsid w:val="00186F58"/>
    <w:rsid w:val="00187BCF"/>
    <w:rsid w:val="00187D8D"/>
    <w:rsid w:val="00190664"/>
    <w:rsid w:val="001907F9"/>
    <w:rsid w:val="001909E7"/>
    <w:rsid w:val="00190F66"/>
    <w:rsid w:val="00191D5C"/>
    <w:rsid w:val="00191DF7"/>
    <w:rsid w:val="00191FA8"/>
    <w:rsid w:val="00192490"/>
    <w:rsid w:val="001924CB"/>
    <w:rsid w:val="00192F3B"/>
    <w:rsid w:val="0019300F"/>
    <w:rsid w:val="00193543"/>
    <w:rsid w:val="001941E8"/>
    <w:rsid w:val="0019438D"/>
    <w:rsid w:val="001948AE"/>
    <w:rsid w:val="001949B0"/>
    <w:rsid w:val="00194EA6"/>
    <w:rsid w:val="0019521E"/>
    <w:rsid w:val="0019626F"/>
    <w:rsid w:val="00196326"/>
    <w:rsid w:val="00196345"/>
    <w:rsid w:val="0019695B"/>
    <w:rsid w:val="00197075"/>
    <w:rsid w:val="00197673"/>
    <w:rsid w:val="00197721"/>
    <w:rsid w:val="0019782F"/>
    <w:rsid w:val="001A0023"/>
    <w:rsid w:val="001A0F4A"/>
    <w:rsid w:val="001A1125"/>
    <w:rsid w:val="001A1671"/>
    <w:rsid w:val="001A1FC1"/>
    <w:rsid w:val="001A1FE1"/>
    <w:rsid w:val="001A2525"/>
    <w:rsid w:val="001A28E5"/>
    <w:rsid w:val="001A38F3"/>
    <w:rsid w:val="001A39B9"/>
    <w:rsid w:val="001A41E5"/>
    <w:rsid w:val="001A465C"/>
    <w:rsid w:val="001A4C56"/>
    <w:rsid w:val="001A51C9"/>
    <w:rsid w:val="001A56C7"/>
    <w:rsid w:val="001A580D"/>
    <w:rsid w:val="001A658D"/>
    <w:rsid w:val="001A6ECE"/>
    <w:rsid w:val="001A6FC5"/>
    <w:rsid w:val="001A7493"/>
    <w:rsid w:val="001A74B6"/>
    <w:rsid w:val="001B0234"/>
    <w:rsid w:val="001B04B0"/>
    <w:rsid w:val="001B052D"/>
    <w:rsid w:val="001B0A04"/>
    <w:rsid w:val="001B0FCE"/>
    <w:rsid w:val="001B14AB"/>
    <w:rsid w:val="001B1502"/>
    <w:rsid w:val="001B21C6"/>
    <w:rsid w:val="001B2223"/>
    <w:rsid w:val="001B272C"/>
    <w:rsid w:val="001B2E3A"/>
    <w:rsid w:val="001B353C"/>
    <w:rsid w:val="001B39C6"/>
    <w:rsid w:val="001B4288"/>
    <w:rsid w:val="001B5020"/>
    <w:rsid w:val="001B5B3E"/>
    <w:rsid w:val="001B5BBE"/>
    <w:rsid w:val="001B5F78"/>
    <w:rsid w:val="001B616C"/>
    <w:rsid w:val="001B61B8"/>
    <w:rsid w:val="001B6325"/>
    <w:rsid w:val="001B6451"/>
    <w:rsid w:val="001B678E"/>
    <w:rsid w:val="001B6E05"/>
    <w:rsid w:val="001B72FA"/>
    <w:rsid w:val="001B7C9E"/>
    <w:rsid w:val="001B7D6D"/>
    <w:rsid w:val="001C0066"/>
    <w:rsid w:val="001C00D7"/>
    <w:rsid w:val="001C0A82"/>
    <w:rsid w:val="001C0C3D"/>
    <w:rsid w:val="001C113C"/>
    <w:rsid w:val="001C1191"/>
    <w:rsid w:val="001C15F7"/>
    <w:rsid w:val="001C1DDC"/>
    <w:rsid w:val="001C234D"/>
    <w:rsid w:val="001C2AE7"/>
    <w:rsid w:val="001C3719"/>
    <w:rsid w:val="001C401A"/>
    <w:rsid w:val="001C4755"/>
    <w:rsid w:val="001C4F06"/>
    <w:rsid w:val="001C51F6"/>
    <w:rsid w:val="001C548D"/>
    <w:rsid w:val="001C57F1"/>
    <w:rsid w:val="001C5DA4"/>
    <w:rsid w:val="001C7A0E"/>
    <w:rsid w:val="001D07AB"/>
    <w:rsid w:val="001D08F3"/>
    <w:rsid w:val="001D0A39"/>
    <w:rsid w:val="001D1A0A"/>
    <w:rsid w:val="001D1BFC"/>
    <w:rsid w:val="001D1BFD"/>
    <w:rsid w:val="001D1D3B"/>
    <w:rsid w:val="001D245E"/>
    <w:rsid w:val="001D2668"/>
    <w:rsid w:val="001D3187"/>
    <w:rsid w:val="001D34D0"/>
    <w:rsid w:val="001D3CD2"/>
    <w:rsid w:val="001D3D21"/>
    <w:rsid w:val="001D406E"/>
    <w:rsid w:val="001D43B8"/>
    <w:rsid w:val="001D477D"/>
    <w:rsid w:val="001D4AE3"/>
    <w:rsid w:val="001D4CC4"/>
    <w:rsid w:val="001D4CF5"/>
    <w:rsid w:val="001D4EBB"/>
    <w:rsid w:val="001D51E7"/>
    <w:rsid w:val="001D60BD"/>
    <w:rsid w:val="001D6121"/>
    <w:rsid w:val="001D6133"/>
    <w:rsid w:val="001D6308"/>
    <w:rsid w:val="001D645B"/>
    <w:rsid w:val="001D6A47"/>
    <w:rsid w:val="001D79B9"/>
    <w:rsid w:val="001D7EEF"/>
    <w:rsid w:val="001E10DE"/>
    <w:rsid w:val="001E1124"/>
    <w:rsid w:val="001E1542"/>
    <w:rsid w:val="001E1829"/>
    <w:rsid w:val="001E1FBA"/>
    <w:rsid w:val="001E216C"/>
    <w:rsid w:val="001E217D"/>
    <w:rsid w:val="001E23CA"/>
    <w:rsid w:val="001E3025"/>
    <w:rsid w:val="001E32FE"/>
    <w:rsid w:val="001E3593"/>
    <w:rsid w:val="001E3811"/>
    <w:rsid w:val="001E42F8"/>
    <w:rsid w:val="001E462A"/>
    <w:rsid w:val="001E4813"/>
    <w:rsid w:val="001E4F92"/>
    <w:rsid w:val="001E5A10"/>
    <w:rsid w:val="001E5C71"/>
    <w:rsid w:val="001E607C"/>
    <w:rsid w:val="001E65AF"/>
    <w:rsid w:val="001E65E6"/>
    <w:rsid w:val="001E6CA9"/>
    <w:rsid w:val="001E746B"/>
    <w:rsid w:val="001F04DE"/>
    <w:rsid w:val="001F10FB"/>
    <w:rsid w:val="001F1DEF"/>
    <w:rsid w:val="001F2016"/>
    <w:rsid w:val="001F3011"/>
    <w:rsid w:val="001F336A"/>
    <w:rsid w:val="001F33BD"/>
    <w:rsid w:val="001F394F"/>
    <w:rsid w:val="001F3E2B"/>
    <w:rsid w:val="001F412E"/>
    <w:rsid w:val="001F43FC"/>
    <w:rsid w:val="001F5170"/>
    <w:rsid w:val="001F558A"/>
    <w:rsid w:val="001F58CA"/>
    <w:rsid w:val="001F6270"/>
    <w:rsid w:val="001F65AB"/>
    <w:rsid w:val="001F66D0"/>
    <w:rsid w:val="001F66D2"/>
    <w:rsid w:val="001F6946"/>
    <w:rsid w:val="001F754D"/>
    <w:rsid w:val="001F7E9A"/>
    <w:rsid w:val="00200753"/>
    <w:rsid w:val="00200BBE"/>
    <w:rsid w:val="00200CD0"/>
    <w:rsid w:val="00201398"/>
    <w:rsid w:val="002017DF"/>
    <w:rsid w:val="00201DE5"/>
    <w:rsid w:val="00202701"/>
    <w:rsid w:val="00202888"/>
    <w:rsid w:val="002029B5"/>
    <w:rsid w:val="002031D7"/>
    <w:rsid w:val="002033C2"/>
    <w:rsid w:val="00203540"/>
    <w:rsid w:val="00203EDD"/>
    <w:rsid w:val="00203F4B"/>
    <w:rsid w:val="00204100"/>
    <w:rsid w:val="00204432"/>
    <w:rsid w:val="00204691"/>
    <w:rsid w:val="00204891"/>
    <w:rsid w:val="002049CC"/>
    <w:rsid w:val="00204D63"/>
    <w:rsid w:val="00204E43"/>
    <w:rsid w:val="00205D49"/>
    <w:rsid w:val="0020631B"/>
    <w:rsid w:val="0020640F"/>
    <w:rsid w:val="00206C95"/>
    <w:rsid w:val="00206D1E"/>
    <w:rsid w:val="002072B3"/>
    <w:rsid w:val="002079FF"/>
    <w:rsid w:val="00207B0F"/>
    <w:rsid w:val="00207C02"/>
    <w:rsid w:val="00207DC2"/>
    <w:rsid w:val="002102E9"/>
    <w:rsid w:val="0021038B"/>
    <w:rsid w:val="00210546"/>
    <w:rsid w:val="002108DC"/>
    <w:rsid w:val="00210C47"/>
    <w:rsid w:val="00210D85"/>
    <w:rsid w:val="00210EBD"/>
    <w:rsid w:val="002116C0"/>
    <w:rsid w:val="002123BC"/>
    <w:rsid w:val="002126B0"/>
    <w:rsid w:val="00212752"/>
    <w:rsid w:val="00213595"/>
    <w:rsid w:val="0021380A"/>
    <w:rsid w:val="00213B3C"/>
    <w:rsid w:val="0021400A"/>
    <w:rsid w:val="002144FD"/>
    <w:rsid w:val="00214914"/>
    <w:rsid w:val="00214B2B"/>
    <w:rsid w:val="00214BCC"/>
    <w:rsid w:val="002155F6"/>
    <w:rsid w:val="00215792"/>
    <w:rsid w:val="00215BC3"/>
    <w:rsid w:val="00215FB3"/>
    <w:rsid w:val="002164A6"/>
    <w:rsid w:val="002164D1"/>
    <w:rsid w:val="00216744"/>
    <w:rsid w:val="00216FFC"/>
    <w:rsid w:val="00217047"/>
    <w:rsid w:val="00217CDD"/>
    <w:rsid w:val="00220092"/>
    <w:rsid w:val="00220B08"/>
    <w:rsid w:val="00220BAC"/>
    <w:rsid w:val="00220D10"/>
    <w:rsid w:val="0022148A"/>
    <w:rsid w:val="00222077"/>
    <w:rsid w:val="0022267E"/>
    <w:rsid w:val="00222683"/>
    <w:rsid w:val="002226A9"/>
    <w:rsid w:val="00222B7B"/>
    <w:rsid w:val="00225A25"/>
    <w:rsid w:val="00225AD6"/>
    <w:rsid w:val="00225C5C"/>
    <w:rsid w:val="00226125"/>
    <w:rsid w:val="00226EC9"/>
    <w:rsid w:val="00227369"/>
    <w:rsid w:val="002273FC"/>
    <w:rsid w:val="0023087E"/>
    <w:rsid w:val="00230EA3"/>
    <w:rsid w:val="00231151"/>
    <w:rsid w:val="00231A5C"/>
    <w:rsid w:val="00231B28"/>
    <w:rsid w:val="00231F63"/>
    <w:rsid w:val="0023220E"/>
    <w:rsid w:val="00232676"/>
    <w:rsid w:val="00232B48"/>
    <w:rsid w:val="00232CF8"/>
    <w:rsid w:val="00232FD3"/>
    <w:rsid w:val="00234AFE"/>
    <w:rsid w:val="00235098"/>
    <w:rsid w:val="00236B47"/>
    <w:rsid w:val="00236BD1"/>
    <w:rsid w:val="00237191"/>
    <w:rsid w:val="00237FC7"/>
    <w:rsid w:val="00237FDF"/>
    <w:rsid w:val="002404BC"/>
    <w:rsid w:val="002404C1"/>
    <w:rsid w:val="00240A0E"/>
    <w:rsid w:val="00240AAD"/>
    <w:rsid w:val="00240BC4"/>
    <w:rsid w:val="00241560"/>
    <w:rsid w:val="00241AEC"/>
    <w:rsid w:val="002421AB"/>
    <w:rsid w:val="002423DC"/>
    <w:rsid w:val="00243026"/>
    <w:rsid w:val="00243D4A"/>
    <w:rsid w:val="00243F08"/>
    <w:rsid w:val="00244030"/>
    <w:rsid w:val="002441BB"/>
    <w:rsid w:val="0024476C"/>
    <w:rsid w:val="00245559"/>
    <w:rsid w:val="0024560D"/>
    <w:rsid w:val="00245650"/>
    <w:rsid w:val="002456C3"/>
    <w:rsid w:val="00245770"/>
    <w:rsid w:val="00245D4E"/>
    <w:rsid w:val="00245F00"/>
    <w:rsid w:val="00246DC7"/>
    <w:rsid w:val="00246DED"/>
    <w:rsid w:val="002473FE"/>
    <w:rsid w:val="00247517"/>
    <w:rsid w:val="00250385"/>
    <w:rsid w:val="00250670"/>
    <w:rsid w:val="00250865"/>
    <w:rsid w:val="00250D46"/>
    <w:rsid w:val="00250E0B"/>
    <w:rsid w:val="00250E38"/>
    <w:rsid w:val="0025103B"/>
    <w:rsid w:val="00251224"/>
    <w:rsid w:val="002513DA"/>
    <w:rsid w:val="002518BF"/>
    <w:rsid w:val="00252433"/>
    <w:rsid w:val="002531F6"/>
    <w:rsid w:val="0025320E"/>
    <w:rsid w:val="002532D2"/>
    <w:rsid w:val="00253B9F"/>
    <w:rsid w:val="00254556"/>
    <w:rsid w:val="002547C8"/>
    <w:rsid w:val="00254D3A"/>
    <w:rsid w:val="00255944"/>
    <w:rsid w:val="002559AB"/>
    <w:rsid w:val="00255B39"/>
    <w:rsid w:val="002561E8"/>
    <w:rsid w:val="00256CAD"/>
    <w:rsid w:val="00257AF4"/>
    <w:rsid w:val="0026014B"/>
    <w:rsid w:val="002615B2"/>
    <w:rsid w:val="00262129"/>
    <w:rsid w:val="0026337D"/>
    <w:rsid w:val="00263972"/>
    <w:rsid w:val="0026401B"/>
    <w:rsid w:val="00264079"/>
    <w:rsid w:val="002646D5"/>
    <w:rsid w:val="00264760"/>
    <w:rsid w:val="00264A20"/>
    <w:rsid w:val="0026500E"/>
    <w:rsid w:val="002658CB"/>
    <w:rsid w:val="00265A2E"/>
    <w:rsid w:val="002661EC"/>
    <w:rsid w:val="002663C6"/>
    <w:rsid w:val="00266E4D"/>
    <w:rsid w:val="00266F84"/>
    <w:rsid w:val="00267E11"/>
    <w:rsid w:val="00270E8B"/>
    <w:rsid w:val="0027116B"/>
    <w:rsid w:val="00271328"/>
    <w:rsid w:val="00271F4D"/>
    <w:rsid w:val="00271F7D"/>
    <w:rsid w:val="00271FBA"/>
    <w:rsid w:val="00272BDB"/>
    <w:rsid w:val="00273310"/>
    <w:rsid w:val="0027338C"/>
    <w:rsid w:val="00273B11"/>
    <w:rsid w:val="002743C4"/>
    <w:rsid w:val="002748F4"/>
    <w:rsid w:val="0027494C"/>
    <w:rsid w:val="00274B20"/>
    <w:rsid w:val="00275B33"/>
    <w:rsid w:val="00275B72"/>
    <w:rsid w:val="00277C29"/>
    <w:rsid w:val="00277E39"/>
    <w:rsid w:val="00277EDA"/>
    <w:rsid w:val="00277EE8"/>
    <w:rsid w:val="00280590"/>
    <w:rsid w:val="00280FE0"/>
    <w:rsid w:val="002818C5"/>
    <w:rsid w:val="0028196E"/>
    <w:rsid w:val="00281ACC"/>
    <w:rsid w:val="00282DF6"/>
    <w:rsid w:val="00283160"/>
    <w:rsid w:val="00283C61"/>
    <w:rsid w:val="00283F99"/>
    <w:rsid w:val="00284333"/>
    <w:rsid w:val="002845AA"/>
    <w:rsid w:val="002845BD"/>
    <w:rsid w:val="00284F3D"/>
    <w:rsid w:val="002851B5"/>
    <w:rsid w:val="002852B5"/>
    <w:rsid w:val="0028546D"/>
    <w:rsid w:val="00285B85"/>
    <w:rsid w:val="00285BCB"/>
    <w:rsid w:val="00285D71"/>
    <w:rsid w:val="00286CA8"/>
    <w:rsid w:val="002873BF"/>
    <w:rsid w:val="002875BC"/>
    <w:rsid w:val="00287C96"/>
    <w:rsid w:val="0029077D"/>
    <w:rsid w:val="00290F69"/>
    <w:rsid w:val="002912F0"/>
    <w:rsid w:val="00291531"/>
    <w:rsid w:val="0029184D"/>
    <w:rsid w:val="00291A4D"/>
    <w:rsid w:val="00292715"/>
    <w:rsid w:val="00292737"/>
    <w:rsid w:val="002928A3"/>
    <w:rsid w:val="002934BC"/>
    <w:rsid w:val="002934E0"/>
    <w:rsid w:val="00293814"/>
    <w:rsid w:val="00293BC2"/>
    <w:rsid w:val="00293D1B"/>
    <w:rsid w:val="00294814"/>
    <w:rsid w:val="00294CDB"/>
    <w:rsid w:val="002950AD"/>
    <w:rsid w:val="00295301"/>
    <w:rsid w:val="00295BDB"/>
    <w:rsid w:val="00295DE5"/>
    <w:rsid w:val="00296011"/>
    <w:rsid w:val="0029614D"/>
    <w:rsid w:val="002967C1"/>
    <w:rsid w:val="00296E6B"/>
    <w:rsid w:val="00297033"/>
    <w:rsid w:val="0029705C"/>
    <w:rsid w:val="00297720"/>
    <w:rsid w:val="002A0615"/>
    <w:rsid w:val="002A082E"/>
    <w:rsid w:val="002A0C1B"/>
    <w:rsid w:val="002A0ED2"/>
    <w:rsid w:val="002A15F9"/>
    <w:rsid w:val="002A1B59"/>
    <w:rsid w:val="002A1EB2"/>
    <w:rsid w:val="002A2009"/>
    <w:rsid w:val="002A238E"/>
    <w:rsid w:val="002A245B"/>
    <w:rsid w:val="002A2AD7"/>
    <w:rsid w:val="002A3074"/>
    <w:rsid w:val="002A408B"/>
    <w:rsid w:val="002A4EB1"/>
    <w:rsid w:val="002A5366"/>
    <w:rsid w:val="002A5C3D"/>
    <w:rsid w:val="002A5C4A"/>
    <w:rsid w:val="002A5DBB"/>
    <w:rsid w:val="002A5FB4"/>
    <w:rsid w:val="002A63AA"/>
    <w:rsid w:val="002A6518"/>
    <w:rsid w:val="002A6553"/>
    <w:rsid w:val="002A6588"/>
    <w:rsid w:val="002A6F8D"/>
    <w:rsid w:val="002A73F5"/>
    <w:rsid w:val="002A7A25"/>
    <w:rsid w:val="002A7CC2"/>
    <w:rsid w:val="002B0A0C"/>
    <w:rsid w:val="002B0AB4"/>
    <w:rsid w:val="002B0F99"/>
    <w:rsid w:val="002B137D"/>
    <w:rsid w:val="002B1B91"/>
    <w:rsid w:val="002B1D22"/>
    <w:rsid w:val="002B2015"/>
    <w:rsid w:val="002B291B"/>
    <w:rsid w:val="002B2E8C"/>
    <w:rsid w:val="002B307C"/>
    <w:rsid w:val="002B32CD"/>
    <w:rsid w:val="002B386B"/>
    <w:rsid w:val="002B3A8C"/>
    <w:rsid w:val="002B4060"/>
    <w:rsid w:val="002B51FF"/>
    <w:rsid w:val="002B5418"/>
    <w:rsid w:val="002B5741"/>
    <w:rsid w:val="002B59C1"/>
    <w:rsid w:val="002B611F"/>
    <w:rsid w:val="002B663E"/>
    <w:rsid w:val="002B6811"/>
    <w:rsid w:val="002B6838"/>
    <w:rsid w:val="002B6AE6"/>
    <w:rsid w:val="002B6C6B"/>
    <w:rsid w:val="002C00BD"/>
    <w:rsid w:val="002C0C8D"/>
    <w:rsid w:val="002C0F97"/>
    <w:rsid w:val="002C1445"/>
    <w:rsid w:val="002C19E7"/>
    <w:rsid w:val="002C1BC8"/>
    <w:rsid w:val="002C1F68"/>
    <w:rsid w:val="002C28DF"/>
    <w:rsid w:val="002C32F1"/>
    <w:rsid w:val="002C3789"/>
    <w:rsid w:val="002C3F27"/>
    <w:rsid w:val="002C3FCD"/>
    <w:rsid w:val="002C4969"/>
    <w:rsid w:val="002C4DEC"/>
    <w:rsid w:val="002C65F7"/>
    <w:rsid w:val="002C6869"/>
    <w:rsid w:val="002C7367"/>
    <w:rsid w:val="002C7420"/>
    <w:rsid w:val="002C7506"/>
    <w:rsid w:val="002D0090"/>
    <w:rsid w:val="002D040D"/>
    <w:rsid w:val="002D047E"/>
    <w:rsid w:val="002D0766"/>
    <w:rsid w:val="002D08B1"/>
    <w:rsid w:val="002D0FF0"/>
    <w:rsid w:val="002D10B9"/>
    <w:rsid w:val="002D1277"/>
    <w:rsid w:val="002D150C"/>
    <w:rsid w:val="002D1794"/>
    <w:rsid w:val="002D203C"/>
    <w:rsid w:val="002D20D3"/>
    <w:rsid w:val="002D284A"/>
    <w:rsid w:val="002D31CF"/>
    <w:rsid w:val="002D38A4"/>
    <w:rsid w:val="002D3C7E"/>
    <w:rsid w:val="002D3D13"/>
    <w:rsid w:val="002D401F"/>
    <w:rsid w:val="002D4514"/>
    <w:rsid w:val="002D46CC"/>
    <w:rsid w:val="002D4862"/>
    <w:rsid w:val="002D4F9C"/>
    <w:rsid w:val="002D6F2C"/>
    <w:rsid w:val="002D7325"/>
    <w:rsid w:val="002D7C8D"/>
    <w:rsid w:val="002E014B"/>
    <w:rsid w:val="002E0880"/>
    <w:rsid w:val="002E0A8C"/>
    <w:rsid w:val="002E0F0F"/>
    <w:rsid w:val="002E0F7F"/>
    <w:rsid w:val="002E107F"/>
    <w:rsid w:val="002E1411"/>
    <w:rsid w:val="002E1979"/>
    <w:rsid w:val="002E1C04"/>
    <w:rsid w:val="002E2379"/>
    <w:rsid w:val="002E2DF7"/>
    <w:rsid w:val="002E311E"/>
    <w:rsid w:val="002E3564"/>
    <w:rsid w:val="002E3C57"/>
    <w:rsid w:val="002E3F55"/>
    <w:rsid w:val="002E3F5F"/>
    <w:rsid w:val="002E47E4"/>
    <w:rsid w:val="002E48F0"/>
    <w:rsid w:val="002E4C30"/>
    <w:rsid w:val="002E5190"/>
    <w:rsid w:val="002E5DAF"/>
    <w:rsid w:val="002E5F67"/>
    <w:rsid w:val="002E635E"/>
    <w:rsid w:val="002E6375"/>
    <w:rsid w:val="002E75B5"/>
    <w:rsid w:val="002E784E"/>
    <w:rsid w:val="002F011B"/>
    <w:rsid w:val="002F0375"/>
    <w:rsid w:val="002F0A86"/>
    <w:rsid w:val="002F1133"/>
    <w:rsid w:val="002F1621"/>
    <w:rsid w:val="002F1745"/>
    <w:rsid w:val="002F1FC4"/>
    <w:rsid w:val="002F2049"/>
    <w:rsid w:val="002F2141"/>
    <w:rsid w:val="002F24EB"/>
    <w:rsid w:val="002F28D4"/>
    <w:rsid w:val="002F2E12"/>
    <w:rsid w:val="002F35F7"/>
    <w:rsid w:val="002F3611"/>
    <w:rsid w:val="002F46D9"/>
    <w:rsid w:val="002F4A53"/>
    <w:rsid w:val="002F4ABF"/>
    <w:rsid w:val="002F4D61"/>
    <w:rsid w:val="002F4E17"/>
    <w:rsid w:val="002F5AAF"/>
    <w:rsid w:val="002F62E7"/>
    <w:rsid w:val="002F64D8"/>
    <w:rsid w:val="002F66D9"/>
    <w:rsid w:val="003002A0"/>
    <w:rsid w:val="00300323"/>
    <w:rsid w:val="0030053B"/>
    <w:rsid w:val="00300CA1"/>
    <w:rsid w:val="003010B2"/>
    <w:rsid w:val="0030114D"/>
    <w:rsid w:val="00301738"/>
    <w:rsid w:val="003019C0"/>
    <w:rsid w:val="0030252C"/>
    <w:rsid w:val="003035CF"/>
    <w:rsid w:val="00303651"/>
    <w:rsid w:val="00303785"/>
    <w:rsid w:val="00303813"/>
    <w:rsid w:val="00303CA0"/>
    <w:rsid w:val="00304687"/>
    <w:rsid w:val="00304854"/>
    <w:rsid w:val="00304933"/>
    <w:rsid w:val="00304B29"/>
    <w:rsid w:val="00304C4A"/>
    <w:rsid w:val="00305184"/>
    <w:rsid w:val="00305437"/>
    <w:rsid w:val="00305482"/>
    <w:rsid w:val="003055E6"/>
    <w:rsid w:val="00305E76"/>
    <w:rsid w:val="00306662"/>
    <w:rsid w:val="003068D5"/>
    <w:rsid w:val="00306B01"/>
    <w:rsid w:val="00306CEF"/>
    <w:rsid w:val="0030730B"/>
    <w:rsid w:val="00307804"/>
    <w:rsid w:val="00307897"/>
    <w:rsid w:val="00310DA5"/>
    <w:rsid w:val="00310EB3"/>
    <w:rsid w:val="003113F7"/>
    <w:rsid w:val="00311539"/>
    <w:rsid w:val="003117BC"/>
    <w:rsid w:val="00311B52"/>
    <w:rsid w:val="00311CB5"/>
    <w:rsid w:val="0031260E"/>
    <w:rsid w:val="003127B4"/>
    <w:rsid w:val="0031296B"/>
    <w:rsid w:val="00312C3D"/>
    <w:rsid w:val="003130B7"/>
    <w:rsid w:val="0031335A"/>
    <w:rsid w:val="003137B8"/>
    <w:rsid w:val="0031413D"/>
    <w:rsid w:val="003149D6"/>
    <w:rsid w:val="00314C7E"/>
    <w:rsid w:val="00314CAE"/>
    <w:rsid w:val="00314EC3"/>
    <w:rsid w:val="00315584"/>
    <w:rsid w:val="00315CF7"/>
    <w:rsid w:val="0031651F"/>
    <w:rsid w:val="00316A27"/>
    <w:rsid w:val="00316AF3"/>
    <w:rsid w:val="00317801"/>
    <w:rsid w:val="00317953"/>
    <w:rsid w:val="00317E9B"/>
    <w:rsid w:val="00317F85"/>
    <w:rsid w:val="003206B5"/>
    <w:rsid w:val="00321CCC"/>
    <w:rsid w:val="00321D11"/>
    <w:rsid w:val="00322142"/>
    <w:rsid w:val="003222A6"/>
    <w:rsid w:val="003222D9"/>
    <w:rsid w:val="0032253A"/>
    <w:rsid w:val="00322B3C"/>
    <w:rsid w:val="003233BB"/>
    <w:rsid w:val="00324329"/>
    <w:rsid w:val="00324739"/>
    <w:rsid w:val="00324A8F"/>
    <w:rsid w:val="00324AC3"/>
    <w:rsid w:val="00324B39"/>
    <w:rsid w:val="00324B74"/>
    <w:rsid w:val="00324CB0"/>
    <w:rsid w:val="00324E02"/>
    <w:rsid w:val="00325565"/>
    <w:rsid w:val="003255C6"/>
    <w:rsid w:val="00325C41"/>
    <w:rsid w:val="003260E9"/>
    <w:rsid w:val="00326392"/>
    <w:rsid w:val="0032647B"/>
    <w:rsid w:val="00326597"/>
    <w:rsid w:val="00326621"/>
    <w:rsid w:val="00326670"/>
    <w:rsid w:val="00326CA4"/>
    <w:rsid w:val="00327207"/>
    <w:rsid w:val="00327518"/>
    <w:rsid w:val="00327577"/>
    <w:rsid w:val="00327A75"/>
    <w:rsid w:val="00327C04"/>
    <w:rsid w:val="00327E7E"/>
    <w:rsid w:val="00330372"/>
    <w:rsid w:val="00330649"/>
    <w:rsid w:val="003308BE"/>
    <w:rsid w:val="00331193"/>
    <w:rsid w:val="003313BA"/>
    <w:rsid w:val="00331ABD"/>
    <w:rsid w:val="00331D5C"/>
    <w:rsid w:val="00332BFC"/>
    <w:rsid w:val="00332F85"/>
    <w:rsid w:val="0033333C"/>
    <w:rsid w:val="0033344D"/>
    <w:rsid w:val="003338E6"/>
    <w:rsid w:val="00333C8F"/>
    <w:rsid w:val="00334082"/>
    <w:rsid w:val="003340EC"/>
    <w:rsid w:val="00334590"/>
    <w:rsid w:val="00334CE2"/>
    <w:rsid w:val="00334DE3"/>
    <w:rsid w:val="00334F59"/>
    <w:rsid w:val="00334FED"/>
    <w:rsid w:val="003355BA"/>
    <w:rsid w:val="00335830"/>
    <w:rsid w:val="00335CEB"/>
    <w:rsid w:val="003365CE"/>
    <w:rsid w:val="003373D6"/>
    <w:rsid w:val="003376A8"/>
    <w:rsid w:val="003378E0"/>
    <w:rsid w:val="003378F2"/>
    <w:rsid w:val="0033793B"/>
    <w:rsid w:val="003400F2"/>
    <w:rsid w:val="003404A1"/>
    <w:rsid w:val="0034077A"/>
    <w:rsid w:val="00341D45"/>
    <w:rsid w:val="00341FAD"/>
    <w:rsid w:val="00342FDF"/>
    <w:rsid w:val="003431D7"/>
    <w:rsid w:val="003431E8"/>
    <w:rsid w:val="003438CC"/>
    <w:rsid w:val="00343B18"/>
    <w:rsid w:val="003444DD"/>
    <w:rsid w:val="003448E7"/>
    <w:rsid w:val="0034505D"/>
    <w:rsid w:val="00345D4F"/>
    <w:rsid w:val="003469C1"/>
    <w:rsid w:val="00346A47"/>
    <w:rsid w:val="00346DEE"/>
    <w:rsid w:val="00346F9E"/>
    <w:rsid w:val="00347185"/>
    <w:rsid w:val="003474A1"/>
    <w:rsid w:val="00347CD3"/>
    <w:rsid w:val="00350286"/>
    <w:rsid w:val="00350907"/>
    <w:rsid w:val="00350B54"/>
    <w:rsid w:val="00350B77"/>
    <w:rsid w:val="00350E1E"/>
    <w:rsid w:val="00350ECD"/>
    <w:rsid w:val="003511B0"/>
    <w:rsid w:val="00351AFE"/>
    <w:rsid w:val="00351E6F"/>
    <w:rsid w:val="003522F9"/>
    <w:rsid w:val="0035244C"/>
    <w:rsid w:val="003527F0"/>
    <w:rsid w:val="00352AAD"/>
    <w:rsid w:val="00352CEB"/>
    <w:rsid w:val="00352D87"/>
    <w:rsid w:val="00352FCF"/>
    <w:rsid w:val="00353A97"/>
    <w:rsid w:val="003545BC"/>
    <w:rsid w:val="003545F0"/>
    <w:rsid w:val="00354652"/>
    <w:rsid w:val="00354D98"/>
    <w:rsid w:val="0035584B"/>
    <w:rsid w:val="003559DB"/>
    <w:rsid w:val="00355C81"/>
    <w:rsid w:val="003566A2"/>
    <w:rsid w:val="00357DEA"/>
    <w:rsid w:val="0036007B"/>
    <w:rsid w:val="00360A51"/>
    <w:rsid w:val="00360B6D"/>
    <w:rsid w:val="00360CF8"/>
    <w:rsid w:val="003615AC"/>
    <w:rsid w:val="00361793"/>
    <w:rsid w:val="00362472"/>
    <w:rsid w:val="00362DBD"/>
    <w:rsid w:val="00362EB2"/>
    <w:rsid w:val="00363119"/>
    <w:rsid w:val="00363D2E"/>
    <w:rsid w:val="00363E5E"/>
    <w:rsid w:val="00364978"/>
    <w:rsid w:val="00364AF4"/>
    <w:rsid w:val="00364E2E"/>
    <w:rsid w:val="00364ED5"/>
    <w:rsid w:val="00364FBA"/>
    <w:rsid w:val="00365212"/>
    <w:rsid w:val="00365DAB"/>
    <w:rsid w:val="00365DBF"/>
    <w:rsid w:val="00365FC7"/>
    <w:rsid w:val="003663D7"/>
    <w:rsid w:val="003670B0"/>
    <w:rsid w:val="00367D29"/>
    <w:rsid w:val="003700DF"/>
    <w:rsid w:val="003706DE"/>
    <w:rsid w:val="0037084E"/>
    <w:rsid w:val="0037094B"/>
    <w:rsid w:val="00371231"/>
    <w:rsid w:val="00371762"/>
    <w:rsid w:val="00371BDD"/>
    <w:rsid w:val="00371E5D"/>
    <w:rsid w:val="00371E96"/>
    <w:rsid w:val="00371FEF"/>
    <w:rsid w:val="003729FA"/>
    <w:rsid w:val="00372E3E"/>
    <w:rsid w:val="00373353"/>
    <w:rsid w:val="00373478"/>
    <w:rsid w:val="0037359D"/>
    <w:rsid w:val="00373B01"/>
    <w:rsid w:val="00373B0C"/>
    <w:rsid w:val="00373F14"/>
    <w:rsid w:val="00374334"/>
    <w:rsid w:val="00374932"/>
    <w:rsid w:val="00374A2A"/>
    <w:rsid w:val="00374C2C"/>
    <w:rsid w:val="0037516A"/>
    <w:rsid w:val="0037584C"/>
    <w:rsid w:val="00375852"/>
    <w:rsid w:val="00375F36"/>
    <w:rsid w:val="0037618F"/>
    <w:rsid w:val="00376C8A"/>
    <w:rsid w:val="00376FCC"/>
    <w:rsid w:val="00377091"/>
    <w:rsid w:val="00377369"/>
    <w:rsid w:val="00377AA9"/>
    <w:rsid w:val="00377BEA"/>
    <w:rsid w:val="00377D9C"/>
    <w:rsid w:val="0038000F"/>
    <w:rsid w:val="00380457"/>
    <w:rsid w:val="00380659"/>
    <w:rsid w:val="00380905"/>
    <w:rsid w:val="003809C2"/>
    <w:rsid w:val="00380AE0"/>
    <w:rsid w:val="003811F7"/>
    <w:rsid w:val="0038153E"/>
    <w:rsid w:val="003816AF"/>
    <w:rsid w:val="00381A09"/>
    <w:rsid w:val="00381D91"/>
    <w:rsid w:val="00381E00"/>
    <w:rsid w:val="00381E93"/>
    <w:rsid w:val="0038206E"/>
    <w:rsid w:val="00383212"/>
    <w:rsid w:val="003838EB"/>
    <w:rsid w:val="00383988"/>
    <w:rsid w:val="003840FA"/>
    <w:rsid w:val="0038414C"/>
    <w:rsid w:val="0038487F"/>
    <w:rsid w:val="003849FC"/>
    <w:rsid w:val="00384B96"/>
    <w:rsid w:val="00384DA8"/>
    <w:rsid w:val="00384E14"/>
    <w:rsid w:val="0038526F"/>
    <w:rsid w:val="00385AEF"/>
    <w:rsid w:val="00386042"/>
    <w:rsid w:val="003861AF"/>
    <w:rsid w:val="00386637"/>
    <w:rsid w:val="00386E59"/>
    <w:rsid w:val="00386EA4"/>
    <w:rsid w:val="00386EC8"/>
    <w:rsid w:val="003877A9"/>
    <w:rsid w:val="003879F4"/>
    <w:rsid w:val="00387F65"/>
    <w:rsid w:val="00390461"/>
    <w:rsid w:val="00390F6D"/>
    <w:rsid w:val="003912D8"/>
    <w:rsid w:val="00391472"/>
    <w:rsid w:val="00391785"/>
    <w:rsid w:val="00391B24"/>
    <w:rsid w:val="00391BA0"/>
    <w:rsid w:val="00391C05"/>
    <w:rsid w:val="00391C16"/>
    <w:rsid w:val="00392BA6"/>
    <w:rsid w:val="00392BAC"/>
    <w:rsid w:val="00392E08"/>
    <w:rsid w:val="00393210"/>
    <w:rsid w:val="00393687"/>
    <w:rsid w:val="003940ED"/>
    <w:rsid w:val="003942C9"/>
    <w:rsid w:val="0039438F"/>
    <w:rsid w:val="003944BA"/>
    <w:rsid w:val="003944DB"/>
    <w:rsid w:val="00394606"/>
    <w:rsid w:val="003948BD"/>
    <w:rsid w:val="0039581B"/>
    <w:rsid w:val="00396F01"/>
    <w:rsid w:val="003979A1"/>
    <w:rsid w:val="00397BD7"/>
    <w:rsid w:val="003A0596"/>
    <w:rsid w:val="003A071A"/>
    <w:rsid w:val="003A0752"/>
    <w:rsid w:val="003A096E"/>
    <w:rsid w:val="003A0CEF"/>
    <w:rsid w:val="003A0E59"/>
    <w:rsid w:val="003A1002"/>
    <w:rsid w:val="003A168C"/>
    <w:rsid w:val="003A1946"/>
    <w:rsid w:val="003A1DD2"/>
    <w:rsid w:val="003A26D5"/>
    <w:rsid w:val="003A2B31"/>
    <w:rsid w:val="003A2B6F"/>
    <w:rsid w:val="003A2FD4"/>
    <w:rsid w:val="003A31BA"/>
    <w:rsid w:val="003A3A33"/>
    <w:rsid w:val="003A57F7"/>
    <w:rsid w:val="003A5E93"/>
    <w:rsid w:val="003A5E95"/>
    <w:rsid w:val="003A5EB3"/>
    <w:rsid w:val="003A609C"/>
    <w:rsid w:val="003A60A2"/>
    <w:rsid w:val="003A74EF"/>
    <w:rsid w:val="003A76C0"/>
    <w:rsid w:val="003A7A6F"/>
    <w:rsid w:val="003B122B"/>
    <w:rsid w:val="003B1FB5"/>
    <w:rsid w:val="003B3390"/>
    <w:rsid w:val="003B3B27"/>
    <w:rsid w:val="003B3D3A"/>
    <w:rsid w:val="003B3F34"/>
    <w:rsid w:val="003B457D"/>
    <w:rsid w:val="003B4798"/>
    <w:rsid w:val="003B4801"/>
    <w:rsid w:val="003B48A6"/>
    <w:rsid w:val="003B4C34"/>
    <w:rsid w:val="003B5025"/>
    <w:rsid w:val="003B559D"/>
    <w:rsid w:val="003B56A6"/>
    <w:rsid w:val="003B57B7"/>
    <w:rsid w:val="003B5EC8"/>
    <w:rsid w:val="003B617D"/>
    <w:rsid w:val="003B6637"/>
    <w:rsid w:val="003B6F7B"/>
    <w:rsid w:val="003B73A4"/>
    <w:rsid w:val="003B7497"/>
    <w:rsid w:val="003B7A3B"/>
    <w:rsid w:val="003C0EBB"/>
    <w:rsid w:val="003C1893"/>
    <w:rsid w:val="003C1A97"/>
    <w:rsid w:val="003C1C25"/>
    <w:rsid w:val="003C1C5F"/>
    <w:rsid w:val="003C1FC0"/>
    <w:rsid w:val="003C2286"/>
    <w:rsid w:val="003C2D3F"/>
    <w:rsid w:val="003C30AB"/>
    <w:rsid w:val="003C31F1"/>
    <w:rsid w:val="003C340F"/>
    <w:rsid w:val="003C3879"/>
    <w:rsid w:val="003C3D45"/>
    <w:rsid w:val="003C3EB1"/>
    <w:rsid w:val="003C4709"/>
    <w:rsid w:val="003C4F50"/>
    <w:rsid w:val="003C551A"/>
    <w:rsid w:val="003C5A5E"/>
    <w:rsid w:val="003C5A80"/>
    <w:rsid w:val="003C5E77"/>
    <w:rsid w:val="003C6C00"/>
    <w:rsid w:val="003C79FA"/>
    <w:rsid w:val="003C7AB4"/>
    <w:rsid w:val="003D018B"/>
    <w:rsid w:val="003D01D7"/>
    <w:rsid w:val="003D04C0"/>
    <w:rsid w:val="003D0744"/>
    <w:rsid w:val="003D0AE8"/>
    <w:rsid w:val="003D0C98"/>
    <w:rsid w:val="003D1782"/>
    <w:rsid w:val="003D1898"/>
    <w:rsid w:val="003D2278"/>
    <w:rsid w:val="003D2422"/>
    <w:rsid w:val="003D24E3"/>
    <w:rsid w:val="003D2B53"/>
    <w:rsid w:val="003D30FA"/>
    <w:rsid w:val="003D31A0"/>
    <w:rsid w:val="003D3370"/>
    <w:rsid w:val="003D3DDF"/>
    <w:rsid w:val="003D42A5"/>
    <w:rsid w:val="003D481C"/>
    <w:rsid w:val="003D487E"/>
    <w:rsid w:val="003D4A9A"/>
    <w:rsid w:val="003D650B"/>
    <w:rsid w:val="003D67ED"/>
    <w:rsid w:val="003D6B14"/>
    <w:rsid w:val="003D7BB4"/>
    <w:rsid w:val="003E0CE9"/>
    <w:rsid w:val="003E0D62"/>
    <w:rsid w:val="003E1B4A"/>
    <w:rsid w:val="003E2008"/>
    <w:rsid w:val="003E2454"/>
    <w:rsid w:val="003E283B"/>
    <w:rsid w:val="003E2A77"/>
    <w:rsid w:val="003E2AF6"/>
    <w:rsid w:val="003E2B74"/>
    <w:rsid w:val="003E3697"/>
    <w:rsid w:val="003E3D26"/>
    <w:rsid w:val="003E478D"/>
    <w:rsid w:val="003E5A97"/>
    <w:rsid w:val="003E5E1F"/>
    <w:rsid w:val="003E60D2"/>
    <w:rsid w:val="003E612B"/>
    <w:rsid w:val="003E62A5"/>
    <w:rsid w:val="003E6621"/>
    <w:rsid w:val="003E746F"/>
    <w:rsid w:val="003E7839"/>
    <w:rsid w:val="003F0704"/>
    <w:rsid w:val="003F09B6"/>
    <w:rsid w:val="003F0F86"/>
    <w:rsid w:val="003F14DF"/>
    <w:rsid w:val="003F1933"/>
    <w:rsid w:val="003F21F0"/>
    <w:rsid w:val="003F22EA"/>
    <w:rsid w:val="003F26DB"/>
    <w:rsid w:val="003F2A8C"/>
    <w:rsid w:val="003F2C81"/>
    <w:rsid w:val="003F3253"/>
    <w:rsid w:val="003F329A"/>
    <w:rsid w:val="003F3AEE"/>
    <w:rsid w:val="003F3DFF"/>
    <w:rsid w:val="003F4297"/>
    <w:rsid w:val="003F42FB"/>
    <w:rsid w:val="003F44F4"/>
    <w:rsid w:val="003F4E7B"/>
    <w:rsid w:val="003F555B"/>
    <w:rsid w:val="003F593F"/>
    <w:rsid w:val="003F657C"/>
    <w:rsid w:val="003F6A53"/>
    <w:rsid w:val="003F7515"/>
    <w:rsid w:val="003F758F"/>
    <w:rsid w:val="003F7ADC"/>
    <w:rsid w:val="003F7B8D"/>
    <w:rsid w:val="00400121"/>
    <w:rsid w:val="004001FB"/>
    <w:rsid w:val="0040072C"/>
    <w:rsid w:val="0040144E"/>
    <w:rsid w:val="00401973"/>
    <w:rsid w:val="004025A2"/>
    <w:rsid w:val="004030A2"/>
    <w:rsid w:val="00403150"/>
    <w:rsid w:val="004032DA"/>
    <w:rsid w:val="00403706"/>
    <w:rsid w:val="00403EEA"/>
    <w:rsid w:val="0040418F"/>
    <w:rsid w:val="00404370"/>
    <w:rsid w:val="00404710"/>
    <w:rsid w:val="0040491F"/>
    <w:rsid w:val="00404AE1"/>
    <w:rsid w:val="00404CCB"/>
    <w:rsid w:val="00404D20"/>
    <w:rsid w:val="004052C4"/>
    <w:rsid w:val="0040572F"/>
    <w:rsid w:val="00405747"/>
    <w:rsid w:val="00406089"/>
    <w:rsid w:val="004060C2"/>
    <w:rsid w:val="00406678"/>
    <w:rsid w:val="00407623"/>
    <w:rsid w:val="00407889"/>
    <w:rsid w:val="00410A0F"/>
    <w:rsid w:val="00410B37"/>
    <w:rsid w:val="00410BC5"/>
    <w:rsid w:val="00410E43"/>
    <w:rsid w:val="00410F4D"/>
    <w:rsid w:val="0041152D"/>
    <w:rsid w:val="00412261"/>
    <w:rsid w:val="0041226E"/>
    <w:rsid w:val="00412737"/>
    <w:rsid w:val="00412761"/>
    <w:rsid w:val="0041293C"/>
    <w:rsid w:val="00412B9C"/>
    <w:rsid w:val="00412C81"/>
    <w:rsid w:val="00412E5C"/>
    <w:rsid w:val="004132C2"/>
    <w:rsid w:val="004144C7"/>
    <w:rsid w:val="00414523"/>
    <w:rsid w:val="00414562"/>
    <w:rsid w:val="00414CB6"/>
    <w:rsid w:val="00414FE0"/>
    <w:rsid w:val="0041508E"/>
    <w:rsid w:val="004152CC"/>
    <w:rsid w:val="0041551A"/>
    <w:rsid w:val="0041555B"/>
    <w:rsid w:val="004155AB"/>
    <w:rsid w:val="004155FF"/>
    <w:rsid w:val="004158F7"/>
    <w:rsid w:val="004159F3"/>
    <w:rsid w:val="004162BE"/>
    <w:rsid w:val="00416337"/>
    <w:rsid w:val="004163AF"/>
    <w:rsid w:val="004163BD"/>
    <w:rsid w:val="004163C9"/>
    <w:rsid w:val="00416925"/>
    <w:rsid w:val="00416CB3"/>
    <w:rsid w:val="00416F71"/>
    <w:rsid w:val="004171CA"/>
    <w:rsid w:val="00420E43"/>
    <w:rsid w:val="00420FCF"/>
    <w:rsid w:val="00421219"/>
    <w:rsid w:val="00421D39"/>
    <w:rsid w:val="00421D82"/>
    <w:rsid w:val="004220D1"/>
    <w:rsid w:val="0042229E"/>
    <w:rsid w:val="00422899"/>
    <w:rsid w:val="0042346D"/>
    <w:rsid w:val="00423A04"/>
    <w:rsid w:val="00425EE1"/>
    <w:rsid w:val="00426248"/>
    <w:rsid w:val="004264B8"/>
    <w:rsid w:val="00426716"/>
    <w:rsid w:val="004267AA"/>
    <w:rsid w:val="00426C07"/>
    <w:rsid w:val="00426E55"/>
    <w:rsid w:val="0042737B"/>
    <w:rsid w:val="00430AEC"/>
    <w:rsid w:val="004315AA"/>
    <w:rsid w:val="0043169E"/>
    <w:rsid w:val="00433391"/>
    <w:rsid w:val="0043342D"/>
    <w:rsid w:val="0043466D"/>
    <w:rsid w:val="00434900"/>
    <w:rsid w:val="00434A3A"/>
    <w:rsid w:val="00434ABE"/>
    <w:rsid w:val="00434CE3"/>
    <w:rsid w:val="00434F4B"/>
    <w:rsid w:val="004351F9"/>
    <w:rsid w:val="00435FB3"/>
    <w:rsid w:val="004360B0"/>
    <w:rsid w:val="004368B6"/>
    <w:rsid w:val="00436B97"/>
    <w:rsid w:val="00436C8E"/>
    <w:rsid w:val="00437172"/>
    <w:rsid w:val="004400A0"/>
    <w:rsid w:val="00440239"/>
    <w:rsid w:val="004404CC"/>
    <w:rsid w:val="0044071A"/>
    <w:rsid w:val="0044092A"/>
    <w:rsid w:val="00440B90"/>
    <w:rsid w:val="00440F6B"/>
    <w:rsid w:val="004410E1"/>
    <w:rsid w:val="004412C8"/>
    <w:rsid w:val="004414C0"/>
    <w:rsid w:val="00441BEA"/>
    <w:rsid w:val="00441D57"/>
    <w:rsid w:val="00442EA1"/>
    <w:rsid w:val="00442EEA"/>
    <w:rsid w:val="004435AA"/>
    <w:rsid w:val="0044364D"/>
    <w:rsid w:val="0044449E"/>
    <w:rsid w:val="004449EA"/>
    <w:rsid w:val="00444DA1"/>
    <w:rsid w:val="00444F78"/>
    <w:rsid w:val="004450AE"/>
    <w:rsid w:val="00445523"/>
    <w:rsid w:val="00445716"/>
    <w:rsid w:val="00445AC5"/>
    <w:rsid w:val="00446599"/>
    <w:rsid w:val="00447117"/>
    <w:rsid w:val="00447381"/>
    <w:rsid w:val="004473E1"/>
    <w:rsid w:val="0044773D"/>
    <w:rsid w:val="004479EF"/>
    <w:rsid w:val="00447AFF"/>
    <w:rsid w:val="00447B23"/>
    <w:rsid w:val="00447B61"/>
    <w:rsid w:val="004516FC"/>
    <w:rsid w:val="0045173A"/>
    <w:rsid w:val="0045182E"/>
    <w:rsid w:val="00451AEF"/>
    <w:rsid w:val="004535FD"/>
    <w:rsid w:val="0045376A"/>
    <w:rsid w:val="00453956"/>
    <w:rsid w:val="00455240"/>
    <w:rsid w:val="00455B9F"/>
    <w:rsid w:val="00455DA7"/>
    <w:rsid w:val="004560E1"/>
    <w:rsid w:val="00456751"/>
    <w:rsid w:val="004567A3"/>
    <w:rsid w:val="00456C3A"/>
    <w:rsid w:val="00456D33"/>
    <w:rsid w:val="00456E10"/>
    <w:rsid w:val="004573E3"/>
    <w:rsid w:val="00457B9C"/>
    <w:rsid w:val="00457EFA"/>
    <w:rsid w:val="00460257"/>
    <w:rsid w:val="0046026B"/>
    <w:rsid w:val="004603E4"/>
    <w:rsid w:val="0046150C"/>
    <w:rsid w:val="00461607"/>
    <w:rsid w:val="004622DA"/>
    <w:rsid w:val="004627B9"/>
    <w:rsid w:val="0046287D"/>
    <w:rsid w:val="00463483"/>
    <w:rsid w:val="004634E9"/>
    <w:rsid w:val="004635FC"/>
    <w:rsid w:val="00463CC6"/>
    <w:rsid w:val="00463E23"/>
    <w:rsid w:val="00463E62"/>
    <w:rsid w:val="004644C9"/>
    <w:rsid w:val="00464760"/>
    <w:rsid w:val="00465063"/>
    <w:rsid w:val="004658AC"/>
    <w:rsid w:val="00465D58"/>
    <w:rsid w:val="004663BE"/>
    <w:rsid w:val="004664D4"/>
    <w:rsid w:val="00466DC8"/>
    <w:rsid w:val="00467F38"/>
    <w:rsid w:val="00467F66"/>
    <w:rsid w:val="0047027A"/>
    <w:rsid w:val="00470281"/>
    <w:rsid w:val="00470944"/>
    <w:rsid w:val="00470FE0"/>
    <w:rsid w:val="00470FEE"/>
    <w:rsid w:val="004711E5"/>
    <w:rsid w:val="0047123C"/>
    <w:rsid w:val="004714C9"/>
    <w:rsid w:val="004718DA"/>
    <w:rsid w:val="00471B35"/>
    <w:rsid w:val="00471C67"/>
    <w:rsid w:val="00472180"/>
    <w:rsid w:val="00472688"/>
    <w:rsid w:val="00472C87"/>
    <w:rsid w:val="004730A8"/>
    <w:rsid w:val="004733CD"/>
    <w:rsid w:val="00473C6E"/>
    <w:rsid w:val="00473E21"/>
    <w:rsid w:val="004746E8"/>
    <w:rsid w:val="0047474A"/>
    <w:rsid w:val="004748C8"/>
    <w:rsid w:val="0047499F"/>
    <w:rsid w:val="00474A3B"/>
    <w:rsid w:val="0047501E"/>
    <w:rsid w:val="0047529B"/>
    <w:rsid w:val="00475430"/>
    <w:rsid w:val="0047579D"/>
    <w:rsid w:val="00475947"/>
    <w:rsid w:val="00475A2B"/>
    <w:rsid w:val="00475CFF"/>
    <w:rsid w:val="00476104"/>
    <w:rsid w:val="004761B9"/>
    <w:rsid w:val="00476300"/>
    <w:rsid w:val="00476321"/>
    <w:rsid w:val="004769E3"/>
    <w:rsid w:val="00476D87"/>
    <w:rsid w:val="004771D4"/>
    <w:rsid w:val="004775C2"/>
    <w:rsid w:val="004808F8"/>
    <w:rsid w:val="00480B38"/>
    <w:rsid w:val="00480B9A"/>
    <w:rsid w:val="00480CC8"/>
    <w:rsid w:val="004815E9"/>
    <w:rsid w:val="004823FF"/>
    <w:rsid w:val="00483087"/>
    <w:rsid w:val="0048413D"/>
    <w:rsid w:val="00484383"/>
    <w:rsid w:val="004854CE"/>
    <w:rsid w:val="004856A5"/>
    <w:rsid w:val="00485B0A"/>
    <w:rsid w:val="00485C9F"/>
    <w:rsid w:val="00485DF8"/>
    <w:rsid w:val="0048611F"/>
    <w:rsid w:val="00486161"/>
    <w:rsid w:val="00486353"/>
    <w:rsid w:val="0048665F"/>
    <w:rsid w:val="004867F1"/>
    <w:rsid w:val="00486B31"/>
    <w:rsid w:val="00486B35"/>
    <w:rsid w:val="004870A7"/>
    <w:rsid w:val="00487258"/>
    <w:rsid w:val="00487C0F"/>
    <w:rsid w:val="00490234"/>
    <w:rsid w:val="0049067C"/>
    <w:rsid w:val="004914C7"/>
    <w:rsid w:val="00491670"/>
    <w:rsid w:val="00491BDC"/>
    <w:rsid w:val="00492107"/>
    <w:rsid w:val="0049238E"/>
    <w:rsid w:val="00492F21"/>
    <w:rsid w:val="00493361"/>
    <w:rsid w:val="00493483"/>
    <w:rsid w:val="004935A0"/>
    <w:rsid w:val="00493EF6"/>
    <w:rsid w:val="00494665"/>
    <w:rsid w:val="004947D0"/>
    <w:rsid w:val="004949E9"/>
    <w:rsid w:val="00494BD5"/>
    <w:rsid w:val="00494C7E"/>
    <w:rsid w:val="00494D46"/>
    <w:rsid w:val="00494E63"/>
    <w:rsid w:val="00494E65"/>
    <w:rsid w:val="00495B13"/>
    <w:rsid w:val="00496252"/>
    <w:rsid w:val="0049628F"/>
    <w:rsid w:val="004962DF"/>
    <w:rsid w:val="00496456"/>
    <w:rsid w:val="00496CF0"/>
    <w:rsid w:val="00496F9F"/>
    <w:rsid w:val="0049763C"/>
    <w:rsid w:val="00497A19"/>
    <w:rsid w:val="004A008F"/>
    <w:rsid w:val="004A00DD"/>
    <w:rsid w:val="004A0354"/>
    <w:rsid w:val="004A0358"/>
    <w:rsid w:val="004A07F4"/>
    <w:rsid w:val="004A0A45"/>
    <w:rsid w:val="004A0A6A"/>
    <w:rsid w:val="004A0F8C"/>
    <w:rsid w:val="004A1028"/>
    <w:rsid w:val="004A1617"/>
    <w:rsid w:val="004A1815"/>
    <w:rsid w:val="004A2237"/>
    <w:rsid w:val="004A2BF7"/>
    <w:rsid w:val="004A2C45"/>
    <w:rsid w:val="004A2E44"/>
    <w:rsid w:val="004A3406"/>
    <w:rsid w:val="004A3702"/>
    <w:rsid w:val="004A3957"/>
    <w:rsid w:val="004A39E3"/>
    <w:rsid w:val="004A4032"/>
    <w:rsid w:val="004A444C"/>
    <w:rsid w:val="004A4708"/>
    <w:rsid w:val="004A4983"/>
    <w:rsid w:val="004A4BDD"/>
    <w:rsid w:val="004A5454"/>
    <w:rsid w:val="004A59B9"/>
    <w:rsid w:val="004A5DC7"/>
    <w:rsid w:val="004A617B"/>
    <w:rsid w:val="004A6368"/>
    <w:rsid w:val="004A675E"/>
    <w:rsid w:val="004A6824"/>
    <w:rsid w:val="004A6864"/>
    <w:rsid w:val="004A774D"/>
    <w:rsid w:val="004A7867"/>
    <w:rsid w:val="004B0843"/>
    <w:rsid w:val="004B096A"/>
    <w:rsid w:val="004B0C86"/>
    <w:rsid w:val="004B0F2B"/>
    <w:rsid w:val="004B1156"/>
    <w:rsid w:val="004B1532"/>
    <w:rsid w:val="004B1690"/>
    <w:rsid w:val="004B19B8"/>
    <w:rsid w:val="004B1D0D"/>
    <w:rsid w:val="004B1E78"/>
    <w:rsid w:val="004B2904"/>
    <w:rsid w:val="004B29F9"/>
    <w:rsid w:val="004B2E66"/>
    <w:rsid w:val="004B34BE"/>
    <w:rsid w:val="004B3A31"/>
    <w:rsid w:val="004B4493"/>
    <w:rsid w:val="004B4C4D"/>
    <w:rsid w:val="004B6C2F"/>
    <w:rsid w:val="004C14AD"/>
    <w:rsid w:val="004C1AF2"/>
    <w:rsid w:val="004C1F83"/>
    <w:rsid w:val="004C2103"/>
    <w:rsid w:val="004C2203"/>
    <w:rsid w:val="004C28E3"/>
    <w:rsid w:val="004C2FA7"/>
    <w:rsid w:val="004C3259"/>
    <w:rsid w:val="004C33A5"/>
    <w:rsid w:val="004C34FF"/>
    <w:rsid w:val="004C441D"/>
    <w:rsid w:val="004C459E"/>
    <w:rsid w:val="004C4FFD"/>
    <w:rsid w:val="004C58E5"/>
    <w:rsid w:val="004C5EAA"/>
    <w:rsid w:val="004C600A"/>
    <w:rsid w:val="004C6893"/>
    <w:rsid w:val="004C6A40"/>
    <w:rsid w:val="004C6C84"/>
    <w:rsid w:val="004C7A4D"/>
    <w:rsid w:val="004C7FC6"/>
    <w:rsid w:val="004D004C"/>
    <w:rsid w:val="004D0AF9"/>
    <w:rsid w:val="004D10C4"/>
    <w:rsid w:val="004D1247"/>
    <w:rsid w:val="004D1544"/>
    <w:rsid w:val="004D1843"/>
    <w:rsid w:val="004D1BF7"/>
    <w:rsid w:val="004D256B"/>
    <w:rsid w:val="004D2F27"/>
    <w:rsid w:val="004D302C"/>
    <w:rsid w:val="004D391D"/>
    <w:rsid w:val="004D398B"/>
    <w:rsid w:val="004D3DF2"/>
    <w:rsid w:val="004D40E2"/>
    <w:rsid w:val="004D493C"/>
    <w:rsid w:val="004D5033"/>
    <w:rsid w:val="004D514D"/>
    <w:rsid w:val="004D5173"/>
    <w:rsid w:val="004D5833"/>
    <w:rsid w:val="004D5EB0"/>
    <w:rsid w:val="004D6089"/>
    <w:rsid w:val="004D6146"/>
    <w:rsid w:val="004D623D"/>
    <w:rsid w:val="004D67A4"/>
    <w:rsid w:val="004D6FC2"/>
    <w:rsid w:val="004D72B9"/>
    <w:rsid w:val="004D7680"/>
    <w:rsid w:val="004D77B4"/>
    <w:rsid w:val="004D7AC4"/>
    <w:rsid w:val="004D7D14"/>
    <w:rsid w:val="004E089C"/>
    <w:rsid w:val="004E0F97"/>
    <w:rsid w:val="004E11F2"/>
    <w:rsid w:val="004E12E7"/>
    <w:rsid w:val="004E1348"/>
    <w:rsid w:val="004E1B76"/>
    <w:rsid w:val="004E1DEF"/>
    <w:rsid w:val="004E1E82"/>
    <w:rsid w:val="004E1F89"/>
    <w:rsid w:val="004E204E"/>
    <w:rsid w:val="004E2642"/>
    <w:rsid w:val="004E26C7"/>
    <w:rsid w:val="004E2C39"/>
    <w:rsid w:val="004E30AC"/>
    <w:rsid w:val="004E3C72"/>
    <w:rsid w:val="004E45B7"/>
    <w:rsid w:val="004E483C"/>
    <w:rsid w:val="004E5961"/>
    <w:rsid w:val="004E5ED7"/>
    <w:rsid w:val="004E63A9"/>
    <w:rsid w:val="004E63F9"/>
    <w:rsid w:val="004E67CB"/>
    <w:rsid w:val="004E6AA2"/>
    <w:rsid w:val="004E6DDA"/>
    <w:rsid w:val="004E7159"/>
    <w:rsid w:val="004E7E56"/>
    <w:rsid w:val="004F013F"/>
    <w:rsid w:val="004F029D"/>
    <w:rsid w:val="004F0990"/>
    <w:rsid w:val="004F09C2"/>
    <w:rsid w:val="004F17F4"/>
    <w:rsid w:val="004F2B8E"/>
    <w:rsid w:val="004F3881"/>
    <w:rsid w:val="004F3A26"/>
    <w:rsid w:val="004F3B28"/>
    <w:rsid w:val="004F3D8A"/>
    <w:rsid w:val="004F43DD"/>
    <w:rsid w:val="004F44F9"/>
    <w:rsid w:val="004F4580"/>
    <w:rsid w:val="004F4EE7"/>
    <w:rsid w:val="004F50F9"/>
    <w:rsid w:val="004F510A"/>
    <w:rsid w:val="004F52DD"/>
    <w:rsid w:val="004F55A0"/>
    <w:rsid w:val="004F5EAC"/>
    <w:rsid w:val="004F6580"/>
    <w:rsid w:val="004F68FD"/>
    <w:rsid w:val="004F6A78"/>
    <w:rsid w:val="004F6AD4"/>
    <w:rsid w:val="004F7635"/>
    <w:rsid w:val="00500BC5"/>
    <w:rsid w:val="00500EFE"/>
    <w:rsid w:val="005015FA"/>
    <w:rsid w:val="00501F73"/>
    <w:rsid w:val="005021B9"/>
    <w:rsid w:val="005021F7"/>
    <w:rsid w:val="00502201"/>
    <w:rsid w:val="00502943"/>
    <w:rsid w:val="00502B4F"/>
    <w:rsid w:val="00502B66"/>
    <w:rsid w:val="005038C7"/>
    <w:rsid w:val="0050397C"/>
    <w:rsid w:val="00503D90"/>
    <w:rsid w:val="0050400C"/>
    <w:rsid w:val="0050408F"/>
    <w:rsid w:val="005044D7"/>
    <w:rsid w:val="00504764"/>
    <w:rsid w:val="00504EA2"/>
    <w:rsid w:val="005053F4"/>
    <w:rsid w:val="005059A3"/>
    <w:rsid w:val="005059F0"/>
    <w:rsid w:val="00506713"/>
    <w:rsid w:val="0050688A"/>
    <w:rsid w:val="00506A85"/>
    <w:rsid w:val="00507527"/>
    <w:rsid w:val="00507644"/>
    <w:rsid w:val="0050790A"/>
    <w:rsid w:val="00507C27"/>
    <w:rsid w:val="00507C79"/>
    <w:rsid w:val="00507CD7"/>
    <w:rsid w:val="00507EFE"/>
    <w:rsid w:val="00511398"/>
    <w:rsid w:val="00511572"/>
    <w:rsid w:val="00511600"/>
    <w:rsid w:val="00511732"/>
    <w:rsid w:val="00511740"/>
    <w:rsid w:val="00512030"/>
    <w:rsid w:val="0051288C"/>
    <w:rsid w:val="005128C3"/>
    <w:rsid w:val="00512FDE"/>
    <w:rsid w:val="00513233"/>
    <w:rsid w:val="0051327D"/>
    <w:rsid w:val="0051355C"/>
    <w:rsid w:val="00513862"/>
    <w:rsid w:val="00513CE7"/>
    <w:rsid w:val="00513D2C"/>
    <w:rsid w:val="00514C16"/>
    <w:rsid w:val="00515230"/>
    <w:rsid w:val="005153A6"/>
    <w:rsid w:val="0051567E"/>
    <w:rsid w:val="005156B6"/>
    <w:rsid w:val="00515B9A"/>
    <w:rsid w:val="00515E81"/>
    <w:rsid w:val="005165C4"/>
    <w:rsid w:val="0051698A"/>
    <w:rsid w:val="00517086"/>
    <w:rsid w:val="00517ABF"/>
    <w:rsid w:val="00517B3C"/>
    <w:rsid w:val="00517CF3"/>
    <w:rsid w:val="00517D22"/>
    <w:rsid w:val="0052020F"/>
    <w:rsid w:val="00520C1C"/>
    <w:rsid w:val="005216B6"/>
    <w:rsid w:val="00521859"/>
    <w:rsid w:val="005219B6"/>
    <w:rsid w:val="00521A33"/>
    <w:rsid w:val="0052264F"/>
    <w:rsid w:val="0052304E"/>
    <w:rsid w:val="005230C8"/>
    <w:rsid w:val="00523F62"/>
    <w:rsid w:val="00524035"/>
    <w:rsid w:val="00524782"/>
    <w:rsid w:val="00525136"/>
    <w:rsid w:val="005251ED"/>
    <w:rsid w:val="00525E69"/>
    <w:rsid w:val="00526614"/>
    <w:rsid w:val="00526F23"/>
    <w:rsid w:val="005271F3"/>
    <w:rsid w:val="00527665"/>
    <w:rsid w:val="005301E6"/>
    <w:rsid w:val="0053020E"/>
    <w:rsid w:val="005306B9"/>
    <w:rsid w:val="00530AE1"/>
    <w:rsid w:val="00530C8D"/>
    <w:rsid w:val="00530CA4"/>
    <w:rsid w:val="00530CE1"/>
    <w:rsid w:val="005329C2"/>
    <w:rsid w:val="00533466"/>
    <w:rsid w:val="0053351B"/>
    <w:rsid w:val="0053399B"/>
    <w:rsid w:val="00534280"/>
    <w:rsid w:val="0053446E"/>
    <w:rsid w:val="005348A0"/>
    <w:rsid w:val="00534EBB"/>
    <w:rsid w:val="00535B63"/>
    <w:rsid w:val="00535D74"/>
    <w:rsid w:val="00536208"/>
    <w:rsid w:val="00536732"/>
    <w:rsid w:val="00537535"/>
    <w:rsid w:val="0053761F"/>
    <w:rsid w:val="00537D4C"/>
    <w:rsid w:val="005405C4"/>
    <w:rsid w:val="005408C3"/>
    <w:rsid w:val="00541586"/>
    <w:rsid w:val="00541928"/>
    <w:rsid w:val="00541AC5"/>
    <w:rsid w:val="00542124"/>
    <w:rsid w:val="00542870"/>
    <w:rsid w:val="0054289C"/>
    <w:rsid w:val="00542CBF"/>
    <w:rsid w:val="00543165"/>
    <w:rsid w:val="005433CA"/>
    <w:rsid w:val="005439C0"/>
    <w:rsid w:val="00543CA4"/>
    <w:rsid w:val="005444A8"/>
    <w:rsid w:val="00544B58"/>
    <w:rsid w:val="0054510A"/>
    <w:rsid w:val="0054542A"/>
    <w:rsid w:val="00545670"/>
    <w:rsid w:val="00545680"/>
    <w:rsid w:val="00545C3B"/>
    <w:rsid w:val="00545EC7"/>
    <w:rsid w:val="005462AD"/>
    <w:rsid w:val="00546814"/>
    <w:rsid w:val="00546B40"/>
    <w:rsid w:val="00546F8E"/>
    <w:rsid w:val="005475B2"/>
    <w:rsid w:val="00547897"/>
    <w:rsid w:val="005478E4"/>
    <w:rsid w:val="00547F61"/>
    <w:rsid w:val="005500EF"/>
    <w:rsid w:val="0055053B"/>
    <w:rsid w:val="005505A5"/>
    <w:rsid w:val="005508D5"/>
    <w:rsid w:val="00550D94"/>
    <w:rsid w:val="005513DE"/>
    <w:rsid w:val="005519D0"/>
    <w:rsid w:val="00551E32"/>
    <w:rsid w:val="005524D1"/>
    <w:rsid w:val="00552A71"/>
    <w:rsid w:val="0055311F"/>
    <w:rsid w:val="005531B7"/>
    <w:rsid w:val="005532D7"/>
    <w:rsid w:val="00553417"/>
    <w:rsid w:val="005535DD"/>
    <w:rsid w:val="0055482C"/>
    <w:rsid w:val="00554A92"/>
    <w:rsid w:val="00554B6C"/>
    <w:rsid w:val="00554F69"/>
    <w:rsid w:val="0055505D"/>
    <w:rsid w:val="00555287"/>
    <w:rsid w:val="00555A7E"/>
    <w:rsid w:val="0055613D"/>
    <w:rsid w:val="005561C0"/>
    <w:rsid w:val="005564E0"/>
    <w:rsid w:val="0055669B"/>
    <w:rsid w:val="00556DCC"/>
    <w:rsid w:val="00556FA2"/>
    <w:rsid w:val="00557301"/>
    <w:rsid w:val="005574C1"/>
    <w:rsid w:val="0055776A"/>
    <w:rsid w:val="00557A95"/>
    <w:rsid w:val="00560057"/>
    <w:rsid w:val="005608E6"/>
    <w:rsid w:val="00560994"/>
    <w:rsid w:val="00560D34"/>
    <w:rsid w:val="005619A6"/>
    <w:rsid w:val="00561AD6"/>
    <w:rsid w:val="00561DA5"/>
    <w:rsid w:val="0056214A"/>
    <w:rsid w:val="00562835"/>
    <w:rsid w:val="00562ED0"/>
    <w:rsid w:val="00562EE6"/>
    <w:rsid w:val="005632A8"/>
    <w:rsid w:val="00563303"/>
    <w:rsid w:val="005636CE"/>
    <w:rsid w:val="00564027"/>
    <w:rsid w:val="00564603"/>
    <w:rsid w:val="00564713"/>
    <w:rsid w:val="00564BEC"/>
    <w:rsid w:val="00565931"/>
    <w:rsid w:val="00565F13"/>
    <w:rsid w:val="005672C9"/>
    <w:rsid w:val="0056738E"/>
    <w:rsid w:val="0056749B"/>
    <w:rsid w:val="00567531"/>
    <w:rsid w:val="005679AB"/>
    <w:rsid w:val="00567A83"/>
    <w:rsid w:val="00567A9B"/>
    <w:rsid w:val="00567EF1"/>
    <w:rsid w:val="00567FE4"/>
    <w:rsid w:val="005705DD"/>
    <w:rsid w:val="00570AE4"/>
    <w:rsid w:val="00570CDB"/>
    <w:rsid w:val="0057232F"/>
    <w:rsid w:val="00572F5B"/>
    <w:rsid w:val="005731EC"/>
    <w:rsid w:val="0057354C"/>
    <w:rsid w:val="00573A93"/>
    <w:rsid w:val="00573B2C"/>
    <w:rsid w:val="00573B66"/>
    <w:rsid w:val="00573E31"/>
    <w:rsid w:val="00575621"/>
    <w:rsid w:val="005759BE"/>
    <w:rsid w:val="00575E7D"/>
    <w:rsid w:val="005761A3"/>
    <w:rsid w:val="0057719F"/>
    <w:rsid w:val="005771D9"/>
    <w:rsid w:val="00577DA4"/>
    <w:rsid w:val="00580B7B"/>
    <w:rsid w:val="00581A57"/>
    <w:rsid w:val="0058207C"/>
    <w:rsid w:val="00582180"/>
    <w:rsid w:val="00582427"/>
    <w:rsid w:val="00582507"/>
    <w:rsid w:val="005827E1"/>
    <w:rsid w:val="0058319E"/>
    <w:rsid w:val="00583833"/>
    <w:rsid w:val="00583B42"/>
    <w:rsid w:val="00584124"/>
    <w:rsid w:val="00584245"/>
    <w:rsid w:val="005844D0"/>
    <w:rsid w:val="00586226"/>
    <w:rsid w:val="00586DE8"/>
    <w:rsid w:val="005871FB"/>
    <w:rsid w:val="0059022B"/>
    <w:rsid w:val="00590283"/>
    <w:rsid w:val="00590916"/>
    <w:rsid w:val="005909A5"/>
    <w:rsid w:val="00590F37"/>
    <w:rsid w:val="00591732"/>
    <w:rsid w:val="00591747"/>
    <w:rsid w:val="00591F79"/>
    <w:rsid w:val="00591F81"/>
    <w:rsid w:val="0059261F"/>
    <w:rsid w:val="00593455"/>
    <w:rsid w:val="005936D4"/>
    <w:rsid w:val="00593EB4"/>
    <w:rsid w:val="00594635"/>
    <w:rsid w:val="00595860"/>
    <w:rsid w:val="0059594F"/>
    <w:rsid w:val="00595BFD"/>
    <w:rsid w:val="00596A2C"/>
    <w:rsid w:val="00596CC3"/>
    <w:rsid w:val="005976A8"/>
    <w:rsid w:val="00597AE9"/>
    <w:rsid w:val="00597E84"/>
    <w:rsid w:val="005A1157"/>
    <w:rsid w:val="005A1547"/>
    <w:rsid w:val="005A1B52"/>
    <w:rsid w:val="005A1C06"/>
    <w:rsid w:val="005A1DD9"/>
    <w:rsid w:val="005A2495"/>
    <w:rsid w:val="005A2D4E"/>
    <w:rsid w:val="005A3A7D"/>
    <w:rsid w:val="005A3F80"/>
    <w:rsid w:val="005A4467"/>
    <w:rsid w:val="005A4CDA"/>
    <w:rsid w:val="005A56B1"/>
    <w:rsid w:val="005A62D8"/>
    <w:rsid w:val="005A6382"/>
    <w:rsid w:val="005A6AE5"/>
    <w:rsid w:val="005A6C16"/>
    <w:rsid w:val="005A72AA"/>
    <w:rsid w:val="005A7AE7"/>
    <w:rsid w:val="005B01FA"/>
    <w:rsid w:val="005B0844"/>
    <w:rsid w:val="005B0F54"/>
    <w:rsid w:val="005B1385"/>
    <w:rsid w:val="005B17D2"/>
    <w:rsid w:val="005B1A66"/>
    <w:rsid w:val="005B3661"/>
    <w:rsid w:val="005B4467"/>
    <w:rsid w:val="005B489A"/>
    <w:rsid w:val="005B4C05"/>
    <w:rsid w:val="005B4C94"/>
    <w:rsid w:val="005B5080"/>
    <w:rsid w:val="005B52D4"/>
    <w:rsid w:val="005B53AF"/>
    <w:rsid w:val="005B58F2"/>
    <w:rsid w:val="005B6103"/>
    <w:rsid w:val="005B610B"/>
    <w:rsid w:val="005B6206"/>
    <w:rsid w:val="005B62B4"/>
    <w:rsid w:val="005B6386"/>
    <w:rsid w:val="005B7355"/>
    <w:rsid w:val="005B7429"/>
    <w:rsid w:val="005B7653"/>
    <w:rsid w:val="005B7B3F"/>
    <w:rsid w:val="005C02C9"/>
    <w:rsid w:val="005C0F67"/>
    <w:rsid w:val="005C210D"/>
    <w:rsid w:val="005C2AEB"/>
    <w:rsid w:val="005C2EE0"/>
    <w:rsid w:val="005C317F"/>
    <w:rsid w:val="005C3E0D"/>
    <w:rsid w:val="005C4570"/>
    <w:rsid w:val="005C5AF9"/>
    <w:rsid w:val="005C663D"/>
    <w:rsid w:val="005C66CD"/>
    <w:rsid w:val="005C6897"/>
    <w:rsid w:val="005C716D"/>
    <w:rsid w:val="005D0374"/>
    <w:rsid w:val="005D03A4"/>
    <w:rsid w:val="005D03AC"/>
    <w:rsid w:val="005D0473"/>
    <w:rsid w:val="005D0758"/>
    <w:rsid w:val="005D0EC0"/>
    <w:rsid w:val="005D13EA"/>
    <w:rsid w:val="005D15C5"/>
    <w:rsid w:val="005D171A"/>
    <w:rsid w:val="005D1EBE"/>
    <w:rsid w:val="005D248E"/>
    <w:rsid w:val="005D27B7"/>
    <w:rsid w:val="005D2F18"/>
    <w:rsid w:val="005D2FB4"/>
    <w:rsid w:val="005D35DD"/>
    <w:rsid w:val="005D44EA"/>
    <w:rsid w:val="005D45F0"/>
    <w:rsid w:val="005D4608"/>
    <w:rsid w:val="005D521A"/>
    <w:rsid w:val="005D529B"/>
    <w:rsid w:val="005D552C"/>
    <w:rsid w:val="005D5BBC"/>
    <w:rsid w:val="005D5BF7"/>
    <w:rsid w:val="005D5DD5"/>
    <w:rsid w:val="005D62A7"/>
    <w:rsid w:val="005D63B8"/>
    <w:rsid w:val="005D694B"/>
    <w:rsid w:val="005D7026"/>
    <w:rsid w:val="005D7794"/>
    <w:rsid w:val="005E02D6"/>
    <w:rsid w:val="005E0A2E"/>
    <w:rsid w:val="005E0DC6"/>
    <w:rsid w:val="005E0F1F"/>
    <w:rsid w:val="005E15DC"/>
    <w:rsid w:val="005E1C24"/>
    <w:rsid w:val="005E1F31"/>
    <w:rsid w:val="005E2319"/>
    <w:rsid w:val="005E26F8"/>
    <w:rsid w:val="005E27F3"/>
    <w:rsid w:val="005E2BBF"/>
    <w:rsid w:val="005E356D"/>
    <w:rsid w:val="005E3EFE"/>
    <w:rsid w:val="005E43D0"/>
    <w:rsid w:val="005E4A02"/>
    <w:rsid w:val="005E58EA"/>
    <w:rsid w:val="005E5C43"/>
    <w:rsid w:val="005E5FFE"/>
    <w:rsid w:val="005E68D9"/>
    <w:rsid w:val="005E72A8"/>
    <w:rsid w:val="005E7628"/>
    <w:rsid w:val="005E7A0A"/>
    <w:rsid w:val="005E7B83"/>
    <w:rsid w:val="005F0012"/>
    <w:rsid w:val="005F0094"/>
    <w:rsid w:val="005F060D"/>
    <w:rsid w:val="005F07A4"/>
    <w:rsid w:val="005F07B9"/>
    <w:rsid w:val="005F0BE9"/>
    <w:rsid w:val="005F135E"/>
    <w:rsid w:val="005F2346"/>
    <w:rsid w:val="005F2C01"/>
    <w:rsid w:val="005F2E98"/>
    <w:rsid w:val="005F32F6"/>
    <w:rsid w:val="005F3999"/>
    <w:rsid w:val="005F3BD7"/>
    <w:rsid w:val="005F4844"/>
    <w:rsid w:val="005F4AEE"/>
    <w:rsid w:val="005F53F6"/>
    <w:rsid w:val="005F57D8"/>
    <w:rsid w:val="005F5907"/>
    <w:rsid w:val="005F5A25"/>
    <w:rsid w:val="005F65E2"/>
    <w:rsid w:val="005F6882"/>
    <w:rsid w:val="005F68B5"/>
    <w:rsid w:val="005F6F71"/>
    <w:rsid w:val="005F71AF"/>
    <w:rsid w:val="005F71CE"/>
    <w:rsid w:val="005F766E"/>
    <w:rsid w:val="005F7E0E"/>
    <w:rsid w:val="005F7F61"/>
    <w:rsid w:val="005F7FAE"/>
    <w:rsid w:val="00600448"/>
    <w:rsid w:val="006007FF"/>
    <w:rsid w:val="00600C76"/>
    <w:rsid w:val="00601551"/>
    <w:rsid w:val="00601CF7"/>
    <w:rsid w:val="00601ED1"/>
    <w:rsid w:val="00602334"/>
    <w:rsid w:val="00602D06"/>
    <w:rsid w:val="006031AF"/>
    <w:rsid w:val="0060401E"/>
    <w:rsid w:val="006047FB"/>
    <w:rsid w:val="00604932"/>
    <w:rsid w:val="00604D1B"/>
    <w:rsid w:val="00605D90"/>
    <w:rsid w:val="00605FD5"/>
    <w:rsid w:val="00606176"/>
    <w:rsid w:val="0060676E"/>
    <w:rsid w:val="00606AFC"/>
    <w:rsid w:val="00606CDC"/>
    <w:rsid w:val="00606F76"/>
    <w:rsid w:val="00606FBC"/>
    <w:rsid w:val="00607105"/>
    <w:rsid w:val="00607431"/>
    <w:rsid w:val="006077B2"/>
    <w:rsid w:val="00607C9A"/>
    <w:rsid w:val="00607E59"/>
    <w:rsid w:val="006102E0"/>
    <w:rsid w:val="006109D0"/>
    <w:rsid w:val="00610A02"/>
    <w:rsid w:val="006113CD"/>
    <w:rsid w:val="00611D52"/>
    <w:rsid w:val="00611F7F"/>
    <w:rsid w:val="00612292"/>
    <w:rsid w:val="00612439"/>
    <w:rsid w:val="00612D0E"/>
    <w:rsid w:val="00612DA3"/>
    <w:rsid w:val="006136B2"/>
    <w:rsid w:val="00613D2C"/>
    <w:rsid w:val="00614107"/>
    <w:rsid w:val="00614326"/>
    <w:rsid w:val="00614892"/>
    <w:rsid w:val="00614A19"/>
    <w:rsid w:val="00614D6B"/>
    <w:rsid w:val="00615683"/>
    <w:rsid w:val="00616238"/>
    <w:rsid w:val="00616942"/>
    <w:rsid w:val="00616ADB"/>
    <w:rsid w:val="00617C1C"/>
    <w:rsid w:val="00617CDC"/>
    <w:rsid w:val="00617ED6"/>
    <w:rsid w:val="006202D2"/>
    <w:rsid w:val="0062037D"/>
    <w:rsid w:val="006205A1"/>
    <w:rsid w:val="006206FF"/>
    <w:rsid w:val="00620B4C"/>
    <w:rsid w:val="00620D93"/>
    <w:rsid w:val="00621698"/>
    <w:rsid w:val="0062176A"/>
    <w:rsid w:val="00621B19"/>
    <w:rsid w:val="00622413"/>
    <w:rsid w:val="00622458"/>
    <w:rsid w:val="00622657"/>
    <w:rsid w:val="00622718"/>
    <w:rsid w:val="00623032"/>
    <w:rsid w:val="006233CE"/>
    <w:rsid w:val="00623CCD"/>
    <w:rsid w:val="00623E21"/>
    <w:rsid w:val="006248B0"/>
    <w:rsid w:val="006249DC"/>
    <w:rsid w:val="00625F2F"/>
    <w:rsid w:val="00626E8B"/>
    <w:rsid w:val="00626FC8"/>
    <w:rsid w:val="00630352"/>
    <w:rsid w:val="0063045C"/>
    <w:rsid w:val="00630616"/>
    <w:rsid w:val="00630772"/>
    <w:rsid w:val="00630997"/>
    <w:rsid w:val="00630FFA"/>
    <w:rsid w:val="0063110B"/>
    <w:rsid w:val="00631ACD"/>
    <w:rsid w:val="00631AF7"/>
    <w:rsid w:val="00631E84"/>
    <w:rsid w:val="006325A0"/>
    <w:rsid w:val="006337A6"/>
    <w:rsid w:val="00633921"/>
    <w:rsid w:val="00633A34"/>
    <w:rsid w:val="00633C12"/>
    <w:rsid w:val="00633C6A"/>
    <w:rsid w:val="00633DF1"/>
    <w:rsid w:val="00633E2E"/>
    <w:rsid w:val="00634926"/>
    <w:rsid w:val="00634A09"/>
    <w:rsid w:val="00635247"/>
    <w:rsid w:val="00635259"/>
    <w:rsid w:val="00635268"/>
    <w:rsid w:val="0063548E"/>
    <w:rsid w:val="0063683F"/>
    <w:rsid w:val="00636B48"/>
    <w:rsid w:val="00636C26"/>
    <w:rsid w:val="00636EBE"/>
    <w:rsid w:val="00636FDA"/>
    <w:rsid w:val="00637500"/>
    <w:rsid w:val="00637AA8"/>
    <w:rsid w:val="00640082"/>
    <w:rsid w:val="00641277"/>
    <w:rsid w:val="0064141E"/>
    <w:rsid w:val="00643097"/>
    <w:rsid w:val="006436E3"/>
    <w:rsid w:val="00643FD0"/>
    <w:rsid w:val="00644942"/>
    <w:rsid w:val="00645237"/>
    <w:rsid w:val="00645489"/>
    <w:rsid w:val="006454BA"/>
    <w:rsid w:val="006454DD"/>
    <w:rsid w:val="00646705"/>
    <w:rsid w:val="006467E2"/>
    <w:rsid w:val="00646B9C"/>
    <w:rsid w:val="00646C1D"/>
    <w:rsid w:val="006478EA"/>
    <w:rsid w:val="00650C9C"/>
    <w:rsid w:val="006515FE"/>
    <w:rsid w:val="00651701"/>
    <w:rsid w:val="00651789"/>
    <w:rsid w:val="00651F67"/>
    <w:rsid w:val="006520B2"/>
    <w:rsid w:val="006522DB"/>
    <w:rsid w:val="00652487"/>
    <w:rsid w:val="00652934"/>
    <w:rsid w:val="00652AD4"/>
    <w:rsid w:val="00652BEF"/>
    <w:rsid w:val="0065323E"/>
    <w:rsid w:val="0065399C"/>
    <w:rsid w:val="00653D1B"/>
    <w:rsid w:val="00653E1D"/>
    <w:rsid w:val="00653F89"/>
    <w:rsid w:val="00653F9A"/>
    <w:rsid w:val="0065413C"/>
    <w:rsid w:val="006544B0"/>
    <w:rsid w:val="006548F5"/>
    <w:rsid w:val="00654AAC"/>
    <w:rsid w:val="006558DB"/>
    <w:rsid w:val="00655FF3"/>
    <w:rsid w:val="00656201"/>
    <w:rsid w:val="0065629D"/>
    <w:rsid w:val="0065629F"/>
    <w:rsid w:val="00656626"/>
    <w:rsid w:val="00656A70"/>
    <w:rsid w:val="00656CBC"/>
    <w:rsid w:val="00656CE9"/>
    <w:rsid w:val="00657245"/>
    <w:rsid w:val="00657DCA"/>
    <w:rsid w:val="00657F97"/>
    <w:rsid w:val="006602CD"/>
    <w:rsid w:val="0066086B"/>
    <w:rsid w:val="00660BF2"/>
    <w:rsid w:val="00660D7C"/>
    <w:rsid w:val="0066101C"/>
    <w:rsid w:val="00661135"/>
    <w:rsid w:val="00661163"/>
    <w:rsid w:val="006612CB"/>
    <w:rsid w:val="00661777"/>
    <w:rsid w:val="0066251C"/>
    <w:rsid w:val="006628B2"/>
    <w:rsid w:val="00663873"/>
    <w:rsid w:val="0066415D"/>
    <w:rsid w:val="0066424F"/>
    <w:rsid w:val="006645C6"/>
    <w:rsid w:val="0066509C"/>
    <w:rsid w:val="00665566"/>
    <w:rsid w:val="00665639"/>
    <w:rsid w:val="00665766"/>
    <w:rsid w:val="006657F7"/>
    <w:rsid w:val="00665B52"/>
    <w:rsid w:val="00665F2B"/>
    <w:rsid w:val="006660B4"/>
    <w:rsid w:val="00666144"/>
    <w:rsid w:val="006674DE"/>
    <w:rsid w:val="00667A7A"/>
    <w:rsid w:val="00667A99"/>
    <w:rsid w:val="00667EAC"/>
    <w:rsid w:val="00670060"/>
    <w:rsid w:val="0067095E"/>
    <w:rsid w:val="00670C55"/>
    <w:rsid w:val="006715E6"/>
    <w:rsid w:val="00671925"/>
    <w:rsid w:val="006723CC"/>
    <w:rsid w:val="00672848"/>
    <w:rsid w:val="00672A16"/>
    <w:rsid w:val="00672E49"/>
    <w:rsid w:val="006744ED"/>
    <w:rsid w:val="00674B04"/>
    <w:rsid w:val="00674E44"/>
    <w:rsid w:val="00675502"/>
    <w:rsid w:val="00675A26"/>
    <w:rsid w:val="006763F8"/>
    <w:rsid w:val="00676609"/>
    <w:rsid w:val="006770E2"/>
    <w:rsid w:val="00677540"/>
    <w:rsid w:val="00677935"/>
    <w:rsid w:val="00680142"/>
    <w:rsid w:val="006807F8"/>
    <w:rsid w:val="0068081B"/>
    <w:rsid w:val="00680C3F"/>
    <w:rsid w:val="00680EE1"/>
    <w:rsid w:val="00682961"/>
    <w:rsid w:val="00683340"/>
    <w:rsid w:val="0068367C"/>
    <w:rsid w:val="00683C74"/>
    <w:rsid w:val="0068413E"/>
    <w:rsid w:val="00684246"/>
    <w:rsid w:val="006846C3"/>
    <w:rsid w:val="00685388"/>
    <w:rsid w:val="0068613F"/>
    <w:rsid w:val="00686161"/>
    <w:rsid w:val="0068659A"/>
    <w:rsid w:val="006866D3"/>
    <w:rsid w:val="006867E8"/>
    <w:rsid w:val="00686E96"/>
    <w:rsid w:val="00687165"/>
    <w:rsid w:val="00687629"/>
    <w:rsid w:val="0068764A"/>
    <w:rsid w:val="00687D71"/>
    <w:rsid w:val="0069091F"/>
    <w:rsid w:val="00690958"/>
    <w:rsid w:val="00690C11"/>
    <w:rsid w:val="00690D6C"/>
    <w:rsid w:val="00690DAA"/>
    <w:rsid w:val="0069184A"/>
    <w:rsid w:val="00691FDB"/>
    <w:rsid w:val="00692019"/>
    <w:rsid w:val="00692B74"/>
    <w:rsid w:val="006937D6"/>
    <w:rsid w:val="00693ABB"/>
    <w:rsid w:val="00693E7E"/>
    <w:rsid w:val="0069448C"/>
    <w:rsid w:val="00694BF4"/>
    <w:rsid w:val="0069543E"/>
    <w:rsid w:val="00695565"/>
    <w:rsid w:val="00695796"/>
    <w:rsid w:val="0069640E"/>
    <w:rsid w:val="006966B4"/>
    <w:rsid w:val="006972FF"/>
    <w:rsid w:val="00697561"/>
    <w:rsid w:val="006977CE"/>
    <w:rsid w:val="00697915"/>
    <w:rsid w:val="00697A58"/>
    <w:rsid w:val="00697D96"/>
    <w:rsid w:val="006A099A"/>
    <w:rsid w:val="006A0FEB"/>
    <w:rsid w:val="006A1B03"/>
    <w:rsid w:val="006A1F59"/>
    <w:rsid w:val="006A22BB"/>
    <w:rsid w:val="006A2726"/>
    <w:rsid w:val="006A284F"/>
    <w:rsid w:val="006A2E71"/>
    <w:rsid w:val="006A3913"/>
    <w:rsid w:val="006A40B3"/>
    <w:rsid w:val="006A441C"/>
    <w:rsid w:val="006A4772"/>
    <w:rsid w:val="006A4954"/>
    <w:rsid w:val="006A521B"/>
    <w:rsid w:val="006A61CB"/>
    <w:rsid w:val="006A63F2"/>
    <w:rsid w:val="006A71B7"/>
    <w:rsid w:val="006A731C"/>
    <w:rsid w:val="006A795C"/>
    <w:rsid w:val="006A7ACD"/>
    <w:rsid w:val="006A7DBA"/>
    <w:rsid w:val="006B04F1"/>
    <w:rsid w:val="006B0589"/>
    <w:rsid w:val="006B0E3C"/>
    <w:rsid w:val="006B0E53"/>
    <w:rsid w:val="006B146D"/>
    <w:rsid w:val="006B22C4"/>
    <w:rsid w:val="006B2350"/>
    <w:rsid w:val="006B2520"/>
    <w:rsid w:val="006B280C"/>
    <w:rsid w:val="006B2EB8"/>
    <w:rsid w:val="006B3049"/>
    <w:rsid w:val="006B3268"/>
    <w:rsid w:val="006B3788"/>
    <w:rsid w:val="006B3D1D"/>
    <w:rsid w:val="006B3FAC"/>
    <w:rsid w:val="006B4371"/>
    <w:rsid w:val="006B478B"/>
    <w:rsid w:val="006B47A9"/>
    <w:rsid w:val="006B4920"/>
    <w:rsid w:val="006B4C50"/>
    <w:rsid w:val="006B4EED"/>
    <w:rsid w:val="006B50EF"/>
    <w:rsid w:val="006B553C"/>
    <w:rsid w:val="006B5D2E"/>
    <w:rsid w:val="006B610E"/>
    <w:rsid w:val="006B67B7"/>
    <w:rsid w:val="006B6AD6"/>
    <w:rsid w:val="006B72F7"/>
    <w:rsid w:val="006B75AE"/>
    <w:rsid w:val="006B782C"/>
    <w:rsid w:val="006B78B1"/>
    <w:rsid w:val="006B7A49"/>
    <w:rsid w:val="006B7F4A"/>
    <w:rsid w:val="006C00B0"/>
    <w:rsid w:val="006C028D"/>
    <w:rsid w:val="006C0767"/>
    <w:rsid w:val="006C0D51"/>
    <w:rsid w:val="006C1126"/>
    <w:rsid w:val="006C1288"/>
    <w:rsid w:val="006C227B"/>
    <w:rsid w:val="006C2406"/>
    <w:rsid w:val="006C2B7C"/>
    <w:rsid w:val="006C2D86"/>
    <w:rsid w:val="006C32D3"/>
    <w:rsid w:val="006C32F6"/>
    <w:rsid w:val="006C33B5"/>
    <w:rsid w:val="006C3B5A"/>
    <w:rsid w:val="006C4177"/>
    <w:rsid w:val="006C54FE"/>
    <w:rsid w:val="006C6A02"/>
    <w:rsid w:val="006C7377"/>
    <w:rsid w:val="006C7544"/>
    <w:rsid w:val="006C7B39"/>
    <w:rsid w:val="006D01D9"/>
    <w:rsid w:val="006D101D"/>
    <w:rsid w:val="006D1094"/>
    <w:rsid w:val="006D25CC"/>
    <w:rsid w:val="006D2600"/>
    <w:rsid w:val="006D2B7C"/>
    <w:rsid w:val="006D3177"/>
    <w:rsid w:val="006D3B60"/>
    <w:rsid w:val="006D3B67"/>
    <w:rsid w:val="006D43AF"/>
    <w:rsid w:val="006D4409"/>
    <w:rsid w:val="006D48F0"/>
    <w:rsid w:val="006D5EB1"/>
    <w:rsid w:val="006D6328"/>
    <w:rsid w:val="006D66ED"/>
    <w:rsid w:val="006D68A3"/>
    <w:rsid w:val="006D6DA8"/>
    <w:rsid w:val="006D7AB3"/>
    <w:rsid w:val="006E09DD"/>
    <w:rsid w:val="006E0AD3"/>
    <w:rsid w:val="006E0D42"/>
    <w:rsid w:val="006E13F1"/>
    <w:rsid w:val="006E13F7"/>
    <w:rsid w:val="006E22A9"/>
    <w:rsid w:val="006E2CBC"/>
    <w:rsid w:val="006E2D1A"/>
    <w:rsid w:val="006E2FE0"/>
    <w:rsid w:val="006E3132"/>
    <w:rsid w:val="006E3173"/>
    <w:rsid w:val="006E34BA"/>
    <w:rsid w:val="006E3AFB"/>
    <w:rsid w:val="006E3CD9"/>
    <w:rsid w:val="006E3F6D"/>
    <w:rsid w:val="006E4A7F"/>
    <w:rsid w:val="006E65D1"/>
    <w:rsid w:val="006E6924"/>
    <w:rsid w:val="006E7041"/>
    <w:rsid w:val="006E7154"/>
    <w:rsid w:val="006E73E3"/>
    <w:rsid w:val="006E78EF"/>
    <w:rsid w:val="006E7FB6"/>
    <w:rsid w:val="006F06CB"/>
    <w:rsid w:val="006F0789"/>
    <w:rsid w:val="006F0A1A"/>
    <w:rsid w:val="006F194D"/>
    <w:rsid w:val="006F2B4A"/>
    <w:rsid w:val="006F33E4"/>
    <w:rsid w:val="006F3A1C"/>
    <w:rsid w:val="006F41B3"/>
    <w:rsid w:val="006F43FC"/>
    <w:rsid w:val="006F4409"/>
    <w:rsid w:val="006F47FD"/>
    <w:rsid w:val="006F49CD"/>
    <w:rsid w:val="006F4CEC"/>
    <w:rsid w:val="006F4F9A"/>
    <w:rsid w:val="006F52BD"/>
    <w:rsid w:val="006F5900"/>
    <w:rsid w:val="006F5A74"/>
    <w:rsid w:val="006F5B23"/>
    <w:rsid w:val="006F6047"/>
    <w:rsid w:val="006F6537"/>
    <w:rsid w:val="006F6538"/>
    <w:rsid w:val="006F6A50"/>
    <w:rsid w:val="006F7DF5"/>
    <w:rsid w:val="0070001B"/>
    <w:rsid w:val="007003FD"/>
    <w:rsid w:val="00700B78"/>
    <w:rsid w:val="00700FDD"/>
    <w:rsid w:val="00701042"/>
    <w:rsid w:val="007011B5"/>
    <w:rsid w:val="007021C7"/>
    <w:rsid w:val="007023E9"/>
    <w:rsid w:val="00702882"/>
    <w:rsid w:val="00702891"/>
    <w:rsid w:val="00703616"/>
    <w:rsid w:val="00703BCD"/>
    <w:rsid w:val="00703C30"/>
    <w:rsid w:val="00704519"/>
    <w:rsid w:val="00704B63"/>
    <w:rsid w:val="00704FFB"/>
    <w:rsid w:val="007058DD"/>
    <w:rsid w:val="00706727"/>
    <w:rsid w:val="00706913"/>
    <w:rsid w:val="00707358"/>
    <w:rsid w:val="007077A4"/>
    <w:rsid w:val="007078D4"/>
    <w:rsid w:val="0071043D"/>
    <w:rsid w:val="0071051F"/>
    <w:rsid w:val="007108CF"/>
    <w:rsid w:val="00710ADE"/>
    <w:rsid w:val="0071102A"/>
    <w:rsid w:val="007110E6"/>
    <w:rsid w:val="00711C57"/>
    <w:rsid w:val="00711D8E"/>
    <w:rsid w:val="00711F39"/>
    <w:rsid w:val="007123E4"/>
    <w:rsid w:val="00712F9A"/>
    <w:rsid w:val="007131E3"/>
    <w:rsid w:val="007132C7"/>
    <w:rsid w:val="0071420C"/>
    <w:rsid w:val="007142B4"/>
    <w:rsid w:val="00714448"/>
    <w:rsid w:val="00714505"/>
    <w:rsid w:val="00714C72"/>
    <w:rsid w:val="00715C75"/>
    <w:rsid w:val="0071604F"/>
    <w:rsid w:val="007163ED"/>
    <w:rsid w:val="00716613"/>
    <w:rsid w:val="00716622"/>
    <w:rsid w:val="00716DD5"/>
    <w:rsid w:val="00716ED9"/>
    <w:rsid w:val="007172DE"/>
    <w:rsid w:val="007175CF"/>
    <w:rsid w:val="007176AA"/>
    <w:rsid w:val="00717985"/>
    <w:rsid w:val="00717E80"/>
    <w:rsid w:val="007200B6"/>
    <w:rsid w:val="00720F66"/>
    <w:rsid w:val="007211E8"/>
    <w:rsid w:val="00721FAF"/>
    <w:rsid w:val="00722283"/>
    <w:rsid w:val="00722CED"/>
    <w:rsid w:val="00724B05"/>
    <w:rsid w:val="00724C21"/>
    <w:rsid w:val="00725278"/>
    <w:rsid w:val="00725568"/>
    <w:rsid w:val="00725571"/>
    <w:rsid w:val="00726EFF"/>
    <w:rsid w:val="0072721F"/>
    <w:rsid w:val="0072726C"/>
    <w:rsid w:val="007273AA"/>
    <w:rsid w:val="00727513"/>
    <w:rsid w:val="007276C3"/>
    <w:rsid w:val="00727C43"/>
    <w:rsid w:val="00727CAB"/>
    <w:rsid w:val="00730D8D"/>
    <w:rsid w:val="0073101B"/>
    <w:rsid w:val="00731081"/>
    <w:rsid w:val="00731713"/>
    <w:rsid w:val="007319F5"/>
    <w:rsid w:val="007321C1"/>
    <w:rsid w:val="00732BA9"/>
    <w:rsid w:val="00732D3F"/>
    <w:rsid w:val="00733367"/>
    <w:rsid w:val="0073449A"/>
    <w:rsid w:val="007351E8"/>
    <w:rsid w:val="00735572"/>
    <w:rsid w:val="007358B3"/>
    <w:rsid w:val="00735BF3"/>
    <w:rsid w:val="0073686C"/>
    <w:rsid w:val="00736A01"/>
    <w:rsid w:val="00737271"/>
    <w:rsid w:val="00737FA0"/>
    <w:rsid w:val="00740045"/>
    <w:rsid w:val="00740358"/>
    <w:rsid w:val="00740507"/>
    <w:rsid w:val="00740ABF"/>
    <w:rsid w:val="00740B6D"/>
    <w:rsid w:val="0074117F"/>
    <w:rsid w:val="00741E4A"/>
    <w:rsid w:val="0074227E"/>
    <w:rsid w:val="007437A7"/>
    <w:rsid w:val="00743F4C"/>
    <w:rsid w:val="00744164"/>
    <w:rsid w:val="00744951"/>
    <w:rsid w:val="007450E2"/>
    <w:rsid w:val="007454B3"/>
    <w:rsid w:val="00745537"/>
    <w:rsid w:val="00745891"/>
    <w:rsid w:val="00745AA4"/>
    <w:rsid w:val="00745AB2"/>
    <w:rsid w:val="00746109"/>
    <w:rsid w:val="00747BF5"/>
    <w:rsid w:val="00747E3B"/>
    <w:rsid w:val="007503D2"/>
    <w:rsid w:val="007519DC"/>
    <w:rsid w:val="00751A40"/>
    <w:rsid w:val="00751F3E"/>
    <w:rsid w:val="00751FCA"/>
    <w:rsid w:val="00751FEE"/>
    <w:rsid w:val="00753001"/>
    <w:rsid w:val="00753358"/>
    <w:rsid w:val="00753782"/>
    <w:rsid w:val="00753992"/>
    <w:rsid w:val="00753A0E"/>
    <w:rsid w:val="00754531"/>
    <w:rsid w:val="00754EB5"/>
    <w:rsid w:val="007551BB"/>
    <w:rsid w:val="00755687"/>
    <w:rsid w:val="007556A8"/>
    <w:rsid w:val="007556B3"/>
    <w:rsid w:val="00756B59"/>
    <w:rsid w:val="00756C65"/>
    <w:rsid w:val="00757D23"/>
    <w:rsid w:val="007603C1"/>
    <w:rsid w:val="0076103F"/>
    <w:rsid w:val="007612CE"/>
    <w:rsid w:val="007613AB"/>
    <w:rsid w:val="007617ED"/>
    <w:rsid w:val="00761AAF"/>
    <w:rsid w:val="00761CF1"/>
    <w:rsid w:val="00761DE1"/>
    <w:rsid w:val="007621B3"/>
    <w:rsid w:val="00762215"/>
    <w:rsid w:val="00762693"/>
    <w:rsid w:val="007638D7"/>
    <w:rsid w:val="00763ECF"/>
    <w:rsid w:val="00764432"/>
    <w:rsid w:val="007645CD"/>
    <w:rsid w:val="00764C38"/>
    <w:rsid w:val="00765203"/>
    <w:rsid w:val="0076573E"/>
    <w:rsid w:val="007659C1"/>
    <w:rsid w:val="00765D63"/>
    <w:rsid w:val="00765DA3"/>
    <w:rsid w:val="00765E78"/>
    <w:rsid w:val="00766102"/>
    <w:rsid w:val="00766C07"/>
    <w:rsid w:val="00766EE5"/>
    <w:rsid w:val="007675C9"/>
    <w:rsid w:val="00770144"/>
    <w:rsid w:val="00770C90"/>
    <w:rsid w:val="00770DFE"/>
    <w:rsid w:val="0077102A"/>
    <w:rsid w:val="007710A8"/>
    <w:rsid w:val="007711E2"/>
    <w:rsid w:val="00771541"/>
    <w:rsid w:val="00771988"/>
    <w:rsid w:val="00771B49"/>
    <w:rsid w:val="00772945"/>
    <w:rsid w:val="00772C8A"/>
    <w:rsid w:val="00772DCC"/>
    <w:rsid w:val="00772E14"/>
    <w:rsid w:val="00773767"/>
    <w:rsid w:val="00773CA0"/>
    <w:rsid w:val="007751C5"/>
    <w:rsid w:val="00775CCA"/>
    <w:rsid w:val="0077623D"/>
    <w:rsid w:val="0077794A"/>
    <w:rsid w:val="00777AFB"/>
    <w:rsid w:val="00777B4E"/>
    <w:rsid w:val="00777E6A"/>
    <w:rsid w:val="00777ED7"/>
    <w:rsid w:val="00780D76"/>
    <w:rsid w:val="007813C7"/>
    <w:rsid w:val="00782C72"/>
    <w:rsid w:val="00783275"/>
    <w:rsid w:val="007838BC"/>
    <w:rsid w:val="00784503"/>
    <w:rsid w:val="007849BA"/>
    <w:rsid w:val="007850B1"/>
    <w:rsid w:val="007865B9"/>
    <w:rsid w:val="00786E18"/>
    <w:rsid w:val="00787856"/>
    <w:rsid w:val="007902C5"/>
    <w:rsid w:val="007902F1"/>
    <w:rsid w:val="0079084D"/>
    <w:rsid w:val="0079087E"/>
    <w:rsid w:val="007908C7"/>
    <w:rsid w:val="007911EF"/>
    <w:rsid w:val="0079130E"/>
    <w:rsid w:val="00791791"/>
    <w:rsid w:val="00791CEF"/>
    <w:rsid w:val="00791D5D"/>
    <w:rsid w:val="0079254F"/>
    <w:rsid w:val="007928C9"/>
    <w:rsid w:val="00792900"/>
    <w:rsid w:val="00792C83"/>
    <w:rsid w:val="00792D28"/>
    <w:rsid w:val="00793123"/>
    <w:rsid w:val="00793311"/>
    <w:rsid w:val="00793669"/>
    <w:rsid w:val="00793681"/>
    <w:rsid w:val="00793C0F"/>
    <w:rsid w:val="0079441C"/>
    <w:rsid w:val="0079480F"/>
    <w:rsid w:val="00794A83"/>
    <w:rsid w:val="00794DBB"/>
    <w:rsid w:val="00795029"/>
    <w:rsid w:val="0079563F"/>
    <w:rsid w:val="0079576B"/>
    <w:rsid w:val="00795A28"/>
    <w:rsid w:val="007968D8"/>
    <w:rsid w:val="0079694F"/>
    <w:rsid w:val="00796A9C"/>
    <w:rsid w:val="00797F02"/>
    <w:rsid w:val="007A0284"/>
    <w:rsid w:val="007A077C"/>
    <w:rsid w:val="007A0D16"/>
    <w:rsid w:val="007A0F49"/>
    <w:rsid w:val="007A1606"/>
    <w:rsid w:val="007A1CE5"/>
    <w:rsid w:val="007A2072"/>
    <w:rsid w:val="007A2625"/>
    <w:rsid w:val="007A2646"/>
    <w:rsid w:val="007A32B7"/>
    <w:rsid w:val="007A3BAB"/>
    <w:rsid w:val="007A3C3E"/>
    <w:rsid w:val="007A3D63"/>
    <w:rsid w:val="007A464A"/>
    <w:rsid w:val="007A4667"/>
    <w:rsid w:val="007A4D19"/>
    <w:rsid w:val="007A4D88"/>
    <w:rsid w:val="007A4D95"/>
    <w:rsid w:val="007A4FC0"/>
    <w:rsid w:val="007A536F"/>
    <w:rsid w:val="007A558D"/>
    <w:rsid w:val="007A56C8"/>
    <w:rsid w:val="007A5AE6"/>
    <w:rsid w:val="007A5CCF"/>
    <w:rsid w:val="007A625C"/>
    <w:rsid w:val="007A63D6"/>
    <w:rsid w:val="007A66C4"/>
    <w:rsid w:val="007A6AC8"/>
    <w:rsid w:val="007A7120"/>
    <w:rsid w:val="007A745D"/>
    <w:rsid w:val="007A7C5C"/>
    <w:rsid w:val="007B0205"/>
    <w:rsid w:val="007B0D1C"/>
    <w:rsid w:val="007B16A7"/>
    <w:rsid w:val="007B23C9"/>
    <w:rsid w:val="007B3417"/>
    <w:rsid w:val="007B3A10"/>
    <w:rsid w:val="007B3A85"/>
    <w:rsid w:val="007B4256"/>
    <w:rsid w:val="007B439F"/>
    <w:rsid w:val="007B4DD7"/>
    <w:rsid w:val="007B4FA5"/>
    <w:rsid w:val="007B56B4"/>
    <w:rsid w:val="007B56C7"/>
    <w:rsid w:val="007B5713"/>
    <w:rsid w:val="007B5D95"/>
    <w:rsid w:val="007B5EBD"/>
    <w:rsid w:val="007B64BE"/>
    <w:rsid w:val="007B69D8"/>
    <w:rsid w:val="007B7312"/>
    <w:rsid w:val="007B75F8"/>
    <w:rsid w:val="007B7717"/>
    <w:rsid w:val="007B782B"/>
    <w:rsid w:val="007B7C7D"/>
    <w:rsid w:val="007C0697"/>
    <w:rsid w:val="007C17AD"/>
    <w:rsid w:val="007C1FA7"/>
    <w:rsid w:val="007C21F5"/>
    <w:rsid w:val="007C2BBE"/>
    <w:rsid w:val="007C2C44"/>
    <w:rsid w:val="007C32B0"/>
    <w:rsid w:val="007C3855"/>
    <w:rsid w:val="007C39BA"/>
    <w:rsid w:val="007C415A"/>
    <w:rsid w:val="007C42C1"/>
    <w:rsid w:val="007C5FA3"/>
    <w:rsid w:val="007C601B"/>
    <w:rsid w:val="007C7792"/>
    <w:rsid w:val="007C7C39"/>
    <w:rsid w:val="007D02AC"/>
    <w:rsid w:val="007D0A10"/>
    <w:rsid w:val="007D0CEB"/>
    <w:rsid w:val="007D0FA1"/>
    <w:rsid w:val="007D14E8"/>
    <w:rsid w:val="007D194B"/>
    <w:rsid w:val="007D1CDE"/>
    <w:rsid w:val="007D3129"/>
    <w:rsid w:val="007D32E0"/>
    <w:rsid w:val="007D359F"/>
    <w:rsid w:val="007D35BF"/>
    <w:rsid w:val="007D40ED"/>
    <w:rsid w:val="007D43E8"/>
    <w:rsid w:val="007D43E9"/>
    <w:rsid w:val="007D48AB"/>
    <w:rsid w:val="007D5B3C"/>
    <w:rsid w:val="007D5DF9"/>
    <w:rsid w:val="007D6E90"/>
    <w:rsid w:val="007D720E"/>
    <w:rsid w:val="007D7277"/>
    <w:rsid w:val="007D756F"/>
    <w:rsid w:val="007D77B6"/>
    <w:rsid w:val="007D7D59"/>
    <w:rsid w:val="007E00E8"/>
    <w:rsid w:val="007E0560"/>
    <w:rsid w:val="007E0EEB"/>
    <w:rsid w:val="007E0FF7"/>
    <w:rsid w:val="007E170D"/>
    <w:rsid w:val="007E1EB9"/>
    <w:rsid w:val="007E2155"/>
    <w:rsid w:val="007E26BC"/>
    <w:rsid w:val="007E2884"/>
    <w:rsid w:val="007E2CCE"/>
    <w:rsid w:val="007E3E10"/>
    <w:rsid w:val="007E3F63"/>
    <w:rsid w:val="007E41A0"/>
    <w:rsid w:val="007E4224"/>
    <w:rsid w:val="007E472B"/>
    <w:rsid w:val="007E4A5B"/>
    <w:rsid w:val="007E4D83"/>
    <w:rsid w:val="007E4ECE"/>
    <w:rsid w:val="007E5216"/>
    <w:rsid w:val="007E5A53"/>
    <w:rsid w:val="007E5AD0"/>
    <w:rsid w:val="007E5C37"/>
    <w:rsid w:val="007E5FD1"/>
    <w:rsid w:val="007E63A6"/>
    <w:rsid w:val="007E63F8"/>
    <w:rsid w:val="007E64EB"/>
    <w:rsid w:val="007E6B60"/>
    <w:rsid w:val="007E709A"/>
    <w:rsid w:val="007E7197"/>
    <w:rsid w:val="007E77DF"/>
    <w:rsid w:val="007E791C"/>
    <w:rsid w:val="007E7A28"/>
    <w:rsid w:val="007F02A3"/>
    <w:rsid w:val="007F058F"/>
    <w:rsid w:val="007F09DD"/>
    <w:rsid w:val="007F0B44"/>
    <w:rsid w:val="007F0C68"/>
    <w:rsid w:val="007F12AE"/>
    <w:rsid w:val="007F131D"/>
    <w:rsid w:val="007F178C"/>
    <w:rsid w:val="007F1F6F"/>
    <w:rsid w:val="007F24BD"/>
    <w:rsid w:val="007F26DB"/>
    <w:rsid w:val="007F2719"/>
    <w:rsid w:val="007F3FA0"/>
    <w:rsid w:val="007F4139"/>
    <w:rsid w:val="007F43E6"/>
    <w:rsid w:val="007F43EC"/>
    <w:rsid w:val="007F45FF"/>
    <w:rsid w:val="007F48CA"/>
    <w:rsid w:val="007F4CC5"/>
    <w:rsid w:val="007F4E04"/>
    <w:rsid w:val="007F4FCC"/>
    <w:rsid w:val="007F50AA"/>
    <w:rsid w:val="007F538C"/>
    <w:rsid w:val="007F540B"/>
    <w:rsid w:val="007F543C"/>
    <w:rsid w:val="007F54A0"/>
    <w:rsid w:val="007F56B7"/>
    <w:rsid w:val="007F5F02"/>
    <w:rsid w:val="007F62B0"/>
    <w:rsid w:val="007F6344"/>
    <w:rsid w:val="007F736D"/>
    <w:rsid w:val="007F7604"/>
    <w:rsid w:val="007F7BDF"/>
    <w:rsid w:val="007F7FF0"/>
    <w:rsid w:val="00800738"/>
    <w:rsid w:val="0080084B"/>
    <w:rsid w:val="00801794"/>
    <w:rsid w:val="00801983"/>
    <w:rsid w:val="0080220E"/>
    <w:rsid w:val="00802B04"/>
    <w:rsid w:val="00802DF3"/>
    <w:rsid w:val="00802EB2"/>
    <w:rsid w:val="008035AC"/>
    <w:rsid w:val="00803E01"/>
    <w:rsid w:val="00803F00"/>
    <w:rsid w:val="00804A26"/>
    <w:rsid w:val="00804C78"/>
    <w:rsid w:val="00804F1C"/>
    <w:rsid w:val="008051BD"/>
    <w:rsid w:val="00805479"/>
    <w:rsid w:val="00805876"/>
    <w:rsid w:val="0080596A"/>
    <w:rsid w:val="0080599D"/>
    <w:rsid w:val="008064AF"/>
    <w:rsid w:val="00806DBD"/>
    <w:rsid w:val="00807466"/>
    <w:rsid w:val="008077A0"/>
    <w:rsid w:val="00807858"/>
    <w:rsid w:val="00807C5A"/>
    <w:rsid w:val="00807C63"/>
    <w:rsid w:val="00810492"/>
    <w:rsid w:val="008106DD"/>
    <w:rsid w:val="0081093C"/>
    <w:rsid w:val="00811891"/>
    <w:rsid w:val="00811CCE"/>
    <w:rsid w:val="00812422"/>
    <w:rsid w:val="00812695"/>
    <w:rsid w:val="00812C9F"/>
    <w:rsid w:val="00812F02"/>
    <w:rsid w:val="008130C7"/>
    <w:rsid w:val="00813174"/>
    <w:rsid w:val="0081375C"/>
    <w:rsid w:val="008147B6"/>
    <w:rsid w:val="00814ADC"/>
    <w:rsid w:val="00814D9E"/>
    <w:rsid w:val="00814F0F"/>
    <w:rsid w:val="00814F51"/>
    <w:rsid w:val="008152CA"/>
    <w:rsid w:val="00815382"/>
    <w:rsid w:val="008153E4"/>
    <w:rsid w:val="008158FE"/>
    <w:rsid w:val="00815B7B"/>
    <w:rsid w:val="0081637D"/>
    <w:rsid w:val="00816672"/>
    <w:rsid w:val="0081685A"/>
    <w:rsid w:val="0081726E"/>
    <w:rsid w:val="0081748B"/>
    <w:rsid w:val="0081755A"/>
    <w:rsid w:val="008175BD"/>
    <w:rsid w:val="00817F83"/>
    <w:rsid w:val="00817FC1"/>
    <w:rsid w:val="008205AE"/>
    <w:rsid w:val="00820678"/>
    <w:rsid w:val="00820B6B"/>
    <w:rsid w:val="00820C17"/>
    <w:rsid w:val="0082148B"/>
    <w:rsid w:val="00821F5B"/>
    <w:rsid w:val="008222E1"/>
    <w:rsid w:val="008222F6"/>
    <w:rsid w:val="00822605"/>
    <w:rsid w:val="00822937"/>
    <w:rsid w:val="00822C85"/>
    <w:rsid w:val="0082319B"/>
    <w:rsid w:val="008232B4"/>
    <w:rsid w:val="008233CC"/>
    <w:rsid w:val="008234EE"/>
    <w:rsid w:val="00824853"/>
    <w:rsid w:val="0082506E"/>
    <w:rsid w:val="008256FF"/>
    <w:rsid w:val="00825706"/>
    <w:rsid w:val="00825AB8"/>
    <w:rsid w:val="00825CF8"/>
    <w:rsid w:val="0082619C"/>
    <w:rsid w:val="0082664D"/>
    <w:rsid w:val="00826BE7"/>
    <w:rsid w:val="00827336"/>
    <w:rsid w:val="00827353"/>
    <w:rsid w:val="008276BC"/>
    <w:rsid w:val="008305CC"/>
    <w:rsid w:val="00830F02"/>
    <w:rsid w:val="00831193"/>
    <w:rsid w:val="00831236"/>
    <w:rsid w:val="00831685"/>
    <w:rsid w:val="00831B01"/>
    <w:rsid w:val="00831F8F"/>
    <w:rsid w:val="008329C7"/>
    <w:rsid w:val="0083340A"/>
    <w:rsid w:val="008335F3"/>
    <w:rsid w:val="008336ED"/>
    <w:rsid w:val="008340C9"/>
    <w:rsid w:val="00834357"/>
    <w:rsid w:val="00834656"/>
    <w:rsid w:val="0083494F"/>
    <w:rsid w:val="00834C84"/>
    <w:rsid w:val="00834D87"/>
    <w:rsid w:val="00834F18"/>
    <w:rsid w:val="00835C22"/>
    <w:rsid w:val="00835DB9"/>
    <w:rsid w:val="008362EB"/>
    <w:rsid w:val="0083631B"/>
    <w:rsid w:val="0083647A"/>
    <w:rsid w:val="00836707"/>
    <w:rsid w:val="00836DFE"/>
    <w:rsid w:val="008378DA"/>
    <w:rsid w:val="00837C13"/>
    <w:rsid w:val="00837D23"/>
    <w:rsid w:val="0084083B"/>
    <w:rsid w:val="00840CF0"/>
    <w:rsid w:val="00841592"/>
    <w:rsid w:val="00841C7C"/>
    <w:rsid w:val="00842016"/>
    <w:rsid w:val="00842170"/>
    <w:rsid w:val="00842218"/>
    <w:rsid w:val="008428B2"/>
    <w:rsid w:val="008436E1"/>
    <w:rsid w:val="00843B25"/>
    <w:rsid w:val="00843BEC"/>
    <w:rsid w:val="00844187"/>
    <w:rsid w:val="008441F9"/>
    <w:rsid w:val="00844ABE"/>
    <w:rsid w:val="008451D8"/>
    <w:rsid w:val="008452B6"/>
    <w:rsid w:val="0084552A"/>
    <w:rsid w:val="00845933"/>
    <w:rsid w:val="00845DF1"/>
    <w:rsid w:val="0084696B"/>
    <w:rsid w:val="00846C26"/>
    <w:rsid w:val="00846D45"/>
    <w:rsid w:val="008471E1"/>
    <w:rsid w:val="00847947"/>
    <w:rsid w:val="008479C3"/>
    <w:rsid w:val="008503EB"/>
    <w:rsid w:val="00850A21"/>
    <w:rsid w:val="00850F07"/>
    <w:rsid w:val="0085179B"/>
    <w:rsid w:val="00851D2A"/>
    <w:rsid w:val="008525FC"/>
    <w:rsid w:val="00852647"/>
    <w:rsid w:val="0085297F"/>
    <w:rsid w:val="00852EF8"/>
    <w:rsid w:val="00852F24"/>
    <w:rsid w:val="00853222"/>
    <w:rsid w:val="008535B4"/>
    <w:rsid w:val="008537FA"/>
    <w:rsid w:val="00853BC1"/>
    <w:rsid w:val="00854B45"/>
    <w:rsid w:val="00854DFA"/>
    <w:rsid w:val="008551D1"/>
    <w:rsid w:val="00855336"/>
    <w:rsid w:val="0085539E"/>
    <w:rsid w:val="00855CEA"/>
    <w:rsid w:val="00855DD6"/>
    <w:rsid w:val="00855EF6"/>
    <w:rsid w:val="008562C8"/>
    <w:rsid w:val="008563C8"/>
    <w:rsid w:val="008568B9"/>
    <w:rsid w:val="0085719C"/>
    <w:rsid w:val="00857573"/>
    <w:rsid w:val="00857E20"/>
    <w:rsid w:val="00857F75"/>
    <w:rsid w:val="008600EC"/>
    <w:rsid w:val="00860980"/>
    <w:rsid w:val="008610E8"/>
    <w:rsid w:val="00861AC2"/>
    <w:rsid w:val="00861B56"/>
    <w:rsid w:val="00862299"/>
    <w:rsid w:val="0086291F"/>
    <w:rsid w:val="0086355D"/>
    <w:rsid w:val="008645B9"/>
    <w:rsid w:val="00864A2B"/>
    <w:rsid w:val="00866267"/>
    <w:rsid w:val="00867392"/>
    <w:rsid w:val="00867C96"/>
    <w:rsid w:val="008704B1"/>
    <w:rsid w:val="00870C9A"/>
    <w:rsid w:val="00871037"/>
    <w:rsid w:val="0087117E"/>
    <w:rsid w:val="008717A5"/>
    <w:rsid w:val="00871BF4"/>
    <w:rsid w:val="008721E6"/>
    <w:rsid w:val="00872594"/>
    <w:rsid w:val="008730AD"/>
    <w:rsid w:val="00873CAA"/>
    <w:rsid w:val="00873FE4"/>
    <w:rsid w:val="008746DD"/>
    <w:rsid w:val="00874A29"/>
    <w:rsid w:val="00875412"/>
    <w:rsid w:val="0087679B"/>
    <w:rsid w:val="008770BA"/>
    <w:rsid w:val="0087721E"/>
    <w:rsid w:val="0088092A"/>
    <w:rsid w:val="00880DE8"/>
    <w:rsid w:val="0088194F"/>
    <w:rsid w:val="00881A6D"/>
    <w:rsid w:val="00881CE7"/>
    <w:rsid w:val="008825C8"/>
    <w:rsid w:val="00882F30"/>
    <w:rsid w:val="00883A50"/>
    <w:rsid w:val="00883C30"/>
    <w:rsid w:val="00883C48"/>
    <w:rsid w:val="00883E72"/>
    <w:rsid w:val="0088558E"/>
    <w:rsid w:val="00885865"/>
    <w:rsid w:val="008859EE"/>
    <w:rsid w:val="00885E23"/>
    <w:rsid w:val="008864CD"/>
    <w:rsid w:val="00886611"/>
    <w:rsid w:val="00886931"/>
    <w:rsid w:val="00887607"/>
    <w:rsid w:val="00887831"/>
    <w:rsid w:val="00887995"/>
    <w:rsid w:val="00890737"/>
    <w:rsid w:val="00890C58"/>
    <w:rsid w:val="00890EF2"/>
    <w:rsid w:val="00891602"/>
    <w:rsid w:val="00891F66"/>
    <w:rsid w:val="00892090"/>
    <w:rsid w:val="0089217E"/>
    <w:rsid w:val="0089229E"/>
    <w:rsid w:val="008924CB"/>
    <w:rsid w:val="008933E6"/>
    <w:rsid w:val="0089348C"/>
    <w:rsid w:val="008936B8"/>
    <w:rsid w:val="00893DA8"/>
    <w:rsid w:val="00894674"/>
    <w:rsid w:val="00894EF6"/>
    <w:rsid w:val="00894F84"/>
    <w:rsid w:val="00895B74"/>
    <w:rsid w:val="008960E7"/>
    <w:rsid w:val="00896301"/>
    <w:rsid w:val="00896A4F"/>
    <w:rsid w:val="008973E8"/>
    <w:rsid w:val="008A061D"/>
    <w:rsid w:val="008A08AF"/>
    <w:rsid w:val="008A0E78"/>
    <w:rsid w:val="008A120C"/>
    <w:rsid w:val="008A1296"/>
    <w:rsid w:val="008A13DD"/>
    <w:rsid w:val="008A17E8"/>
    <w:rsid w:val="008A1AFB"/>
    <w:rsid w:val="008A3C30"/>
    <w:rsid w:val="008A3CE4"/>
    <w:rsid w:val="008A3EA2"/>
    <w:rsid w:val="008A4025"/>
    <w:rsid w:val="008A4127"/>
    <w:rsid w:val="008A446C"/>
    <w:rsid w:val="008A4781"/>
    <w:rsid w:val="008A4938"/>
    <w:rsid w:val="008A5CC6"/>
    <w:rsid w:val="008A5F1D"/>
    <w:rsid w:val="008A622E"/>
    <w:rsid w:val="008A6433"/>
    <w:rsid w:val="008A646C"/>
    <w:rsid w:val="008A66F8"/>
    <w:rsid w:val="008A74B3"/>
    <w:rsid w:val="008A7759"/>
    <w:rsid w:val="008A7845"/>
    <w:rsid w:val="008A788B"/>
    <w:rsid w:val="008B01A0"/>
    <w:rsid w:val="008B1608"/>
    <w:rsid w:val="008B2913"/>
    <w:rsid w:val="008B2EDD"/>
    <w:rsid w:val="008B31D7"/>
    <w:rsid w:val="008B3407"/>
    <w:rsid w:val="008B382E"/>
    <w:rsid w:val="008B436A"/>
    <w:rsid w:val="008B4F13"/>
    <w:rsid w:val="008B5451"/>
    <w:rsid w:val="008B563D"/>
    <w:rsid w:val="008B576D"/>
    <w:rsid w:val="008B5D95"/>
    <w:rsid w:val="008B6652"/>
    <w:rsid w:val="008B6A26"/>
    <w:rsid w:val="008B6CC2"/>
    <w:rsid w:val="008B6EF6"/>
    <w:rsid w:val="008B7439"/>
    <w:rsid w:val="008B7924"/>
    <w:rsid w:val="008B7BE3"/>
    <w:rsid w:val="008B7C32"/>
    <w:rsid w:val="008B7C8E"/>
    <w:rsid w:val="008B7E43"/>
    <w:rsid w:val="008C0210"/>
    <w:rsid w:val="008C0565"/>
    <w:rsid w:val="008C07D0"/>
    <w:rsid w:val="008C07E1"/>
    <w:rsid w:val="008C0928"/>
    <w:rsid w:val="008C0C19"/>
    <w:rsid w:val="008C0DBF"/>
    <w:rsid w:val="008C0E72"/>
    <w:rsid w:val="008C0F21"/>
    <w:rsid w:val="008C12BE"/>
    <w:rsid w:val="008C1ED1"/>
    <w:rsid w:val="008C243C"/>
    <w:rsid w:val="008C2C25"/>
    <w:rsid w:val="008C2C43"/>
    <w:rsid w:val="008C2EA1"/>
    <w:rsid w:val="008C3386"/>
    <w:rsid w:val="008C33B3"/>
    <w:rsid w:val="008C3467"/>
    <w:rsid w:val="008C3636"/>
    <w:rsid w:val="008C4055"/>
    <w:rsid w:val="008C4AE9"/>
    <w:rsid w:val="008C519A"/>
    <w:rsid w:val="008C526F"/>
    <w:rsid w:val="008C5EB0"/>
    <w:rsid w:val="008C6232"/>
    <w:rsid w:val="008C6F41"/>
    <w:rsid w:val="008C6FE0"/>
    <w:rsid w:val="008C7023"/>
    <w:rsid w:val="008C747F"/>
    <w:rsid w:val="008C7515"/>
    <w:rsid w:val="008C7CE6"/>
    <w:rsid w:val="008C7E06"/>
    <w:rsid w:val="008C7EA3"/>
    <w:rsid w:val="008D1FBD"/>
    <w:rsid w:val="008D220B"/>
    <w:rsid w:val="008D285E"/>
    <w:rsid w:val="008D2CC6"/>
    <w:rsid w:val="008D2D46"/>
    <w:rsid w:val="008D2DCB"/>
    <w:rsid w:val="008D3707"/>
    <w:rsid w:val="008D3FAF"/>
    <w:rsid w:val="008D40FA"/>
    <w:rsid w:val="008D4548"/>
    <w:rsid w:val="008D45C5"/>
    <w:rsid w:val="008D48D7"/>
    <w:rsid w:val="008D5619"/>
    <w:rsid w:val="008D5919"/>
    <w:rsid w:val="008D5F57"/>
    <w:rsid w:val="008D62D9"/>
    <w:rsid w:val="008D63E5"/>
    <w:rsid w:val="008D6585"/>
    <w:rsid w:val="008E03CD"/>
    <w:rsid w:val="008E0737"/>
    <w:rsid w:val="008E0E3A"/>
    <w:rsid w:val="008E1102"/>
    <w:rsid w:val="008E17EE"/>
    <w:rsid w:val="008E23B9"/>
    <w:rsid w:val="008E261E"/>
    <w:rsid w:val="008E271D"/>
    <w:rsid w:val="008E2B0C"/>
    <w:rsid w:val="008E2EB7"/>
    <w:rsid w:val="008E33B5"/>
    <w:rsid w:val="008E369C"/>
    <w:rsid w:val="008E3809"/>
    <w:rsid w:val="008E3CB3"/>
    <w:rsid w:val="008E481B"/>
    <w:rsid w:val="008E49A0"/>
    <w:rsid w:val="008E5439"/>
    <w:rsid w:val="008E5A00"/>
    <w:rsid w:val="008E5C04"/>
    <w:rsid w:val="008E5DA8"/>
    <w:rsid w:val="008E6056"/>
    <w:rsid w:val="008E6157"/>
    <w:rsid w:val="008E6413"/>
    <w:rsid w:val="008E7058"/>
    <w:rsid w:val="008E712F"/>
    <w:rsid w:val="008E74E7"/>
    <w:rsid w:val="008E7E8A"/>
    <w:rsid w:val="008F03D1"/>
    <w:rsid w:val="008F06E8"/>
    <w:rsid w:val="008F0FDA"/>
    <w:rsid w:val="008F17D0"/>
    <w:rsid w:val="008F1926"/>
    <w:rsid w:val="008F1A1D"/>
    <w:rsid w:val="008F226B"/>
    <w:rsid w:val="008F2C05"/>
    <w:rsid w:val="008F2C5D"/>
    <w:rsid w:val="008F2DA9"/>
    <w:rsid w:val="008F36CF"/>
    <w:rsid w:val="008F36FB"/>
    <w:rsid w:val="008F42EC"/>
    <w:rsid w:val="008F4687"/>
    <w:rsid w:val="008F5172"/>
    <w:rsid w:val="008F52E3"/>
    <w:rsid w:val="008F57AD"/>
    <w:rsid w:val="008F59C8"/>
    <w:rsid w:val="008F5A1E"/>
    <w:rsid w:val="008F5C32"/>
    <w:rsid w:val="008F62F4"/>
    <w:rsid w:val="008F77F5"/>
    <w:rsid w:val="008F7811"/>
    <w:rsid w:val="008F7AB2"/>
    <w:rsid w:val="009001FC"/>
    <w:rsid w:val="00900A1A"/>
    <w:rsid w:val="00900B8A"/>
    <w:rsid w:val="009010A8"/>
    <w:rsid w:val="0090112B"/>
    <w:rsid w:val="009014B4"/>
    <w:rsid w:val="009014ED"/>
    <w:rsid w:val="00901883"/>
    <w:rsid w:val="009018BC"/>
    <w:rsid w:val="00901A5C"/>
    <w:rsid w:val="00901D62"/>
    <w:rsid w:val="00902582"/>
    <w:rsid w:val="009025D4"/>
    <w:rsid w:val="009028FD"/>
    <w:rsid w:val="00902A60"/>
    <w:rsid w:val="00902D5C"/>
    <w:rsid w:val="009033E3"/>
    <w:rsid w:val="009040A3"/>
    <w:rsid w:val="00904F1E"/>
    <w:rsid w:val="00905409"/>
    <w:rsid w:val="009054CA"/>
    <w:rsid w:val="00905F62"/>
    <w:rsid w:val="00906257"/>
    <w:rsid w:val="00906D97"/>
    <w:rsid w:val="00907623"/>
    <w:rsid w:val="009076F6"/>
    <w:rsid w:val="00907FA1"/>
    <w:rsid w:val="009106D7"/>
    <w:rsid w:val="00910F64"/>
    <w:rsid w:val="0091120D"/>
    <w:rsid w:val="0091130C"/>
    <w:rsid w:val="0091231B"/>
    <w:rsid w:val="00912B6C"/>
    <w:rsid w:val="0091313C"/>
    <w:rsid w:val="00913C78"/>
    <w:rsid w:val="00913DB6"/>
    <w:rsid w:val="009143B1"/>
    <w:rsid w:val="00914BEF"/>
    <w:rsid w:val="00914D47"/>
    <w:rsid w:val="00914D48"/>
    <w:rsid w:val="00915949"/>
    <w:rsid w:val="00915AB6"/>
    <w:rsid w:val="00915B5F"/>
    <w:rsid w:val="00915F60"/>
    <w:rsid w:val="0091620D"/>
    <w:rsid w:val="00916220"/>
    <w:rsid w:val="009162F8"/>
    <w:rsid w:val="009164C8"/>
    <w:rsid w:val="009164E9"/>
    <w:rsid w:val="00916B1F"/>
    <w:rsid w:val="00916FD3"/>
    <w:rsid w:val="009174C3"/>
    <w:rsid w:val="00917532"/>
    <w:rsid w:val="009179AD"/>
    <w:rsid w:val="00917EA8"/>
    <w:rsid w:val="00920415"/>
    <w:rsid w:val="00920AB7"/>
    <w:rsid w:val="009210AB"/>
    <w:rsid w:val="00921518"/>
    <w:rsid w:val="009216ED"/>
    <w:rsid w:val="009216F6"/>
    <w:rsid w:val="00921BFE"/>
    <w:rsid w:val="00922179"/>
    <w:rsid w:val="00923541"/>
    <w:rsid w:val="0092363E"/>
    <w:rsid w:val="00923BE6"/>
    <w:rsid w:val="00924824"/>
    <w:rsid w:val="00924BC8"/>
    <w:rsid w:val="00924CD2"/>
    <w:rsid w:val="009253BE"/>
    <w:rsid w:val="009259FB"/>
    <w:rsid w:val="00925A14"/>
    <w:rsid w:val="00925CE0"/>
    <w:rsid w:val="00925DBE"/>
    <w:rsid w:val="0092629B"/>
    <w:rsid w:val="00926816"/>
    <w:rsid w:val="0092681C"/>
    <w:rsid w:val="00926ABB"/>
    <w:rsid w:val="00926F95"/>
    <w:rsid w:val="00930402"/>
    <w:rsid w:val="0093100A"/>
    <w:rsid w:val="0093121C"/>
    <w:rsid w:val="00931799"/>
    <w:rsid w:val="0093209E"/>
    <w:rsid w:val="00932280"/>
    <w:rsid w:val="009322A4"/>
    <w:rsid w:val="009322D1"/>
    <w:rsid w:val="00932363"/>
    <w:rsid w:val="00932686"/>
    <w:rsid w:val="00932C38"/>
    <w:rsid w:val="00932D25"/>
    <w:rsid w:val="00932F50"/>
    <w:rsid w:val="009333A6"/>
    <w:rsid w:val="0093414F"/>
    <w:rsid w:val="0093503C"/>
    <w:rsid w:val="009351CA"/>
    <w:rsid w:val="009352FF"/>
    <w:rsid w:val="00935920"/>
    <w:rsid w:val="00935DB8"/>
    <w:rsid w:val="009363AC"/>
    <w:rsid w:val="0093669E"/>
    <w:rsid w:val="00936949"/>
    <w:rsid w:val="00936A87"/>
    <w:rsid w:val="00936BE7"/>
    <w:rsid w:val="009370C5"/>
    <w:rsid w:val="00937156"/>
    <w:rsid w:val="0093722D"/>
    <w:rsid w:val="00937298"/>
    <w:rsid w:val="00940DD5"/>
    <w:rsid w:val="00940F72"/>
    <w:rsid w:val="009410C4"/>
    <w:rsid w:val="00941102"/>
    <w:rsid w:val="0094131D"/>
    <w:rsid w:val="009413AA"/>
    <w:rsid w:val="00941439"/>
    <w:rsid w:val="00941C6E"/>
    <w:rsid w:val="0094252B"/>
    <w:rsid w:val="00942B9B"/>
    <w:rsid w:val="00943DB7"/>
    <w:rsid w:val="009447D6"/>
    <w:rsid w:val="00944C33"/>
    <w:rsid w:val="009457E0"/>
    <w:rsid w:val="00945A76"/>
    <w:rsid w:val="00945F8F"/>
    <w:rsid w:val="009460DF"/>
    <w:rsid w:val="0094636D"/>
    <w:rsid w:val="00947366"/>
    <w:rsid w:val="00947541"/>
    <w:rsid w:val="009504A1"/>
    <w:rsid w:val="009506C6"/>
    <w:rsid w:val="00950B42"/>
    <w:rsid w:val="00950DF2"/>
    <w:rsid w:val="00950E02"/>
    <w:rsid w:val="00951952"/>
    <w:rsid w:val="00952462"/>
    <w:rsid w:val="009529C9"/>
    <w:rsid w:val="00952BF7"/>
    <w:rsid w:val="009536AB"/>
    <w:rsid w:val="009536D4"/>
    <w:rsid w:val="009536D5"/>
    <w:rsid w:val="009541D0"/>
    <w:rsid w:val="00954988"/>
    <w:rsid w:val="00954D7B"/>
    <w:rsid w:val="00955181"/>
    <w:rsid w:val="009558F1"/>
    <w:rsid w:val="00955967"/>
    <w:rsid w:val="009559E4"/>
    <w:rsid w:val="00955C72"/>
    <w:rsid w:val="00955C92"/>
    <w:rsid w:val="0095628A"/>
    <w:rsid w:val="009569C1"/>
    <w:rsid w:val="00956C4A"/>
    <w:rsid w:val="0095706D"/>
    <w:rsid w:val="00957401"/>
    <w:rsid w:val="009578E0"/>
    <w:rsid w:val="00957A25"/>
    <w:rsid w:val="00957D2B"/>
    <w:rsid w:val="009602C3"/>
    <w:rsid w:val="0096047C"/>
    <w:rsid w:val="00960F8D"/>
    <w:rsid w:val="009610F2"/>
    <w:rsid w:val="0096157B"/>
    <w:rsid w:val="00961787"/>
    <w:rsid w:val="009618B0"/>
    <w:rsid w:val="00962C87"/>
    <w:rsid w:val="00962D96"/>
    <w:rsid w:val="009643F8"/>
    <w:rsid w:val="009648F8"/>
    <w:rsid w:val="00964FAF"/>
    <w:rsid w:val="009654F1"/>
    <w:rsid w:val="009659B4"/>
    <w:rsid w:val="00965F02"/>
    <w:rsid w:val="0096664B"/>
    <w:rsid w:val="00966D6D"/>
    <w:rsid w:val="00966FE9"/>
    <w:rsid w:val="00967017"/>
    <w:rsid w:val="00967B7C"/>
    <w:rsid w:val="009705BC"/>
    <w:rsid w:val="009709F6"/>
    <w:rsid w:val="00970BC9"/>
    <w:rsid w:val="00971343"/>
    <w:rsid w:val="0097177E"/>
    <w:rsid w:val="00971ACF"/>
    <w:rsid w:val="00971E4A"/>
    <w:rsid w:val="00971E63"/>
    <w:rsid w:val="00972525"/>
    <w:rsid w:val="00972924"/>
    <w:rsid w:val="00973557"/>
    <w:rsid w:val="0097381A"/>
    <w:rsid w:val="00973D3D"/>
    <w:rsid w:val="00973DEB"/>
    <w:rsid w:val="00974F72"/>
    <w:rsid w:val="00975BD2"/>
    <w:rsid w:val="0097646F"/>
    <w:rsid w:val="009768D0"/>
    <w:rsid w:val="00976BE0"/>
    <w:rsid w:val="00976D48"/>
    <w:rsid w:val="00977100"/>
    <w:rsid w:val="009772E3"/>
    <w:rsid w:val="00977714"/>
    <w:rsid w:val="00977EFA"/>
    <w:rsid w:val="00980D2F"/>
    <w:rsid w:val="00980E35"/>
    <w:rsid w:val="0098180D"/>
    <w:rsid w:val="009823DA"/>
    <w:rsid w:val="009824DD"/>
    <w:rsid w:val="00982AD9"/>
    <w:rsid w:val="00983624"/>
    <w:rsid w:val="00983925"/>
    <w:rsid w:val="009845CB"/>
    <w:rsid w:val="0098489B"/>
    <w:rsid w:val="00984996"/>
    <w:rsid w:val="009858C9"/>
    <w:rsid w:val="00985AB4"/>
    <w:rsid w:val="00985D8F"/>
    <w:rsid w:val="009861CF"/>
    <w:rsid w:val="0098635B"/>
    <w:rsid w:val="0098662C"/>
    <w:rsid w:val="0098695B"/>
    <w:rsid w:val="00986BDB"/>
    <w:rsid w:val="00986CBA"/>
    <w:rsid w:val="00987893"/>
    <w:rsid w:val="00987B74"/>
    <w:rsid w:val="00987F23"/>
    <w:rsid w:val="0099015B"/>
    <w:rsid w:val="0099052B"/>
    <w:rsid w:val="0099077B"/>
    <w:rsid w:val="0099098E"/>
    <w:rsid w:val="00990B98"/>
    <w:rsid w:val="009916D7"/>
    <w:rsid w:val="00991AF2"/>
    <w:rsid w:val="0099226B"/>
    <w:rsid w:val="00992506"/>
    <w:rsid w:val="00992A02"/>
    <w:rsid w:val="00992FB6"/>
    <w:rsid w:val="00993857"/>
    <w:rsid w:val="0099424E"/>
    <w:rsid w:val="0099448E"/>
    <w:rsid w:val="00994857"/>
    <w:rsid w:val="00994948"/>
    <w:rsid w:val="00994B76"/>
    <w:rsid w:val="009951B5"/>
    <w:rsid w:val="009953ED"/>
    <w:rsid w:val="00995744"/>
    <w:rsid w:val="0099607A"/>
    <w:rsid w:val="009965CF"/>
    <w:rsid w:val="0099711D"/>
    <w:rsid w:val="00997940"/>
    <w:rsid w:val="00997B95"/>
    <w:rsid w:val="00997FC5"/>
    <w:rsid w:val="009A0ECC"/>
    <w:rsid w:val="009A0F4C"/>
    <w:rsid w:val="009A17B3"/>
    <w:rsid w:val="009A1903"/>
    <w:rsid w:val="009A1C23"/>
    <w:rsid w:val="009A1C92"/>
    <w:rsid w:val="009A1DE8"/>
    <w:rsid w:val="009A2222"/>
    <w:rsid w:val="009A23C9"/>
    <w:rsid w:val="009A24B7"/>
    <w:rsid w:val="009A29A9"/>
    <w:rsid w:val="009A2A45"/>
    <w:rsid w:val="009A38ED"/>
    <w:rsid w:val="009A4CA2"/>
    <w:rsid w:val="009A527D"/>
    <w:rsid w:val="009A52EE"/>
    <w:rsid w:val="009A59E7"/>
    <w:rsid w:val="009A605E"/>
    <w:rsid w:val="009A65C6"/>
    <w:rsid w:val="009A6B8E"/>
    <w:rsid w:val="009A6BE7"/>
    <w:rsid w:val="009A7853"/>
    <w:rsid w:val="009B1251"/>
    <w:rsid w:val="009B12D2"/>
    <w:rsid w:val="009B297C"/>
    <w:rsid w:val="009B3294"/>
    <w:rsid w:val="009B3918"/>
    <w:rsid w:val="009B40E4"/>
    <w:rsid w:val="009B42B3"/>
    <w:rsid w:val="009B442E"/>
    <w:rsid w:val="009B44A9"/>
    <w:rsid w:val="009B44EF"/>
    <w:rsid w:val="009B4A4B"/>
    <w:rsid w:val="009B520D"/>
    <w:rsid w:val="009B5217"/>
    <w:rsid w:val="009B534D"/>
    <w:rsid w:val="009B5E2E"/>
    <w:rsid w:val="009B6275"/>
    <w:rsid w:val="009B6BE3"/>
    <w:rsid w:val="009C0513"/>
    <w:rsid w:val="009C125B"/>
    <w:rsid w:val="009C1ABF"/>
    <w:rsid w:val="009C1EB7"/>
    <w:rsid w:val="009C20F2"/>
    <w:rsid w:val="009C28E9"/>
    <w:rsid w:val="009C37F9"/>
    <w:rsid w:val="009C3AD9"/>
    <w:rsid w:val="009C3D4F"/>
    <w:rsid w:val="009C3EE6"/>
    <w:rsid w:val="009C3FBD"/>
    <w:rsid w:val="009C557C"/>
    <w:rsid w:val="009C5800"/>
    <w:rsid w:val="009C5EB2"/>
    <w:rsid w:val="009C60F4"/>
    <w:rsid w:val="009C614C"/>
    <w:rsid w:val="009C649B"/>
    <w:rsid w:val="009C6B83"/>
    <w:rsid w:val="009C7004"/>
    <w:rsid w:val="009C761E"/>
    <w:rsid w:val="009C776F"/>
    <w:rsid w:val="009C7D56"/>
    <w:rsid w:val="009D00FC"/>
    <w:rsid w:val="009D02BC"/>
    <w:rsid w:val="009D0905"/>
    <w:rsid w:val="009D1352"/>
    <w:rsid w:val="009D1627"/>
    <w:rsid w:val="009D178A"/>
    <w:rsid w:val="009D25F9"/>
    <w:rsid w:val="009D29D2"/>
    <w:rsid w:val="009D332C"/>
    <w:rsid w:val="009D33E1"/>
    <w:rsid w:val="009D3788"/>
    <w:rsid w:val="009D4013"/>
    <w:rsid w:val="009D422F"/>
    <w:rsid w:val="009D4765"/>
    <w:rsid w:val="009D4BE0"/>
    <w:rsid w:val="009D5159"/>
    <w:rsid w:val="009D51B1"/>
    <w:rsid w:val="009D54A8"/>
    <w:rsid w:val="009D5A60"/>
    <w:rsid w:val="009D5DEB"/>
    <w:rsid w:val="009D6054"/>
    <w:rsid w:val="009D621A"/>
    <w:rsid w:val="009D64BB"/>
    <w:rsid w:val="009D6F23"/>
    <w:rsid w:val="009D77BF"/>
    <w:rsid w:val="009D7A3C"/>
    <w:rsid w:val="009D7EC9"/>
    <w:rsid w:val="009E0545"/>
    <w:rsid w:val="009E0636"/>
    <w:rsid w:val="009E06AF"/>
    <w:rsid w:val="009E0A42"/>
    <w:rsid w:val="009E0E89"/>
    <w:rsid w:val="009E1677"/>
    <w:rsid w:val="009E1679"/>
    <w:rsid w:val="009E1680"/>
    <w:rsid w:val="009E1A90"/>
    <w:rsid w:val="009E1E96"/>
    <w:rsid w:val="009E210F"/>
    <w:rsid w:val="009E2123"/>
    <w:rsid w:val="009E21AB"/>
    <w:rsid w:val="009E2A54"/>
    <w:rsid w:val="009E2DDA"/>
    <w:rsid w:val="009E317F"/>
    <w:rsid w:val="009E3A1F"/>
    <w:rsid w:val="009E43AE"/>
    <w:rsid w:val="009E43D9"/>
    <w:rsid w:val="009E5180"/>
    <w:rsid w:val="009E5866"/>
    <w:rsid w:val="009E5C07"/>
    <w:rsid w:val="009E5C5A"/>
    <w:rsid w:val="009E5FBF"/>
    <w:rsid w:val="009E689A"/>
    <w:rsid w:val="009E6B93"/>
    <w:rsid w:val="009E6C9A"/>
    <w:rsid w:val="009E774C"/>
    <w:rsid w:val="009E77DB"/>
    <w:rsid w:val="009E7FD5"/>
    <w:rsid w:val="009F133B"/>
    <w:rsid w:val="009F15F8"/>
    <w:rsid w:val="009F177A"/>
    <w:rsid w:val="009F225A"/>
    <w:rsid w:val="009F22BC"/>
    <w:rsid w:val="009F2AB3"/>
    <w:rsid w:val="009F315B"/>
    <w:rsid w:val="009F316C"/>
    <w:rsid w:val="009F3468"/>
    <w:rsid w:val="009F346E"/>
    <w:rsid w:val="009F3784"/>
    <w:rsid w:val="009F399B"/>
    <w:rsid w:val="009F39EA"/>
    <w:rsid w:val="009F3D96"/>
    <w:rsid w:val="009F3EB3"/>
    <w:rsid w:val="009F4A86"/>
    <w:rsid w:val="009F4F85"/>
    <w:rsid w:val="009F537E"/>
    <w:rsid w:val="009F59FF"/>
    <w:rsid w:val="009F62E8"/>
    <w:rsid w:val="009F677A"/>
    <w:rsid w:val="009F6C29"/>
    <w:rsid w:val="009F6C30"/>
    <w:rsid w:val="009F6F4E"/>
    <w:rsid w:val="009F7B06"/>
    <w:rsid w:val="00A001CD"/>
    <w:rsid w:val="00A00665"/>
    <w:rsid w:val="00A00718"/>
    <w:rsid w:val="00A0083B"/>
    <w:rsid w:val="00A0091A"/>
    <w:rsid w:val="00A009E1"/>
    <w:rsid w:val="00A00E15"/>
    <w:rsid w:val="00A015BD"/>
    <w:rsid w:val="00A018A9"/>
    <w:rsid w:val="00A01AEF"/>
    <w:rsid w:val="00A01DB1"/>
    <w:rsid w:val="00A01F6C"/>
    <w:rsid w:val="00A0221D"/>
    <w:rsid w:val="00A02F25"/>
    <w:rsid w:val="00A03430"/>
    <w:rsid w:val="00A03904"/>
    <w:rsid w:val="00A03949"/>
    <w:rsid w:val="00A03A4D"/>
    <w:rsid w:val="00A03A80"/>
    <w:rsid w:val="00A03C3A"/>
    <w:rsid w:val="00A0402B"/>
    <w:rsid w:val="00A049D4"/>
    <w:rsid w:val="00A04D83"/>
    <w:rsid w:val="00A0525C"/>
    <w:rsid w:val="00A05E07"/>
    <w:rsid w:val="00A06D09"/>
    <w:rsid w:val="00A070AD"/>
    <w:rsid w:val="00A07D7D"/>
    <w:rsid w:val="00A104B5"/>
    <w:rsid w:val="00A10D34"/>
    <w:rsid w:val="00A115EA"/>
    <w:rsid w:val="00A1201B"/>
    <w:rsid w:val="00A121BA"/>
    <w:rsid w:val="00A129E2"/>
    <w:rsid w:val="00A12D1D"/>
    <w:rsid w:val="00A13100"/>
    <w:rsid w:val="00A13AB7"/>
    <w:rsid w:val="00A13D8F"/>
    <w:rsid w:val="00A13FAD"/>
    <w:rsid w:val="00A13FEF"/>
    <w:rsid w:val="00A1463D"/>
    <w:rsid w:val="00A14856"/>
    <w:rsid w:val="00A14A7C"/>
    <w:rsid w:val="00A15188"/>
    <w:rsid w:val="00A152F5"/>
    <w:rsid w:val="00A15EAA"/>
    <w:rsid w:val="00A1671D"/>
    <w:rsid w:val="00A16CAA"/>
    <w:rsid w:val="00A170E2"/>
    <w:rsid w:val="00A175BA"/>
    <w:rsid w:val="00A17B84"/>
    <w:rsid w:val="00A17EC3"/>
    <w:rsid w:val="00A2016C"/>
    <w:rsid w:val="00A20806"/>
    <w:rsid w:val="00A20F37"/>
    <w:rsid w:val="00A2122E"/>
    <w:rsid w:val="00A21366"/>
    <w:rsid w:val="00A21567"/>
    <w:rsid w:val="00A2237D"/>
    <w:rsid w:val="00A2263C"/>
    <w:rsid w:val="00A227E6"/>
    <w:rsid w:val="00A22D51"/>
    <w:rsid w:val="00A231BB"/>
    <w:rsid w:val="00A236EA"/>
    <w:rsid w:val="00A2377C"/>
    <w:rsid w:val="00A237A7"/>
    <w:rsid w:val="00A24899"/>
    <w:rsid w:val="00A24A15"/>
    <w:rsid w:val="00A24BFB"/>
    <w:rsid w:val="00A24DD5"/>
    <w:rsid w:val="00A24F54"/>
    <w:rsid w:val="00A254AB"/>
    <w:rsid w:val="00A25928"/>
    <w:rsid w:val="00A25D7B"/>
    <w:rsid w:val="00A25F0C"/>
    <w:rsid w:val="00A25F7A"/>
    <w:rsid w:val="00A261E7"/>
    <w:rsid w:val="00A264FE"/>
    <w:rsid w:val="00A266CD"/>
    <w:rsid w:val="00A26B3C"/>
    <w:rsid w:val="00A26E59"/>
    <w:rsid w:val="00A26EF8"/>
    <w:rsid w:val="00A27141"/>
    <w:rsid w:val="00A271E0"/>
    <w:rsid w:val="00A27226"/>
    <w:rsid w:val="00A2740E"/>
    <w:rsid w:val="00A2756F"/>
    <w:rsid w:val="00A27AF1"/>
    <w:rsid w:val="00A307E0"/>
    <w:rsid w:val="00A310CC"/>
    <w:rsid w:val="00A312CF"/>
    <w:rsid w:val="00A317CA"/>
    <w:rsid w:val="00A32A4F"/>
    <w:rsid w:val="00A32D10"/>
    <w:rsid w:val="00A32EE9"/>
    <w:rsid w:val="00A3371D"/>
    <w:rsid w:val="00A340EF"/>
    <w:rsid w:val="00A34541"/>
    <w:rsid w:val="00A346D6"/>
    <w:rsid w:val="00A34CDC"/>
    <w:rsid w:val="00A34F86"/>
    <w:rsid w:val="00A3576B"/>
    <w:rsid w:val="00A359F9"/>
    <w:rsid w:val="00A35A0F"/>
    <w:rsid w:val="00A35ACF"/>
    <w:rsid w:val="00A35CE3"/>
    <w:rsid w:val="00A35D3F"/>
    <w:rsid w:val="00A35DFB"/>
    <w:rsid w:val="00A366B9"/>
    <w:rsid w:val="00A36D86"/>
    <w:rsid w:val="00A36FC2"/>
    <w:rsid w:val="00A370D7"/>
    <w:rsid w:val="00A37386"/>
    <w:rsid w:val="00A37D88"/>
    <w:rsid w:val="00A4045E"/>
    <w:rsid w:val="00A404B4"/>
    <w:rsid w:val="00A416DF"/>
    <w:rsid w:val="00A419A0"/>
    <w:rsid w:val="00A42019"/>
    <w:rsid w:val="00A42312"/>
    <w:rsid w:val="00A42DD7"/>
    <w:rsid w:val="00A42DFC"/>
    <w:rsid w:val="00A43641"/>
    <w:rsid w:val="00A445A7"/>
    <w:rsid w:val="00A44AB0"/>
    <w:rsid w:val="00A44C93"/>
    <w:rsid w:val="00A44D06"/>
    <w:rsid w:val="00A450F8"/>
    <w:rsid w:val="00A4609F"/>
    <w:rsid w:val="00A46BFC"/>
    <w:rsid w:val="00A4769B"/>
    <w:rsid w:val="00A509E3"/>
    <w:rsid w:val="00A50E5A"/>
    <w:rsid w:val="00A51A39"/>
    <w:rsid w:val="00A52170"/>
    <w:rsid w:val="00A52349"/>
    <w:rsid w:val="00A5236C"/>
    <w:rsid w:val="00A5239F"/>
    <w:rsid w:val="00A5263D"/>
    <w:rsid w:val="00A52EEA"/>
    <w:rsid w:val="00A53157"/>
    <w:rsid w:val="00A53DF1"/>
    <w:rsid w:val="00A54732"/>
    <w:rsid w:val="00A552C5"/>
    <w:rsid w:val="00A554F8"/>
    <w:rsid w:val="00A55EE3"/>
    <w:rsid w:val="00A563F8"/>
    <w:rsid w:val="00A56CE9"/>
    <w:rsid w:val="00A56D6A"/>
    <w:rsid w:val="00A57C01"/>
    <w:rsid w:val="00A57C32"/>
    <w:rsid w:val="00A6004F"/>
    <w:rsid w:val="00A60630"/>
    <w:rsid w:val="00A60A97"/>
    <w:rsid w:val="00A61B62"/>
    <w:rsid w:val="00A61BAE"/>
    <w:rsid w:val="00A61D72"/>
    <w:rsid w:val="00A62563"/>
    <w:rsid w:val="00A62919"/>
    <w:rsid w:val="00A62A40"/>
    <w:rsid w:val="00A632CE"/>
    <w:rsid w:val="00A6371C"/>
    <w:rsid w:val="00A63B79"/>
    <w:rsid w:val="00A641AD"/>
    <w:rsid w:val="00A645C7"/>
    <w:rsid w:val="00A64936"/>
    <w:rsid w:val="00A65050"/>
    <w:rsid w:val="00A65164"/>
    <w:rsid w:val="00A65D20"/>
    <w:rsid w:val="00A6622D"/>
    <w:rsid w:val="00A66B86"/>
    <w:rsid w:val="00A67041"/>
    <w:rsid w:val="00A67131"/>
    <w:rsid w:val="00A67176"/>
    <w:rsid w:val="00A67D7A"/>
    <w:rsid w:val="00A7023C"/>
    <w:rsid w:val="00A70484"/>
    <w:rsid w:val="00A708F3"/>
    <w:rsid w:val="00A70A12"/>
    <w:rsid w:val="00A70C98"/>
    <w:rsid w:val="00A71224"/>
    <w:rsid w:val="00A71693"/>
    <w:rsid w:val="00A71CD3"/>
    <w:rsid w:val="00A71D17"/>
    <w:rsid w:val="00A71D22"/>
    <w:rsid w:val="00A720B7"/>
    <w:rsid w:val="00A72F45"/>
    <w:rsid w:val="00A731FA"/>
    <w:rsid w:val="00A732CF"/>
    <w:rsid w:val="00A73DB6"/>
    <w:rsid w:val="00A73F23"/>
    <w:rsid w:val="00A74026"/>
    <w:rsid w:val="00A747AB"/>
    <w:rsid w:val="00A74A0C"/>
    <w:rsid w:val="00A755D1"/>
    <w:rsid w:val="00A75686"/>
    <w:rsid w:val="00A75A6F"/>
    <w:rsid w:val="00A75C3E"/>
    <w:rsid w:val="00A75D5B"/>
    <w:rsid w:val="00A75E02"/>
    <w:rsid w:val="00A76274"/>
    <w:rsid w:val="00A76597"/>
    <w:rsid w:val="00A76A1B"/>
    <w:rsid w:val="00A76FE8"/>
    <w:rsid w:val="00A7704F"/>
    <w:rsid w:val="00A77F33"/>
    <w:rsid w:val="00A80190"/>
    <w:rsid w:val="00A80B0B"/>
    <w:rsid w:val="00A815D7"/>
    <w:rsid w:val="00A81B3C"/>
    <w:rsid w:val="00A82131"/>
    <w:rsid w:val="00A83374"/>
    <w:rsid w:val="00A833A6"/>
    <w:rsid w:val="00A834D6"/>
    <w:rsid w:val="00A8392B"/>
    <w:rsid w:val="00A83C7C"/>
    <w:rsid w:val="00A83D29"/>
    <w:rsid w:val="00A84079"/>
    <w:rsid w:val="00A84085"/>
    <w:rsid w:val="00A84097"/>
    <w:rsid w:val="00A841B7"/>
    <w:rsid w:val="00A841D6"/>
    <w:rsid w:val="00A841FD"/>
    <w:rsid w:val="00A8464E"/>
    <w:rsid w:val="00A84B91"/>
    <w:rsid w:val="00A84C94"/>
    <w:rsid w:val="00A85687"/>
    <w:rsid w:val="00A86065"/>
    <w:rsid w:val="00A860E9"/>
    <w:rsid w:val="00A86CB9"/>
    <w:rsid w:val="00A86FE2"/>
    <w:rsid w:val="00A87142"/>
    <w:rsid w:val="00A8735D"/>
    <w:rsid w:val="00A8758C"/>
    <w:rsid w:val="00A87C22"/>
    <w:rsid w:val="00A90398"/>
    <w:rsid w:val="00A919DF"/>
    <w:rsid w:val="00A91F08"/>
    <w:rsid w:val="00A92C24"/>
    <w:rsid w:val="00A92F1B"/>
    <w:rsid w:val="00A92F70"/>
    <w:rsid w:val="00A9301D"/>
    <w:rsid w:val="00A9355F"/>
    <w:rsid w:val="00A93831"/>
    <w:rsid w:val="00A94042"/>
    <w:rsid w:val="00A944FC"/>
    <w:rsid w:val="00A94677"/>
    <w:rsid w:val="00A948A2"/>
    <w:rsid w:val="00A9491E"/>
    <w:rsid w:val="00A94AA3"/>
    <w:rsid w:val="00A94EBE"/>
    <w:rsid w:val="00A94EBF"/>
    <w:rsid w:val="00A95189"/>
    <w:rsid w:val="00A956B5"/>
    <w:rsid w:val="00A957A4"/>
    <w:rsid w:val="00A95A6B"/>
    <w:rsid w:val="00A95CBC"/>
    <w:rsid w:val="00A96586"/>
    <w:rsid w:val="00A96744"/>
    <w:rsid w:val="00A96B8B"/>
    <w:rsid w:val="00A96C89"/>
    <w:rsid w:val="00A972D0"/>
    <w:rsid w:val="00A97634"/>
    <w:rsid w:val="00AA0C58"/>
    <w:rsid w:val="00AA0D61"/>
    <w:rsid w:val="00AA0E07"/>
    <w:rsid w:val="00AA10A7"/>
    <w:rsid w:val="00AA14A9"/>
    <w:rsid w:val="00AA154F"/>
    <w:rsid w:val="00AA1CA2"/>
    <w:rsid w:val="00AA1D9A"/>
    <w:rsid w:val="00AA2035"/>
    <w:rsid w:val="00AA23C0"/>
    <w:rsid w:val="00AA2696"/>
    <w:rsid w:val="00AA2903"/>
    <w:rsid w:val="00AA2CA9"/>
    <w:rsid w:val="00AA334C"/>
    <w:rsid w:val="00AA3EFA"/>
    <w:rsid w:val="00AA40A8"/>
    <w:rsid w:val="00AA40C8"/>
    <w:rsid w:val="00AA451E"/>
    <w:rsid w:val="00AA459B"/>
    <w:rsid w:val="00AA5189"/>
    <w:rsid w:val="00AA5451"/>
    <w:rsid w:val="00AA551E"/>
    <w:rsid w:val="00AA5520"/>
    <w:rsid w:val="00AA562F"/>
    <w:rsid w:val="00AA5701"/>
    <w:rsid w:val="00AA61B3"/>
    <w:rsid w:val="00AA69B0"/>
    <w:rsid w:val="00AA71DE"/>
    <w:rsid w:val="00AA778C"/>
    <w:rsid w:val="00AB0078"/>
    <w:rsid w:val="00AB02DD"/>
    <w:rsid w:val="00AB14EE"/>
    <w:rsid w:val="00AB1E45"/>
    <w:rsid w:val="00AB2043"/>
    <w:rsid w:val="00AB23AB"/>
    <w:rsid w:val="00AB243F"/>
    <w:rsid w:val="00AB2721"/>
    <w:rsid w:val="00AB291B"/>
    <w:rsid w:val="00AB3035"/>
    <w:rsid w:val="00AB37A8"/>
    <w:rsid w:val="00AB488D"/>
    <w:rsid w:val="00AB48D8"/>
    <w:rsid w:val="00AB4A56"/>
    <w:rsid w:val="00AB5536"/>
    <w:rsid w:val="00AB5901"/>
    <w:rsid w:val="00AB5913"/>
    <w:rsid w:val="00AB5CFE"/>
    <w:rsid w:val="00AB5DD5"/>
    <w:rsid w:val="00AB656C"/>
    <w:rsid w:val="00AB6AEE"/>
    <w:rsid w:val="00AB7DD0"/>
    <w:rsid w:val="00AC08A5"/>
    <w:rsid w:val="00AC09BB"/>
    <w:rsid w:val="00AC0AE6"/>
    <w:rsid w:val="00AC0D91"/>
    <w:rsid w:val="00AC0F8C"/>
    <w:rsid w:val="00AC1539"/>
    <w:rsid w:val="00AC15DF"/>
    <w:rsid w:val="00AC2081"/>
    <w:rsid w:val="00AC2307"/>
    <w:rsid w:val="00AC2493"/>
    <w:rsid w:val="00AC3083"/>
    <w:rsid w:val="00AC3588"/>
    <w:rsid w:val="00AC40E2"/>
    <w:rsid w:val="00AC4285"/>
    <w:rsid w:val="00AC4504"/>
    <w:rsid w:val="00AC4A8A"/>
    <w:rsid w:val="00AC4BC1"/>
    <w:rsid w:val="00AC529E"/>
    <w:rsid w:val="00AC57F5"/>
    <w:rsid w:val="00AC64DC"/>
    <w:rsid w:val="00AC6AFE"/>
    <w:rsid w:val="00AC7603"/>
    <w:rsid w:val="00AC7F89"/>
    <w:rsid w:val="00AD08CD"/>
    <w:rsid w:val="00AD0B4E"/>
    <w:rsid w:val="00AD126D"/>
    <w:rsid w:val="00AD1422"/>
    <w:rsid w:val="00AD1917"/>
    <w:rsid w:val="00AD22F4"/>
    <w:rsid w:val="00AD2D5E"/>
    <w:rsid w:val="00AD2ED4"/>
    <w:rsid w:val="00AD320F"/>
    <w:rsid w:val="00AD3776"/>
    <w:rsid w:val="00AD3AA5"/>
    <w:rsid w:val="00AD3E1B"/>
    <w:rsid w:val="00AD41C8"/>
    <w:rsid w:val="00AD42AC"/>
    <w:rsid w:val="00AD4DF0"/>
    <w:rsid w:val="00AD4E12"/>
    <w:rsid w:val="00AD52F4"/>
    <w:rsid w:val="00AD5A5F"/>
    <w:rsid w:val="00AD5B9B"/>
    <w:rsid w:val="00AD5E28"/>
    <w:rsid w:val="00AD6653"/>
    <w:rsid w:val="00AD66CD"/>
    <w:rsid w:val="00AD6B0E"/>
    <w:rsid w:val="00AD7A3C"/>
    <w:rsid w:val="00AD7CDE"/>
    <w:rsid w:val="00AD7FA9"/>
    <w:rsid w:val="00AE1B47"/>
    <w:rsid w:val="00AE1C29"/>
    <w:rsid w:val="00AE210A"/>
    <w:rsid w:val="00AE2276"/>
    <w:rsid w:val="00AE235A"/>
    <w:rsid w:val="00AE26F6"/>
    <w:rsid w:val="00AE280E"/>
    <w:rsid w:val="00AE2E48"/>
    <w:rsid w:val="00AE3325"/>
    <w:rsid w:val="00AE4CAA"/>
    <w:rsid w:val="00AE4EEE"/>
    <w:rsid w:val="00AE52EB"/>
    <w:rsid w:val="00AE5577"/>
    <w:rsid w:val="00AE5889"/>
    <w:rsid w:val="00AE59B7"/>
    <w:rsid w:val="00AE5FBA"/>
    <w:rsid w:val="00AE6798"/>
    <w:rsid w:val="00AE697A"/>
    <w:rsid w:val="00AE70C3"/>
    <w:rsid w:val="00AE7169"/>
    <w:rsid w:val="00AE7261"/>
    <w:rsid w:val="00AE7954"/>
    <w:rsid w:val="00AF0174"/>
    <w:rsid w:val="00AF08BA"/>
    <w:rsid w:val="00AF11D7"/>
    <w:rsid w:val="00AF1C9D"/>
    <w:rsid w:val="00AF21B1"/>
    <w:rsid w:val="00AF2B8A"/>
    <w:rsid w:val="00AF2BD0"/>
    <w:rsid w:val="00AF38C5"/>
    <w:rsid w:val="00AF3A32"/>
    <w:rsid w:val="00AF48D6"/>
    <w:rsid w:val="00AF49DA"/>
    <w:rsid w:val="00AF4D2B"/>
    <w:rsid w:val="00AF4EA5"/>
    <w:rsid w:val="00AF50D4"/>
    <w:rsid w:val="00AF64A5"/>
    <w:rsid w:val="00AF652C"/>
    <w:rsid w:val="00AF653B"/>
    <w:rsid w:val="00AF65AF"/>
    <w:rsid w:val="00AF6649"/>
    <w:rsid w:val="00AF6C86"/>
    <w:rsid w:val="00AF6F63"/>
    <w:rsid w:val="00AF717F"/>
    <w:rsid w:val="00B0023A"/>
    <w:rsid w:val="00B00672"/>
    <w:rsid w:val="00B0088C"/>
    <w:rsid w:val="00B00D9C"/>
    <w:rsid w:val="00B013E6"/>
    <w:rsid w:val="00B015C4"/>
    <w:rsid w:val="00B01A6B"/>
    <w:rsid w:val="00B028EB"/>
    <w:rsid w:val="00B02E64"/>
    <w:rsid w:val="00B03815"/>
    <w:rsid w:val="00B04592"/>
    <w:rsid w:val="00B046AA"/>
    <w:rsid w:val="00B04BC5"/>
    <w:rsid w:val="00B04D30"/>
    <w:rsid w:val="00B04DF9"/>
    <w:rsid w:val="00B04E3B"/>
    <w:rsid w:val="00B05634"/>
    <w:rsid w:val="00B05BE7"/>
    <w:rsid w:val="00B068B0"/>
    <w:rsid w:val="00B07305"/>
    <w:rsid w:val="00B073D6"/>
    <w:rsid w:val="00B073F7"/>
    <w:rsid w:val="00B0759D"/>
    <w:rsid w:val="00B07850"/>
    <w:rsid w:val="00B07F0B"/>
    <w:rsid w:val="00B07F2A"/>
    <w:rsid w:val="00B10856"/>
    <w:rsid w:val="00B1090F"/>
    <w:rsid w:val="00B113E5"/>
    <w:rsid w:val="00B11C97"/>
    <w:rsid w:val="00B11F0E"/>
    <w:rsid w:val="00B12328"/>
    <w:rsid w:val="00B12C3B"/>
    <w:rsid w:val="00B13027"/>
    <w:rsid w:val="00B13094"/>
    <w:rsid w:val="00B132C8"/>
    <w:rsid w:val="00B13328"/>
    <w:rsid w:val="00B13D33"/>
    <w:rsid w:val="00B1426B"/>
    <w:rsid w:val="00B14606"/>
    <w:rsid w:val="00B154A3"/>
    <w:rsid w:val="00B156C8"/>
    <w:rsid w:val="00B156EF"/>
    <w:rsid w:val="00B1573B"/>
    <w:rsid w:val="00B1631C"/>
    <w:rsid w:val="00B165A2"/>
    <w:rsid w:val="00B169C6"/>
    <w:rsid w:val="00B16D3D"/>
    <w:rsid w:val="00B16E56"/>
    <w:rsid w:val="00B16E6B"/>
    <w:rsid w:val="00B17227"/>
    <w:rsid w:val="00B17542"/>
    <w:rsid w:val="00B17875"/>
    <w:rsid w:val="00B1791C"/>
    <w:rsid w:val="00B17AC1"/>
    <w:rsid w:val="00B2087F"/>
    <w:rsid w:val="00B20951"/>
    <w:rsid w:val="00B21661"/>
    <w:rsid w:val="00B2184B"/>
    <w:rsid w:val="00B21A87"/>
    <w:rsid w:val="00B21A94"/>
    <w:rsid w:val="00B21D12"/>
    <w:rsid w:val="00B22120"/>
    <w:rsid w:val="00B2216D"/>
    <w:rsid w:val="00B22AFD"/>
    <w:rsid w:val="00B23185"/>
    <w:rsid w:val="00B233B8"/>
    <w:rsid w:val="00B235F3"/>
    <w:rsid w:val="00B2360E"/>
    <w:rsid w:val="00B23A19"/>
    <w:rsid w:val="00B23ACF"/>
    <w:rsid w:val="00B23D3B"/>
    <w:rsid w:val="00B23E46"/>
    <w:rsid w:val="00B25269"/>
    <w:rsid w:val="00B25526"/>
    <w:rsid w:val="00B25603"/>
    <w:rsid w:val="00B2622A"/>
    <w:rsid w:val="00B267BA"/>
    <w:rsid w:val="00B26F06"/>
    <w:rsid w:val="00B277DD"/>
    <w:rsid w:val="00B27FF3"/>
    <w:rsid w:val="00B307B7"/>
    <w:rsid w:val="00B30A3B"/>
    <w:rsid w:val="00B31142"/>
    <w:rsid w:val="00B31568"/>
    <w:rsid w:val="00B329F3"/>
    <w:rsid w:val="00B32B40"/>
    <w:rsid w:val="00B32B86"/>
    <w:rsid w:val="00B32F66"/>
    <w:rsid w:val="00B33491"/>
    <w:rsid w:val="00B33F48"/>
    <w:rsid w:val="00B3450F"/>
    <w:rsid w:val="00B349C9"/>
    <w:rsid w:val="00B34E0B"/>
    <w:rsid w:val="00B3619C"/>
    <w:rsid w:val="00B362E8"/>
    <w:rsid w:val="00B364E3"/>
    <w:rsid w:val="00B3683C"/>
    <w:rsid w:val="00B36B35"/>
    <w:rsid w:val="00B36CF8"/>
    <w:rsid w:val="00B374E2"/>
    <w:rsid w:val="00B3780A"/>
    <w:rsid w:val="00B37D38"/>
    <w:rsid w:val="00B4015A"/>
    <w:rsid w:val="00B4048C"/>
    <w:rsid w:val="00B40887"/>
    <w:rsid w:val="00B411FF"/>
    <w:rsid w:val="00B41C1C"/>
    <w:rsid w:val="00B41E62"/>
    <w:rsid w:val="00B41FAF"/>
    <w:rsid w:val="00B42402"/>
    <w:rsid w:val="00B42999"/>
    <w:rsid w:val="00B42B4E"/>
    <w:rsid w:val="00B4353B"/>
    <w:rsid w:val="00B43CAC"/>
    <w:rsid w:val="00B4415E"/>
    <w:rsid w:val="00B44671"/>
    <w:rsid w:val="00B44950"/>
    <w:rsid w:val="00B44A57"/>
    <w:rsid w:val="00B45735"/>
    <w:rsid w:val="00B45844"/>
    <w:rsid w:val="00B45A6E"/>
    <w:rsid w:val="00B45D7D"/>
    <w:rsid w:val="00B4607D"/>
    <w:rsid w:val="00B460AE"/>
    <w:rsid w:val="00B4612D"/>
    <w:rsid w:val="00B46277"/>
    <w:rsid w:val="00B4636B"/>
    <w:rsid w:val="00B464DE"/>
    <w:rsid w:val="00B467B8"/>
    <w:rsid w:val="00B468D9"/>
    <w:rsid w:val="00B46970"/>
    <w:rsid w:val="00B470E3"/>
    <w:rsid w:val="00B47172"/>
    <w:rsid w:val="00B47709"/>
    <w:rsid w:val="00B47CC5"/>
    <w:rsid w:val="00B47F72"/>
    <w:rsid w:val="00B50A03"/>
    <w:rsid w:val="00B50D55"/>
    <w:rsid w:val="00B50EC2"/>
    <w:rsid w:val="00B510F9"/>
    <w:rsid w:val="00B51869"/>
    <w:rsid w:val="00B51948"/>
    <w:rsid w:val="00B51F76"/>
    <w:rsid w:val="00B520CA"/>
    <w:rsid w:val="00B5239F"/>
    <w:rsid w:val="00B529CB"/>
    <w:rsid w:val="00B52A65"/>
    <w:rsid w:val="00B52E57"/>
    <w:rsid w:val="00B52ED0"/>
    <w:rsid w:val="00B536F9"/>
    <w:rsid w:val="00B53779"/>
    <w:rsid w:val="00B5425A"/>
    <w:rsid w:val="00B545D2"/>
    <w:rsid w:val="00B54E5B"/>
    <w:rsid w:val="00B554B5"/>
    <w:rsid w:val="00B5560E"/>
    <w:rsid w:val="00B55666"/>
    <w:rsid w:val="00B55EF1"/>
    <w:rsid w:val="00B55F24"/>
    <w:rsid w:val="00B55F29"/>
    <w:rsid w:val="00B560C6"/>
    <w:rsid w:val="00B56645"/>
    <w:rsid w:val="00B57DA5"/>
    <w:rsid w:val="00B605A4"/>
    <w:rsid w:val="00B605CE"/>
    <w:rsid w:val="00B613C0"/>
    <w:rsid w:val="00B6149E"/>
    <w:rsid w:val="00B614C7"/>
    <w:rsid w:val="00B618F0"/>
    <w:rsid w:val="00B61B47"/>
    <w:rsid w:val="00B62362"/>
    <w:rsid w:val="00B6298A"/>
    <w:rsid w:val="00B637FF"/>
    <w:rsid w:val="00B63E0F"/>
    <w:rsid w:val="00B63E70"/>
    <w:rsid w:val="00B643A4"/>
    <w:rsid w:val="00B6454D"/>
    <w:rsid w:val="00B64644"/>
    <w:rsid w:val="00B65170"/>
    <w:rsid w:val="00B65525"/>
    <w:rsid w:val="00B6555F"/>
    <w:rsid w:val="00B65FE5"/>
    <w:rsid w:val="00B66AD3"/>
    <w:rsid w:val="00B66EFA"/>
    <w:rsid w:val="00B66F25"/>
    <w:rsid w:val="00B672CB"/>
    <w:rsid w:val="00B67893"/>
    <w:rsid w:val="00B70306"/>
    <w:rsid w:val="00B706E4"/>
    <w:rsid w:val="00B70B5E"/>
    <w:rsid w:val="00B70BE5"/>
    <w:rsid w:val="00B70C1B"/>
    <w:rsid w:val="00B715FE"/>
    <w:rsid w:val="00B71758"/>
    <w:rsid w:val="00B71A2F"/>
    <w:rsid w:val="00B71B64"/>
    <w:rsid w:val="00B71C6B"/>
    <w:rsid w:val="00B723A1"/>
    <w:rsid w:val="00B723B7"/>
    <w:rsid w:val="00B727DF"/>
    <w:rsid w:val="00B72A1E"/>
    <w:rsid w:val="00B72BBF"/>
    <w:rsid w:val="00B72C1E"/>
    <w:rsid w:val="00B733F3"/>
    <w:rsid w:val="00B73C35"/>
    <w:rsid w:val="00B74697"/>
    <w:rsid w:val="00B747B1"/>
    <w:rsid w:val="00B74E52"/>
    <w:rsid w:val="00B75097"/>
    <w:rsid w:val="00B75474"/>
    <w:rsid w:val="00B7613C"/>
    <w:rsid w:val="00B764AE"/>
    <w:rsid w:val="00B76CF4"/>
    <w:rsid w:val="00B77478"/>
    <w:rsid w:val="00B7754B"/>
    <w:rsid w:val="00B80448"/>
    <w:rsid w:val="00B8054C"/>
    <w:rsid w:val="00B80C8C"/>
    <w:rsid w:val="00B80EE7"/>
    <w:rsid w:val="00B8148F"/>
    <w:rsid w:val="00B817B4"/>
    <w:rsid w:val="00B81AD5"/>
    <w:rsid w:val="00B81D44"/>
    <w:rsid w:val="00B825E6"/>
    <w:rsid w:val="00B82CDB"/>
    <w:rsid w:val="00B83153"/>
    <w:rsid w:val="00B832F1"/>
    <w:rsid w:val="00B83788"/>
    <w:rsid w:val="00B83D0F"/>
    <w:rsid w:val="00B848E4"/>
    <w:rsid w:val="00B84FDC"/>
    <w:rsid w:val="00B851F8"/>
    <w:rsid w:val="00B85A3E"/>
    <w:rsid w:val="00B85AED"/>
    <w:rsid w:val="00B87257"/>
    <w:rsid w:val="00B87301"/>
    <w:rsid w:val="00B874EE"/>
    <w:rsid w:val="00B875ED"/>
    <w:rsid w:val="00B90045"/>
    <w:rsid w:val="00B90099"/>
    <w:rsid w:val="00B90420"/>
    <w:rsid w:val="00B9071C"/>
    <w:rsid w:val="00B90A96"/>
    <w:rsid w:val="00B90C16"/>
    <w:rsid w:val="00B90F17"/>
    <w:rsid w:val="00B91563"/>
    <w:rsid w:val="00B9175C"/>
    <w:rsid w:val="00B91C97"/>
    <w:rsid w:val="00B91F94"/>
    <w:rsid w:val="00B9247F"/>
    <w:rsid w:val="00B924E5"/>
    <w:rsid w:val="00B9285B"/>
    <w:rsid w:val="00B93867"/>
    <w:rsid w:val="00B93A0B"/>
    <w:rsid w:val="00B93F56"/>
    <w:rsid w:val="00B94943"/>
    <w:rsid w:val="00B94B5E"/>
    <w:rsid w:val="00B94F45"/>
    <w:rsid w:val="00B956C2"/>
    <w:rsid w:val="00B95836"/>
    <w:rsid w:val="00B95A2E"/>
    <w:rsid w:val="00B95DF8"/>
    <w:rsid w:val="00B95E60"/>
    <w:rsid w:val="00B96750"/>
    <w:rsid w:val="00B96DA4"/>
    <w:rsid w:val="00B96F79"/>
    <w:rsid w:val="00B97BEC"/>
    <w:rsid w:val="00B97F71"/>
    <w:rsid w:val="00BA0141"/>
    <w:rsid w:val="00BA1367"/>
    <w:rsid w:val="00BA13C1"/>
    <w:rsid w:val="00BA1537"/>
    <w:rsid w:val="00BA1C5C"/>
    <w:rsid w:val="00BA241D"/>
    <w:rsid w:val="00BA279D"/>
    <w:rsid w:val="00BA287F"/>
    <w:rsid w:val="00BA2D42"/>
    <w:rsid w:val="00BA3118"/>
    <w:rsid w:val="00BA32F9"/>
    <w:rsid w:val="00BA458F"/>
    <w:rsid w:val="00BA4CC2"/>
    <w:rsid w:val="00BA4D95"/>
    <w:rsid w:val="00BA52C5"/>
    <w:rsid w:val="00BA547E"/>
    <w:rsid w:val="00BA5490"/>
    <w:rsid w:val="00BA54C6"/>
    <w:rsid w:val="00BA6F54"/>
    <w:rsid w:val="00BA7315"/>
    <w:rsid w:val="00BA791C"/>
    <w:rsid w:val="00BA7A39"/>
    <w:rsid w:val="00BA7D01"/>
    <w:rsid w:val="00BB096D"/>
    <w:rsid w:val="00BB09EA"/>
    <w:rsid w:val="00BB0B40"/>
    <w:rsid w:val="00BB0DB0"/>
    <w:rsid w:val="00BB12C6"/>
    <w:rsid w:val="00BB136C"/>
    <w:rsid w:val="00BB1932"/>
    <w:rsid w:val="00BB1C85"/>
    <w:rsid w:val="00BB1D45"/>
    <w:rsid w:val="00BB22BC"/>
    <w:rsid w:val="00BB2309"/>
    <w:rsid w:val="00BB386A"/>
    <w:rsid w:val="00BB3B92"/>
    <w:rsid w:val="00BB45F5"/>
    <w:rsid w:val="00BB4820"/>
    <w:rsid w:val="00BB4D82"/>
    <w:rsid w:val="00BB4F14"/>
    <w:rsid w:val="00BB5442"/>
    <w:rsid w:val="00BB5753"/>
    <w:rsid w:val="00BB58CB"/>
    <w:rsid w:val="00BB5928"/>
    <w:rsid w:val="00BB5BC6"/>
    <w:rsid w:val="00BB612E"/>
    <w:rsid w:val="00BB6149"/>
    <w:rsid w:val="00BB621A"/>
    <w:rsid w:val="00BB6606"/>
    <w:rsid w:val="00BB6F2E"/>
    <w:rsid w:val="00BC03E7"/>
    <w:rsid w:val="00BC0A24"/>
    <w:rsid w:val="00BC0C5D"/>
    <w:rsid w:val="00BC1141"/>
    <w:rsid w:val="00BC1F67"/>
    <w:rsid w:val="00BC249A"/>
    <w:rsid w:val="00BC2528"/>
    <w:rsid w:val="00BC2549"/>
    <w:rsid w:val="00BC28C1"/>
    <w:rsid w:val="00BC2F61"/>
    <w:rsid w:val="00BC3B9E"/>
    <w:rsid w:val="00BC42A7"/>
    <w:rsid w:val="00BC46E2"/>
    <w:rsid w:val="00BC48DB"/>
    <w:rsid w:val="00BC5989"/>
    <w:rsid w:val="00BC653D"/>
    <w:rsid w:val="00BC68F6"/>
    <w:rsid w:val="00BC6F8F"/>
    <w:rsid w:val="00BC727D"/>
    <w:rsid w:val="00BC770F"/>
    <w:rsid w:val="00BD00C4"/>
    <w:rsid w:val="00BD0B5A"/>
    <w:rsid w:val="00BD138B"/>
    <w:rsid w:val="00BD158E"/>
    <w:rsid w:val="00BD1644"/>
    <w:rsid w:val="00BD18F9"/>
    <w:rsid w:val="00BD1955"/>
    <w:rsid w:val="00BD196C"/>
    <w:rsid w:val="00BD1A0B"/>
    <w:rsid w:val="00BD1E26"/>
    <w:rsid w:val="00BD280A"/>
    <w:rsid w:val="00BD2B00"/>
    <w:rsid w:val="00BD2FB4"/>
    <w:rsid w:val="00BD2FBE"/>
    <w:rsid w:val="00BD3548"/>
    <w:rsid w:val="00BD3AC5"/>
    <w:rsid w:val="00BD3D8F"/>
    <w:rsid w:val="00BD3DE3"/>
    <w:rsid w:val="00BD3DFE"/>
    <w:rsid w:val="00BD4767"/>
    <w:rsid w:val="00BD4D92"/>
    <w:rsid w:val="00BD52C7"/>
    <w:rsid w:val="00BD5421"/>
    <w:rsid w:val="00BD5423"/>
    <w:rsid w:val="00BD5D34"/>
    <w:rsid w:val="00BD6175"/>
    <w:rsid w:val="00BD63A0"/>
    <w:rsid w:val="00BD6B28"/>
    <w:rsid w:val="00BD6F38"/>
    <w:rsid w:val="00BD75CA"/>
    <w:rsid w:val="00BE01BE"/>
    <w:rsid w:val="00BE0742"/>
    <w:rsid w:val="00BE0792"/>
    <w:rsid w:val="00BE0DD1"/>
    <w:rsid w:val="00BE1452"/>
    <w:rsid w:val="00BE16F4"/>
    <w:rsid w:val="00BE1CEB"/>
    <w:rsid w:val="00BE1FB2"/>
    <w:rsid w:val="00BE28B0"/>
    <w:rsid w:val="00BE2F87"/>
    <w:rsid w:val="00BE3076"/>
    <w:rsid w:val="00BE323F"/>
    <w:rsid w:val="00BE448F"/>
    <w:rsid w:val="00BE466E"/>
    <w:rsid w:val="00BE48B5"/>
    <w:rsid w:val="00BE5052"/>
    <w:rsid w:val="00BE519B"/>
    <w:rsid w:val="00BE5346"/>
    <w:rsid w:val="00BE5864"/>
    <w:rsid w:val="00BE5A3F"/>
    <w:rsid w:val="00BE5AA3"/>
    <w:rsid w:val="00BE619B"/>
    <w:rsid w:val="00BE651E"/>
    <w:rsid w:val="00BE686A"/>
    <w:rsid w:val="00BE71EA"/>
    <w:rsid w:val="00BF0EA4"/>
    <w:rsid w:val="00BF1312"/>
    <w:rsid w:val="00BF14CC"/>
    <w:rsid w:val="00BF1BDF"/>
    <w:rsid w:val="00BF294F"/>
    <w:rsid w:val="00BF2A33"/>
    <w:rsid w:val="00BF2EB2"/>
    <w:rsid w:val="00BF2F2E"/>
    <w:rsid w:val="00BF302F"/>
    <w:rsid w:val="00BF3049"/>
    <w:rsid w:val="00BF3116"/>
    <w:rsid w:val="00BF333C"/>
    <w:rsid w:val="00BF3563"/>
    <w:rsid w:val="00BF39DE"/>
    <w:rsid w:val="00BF3F8A"/>
    <w:rsid w:val="00BF4185"/>
    <w:rsid w:val="00BF4226"/>
    <w:rsid w:val="00BF49C3"/>
    <w:rsid w:val="00BF4A0B"/>
    <w:rsid w:val="00BF4DC8"/>
    <w:rsid w:val="00BF4FE8"/>
    <w:rsid w:val="00BF5590"/>
    <w:rsid w:val="00BF59FD"/>
    <w:rsid w:val="00BF6145"/>
    <w:rsid w:val="00BF6368"/>
    <w:rsid w:val="00BF6D08"/>
    <w:rsid w:val="00BF6D20"/>
    <w:rsid w:val="00BF72FC"/>
    <w:rsid w:val="00BF7861"/>
    <w:rsid w:val="00BF7D42"/>
    <w:rsid w:val="00BF7EE5"/>
    <w:rsid w:val="00BF7F4C"/>
    <w:rsid w:val="00C008C3"/>
    <w:rsid w:val="00C00B0B"/>
    <w:rsid w:val="00C00E9F"/>
    <w:rsid w:val="00C01359"/>
    <w:rsid w:val="00C019E1"/>
    <w:rsid w:val="00C028ED"/>
    <w:rsid w:val="00C02C61"/>
    <w:rsid w:val="00C03367"/>
    <w:rsid w:val="00C033FF"/>
    <w:rsid w:val="00C03629"/>
    <w:rsid w:val="00C03D63"/>
    <w:rsid w:val="00C0420A"/>
    <w:rsid w:val="00C0499C"/>
    <w:rsid w:val="00C04DD0"/>
    <w:rsid w:val="00C051B8"/>
    <w:rsid w:val="00C054FD"/>
    <w:rsid w:val="00C05794"/>
    <w:rsid w:val="00C05968"/>
    <w:rsid w:val="00C05EBC"/>
    <w:rsid w:val="00C06217"/>
    <w:rsid w:val="00C062CD"/>
    <w:rsid w:val="00C065DA"/>
    <w:rsid w:val="00C06676"/>
    <w:rsid w:val="00C066BB"/>
    <w:rsid w:val="00C068AC"/>
    <w:rsid w:val="00C069B1"/>
    <w:rsid w:val="00C06A60"/>
    <w:rsid w:val="00C06C9D"/>
    <w:rsid w:val="00C076D1"/>
    <w:rsid w:val="00C07AF1"/>
    <w:rsid w:val="00C07F36"/>
    <w:rsid w:val="00C1009D"/>
    <w:rsid w:val="00C10279"/>
    <w:rsid w:val="00C102CA"/>
    <w:rsid w:val="00C108BF"/>
    <w:rsid w:val="00C115F5"/>
    <w:rsid w:val="00C11B47"/>
    <w:rsid w:val="00C11FA7"/>
    <w:rsid w:val="00C1208F"/>
    <w:rsid w:val="00C15A73"/>
    <w:rsid w:val="00C15BF4"/>
    <w:rsid w:val="00C16435"/>
    <w:rsid w:val="00C1699F"/>
    <w:rsid w:val="00C16F93"/>
    <w:rsid w:val="00C17011"/>
    <w:rsid w:val="00C17D83"/>
    <w:rsid w:val="00C203A5"/>
    <w:rsid w:val="00C20E11"/>
    <w:rsid w:val="00C21347"/>
    <w:rsid w:val="00C21A33"/>
    <w:rsid w:val="00C21E87"/>
    <w:rsid w:val="00C22E58"/>
    <w:rsid w:val="00C22F03"/>
    <w:rsid w:val="00C23B7C"/>
    <w:rsid w:val="00C23E55"/>
    <w:rsid w:val="00C23EA2"/>
    <w:rsid w:val="00C24F99"/>
    <w:rsid w:val="00C25249"/>
    <w:rsid w:val="00C2558D"/>
    <w:rsid w:val="00C2567E"/>
    <w:rsid w:val="00C25889"/>
    <w:rsid w:val="00C25B20"/>
    <w:rsid w:val="00C26107"/>
    <w:rsid w:val="00C26418"/>
    <w:rsid w:val="00C2674B"/>
    <w:rsid w:val="00C26BCB"/>
    <w:rsid w:val="00C26CF0"/>
    <w:rsid w:val="00C2728D"/>
    <w:rsid w:val="00C273F6"/>
    <w:rsid w:val="00C309DC"/>
    <w:rsid w:val="00C30A6F"/>
    <w:rsid w:val="00C31093"/>
    <w:rsid w:val="00C31214"/>
    <w:rsid w:val="00C31223"/>
    <w:rsid w:val="00C312DC"/>
    <w:rsid w:val="00C31E60"/>
    <w:rsid w:val="00C31F09"/>
    <w:rsid w:val="00C321F9"/>
    <w:rsid w:val="00C32228"/>
    <w:rsid w:val="00C32546"/>
    <w:rsid w:val="00C32B42"/>
    <w:rsid w:val="00C32E9A"/>
    <w:rsid w:val="00C33006"/>
    <w:rsid w:val="00C3300C"/>
    <w:rsid w:val="00C34675"/>
    <w:rsid w:val="00C34774"/>
    <w:rsid w:val="00C347D0"/>
    <w:rsid w:val="00C34C34"/>
    <w:rsid w:val="00C35109"/>
    <w:rsid w:val="00C355A1"/>
    <w:rsid w:val="00C3594E"/>
    <w:rsid w:val="00C36C16"/>
    <w:rsid w:val="00C36FAD"/>
    <w:rsid w:val="00C37657"/>
    <w:rsid w:val="00C40A60"/>
    <w:rsid w:val="00C41013"/>
    <w:rsid w:val="00C41072"/>
    <w:rsid w:val="00C412CA"/>
    <w:rsid w:val="00C41464"/>
    <w:rsid w:val="00C41746"/>
    <w:rsid w:val="00C41808"/>
    <w:rsid w:val="00C41F4D"/>
    <w:rsid w:val="00C41FAC"/>
    <w:rsid w:val="00C42094"/>
    <w:rsid w:val="00C4283A"/>
    <w:rsid w:val="00C42955"/>
    <w:rsid w:val="00C42DF5"/>
    <w:rsid w:val="00C4399B"/>
    <w:rsid w:val="00C4443A"/>
    <w:rsid w:val="00C44842"/>
    <w:rsid w:val="00C44865"/>
    <w:rsid w:val="00C44C82"/>
    <w:rsid w:val="00C450E8"/>
    <w:rsid w:val="00C45257"/>
    <w:rsid w:val="00C453DF"/>
    <w:rsid w:val="00C45B05"/>
    <w:rsid w:val="00C46017"/>
    <w:rsid w:val="00C46235"/>
    <w:rsid w:val="00C465C1"/>
    <w:rsid w:val="00C469D1"/>
    <w:rsid w:val="00C47499"/>
    <w:rsid w:val="00C474ED"/>
    <w:rsid w:val="00C47561"/>
    <w:rsid w:val="00C475DB"/>
    <w:rsid w:val="00C4765C"/>
    <w:rsid w:val="00C47B4F"/>
    <w:rsid w:val="00C47E3F"/>
    <w:rsid w:val="00C47FDE"/>
    <w:rsid w:val="00C5004D"/>
    <w:rsid w:val="00C50187"/>
    <w:rsid w:val="00C50252"/>
    <w:rsid w:val="00C503BF"/>
    <w:rsid w:val="00C50550"/>
    <w:rsid w:val="00C509B4"/>
    <w:rsid w:val="00C50BB9"/>
    <w:rsid w:val="00C50F4B"/>
    <w:rsid w:val="00C511BA"/>
    <w:rsid w:val="00C51411"/>
    <w:rsid w:val="00C51786"/>
    <w:rsid w:val="00C519E6"/>
    <w:rsid w:val="00C51DD5"/>
    <w:rsid w:val="00C5226A"/>
    <w:rsid w:val="00C52287"/>
    <w:rsid w:val="00C5284F"/>
    <w:rsid w:val="00C5286D"/>
    <w:rsid w:val="00C5296E"/>
    <w:rsid w:val="00C52DAF"/>
    <w:rsid w:val="00C531A9"/>
    <w:rsid w:val="00C53315"/>
    <w:rsid w:val="00C543A6"/>
    <w:rsid w:val="00C54999"/>
    <w:rsid w:val="00C549E2"/>
    <w:rsid w:val="00C549F6"/>
    <w:rsid w:val="00C54FEF"/>
    <w:rsid w:val="00C553D7"/>
    <w:rsid w:val="00C5559C"/>
    <w:rsid w:val="00C555D9"/>
    <w:rsid w:val="00C55D34"/>
    <w:rsid w:val="00C56218"/>
    <w:rsid w:val="00C56C8F"/>
    <w:rsid w:val="00C570FF"/>
    <w:rsid w:val="00C5735D"/>
    <w:rsid w:val="00C57385"/>
    <w:rsid w:val="00C57B60"/>
    <w:rsid w:val="00C57D0F"/>
    <w:rsid w:val="00C602A5"/>
    <w:rsid w:val="00C602BA"/>
    <w:rsid w:val="00C61159"/>
    <w:rsid w:val="00C617AF"/>
    <w:rsid w:val="00C61D3B"/>
    <w:rsid w:val="00C61F19"/>
    <w:rsid w:val="00C621B6"/>
    <w:rsid w:val="00C622FD"/>
    <w:rsid w:val="00C6284C"/>
    <w:rsid w:val="00C62F09"/>
    <w:rsid w:val="00C6361A"/>
    <w:rsid w:val="00C63760"/>
    <w:rsid w:val="00C64F08"/>
    <w:rsid w:val="00C65829"/>
    <w:rsid w:val="00C65E06"/>
    <w:rsid w:val="00C66803"/>
    <w:rsid w:val="00C668F8"/>
    <w:rsid w:val="00C6694A"/>
    <w:rsid w:val="00C66B05"/>
    <w:rsid w:val="00C66CA3"/>
    <w:rsid w:val="00C66E96"/>
    <w:rsid w:val="00C66EC2"/>
    <w:rsid w:val="00C66EFC"/>
    <w:rsid w:val="00C66FF4"/>
    <w:rsid w:val="00C6737E"/>
    <w:rsid w:val="00C6768A"/>
    <w:rsid w:val="00C67902"/>
    <w:rsid w:val="00C67ACA"/>
    <w:rsid w:val="00C702D2"/>
    <w:rsid w:val="00C70AD4"/>
    <w:rsid w:val="00C70B49"/>
    <w:rsid w:val="00C70C6F"/>
    <w:rsid w:val="00C70CC9"/>
    <w:rsid w:val="00C70CE8"/>
    <w:rsid w:val="00C71437"/>
    <w:rsid w:val="00C7183A"/>
    <w:rsid w:val="00C719F9"/>
    <w:rsid w:val="00C71B4C"/>
    <w:rsid w:val="00C71B79"/>
    <w:rsid w:val="00C71F4E"/>
    <w:rsid w:val="00C71FB0"/>
    <w:rsid w:val="00C72A87"/>
    <w:rsid w:val="00C72C73"/>
    <w:rsid w:val="00C72DD5"/>
    <w:rsid w:val="00C72E55"/>
    <w:rsid w:val="00C737E6"/>
    <w:rsid w:val="00C73CA3"/>
    <w:rsid w:val="00C741FE"/>
    <w:rsid w:val="00C74361"/>
    <w:rsid w:val="00C7490B"/>
    <w:rsid w:val="00C74A87"/>
    <w:rsid w:val="00C74BF4"/>
    <w:rsid w:val="00C74CB2"/>
    <w:rsid w:val="00C752FC"/>
    <w:rsid w:val="00C75AEC"/>
    <w:rsid w:val="00C75BA8"/>
    <w:rsid w:val="00C766E6"/>
    <w:rsid w:val="00C76A70"/>
    <w:rsid w:val="00C7740E"/>
    <w:rsid w:val="00C77EC3"/>
    <w:rsid w:val="00C80201"/>
    <w:rsid w:val="00C80D7B"/>
    <w:rsid w:val="00C810B6"/>
    <w:rsid w:val="00C81430"/>
    <w:rsid w:val="00C81C0A"/>
    <w:rsid w:val="00C825A9"/>
    <w:rsid w:val="00C833B7"/>
    <w:rsid w:val="00C83817"/>
    <w:rsid w:val="00C846EA"/>
    <w:rsid w:val="00C84AEA"/>
    <w:rsid w:val="00C84B3F"/>
    <w:rsid w:val="00C85835"/>
    <w:rsid w:val="00C85E1B"/>
    <w:rsid w:val="00C86C10"/>
    <w:rsid w:val="00C87107"/>
    <w:rsid w:val="00C87EE4"/>
    <w:rsid w:val="00C9062A"/>
    <w:rsid w:val="00C906B1"/>
    <w:rsid w:val="00C90768"/>
    <w:rsid w:val="00C90A4D"/>
    <w:rsid w:val="00C90FBC"/>
    <w:rsid w:val="00C91AC4"/>
    <w:rsid w:val="00C91D7F"/>
    <w:rsid w:val="00C91F98"/>
    <w:rsid w:val="00C92697"/>
    <w:rsid w:val="00C92713"/>
    <w:rsid w:val="00C928D1"/>
    <w:rsid w:val="00C92B1A"/>
    <w:rsid w:val="00C92F04"/>
    <w:rsid w:val="00C936B8"/>
    <w:rsid w:val="00C93CB2"/>
    <w:rsid w:val="00C93CD6"/>
    <w:rsid w:val="00C93D4C"/>
    <w:rsid w:val="00C94BDC"/>
    <w:rsid w:val="00C95DEE"/>
    <w:rsid w:val="00C96465"/>
    <w:rsid w:val="00C9674D"/>
    <w:rsid w:val="00C9683B"/>
    <w:rsid w:val="00C96892"/>
    <w:rsid w:val="00C96DC6"/>
    <w:rsid w:val="00CA0053"/>
    <w:rsid w:val="00CA0472"/>
    <w:rsid w:val="00CA0622"/>
    <w:rsid w:val="00CA09C5"/>
    <w:rsid w:val="00CA0E0E"/>
    <w:rsid w:val="00CA0EA0"/>
    <w:rsid w:val="00CA1D30"/>
    <w:rsid w:val="00CA226E"/>
    <w:rsid w:val="00CA2975"/>
    <w:rsid w:val="00CA2C9D"/>
    <w:rsid w:val="00CA3862"/>
    <w:rsid w:val="00CA3F2D"/>
    <w:rsid w:val="00CA4890"/>
    <w:rsid w:val="00CA496F"/>
    <w:rsid w:val="00CA4F36"/>
    <w:rsid w:val="00CA5DAA"/>
    <w:rsid w:val="00CA62F7"/>
    <w:rsid w:val="00CA689E"/>
    <w:rsid w:val="00CA7CCF"/>
    <w:rsid w:val="00CA7E53"/>
    <w:rsid w:val="00CB09F7"/>
    <w:rsid w:val="00CB0BE3"/>
    <w:rsid w:val="00CB1620"/>
    <w:rsid w:val="00CB2159"/>
    <w:rsid w:val="00CB24BD"/>
    <w:rsid w:val="00CB28EC"/>
    <w:rsid w:val="00CB368F"/>
    <w:rsid w:val="00CB3725"/>
    <w:rsid w:val="00CB410A"/>
    <w:rsid w:val="00CB4A84"/>
    <w:rsid w:val="00CB539F"/>
    <w:rsid w:val="00CB54E3"/>
    <w:rsid w:val="00CB5DA0"/>
    <w:rsid w:val="00CB670E"/>
    <w:rsid w:val="00CB72D9"/>
    <w:rsid w:val="00CB7317"/>
    <w:rsid w:val="00CB7328"/>
    <w:rsid w:val="00CB74EF"/>
    <w:rsid w:val="00CB7660"/>
    <w:rsid w:val="00CB7684"/>
    <w:rsid w:val="00CB790F"/>
    <w:rsid w:val="00CB7922"/>
    <w:rsid w:val="00CB7C47"/>
    <w:rsid w:val="00CC00F9"/>
    <w:rsid w:val="00CC0110"/>
    <w:rsid w:val="00CC07DA"/>
    <w:rsid w:val="00CC0F0D"/>
    <w:rsid w:val="00CC16AD"/>
    <w:rsid w:val="00CC176E"/>
    <w:rsid w:val="00CC18C4"/>
    <w:rsid w:val="00CC18E4"/>
    <w:rsid w:val="00CC2031"/>
    <w:rsid w:val="00CC2DB5"/>
    <w:rsid w:val="00CC33E2"/>
    <w:rsid w:val="00CC3422"/>
    <w:rsid w:val="00CC37CD"/>
    <w:rsid w:val="00CC37CE"/>
    <w:rsid w:val="00CC37DB"/>
    <w:rsid w:val="00CC385E"/>
    <w:rsid w:val="00CC3A74"/>
    <w:rsid w:val="00CC3D5A"/>
    <w:rsid w:val="00CC3F09"/>
    <w:rsid w:val="00CC4768"/>
    <w:rsid w:val="00CC4786"/>
    <w:rsid w:val="00CC4ABE"/>
    <w:rsid w:val="00CC51B2"/>
    <w:rsid w:val="00CC5767"/>
    <w:rsid w:val="00CC5786"/>
    <w:rsid w:val="00CC633B"/>
    <w:rsid w:val="00CC634F"/>
    <w:rsid w:val="00CC66B2"/>
    <w:rsid w:val="00CC6769"/>
    <w:rsid w:val="00CC734F"/>
    <w:rsid w:val="00CC75B1"/>
    <w:rsid w:val="00CC7716"/>
    <w:rsid w:val="00CC773B"/>
    <w:rsid w:val="00CC77A4"/>
    <w:rsid w:val="00CC7BED"/>
    <w:rsid w:val="00CD1ED8"/>
    <w:rsid w:val="00CD22AC"/>
    <w:rsid w:val="00CD2B5F"/>
    <w:rsid w:val="00CD2C61"/>
    <w:rsid w:val="00CD2F17"/>
    <w:rsid w:val="00CD3DE3"/>
    <w:rsid w:val="00CD3E40"/>
    <w:rsid w:val="00CD407E"/>
    <w:rsid w:val="00CD4946"/>
    <w:rsid w:val="00CD4CD9"/>
    <w:rsid w:val="00CD4D38"/>
    <w:rsid w:val="00CD501B"/>
    <w:rsid w:val="00CD51EC"/>
    <w:rsid w:val="00CD5304"/>
    <w:rsid w:val="00CD6572"/>
    <w:rsid w:val="00CD66AB"/>
    <w:rsid w:val="00CD67C3"/>
    <w:rsid w:val="00CD6C97"/>
    <w:rsid w:val="00CD7AAD"/>
    <w:rsid w:val="00CE0F29"/>
    <w:rsid w:val="00CE1BE0"/>
    <w:rsid w:val="00CE1D93"/>
    <w:rsid w:val="00CE21BA"/>
    <w:rsid w:val="00CE2D1D"/>
    <w:rsid w:val="00CE2E87"/>
    <w:rsid w:val="00CE3007"/>
    <w:rsid w:val="00CE32D8"/>
    <w:rsid w:val="00CE3D28"/>
    <w:rsid w:val="00CE3E99"/>
    <w:rsid w:val="00CE4022"/>
    <w:rsid w:val="00CE42DE"/>
    <w:rsid w:val="00CE4461"/>
    <w:rsid w:val="00CE49A2"/>
    <w:rsid w:val="00CE4B5F"/>
    <w:rsid w:val="00CE4D7B"/>
    <w:rsid w:val="00CE4FE6"/>
    <w:rsid w:val="00CE50B4"/>
    <w:rsid w:val="00CE5926"/>
    <w:rsid w:val="00CE5E6B"/>
    <w:rsid w:val="00CE65F6"/>
    <w:rsid w:val="00CE696E"/>
    <w:rsid w:val="00CE6ACC"/>
    <w:rsid w:val="00CE6ED1"/>
    <w:rsid w:val="00CE755B"/>
    <w:rsid w:val="00CF0709"/>
    <w:rsid w:val="00CF0CC9"/>
    <w:rsid w:val="00CF0CEA"/>
    <w:rsid w:val="00CF11FB"/>
    <w:rsid w:val="00CF1CCD"/>
    <w:rsid w:val="00CF252F"/>
    <w:rsid w:val="00CF2769"/>
    <w:rsid w:val="00CF2887"/>
    <w:rsid w:val="00CF2E69"/>
    <w:rsid w:val="00CF3174"/>
    <w:rsid w:val="00CF3DB0"/>
    <w:rsid w:val="00CF3EAD"/>
    <w:rsid w:val="00CF3F4A"/>
    <w:rsid w:val="00CF461F"/>
    <w:rsid w:val="00CF49F8"/>
    <w:rsid w:val="00CF4D80"/>
    <w:rsid w:val="00CF55A3"/>
    <w:rsid w:val="00CF569C"/>
    <w:rsid w:val="00CF5815"/>
    <w:rsid w:val="00CF5A41"/>
    <w:rsid w:val="00CF60B2"/>
    <w:rsid w:val="00CF6B15"/>
    <w:rsid w:val="00CF6CB1"/>
    <w:rsid w:val="00CF6D4C"/>
    <w:rsid w:val="00CF6D86"/>
    <w:rsid w:val="00CF70D2"/>
    <w:rsid w:val="00CF74D1"/>
    <w:rsid w:val="00CF76AE"/>
    <w:rsid w:val="00CF78D5"/>
    <w:rsid w:val="00CF799F"/>
    <w:rsid w:val="00CF7C6D"/>
    <w:rsid w:val="00CF7F27"/>
    <w:rsid w:val="00D000FD"/>
    <w:rsid w:val="00D009C1"/>
    <w:rsid w:val="00D00C40"/>
    <w:rsid w:val="00D00F42"/>
    <w:rsid w:val="00D00F9E"/>
    <w:rsid w:val="00D010FB"/>
    <w:rsid w:val="00D01297"/>
    <w:rsid w:val="00D013CE"/>
    <w:rsid w:val="00D01421"/>
    <w:rsid w:val="00D01D2A"/>
    <w:rsid w:val="00D01D31"/>
    <w:rsid w:val="00D01F50"/>
    <w:rsid w:val="00D02377"/>
    <w:rsid w:val="00D02421"/>
    <w:rsid w:val="00D02800"/>
    <w:rsid w:val="00D028E1"/>
    <w:rsid w:val="00D02F6B"/>
    <w:rsid w:val="00D02FB4"/>
    <w:rsid w:val="00D030AB"/>
    <w:rsid w:val="00D03283"/>
    <w:rsid w:val="00D039EC"/>
    <w:rsid w:val="00D03B9E"/>
    <w:rsid w:val="00D04050"/>
    <w:rsid w:val="00D045C0"/>
    <w:rsid w:val="00D04979"/>
    <w:rsid w:val="00D050F2"/>
    <w:rsid w:val="00D05165"/>
    <w:rsid w:val="00D051ED"/>
    <w:rsid w:val="00D052FA"/>
    <w:rsid w:val="00D054A2"/>
    <w:rsid w:val="00D05589"/>
    <w:rsid w:val="00D05A3A"/>
    <w:rsid w:val="00D06255"/>
    <w:rsid w:val="00D06BDD"/>
    <w:rsid w:val="00D0778A"/>
    <w:rsid w:val="00D07B32"/>
    <w:rsid w:val="00D07CDE"/>
    <w:rsid w:val="00D1004D"/>
    <w:rsid w:val="00D1022A"/>
    <w:rsid w:val="00D102E0"/>
    <w:rsid w:val="00D10EF2"/>
    <w:rsid w:val="00D114AA"/>
    <w:rsid w:val="00D11663"/>
    <w:rsid w:val="00D11951"/>
    <w:rsid w:val="00D11A09"/>
    <w:rsid w:val="00D11CE2"/>
    <w:rsid w:val="00D126C3"/>
    <w:rsid w:val="00D12F39"/>
    <w:rsid w:val="00D131CA"/>
    <w:rsid w:val="00D1354E"/>
    <w:rsid w:val="00D13B45"/>
    <w:rsid w:val="00D13ED7"/>
    <w:rsid w:val="00D142CF"/>
    <w:rsid w:val="00D1430D"/>
    <w:rsid w:val="00D1471E"/>
    <w:rsid w:val="00D1590F"/>
    <w:rsid w:val="00D16321"/>
    <w:rsid w:val="00D16935"/>
    <w:rsid w:val="00D17023"/>
    <w:rsid w:val="00D1770C"/>
    <w:rsid w:val="00D17AB8"/>
    <w:rsid w:val="00D20002"/>
    <w:rsid w:val="00D20A92"/>
    <w:rsid w:val="00D20E20"/>
    <w:rsid w:val="00D21685"/>
    <w:rsid w:val="00D21A8B"/>
    <w:rsid w:val="00D21B65"/>
    <w:rsid w:val="00D22908"/>
    <w:rsid w:val="00D22965"/>
    <w:rsid w:val="00D231B3"/>
    <w:rsid w:val="00D23ECA"/>
    <w:rsid w:val="00D242DD"/>
    <w:rsid w:val="00D24408"/>
    <w:rsid w:val="00D24AA3"/>
    <w:rsid w:val="00D24C97"/>
    <w:rsid w:val="00D2577D"/>
    <w:rsid w:val="00D25D89"/>
    <w:rsid w:val="00D260AA"/>
    <w:rsid w:val="00D26145"/>
    <w:rsid w:val="00D26916"/>
    <w:rsid w:val="00D26A6E"/>
    <w:rsid w:val="00D26B94"/>
    <w:rsid w:val="00D272E4"/>
    <w:rsid w:val="00D27372"/>
    <w:rsid w:val="00D27620"/>
    <w:rsid w:val="00D2781F"/>
    <w:rsid w:val="00D278AA"/>
    <w:rsid w:val="00D279FA"/>
    <w:rsid w:val="00D27B7B"/>
    <w:rsid w:val="00D30352"/>
    <w:rsid w:val="00D304F9"/>
    <w:rsid w:val="00D305C4"/>
    <w:rsid w:val="00D309AE"/>
    <w:rsid w:val="00D3133A"/>
    <w:rsid w:val="00D31645"/>
    <w:rsid w:val="00D3181A"/>
    <w:rsid w:val="00D319D4"/>
    <w:rsid w:val="00D31AD2"/>
    <w:rsid w:val="00D31AFB"/>
    <w:rsid w:val="00D31CC8"/>
    <w:rsid w:val="00D31D64"/>
    <w:rsid w:val="00D32586"/>
    <w:rsid w:val="00D3267E"/>
    <w:rsid w:val="00D327F5"/>
    <w:rsid w:val="00D32D29"/>
    <w:rsid w:val="00D33291"/>
    <w:rsid w:val="00D33A11"/>
    <w:rsid w:val="00D33C86"/>
    <w:rsid w:val="00D33F6E"/>
    <w:rsid w:val="00D34003"/>
    <w:rsid w:val="00D345E0"/>
    <w:rsid w:val="00D34B90"/>
    <w:rsid w:val="00D363D7"/>
    <w:rsid w:val="00D36701"/>
    <w:rsid w:val="00D367BF"/>
    <w:rsid w:val="00D36A05"/>
    <w:rsid w:val="00D377FF"/>
    <w:rsid w:val="00D378D5"/>
    <w:rsid w:val="00D37C15"/>
    <w:rsid w:val="00D40104"/>
    <w:rsid w:val="00D402B7"/>
    <w:rsid w:val="00D40324"/>
    <w:rsid w:val="00D40AD4"/>
    <w:rsid w:val="00D40B87"/>
    <w:rsid w:val="00D4127B"/>
    <w:rsid w:val="00D41B46"/>
    <w:rsid w:val="00D41BE2"/>
    <w:rsid w:val="00D42185"/>
    <w:rsid w:val="00D42A69"/>
    <w:rsid w:val="00D42F78"/>
    <w:rsid w:val="00D42F7B"/>
    <w:rsid w:val="00D43585"/>
    <w:rsid w:val="00D440BB"/>
    <w:rsid w:val="00D441F6"/>
    <w:rsid w:val="00D44471"/>
    <w:rsid w:val="00D44483"/>
    <w:rsid w:val="00D444F1"/>
    <w:rsid w:val="00D45232"/>
    <w:rsid w:val="00D452D5"/>
    <w:rsid w:val="00D45796"/>
    <w:rsid w:val="00D462E6"/>
    <w:rsid w:val="00D46366"/>
    <w:rsid w:val="00D46459"/>
    <w:rsid w:val="00D467F3"/>
    <w:rsid w:val="00D469BB"/>
    <w:rsid w:val="00D46A82"/>
    <w:rsid w:val="00D47030"/>
    <w:rsid w:val="00D474C8"/>
    <w:rsid w:val="00D47BD9"/>
    <w:rsid w:val="00D47D89"/>
    <w:rsid w:val="00D50169"/>
    <w:rsid w:val="00D50398"/>
    <w:rsid w:val="00D50CFF"/>
    <w:rsid w:val="00D50FB3"/>
    <w:rsid w:val="00D51082"/>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16E"/>
    <w:rsid w:val="00D5446D"/>
    <w:rsid w:val="00D54946"/>
    <w:rsid w:val="00D54AC9"/>
    <w:rsid w:val="00D558AA"/>
    <w:rsid w:val="00D559AB"/>
    <w:rsid w:val="00D559BC"/>
    <w:rsid w:val="00D55E91"/>
    <w:rsid w:val="00D55E99"/>
    <w:rsid w:val="00D5616C"/>
    <w:rsid w:val="00D5670B"/>
    <w:rsid w:val="00D569F2"/>
    <w:rsid w:val="00D56BE2"/>
    <w:rsid w:val="00D56CBA"/>
    <w:rsid w:val="00D56EBF"/>
    <w:rsid w:val="00D56ED3"/>
    <w:rsid w:val="00D56FD0"/>
    <w:rsid w:val="00D57598"/>
    <w:rsid w:val="00D579F9"/>
    <w:rsid w:val="00D57C00"/>
    <w:rsid w:val="00D57C35"/>
    <w:rsid w:val="00D60135"/>
    <w:rsid w:val="00D60474"/>
    <w:rsid w:val="00D6051E"/>
    <w:rsid w:val="00D60859"/>
    <w:rsid w:val="00D60A60"/>
    <w:rsid w:val="00D61DC7"/>
    <w:rsid w:val="00D6234D"/>
    <w:rsid w:val="00D62527"/>
    <w:rsid w:val="00D629DA"/>
    <w:rsid w:val="00D63965"/>
    <w:rsid w:val="00D63B18"/>
    <w:rsid w:val="00D6401A"/>
    <w:rsid w:val="00D64448"/>
    <w:rsid w:val="00D64560"/>
    <w:rsid w:val="00D64939"/>
    <w:rsid w:val="00D64E75"/>
    <w:rsid w:val="00D65F1C"/>
    <w:rsid w:val="00D66439"/>
    <w:rsid w:val="00D66AF1"/>
    <w:rsid w:val="00D677D7"/>
    <w:rsid w:val="00D67A6E"/>
    <w:rsid w:val="00D67C3D"/>
    <w:rsid w:val="00D67E2D"/>
    <w:rsid w:val="00D70B37"/>
    <w:rsid w:val="00D70B4E"/>
    <w:rsid w:val="00D70D3D"/>
    <w:rsid w:val="00D71106"/>
    <w:rsid w:val="00D7143F"/>
    <w:rsid w:val="00D71688"/>
    <w:rsid w:val="00D71796"/>
    <w:rsid w:val="00D71D18"/>
    <w:rsid w:val="00D72378"/>
    <w:rsid w:val="00D726B6"/>
    <w:rsid w:val="00D72E07"/>
    <w:rsid w:val="00D730AD"/>
    <w:rsid w:val="00D733F2"/>
    <w:rsid w:val="00D7373C"/>
    <w:rsid w:val="00D73815"/>
    <w:rsid w:val="00D73FA0"/>
    <w:rsid w:val="00D745C3"/>
    <w:rsid w:val="00D74630"/>
    <w:rsid w:val="00D74944"/>
    <w:rsid w:val="00D74AF0"/>
    <w:rsid w:val="00D74C05"/>
    <w:rsid w:val="00D74F28"/>
    <w:rsid w:val="00D75B46"/>
    <w:rsid w:val="00D75CAC"/>
    <w:rsid w:val="00D75D8B"/>
    <w:rsid w:val="00D7649C"/>
    <w:rsid w:val="00D76744"/>
    <w:rsid w:val="00D768F8"/>
    <w:rsid w:val="00D77834"/>
    <w:rsid w:val="00D77A84"/>
    <w:rsid w:val="00D77F7B"/>
    <w:rsid w:val="00D8039C"/>
    <w:rsid w:val="00D80EF9"/>
    <w:rsid w:val="00D81941"/>
    <w:rsid w:val="00D81C24"/>
    <w:rsid w:val="00D82993"/>
    <w:rsid w:val="00D82B14"/>
    <w:rsid w:val="00D82F11"/>
    <w:rsid w:val="00D82FB9"/>
    <w:rsid w:val="00D8309D"/>
    <w:rsid w:val="00D8336E"/>
    <w:rsid w:val="00D83FA9"/>
    <w:rsid w:val="00D83FC5"/>
    <w:rsid w:val="00D8476E"/>
    <w:rsid w:val="00D8516E"/>
    <w:rsid w:val="00D8552E"/>
    <w:rsid w:val="00D85B4C"/>
    <w:rsid w:val="00D8602D"/>
    <w:rsid w:val="00D86A11"/>
    <w:rsid w:val="00D86E45"/>
    <w:rsid w:val="00D86F5D"/>
    <w:rsid w:val="00D874BF"/>
    <w:rsid w:val="00D87A5D"/>
    <w:rsid w:val="00D9014C"/>
    <w:rsid w:val="00D903DD"/>
    <w:rsid w:val="00D90580"/>
    <w:rsid w:val="00D90A88"/>
    <w:rsid w:val="00D90BB4"/>
    <w:rsid w:val="00D90DCA"/>
    <w:rsid w:val="00D918F0"/>
    <w:rsid w:val="00D92539"/>
    <w:rsid w:val="00D92E1F"/>
    <w:rsid w:val="00D932B2"/>
    <w:rsid w:val="00D938BF"/>
    <w:rsid w:val="00D93B26"/>
    <w:rsid w:val="00D93E87"/>
    <w:rsid w:val="00D94264"/>
    <w:rsid w:val="00D945D8"/>
    <w:rsid w:val="00D95365"/>
    <w:rsid w:val="00D9555E"/>
    <w:rsid w:val="00D9567F"/>
    <w:rsid w:val="00D958F8"/>
    <w:rsid w:val="00D959EE"/>
    <w:rsid w:val="00D96E07"/>
    <w:rsid w:val="00D97A5E"/>
    <w:rsid w:val="00D97E80"/>
    <w:rsid w:val="00D97FB0"/>
    <w:rsid w:val="00DA0295"/>
    <w:rsid w:val="00DA0ECF"/>
    <w:rsid w:val="00DA1096"/>
    <w:rsid w:val="00DA1C3C"/>
    <w:rsid w:val="00DA1D99"/>
    <w:rsid w:val="00DA1E59"/>
    <w:rsid w:val="00DA2129"/>
    <w:rsid w:val="00DA2686"/>
    <w:rsid w:val="00DA26F7"/>
    <w:rsid w:val="00DA3133"/>
    <w:rsid w:val="00DA44EA"/>
    <w:rsid w:val="00DA4521"/>
    <w:rsid w:val="00DA47DD"/>
    <w:rsid w:val="00DA48FC"/>
    <w:rsid w:val="00DA4B5C"/>
    <w:rsid w:val="00DA4E81"/>
    <w:rsid w:val="00DA5049"/>
    <w:rsid w:val="00DA56CA"/>
    <w:rsid w:val="00DA5B8A"/>
    <w:rsid w:val="00DA681A"/>
    <w:rsid w:val="00DA69B4"/>
    <w:rsid w:val="00DA6B61"/>
    <w:rsid w:val="00DA6C73"/>
    <w:rsid w:val="00DA6C99"/>
    <w:rsid w:val="00DA6E88"/>
    <w:rsid w:val="00DA6EF4"/>
    <w:rsid w:val="00DA70C1"/>
    <w:rsid w:val="00DA7199"/>
    <w:rsid w:val="00DA759B"/>
    <w:rsid w:val="00DA77AD"/>
    <w:rsid w:val="00DA7896"/>
    <w:rsid w:val="00DA7A3A"/>
    <w:rsid w:val="00DB024E"/>
    <w:rsid w:val="00DB083A"/>
    <w:rsid w:val="00DB117F"/>
    <w:rsid w:val="00DB1545"/>
    <w:rsid w:val="00DB1748"/>
    <w:rsid w:val="00DB1944"/>
    <w:rsid w:val="00DB19AB"/>
    <w:rsid w:val="00DB204E"/>
    <w:rsid w:val="00DB24ED"/>
    <w:rsid w:val="00DB2576"/>
    <w:rsid w:val="00DB2888"/>
    <w:rsid w:val="00DB32F5"/>
    <w:rsid w:val="00DB4259"/>
    <w:rsid w:val="00DB4E34"/>
    <w:rsid w:val="00DB5087"/>
    <w:rsid w:val="00DB555E"/>
    <w:rsid w:val="00DB5A12"/>
    <w:rsid w:val="00DB5C65"/>
    <w:rsid w:val="00DB6066"/>
    <w:rsid w:val="00DB61B5"/>
    <w:rsid w:val="00DB6A85"/>
    <w:rsid w:val="00DB6EC3"/>
    <w:rsid w:val="00DB78D2"/>
    <w:rsid w:val="00DB79EB"/>
    <w:rsid w:val="00DB7B38"/>
    <w:rsid w:val="00DB7CA0"/>
    <w:rsid w:val="00DB7CD8"/>
    <w:rsid w:val="00DC0151"/>
    <w:rsid w:val="00DC018C"/>
    <w:rsid w:val="00DC1681"/>
    <w:rsid w:val="00DC1C28"/>
    <w:rsid w:val="00DC2B28"/>
    <w:rsid w:val="00DC2CB4"/>
    <w:rsid w:val="00DC2CF2"/>
    <w:rsid w:val="00DC2D99"/>
    <w:rsid w:val="00DC351D"/>
    <w:rsid w:val="00DC3D65"/>
    <w:rsid w:val="00DC40AC"/>
    <w:rsid w:val="00DC4254"/>
    <w:rsid w:val="00DC4610"/>
    <w:rsid w:val="00DC4CC4"/>
    <w:rsid w:val="00DC52DE"/>
    <w:rsid w:val="00DC531A"/>
    <w:rsid w:val="00DC53FC"/>
    <w:rsid w:val="00DC56F3"/>
    <w:rsid w:val="00DC620C"/>
    <w:rsid w:val="00DC678E"/>
    <w:rsid w:val="00DC725B"/>
    <w:rsid w:val="00DC7552"/>
    <w:rsid w:val="00DC7D62"/>
    <w:rsid w:val="00DD025A"/>
    <w:rsid w:val="00DD078C"/>
    <w:rsid w:val="00DD0800"/>
    <w:rsid w:val="00DD09A4"/>
    <w:rsid w:val="00DD1315"/>
    <w:rsid w:val="00DD16E6"/>
    <w:rsid w:val="00DD1E28"/>
    <w:rsid w:val="00DD1F87"/>
    <w:rsid w:val="00DD23AE"/>
    <w:rsid w:val="00DD2BF4"/>
    <w:rsid w:val="00DD2CE9"/>
    <w:rsid w:val="00DD33BD"/>
    <w:rsid w:val="00DD3521"/>
    <w:rsid w:val="00DD36ED"/>
    <w:rsid w:val="00DD3B7B"/>
    <w:rsid w:val="00DD3C91"/>
    <w:rsid w:val="00DD5571"/>
    <w:rsid w:val="00DD5581"/>
    <w:rsid w:val="00DD55C1"/>
    <w:rsid w:val="00DD62F9"/>
    <w:rsid w:val="00DD69EF"/>
    <w:rsid w:val="00DD6C40"/>
    <w:rsid w:val="00DD6C45"/>
    <w:rsid w:val="00DD756B"/>
    <w:rsid w:val="00DD7809"/>
    <w:rsid w:val="00DD792F"/>
    <w:rsid w:val="00DD7D8B"/>
    <w:rsid w:val="00DE08F7"/>
    <w:rsid w:val="00DE0C7A"/>
    <w:rsid w:val="00DE0D51"/>
    <w:rsid w:val="00DE0D59"/>
    <w:rsid w:val="00DE0FC9"/>
    <w:rsid w:val="00DE1295"/>
    <w:rsid w:val="00DE12A4"/>
    <w:rsid w:val="00DE1AE0"/>
    <w:rsid w:val="00DE1C61"/>
    <w:rsid w:val="00DE2183"/>
    <w:rsid w:val="00DE2190"/>
    <w:rsid w:val="00DE243D"/>
    <w:rsid w:val="00DE2DF2"/>
    <w:rsid w:val="00DE37C5"/>
    <w:rsid w:val="00DE468E"/>
    <w:rsid w:val="00DE49BA"/>
    <w:rsid w:val="00DE4A84"/>
    <w:rsid w:val="00DE4F4E"/>
    <w:rsid w:val="00DE50BB"/>
    <w:rsid w:val="00DE52AD"/>
    <w:rsid w:val="00DE5315"/>
    <w:rsid w:val="00DE5621"/>
    <w:rsid w:val="00DE5738"/>
    <w:rsid w:val="00DE62B6"/>
    <w:rsid w:val="00DE6E97"/>
    <w:rsid w:val="00DE7A61"/>
    <w:rsid w:val="00DE7D6B"/>
    <w:rsid w:val="00DF02BE"/>
    <w:rsid w:val="00DF0C6C"/>
    <w:rsid w:val="00DF11D7"/>
    <w:rsid w:val="00DF1468"/>
    <w:rsid w:val="00DF166B"/>
    <w:rsid w:val="00DF1AAD"/>
    <w:rsid w:val="00DF1CA5"/>
    <w:rsid w:val="00DF1CE7"/>
    <w:rsid w:val="00DF2155"/>
    <w:rsid w:val="00DF2927"/>
    <w:rsid w:val="00DF33CA"/>
    <w:rsid w:val="00DF3D57"/>
    <w:rsid w:val="00DF3E45"/>
    <w:rsid w:val="00DF425F"/>
    <w:rsid w:val="00DF4E33"/>
    <w:rsid w:val="00DF56ED"/>
    <w:rsid w:val="00DF582B"/>
    <w:rsid w:val="00DF5B22"/>
    <w:rsid w:val="00DF69B4"/>
    <w:rsid w:val="00DF70FD"/>
    <w:rsid w:val="00DF7740"/>
    <w:rsid w:val="00DF7B11"/>
    <w:rsid w:val="00DF7D4D"/>
    <w:rsid w:val="00DF7EC2"/>
    <w:rsid w:val="00DF7FDA"/>
    <w:rsid w:val="00E004E3"/>
    <w:rsid w:val="00E00569"/>
    <w:rsid w:val="00E005B9"/>
    <w:rsid w:val="00E00713"/>
    <w:rsid w:val="00E00945"/>
    <w:rsid w:val="00E00D07"/>
    <w:rsid w:val="00E019A9"/>
    <w:rsid w:val="00E02B43"/>
    <w:rsid w:val="00E0334E"/>
    <w:rsid w:val="00E035EB"/>
    <w:rsid w:val="00E03965"/>
    <w:rsid w:val="00E03FA1"/>
    <w:rsid w:val="00E03FF3"/>
    <w:rsid w:val="00E0486C"/>
    <w:rsid w:val="00E0491E"/>
    <w:rsid w:val="00E04929"/>
    <w:rsid w:val="00E04A36"/>
    <w:rsid w:val="00E04DE1"/>
    <w:rsid w:val="00E05067"/>
    <w:rsid w:val="00E05637"/>
    <w:rsid w:val="00E05CF8"/>
    <w:rsid w:val="00E060BF"/>
    <w:rsid w:val="00E070CB"/>
    <w:rsid w:val="00E07835"/>
    <w:rsid w:val="00E10F81"/>
    <w:rsid w:val="00E112F0"/>
    <w:rsid w:val="00E116BC"/>
    <w:rsid w:val="00E117A0"/>
    <w:rsid w:val="00E118DC"/>
    <w:rsid w:val="00E1269D"/>
    <w:rsid w:val="00E129DB"/>
    <w:rsid w:val="00E12EF9"/>
    <w:rsid w:val="00E13716"/>
    <w:rsid w:val="00E13813"/>
    <w:rsid w:val="00E13BBE"/>
    <w:rsid w:val="00E142A9"/>
    <w:rsid w:val="00E148FB"/>
    <w:rsid w:val="00E153C9"/>
    <w:rsid w:val="00E1557F"/>
    <w:rsid w:val="00E16492"/>
    <w:rsid w:val="00E16E0A"/>
    <w:rsid w:val="00E16F94"/>
    <w:rsid w:val="00E17761"/>
    <w:rsid w:val="00E17878"/>
    <w:rsid w:val="00E17BDE"/>
    <w:rsid w:val="00E17C13"/>
    <w:rsid w:val="00E2080C"/>
    <w:rsid w:val="00E20DC7"/>
    <w:rsid w:val="00E213FC"/>
    <w:rsid w:val="00E21A07"/>
    <w:rsid w:val="00E21BE6"/>
    <w:rsid w:val="00E2212B"/>
    <w:rsid w:val="00E22299"/>
    <w:rsid w:val="00E227D1"/>
    <w:rsid w:val="00E22805"/>
    <w:rsid w:val="00E229FE"/>
    <w:rsid w:val="00E23448"/>
    <w:rsid w:val="00E2480C"/>
    <w:rsid w:val="00E24B1C"/>
    <w:rsid w:val="00E253E5"/>
    <w:rsid w:val="00E2591F"/>
    <w:rsid w:val="00E25BAB"/>
    <w:rsid w:val="00E26C82"/>
    <w:rsid w:val="00E26FF8"/>
    <w:rsid w:val="00E27653"/>
    <w:rsid w:val="00E2766E"/>
    <w:rsid w:val="00E276F0"/>
    <w:rsid w:val="00E279DB"/>
    <w:rsid w:val="00E27BA3"/>
    <w:rsid w:val="00E27FDD"/>
    <w:rsid w:val="00E308FF"/>
    <w:rsid w:val="00E30A9E"/>
    <w:rsid w:val="00E30DC1"/>
    <w:rsid w:val="00E32A22"/>
    <w:rsid w:val="00E32A46"/>
    <w:rsid w:val="00E32B01"/>
    <w:rsid w:val="00E330E5"/>
    <w:rsid w:val="00E333AA"/>
    <w:rsid w:val="00E3400E"/>
    <w:rsid w:val="00E34270"/>
    <w:rsid w:val="00E34588"/>
    <w:rsid w:val="00E3473B"/>
    <w:rsid w:val="00E35299"/>
    <w:rsid w:val="00E355C6"/>
    <w:rsid w:val="00E35F30"/>
    <w:rsid w:val="00E36243"/>
    <w:rsid w:val="00E36637"/>
    <w:rsid w:val="00E36CEC"/>
    <w:rsid w:val="00E379E2"/>
    <w:rsid w:val="00E37A50"/>
    <w:rsid w:val="00E37C05"/>
    <w:rsid w:val="00E4017B"/>
    <w:rsid w:val="00E41FE3"/>
    <w:rsid w:val="00E42AC4"/>
    <w:rsid w:val="00E4322E"/>
    <w:rsid w:val="00E43B9C"/>
    <w:rsid w:val="00E44060"/>
    <w:rsid w:val="00E4406E"/>
    <w:rsid w:val="00E444F1"/>
    <w:rsid w:val="00E4487E"/>
    <w:rsid w:val="00E45E85"/>
    <w:rsid w:val="00E45EF3"/>
    <w:rsid w:val="00E4780C"/>
    <w:rsid w:val="00E47F65"/>
    <w:rsid w:val="00E507D0"/>
    <w:rsid w:val="00E509AE"/>
    <w:rsid w:val="00E5109D"/>
    <w:rsid w:val="00E521D0"/>
    <w:rsid w:val="00E53C3F"/>
    <w:rsid w:val="00E53DEE"/>
    <w:rsid w:val="00E53DEF"/>
    <w:rsid w:val="00E54289"/>
    <w:rsid w:val="00E54A77"/>
    <w:rsid w:val="00E54DB5"/>
    <w:rsid w:val="00E551C9"/>
    <w:rsid w:val="00E5528E"/>
    <w:rsid w:val="00E55894"/>
    <w:rsid w:val="00E560E1"/>
    <w:rsid w:val="00E5610D"/>
    <w:rsid w:val="00E56A6C"/>
    <w:rsid w:val="00E56B94"/>
    <w:rsid w:val="00E56C8C"/>
    <w:rsid w:val="00E56E10"/>
    <w:rsid w:val="00E60702"/>
    <w:rsid w:val="00E615C3"/>
    <w:rsid w:val="00E61A05"/>
    <w:rsid w:val="00E61A61"/>
    <w:rsid w:val="00E61F1F"/>
    <w:rsid w:val="00E62F00"/>
    <w:rsid w:val="00E63414"/>
    <w:rsid w:val="00E63752"/>
    <w:rsid w:val="00E637B6"/>
    <w:rsid w:val="00E63E3F"/>
    <w:rsid w:val="00E6494F"/>
    <w:rsid w:val="00E64B79"/>
    <w:rsid w:val="00E64FBB"/>
    <w:rsid w:val="00E6509B"/>
    <w:rsid w:val="00E6547F"/>
    <w:rsid w:val="00E65A17"/>
    <w:rsid w:val="00E66A14"/>
    <w:rsid w:val="00E67218"/>
    <w:rsid w:val="00E67A87"/>
    <w:rsid w:val="00E700D7"/>
    <w:rsid w:val="00E702C4"/>
    <w:rsid w:val="00E7042E"/>
    <w:rsid w:val="00E7046E"/>
    <w:rsid w:val="00E7049F"/>
    <w:rsid w:val="00E70572"/>
    <w:rsid w:val="00E70606"/>
    <w:rsid w:val="00E707DC"/>
    <w:rsid w:val="00E7090E"/>
    <w:rsid w:val="00E70A3D"/>
    <w:rsid w:val="00E70D24"/>
    <w:rsid w:val="00E71071"/>
    <w:rsid w:val="00E712E9"/>
    <w:rsid w:val="00E712EF"/>
    <w:rsid w:val="00E7140E"/>
    <w:rsid w:val="00E71A56"/>
    <w:rsid w:val="00E71CB3"/>
    <w:rsid w:val="00E71E73"/>
    <w:rsid w:val="00E724D2"/>
    <w:rsid w:val="00E726F9"/>
    <w:rsid w:val="00E7270D"/>
    <w:rsid w:val="00E7295A"/>
    <w:rsid w:val="00E72CC4"/>
    <w:rsid w:val="00E72CF4"/>
    <w:rsid w:val="00E7327A"/>
    <w:rsid w:val="00E73587"/>
    <w:rsid w:val="00E738D0"/>
    <w:rsid w:val="00E7409D"/>
    <w:rsid w:val="00E7412D"/>
    <w:rsid w:val="00E74254"/>
    <w:rsid w:val="00E756D7"/>
    <w:rsid w:val="00E75CD4"/>
    <w:rsid w:val="00E76337"/>
    <w:rsid w:val="00E76935"/>
    <w:rsid w:val="00E76C0C"/>
    <w:rsid w:val="00E77134"/>
    <w:rsid w:val="00E77689"/>
    <w:rsid w:val="00E7779C"/>
    <w:rsid w:val="00E7782C"/>
    <w:rsid w:val="00E778C2"/>
    <w:rsid w:val="00E77938"/>
    <w:rsid w:val="00E77F7C"/>
    <w:rsid w:val="00E80388"/>
    <w:rsid w:val="00E808DD"/>
    <w:rsid w:val="00E80E40"/>
    <w:rsid w:val="00E81FA0"/>
    <w:rsid w:val="00E81FA5"/>
    <w:rsid w:val="00E8239D"/>
    <w:rsid w:val="00E830DA"/>
    <w:rsid w:val="00E8329F"/>
    <w:rsid w:val="00E83DC8"/>
    <w:rsid w:val="00E84058"/>
    <w:rsid w:val="00E84D72"/>
    <w:rsid w:val="00E84D8A"/>
    <w:rsid w:val="00E84E70"/>
    <w:rsid w:val="00E8506C"/>
    <w:rsid w:val="00E853A4"/>
    <w:rsid w:val="00E857C6"/>
    <w:rsid w:val="00E865C0"/>
    <w:rsid w:val="00E86E91"/>
    <w:rsid w:val="00E87976"/>
    <w:rsid w:val="00E901A3"/>
    <w:rsid w:val="00E90BC5"/>
    <w:rsid w:val="00E91262"/>
    <w:rsid w:val="00E914D0"/>
    <w:rsid w:val="00E917DF"/>
    <w:rsid w:val="00E91C62"/>
    <w:rsid w:val="00E91DE0"/>
    <w:rsid w:val="00E91E6D"/>
    <w:rsid w:val="00E91F23"/>
    <w:rsid w:val="00E92231"/>
    <w:rsid w:val="00E92553"/>
    <w:rsid w:val="00E92BEE"/>
    <w:rsid w:val="00E92F34"/>
    <w:rsid w:val="00E93076"/>
    <w:rsid w:val="00E93337"/>
    <w:rsid w:val="00E93444"/>
    <w:rsid w:val="00E93889"/>
    <w:rsid w:val="00E93CF2"/>
    <w:rsid w:val="00E940D3"/>
    <w:rsid w:val="00E94158"/>
    <w:rsid w:val="00E9430C"/>
    <w:rsid w:val="00E94969"/>
    <w:rsid w:val="00E94AA3"/>
    <w:rsid w:val="00E94E43"/>
    <w:rsid w:val="00E94F0A"/>
    <w:rsid w:val="00E95459"/>
    <w:rsid w:val="00E95A31"/>
    <w:rsid w:val="00E960C1"/>
    <w:rsid w:val="00E9612A"/>
    <w:rsid w:val="00E962A5"/>
    <w:rsid w:val="00E96854"/>
    <w:rsid w:val="00E979DE"/>
    <w:rsid w:val="00E97BA7"/>
    <w:rsid w:val="00EA037A"/>
    <w:rsid w:val="00EA065B"/>
    <w:rsid w:val="00EA0A24"/>
    <w:rsid w:val="00EA2171"/>
    <w:rsid w:val="00EA2254"/>
    <w:rsid w:val="00EA2435"/>
    <w:rsid w:val="00EA247B"/>
    <w:rsid w:val="00EA2FCA"/>
    <w:rsid w:val="00EA3623"/>
    <w:rsid w:val="00EA3809"/>
    <w:rsid w:val="00EA42C6"/>
    <w:rsid w:val="00EA45A0"/>
    <w:rsid w:val="00EA4DBE"/>
    <w:rsid w:val="00EA50D2"/>
    <w:rsid w:val="00EA5646"/>
    <w:rsid w:val="00EA5ADF"/>
    <w:rsid w:val="00EA5DBA"/>
    <w:rsid w:val="00EA602A"/>
    <w:rsid w:val="00EA661A"/>
    <w:rsid w:val="00EA72E3"/>
    <w:rsid w:val="00EA7B40"/>
    <w:rsid w:val="00EA7B70"/>
    <w:rsid w:val="00EA7FCC"/>
    <w:rsid w:val="00EB0842"/>
    <w:rsid w:val="00EB0F49"/>
    <w:rsid w:val="00EB10FE"/>
    <w:rsid w:val="00EB1BE1"/>
    <w:rsid w:val="00EB20C6"/>
    <w:rsid w:val="00EB23DD"/>
    <w:rsid w:val="00EB25F1"/>
    <w:rsid w:val="00EB2C58"/>
    <w:rsid w:val="00EB3637"/>
    <w:rsid w:val="00EB422D"/>
    <w:rsid w:val="00EB4A49"/>
    <w:rsid w:val="00EB4E88"/>
    <w:rsid w:val="00EB5225"/>
    <w:rsid w:val="00EB52B3"/>
    <w:rsid w:val="00EB57A9"/>
    <w:rsid w:val="00EB57FD"/>
    <w:rsid w:val="00EB6304"/>
    <w:rsid w:val="00EB6385"/>
    <w:rsid w:val="00EB6656"/>
    <w:rsid w:val="00EB6D74"/>
    <w:rsid w:val="00EB764C"/>
    <w:rsid w:val="00EB7F2F"/>
    <w:rsid w:val="00EC0545"/>
    <w:rsid w:val="00EC15C4"/>
    <w:rsid w:val="00EC1840"/>
    <w:rsid w:val="00EC18FB"/>
    <w:rsid w:val="00EC1907"/>
    <w:rsid w:val="00EC1B89"/>
    <w:rsid w:val="00EC1BAD"/>
    <w:rsid w:val="00EC1BD4"/>
    <w:rsid w:val="00EC1C04"/>
    <w:rsid w:val="00EC266F"/>
    <w:rsid w:val="00EC2B74"/>
    <w:rsid w:val="00EC2E98"/>
    <w:rsid w:val="00EC4D39"/>
    <w:rsid w:val="00EC4E73"/>
    <w:rsid w:val="00EC508B"/>
    <w:rsid w:val="00EC512C"/>
    <w:rsid w:val="00EC537C"/>
    <w:rsid w:val="00EC5601"/>
    <w:rsid w:val="00EC59CB"/>
    <w:rsid w:val="00EC6067"/>
    <w:rsid w:val="00EC62B5"/>
    <w:rsid w:val="00EC6BD2"/>
    <w:rsid w:val="00EC6FCA"/>
    <w:rsid w:val="00EC7556"/>
    <w:rsid w:val="00EC7876"/>
    <w:rsid w:val="00EC78BF"/>
    <w:rsid w:val="00EC7B43"/>
    <w:rsid w:val="00ED01E9"/>
    <w:rsid w:val="00ED02DF"/>
    <w:rsid w:val="00ED07A2"/>
    <w:rsid w:val="00ED07B2"/>
    <w:rsid w:val="00ED08A3"/>
    <w:rsid w:val="00ED0A95"/>
    <w:rsid w:val="00ED10C4"/>
    <w:rsid w:val="00ED25FD"/>
    <w:rsid w:val="00ED2783"/>
    <w:rsid w:val="00ED2B0C"/>
    <w:rsid w:val="00ED30E9"/>
    <w:rsid w:val="00ED35D5"/>
    <w:rsid w:val="00ED3974"/>
    <w:rsid w:val="00ED45D7"/>
    <w:rsid w:val="00ED5429"/>
    <w:rsid w:val="00ED561B"/>
    <w:rsid w:val="00ED5DA4"/>
    <w:rsid w:val="00ED5F95"/>
    <w:rsid w:val="00ED5FD4"/>
    <w:rsid w:val="00ED6673"/>
    <w:rsid w:val="00ED67A6"/>
    <w:rsid w:val="00EE01A5"/>
    <w:rsid w:val="00EE0581"/>
    <w:rsid w:val="00EE0AC6"/>
    <w:rsid w:val="00EE0DC0"/>
    <w:rsid w:val="00EE0E15"/>
    <w:rsid w:val="00EE15B4"/>
    <w:rsid w:val="00EE3119"/>
    <w:rsid w:val="00EE39AF"/>
    <w:rsid w:val="00EE3F8C"/>
    <w:rsid w:val="00EE4988"/>
    <w:rsid w:val="00EE4AB0"/>
    <w:rsid w:val="00EE4BBF"/>
    <w:rsid w:val="00EE5683"/>
    <w:rsid w:val="00EE5D2B"/>
    <w:rsid w:val="00EE7061"/>
    <w:rsid w:val="00EE7168"/>
    <w:rsid w:val="00EE7B6E"/>
    <w:rsid w:val="00EE7D9D"/>
    <w:rsid w:val="00EF03BC"/>
    <w:rsid w:val="00EF086D"/>
    <w:rsid w:val="00EF105A"/>
    <w:rsid w:val="00EF115D"/>
    <w:rsid w:val="00EF1845"/>
    <w:rsid w:val="00EF1929"/>
    <w:rsid w:val="00EF2351"/>
    <w:rsid w:val="00EF263C"/>
    <w:rsid w:val="00EF2CD7"/>
    <w:rsid w:val="00EF3D16"/>
    <w:rsid w:val="00EF3E6C"/>
    <w:rsid w:val="00EF3F3A"/>
    <w:rsid w:val="00EF423D"/>
    <w:rsid w:val="00EF4959"/>
    <w:rsid w:val="00EF5197"/>
    <w:rsid w:val="00EF52BE"/>
    <w:rsid w:val="00EF552B"/>
    <w:rsid w:val="00EF6561"/>
    <w:rsid w:val="00EF65B8"/>
    <w:rsid w:val="00EF6618"/>
    <w:rsid w:val="00EF6921"/>
    <w:rsid w:val="00EF7956"/>
    <w:rsid w:val="00EF7E95"/>
    <w:rsid w:val="00F0168A"/>
    <w:rsid w:val="00F018F0"/>
    <w:rsid w:val="00F01DCF"/>
    <w:rsid w:val="00F026AC"/>
    <w:rsid w:val="00F02BA6"/>
    <w:rsid w:val="00F0314B"/>
    <w:rsid w:val="00F035A3"/>
    <w:rsid w:val="00F03718"/>
    <w:rsid w:val="00F03FE6"/>
    <w:rsid w:val="00F04100"/>
    <w:rsid w:val="00F04737"/>
    <w:rsid w:val="00F04744"/>
    <w:rsid w:val="00F04D96"/>
    <w:rsid w:val="00F05443"/>
    <w:rsid w:val="00F05B3C"/>
    <w:rsid w:val="00F05EB3"/>
    <w:rsid w:val="00F0614B"/>
    <w:rsid w:val="00F06785"/>
    <w:rsid w:val="00F069D1"/>
    <w:rsid w:val="00F07086"/>
    <w:rsid w:val="00F101B5"/>
    <w:rsid w:val="00F1039F"/>
    <w:rsid w:val="00F10613"/>
    <w:rsid w:val="00F10716"/>
    <w:rsid w:val="00F10BDC"/>
    <w:rsid w:val="00F10C9C"/>
    <w:rsid w:val="00F11264"/>
    <w:rsid w:val="00F1145D"/>
    <w:rsid w:val="00F116DE"/>
    <w:rsid w:val="00F11AD3"/>
    <w:rsid w:val="00F11B04"/>
    <w:rsid w:val="00F1205B"/>
    <w:rsid w:val="00F121D4"/>
    <w:rsid w:val="00F12B71"/>
    <w:rsid w:val="00F13089"/>
    <w:rsid w:val="00F130E7"/>
    <w:rsid w:val="00F13505"/>
    <w:rsid w:val="00F1467A"/>
    <w:rsid w:val="00F14C79"/>
    <w:rsid w:val="00F151F7"/>
    <w:rsid w:val="00F15912"/>
    <w:rsid w:val="00F15984"/>
    <w:rsid w:val="00F15FED"/>
    <w:rsid w:val="00F166AC"/>
    <w:rsid w:val="00F16777"/>
    <w:rsid w:val="00F1690D"/>
    <w:rsid w:val="00F16BE8"/>
    <w:rsid w:val="00F16E8B"/>
    <w:rsid w:val="00F16F01"/>
    <w:rsid w:val="00F1753A"/>
    <w:rsid w:val="00F1769D"/>
    <w:rsid w:val="00F17991"/>
    <w:rsid w:val="00F17CF9"/>
    <w:rsid w:val="00F17E01"/>
    <w:rsid w:val="00F17FDB"/>
    <w:rsid w:val="00F20194"/>
    <w:rsid w:val="00F20294"/>
    <w:rsid w:val="00F203D9"/>
    <w:rsid w:val="00F20E20"/>
    <w:rsid w:val="00F20F18"/>
    <w:rsid w:val="00F216A3"/>
    <w:rsid w:val="00F21981"/>
    <w:rsid w:val="00F21A32"/>
    <w:rsid w:val="00F22FC1"/>
    <w:rsid w:val="00F23433"/>
    <w:rsid w:val="00F235D1"/>
    <w:rsid w:val="00F23AA0"/>
    <w:rsid w:val="00F23DF6"/>
    <w:rsid w:val="00F23F8A"/>
    <w:rsid w:val="00F24177"/>
    <w:rsid w:val="00F25197"/>
    <w:rsid w:val="00F253C7"/>
    <w:rsid w:val="00F256EE"/>
    <w:rsid w:val="00F25BBF"/>
    <w:rsid w:val="00F25FC3"/>
    <w:rsid w:val="00F2603D"/>
    <w:rsid w:val="00F26B41"/>
    <w:rsid w:val="00F26B9E"/>
    <w:rsid w:val="00F26E39"/>
    <w:rsid w:val="00F275BE"/>
    <w:rsid w:val="00F27EEF"/>
    <w:rsid w:val="00F30036"/>
    <w:rsid w:val="00F3009F"/>
    <w:rsid w:val="00F30157"/>
    <w:rsid w:val="00F307B3"/>
    <w:rsid w:val="00F30C4C"/>
    <w:rsid w:val="00F30EFA"/>
    <w:rsid w:val="00F30FAE"/>
    <w:rsid w:val="00F30FF9"/>
    <w:rsid w:val="00F31067"/>
    <w:rsid w:val="00F31268"/>
    <w:rsid w:val="00F31358"/>
    <w:rsid w:val="00F313F4"/>
    <w:rsid w:val="00F319A1"/>
    <w:rsid w:val="00F32BE4"/>
    <w:rsid w:val="00F32D8C"/>
    <w:rsid w:val="00F347E7"/>
    <w:rsid w:val="00F34CCC"/>
    <w:rsid w:val="00F34D41"/>
    <w:rsid w:val="00F34D42"/>
    <w:rsid w:val="00F3507C"/>
    <w:rsid w:val="00F357BD"/>
    <w:rsid w:val="00F3676D"/>
    <w:rsid w:val="00F36D4F"/>
    <w:rsid w:val="00F36DDA"/>
    <w:rsid w:val="00F37A61"/>
    <w:rsid w:val="00F40EC3"/>
    <w:rsid w:val="00F40F1C"/>
    <w:rsid w:val="00F41A7F"/>
    <w:rsid w:val="00F41AF1"/>
    <w:rsid w:val="00F42641"/>
    <w:rsid w:val="00F42D5D"/>
    <w:rsid w:val="00F42D9A"/>
    <w:rsid w:val="00F4348D"/>
    <w:rsid w:val="00F43574"/>
    <w:rsid w:val="00F442F5"/>
    <w:rsid w:val="00F44873"/>
    <w:rsid w:val="00F44B34"/>
    <w:rsid w:val="00F4511B"/>
    <w:rsid w:val="00F453C2"/>
    <w:rsid w:val="00F45414"/>
    <w:rsid w:val="00F45B94"/>
    <w:rsid w:val="00F46FAD"/>
    <w:rsid w:val="00F47723"/>
    <w:rsid w:val="00F479F3"/>
    <w:rsid w:val="00F47B80"/>
    <w:rsid w:val="00F508DC"/>
    <w:rsid w:val="00F51263"/>
    <w:rsid w:val="00F52567"/>
    <w:rsid w:val="00F52921"/>
    <w:rsid w:val="00F52A0F"/>
    <w:rsid w:val="00F52B0E"/>
    <w:rsid w:val="00F52DD3"/>
    <w:rsid w:val="00F52E56"/>
    <w:rsid w:val="00F53166"/>
    <w:rsid w:val="00F53452"/>
    <w:rsid w:val="00F534FB"/>
    <w:rsid w:val="00F53ED9"/>
    <w:rsid w:val="00F54E5B"/>
    <w:rsid w:val="00F54F3B"/>
    <w:rsid w:val="00F552D5"/>
    <w:rsid w:val="00F554E7"/>
    <w:rsid w:val="00F558AE"/>
    <w:rsid w:val="00F55A69"/>
    <w:rsid w:val="00F56D26"/>
    <w:rsid w:val="00F56FE7"/>
    <w:rsid w:val="00F57943"/>
    <w:rsid w:val="00F57C6B"/>
    <w:rsid w:val="00F60395"/>
    <w:rsid w:val="00F603AB"/>
    <w:rsid w:val="00F604F3"/>
    <w:rsid w:val="00F60B0B"/>
    <w:rsid w:val="00F60F79"/>
    <w:rsid w:val="00F613BA"/>
    <w:rsid w:val="00F615DF"/>
    <w:rsid w:val="00F618C0"/>
    <w:rsid w:val="00F61D61"/>
    <w:rsid w:val="00F61E2F"/>
    <w:rsid w:val="00F6252F"/>
    <w:rsid w:val="00F63235"/>
    <w:rsid w:val="00F6326D"/>
    <w:rsid w:val="00F646B4"/>
    <w:rsid w:val="00F64D07"/>
    <w:rsid w:val="00F64FB2"/>
    <w:rsid w:val="00F6584A"/>
    <w:rsid w:val="00F658FC"/>
    <w:rsid w:val="00F65B61"/>
    <w:rsid w:val="00F660DA"/>
    <w:rsid w:val="00F661B3"/>
    <w:rsid w:val="00F672EF"/>
    <w:rsid w:val="00F673EF"/>
    <w:rsid w:val="00F6748E"/>
    <w:rsid w:val="00F67515"/>
    <w:rsid w:val="00F67C4F"/>
    <w:rsid w:val="00F7055A"/>
    <w:rsid w:val="00F708F2"/>
    <w:rsid w:val="00F70A6F"/>
    <w:rsid w:val="00F712C3"/>
    <w:rsid w:val="00F71575"/>
    <w:rsid w:val="00F717CC"/>
    <w:rsid w:val="00F71FE7"/>
    <w:rsid w:val="00F72653"/>
    <w:rsid w:val="00F728AE"/>
    <w:rsid w:val="00F728F2"/>
    <w:rsid w:val="00F72926"/>
    <w:rsid w:val="00F735FD"/>
    <w:rsid w:val="00F73BC8"/>
    <w:rsid w:val="00F73C0B"/>
    <w:rsid w:val="00F73DA7"/>
    <w:rsid w:val="00F7408C"/>
    <w:rsid w:val="00F7422B"/>
    <w:rsid w:val="00F74D2E"/>
    <w:rsid w:val="00F7589D"/>
    <w:rsid w:val="00F758F3"/>
    <w:rsid w:val="00F7650D"/>
    <w:rsid w:val="00F76903"/>
    <w:rsid w:val="00F76C03"/>
    <w:rsid w:val="00F76DB1"/>
    <w:rsid w:val="00F7715B"/>
    <w:rsid w:val="00F771FF"/>
    <w:rsid w:val="00F77683"/>
    <w:rsid w:val="00F779AE"/>
    <w:rsid w:val="00F8001E"/>
    <w:rsid w:val="00F803B9"/>
    <w:rsid w:val="00F8067B"/>
    <w:rsid w:val="00F807F8"/>
    <w:rsid w:val="00F80BB5"/>
    <w:rsid w:val="00F81AA4"/>
    <w:rsid w:val="00F81CBC"/>
    <w:rsid w:val="00F82114"/>
    <w:rsid w:val="00F822C5"/>
    <w:rsid w:val="00F82431"/>
    <w:rsid w:val="00F8264C"/>
    <w:rsid w:val="00F82A55"/>
    <w:rsid w:val="00F83132"/>
    <w:rsid w:val="00F839C0"/>
    <w:rsid w:val="00F83B94"/>
    <w:rsid w:val="00F83D39"/>
    <w:rsid w:val="00F83D7C"/>
    <w:rsid w:val="00F8438F"/>
    <w:rsid w:val="00F84DA0"/>
    <w:rsid w:val="00F84E7A"/>
    <w:rsid w:val="00F84F79"/>
    <w:rsid w:val="00F84FBD"/>
    <w:rsid w:val="00F85117"/>
    <w:rsid w:val="00F85BE3"/>
    <w:rsid w:val="00F8641A"/>
    <w:rsid w:val="00F86D23"/>
    <w:rsid w:val="00F87041"/>
    <w:rsid w:val="00F92048"/>
    <w:rsid w:val="00F9236D"/>
    <w:rsid w:val="00F92F7F"/>
    <w:rsid w:val="00F931F7"/>
    <w:rsid w:val="00F93434"/>
    <w:rsid w:val="00F93B4D"/>
    <w:rsid w:val="00F93BB8"/>
    <w:rsid w:val="00F94FA7"/>
    <w:rsid w:val="00F95170"/>
    <w:rsid w:val="00F951EB"/>
    <w:rsid w:val="00F95232"/>
    <w:rsid w:val="00F952AB"/>
    <w:rsid w:val="00F95489"/>
    <w:rsid w:val="00F95794"/>
    <w:rsid w:val="00F95861"/>
    <w:rsid w:val="00F9617F"/>
    <w:rsid w:val="00F964D9"/>
    <w:rsid w:val="00F96BFC"/>
    <w:rsid w:val="00F96F9F"/>
    <w:rsid w:val="00F97BC6"/>
    <w:rsid w:val="00FA096B"/>
    <w:rsid w:val="00FA108F"/>
    <w:rsid w:val="00FA149F"/>
    <w:rsid w:val="00FA1636"/>
    <w:rsid w:val="00FA1C9D"/>
    <w:rsid w:val="00FA1D5C"/>
    <w:rsid w:val="00FA24A0"/>
    <w:rsid w:val="00FA2526"/>
    <w:rsid w:val="00FA2F36"/>
    <w:rsid w:val="00FA31CF"/>
    <w:rsid w:val="00FA32DC"/>
    <w:rsid w:val="00FA332C"/>
    <w:rsid w:val="00FA3677"/>
    <w:rsid w:val="00FA3D37"/>
    <w:rsid w:val="00FA3D74"/>
    <w:rsid w:val="00FA4251"/>
    <w:rsid w:val="00FA51B3"/>
    <w:rsid w:val="00FA520B"/>
    <w:rsid w:val="00FA59D0"/>
    <w:rsid w:val="00FA6539"/>
    <w:rsid w:val="00FA68C9"/>
    <w:rsid w:val="00FA6BC2"/>
    <w:rsid w:val="00FA6E23"/>
    <w:rsid w:val="00FA7B42"/>
    <w:rsid w:val="00FA7E76"/>
    <w:rsid w:val="00FB00CB"/>
    <w:rsid w:val="00FB012E"/>
    <w:rsid w:val="00FB08FC"/>
    <w:rsid w:val="00FB0C93"/>
    <w:rsid w:val="00FB0D59"/>
    <w:rsid w:val="00FB0EF4"/>
    <w:rsid w:val="00FB20F3"/>
    <w:rsid w:val="00FB2588"/>
    <w:rsid w:val="00FB2710"/>
    <w:rsid w:val="00FB2754"/>
    <w:rsid w:val="00FB2C63"/>
    <w:rsid w:val="00FB3626"/>
    <w:rsid w:val="00FB36C3"/>
    <w:rsid w:val="00FB3C47"/>
    <w:rsid w:val="00FB421A"/>
    <w:rsid w:val="00FB4345"/>
    <w:rsid w:val="00FB488A"/>
    <w:rsid w:val="00FB4960"/>
    <w:rsid w:val="00FB5BC3"/>
    <w:rsid w:val="00FB5CBD"/>
    <w:rsid w:val="00FB5FB5"/>
    <w:rsid w:val="00FB66D2"/>
    <w:rsid w:val="00FB6839"/>
    <w:rsid w:val="00FB799E"/>
    <w:rsid w:val="00FB7BCB"/>
    <w:rsid w:val="00FB7DA7"/>
    <w:rsid w:val="00FB7EC4"/>
    <w:rsid w:val="00FC025A"/>
    <w:rsid w:val="00FC0694"/>
    <w:rsid w:val="00FC0855"/>
    <w:rsid w:val="00FC0B78"/>
    <w:rsid w:val="00FC0C8F"/>
    <w:rsid w:val="00FC0E17"/>
    <w:rsid w:val="00FC0F17"/>
    <w:rsid w:val="00FC12A5"/>
    <w:rsid w:val="00FC15C6"/>
    <w:rsid w:val="00FC1F79"/>
    <w:rsid w:val="00FC2169"/>
    <w:rsid w:val="00FC22FF"/>
    <w:rsid w:val="00FC2D7F"/>
    <w:rsid w:val="00FC2FE6"/>
    <w:rsid w:val="00FC3DC1"/>
    <w:rsid w:val="00FC4A01"/>
    <w:rsid w:val="00FC5851"/>
    <w:rsid w:val="00FC5926"/>
    <w:rsid w:val="00FC618F"/>
    <w:rsid w:val="00FC63A8"/>
    <w:rsid w:val="00FC6B57"/>
    <w:rsid w:val="00FC6DE0"/>
    <w:rsid w:val="00FC7036"/>
    <w:rsid w:val="00FC7344"/>
    <w:rsid w:val="00FC7C9C"/>
    <w:rsid w:val="00FC7D7E"/>
    <w:rsid w:val="00FC7EC5"/>
    <w:rsid w:val="00FD00DE"/>
    <w:rsid w:val="00FD0126"/>
    <w:rsid w:val="00FD02CF"/>
    <w:rsid w:val="00FD0412"/>
    <w:rsid w:val="00FD0B70"/>
    <w:rsid w:val="00FD0DC7"/>
    <w:rsid w:val="00FD1273"/>
    <w:rsid w:val="00FD1D62"/>
    <w:rsid w:val="00FD2102"/>
    <w:rsid w:val="00FD2402"/>
    <w:rsid w:val="00FD29F7"/>
    <w:rsid w:val="00FD2AEE"/>
    <w:rsid w:val="00FD2F48"/>
    <w:rsid w:val="00FD392D"/>
    <w:rsid w:val="00FD4204"/>
    <w:rsid w:val="00FD47C8"/>
    <w:rsid w:val="00FD4A8A"/>
    <w:rsid w:val="00FD5230"/>
    <w:rsid w:val="00FD572C"/>
    <w:rsid w:val="00FD57AB"/>
    <w:rsid w:val="00FD5E13"/>
    <w:rsid w:val="00FD5F07"/>
    <w:rsid w:val="00FD6397"/>
    <w:rsid w:val="00FD665A"/>
    <w:rsid w:val="00FD69A0"/>
    <w:rsid w:val="00FD70DB"/>
    <w:rsid w:val="00FD738B"/>
    <w:rsid w:val="00FD7933"/>
    <w:rsid w:val="00FD794F"/>
    <w:rsid w:val="00FD7E82"/>
    <w:rsid w:val="00FD7F4D"/>
    <w:rsid w:val="00FE030D"/>
    <w:rsid w:val="00FE0CBF"/>
    <w:rsid w:val="00FE1260"/>
    <w:rsid w:val="00FE1919"/>
    <w:rsid w:val="00FE1B59"/>
    <w:rsid w:val="00FE1C9F"/>
    <w:rsid w:val="00FE2047"/>
    <w:rsid w:val="00FE22C6"/>
    <w:rsid w:val="00FE230D"/>
    <w:rsid w:val="00FE25FD"/>
    <w:rsid w:val="00FE28E2"/>
    <w:rsid w:val="00FE29D4"/>
    <w:rsid w:val="00FE3497"/>
    <w:rsid w:val="00FE368D"/>
    <w:rsid w:val="00FE3791"/>
    <w:rsid w:val="00FE3A32"/>
    <w:rsid w:val="00FE4606"/>
    <w:rsid w:val="00FE4720"/>
    <w:rsid w:val="00FE48CD"/>
    <w:rsid w:val="00FE4AF6"/>
    <w:rsid w:val="00FE54B6"/>
    <w:rsid w:val="00FE61BC"/>
    <w:rsid w:val="00FE6239"/>
    <w:rsid w:val="00FE623F"/>
    <w:rsid w:val="00FE691C"/>
    <w:rsid w:val="00FE6EBA"/>
    <w:rsid w:val="00FE7286"/>
    <w:rsid w:val="00FF01A6"/>
    <w:rsid w:val="00FF052F"/>
    <w:rsid w:val="00FF0762"/>
    <w:rsid w:val="00FF0E3C"/>
    <w:rsid w:val="00FF14DE"/>
    <w:rsid w:val="00FF28B0"/>
    <w:rsid w:val="00FF2C7B"/>
    <w:rsid w:val="00FF2CD8"/>
    <w:rsid w:val="00FF3D4C"/>
    <w:rsid w:val="00FF3EC6"/>
    <w:rsid w:val="00FF3F39"/>
    <w:rsid w:val="00FF5C5E"/>
    <w:rsid w:val="00FF6546"/>
    <w:rsid w:val="00FF6BAE"/>
    <w:rsid w:val="04AF061C"/>
    <w:rsid w:val="05DE7C5A"/>
    <w:rsid w:val="0C2491A8"/>
    <w:rsid w:val="1A604750"/>
    <w:rsid w:val="4C18ED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91CE9F"/>
  <w15:chartTrackingRefBased/>
  <w15:docId w15:val="{BB3089E7-ABFD-471C-BF16-A0271E1F5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link w:val="block"/>
    <w:locked/>
    <w:rsid w:val="00B47F72"/>
    <w:rPr>
      <w:sz w:val="22"/>
      <w:lang w:val="en-GB" w:bidi="ar-SA"/>
    </w:rPr>
  </w:style>
  <w:style w:type="character" w:customStyle="1" w:styleId="ui-provider">
    <w:name w:val="ui-provider"/>
    <w:basedOn w:val="DefaultParagraphFont"/>
    <w:rsid w:val="002E2379"/>
  </w:style>
  <w:style w:type="character" w:customStyle="1" w:styleId="ListParagraphChar">
    <w:name w:val="List Paragraph Char"/>
    <w:link w:val="ListParagraph"/>
    <w:uiPriority w:val="34"/>
    <w:locked/>
    <w:rsid w:val="006657F7"/>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90308">
      <w:bodyDiv w:val="1"/>
      <w:marLeft w:val="0"/>
      <w:marRight w:val="0"/>
      <w:marTop w:val="0"/>
      <w:marBottom w:val="0"/>
      <w:divBdr>
        <w:top w:val="none" w:sz="0" w:space="0" w:color="auto"/>
        <w:left w:val="none" w:sz="0" w:space="0" w:color="auto"/>
        <w:bottom w:val="none" w:sz="0" w:space="0" w:color="auto"/>
        <w:right w:val="none" w:sz="0" w:space="0" w:color="auto"/>
      </w:divBdr>
    </w:div>
    <w:div w:id="306203874">
      <w:bodyDiv w:val="1"/>
      <w:marLeft w:val="0"/>
      <w:marRight w:val="0"/>
      <w:marTop w:val="0"/>
      <w:marBottom w:val="0"/>
      <w:divBdr>
        <w:top w:val="none" w:sz="0" w:space="0" w:color="auto"/>
        <w:left w:val="none" w:sz="0" w:space="0" w:color="auto"/>
        <w:bottom w:val="none" w:sz="0" w:space="0" w:color="auto"/>
        <w:right w:val="none" w:sz="0" w:space="0" w:color="auto"/>
      </w:divBdr>
    </w:div>
    <w:div w:id="354616641">
      <w:bodyDiv w:val="1"/>
      <w:marLeft w:val="0"/>
      <w:marRight w:val="0"/>
      <w:marTop w:val="0"/>
      <w:marBottom w:val="0"/>
      <w:divBdr>
        <w:top w:val="none" w:sz="0" w:space="0" w:color="auto"/>
        <w:left w:val="none" w:sz="0" w:space="0" w:color="auto"/>
        <w:bottom w:val="none" w:sz="0" w:space="0" w:color="auto"/>
        <w:right w:val="none" w:sz="0" w:space="0" w:color="auto"/>
      </w:divBdr>
    </w:div>
    <w:div w:id="469789274">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7424">
      <w:bodyDiv w:val="1"/>
      <w:marLeft w:val="0"/>
      <w:marRight w:val="0"/>
      <w:marTop w:val="0"/>
      <w:marBottom w:val="0"/>
      <w:divBdr>
        <w:top w:val="none" w:sz="0" w:space="0" w:color="auto"/>
        <w:left w:val="none" w:sz="0" w:space="0" w:color="auto"/>
        <w:bottom w:val="none" w:sz="0" w:space="0" w:color="auto"/>
        <w:right w:val="none" w:sz="0" w:space="0" w:color="auto"/>
      </w:divBdr>
      <w:divsChild>
        <w:div w:id="409549180">
          <w:marLeft w:val="0"/>
          <w:marRight w:val="0"/>
          <w:marTop w:val="0"/>
          <w:marBottom w:val="0"/>
          <w:divBdr>
            <w:top w:val="none" w:sz="0" w:space="0" w:color="auto"/>
            <w:left w:val="none" w:sz="0" w:space="0" w:color="auto"/>
            <w:bottom w:val="none" w:sz="0" w:space="0" w:color="auto"/>
            <w:right w:val="none" w:sz="0" w:space="0" w:color="auto"/>
          </w:divBdr>
        </w:div>
      </w:divsChild>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22179567">
      <w:bodyDiv w:val="1"/>
      <w:marLeft w:val="0"/>
      <w:marRight w:val="0"/>
      <w:marTop w:val="0"/>
      <w:marBottom w:val="0"/>
      <w:divBdr>
        <w:top w:val="none" w:sz="0" w:space="0" w:color="auto"/>
        <w:left w:val="none" w:sz="0" w:space="0" w:color="auto"/>
        <w:bottom w:val="none" w:sz="0" w:space="0" w:color="auto"/>
        <w:right w:val="none" w:sz="0" w:space="0" w:color="auto"/>
      </w:divBdr>
    </w:div>
    <w:div w:id="1934124517">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E749C17-7D19-49D9-86B5-2F6DF4194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72F037-86A7-4259-88DF-B7F60EA884B4}">
  <ds:schemaRefs>
    <ds:schemaRef ds:uri="http://schemas.microsoft.com/sharepoint/v3/contenttype/forms"/>
  </ds:schemaRefs>
</ds:datastoreItem>
</file>

<file path=customXml/itemProps3.xml><?xml version="1.0" encoding="utf-8"?>
<ds:datastoreItem xmlns:ds="http://schemas.openxmlformats.org/officeDocument/2006/customXml" ds:itemID="{2715B158-F7F6-4A30-99BF-7479BB35BA2A}">
  <ds:schemaRefs>
    <ds:schemaRef ds:uri="http://schemas.openxmlformats.org/officeDocument/2006/bibliography"/>
  </ds:schemaRefs>
</ds:datastoreItem>
</file>

<file path=customXml/itemProps4.xml><?xml version="1.0" encoding="utf-8"?>
<ds:datastoreItem xmlns:ds="http://schemas.openxmlformats.org/officeDocument/2006/customXml" ds:itemID="{2A9BFEF2-1412-42BA-AC3B-663681E2F6D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4</TotalTime>
  <Pages>1</Pages>
  <Words>1139</Words>
  <Characters>6495</Characters>
  <Application>Microsoft Office Word</Application>
  <DocSecurity>4</DocSecurity>
  <Lines>54</Lines>
  <Paragraphs>15</Paragraphs>
  <ScaleCrop>false</ScaleCrop>
  <HeadingPairs>
    <vt:vector size="2" baseType="variant">
      <vt:variant>
        <vt:lpstr>Title</vt:lpstr>
      </vt:variant>
      <vt:variant>
        <vt:i4>1</vt:i4>
      </vt:variant>
    </vt:vector>
  </HeadingPairs>
  <TitlesOfParts>
    <vt:vector size="1" baseType="lpstr">
      <vt:lpstr>Siam Pan Group Public Company Limited</vt:lpstr>
    </vt:vector>
  </TitlesOfParts>
  <Company>KPMG</Company>
  <LinksUpToDate>false</LinksUpToDate>
  <CharactersWithSpaces>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Pan Group Public Company Limited</dc:title>
  <dc:subject/>
  <dc:creator>Chanikarn, Jirawattanasomkul;Charupat, Pongchaipratheep</dc:creator>
  <cp:keywords/>
  <dc:description/>
  <cp:lastModifiedBy>Rachapa, Sirirutchatorn</cp:lastModifiedBy>
  <cp:revision>9</cp:revision>
  <cp:lastPrinted>2026-08-05T22:21:00Z</cp:lastPrinted>
  <dcterms:created xsi:type="dcterms:W3CDTF">2026-08-05T23:09:00Z</dcterms:created>
  <dcterms:modified xsi:type="dcterms:W3CDTF">2026-08-05T09:19:00Z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