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93FB4" w14:textId="0A7440D4" w:rsidR="00677FA6" w:rsidRPr="00627208" w:rsidRDefault="00677FA6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62720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627208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="007E1687" w:rsidRPr="0062720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60DCA62" w14:textId="77777777" w:rsidR="00677FA6" w:rsidRPr="00627208" w:rsidRDefault="00677FA6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032474CA" w14:textId="77777777" w:rsidR="004F0871" w:rsidRPr="00627208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8A1294C" w14:textId="4D9FFFF2" w:rsidR="004F0871" w:rsidRPr="00627208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E2AC75A" w14:textId="2E857EB4" w:rsidR="007D1F1F" w:rsidRPr="00627208" w:rsidRDefault="007D1F1F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046F6277" w14:textId="77777777" w:rsidR="00E069CF" w:rsidRDefault="00E069CF" w:rsidP="00E069CF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49C5EBD0" w14:textId="6A33E3D2" w:rsidR="00560760" w:rsidRPr="00627208" w:rsidRDefault="00560760" w:rsidP="00E069CF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ย่อย</w:t>
      </w:r>
    </w:p>
    <w:p w14:paraId="2C10CD66" w14:textId="77777777" w:rsidR="004F0871" w:rsidRPr="00627208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1BA479A7" w14:textId="3D1C79A1" w:rsidR="004F0871" w:rsidRPr="00627208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25C56557" w14:textId="42013889" w:rsidR="00DF5F76" w:rsidRDefault="00F855C2" w:rsidP="00065BFA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6B42AE4F" w14:textId="77777777" w:rsidR="001B2421" w:rsidRDefault="001B2421" w:rsidP="001B2421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50B30268" w14:textId="77777777" w:rsidR="009472D2" w:rsidRPr="00627208" w:rsidRDefault="009472D2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060856F5" w14:textId="77777777" w:rsidR="001B2421" w:rsidRDefault="007659F1" w:rsidP="009C0EEB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B2421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56F1A394" w14:textId="65C40895" w:rsidR="00734FAF" w:rsidRPr="00734FAF" w:rsidRDefault="002005CE" w:rsidP="0061581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  <w:lang w:bidi="th-TH"/>
        </w:rPr>
        <w:t>เหตุ</w:t>
      </w:r>
      <w:r w:rsidRPr="002005CE">
        <w:rPr>
          <w:rFonts w:asciiTheme="majorBidi" w:hAnsiTheme="majorBidi"/>
          <w:sz w:val="30"/>
          <w:szCs w:val="30"/>
          <w:cs/>
          <w:lang w:bidi="th-TH"/>
        </w:rPr>
        <w:t>การณ์ภายหลังรอบระยะเวลารายงา</w:t>
      </w:r>
      <w:r>
        <w:rPr>
          <w:rFonts w:asciiTheme="majorBidi" w:hAnsiTheme="majorBidi" w:hint="cs"/>
          <w:sz w:val="30"/>
          <w:szCs w:val="30"/>
          <w:cs/>
          <w:lang w:bidi="th-TH"/>
        </w:rPr>
        <w:t>น</w:t>
      </w:r>
    </w:p>
    <w:p w14:paraId="0E630048" w14:textId="5782FB5B" w:rsidR="004E58EC" w:rsidRPr="008566C7" w:rsidRDefault="008566C7" w:rsidP="0061581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hint="cs"/>
          <w:sz w:val="30"/>
          <w:szCs w:val="30"/>
          <w:cs/>
          <w:lang w:bidi="th-TH"/>
        </w:rPr>
        <w:t>ม</w:t>
      </w:r>
      <w:r w:rsidRPr="001B2421">
        <w:rPr>
          <w:rFonts w:asciiTheme="majorBidi" w:hAnsiTheme="majorBidi"/>
          <w:sz w:val="30"/>
          <w:szCs w:val="30"/>
          <w:cs/>
          <w:lang w:bidi="th-TH"/>
        </w:rPr>
        <w:t>าตรฐานการรายงานทางการเงินที่ยังไม่ได้ใช้</w:t>
      </w:r>
      <w:r w:rsidR="004E58EC" w:rsidRPr="008566C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70E78FE" w14:textId="77777777" w:rsidR="00D77AAD" w:rsidRPr="00627208" w:rsidRDefault="00D77AAD" w:rsidP="00D77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144498A" w14:textId="77777777" w:rsidR="00D77AAD" w:rsidRPr="00E255FD" w:rsidRDefault="00D77AAD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3C625D9" w14:textId="70FA2409" w:rsidR="00361980" w:rsidRPr="00627208" w:rsidRDefault="00361980" w:rsidP="00361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940656" w:rsidRPr="00627208">
        <w:rPr>
          <w:rFonts w:asciiTheme="majorBidi" w:hAnsiTheme="majorBidi" w:cstheme="majorBidi"/>
          <w:sz w:val="30"/>
          <w:szCs w:val="30"/>
          <w:cs/>
        </w:rPr>
        <w:t>ตรวจสอบตามการมอบหมายจากคณะกรรมการบริษัท</w:t>
      </w:r>
      <w:r w:rsidR="00C25B82" w:rsidRPr="00627208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627208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1F7354">
        <w:rPr>
          <w:rFonts w:asciiTheme="majorBidi" w:hAnsiTheme="majorBidi" w:cstheme="majorBidi"/>
          <w:sz w:val="30"/>
          <w:szCs w:val="30"/>
        </w:rPr>
        <w:t xml:space="preserve"> </w:t>
      </w:r>
      <w:r w:rsidR="00874A5B" w:rsidRPr="00874A5B">
        <w:rPr>
          <w:rFonts w:asciiTheme="majorBidi" w:hAnsiTheme="majorBidi" w:cstheme="majorBidi"/>
          <w:sz w:val="30"/>
          <w:szCs w:val="30"/>
        </w:rPr>
        <w:t>13</w:t>
      </w:r>
      <w:r w:rsidR="001F7354">
        <w:rPr>
          <w:rFonts w:asciiTheme="majorBidi" w:hAnsiTheme="majorBidi" w:cstheme="majorBidi"/>
          <w:sz w:val="30"/>
          <w:szCs w:val="30"/>
        </w:rPr>
        <w:t xml:space="preserve"> </w:t>
      </w:r>
      <w:r w:rsidR="004A4A32" w:rsidRPr="004A4A32">
        <w:rPr>
          <w:rFonts w:asciiTheme="majorBidi" w:hAnsiTheme="majorBidi"/>
          <w:sz w:val="30"/>
          <w:szCs w:val="30"/>
          <w:cs/>
        </w:rPr>
        <w:t>สิงหาคม</w:t>
      </w:r>
      <w:r w:rsidR="00A6731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74A5B" w:rsidRPr="00874A5B">
        <w:rPr>
          <w:rFonts w:asciiTheme="majorBidi" w:hAnsiTheme="majorBidi" w:cstheme="majorBidi"/>
          <w:sz w:val="30"/>
          <w:szCs w:val="30"/>
        </w:rPr>
        <w:t>2569</w:t>
      </w:r>
    </w:p>
    <w:p w14:paraId="23A6D332" w14:textId="77777777" w:rsidR="00E5413F" w:rsidRPr="00E255FD" w:rsidRDefault="00E5413F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F5B3788" w14:textId="635BE347" w:rsidR="00515797" w:rsidRPr="00627208" w:rsidRDefault="00515797" w:rsidP="00B23654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62720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5E52A160" w14:textId="77777777" w:rsidR="00515797" w:rsidRPr="00E255FD" w:rsidRDefault="00515797" w:rsidP="0051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305C973" w14:textId="50C48C5D" w:rsidR="000E046F" w:rsidRPr="00627208" w:rsidRDefault="000E046F" w:rsidP="00622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BC6A20" w:rsidRPr="00627208">
        <w:rPr>
          <w:rFonts w:asciiTheme="majorBidi" w:hAnsiTheme="majorBidi" w:cstheme="majorBidi"/>
          <w:sz w:val="30"/>
          <w:szCs w:val="30"/>
          <w:cs/>
        </w:rPr>
        <w:br/>
      </w:r>
      <w:r w:rsidRPr="00627208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BC6A20" w:rsidRPr="00627208">
        <w:rPr>
          <w:rFonts w:asciiTheme="majorBidi" w:hAnsiTheme="majorBidi" w:cstheme="majorBidi"/>
          <w:sz w:val="30"/>
          <w:szCs w:val="30"/>
          <w:cs/>
        </w:rPr>
        <w:br/>
      </w:r>
      <w:r w:rsidRPr="00627208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874A5B" w:rsidRPr="00874A5B">
        <w:rPr>
          <w:rFonts w:asciiTheme="majorBidi" w:hAnsiTheme="majorBidi" w:cstheme="majorBidi"/>
          <w:sz w:val="30"/>
          <w:szCs w:val="30"/>
        </w:rPr>
        <w:t>34</w:t>
      </w:r>
      <w:r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Pr="00627208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627208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27208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C7102F"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="00C7102F" w:rsidRPr="00627208">
        <w:rPr>
          <w:rFonts w:asciiTheme="majorBidi" w:hAnsiTheme="majorBidi" w:cstheme="majorBidi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874A5B" w:rsidRPr="00874A5B">
        <w:rPr>
          <w:rFonts w:asciiTheme="majorBidi" w:hAnsiTheme="majorBidi" w:cstheme="majorBidi"/>
          <w:sz w:val="30"/>
          <w:szCs w:val="30"/>
        </w:rPr>
        <w:t>31</w:t>
      </w:r>
      <w:r w:rsidR="00C7102F"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="00C7102F" w:rsidRPr="0062720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74A5B" w:rsidRPr="00874A5B">
        <w:rPr>
          <w:rFonts w:asciiTheme="majorBidi" w:hAnsiTheme="majorBidi" w:cstheme="majorBidi"/>
          <w:sz w:val="30"/>
          <w:szCs w:val="30"/>
        </w:rPr>
        <w:t>2568</w:t>
      </w:r>
    </w:p>
    <w:p w14:paraId="300E17FF" w14:textId="77777777" w:rsidR="00BC6A20" w:rsidRPr="00E255FD" w:rsidRDefault="00BC6A20" w:rsidP="00622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5F7B8E" w14:textId="68D96BFB" w:rsidR="00C13362" w:rsidRDefault="00C7102F" w:rsidP="000F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874A5B" w:rsidRPr="00874A5B">
        <w:rPr>
          <w:rFonts w:asciiTheme="majorBidi" w:hAnsiTheme="majorBidi" w:cstheme="majorBidi"/>
          <w:sz w:val="30"/>
          <w:szCs w:val="30"/>
        </w:rPr>
        <w:t>31</w:t>
      </w:r>
      <w:r w:rsidRPr="0062720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74A5B" w:rsidRPr="00874A5B">
        <w:rPr>
          <w:rFonts w:asciiTheme="majorBidi" w:hAnsiTheme="majorBidi" w:cstheme="majorBidi"/>
          <w:sz w:val="30"/>
          <w:szCs w:val="30"/>
        </w:rPr>
        <w:t>2568</w:t>
      </w:r>
    </w:p>
    <w:p w14:paraId="772D41E3" w14:textId="77777777" w:rsidR="00683BAD" w:rsidRPr="00E255FD" w:rsidRDefault="00683BAD" w:rsidP="000F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9EE0957" w14:textId="77777777" w:rsidR="008B61AD" w:rsidRPr="00627208" w:rsidRDefault="008B61AD" w:rsidP="00567286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62720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BE93509" w14:textId="77777777" w:rsidR="00E13D18" w:rsidRPr="00E255FD" w:rsidRDefault="00E13D18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04F604" w14:textId="73F94782" w:rsidR="005A70CB" w:rsidRDefault="00A74EB5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บริษัทย่อย </w:t>
      </w:r>
      <w:r w:rsidR="008A5B1A" w:rsidRPr="008A5B1A">
        <w:rPr>
          <w:rFonts w:asciiTheme="majorBidi" w:hAnsiTheme="majorBidi"/>
          <w:sz w:val="30"/>
          <w:szCs w:val="30"/>
          <w:cs/>
        </w:rPr>
        <w:t xml:space="preserve">บริษัทร่วมและการร่วมค้าที่มีการเปลี่ยนแปลงอย่างมีสาระสำคัญได้เปิดเผยในหมายเหตุข้อ </w:t>
      </w:r>
      <w:r w:rsidR="00874A5B" w:rsidRPr="00874A5B">
        <w:rPr>
          <w:rFonts w:asciiTheme="majorBidi" w:hAnsiTheme="majorBidi"/>
          <w:sz w:val="30"/>
          <w:szCs w:val="30"/>
        </w:rPr>
        <w:t>4</w:t>
      </w:r>
      <w:r>
        <w:rPr>
          <w:rFonts w:asciiTheme="majorBidi" w:hAnsiTheme="majorBidi" w:hint="cs"/>
          <w:sz w:val="30"/>
          <w:szCs w:val="30"/>
          <w:cs/>
        </w:rPr>
        <w:t xml:space="preserve"> และ </w:t>
      </w:r>
      <w:r w:rsidR="00874A5B" w:rsidRPr="00874A5B">
        <w:rPr>
          <w:rFonts w:asciiTheme="majorBidi" w:hAnsiTheme="majorBidi"/>
          <w:sz w:val="30"/>
          <w:szCs w:val="30"/>
        </w:rPr>
        <w:t>5</w:t>
      </w:r>
      <w:r w:rsidR="008A5B1A" w:rsidRPr="008A5B1A">
        <w:rPr>
          <w:rFonts w:asciiTheme="majorBidi" w:hAnsiTheme="majorBidi"/>
          <w:sz w:val="30"/>
          <w:szCs w:val="30"/>
          <w:cs/>
        </w:rPr>
        <w:t xml:space="preserve"> สำหรับบุคคลหรือกิจการอื่นที่เกี่ยวข้องกันไม่มีการเปลี่ยนแปลงความสัมพันธ์อย่างมีสาระสำคัญในระหว่างงวด</w:t>
      </w:r>
    </w:p>
    <w:p w14:paraId="2C5EA91A" w14:textId="77777777" w:rsidR="008A5B1A" w:rsidRPr="00E255FD" w:rsidRDefault="008A5B1A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5EB7E4" w14:textId="098027A5" w:rsidR="008B61AD" w:rsidRPr="00E44509" w:rsidRDefault="00301E03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44509">
        <w:rPr>
          <w:rFonts w:asciiTheme="majorBidi" w:hAnsiTheme="majorBidi" w:cstheme="majorBidi"/>
          <w:spacing w:val="-4"/>
          <w:sz w:val="30"/>
          <w:szCs w:val="30"/>
          <w:cs/>
        </w:rPr>
        <w:t>น</w:t>
      </w:r>
      <w:r w:rsidR="00AF5A01" w:rsidRPr="00E44509">
        <w:rPr>
          <w:rFonts w:asciiTheme="majorBidi" w:hAnsiTheme="majorBidi" w:cstheme="majorBidi"/>
          <w:spacing w:val="-4"/>
          <w:sz w:val="30"/>
          <w:szCs w:val="30"/>
          <w:cs/>
        </w:rPr>
        <w:t>โยบายการกำหนดราคา</w:t>
      </w:r>
      <w:r w:rsidR="00AB371E" w:rsidRPr="00E44509">
        <w:rPr>
          <w:rFonts w:asciiTheme="majorBidi" w:hAnsiTheme="majorBidi" w:cstheme="majorBidi"/>
          <w:spacing w:val="-4"/>
          <w:sz w:val="30"/>
          <w:szCs w:val="30"/>
          <w:cs/>
        </w:rPr>
        <w:t>ไม่มีการเปลี่ยนแปลง</w:t>
      </w:r>
      <w:r w:rsidR="00553C0C" w:rsidRPr="00E44509">
        <w:rPr>
          <w:rFonts w:asciiTheme="majorBidi" w:hAnsiTheme="majorBidi" w:cstheme="majorBidi"/>
          <w:spacing w:val="-4"/>
          <w:sz w:val="30"/>
          <w:szCs w:val="30"/>
          <w:cs/>
        </w:rPr>
        <w:t>อย่างมีสาระสำคัญ</w:t>
      </w:r>
      <w:r w:rsidR="00AB371E" w:rsidRPr="00E44509">
        <w:rPr>
          <w:rFonts w:asciiTheme="majorBidi" w:hAnsiTheme="majorBidi" w:cstheme="majorBidi"/>
          <w:spacing w:val="-4"/>
          <w:sz w:val="30"/>
          <w:szCs w:val="30"/>
          <w:cs/>
        </w:rPr>
        <w:t>ในระหว่าง</w:t>
      </w:r>
      <w:r w:rsidR="00DB7F27" w:rsidRPr="00E44509">
        <w:rPr>
          <w:rFonts w:asciiTheme="majorBidi" w:hAnsiTheme="majorBidi" w:cstheme="majorBidi"/>
          <w:spacing w:val="-4"/>
          <w:sz w:val="30"/>
          <w:szCs w:val="30"/>
          <w:cs/>
        </w:rPr>
        <w:t>งวด</w:t>
      </w:r>
      <w:r w:rsidR="00CE0B09" w:rsidRPr="00E44509">
        <w:rPr>
          <w:rFonts w:asciiTheme="majorBidi" w:hAnsiTheme="majorBidi" w:cstheme="majorBidi" w:hint="cs"/>
          <w:spacing w:val="-4"/>
          <w:sz w:val="30"/>
          <w:szCs w:val="30"/>
          <w:cs/>
        </w:rPr>
        <w:t>หก</w:t>
      </w:r>
      <w:r w:rsidR="00A6731E" w:rsidRPr="00E44509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874A5B" w:rsidRPr="00E44509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CE0B09" w:rsidRPr="00E4450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E0B09" w:rsidRPr="00E44509">
        <w:rPr>
          <w:rFonts w:asciiTheme="majorBidi" w:hAnsiTheme="majorBidi"/>
          <w:spacing w:val="-4"/>
          <w:sz w:val="30"/>
          <w:szCs w:val="30"/>
          <w:cs/>
        </w:rPr>
        <w:t xml:space="preserve">มิถุนายน </w:t>
      </w:r>
      <w:r w:rsidR="00874A5B" w:rsidRPr="00E44509">
        <w:rPr>
          <w:rFonts w:asciiTheme="majorBidi" w:hAnsiTheme="majorBidi" w:cstheme="majorBidi"/>
          <w:spacing w:val="-4"/>
          <w:sz w:val="30"/>
          <w:szCs w:val="30"/>
        </w:rPr>
        <w:t>2569</w:t>
      </w:r>
    </w:p>
    <w:p w14:paraId="4D70CD84" w14:textId="360C1932" w:rsidR="000955D2" w:rsidRDefault="000955D2">
      <w:pPr>
        <w:rPr>
          <w:rFonts w:asciiTheme="majorBidi" w:hAnsiTheme="majorBidi" w:cstheme="majorBidi"/>
          <w:sz w:val="30"/>
          <w:szCs w:val="30"/>
        </w:rPr>
      </w:pPr>
    </w:p>
    <w:p w14:paraId="1FDEC3C1" w14:textId="40087BD6" w:rsidR="00E255FD" w:rsidRDefault="00E25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5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40"/>
        <w:gridCol w:w="240"/>
        <w:gridCol w:w="1200"/>
        <w:gridCol w:w="242"/>
        <w:gridCol w:w="1197"/>
        <w:gridCol w:w="259"/>
        <w:gridCol w:w="1189"/>
      </w:tblGrid>
      <w:tr w:rsidR="000955D2" w:rsidRPr="00627208" w14:paraId="37F7DC1B" w14:textId="77777777" w:rsidTr="00E70491">
        <w:trPr>
          <w:tblHeader/>
        </w:trPr>
        <w:tc>
          <w:tcPr>
            <w:tcW w:w="2078" w:type="pct"/>
            <w:vAlign w:val="bottom"/>
          </w:tcPr>
          <w:p w14:paraId="692CFB8B" w14:textId="44CB7C6A" w:rsidR="000955D2" w:rsidRPr="00627208" w:rsidRDefault="000955D2" w:rsidP="00ED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3" w:hanging="24"/>
              <w:rPr>
                <w:rFonts w:asciiTheme="majorBidi" w:hAnsiTheme="majorBidi" w:cstheme="majorBidi"/>
                <w:bCs/>
                <w:i/>
                <w:iCs/>
                <w:spacing w:val="-8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  <w:br w:type="page"/>
            </w:r>
            <w:r w:rsidRPr="00627208">
              <w:rPr>
                <w:rFonts w:asciiTheme="majorBidi" w:hAnsiTheme="majorBidi" w:cstheme="majorBidi"/>
                <w:bCs/>
                <w:i/>
                <w:iCs/>
                <w:spacing w:val="-8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407" w:type="pct"/>
            <w:gridSpan w:val="3"/>
            <w:vAlign w:val="bottom"/>
          </w:tcPr>
          <w:p w14:paraId="7DBB0019" w14:textId="77777777" w:rsidR="000955D2" w:rsidRPr="00627208" w:rsidRDefault="000955D2" w:rsidP="00ED167E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vAlign w:val="bottom"/>
          </w:tcPr>
          <w:p w14:paraId="09FFC1E9" w14:textId="77777777" w:rsidR="000955D2" w:rsidRPr="00627208" w:rsidRDefault="000955D2" w:rsidP="00ED167E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pct"/>
            <w:gridSpan w:val="3"/>
            <w:vAlign w:val="bottom"/>
          </w:tcPr>
          <w:p w14:paraId="33BEC0D1" w14:textId="77777777" w:rsidR="000955D2" w:rsidRPr="00627208" w:rsidRDefault="000955D2" w:rsidP="00ED167E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731E" w:rsidRPr="00627208" w14:paraId="156492C2" w14:textId="77777777" w:rsidTr="00E70491">
        <w:trPr>
          <w:tblHeader/>
        </w:trPr>
        <w:tc>
          <w:tcPr>
            <w:tcW w:w="2078" w:type="pct"/>
            <w:vAlign w:val="bottom"/>
          </w:tcPr>
          <w:p w14:paraId="3AC3CAE8" w14:textId="0F0C486F" w:rsidR="00A6731E" w:rsidRPr="00627208" w:rsidRDefault="004A4A32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4D9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874A5B" w:rsidRPr="00874A5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AE4D9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51" w:type="pct"/>
            <w:vAlign w:val="bottom"/>
          </w:tcPr>
          <w:p w14:paraId="044BEA9F" w14:textId="19B6F617" w:rsidR="00A6731E" w:rsidRPr="00627208" w:rsidRDefault="00874A5B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" w:type="pct"/>
            <w:vAlign w:val="bottom"/>
          </w:tcPr>
          <w:p w14:paraId="6F747C0C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2C7D197" w14:textId="2BA33216" w:rsidR="00A6731E" w:rsidRPr="00627208" w:rsidRDefault="00874A5B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7" w:type="pct"/>
            <w:vAlign w:val="bottom"/>
          </w:tcPr>
          <w:p w14:paraId="26C08A2A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43812DD9" w14:textId="282B81BF" w:rsidR="00A6731E" w:rsidRPr="00627208" w:rsidRDefault="00874A5B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6" w:type="pct"/>
            <w:vAlign w:val="bottom"/>
          </w:tcPr>
          <w:p w14:paraId="4DC8A756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5C86F5A" w14:textId="60DF83B5" w:rsidR="00A6731E" w:rsidRPr="00627208" w:rsidRDefault="00874A5B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A6731E" w:rsidRPr="00627208" w14:paraId="22E355A3" w14:textId="77777777" w:rsidTr="00C82753">
        <w:trPr>
          <w:trHeight w:val="255"/>
          <w:tblHeader/>
        </w:trPr>
        <w:tc>
          <w:tcPr>
            <w:tcW w:w="2078" w:type="pct"/>
            <w:vAlign w:val="bottom"/>
          </w:tcPr>
          <w:p w14:paraId="4E5EE5C2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2" w:type="pct"/>
            <w:gridSpan w:val="7"/>
            <w:vAlign w:val="bottom"/>
          </w:tcPr>
          <w:p w14:paraId="29A10FAE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731E" w:rsidRPr="00627208" w14:paraId="4F22ECF1" w14:textId="77777777" w:rsidTr="00E70491">
        <w:tc>
          <w:tcPr>
            <w:tcW w:w="2078" w:type="pct"/>
            <w:vAlign w:val="bottom"/>
          </w:tcPr>
          <w:p w14:paraId="06591660" w14:textId="77777777" w:rsidR="00A6731E" w:rsidRPr="00627208" w:rsidRDefault="00A6731E" w:rsidP="00A67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51" w:type="pct"/>
            <w:vAlign w:val="bottom"/>
          </w:tcPr>
          <w:p w14:paraId="22BC1148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23EFB7AC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E660405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6AB5190B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408EA40C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3B382D29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75295EB3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509D1" w:rsidRPr="00627208" w14:paraId="7A83F650" w14:textId="77777777" w:rsidTr="00E70491">
        <w:tc>
          <w:tcPr>
            <w:tcW w:w="2078" w:type="pct"/>
            <w:vAlign w:val="bottom"/>
          </w:tcPr>
          <w:p w14:paraId="09E8B365" w14:textId="3EF841D6" w:rsidR="003509D1" w:rsidRPr="00627208" w:rsidRDefault="003509D1" w:rsidP="00350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651" w:type="pct"/>
            <w:vAlign w:val="bottom"/>
          </w:tcPr>
          <w:p w14:paraId="3F36D500" w14:textId="69607197" w:rsidR="003509D1" w:rsidRPr="00627208" w:rsidRDefault="00874A5B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 w:hint="cs"/>
                <w:sz w:val="30"/>
                <w:szCs w:val="30"/>
              </w:rPr>
              <w:t>15</w:t>
            </w:r>
            <w:r w:rsidR="00F41B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807</w:t>
            </w:r>
            <w:r w:rsidR="00F41B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741</w:t>
            </w:r>
          </w:p>
        </w:tc>
        <w:tc>
          <w:tcPr>
            <w:tcW w:w="126" w:type="pct"/>
            <w:vAlign w:val="bottom"/>
          </w:tcPr>
          <w:p w14:paraId="35963A64" w14:textId="77777777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F4ADC8D" w14:textId="7E519B09" w:rsidR="003509D1" w:rsidRPr="00627208" w:rsidRDefault="00874A5B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3509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 w:rsidR="003509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297</w:t>
            </w:r>
          </w:p>
        </w:tc>
        <w:tc>
          <w:tcPr>
            <w:tcW w:w="127" w:type="pct"/>
            <w:vAlign w:val="bottom"/>
          </w:tcPr>
          <w:p w14:paraId="55FBFF56" w14:textId="77777777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3F7F7895" w14:textId="022268F3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1841CD04" w14:textId="77777777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F62C09C" w14:textId="5C39B0C9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09D1" w:rsidRPr="00627208" w14:paraId="2AAA0A4D" w14:textId="77777777" w:rsidTr="00E70491">
        <w:tc>
          <w:tcPr>
            <w:tcW w:w="2078" w:type="pct"/>
            <w:vAlign w:val="bottom"/>
          </w:tcPr>
          <w:p w14:paraId="338D4C81" w14:textId="5C3630B3" w:rsidR="003509D1" w:rsidRPr="00627208" w:rsidRDefault="003509D1" w:rsidP="00350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รายได้ค่าบริการเดินเครื่องและบำรุงรักษา</w:t>
            </w:r>
          </w:p>
        </w:tc>
        <w:tc>
          <w:tcPr>
            <w:tcW w:w="651" w:type="pct"/>
            <w:vAlign w:val="bottom"/>
          </w:tcPr>
          <w:p w14:paraId="4EBCCB00" w14:textId="5EBC800B" w:rsidR="003509D1" w:rsidRPr="00627208" w:rsidRDefault="00874A5B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3509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126" w:type="pct"/>
            <w:vAlign w:val="bottom"/>
          </w:tcPr>
          <w:p w14:paraId="3BC4AC8C" w14:textId="77777777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31C3FC5" w14:textId="205B1ABF" w:rsidR="003509D1" w:rsidRPr="00627208" w:rsidRDefault="00874A5B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3509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127" w:type="pct"/>
            <w:vAlign w:val="bottom"/>
          </w:tcPr>
          <w:p w14:paraId="6DC711ED" w14:textId="77777777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09079522" w14:textId="7D20D45E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02F0F047" w14:textId="77777777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703E8CBC" w14:textId="0B87CB37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09D1" w:rsidRPr="00627208" w14:paraId="49B33A85" w14:textId="77777777" w:rsidTr="00E70491">
        <w:tc>
          <w:tcPr>
            <w:tcW w:w="2078" w:type="pct"/>
            <w:vAlign w:val="bottom"/>
          </w:tcPr>
          <w:p w14:paraId="5859FC12" w14:textId="17C1784B" w:rsidR="003509D1" w:rsidRPr="00627208" w:rsidRDefault="003509D1" w:rsidP="00350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รายได้ตามสัญญาเช่า</w:t>
            </w:r>
          </w:p>
        </w:tc>
        <w:tc>
          <w:tcPr>
            <w:tcW w:w="651" w:type="pct"/>
            <w:vAlign w:val="bottom"/>
          </w:tcPr>
          <w:p w14:paraId="0F281F0D" w14:textId="6BB58F6A" w:rsidR="003509D1" w:rsidRPr="00627208" w:rsidRDefault="00874A5B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509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687</w:t>
            </w:r>
            <w:r w:rsidR="003509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  <w:tc>
          <w:tcPr>
            <w:tcW w:w="126" w:type="pct"/>
            <w:vAlign w:val="bottom"/>
          </w:tcPr>
          <w:p w14:paraId="113BE767" w14:textId="77777777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2291E4E" w14:textId="3A4832AC" w:rsidR="003509D1" w:rsidRPr="00627208" w:rsidRDefault="00874A5B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361</w:t>
            </w:r>
            <w:r w:rsidR="003509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272</w:t>
            </w:r>
          </w:p>
        </w:tc>
        <w:tc>
          <w:tcPr>
            <w:tcW w:w="127" w:type="pct"/>
            <w:vAlign w:val="bottom"/>
          </w:tcPr>
          <w:p w14:paraId="3E7C5F8B" w14:textId="77777777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446A1CBB" w14:textId="6F800CCA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35DD057B" w14:textId="77777777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7B280776" w14:textId="041CC0BF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09D1" w:rsidRPr="00627208" w14:paraId="142F74D2" w14:textId="77777777" w:rsidTr="009D4218">
        <w:tc>
          <w:tcPr>
            <w:tcW w:w="2078" w:type="pct"/>
            <w:vAlign w:val="bottom"/>
          </w:tcPr>
          <w:p w14:paraId="2E01293B" w14:textId="630E86FD" w:rsidR="003509D1" w:rsidRPr="00627208" w:rsidRDefault="003509D1" w:rsidP="00350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651" w:type="pct"/>
            <w:shd w:val="clear" w:color="auto" w:fill="FFFFFF"/>
            <w:vAlign w:val="bottom"/>
          </w:tcPr>
          <w:p w14:paraId="7D9788DB" w14:textId="0EFF17CE" w:rsidR="003509D1" w:rsidRPr="00627208" w:rsidRDefault="00874A5B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3509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126" w:type="pct"/>
            <w:vAlign w:val="bottom"/>
          </w:tcPr>
          <w:p w14:paraId="396A4440" w14:textId="77777777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FFFFFF"/>
            <w:vAlign w:val="bottom"/>
          </w:tcPr>
          <w:p w14:paraId="3CC92D7B" w14:textId="2CEBC07D" w:rsidR="003509D1" w:rsidRPr="00627208" w:rsidRDefault="00874A5B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3509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127" w:type="pct"/>
            <w:vAlign w:val="bottom"/>
          </w:tcPr>
          <w:p w14:paraId="0CE2A68C" w14:textId="77777777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6E1BFAAF" w14:textId="1E778EDB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426D03C2" w14:textId="77777777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6B3610CD" w14:textId="3F5FB2C8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09D1" w:rsidRPr="00627208" w14:paraId="7FDEE9B1" w14:textId="77777777" w:rsidTr="009D4218">
        <w:tc>
          <w:tcPr>
            <w:tcW w:w="2078" w:type="pct"/>
            <w:vAlign w:val="bottom"/>
          </w:tcPr>
          <w:p w14:paraId="11CDC30C" w14:textId="0450E5D5" w:rsidR="003509D1" w:rsidRPr="0050233B" w:rsidRDefault="003509D1" w:rsidP="00350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ค่าปฏิบัติการและบำรุงรักษา</w:t>
            </w:r>
          </w:p>
        </w:tc>
        <w:tc>
          <w:tcPr>
            <w:tcW w:w="651" w:type="pct"/>
            <w:shd w:val="clear" w:color="auto" w:fill="FFFFFF"/>
            <w:vAlign w:val="bottom"/>
          </w:tcPr>
          <w:p w14:paraId="1DC07110" w14:textId="0A88C950" w:rsidR="003509D1" w:rsidRPr="00627208" w:rsidRDefault="00874A5B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435</w:t>
            </w:r>
            <w:r w:rsidR="003509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877</w:t>
            </w:r>
          </w:p>
        </w:tc>
        <w:tc>
          <w:tcPr>
            <w:tcW w:w="126" w:type="pct"/>
            <w:vAlign w:val="bottom"/>
          </w:tcPr>
          <w:p w14:paraId="7ABE3426" w14:textId="77777777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FFFFFF"/>
            <w:vAlign w:val="bottom"/>
          </w:tcPr>
          <w:p w14:paraId="6DE37EA0" w14:textId="4E41E6D9" w:rsidR="003509D1" w:rsidRDefault="00874A5B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610</w:t>
            </w:r>
            <w:r w:rsidR="003509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013</w:t>
            </w:r>
          </w:p>
        </w:tc>
        <w:tc>
          <w:tcPr>
            <w:tcW w:w="127" w:type="pct"/>
            <w:vAlign w:val="bottom"/>
          </w:tcPr>
          <w:p w14:paraId="4B7DC4D3" w14:textId="77777777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32F4A081" w14:textId="6BB02991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6DBE4423" w14:textId="77777777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3748D34C" w14:textId="091A9D82" w:rsidR="003509D1" w:rsidRPr="0050233B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09D1" w:rsidRPr="00627208" w14:paraId="6E2EB71E" w14:textId="77777777" w:rsidTr="009D4218">
        <w:tc>
          <w:tcPr>
            <w:tcW w:w="2078" w:type="pct"/>
            <w:vAlign w:val="bottom"/>
          </w:tcPr>
          <w:p w14:paraId="71123950" w14:textId="14799B0B" w:rsidR="003509D1" w:rsidRPr="00627208" w:rsidRDefault="003509D1" w:rsidP="00350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651" w:type="pct"/>
            <w:vAlign w:val="bottom"/>
          </w:tcPr>
          <w:p w14:paraId="632D986A" w14:textId="68B6F8F0" w:rsidR="003509D1" w:rsidRPr="00627208" w:rsidRDefault="00874A5B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509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126" w:type="pct"/>
            <w:vAlign w:val="bottom"/>
          </w:tcPr>
          <w:p w14:paraId="673CF924" w14:textId="77777777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92EC3BB" w14:textId="5ABE6615" w:rsidR="003509D1" w:rsidRDefault="00874A5B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509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453</w:t>
            </w:r>
          </w:p>
        </w:tc>
        <w:tc>
          <w:tcPr>
            <w:tcW w:w="127" w:type="pct"/>
            <w:vAlign w:val="bottom"/>
          </w:tcPr>
          <w:p w14:paraId="021794C2" w14:textId="77777777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5DB29650" w14:textId="70915516" w:rsidR="003509D1" w:rsidRPr="00627208" w:rsidRDefault="00874A5B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36" w:type="pct"/>
            <w:vAlign w:val="bottom"/>
          </w:tcPr>
          <w:p w14:paraId="273D71FA" w14:textId="77777777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7B4A5869" w14:textId="79B14719" w:rsidR="003509D1" w:rsidRDefault="00874A5B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</w:tr>
      <w:tr w:rsidR="003509D1" w:rsidRPr="00627208" w14:paraId="41710E53" w14:textId="77777777" w:rsidTr="00E70491">
        <w:trPr>
          <w:trHeight w:val="111"/>
        </w:trPr>
        <w:tc>
          <w:tcPr>
            <w:tcW w:w="2078" w:type="pct"/>
            <w:vAlign w:val="bottom"/>
          </w:tcPr>
          <w:p w14:paraId="0D5CB7AA" w14:textId="77777777" w:rsidR="003509D1" w:rsidRPr="00627208" w:rsidRDefault="003509D1" w:rsidP="00350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14:paraId="38FEA889" w14:textId="77777777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1C9456F4" w14:textId="77777777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1D8978D" w14:textId="77777777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  <w:vAlign w:val="bottom"/>
          </w:tcPr>
          <w:p w14:paraId="6D3AA595" w14:textId="77777777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7DEF2928" w14:textId="77777777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5B0AE72E" w14:textId="77777777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4C53AF18" w14:textId="77777777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509D1" w:rsidRPr="00627208" w14:paraId="013A34E0" w14:textId="77777777" w:rsidTr="00E70491">
        <w:tc>
          <w:tcPr>
            <w:tcW w:w="2078" w:type="pct"/>
            <w:vAlign w:val="bottom"/>
          </w:tcPr>
          <w:p w14:paraId="5CD56097" w14:textId="77777777" w:rsidR="003509D1" w:rsidRPr="00627208" w:rsidRDefault="003509D1" w:rsidP="00350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1" w:type="pct"/>
            <w:vAlign w:val="bottom"/>
          </w:tcPr>
          <w:p w14:paraId="00E76DF5" w14:textId="77777777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4971EF19" w14:textId="77777777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2EE7A89" w14:textId="78F3D43D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  <w:vAlign w:val="bottom"/>
          </w:tcPr>
          <w:p w14:paraId="01DFA0A8" w14:textId="77777777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7B22FA0F" w14:textId="77777777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07E01807" w14:textId="77777777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3B06716D" w14:textId="6557EB89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09D1" w:rsidRPr="00627208" w14:paraId="2122EB1B" w14:textId="77777777" w:rsidTr="00E70491">
        <w:tc>
          <w:tcPr>
            <w:tcW w:w="2078" w:type="pct"/>
            <w:vAlign w:val="bottom"/>
          </w:tcPr>
          <w:p w14:paraId="310B136C" w14:textId="77777777" w:rsidR="003509D1" w:rsidRPr="00627208" w:rsidRDefault="003509D1" w:rsidP="00350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1" w:type="pct"/>
            <w:vAlign w:val="bottom"/>
          </w:tcPr>
          <w:p w14:paraId="10F4E9DC" w14:textId="2FBC84A2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1EBC50D0" w14:textId="77777777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974FA04" w14:textId="26517D95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57A8415B" w14:textId="77777777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6CE036BE" w14:textId="551B6B47" w:rsidR="003509D1" w:rsidRPr="00627208" w:rsidRDefault="00874A5B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 w:hint="cs"/>
                <w:sz w:val="30"/>
                <w:szCs w:val="30"/>
              </w:rPr>
              <w:t>118</w:t>
            </w:r>
            <w:r w:rsidR="00BA3B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723</w:t>
            </w:r>
          </w:p>
        </w:tc>
        <w:tc>
          <w:tcPr>
            <w:tcW w:w="136" w:type="pct"/>
            <w:vAlign w:val="bottom"/>
          </w:tcPr>
          <w:p w14:paraId="70A10C6F" w14:textId="77777777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6D66F070" w14:textId="32C480C2" w:rsidR="003509D1" w:rsidRPr="00627208" w:rsidRDefault="00874A5B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 w:hint="cs"/>
                <w:sz w:val="30"/>
                <w:szCs w:val="30"/>
              </w:rPr>
              <w:t>92</w:t>
            </w:r>
            <w:r w:rsidR="003509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 w:hint="cs"/>
                <w:sz w:val="30"/>
                <w:szCs w:val="30"/>
              </w:rPr>
              <w:t>628</w:t>
            </w:r>
          </w:p>
        </w:tc>
      </w:tr>
      <w:tr w:rsidR="003509D1" w:rsidRPr="00627208" w14:paraId="16737A88" w14:textId="77777777" w:rsidTr="00E70491">
        <w:tc>
          <w:tcPr>
            <w:tcW w:w="2078" w:type="pct"/>
            <w:vAlign w:val="bottom"/>
          </w:tcPr>
          <w:p w14:paraId="53A22C5F" w14:textId="77777777" w:rsidR="003509D1" w:rsidRPr="00627208" w:rsidRDefault="003509D1" w:rsidP="00350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1" w:type="pct"/>
            <w:vAlign w:val="bottom"/>
          </w:tcPr>
          <w:p w14:paraId="0F8D0FE2" w14:textId="6E391297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31A6FCA3" w14:textId="77777777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E36C125" w14:textId="6EEFF49A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459C90AB" w14:textId="77777777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2266BD13" w14:textId="1E7DCF9F" w:rsidR="003509D1" w:rsidRPr="00627208" w:rsidRDefault="00874A5B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BA3B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136" w:type="pct"/>
            <w:vAlign w:val="bottom"/>
          </w:tcPr>
          <w:p w14:paraId="5A704A48" w14:textId="77777777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0DE97D5" w14:textId="28F3B155" w:rsidR="003509D1" w:rsidRPr="00627208" w:rsidRDefault="00874A5B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 w:hint="cs"/>
                <w:sz w:val="30"/>
                <w:szCs w:val="30"/>
              </w:rPr>
              <w:t>58</w:t>
            </w:r>
            <w:r w:rsidR="003509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</w:tr>
      <w:tr w:rsidR="003509D1" w:rsidRPr="00627208" w14:paraId="37CAE0D2" w14:textId="77777777" w:rsidTr="00E70491">
        <w:tc>
          <w:tcPr>
            <w:tcW w:w="2078" w:type="pct"/>
            <w:vAlign w:val="bottom"/>
          </w:tcPr>
          <w:p w14:paraId="67307710" w14:textId="77777777" w:rsidR="003509D1" w:rsidRPr="00627208" w:rsidRDefault="003509D1" w:rsidP="00350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1" w:type="pct"/>
            <w:vAlign w:val="bottom"/>
          </w:tcPr>
          <w:p w14:paraId="4954A1D7" w14:textId="1E8B2DFB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4ED186B4" w14:textId="77777777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72979D0" w14:textId="463E9E9A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6D32F2E8" w14:textId="77777777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569DA005" w14:textId="5BB00A12" w:rsidR="003509D1" w:rsidRPr="00627208" w:rsidRDefault="00874A5B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A3B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229</w:t>
            </w:r>
            <w:r w:rsidR="00BA3B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752</w:t>
            </w:r>
          </w:p>
        </w:tc>
        <w:tc>
          <w:tcPr>
            <w:tcW w:w="136" w:type="pct"/>
            <w:vAlign w:val="bottom"/>
          </w:tcPr>
          <w:p w14:paraId="7810D5D3" w14:textId="77777777" w:rsidR="003509D1" w:rsidRPr="00627208" w:rsidRDefault="003509D1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38E80314" w14:textId="1352B4B4" w:rsidR="003509D1" w:rsidRPr="00627208" w:rsidRDefault="00874A5B" w:rsidP="0035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509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015</w:t>
            </w:r>
            <w:r w:rsidR="003509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</w:tr>
      <w:tr w:rsidR="00BA3BCD" w:rsidRPr="00627208" w14:paraId="32D14B2D" w14:textId="77777777" w:rsidTr="00E70491">
        <w:tc>
          <w:tcPr>
            <w:tcW w:w="2078" w:type="pct"/>
            <w:vAlign w:val="bottom"/>
          </w:tcPr>
          <w:p w14:paraId="2E8C94B7" w14:textId="3EFB9996" w:rsidR="00BA3BCD" w:rsidRPr="00627208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1" w:type="pct"/>
            <w:vAlign w:val="bottom"/>
          </w:tcPr>
          <w:p w14:paraId="6231FC0A" w14:textId="72F5D46B" w:rsidR="00BA3BCD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329EF818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7A07475" w14:textId="5BE312D7" w:rsidR="00BA3BCD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01A067C7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01B9E469" w14:textId="651DAD5C" w:rsidR="00BA3BCD" w:rsidRDefault="00874A5B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A3B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136" w:type="pct"/>
            <w:vAlign w:val="bottom"/>
          </w:tcPr>
          <w:p w14:paraId="537C3C94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602CD416" w14:textId="0F8E7562" w:rsidR="00BA3BCD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3BCD" w:rsidRPr="00627208" w14:paraId="2FA09748" w14:textId="77777777" w:rsidTr="00E70491">
        <w:tc>
          <w:tcPr>
            <w:tcW w:w="2078" w:type="pct"/>
            <w:vAlign w:val="bottom"/>
          </w:tcPr>
          <w:p w14:paraId="7D1FA7DC" w14:textId="77777777" w:rsidR="00BA3BCD" w:rsidRPr="00627208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51" w:type="pct"/>
            <w:vAlign w:val="bottom"/>
          </w:tcPr>
          <w:p w14:paraId="42779F61" w14:textId="5C6FCB3A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022A1AD8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4547257" w14:textId="1B9FFBF9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56B32AFB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3284B294" w14:textId="2F5A0B79" w:rsidR="00BA3BCD" w:rsidRPr="00627208" w:rsidRDefault="00874A5B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BA3B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012</w:t>
            </w:r>
          </w:p>
        </w:tc>
        <w:tc>
          <w:tcPr>
            <w:tcW w:w="136" w:type="pct"/>
            <w:vAlign w:val="bottom"/>
          </w:tcPr>
          <w:p w14:paraId="27C3B7FA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A75ADFE" w14:textId="3B19F0F5" w:rsidR="00BA3BCD" w:rsidRPr="00627208" w:rsidRDefault="00874A5B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BA3B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284</w:t>
            </w:r>
          </w:p>
        </w:tc>
      </w:tr>
      <w:tr w:rsidR="00BA3BCD" w:rsidRPr="00627208" w14:paraId="186BB6A8" w14:textId="77777777" w:rsidTr="00E70491">
        <w:tc>
          <w:tcPr>
            <w:tcW w:w="2078" w:type="pct"/>
            <w:vAlign w:val="bottom"/>
          </w:tcPr>
          <w:p w14:paraId="3ED86CDD" w14:textId="77777777" w:rsidR="00BA3BCD" w:rsidRPr="00627208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0FD52D9C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00436C8D" w14:textId="77777777" w:rsidR="00BA3BCD" w:rsidRPr="00627208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5A81D83" w14:textId="77777777" w:rsidR="00BA3BCD" w:rsidRPr="00627208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0D80FE97" w14:textId="77777777" w:rsidR="00BA3BCD" w:rsidRPr="00627208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28B39A1C" w14:textId="77777777" w:rsidR="00BA3BCD" w:rsidRPr="00627208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0D2BE0F1" w14:textId="77777777" w:rsidR="00BA3BCD" w:rsidRPr="00627208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67613CF0" w14:textId="77777777" w:rsidR="00BA3BCD" w:rsidRPr="00627208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3BCD" w:rsidRPr="00627208" w14:paraId="762B13D6" w14:textId="77777777" w:rsidTr="00E70491">
        <w:trPr>
          <w:trHeight w:val="173"/>
        </w:trPr>
        <w:tc>
          <w:tcPr>
            <w:tcW w:w="2078" w:type="pct"/>
            <w:vAlign w:val="bottom"/>
          </w:tcPr>
          <w:p w14:paraId="774AFAFB" w14:textId="77777777" w:rsidR="00BA3BCD" w:rsidRPr="00627208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51" w:type="pct"/>
            <w:vAlign w:val="bottom"/>
          </w:tcPr>
          <w:p w14:paraId="128B78FB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0BACEA29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39FEA7C" w14:textId="5610FC95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28F34461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179312F6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004B130E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5B26AF97" w14:textId="70459E44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3BCD" w:rsidRPr="00627208" w14:paraId="6340F9B5" w14:textId="77777777" w:rsidTr="00E70491">
        <w:trPr>
          <w:trHeight w:val="191"/>
        </w:trPr>
        <w:tc>
          <w:tcPr>
            <w:tcW w:w="2078" w:type="pct"/>
            <w:vAlign w:val="bottom"/>
          </w:tcPr>
          <w:p w14:paraId="6DA4FB1D" w14:textId="77777777" w:rsidR="00BA3BCD" w:rsidRPr="00627208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1" w:type="pct"/>
            <w:vAlign w:val="bottom"/>
          </w:tcPr>
          <w:p w14:paraId="6D4289D5" w14:textId="74C30C85" w:rsidR="00BA3BCD" w:rsidRPr="00435A95" w:rsidRDefault="00874A5B" w:rsidP="00BA3BC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4A5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BA3B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126" w:type="pct"/>
            <w:vAlign w:val="bottom"/>
          </w:tcPr>
          <w:p w14:paraId="2CAEABCA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4011E27" w14:textId="71C6368C" w:rsidR="00BA3BCD" w:rsidRPr="00627208" w:rsidRDefault="00874A5B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A3B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127" w:type="pct"/>
            <w:vAlign w:val="bottom"/>
          </w:tcPr>
          <w:p w14:paraId="79EE99BA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518C736C" w14:textId="775AE571" w:rsidR="00BA3BCD" w:rsidRPr="00627208" w:rsidRDefault="00874A5B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A3B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136" w:type="pct"/>
            <w:vAlign w:val="bottom"/>
          </w:tcPr>
          <w:p w14:paraId="1434E402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4C1BD82C" w14:textId="758C938A" w:rsidR="00BA3BCD" w:rsidRPr="00627208" w:rsidRDefault="00874A5B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A3B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</w:tr>
      <w:tr w:rsidR="00BA3BCD" w:rsidRPr="00627208" w14:paraId="46FC1D7D" w14:textId="77777777" w:rsidTr="00E70491">
        <w:trPr>
          <w:trHeight w:val="191"/>
        </w:trPr>
        <w:tc>
          <w:tcPr>
            <w:tcW w:w="2078" w:type="pct"/>
            <w:vAlign w:val="bottom"/>
          </w:tcPr>
          <w:p w14:paraId="4EB879E8" w14:textId="77777777" w:rsidR="00BA3BCD" w:rsidRPr="00627208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1" w:type="pct"/>
            <w:vAlign w:val="bottom"/>
          </w:tcPr>
          <w:p w14:paraId="16299B5E" w14:textId="07A1D950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553A0FB5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F797330" w14:textId="36E537DB" w:rsidR="00BA3BCD" w:rsidRPr="00627208" w:rsidRDefault="00874A5B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BA3B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284</w:t>
            </w:r>
          </w:p>
        </w:tc>
        <w:tc>
          <w:tcPr>
            <w:tcW w:w="127" w:type="pct"/>
            <w:vAlign w:val="bottom"/>
          </w:tcPr>
          <w:p w14:paraId="6144C982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26F36E99" w14:textId="53527588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63E6AC69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3712744" w14:textId="1C5B233E" w:rsidR="00BA3BCD" w:rsidRPr="00627208" w:rsidRDefault="00874A5B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BA3B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284</w:t>
            </w:r>
          </w:p>
        </w:tc>
      </w:tr>
      <w:tr w:rsidR="00BA3BCD" w:rsidRPr="00627208" w14:paraId="08AC9D18" w14:textId="77777777" w:rsidTr="00E70491">
        <w:trPr>
          <w:trHeight w:val="191"/>
        </w:trPr>
        <w:tc>
          <w:tcPr>
            <w:tcW w:w="2078" w:type="pct"/>
            <w:vAlign w:val="bottom"/>
          </w:tcPr>
          <w:p w14:paraId="510430AE" w14:textId="77777777" w:rsidR="00BA3BCD" w:rsidRPr="00627208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1" w:type="pct"/>
            <w:vAlign w:val="bottom"/>
          </w:tcPr>
          <w:p w14:paraId="28CC6F1C" w14:textId="671A8649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45CF4E3A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CF8E4BB" w14:textId="7E44167F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336BB5B9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4627413D" w14:textId="2CEEA533" w:rsidR="00BA3BCD" w:rsidRPr="00627208" w:rsidRDefault="00874A5B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BA3B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975</w:t>
            </w:r>
          </w:p>
        </w:tc>
        <w:tc>
          <w:tcPr>
            <w:tcW w:w="136" w:type="pct"/>
            <w:vAlign w:val="bottom"/>
          </w:tcPr>
          <w:p w14:paraId="6AFEA27D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45AC93BD" w14:textId="0C99D008" w:rsidR="00BA3BCD" w:rsidRPr="00627208" w:rsidRDefault="00874A5B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BA3B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</w:tr>
      <w:tr w:rsidR="00BA3BCD" w:rsidRPr="00627208" w14:paraId="465C9707" w14:textId="77777777" w:rsidTr="00E70491">
        <w:tc>
          <w:tcPr>
            <w:tcW w:w="2078" w:type="pct"/>
            <w:vAlign w:val="bottom"/>
          </w:tcPr>
          <w:p w14:paraId="6113569E" w14:textId="77777777" w:rsidR="00BA3BCD" w:rsidRPr="00627208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3DEECE61" w14:textId="77777777" w:rsidR="00BA3BCD" w:rsidRPr="00627208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vAlign w:val="bottom"/>
          </w:tcPr>
          <w:p w14:paraId="0D70370F" w14:textId="77777777" w:rsidR="00BA3BCD" w:rsidRPr="00627208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4FCE96E" w14:textId="77777777" w:rsidR="00BA3BCD" w:rsidRPr="00627208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7" w:type="pct"/>
            <w:vAlign w:val="bottom"/>
          </w:tcPr>
          <w:p w14:paraId="1593F688" w14:textId="77777777" w:rsidR="00BA3BCD" w:rsidRPr="00627208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68658384" w14:textId="77777777" w:rsidR="00BA3BCD" w:rsidRPr="00627208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19733D11" w14:textId="77777777" w:rsidR="00BA3BCD" w:rsidRPr="00627208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74FA6E0B" w14:textId="77777777" w:rsidR="00BA3BCD" w:rsidRPr="00627208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A3BCD" w:rsidRPr="00627208" w14:paraId="4753A051" w14:textId="77777777" w:rsidTr="00E70491">
        <w:trPr>
          <w:trHeight w:val="137"/>
        </w:trPr>
        <w:tc>
          <w:tcPr>
            <w:tcW w:w="2078" w:type="pct"/>
            <w:vAlign w:val="bottom"/>
          </w:tcPr>
          <w:p w14:paraId="691ACB45" w14:textId="77777777" w:rsidR="00BA3BCD" w:rsidRPr="00627208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0" w:name="_Hlk110600737"/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1" w:type="pct"/>
            <w:vAlign w:val="bottom"/>
          </w:tcPr>
          <w:p w14:paraId="43F50D34" w14:textId="77777777" w:rsidR="00BA3BCD" w:rsidRPr="00627208" w:rsidRDefault="00BA3BCD" w:rsidP="00BA3BC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6" w:type="pct"/>
            <w:vAlign w:val="bottom"/>
          </w:tcPr>
          <w:p w14:paraId="2B085663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9E6ED47" w14:textId="7C54E409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7" w:type="pct"/>
            <w:vAlign w:val="bottom"/>
          </w:tcPr>
          <w:p w14:paraId="2B29AA6A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787B7474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332F7F13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402ADC56" w14:textId="334DF21D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bookmarkEnd w:id="0"/>
      <w:tr w:rsidR="00BA3BCD" w:rsidRPr="00627208" w14:paraId="1A8E2314" w14:textId="77777777" w:rsidTr="00E70491">
        <w:trPr>
          <w:trHeight w:val="137"/>
        </w:trPr>
        <w:tc>
          <w:tcPr>
            <w:tcW w:w="2078" w:type="pct"/>
            <w:vAlign w:val="bottom"/>
          </w:tcPr>
          <w:p w14:paraId="6E3A0B6E" w14:textId="2B7254FA" w:rsidR="00BA3BCD" w:rsidRPr="00627208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รายได้ค่าบริการเดินเครื่องและบำรุงรักษา</w:t>
            </w:r>
          </w:p>
        </w:tc>
        <w:tc>
          <w:tcPr>
            <w:tcW w:w="651" w:type="pct"/>
            <w:vAlign w:val="bottom"/>
          </w:tcPr>
          <w:p w14:paraId="43D56A28" w14:textId="261B772F" w:rsidR="00BA3BCD" w:rsidRPr="00627208" w:rsidRDefault="00874A5B" w:rsidP="00BA3BC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961</w:t>
            </w:r>
          </w:p>
        </w:tc>
        <w:tc>
          <w:tcPr>
            <w:tcW w:w="126" w:type="pct"/>
            <w:vAlign w:val="bottom"/>
          </w:tcPr>
          <w:p w14:paraId="6D564949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2465DAC" w14:textId="5EE13A5F" w:rsidR="00BA3BCD" w:rsidRPr="00627208" w:rsidRDefault="00874A5B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911</w:t>
            </w:r>
          </w:p>
        </w:tc>
        <w:tc>
          <w:tcPr>
            <w:tcW w:w="127" w:type="pct"/>
            <w:vAlign w:val="bottom"/>
          </w:tcPr>
          <w:p w14:paraId="0084558C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6FD288F7" w14:textId="3FB219DA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7ADD52E8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7C2784F" w14:textId="23F13691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4D11" w:rsidRPr="00627208" w14:paraId="28F096FF" w14:textId="77777777" w:rsidTr="00E70491">
        <w:tc>
          <w:tcPr>
            <w:tcW w:w="2078" w:type="pct"/>
            <w:vAlign w:val="bottom"/>
          </w:tcPr>
          <w:p w14:paraId="52A236F6" w14:textId="6265DC68" w:rsidR="00E54D11" w:rsidRPr="0050233B" w:rsidRDefault="00E54D11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651" w:type="pct"/>
            <w:vAlign w:val="bottom"/>
          </w:tcPr>
          <w:p w14:paraId="34236F48" w14:textId="5F31F206" w:rsidR="00E54D11" w:rsidRDefault="00874A5B" w:rsidP="00BA3BC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4A5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</w:t>
            </w:r>
            <w:r w:rsidR="00E54D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813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4E70F6EB" w14:textId="77777777" w:rsidR="00E54D11" w:rsidRPr="00851517" w:rsidRDefault="00E54D11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EBD8670" w14:textId="4DA3C6DA" w:rsidR="00E54D11" w:rsidRPr="00851517" w:rsidRDefault="00E54D11" w:rsidP="00E54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27DB5433" w14:textId="77777777" w:rsidR="00E54D11" w:rsidRPr="00851517" w:rsidRDefault="00E54D11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2439F661" w14:textId="1F106819" w:rsidR="00E54D11" w:rsidRDefault="00E54D11" w:rsidP="00E54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5EADB683" w14:textId="77777777" w:rsidR="00E54D11" w:rsidRPr="00627208" w:rsidRDefault="00E54D11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493FA02C" w14:textId="0C34E4BD" w:rsidR="00E54D11" w:rsidRPr="00851517" w:rsidRDefault="00E54D11" w:rsidP="00E54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3BCD" w:rsidRPr="00627208" w14:paraId="56CC525A" w14:textId="77777777" w:rsidTr="00E70491">
        <w:tc>
          <w:tcPr>
            <w:tcW w:w="2078" w:type="pct"/>
            <w:vAlign w:val="bottom"/>
          </w:tcPr>
          <w:p w14:paraId="59E46877" w14:textId="20E7D92E" w:rsidR="00BA3BCD" w:rsidRPr="00627208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1" w:type="pct"/>
            <w:vAlign w:val="bottom"/>
          </w:tcPr>
          <w:p w14:paraId="2A8891E5" w14:textId="74F5D139" w:rsidR="00BA3BCD" w:rsidRPr="00851517" w:rsidRDefault="00874A5B" w:rsidP="00BA3BC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122</w:t>
            </w:r>
            <w:r w:rsidR="00BA3B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531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5451D0E9" w14:textId="77777777" w:rsidR="00BA3BCD" w:rsidRPr="00851517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1C868DD" w14:textId="693E6FC6" w:rsidR="00BA3BCD" w:rsidRPr="00851517" w:rsidRDefault="00874A5B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178</w:t>
            </w:r>
            <w:r w:rsidR="00BA3BCD" w:rsidRPr="008515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  <w:tc>
          <w:tcPr>
            <w:tcW w:w="127" w:type="pct"/>
            <w:vAlign w:val="bottom"/>
          </w:tcPr>
          <w:p w14:paraId="606BC78A" w14:textId="77777777" w:rsidR="00BA3BCD" w:rsidRPr="00851517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21D2F07F" w14:textId="57A888D4" w:rsidR="00BA3BCD" w:rsidRPr="00851517" w:rsidRDefault="00874A5B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BA3B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834</w:t>
            </w:r>
          </w:p>
        </w:tc>
        <w:tc>
          <w:tcPr>
            <w:tcW w:w="136" w:type="pct"/>
            <w:vAlign w:val="bottom"/>
          </w:tcPr>
          <w:p w14:paraId="3460F92D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744004E" w14:textId="2863931C" w:rsidR="00BA3BCD" w:rsidRPr="00627208" w:rsidRDefault="00874A5B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163</w:t>
            </w:r>
            <w:r w:rsidR="00BA3BCD" w:rsidRPr="008515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</w:tr>
      <w:tr w:rsidR="00BA3BCD" w:rsidRPr="00627208" w14:paraId="3E11769E" w14:textId="77777777" w:rsidTr="00E70491">
        <w:tc>
          <w:tcPr>
            <w:tcW w:w="2078" w:type="pct"/>
            <w:vAlign w:val="bottom"/>
          </w:tcPr>
          <w:p w14:paraId="7780325D" w14:textId="41B5DF79" w:rsidR="00BA3BCD" w:rsidRPr="00627208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1" w:type="pct"/>
            <w:vAlign w:val="bottom"/>
          </w:tcPr>
          <w:p w14:paraId="0C191AAA" w14:textId="5D51DC0E" w:rsidR="00BA3BCD" w:rsidRPr="00627208" w:rsidRDefault="00874A5B" w:rsidP="00BA3BC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="00BA3B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878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3A20AF6B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2F6768A" w14:textId="59CBCE77" w:rsidR="00BA3BCD" w:rsidRPr="00627208" w:rsidRDefault="00874A5B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BA3B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090</w:t>
            </w:r>
          </w:p>
        </w:tc>
        <w:tc>
          <w:tcPr>
            <w:tcW w:w="127" w:type="pct"/>
            <w:vAlign w:val="bottom"/>
          </w:tcPr>
          <w:p w14:paraId="142E375F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4C0EE392" w14:textId="309CAEEF" w:rsidR="00BA3BCD" w:rsidRPr="00627208" w:rsidRDefault="00874A5B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BA3B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085</w:t>
            </w:r>
          </w:p>
        </w:tc>
        <w:tc>
          <w:tcPr>
            <w:tcW w:w="136" w:type="pct"/>
            <w:vAlign w:val="bottom"/>
          </w:tcPr>
          <w:p w14:paraId="723D2A62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F8FE358" w14:textId="77FDA521" w:rsidR="00BA3BCD" w:rsidRPr="00955382" w:rsidRDefault="00874A5B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BA3B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853</w:t>
            </w:r>
          </w:p>
        </w:tc>
      </w:tr>
      <w:tr w:rsidR="00BA3BCD" w:rsidRPr="00627208" w14:paraId="1D0AFA0C" w14:textId="77777777" w:rsidTr="00E70491">
        <w:tc>
          <w:tcPr>
            <w:tcW w:w="2078" w:type="pct"/>
            <w:vAlign w:val="bottom"/>
          </w:tcPr>
          <w:p w14:paraId="6162C677" w14:textId="794AF667" w:rsidR="00BA3BCD" w:rsidRPr="00627208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1" w:type="pct"/>
            <w:vAlign w:val="bottom"/>
          </w:tcPr>
          <w:p w14:paraId="2564C023" w14:textId="7879BD5A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252BD0B0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CF1BED7" w14:textId="098EBB83" w:rsidR="00BA3BCD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0132FBDA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1BF48116" w14:textId="30AE5B62" w:rsidR="00BA3BCD" w:rsidRPr="00627208" w:rsidRDefault="00874A5B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323</w:t>
            </w:r>
            <w:r w:rsidR="00BA3B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080</w:t>
            </w:r>
          </w:p>
        </w:tc>
        <w:tc>
          <w:tcPr>
            <w:tcW w:w="136" w:type="pct"/>
            <w:vAlign w:val="bottom"/>
          </w:tcPr>
          <w:p w14:paraId="0E08E6E3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68E52CB" w14:textId="5E641CEF" w:rsidR="00BA3BCD" w:rsidRDefault="00874A5B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BA3B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079</w:t>
            </w:r>
          </w:p>
        </w:tc>
      </w:tr>
      <w:tr w:rsidR="00BA3BCD" w:rsidRPr="00627208" w14:paraId="219685A3" w14:textId="77777777" w:rsidTr="00E70491">
        <w:tc>
          <w:tcPr>
            <w:tcW w:w="2078" w:type="pct"/>
            <w:vAlign w:val="bottom"/>
          </w:tcPr>
          <w:p w14:paraId="0FB653E8" w14:textId="4738E371" w:rsidR="00BA3BCD" w:rsidRPr="00627208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51" w:type="pct"/>
            <w:vAlign w:val="bottom"/>
          </w:tcPr>
          <w:p w14:paraId="60BDAB1E" w14:textId="4472B189" w:rsidR="00BA3BCD" w:rsidRPr="003509D1" w:rsidRDefault="00874A5B" w:rsidP="00BA3BC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BA3B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796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675A94CF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90BAD28" w14:textId="1EB7C509" w:rsidR="00BA3BCD" w:rsidRPr="00627208" w:rsidRDefault="00874A5B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BA3B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  <w:tc>
          <w:tcPr>
            <w:tcW w:w="127" w:type="pct"/>
            <w:vAlign w:val="bottom"/>
          </w:tcPr>
          <w:p w14:paraId="6FFE96D8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14EDC8F8" w14:textId="116AF63E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0143862C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67F02AE" w14:textId="620BA6F4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3BCD" w:rsidRPr="00627208" w14:paraId="10E0F7DE" w14:textId="77777777" w:rsidTr="00E70491">
        <w:tc>
          <w:tcPr>
            <w:tcW w:w="2078" w:type="pct"/>
            <w:vAlign w:val="bottom"/>
          </w:tcPr>
          <w:p w14:paraId="26917494" w14:textId="28C101B3" w:rsidR="00BA3BCD" w:rsidRPr="00627208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1" w:type="pct"/>
            <w:vAlign w:val="bottom"/>
          </w:tcPr>
          <w:p w14:paraId="35320FFF" w14:textId="6475A791" w:rsidR="00BA3BCD" w:rsidRPr="00627208" w:rsidRDefault="00874A5B" w:rsidP="00BA3BC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  <w:r w:rsidR="00BA3B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916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5C9C6AA3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7B3CBDC" w14:textId="4CB4E3D0" w:rsidR="00BA3BCD" w:rsidRPr="00627208" w:rsidRDefault="00874A5B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BA3B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306</w:t>
            </w:r>
          </w:p>
        </w:tc>
        <w:tc>
          <w:tcPr>
            <w:tcW w:w="127" w:type="pct"/>
            <w:vAlign w:val="bottom"/>
          </w:tcPr>
          <w:p w14:paraId="47A0BAF2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7C30B1D9" w14:textId="63A379F5" w:rsidR="00BA3BCD" w:rsidRPr="00627208" w:rsidRDefault="00874A5B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A3B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757</w:t>
            </w:r>
          </w:p>
        </w:tc>
        <w:tc>
          <w:tcPr>
            <w:tcW w:w="136" w:type="pct"/>
            <w:vAlign w:val="bottom"/>
          </w:tcPr>
          <w:p w14:paraId="7323CD29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3F829D7F" w14:textId="39E162F5" w:rsidR="00BA3BCD" w:rsidRPr="00627208" w:rsidRDefault="00874A5B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A3B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854</w:t>
            </w:r>
          </w:p>
        </w:tc>
      </w:tr>
      <w:tr w:rsidR="00BA3BCD" w:rsidRPr="00627208" w14:paraId="0D0A2644" w14:textId="77777777" w:rsidTr="00E70491">
        <w:tc>
          <w:tcPr>
            <w:tcW w:w="2078" w:type="pct"/>
            <w:vAlign w:val="bottom"/>
          </w:tcPr>
          <w:p w14:paraId="5020DE5F" w14:textId="66A91CC8" w:rsidR="00BA3BCD" w:rsidRPr="004B5B3C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EE0000"/>
                <w:sz w:val="30"/>
                <w:szCs w:val="30"/>
                <w:cs/>
              </w:rPr>
            </w:pPr>
            <w:r w:rsidRPr="005E0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ซื้อเชื้อเพลิง</w:t>
            </w:r>
          </w:p>
        </w:tc>
        <w:tc>
          <w:tcPr>
            <w:tcW w:w="651" w:type="pct"/>
            <w:vAlign w:val="bottom"/>
          </w:tcPr>
          <w:p w14:paraId="17FFBBAE" w14:textId="704D65DC" w:rsidR="00BA3BCD" w:rsidRPr="004B5B3C" w:rsidRDefault="00874A5B" w:rsidP="00BA3BC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BA3B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219</w:t>
            </w:r>
            <w:r w:rsidR="00BA3B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772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48CFBB88" w14:textId="77777777" w:rsidR="00BA3BCD" w:rsidRPr="004B5B3C" w:rsidRDefault="00BA3BCD" w:rsidP="00BA3BC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vAlign w:val="bottom"/>
          </w:tcPr>
          <w:p w14:paraId="645A2885" w14:textId="5F6B3333" w:rsidR="00BA3BCD" w:rsidRPr="004B5B3C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71D16788" w14:textId="77777777" w:rsidR="00BA3BCD" w:rsidRPr="004B5B3C" w:rsidRDefault="00BA3BCD" w:rsidP="00BA3BC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vAlign w:val="bottom"/>
          </w:tcPr>
          <w:p w14:paraId="097DB7DB" w14:textId="7F55E34D" w:rsidR="00BA3BCD" w:rsidRPr="004B5B3C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37031251" w14:textId="77777777" w:rsidR="00BA3BCD" w:rsidRPr="004B5B3C" w:rsidRDefault="00BA3BCD" w:rsidP="00BA3BC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4" w:type="pct"/>
            <w:vAlign w:val="bottom"/>
          </w:tcPr>
          <w:p w14:paraId="0BE28B64" w14:textId="1B461F7A" w:rsidR="00BA3BCD" w:rsidRPr="004B5B3C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3BCD" w:rsidRPr="00BD4DD7" w14:paraId="07CEC528" w14:textId="77777777" w:rsidTr="00E70491">
        <w:tc>
          <w:tcPr>
            <w:tcW w:w="2078" w:type="pct"/>
            <w:vAlign w:val="bottom"/>
          </w:tcPr>
          <w:p w14:paraId="61E79368" w14:textId="11CE093D" w:rsidR="00BA3BCD" w:rsidRPr="00295BCC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95B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1" w:type="pct"/>
            <w:vAlign w:val="bottom"/>
          </w:tcPr>
          <w:p w14:paraId="0C0EF51F" w14:textId="77777777" w:rsidR="00BA3BCD" w:rsidRPr="00295BCC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34DE4ECD" w14:textId="77777777" w:rsidR="00BA3BCD" w:rsidRPr="00295BCC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pct"/>
            <w:vAlign w:val="bottom"/>
          </w:tcPr>
          <w:p w14:paraId="4F81CC37" w14:textId="77777777" w:rsidR="00BA3BCD" w:rsidRPr="00295BCC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27" w:type="pct"/>
            <w:vAlign w:val="bottom"/>
          </w:tcPr>
          <w:p w14:paraId="4184273B" w14:textId="77777777" w:rsidR="00BA3BCD" w:rsidRPr="00295BCC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8" w:type="pct"/>
            <w:vAlign w:val="bottom"/>
          </w:tcPr>
          <w:p w14:paraId="05E1E6B1" w14:textId="77777777" w:rsidR="00BA3BCD" w:rsidRPr="00295BCC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6" w:type="pct"/>
            <w:vAlign w:val="bottom"/>
          </w:tcPr>
          <w:p w14:paraId="465BC920" w14:textId="77777777" w:rsidR="00BA3BCD" w:rsidRPr="00295BCC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pct"/>
            <w:vAlign w:val="bottom"/>
          </w:tcPr>
          <w:p w14:paraId="4A3FACA3" w14:textId="77777777" w:rsidR="00BA3BCD" w:rsidRPr="00295BCC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BA3BCD" w:rsidRPr="00E70491" w14:paraId="7806648B" w14:textId="77777777" w:rsidTr="00E70491">
        <w:tc>
          <w:tcPr>
            <w:tcW w:w="2078" w:type="pct"/>
            <w:vAlign w:val="bottom"/>
          </w:tcPr>
          <w:p w14:paraId="31CE26D4" w14:textId="073FB27D" w:rsidR="00BA3BCD" w:rsidRPr="00E70491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49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1" w:type="pct"/>
            <w:vAlign w:val="bottom"/>
          </w:tcPr>
          <w:p w14:paraId="4CB465BC" w14:textId="28666B35" w:rsidR="00BA3BCD" w:rsidRPr="00E70491" w:rsidRDefault="00874A5B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3FAFCB84" w14:textId="77777777" w:rsidR="00BA3BCD" w:rsidRPr="00E70491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pct"/>
            <w:vAlign w:val="bottom"/>
          </w:tcPr>
          <w:p w14:paraId="561F6836" w14:textId="314336BD" w:rsidR="00BA3BCD" w:rsidRPr="005F0FB3" w:rsidRDefault="00874A5B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27" w:type="pct"/>
            <w:vAlign w:val="bottom"/>
          </w:tcPr>
          <w:p w14:paraId="0DEDB09E" w14:textId="77777777" w:rsidR="00BA3BCD" w:rsidRPr="00E70491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8" w:type="pct"/>
            <w:vAlign w:val="bottom"/>
          </w:tcPr>
          <w:p w14:paraId="729D5E6F" w14:textId="29DEFD97" w:rsidR="00BA3BCD" w:rsidRPr="00E70491" w:rsidRDefault="00874A5B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36" w:type="pct"/>
            <w:vAlign w:val="bottom"/>
          </w:tcPr>
          <w:p w14:paraId="1A3CBBA4" w14:textId="77777777" w:rsidR="00BA3BCD" w:rsidRPr="00E70491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6F74B09" w14:textId="7DAB84DA" w:rsidR="00BA3BCD" w:rsidRPr="005F0FB3" w:rsidRDefault="00874A5B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BA3BCD" w:rsidRPr="00E70491" w14:paraId="241C4163" w14:textId="77777777" w:rsidTr="00E70491">
        <w:tc>
          <w:tcPr>
            <w:tcW w:w="2078" w:type="pct"/>
            <w:vAlign w:val="bottom"/>
          </w:tcPr>
          <w:p w14:paraId="12A87B4D" w14:textId="402A8884" w:rsidR="00BA3BCD" w:rsidRPr="00E70491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1" w:type="pct"/>
            <w:vAlign w:val="bottom"/>
          </w:tcPr>
          <w:p w14:paraId="648EF8A9" w14:textId="7962BCF0" w:rsidR="00BA3BCD" w:rsidRDefault="00874A5B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A3B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679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5BE6545E" w14:textId="77777777" w:rsidR="00BA3BCD" w:rsidRPr="00E70491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pct"/>
            <w:vAlign w:val="bottom"/>
          </w:tcPr>
          <w:p w14:paraId="2E3F8659" w14:textId="427690BF" w:rsidR="00BA3BCD" w:rsidRPr="005B7852" w:rsidRDefault="00874A5B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BA3B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127" w:type="pct"/>
            <w:vAlign w:val="bottom"/>
          </w:tcPr>
          <w:p w14:paraId="5611C2E5" w14:textId="77777777" w:rsidR="00BA3BCD" w:rsidRPr="00E70491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8" w:type="pct"/>
            <w:vAlign w:val="bottom"/>
          </w:tcPr>
          <w:p w14:paraId="026EBEBC" w14:textId="35EA1BA2" w:rsidR="00BA3BCD" w:rsidRPr="005B7852" w:rsidRDefault="00874A5B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A3B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679</w:t>
            </w:r>
          </w:p>
        </w:tc>
        <w:tc>
          <w:tcPr>
            <w:tcW w:w="136" w:type="pct"/>
            <w:vAlign w:val="bottom"/>
          </w:tcPr>
          <w:p w14:paraId="6D97E938" w14:textId="77777777" w:rsidR="00BA3BCD" w:rsidRPr="00E70491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77DAE8A7" w14:textId="646982A8" w:rsidR="00BA3BCD" w:rsidRPr="005B7852" w:rsidRDefault="00874A5B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BA3B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</w:tr>
      <w:tr w:rsidR="00BA3BCD" w:rsidRPr="00627208" w14:paraId="582AC12C" w14:textId="77777777" w:rsidTr="00E70491">
        <w:tc>
          <w:tcPr>
            <w:tcW w:w="2078" w:type="pct"/>
            <w:vAlign w:val="bottom"/>
          </w:tcPr>
          <w:p w14:paraId="26D6C710" w14:textId="77777777" w:rsidR="00BA3BCD" w:rsidRPr="00295BCC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189F6E55" w14:textId="77777777" w:rsidR="00BA3BCD" w:rsidRPr="00295BCC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37586B3A" w14:textId="77777777" w:rsidR="00BA3BCD" w:rsidRPr="00295BCC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6165A53" w14:textId="77777777" w:rsidR="00BA3BCD" w:rsidRPr="00295BCC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7" w:type="pct"/>
            <w:vAlign w:val="bottom"/>
          </w:tcPr>
          <w:p w14:paraId="3293FC38" w14:textId="77777777" w:rsidR="00BA3BCD" w:rsidRPr="00295BCC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723FB08E" w14:textId="77777777" w:rsidR="00BA3BCD" w:rsidRPr="00295BCC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10652AFB" w14:textId="77777777" w:rsidR="00BA3BCD" w:rsidRPr="00295BCC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42E882C" w14:textId="77777777" w:rsidR="00BA3BCD" w:rsidRPr="00295BCC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A3BCD" w:rsidRPr="00627208" w14:paraId="4A5AEDA9" w14:textId="77777777" w:rsidTr="00E70491">
        <w:tc>
          <w:tcPr>
            <w:tcW w:w="2078" w:type="pct"/>
            <w:vAlign w:val="bottom"/>
          </w:tcPr>
          <w:p w14:paraId="324108A1" w14:textId="77777777" w:rsidR="00BA3BCD" w:rsidRPr="00627208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1" w:type="pct"/>
            <w:vAlign w:val="bottom"/>
          </w:tcPr>
          <w:p w14:paraId="03F4C9E8" w14:textId="77777777" w:rsidR="00BA3BCD" w:rsidRPr="00627208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60F26C59" w14:textId="77777777" w:rsidR="00BA3BCD" w:rsidRPr="00627208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F336C78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7" w:type="pct"/>
            <w:vAlign w:val="bottom"/>
          </w:tcPr>
          <w:p w14:paraId="02D52525" w14:textId="77777777" w:rsidR="00BA3BCD" w:rsidRPr="00627208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45FE9EFC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5425F946" w14:textId="77777777" w:rsidR="00BA3BCD" w:rsidRPr="00627208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4FD8C719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A3BCD" w:rsidRPr="00627208" w14:paraId="02621A88" w14:textId="77777777" w:rsidTr="00E70491">
        <w:tc>
          <w:tcPr>
            <w:tcW w:w="2078" w:type="pct"/>
            <w:vAlign w:val="bottom"/>
          </w:tcPr>
          <w:p w14:paraId="1D5C5599" w14:textId="349A5120" w:rsidR="00BA3BCD" w:rsidRPr="00627208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51" w:type="pct"/>
            <w:vAlign w:val="bottom"/>
          </w:tcPr>
          <w:p w14:paraId="7A4C82F4" w14:textId="77777777" w:rsidR="00BA3BCD" w:rsidRPr="00627208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6448C991" w14:textId="77777777" w:rsidR="00BA3BCD" w:rsidRPr="00627208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769B47D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7" w:type="pct"/>
            <w:vAlign w:val="bottom"/>
          </w:tcPr>
          <w:p w14:paraId="0D3E0012" w14:textId="77777777" w:rsidR="00BA3BCD" w:rsidRPr="00627208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1E957228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6649242C" w14:textId="77777777" w:rsidR="00BA3BCD" w:rsidRPr="00627208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EFD9C4E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A3BCD" w:rsidRPr="00627208" w14:paraId="2F84300A" w14:textId="77777777" w:rsidTr="00E70491">
        <w:tc>
          <w:tcPr>
            <w:tcW w:w="2078" w:type="pct"/>
            <w:vAlign w:val="bottom"/>
          </w:tcPr>
          <w:p w14:paraId="08A07DBF" w14:textId="35AF16ED" w:rsidR="00BA3BCD" w:rsidRPr="00627208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51" w:type="pct"/>
            <w:vAlign w:val="bottom"/>
          </w:tcPr>
          <w:p w14:paraId="1004AD8F" w14:textId="0981A5D3" w:rsidR="00BA3BCD" w:rsidRPr="005D230C" w:rsidRDefault="00874A5B" w:rsidP="00BA3BC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133</w:t>
            </w:r>
            <w:r w:rsidR="00BA3B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081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1E82EEA7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00A519A" w14:textId="48E8D912" w:rsidR="00BA3BCD" w:rsidRPr="00627208" w:rsidRDefault="00874A5B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 w:rsidR="00BA3B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857</w:t>
            </w:r>
          </w:p>
        </w:tc>
        <w:tc>
          <w:tcPr>
            <w:tcW w:w="127" w:type="pct"/>
            <w:vAlign w:val="bottom"/>
          </w:tcPr>
          <w:p w14:paraId="46E9435F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7DCA5B1A" w14:textId="55F905E9" w:rsidR="00BA3BCD" w:rsidRPr="00627208" w:rsidRDefault="00874A5B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BA3B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039</w:t>
            </w:r>
          </w:p>
        </w:tc>
        <w:tc>
          <w:tcPr>
            <w:tcW w:w="136" w:type="pct"/>
            <w:vAlign w:val="bottom"/>
          </w:tcPr>
          <w:p w14:paraId="5715F6D2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0AAB23B" w14:textId="1C99AB45" w:rsidR="00BA3BCD" w:rsidRPr="00627208" w:rsidRDefault="00874A5B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BA3B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</w:tr>
      <w:tr w:rsidR="00BA3BCD" w:rsidRPr="00627208" w14:paraId="1EC77786" w14:textId="77777777" w:rsidTr="00E70491">
        <w:tc>
          <w:tcPr>
            <w:tcW w:w="2078" w:type="pct"/>
            <w:vAlign w:val="bottom"/>
          </w:tcPr>
          <w:p w14:paraId="7D33C8B8" w14:textId="7ACE744F" w:rsidR="00BA3BCD" w:rsidRPr="00627208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651" w:type="pct"/>
            <w:vAlign w:val="bottom"/>
          </w:tcPr>
          <w:p w14:paraId="46A8456C" w14:textId="164215C1" w:rsidR="00BA3BCD" w:rsidRPr="00627208" w:rsidRDefault="00874A5B" w:rsidP="00BA3BC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BA3B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731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407C2B28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6907F16" w14:textId="73AA274A" w:rsidR="00BA3BCD" w:rsidRPr="00627208" w:rsidRDefault="00874A5B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A3B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  <w:tc>
          <w:tcPr>
            <w:tcW w:w="127" w:type="pct"/>
            <w:vAlign w:val="bottom"/>
          </w:tcPr>
          <w:p w14:paraId="20685BDE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5E990446" w14:textId="33231335" w:rsidR="00BA3BCD" w:rsidRPr="00627208" w:rsidRDefault="00874A5B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A3B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299</w:t>
            </w:r>
          </w:p>
        </w:tc>
        <w:tc>
          <w:tcPr>
            <w:tcW w:w="136" w:type="pct"/>
            <w:vAlign w:val="bottom"/>
          </w:tcPr>
          <w:p w14:paraId="2F45ED36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8AA0D28" w14:textId="45286EA8" w:rsidR="00BA3BCD" w:rsidRPr="00627208" w:rsidRDefault="00874A5B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A3B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888</w:t>
            </w:r>
          </w:p>
        </w:tc>
      </w:tr>
      <w:tr w:rsidR="00BA3BCD" w:rsidRPr="00627208" w14:paraId="4DFF280C" w14:textId="77777777" w:rsidTr="00E70491">
        <w:tc>
          <w:tcPr>
            <w:tcW w:w="2078" w:type="pct"/>
            <w:vAlign w:val="bottom"/>
          </w:tcPr>
          <w:p w14:paraId="654107CD" w14:textId="04889AC2" w:rsidR="00BA3BCD" w:rsidRPr="00627208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vAlign w:val="bottom"/>
          </w:tcPr>
          <w:p w14:paraId="0AD51F30" w14:textId="3D433791" w:rsidR="00BA3BCD" w:rsidRPr="00627208" w:rsidRDefault="00874A5B" w:rsidP="00BA3BC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2D1A3481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615CF7F4" w14:textId="196A3035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472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  <w:vAlign w:val="bottom"/>
          </w:tcPr>
          <w:p w14:paraId="46A1233B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14:paraId="2ED1753D" w14:textId="5C3A3EEA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594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6" w:type="pct"/>
            <w:vAlign w:val="bottom"/>
          </w:tcPr>
          <w:p w14:paraId="348B60BB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14:paraId="620AA8EB" w14:textId="578B8984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728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A3BCD" w:rsidRPr="00627208" w14:paraId="7A77DA2C" w14:textId="77777777" w:rsidTr="00E70491">
        <w:tc>
          <w:tcPr>
            <w:tcW w:w="2078" w:type="pct"/>
            <w:vAlign w:val="bottom"/>
          </w:tcPr>
          <w:p w14:paraId="50B024AF" w14:textId="77777777" w:rsidR="00BA3BCD" w:rsidRPr="00627208" w:rsidRDefault="00BA3BCD" w:rsidP="00BA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7C1CA0" w14:textId="28B3119B" w:rsidR="00BA3BCD" w:rsidRPr="00627208" w:rsidRDefault="00874A5B" w:rsidP="00BA3BC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137</w:t>
            </w:r>
            <w:r w:rsidR="00BA3B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908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0462F1CE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E330D8" w14:textId="1FC5CFE9" w:rsidR="00BA3BCD" w:rsidRPr="00627208" w:rsidRDefault="00874A5B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</w:t>
            </w:r>
            <w:r w:rsidR="00BA3B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</w:t>
            </w:r>
          </w:p>
        </w:tc>
        <w:tc>
          <w:tcPr>
            <w:tcW w:w="127" w:type="pct"/>
            <w:vAlign w:val="bottom"/>
          </w:tcPr>
          <w:p w14:paraId="40D5B379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2FD1A" w14:textId="7CC07649" w:rsidR="00BA3BCD" w:rsidRPr="00627208" w:rsidRDefault="00874A5B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 w:rsidR="00BA3B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744</w:t>
            </w:r>
          </w:p>
        </w:tc>
        <w:tc>
          <w:tcPr>
            <w:tcW w:w="136" w:type="pct"/>
            <w:vAlign w:val="bottom"/>
          </w:tcPr>
          <w:p w14:paraId="47C4A79C" w14:textId="77777777" w:rsidR="00BA3BCD" w:rsidRPr="00627208" w:rsidRDefault="00BA3BCD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EEB5B" w14:textId="271A99B2" w:rsidR="00BA3BCD" w:rsidRPr="00627208" w:rsidRDefault="00874A5B" w:rsidP="00BA3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  <w:r w:rsidR="00BA3B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054</w:t>
            </w:r>
          </w:p>
        </w:tc>
      </w:tr>
    </w:tbl>
    <w:p w14:paraId="71205553" w14:textId="36495C3D" w:rsidR="00911EB9" w:rsidRPr="00627208" w:rsidRDefault="00911E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5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3"/>
        <w:gridCol w:w="1259"/>
        <w:gridCol w:w="269"/>
        <w:gridCol w:w="1180"/>
        <w:gridCol w:w="240"/>
        <w:gridCol w:w="1193"/>
        <w:gridCol w:w="269"/>
        <w:gridCol w:w="1155"/>
      </w:tblGrid>
      <w:tr w:rsidR="00ED167E" w:rsidRPr="00627208" w14:paraId="67A4606D" w14:textId="77777777" w:rsidTr="000843A2">
        <w:trPr>
          <w:tblHeader/>
        </w:trPr>
        <w:tc>
          <w:tcPr>
            <w:tcW w:w="2080" w:type="pct"/>
            <w:vAlign w:val="bottom"/>
          </w:tcPr>
          <w:p w14:paraId="1FC07849" w14:textId="77777777" w:rsidR="00ED167E" w:rsidRPr="00627208" w:rsidRDefault="00ED167E" w:rsidP="008576F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</w:tc>
        <w:tc>
          <w:tcPr>
            <w:tcW w:w="1421" w:type="pct"/>
            <w:gridSpan w:val="3"/>
            <w:vAlign w:val="bottom"/>
          </w:tcPr>
          <w:p w14:paraId="35D34822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  <w:vAlign w:val="bottom"/>
          </w:tcPr>
          <w:p w14:paraId="0583225D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pct"/>
            <w:gridSpan w:val="3"/>
            <w:vAlign w:val="bottom"/>
          </w:tcPr>
          <w:p w14:paraId="12C9ED61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A4A32" w:rsidRPr="00627208" w14:paraId="1B27EEE3" w14:textId="77777777" w:rsidTr="000843A2">
        <w:trPr>
          <w:tblHeader/>
        </w:trPr>
        <w:tc>
          <w:tcPr>
            <w:tcW w:w="2080" w:type="pct"/>
            <w:vAlign w:val="bottom"/>
          </w:tcPr>
          <w:p w14:paraId="28142CA9" w14:textId="77777777" w:rsidR="004A4A32" w:rsidRPr="00627208" w:rsidRDefault="004A4A32" w:rsidP="004A4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ที่เกี่ยวข้องกัน ณ วันที่</w:t>
            </w:r>
          </w:p>
        </w:tc>
        <w:tc>
          <w:tcPr>
            <w:tcW w:w="661" w:type="pct"/>
            <w:vAlign w:val="bottom"/>
          </w:tcPr>
          <w:p w14:paraId="29021AED" w14:textId="53DAF9AC" w:rsidR="004A4A32" w:rsidRPr="00627208" w:rsidRDefault="00874A5B" w:rsidP="004A4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A4A32" w:rsidRPr="005023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A4A32"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1" w:type="pct"/>
            <w:vAlign w:val="bottom"/>
          </w:tcPr>
          <w:p w14:paraId="50CFAD2B" w14:textId="77777777" w:rsidR="004A4A32" w:rsidRPr="00627208" w:rsidRDefault="004A4A32" w:rsidP="004A4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A3337DE" w14:textId="6876CC0C" w:rsidR="004A4A32" w:rsidRPr="00627208" w:rsidRDefault="00874A5B" w:rsidP="004A4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A4A32"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A4A32"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  <w:vAlign w:val="bottom"/>
          </w:tcPr>
          <w:p w14:paraId="29F3130C" w14:textId="77777777" w:rsidR="004A4A32" w:rsidRPr="00627208" w:rsidRDefault="004A4A32" w:rsidP="004A4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6D2E6D34" w14:textId="7E1686A1" w:rsidR="004A4A32" w:rsidRPr="00627208" w:rsidRDefault="00874A5B" w:rsidP="004A4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A4A32" w:rsidRPr="005023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A4A32"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1" w:type="pct"/>
            <w:vAlign w:val="bottom"/>
          </w:tcPr>
          <w:p w14:paraId="2920466C" w14:textId="77777777" w:rsidR="004A4A32" w:rsidRPr="00627208" w:rsidRDefault="004A4A32" w:rsidP="004A4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563A71AD" w14:textId="1E898B3A" w:rsidR="004A4A32" w:rsidRPr="00627208" w:rsidRDefault="00874A5B" w:rsidP="004A4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A4A32"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A4A32"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6731E" w:rsidRPr="00627208" w14:paraId="7B7F020E" w14:textId="77777777" w:rsidTr="000843A2">
        <w:trPr>
          <w:tblHeader/>
        </w:trPr>
        <w:tc>
          <w:tcPr>
            <w:tcW w:w="2080" w:type="pct"/>
            <w:vAlign w:val="bottom"/>
          </w:tcPr>
          <w:p w14:paraId="660449A9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  <w:vAlign w:val="bottom"/>
          </w:tcPr>
          <w:p w14:paraId="4D8AD85F" w14:textId="16C64929" w:rsidR="00A6731E" w:rsidRPr="00627208" w:rsidRDefault="00874A5B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1" w:type="pct"/>
            <w:vAlign w:val="bottom"/>
          </w:tcPr>
          <w:p w14:paraId="629B97A4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06155456" w14:textId="79AC9E2B" w:rsidR="00A6731E" w:rsidRPr="00627208" w:rsidRDefault="00874A5B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6" w:type="pct"/>
            <w:vAlign w:val="bottom"/>
          </w:tcPr>
          <w:p w14:paraId="7B510DFA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6F922C80" w14:textId="7BEDBC48" w:rsidR="00A6731E" w:rsidRPr="00627208" w:rsidRDefault="00874A5B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1" w:type="pct"/>
            <w:vAlign w:val="bottom"/>
          </w:tcPr>
          <w:p w14:paraId="55C20DEE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109D3ECD" w14:textId="2BF4C793" w:rsidR="00A6731E" w:rsidRPr="00627208" w:rsidRDefault="00874A5B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A6731E" w:rsidRPr="00627208" w14:paraId="011108D1" w14:textId="77777777" w:rsidTr="000843A2">
        <w:trPr>
          <w:tblHeader/>
        </w:trPr>
        <w:tc>
          <w:tcPr>
            <w:tcW w:w="2080" w:type="pct"/>
            <w:vAlign w:val="bottom"/>
          </w:tcPr>
          <w:p w14:paraId="527ECD25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9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0" w:type="pct"/>
            <w:gridSpan w:val="7"/>
            <w:vAlign w:val="bottom"/>
          </w:tcPr>
          <w:p w14:paraId="6590DA3B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731E" w:rsidRPr="00627208" w14:paraId="01D7E8A6" w14:textId="77777777" w:rsidTr="000843A2">
        <w:tc>
          <w:tcPr>
            <w:tcW w:w="2080" w:type="pct"/>
            <w:vAlign w:val="bottom"/>
          </w:tcPr>
          <w:p w14:paraId="058BE550" w14:textId="77777777" w:rsidR="00A6731E" w:rsidRPr="00627208" w:rsidRDefault="00A6731E" w:rsidP="00A67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61" w:type="pct"/>
            <w:vAlign w:val="bottom"/>
          </w:tcPr>
          <w:p w14:paraId="62E8E80E" w14:textId="77777777" w:rsidR="00A6731E" w:rsidRPr="00627208" w:rsidRDefault="00A6731E" w:rsidP="00A6731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vAlign w:val="bottom"/>
          </w:tcPr>
          <w:p w14:paraId="1C1B5D0D" w14:textId="77777777" w:rsidR="00A6731E" w:rsidRPr="00627208" w:rsidRDefault="00A6731E" w:rsidP="00A6731E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0CD8EE4" w14:textId="77777777" w:rsidR="00A6731E" w:rsidRPr="00627208" w:rsidRDefault="00A6731E" w:rsidP="00A6731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48EFB27E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E9F7AAB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vAlign w:val="bottom"/>
          </w:tcPr>
          <w:p w14:paraId="3731C55E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0B6D796C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1B5C" w:rsidRPr="00627208" w14:paraId="5A3BEE4F" w14:textId="77777777" w:rsidTr="000843A2">
        <w:tc>
          <w:tcPr>
            <w:tcW w:w="2080" w:type="pct"/>
            <w:vAlign w:val="bottom"/>
          </w:tcPr>
          <w:p w14:paraId="5304D58F" w14:textId="77777777" w:rsidR="00101B5C" w:rsidRPr="00627208" w:rsidRDefault="00101B5C" w:rsidP="00101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61" w:type="pct"/>
            <w:vAlign w:val="bottom"/>
          </w:tcPr>
          <w:p w14:paraId="7B81C410" w14:textId="1288CA81" w:rsidR="00101B5C" w:rsidRPr="00101B5C" w:rsidRDefault="00874A5B" w:rsidP="00101B5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4A5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</w:t>
            </w:r>
            <w:r w:rsidR="00101B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636</w:t>
            </w:r>
            <w:r w:rsidR="00101B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605</w:t>
            </w:r>
          </w:p>
        </w:tc>
        <w:tc>
          <w:tcPr>
            <w:tcW w:w="141" w:type="pct"/>
            <w:vAlign w:val="bottom"/>
          </w:tcPr>
          <w:p w14:paraId="3C4B86FC" w14:textId="77777777" w:rsidR="00101B5C" w:rsidRPr="00627208" w:rsidRDefault="00101B5C" w:rsidP="00101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38863E0D" w14:textId="7EB1F1D4" w:rsidR="00101B5C" w:rsidRPr="00627208" w:rsidRDefault="00874A5B" w:rsidP="00101B5C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4A5B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="00101B5C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  <w:lang w:val="en-US" w:bidi="th-TH"/>
              </w:rPr>
              <w:t>232</w:t>
            </w:r>
            <w:r w:rsidR="00101B5C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  <w:lang w:val="en-US" w:bidi="th-TH"/>
              </w:rPr>
              <w:t>526</w:t>
            </w:r>
          </w:p>
        </w:tc>
        <w:tc>
          <w:tcPr>
            <w:tcW w:w="126" w:type="pct"/>
            <w:vAlign w:val="bottom"/>
          </w:tcPr>
          <w:p w14:paraId="11073DA9" w14:textId="77777777" w:rsidR="00101B5C" w:rsidRPr="00627208" w:rsidRDefault="00101B5C" w:rsidP="00101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DD53411" w14:textId="67C676E4" w:rsidR="00101B5C" w:rsidRPr="00627208" w:rsidRDefault="00101B5C" w:rsidP="00101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573B4871" w14:textId="77777777" w:rsidR="00101B5C" w:rsidRPr="00627208" w:rsidRDefault="00101B5C" w:rsidP="00101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1856EFD8" w14:textId="77777777" w:rsidR="00101B5C" w:rsidRPr="00627208" w:rsidRDefault="00101B5C" w:rsidP="00101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01B5C" w:rsidRPr="00627208" w14:paraId="3D85A644" w14:textId="77777777" w:rsidTr="000843A2">
        <w:tc>
          <w:tcPr>
            <w:tcW w:w="2080" w:type="pct"/>
            <w:vAlign w:val="bottom"/>
          </w:tcPr>
          <w:p w14:paraId="4832396C" w14:textId="77777777" w:rsidR="00101B5C" w:rsidRPr="00627208" w:rsidRDefault="00101B5C" w:rsidP="00101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1" w:type="pct"/>
            <w:vAlign w:val="bottom"/>
          </w:tcPr>
          <w:p w14:paraId="49D1AD37" w14:textId="6ABCB141" w:rsidR="00101B5C" w:rsidRPr="000843A2" w:rsidRDefault="00874A5B" w:rsidP="00101B5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711</w:t>
            </w:r>
          </w:p>
        </w:tc>
        <w:tc>
          <w:tcPr>
            <w:tcW w:w="141" w:type="pct"/>
            <w:vAlign w:val="bottom"/>
          </w:tcPr>
          <w:p w14:paraId="0BEEEDAD" w14:textId="77777777" w:rsidR="00101B5C" w:rsidRPr="00627208" w:rsidRDefault="00101B5C" w:rsidP="00101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820BF64" w14:textId="61BC08C6" w:rsidR="00101B5C" w:rsidRPr="00627208" w:rsidRDefault="00874A5B" w:rsidP="00101B5C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824</w:t>
            </w:r>
          </w:p>
        </w:tc>
        <w:tc>
          <w:tcPr>
            <w:tcW w:w="126" w:type="pct"/>
            <w:vAlign w:val="bottom"/>
          </w:tcPr>
          <w:p w14:paraId="4B5B4C59" w14:textId="77777777" w:rsidR="00101B5C" w:rsidRPr="00627208" w:rsidRDefault="00101B5C" w:rsidP="00101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88CD730" w14:textId="43CC0728" w:rsidR="00101B5C" w:rsidRPr="00627208" w:rsidRDefault="00101B5C" w:rsidP="00101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1E2812A6" w14:textId="77777777" w:rsidR="00101B5C" w:rsidRPr="00627208" w:rsidRDefault="00101B5C" w:rsidP="00101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0260255A" w14:textId="77777777" w:rsidR="00101B5C" w:rsidRPr="00627208" w:rsidRDefault="00101B5C" w:rsidP="00101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01B5C" w:rsidRPr="00627208" w14:paraId="376F2716" w14:textId="77777777" w:rsidTr="000843A2">
        <w:tc>
          <w:tcPr>
            <w:tcW w:w="2080" w:type="pct"/>
            <w:vAlign w:val="bottom"/>
          </w:tcPr>
          <w:p w14:paraId="4B485DDD" w14:textId="77777777" w:rsidR="00101B5C" w:rsidRPr="00627208" w:rsidRDefault="00101B5C" w:rsidP="00101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vAlign w:val="bottom"/>
          </w:tcPr>
          <w:p w14:paraId="3245CBFD" w14:textId="76530A56" w:rsidR="00101B5C" w:rsidRPr="00627208" w:rsidRDefault="00874A5B" w:rsidP="00101B5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</w:t>
            </w:r>
          </w:p>
        </w:tc>
        <w:tc>
          <w:tcPr>
            <w:tcW w:w="141" w:type="pct"/>
            <w:vAlign w:val="bottom"/>
          </w:tcPr>
          <w:p w14:paraId="3AAF878C" w14:textId="77777777" w:rsidR="00101B5C" w:rsidRPr="00627208" w:rsidRDefault="00101B5C" w:rsidP="00101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7AEFC924" w14:textId="50AE272F" w:rsidR="00101B5C" w:rsidRPr="00627208" w:rsidRDefault="00874A5B" w:rsidP="00101B5C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168</w:t>
            </w:r>
          </w:p>
        </w:tc>
        <w:tc>
          <w:tcPr>
            <w:tcW w:w="126" w:type="pct"/>
            <w:vAlign w:val="bottom"/>
          </w:tcPr>
          <w:p w14:paraId="5C046EA0" w14:textId="77777777" w:rsidR="00101B5C" w:rsidRPr="00627208" w:rsidRDefault="00101B5C" w:rsidP="00101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3114D667" w14:textId="053B6CD1" w:rsidR="00101B5C" w:rsidRPr="00627208" w:rsidRDefault="00101B5C" w:rsidP="00101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077204F0" w14:textId="77777777" w:rsidR="00101B5C" w:rsidRPr="00627208" w:rsidRDefault="00101B5C" w:rsidP="00101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3C3424A8" w14:textId="77777777" w:rsidR="00101B5C" w:rsidRPr="00627208" w:rsidRDefault="00101B5C" w:rsidP="00101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01B5C" w:rsidRPr="00627208" w14:paraId="66F1E539" w14:textId="77777777" w:rsidTr="000843A2">
        <w:tc>
          <w:tcPr>
            <w:tcW w:w="2080" w:type="pct"/>
            <w:vAlign w:val="bottom"/>
          </w:tcPr>
          <w:p w14:paraId="3E3B399B" w14:textId="77777777" w:rsidR="00101B5C" w:rsidRPr="00627208" w:rsidRDefault="00101B5C" w:rsidP="00101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011DB525" w14:textId="75DDA2D1" w:rsidR="00101B5C" w:rsidRPr="00B6105C" w:rsidRDefault="00874A5B" w:rsidP="00101B5C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111A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637</w:t>
            </w:r>
            <w:r w:rsidR="00111A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520</w:t>
            </w:r>
          </w:p>
        </w:tc>
        <w:tc>
          <w:tcPr>
            <w:tcW w:w="141" w:type="pct"/>
            <w:vAlign w:val="bottom"/>
          </w:tcPr>
          <w:p w14:paraId="6BBB0B01" w14:textId="77777777" w:rsidR="00101B5C" w:rsidRPr="00627208" w:rsidRDefault="00101B5C" w:rsidP="00101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01A218E8" w14:textId="74AF8BE8" w:rsidR="00101B5C" w:rsidRPr="00627208" w:rsidRDefault="00874A5B" w:rsidP="00101B5C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4A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101B5C" w:rsidRPr="00C269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233</w:t>
            </w:r>
            <w:r w:rsidR="00101B5C" w:rsidRPr="00C269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518</w:t>
            </w:r>
          </w:p>
        </w:tc>
        <w:tc>
          <w:tcPr>
            <w:tcW w:w="126" w:type="pct"/>
            <w:vAlign w:val="bottom"/>
          </w:tcPr>
          <w:p w14:paraId="42A23EBE" w14:textId="77777777" w:rsidR="00101B5C" w:rsidRPr="00627208" w:rsidRDefault="00101B5C" w:rsidP="00101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14:paraId="654DDD48" w14:textId="0F5BD3B1" w:rsidR="00101B5C" w:rsidRPr="00627208" w:rsidRDefault="00101B5C" w:rsidP="00101B5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772F0BCA" w14:textId="77777777" w:rsidR="00101B5C" w:rsidRPr="00627208" w:rsidRDefault="00101B5C" w:rsidP="00101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62E42F27" w14:textId="77777777" w:rsidR="00101B5C" w:rsidRPr="00627208" w:rsidRDefault="00101B5C" w:rsidP="00101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01B5C" w:rsidRPr="00627208" w14:paraId="64EC2B14" w14:textId="77777777" w:rsidTr="000843A2">
        <w:tc>
          <w:tcPr>
            <w:tcW w:w="2080" w:type="pct"/>
            <w:vAlign w:val="bottom"/>
          </w:tcPr>
          <w:p w14:paraId="68F3B7C9" w14:textId="77777777" w:rsidR="00101B5C" w:rsidRPr="000843A2" w:rsidRDefault="00101B5C" w:rsidP="00101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843A2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0843A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68DE926D" w14:textId="2243E8EB" w:rsidR="00101B5C" w:rsidRPr="00627208" w:rsidRDefault="00101B5C" w:rsidP="00101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3DA45BD4" w14:textId="77777777" w:rsidR="00101B5C" w:rsidRPr="00627208" w:rsidRDefault="00101B5C" w:rsidP="00101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6563B3FF" w14:textId="784A8B05" w:rsidR="00101B5C" w:rsidRPr="00627208" w:rsidRDefault="00101B5C" w:rsidP="00101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3CFD31A0" w14:textId="77777777" w:rsidR="00101B5C" w:rsidRPr="00627208" w:rsidRDefault="00101B5C" w:rsidP="00101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5865A7DB" w14:textId="50D4DE01" w:rsidR="00101B5C" w:rsidRPr="00627208" w:rsidRDefault="00101B5C" w:rsidP="00101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4EE56981" w14:textId="77777777" w:rsidR="00101B5C" w:rsidRPr="00627208" w:rsidRDefault="00101B5C" w:rsidP="00101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520D57BF" w14:textId="77777777" w:rsidR="00101B5C" w:rsidRPr="00627208" w:rsidRDefault="00101B5C" w:rsidP="00101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01B5C" w:rsidRPr="00627208" w14:paraId="16A984E8" w14:textId="77777777" w:rsidTr="000843A2">
        <w:tc>
          <w:tcPr>
            <w:tcW w:w="2080" w:type="pct"/>
            <w:vAlign w:val="bottom"/>
          </w:tcPr>
          <w:p w14:paraId="533D7F4C" w14:textId="77777777" w:rsidR="00101B5C" w:rsidRPr="00627208" w:rsidRDefault="00101B5C" w:rsidP="00101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496910" w14:textId="1768E626" w:rsidR="00101B5C" w:rsidRPr="00627208" w:rsidRDefault="00874A5B" w:rsidP="00101B5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111A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637</w:t>
            </w:r>
            <w:r w:rsidR="00111A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520</w:t>
            </w:r>
          </w:p>
        </w:tc>
        <w:tc>
          <w:tcPr>
            <w:tcW w:w="141" w:type="pct"/>
            <w:vAlign w:val="bottom"/>
          </w:tcPr>
          <w:p w14:paraId="10507E94" w14:textId="77777777" w:rsidR="00101B5C" w:rsidRPr="00627208" w:rsidRDefault="00101B5C" w:rsidP="00101B5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14BFAA" w14:textId="47F7A6AA" w:rsidR="00101B5C" w:rsidRPr="00627208" w:rsidRDefault="00874A5B" w:rsidP="00101B5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74A5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</w:t>
            </w:r>
            <w:r w:rsidR="00101B5C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233</w:t>
            </w:r>
            <w:r w:rsidR="00101B5C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518</w:t>
            </w:r>
          </w:p>
        </w:tc>
        <w:tc>
          <w:tcPr>
            <w:tcW w:w="126" w:type="pct"/>
            <w:vAlign w:val="bottom"/>
          </w:tcPr>
          <w:p w14:paraId="6609DD08" w14:textId="77777777" w:rsidR="00101B5C" w:rsidRPr="00627208" w:rsidRDefault="00101B5C" w:rsidP="00101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717AE9" w14:textId="1155A8C1" w:rsidR="00101B5C" w:rsidRPr="00627208" w:rsidRDefault="00101B5C" w:rsidP="00101B5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538511E9" w14:textId="77777777" w:rsidR="00101B5C" w:rsidRPr="00627208" w:rsidRDefault="00101B5C" w:rsidP="00101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0D0C9C" w14:textId="77777777" w:rsidR="00101B5C" w:rsidRPr="00627208" w:rsidRDefault="00101B5C" w:rsidP="00101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01B5C" w:rsidRPr="00C35031" w14:paraId="2B7338F8" w14:textId="77777777" w:rsidTr="000843A2">
        <w:tc>
          <w:tcPr>
            <w:tcW w:w="2080" w:type="pct"/>
            <w:vAlign w:val="bottom"/>
          </w:tcPr>
          <w:p w14:paraId="103D77B7" w14:textId="77777777" w:rsidR="00101B5C" w:rsidRPr="000C7EF9" w:rsidRDefault="00101B5C" w:rsidP="00101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1" w:type="pct"/>
            <w:vAlign w:val="bottom"/>
          </w:tcPr>
          <w:p w14:paraId="21266347" w14:textId="77777777" w:rsidR="00101B5C" w:rsidRPr="000C7EF9" w:rsidRDefault="00101B5C" w:rsidP="00101B5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58BB4C52" w14:textId="77777777" w:rsidR="00101B5C" w:rsidRPr="000C7EF9" w:rsidRDefault="00101B5C" w:rsidP="00101B5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19" w:type="pct"/>
            <w:vAlign w:val="bottom"/>
          </w:tcPr>
          <w:p w14:paraId="246BC21A" w14:textId="77777777" w:rsidR="00101B5C" w:rsidRPr="000C7EF9" w:rsidRDefault="00101B5C" w:rsidP="00101B5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550230E4" w14:textId="77777777" w:rsidR="00101B5C" w:rsidRPr="000C7EF9" w:rsidRDefault="00101B5C" w:rsidP="00101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501A85AD" w14:textId="77777777" w:rsidR="00101B5C" w:rsidRPr="000C7EF9" w:rsidRDefault="00101B5C" w:rsidP="00101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pct"/>
            <w:vAlign w:val="bottom"/>
          </w:tcPr>
          <w:p w14:paraId="24871870" w14:textId="77777777" w:rsidR="00101B5C" w:rsidRPr="000C7EF9" w:rsidRDefault="00101B5C" w:rsidP="00101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6DC14B50" w14:textId="77777777" w:rsidR="00101B5C" w:rsidRPr="000C7EF9" w:rsidRDefault="00101B5C" w:rsidP="00101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01B5C" w:rsidRPr="00C35031" w14:paraId="35DC6473" w14:textId="77777777" w:rsidTr="005F0FB3">
        <w:tc>
          <w:tcPr>
            <w:tcW w:w="2080" w:type="pct"/>
            <w:vAlign w:val="bottom"/>
          </w:tcPr>
          <w:p w14:paraId="4DD2090F" w14:textId="4ABF3B47" w:rsidR="00101B5C" w:rsidRPr="008F7A05" w:rsidRDefault="00101B5C" w:rsidP="00101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661" w:type="pct"/>
            <w:vAlign w:val="bottom"/>
          </w:tcPr>
          <w:p w14:paraId="0DB26316" w14:textId="77777777" w:rsidR="00101B5C" w:rsidRPr="00C35031" w:rsidRDefault="00101B5C" w:rsidP="00101B5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0F900648" w14:textId="77777777" w:rsidR="00101B5C" w:rsidRPr="00C35031" w:rsidRDefault="00101B5C" w:rsidP="00101B5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234DAFFB" w14:textId="77777777" w:rsidR="00101B5C" w:rsidRPr="00C35031" w:rsidRDefault="00101B5C" w:rsidP="00101B5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7664F005" w14:textId="77777777" w:rsidR="00101B5C" w:rsidRPr="00C35031" w:rsidRDefault="00101B5C" w:rsidP="00101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1958E6BB" w14:textId="77777777" w:rsidR="00101B5C" w:rsidRPr="00C35031" w:rsidRDefault="00101B5C" w:rsidP="00101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0298519B" w14:textId="77777777" w:rsidR="00101B5C" w:rsidRPr="00C35031" w:rsidRDefault="00101B5C" w:rsidP="00101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287F473B" w14:textId="77777777" w:rsidR="00101B5C" w:rsidRPr="00C35031" w:rsidRDefault="00101B5C" w:rsidP="00101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1AB5" w:rsidRPr="00C35031" w14:paraId="1C4D50B9" w14:textId="77777777" w:rsidTr="006B5777">
        <w:tc>
          <w:tcPr>
            <w:tcW w:w="2080" w:type="pct"/>
            <w:vAlign w:val="bottom"/>
          </w:tcPr>
          <w:p w14:paraId="20E767A4" w14:textId="73A14272" w:rsidR="00111AB5" w:rsidRDefault="00111AB5" w:rsidP="0011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687FD305" w14:textId="26A76231" w:rsidR="00111AB5" w:rsidRPr="00C35031" w:rsidRDefault="00874A5B" w:rsidP="00111AB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111A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1" w:type="pct"/>
            <w:vAlign w:val="bottom"/>
          </w:tcPr>
          <w:p w14:paraId="0ACF5BDC" w14:textId="77777777" w:rsidR="00111AB5" w:rsidRPr="00C35031" w:rsidRDefault="00111AB5" w:rsidP="00111AB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5003AFC2" w14:textId="79AB2CF1" w:rsidR="00111AB5" w:rsidRPr="00C35031" w:rsidRDefault="00111AB5" w:rsidP="00042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387A7F17" w14:textId="77777777" w:rsidR="00111AB5" w:rsidRPr="00C35031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4E6A787C" w14:textId="1260B222" w:rsidR="00111AB5" w:rsidRPr="006B5777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57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659D12CC" w14:textId="77777777" w:rsidR="00111AB5" w:rsidRPr="006B5777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55E70F93" w14:textId="6F2EF2CE" w:rsidR="00111AB5" w:rsidRPr="006B5777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6B57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11AB5" w:rsidRPr="00C35031" w14:paraId="24B6C460" w14:textId="77777777" w:rsidTr="006B5777">
        <w:tc>
          <w:tcPr>
            <w:tcW w:w="2080" w:type="pct"/>
            <w:vAlign w:val="bottom"/>
          </w:tcPr>
          <w:p w14:paraId="2AD1B358" w14:textId="0C7F0E7F" w:rsidR="00111AB5" w:rsidRDefault="00111AB5" w:rsidP="0011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9EECA" w14:textId="35743DA9" w:rsidR="00111AB5" w:rsidRPr="006B5777" w:rsidRDefault="00874A5B" w:rsidP="00111AB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111A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1" w:type="pct"/>
            <w:vAlign w:val="bottom"/>
          </w:tcPr>
          <w:p w14:paraId="48AAA196" w14:textId="77777777" w:rsidR="00111AB5" w:rsidRPr="00C35031" w:rsidRDefault="00111AB5" w:rsidP="00111AB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05C80A" w14:textId="1DAB9AF1" w:rsidR="00111AB5" w:rsidRPr="00D44F1F" w:rsidRDefault="00111AB5" w:rsidP="00042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F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59D80B96" w14:textId="77777777" w:rsidR="00111AB5" w:rsidRPr="00C35031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415F2B" w14:textId="229E8CC2" w:rsidR="00111AB5" w:rsidRPr="00C35031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76ECE11D" w14:textId="77777777" w:rsidR="00111AB5" w:rsidRPr="00C35031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851655" w14:textId="418C5B9F" w:rsidR="00111AB5" w:rsidRPr="00C35031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11AB5" w:rsidRPr="00C35031" w14:paraId="35C4670E" w14:textId="77777777" w:rsidTr="00C05D53">
        <w:tc>
          <w:tcPr>
            <w:tcW w:w="2080" w:type="pct"/>
            <w:vAlign w:val="bottom"/>
          </w:tcPr>
          <w:p w14:paraId="3D0CFB0C" w14:textId="77777777" w:rsidR="00111AB5" w:rsidRPr="000C7EF9" w:rsidRDefault="00111AB5" w:rsidP="0011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  <w:vAlign w:val="bottom"/>
          </w:tcPr>
          <w:p w14:paraId="3607BD26" w14:textId="77777777" w:rsidR="00111AB5" w:rsidRPr="000C7EF9" w:rsidRDefault="00111AB5" w:rsidP="00111AB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61F020B6" w14:textId="77777777" w:rsidR="00111AB5" w:rsidRPr="000C7EF9" w:rsidRDefault="00111AB5" w:rsidP="00111AB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vAlign w:val="bottom"/>
          </w:tcPr>
          <w:p w14:paraId="5423D203" w14:textId="77777777" w:rsidR="00111AB5" w:rsidRPr="000C7EF9" w:rsidRDefault="00111AB5" w:rsidP="00111AB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7D3CAC81" w14:textId="77777777" w:rsidR="00111AB5" w:rsidRPr="000C7EF9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  <w:vAlign w:val="bottom"/>
          </w:tcPr>
          <w:p w14:paraId="1BB2D4E4" w14:textId="77777777" w:rsidR="00111AB5" w:rsidRPr="000C7EF9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pct"/>
            <w:vAlign w:val="bottom"/>
          </w:tcPr>
          <w:p w14:paraId="369DE467" w14:textId="77777777" w:rsidR="00111AB5" w:rsidRPr="000C7EF9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  <w:vAlign w:val="bottom"/>
          </w:tcPr>
          <w:p w14:paraId="62501863" w14:textId="77777777" w:rsidR="00111AB5" w:rsidRPr="000C7EF9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4D11" w:rsidRPr="00627208" w14:paraId="0707A8D8" w14:textId="77777777" w:rsidTr="000843A2">
        <w:tc>
          <w:tcPr>
            <w:tcW w:w="2080" w:type="pct"/>
            <w:vAlign w:val="bottom"/>
          </w:tcPr>
          <w:p w14:paraId="2622D30E" w14:textId="77777777" w:rsidR="00E54D11" w:rsidRPr="0053258D" w:rsidRDefault="00E54D11" w:rsidP="0011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  <w:vAlign w:val="bottom"/>
          </w:tcPr>
          <w:p w14:paraId="2107895E" w14:textId="77777777" w:rsidR="00E54D11" w:rsidRPr="0053258D" w:rsidRDefault="00E54D11" w:rsidP="00111AB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392DA75A" w14:textId="77777777" w:rsidR="00E54D11" w:rsidRPr="0053258D" w:rsidRDefault="00E54D11" w:rsidP="00111AB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2779F71F" w14:textId="77777777" w:rsidR="00E54D11" w:rsidRPr="0053258D" w:rsidRDefault="00E54D11" w:rsidP="00111AB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0D0A286C" w14:textId="77777777" w:rsidR="00E54D11" w:rsidRPr="00111AB5" w:rsidRDefault="00E54D11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59BD67A3" w14:textId="77777777" w:rsidR="00E54D11" w:rsidRPr="00111AB5" w:rsidRDefault="00E54D11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1" w:type="pct"/>
            <w:vAlign w:val="bottom"/>
          </w:tcPr>
          <w:p w14:paraId="523DBF17" w14:textId="77777777" w:rsidR="00E54D11" w:rsidRPr="00111AB5" w:rsidRDefault="00E54D11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6" w:type="pct"/>
            <w:vAlign w:val="bottom"/>
          </w:tcPr>
          <w:p w14:paraId="25D8BE42" w14:textId="77777777" w:rsidR="00E54D11" w:rsidRPr="00111AB5" w:rsidRDefault="00E54D11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5F6A8B" w:rsidRPr="00627208" w14:paraId="3C4BF76A" w14:textId="77777777" w:rsidTr="000843A2">
        <w:tc>
          <w:tcPr>
            <w:tcW w:w="2080" w:type="pct"/>
            <w:vAlign w:val="bottom"/>
          </w:tcPr>
          <w:p w14:paraId="1F425166" w14:textId="77777777" w:rsidR="005F6A8B" w:rsidRPr="0053258D" w:rsidRDefault="005F6A8B" w:rsidP="0011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  <w:vAlign w:val="bottom"/>
          </w:tcPr>
          <w:p w14:paraId="4E39736C" w14:textId="77777777" w:rsidR="005F6A8B" w:rsidRPr="0053258D" w:rsidRDefault="005F6A8B" w:rsidP="00111AB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0D0DC703" w14:textId="77777777" w:rsidR="005F6A8B" w:rsidRPr="0053258D" w:rsidRDefault="005F6A8B" w:rsidP="00111AB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4986A39" w14:textId="77777777" w:rsidR="005F6A8B" w:rsidRPr="0053258D" w:rsidRDefault="005F6A8B" w:rsidP="00111AB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462FE606" w14:textId="77777777" w:rsidR="005F6A8B" w:rsidRPr="00111AB5" w:rsidRDefault="005F6A8B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36983B70" w14:textId="77777777" w:rsidR="005F6A8B" w:rsidRPr="00111AB5" w:rsidRDefault="005F6A8B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1" w:type="pct"/>
            <w:vAlign w:val="bottom"/>
          </w:tcPr>
          <w:p w14:paraId="092D0791" w14:textId="77777777" w:rsidR="005F6A8B" w:rsidRPr="00111AB5" w:rsidRDefault="005F6A8B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6" w:type="pct"/>
            <w:vAlign w:val="bottom"/>
          </w:tcPr>
          <w:p w14:paraId="1F87EAEB" w14:textId="77777777" w:rsidR="005F6A8B" w:rsidRPr="00111AB5" w:rsidRDefault="005F6A8B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111AB5" w:rsidRPr="00627208" w14:paraId="12431453" w14:textId="77777777" w:rsidTr="000843A2">
        <w:tc>
          <w:tcPr>
            <w:tcW w:w="2080" w:type="pct"/>
            <w:vAlign w:val="bottom"/>
          </w:tcPr>
          <w:p w14:paraId="3BC0CBD7" w14:textId="15DA010D" w:rsidR="00111AB5" w:rsidRPr="0053258D" w:rsidRDefault="00111AB5" w:rsidP="0011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25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เงินจ่ายล่วงหน้าและลูกหนี้หมุนเวียนอื่น</w:t>
            </w:r>
          </w:p>
        </w:tc>
        <w:tc>
          <w:tcPr>
            <w:tcW w:w="661" w:type="pct"/>
            <w:vAlign w:val="bottom"/>
          </w:tcPr>
          <w:p w14:paraId="6E58D60A" w14:textId="77777777" w:rsidR="00111AB5" w:rsidRPr="0053258D" w:rsidRDefault="00111AB5" w:rsidP="00111AB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61181CCA" w14:textId="77777777" w:rsidR="00111AB5" w:rsidRPr="0053258D" w:rsidRDefault="00111AB5" w:rsidP="00111AB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75156598" w14:textId="77777777" w:rsidR="00111AB5" w:rsidRPr="0053258D" w:rsidRDefault="00111AB5" w:rsidP="00111AB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50E76DDB" w14:textId="77777777" w:rsidR="00111AB5" w:rsidRPr="00111AB5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596E4B4A" w14:textId="77777777" w:rsidR="00111AB5" w:rsidRPr="00111AB5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1" w:type="pct"/>
            <w:vAlign w:val="bottom"/>
          </w:tcPr>
          <w:p w14:paraId="774B42D3" w14:textId="77777777" w:rsidR="00111AB5" w:rsidRPr="00111AB5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6" w:type="pct"/>
            <w:vAlign w:val="bottom"/>
          </w:tcPr>
          <w:p w14:paraId="1D4F9CE7" w14:textId="77777777" w:rsidR="00111AB5" w:rsidRPr="00111AB5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111AB5" w:rsidRPr="00627208" w14:paraId="38E5F648" w14:textId="77777777" w:rsidTr="000843A2">
        <w:tc>
          <w:tcPr>
            <w:tcW w:w="2080" w:type="pct"/>
            <w:vAlign w:val="bottom"/>
          </w:tcPr>
          <w:p w14:paraId="326F75CA" w14:textId="77777777" w:rsidR="00111AB5" w:rsidRPr="0053258D" w:rsidRDefault="00111AB5" w:rsidP="0011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58D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61" w:type="pct"/>
            <w:vAlign w:val="bottom"/>
          </w:tcPr>
          <w:p w14:paraId="7906A4B7" w14:textId="0E2470B6" w:rsidR="00111AB5" w:rsidRPr="0053258D" w:rsidRDefault="00874A5B" w:rsidP="00111AB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4A5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53258D" w:rsidRPr="005325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196</w:t>
            </w:r>
          </w:p>
        </w:tc>
        <w:tc>
          <w:tcPr>
            <w:tcW w:w="141" w:type="pct"/>
            <w:vAlign w:val="bottom"/>
          </w:tcPr>
          <w:p w14:paraId="0EE9F49F" w14:textId="77777777" w:rsidR="00111AB5" w:rsidRPr="0053258D" w:rsidRDefault="00111AB5" w:rsidP="00111AB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05A4038" w14:textId="6F8A467C" w:rsidR="00111AB5" w:rsidRPr="0053258D" w:rsidRDefault="00874A5B" w:rsidP="00111AB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4A5B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126" w:type="pct"/>
            <w:vAlign w:val="bottom"/>
          </w:tcPr>
          <w:p w14:paraId="615E709E" w14:textId="77777777" w:rsidR="00111AB5" w:rsidRPr="00111AB5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7F135A27" w14:textId="696EF5F9" w:rsidR="00111AB5" w:rsidRPr="00A05699" w:rsidRDefault="00A05699" w:rsidP="00111AB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0569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24767491" w14:textId="77777777" w:rsidR="00111AB5" w:rsidRPr="00111AB5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6" w:type="pct"/>
            <w:vAlign w:val="bottom"/>
          </w:tcPr>
          <w:p w14:paraId="6F62B5D1" w14:textId="3A3D84C1" w:rsidR="00111AB5" w:rsidRPr="00A05699" w:rsidRDefault="00111AB5" w:rsidP="00111AB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0569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11AB5" w:rsidRPr="00627208" w14:paraId="218DCF56" w14:textId="77777777" w:rsidTr="000843A2">
        <w:tc>
          <w:tcPr>
            <w:tcW w:w="2080" w:type="pct"/>
            <w:vAlign w:val="bottom"/>
          </w:tcPr>
          <w:p w14:paraId="6925FC99" w14:textId="77777777" w:rsidR="00111AB5" w:rsidRPr="0053258D" w:rsidRDefault="00111AB5" w:rsidP="0011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58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vAlign w:val="bottom"/>
          </w:tcPr>
          <w:p w14:paraId="71586E9E" w14:textId="33036670" w:rsidR="00111AB5" w:rsidRPr="0053258D" w:rsidRDefault="0053258D" w:rsidP="00111AB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25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689898F5" w14:textId="77777777" w:rsidR="00111AB5" w:rsidRPr="0053258D" w:rsidRDefault="00111AB5" w:rsidP="00111AB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130EF0E" w14:textId="241BD784" w:rsidR="00111AB5" w:rsidRPr="0053258D" w:rsidRDefault="00111AB5" w:rsidP="00111AB5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25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0D4FD630" w14:textId="77777777" w:rsidR="00111AB5" w:rsidRPr="00111AB5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4AD8AAB5" w14:textId="0440B5CD" w:rsidR="00111AB5" w:rsidRPr="00A05699" w:rsidRDefault="00874A5B" w:rsidP="00111AB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4A5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171</w:t>
            </w:r>
            <w:r w:rsidR="00A056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141" w:type="pct"/>
            <w:vAlign w:val="bottom"/>
          </w:tcPr>
          <w:p w14:paraId="7519AF3A" w14:textId="77777777" w:rsidR="00111AB5" w:rsidRPr="00111AB5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6" w:type="pct"/>
            <w:vAlign w:val="bottom"/>
          </w:tcPr>
          <w:p w14:paraId="75643D3A" w14:textId="774FF062" w:rsidR="00111AB5" w:rsidRPr="00A05699" w:rsidRDefault="00874A5B" w:rsidP="00111AB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4A5B">
              <w:rPr>
                <w:rFonts w:ascii="Angsana New" w:hAnsi="Angsana New"/>
                <w:sz w:val="30"/>
                <w:szCs w:val="30"/>
                <w:lang w:val="en-US" w:bidi="th-TH"/>
              </w:rPr>
              <w:t>194</w:t>
            </w:r>
            <w:r w:rsidR="00111AB5" w:rsidRPr="00A0569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  <w:lang w:val="en-US" w:bidi="th-TH"/>
              </w:rPr>
              <w:t>174</w:t>
            </w:r>
          </w:p>
        </w:tc>
      </w:tr>
      <w:tr w:rsidR="00111AB5" w:rsidRPr="00627208" w14:paraId="1A82A11E" w14:textId="77777777" w:rsidTr="000843A2">
        <w:tc>
          <w:tcPr>
            <w:tcW w:w="2080" w:type="pct"/>
            <w:vAlign w:val="bottom"/>
          </w:tcPr>
          <w:p w14:paraId="5857D40F" w14:textId="77777777" w:rsidR="00111AB5" w:rsidRPr="0053258D" w:rsidRDefault="00111AB5" w:rsidP="0011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58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1" w:type="pct"/>
            <w:vAlign w:val="bottom"/>
          </w:tcPr>
          <w:p w14:paraId="3C6F17AB" w14:textId="1117CE67" w:rsidR="00111AB5" w:rsidRPr="0053258D" w:rsidRDefault="00874A5B" w:rsidP="00111AB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423</w:t>
            </w:r>
          </w:p>
        </w:tc>
        <w:tc>
          <w:tcPr>
            <w:tcW w:w="141" w:type="pct"/>
            <w:vAlign w:val="bottom"/>
          </w:tcPr>
          <w:p w14:paraId="0CEBDB42" w14:textId="77777777" w:rsidR="00111AB5" w:rsidRPr="0053258D" w:rsidRDefault="00111AB5" w:rsidP="00111AB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F47282D" w14:textId="6A80B4BE" w:rsidR="00111AB5" w:rsidRPr="0053258D" w:rsidRDefault="00874A5B" w:rsidP="00111AB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4A5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215</w:t>
            </w:r>
          </w:p>
        </w:tc>
        <w:tc>
          <w:tcPr>
            <w:tcW w:w="126" w:type="pct"/>
            <w:vAlign w:val="bottom"/>
          </w:tcPr>
          <w:p w14:paraId="77DD1ED6" w14:textId="77777777" w:rsidR="00111AB5" w:rsidRPr="00111AB5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78F4E56F" w14:textId="12766165" w:rsidR="00111AB5" w:rsidRPr="00A05699" w:rsidRDefault="00874A5B" w:rsidP="00111AB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220</w:t>
            </w:r>
          </w:p>
        </w:tc>
        <w:tc>
          <w:tcPr>
            <w:tcW w:w="141" w:type="pct"/>
            <w:vAlign w:val="bottom"/>
          </w:tcPr>
          <w:p w14:paraId="6612D087" w14:textId="77777777" w:rsidR="00111AB5" w:rsidRPr="00111AB5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6" w:type="pct"/>
            <w:vAlign w:val="bottom"/>
          </w:tcPr>
          <w:p w14:paraId="7AD6B8F6" w14:textId="11166B5B" w:rsidR="00111AB5" w:rsidRPr="00A05699" w:rsidRDefault="00874A5B" w:rsidP="00111AB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4A5B">
              <w:rPr>
                <w:rFonts w:ascii="Angsana New" w:hAnsi="Angsana New"/>
                <w:sz w:val="30"/>
                <w:szCs w:val="30"/>
                <w:lang w:val="en-US" w:bidi="th-TH"/>
              </w:rPr>
              <w:t>215</w:t>
            </w:r>
          </w:p>
        </w:tc>
      </w:tr>
      <w:tr w:rsidR="00111AB5" w:rsidRPr="00627208" w14:paraId="2F2C7ACB" w14:textId="77777777" w:rsidTr="000843A2">
        <w:tc>
          <w:tcPr>
            <w:tcW w:w="2080" w:type="pct"/>
            <w:vAlign w:val="bottom"/>
          </w:tcPr>
          <w:p w14:paraId="206BB72B" w14:textId="77777777" w:rsidR="00111AB5" w:rsidRPr="0053258D" w:rsidRDefault="00111AB5" w:rsidP="0011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58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vAlign w:val="bottom"/>
          </w:tcPr>
          <w:p w14:paraId="5F5EBA18" w14:textId="4E6A7EB9" w:rsidR="00111AB5" w:rsidRPr="0053258D" w:rsidRDefault="00874A5B" w:rsidP="00111AB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181</w:t>
            </w:r>
            <w:r w:rsidR="0053258D" w:rsidRPr="005325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966</w:t>
            </w:r>
          </w:p>
        </w:tc>
        <w:tc>
          <w:tcPr>
            <w:tcW w:w="141" w:type="pct"/>
            <w:vAlign w:val="bottom"/>
          </w:tcPr>
          <w:p w14:paraId="501623E1" w14:textId="77777777" w:rsidR="00111AB5" w:rsidRPr="0053258D" w:rsidRDefault="00111AB5" w:rsidP="00111AB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7C6B3D8F" w14:textId="4128159C" w:rsidR="00111AB5" w:rsidRPr="0053258D" w:rsidRDefault="00874A5B" w:rsidP="00111AB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  <w:r w:rsidR="00111AB5" w:rsidRPr="0053258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419</w:t>
            </w:r>
          </w:p>
        </w:tc>
        <w:tc>
          <w:tcPr>
            <w:tcW w:w="126" w:type="pct"/>
            <w:vAlign w:val="bottom"/>
          </w:tcPr>
          <w:p w14:paraId="39259A73" w14:textId="77777777" w:rsidR="00111AB5" w:rsidRPr="00111AB5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72A2FF39" w14:textId="6D38246B" w:rsidR="00111AB5" w:rsidRPr="00A05699" w:rsidRDefault="00874A5B" w:rsidP="00111AB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A056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135</w:t>
            </w:r>
          </w:p>
        </w:tc>
        <w:tc>
          <w:tcPr>
            <w:tcW w:w="141" w:type="pct"/>
            <w:vAlign w:val="bottom"/>
          </w:tcPr>
          <w:p w14:paraId="7226188D" w14:textId="77777777" w:rsidR="00111AB5" w:rsidRPr="00111AB5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6" w:type="pct"/>
            <w:vAlign w:val="bottom"/>
          </w:tcPr>
          <w:p w14:paraId="3A88DA53" w14:textId="4201AC38" w:rsidR="00111AB5" w:rsidRPr="00A05699" w:rsidRDefault="00874A5B" w:rsidP="00111AB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4A5B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="00111AB5" w:rsidRPr="00A0569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  <w:lang w:val="en-US" w:bidi="th-TH"/>
              </w:rPr>
              <w:t>963</w:t>
            </w:r>
          </w:p>
        </w:tc>
      </w:tr>
      <w:tr w:rsidR="00111AB5" w:rsidRPr="00627208" w14:paraId="7795FE30" w14:textId="77777777" w:rsidTr="000843A2">
        <w:tc>
          <w:tcPr>
            <w:tcW w:w="2080" w:type="pct"/>
            <w:vAlign w:val="bottom"/>
          </w:tcPr>
          <w:p w14:paraId="7598B72E" w14:textId="1475FB78" w:rsidR="00111AB5" w:rsidRPr="0053258D" w:rsidRDefault="00111AB5" w:rsidP="0011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58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61" w:type="pct"/>
            <w:vAlign w:val="bottom"/>
          </w:tcPr>
          <w:p w14:paraId="7EB86947" w14:textId="7DC9BD8B" w:rsidR="00111AB5" w:rsidRPr="0053258D" w:rsidRDefault="00874A5B" w:rsidP="00111AB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41" w:type="pct"/>
            <w:vAlign w:val="bottom"/>
          </w:tcPr>
          <w:p w14:paraId="03ABB585" w14:textId="77777777" w:rsidR="00111AB5" w:rsidRPr="0053258D" w:rsidRDefault="00111AB5" w:rsidP="00111AB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D5F5201" w14:textId="7334494E" w:rsidR="00111AB5" w:rsidRPr="0053258D" w:rsidRDefault="00111AB5" w:rsidP="00111AB5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58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  <w:vAlign w:val="bottom"/>
          </w:tcPr>
          <w:p w14:paraId="7CD9F462" w14:textId="77777777" w:rsidR="00111AB5" w:rsidRPr="00111AB5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508155E7" w14:textId="312041A3" w:rsidR="00111AB5" w:rsidRPr="00A05699" w:rsidRDefault="00874A5B" w:rsidP="00A0569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1" w:type="pct"/>
            <w:vAlign w:val="bottom"/>
          </w:tcPr>
          <w:p w14:paraId="0CC953F7" w14:textId="77777777" w:rsidR="00111AB5" w:rsidRPr="00111AB5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6" w:type="pct"/>
            <w:vAlign w:val="bottom"/>
          </w:tcPr>
          <w:p w14:paraId="22A6E46D" w14:textId="30E3AD58" w:rsidR="00111AB5" w:rsidRPr="00A05699" w:rsidRDefault="00111AB5" w:rsidP="00111AB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569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11AB5" w:rsidRPr="00627208" w14:paraId="3801F28A" w14:textId="77777777" w:rsidTr="000843A2">
        <w:tc>
          <w:tcPr>
            <w:tcW w:w="2080" w:type="pct"/>
            <w:vAlign w:val="bottom"/>
          </w:tcPr>
          <w:p w14:paraId="586F9303" w14:textId="77777777" w:rsidR="00111AB5" w:rsidRPr="0053258D" w:rsidRDefault="00111AB5" w:rsidP="0011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7CF0D" w14:textId="603A6CDA" w:rsidR="00111AB5" w:rsidRPr="0053258D" w:rsidRDefault="00874A5B" w:rsidP="00111AB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183</w:t>
            </w:r>
            <w:r w:rsidR="0053258D" w:rsidRPr="005325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594</w:t>
            </w:r>
          </w:p>
        </w:tc>
        <w:tc>
          <w:tcPr>
            <w:tcW w:w="141" w:type="pct"/>
            <w:vAlign w:val="bottom"/>
          </w:tcPr>
          <w:p w14:paraId="687F1451" w14:textId="77777777" w:rsidR="00111AB5" w:rsidRPr="0053258D" w:rsidRDefault="00111AB5" w:rsidP="00111AB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3B4529" w14:textId="03F279C7" w:rsidR="00111AB5" w:rsidRPr="0053258D" w:rsidRDefault="00874A5B" w:rsidP="00111AB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74A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</w:t>
            </w:r>
            <w:r w:rsidR="00111AB5" w:rsidRPr="0053258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674</w:t>
            </w:r>
          </w:p>
        </w:tc>
        <w:tc>
          <w:tcPr>
            <w:tcW w:w="126" w:type="pct"/>
            <w:vAlign w:val="bottom"/>
          </w:tcPr>
          <w:p w14:paraId="72D918A6" w14:textId="77777777" w:rsidR="00111AB5" w:rsidRPr="00111AB5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9381BB" w14:textId="68B27BEF" w:rsidR="00111AB5" w:rsidRPr="00A05699" w:rsidRDefault="00874A5B" w:rsidP="00111AB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186</w:t>
            </w:r>
            <w:r w:rsidR="00A056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574</w:t>
            </w:r>
          </w:p>
        </w:tc>
        <w:tc>
          <w:tcPr>
            <w:tcW w:w="141" w:type="pct"/>
            <w:vAlign w:val="bottom"/>
          </w:tcPr>
          <w:p w14:paraId="6EE4AC49" w14:textId="77777777" w:rsidR="00111AB5" w:rsidRPr="00111AB5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2660D" w14:textId="5889158B" w:rsidR="00111AB5" w:rsidRPr="00A05699" w:rsidRDefault="00874A5B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4A5B">
              <w:rPr>
                <w:rFonts w:ascii="Angsana New" w:hAnsi="Angsana New"/>
                <w:b/>
                <w:bCs/>
                <w:sz w:val="30"/>
                <w:szCs w:val="30"/>
              </w:rPr>
              <w:t>208</w:t>
            </w:r>
            <w:r w:rsidR="00111AB5" w:rsidRPr="00A056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</w:rPr>
              <w:t>352</w:t>
            </w:r>
          </w:p>
        </w:tc>
      </w:tr>
      <w:tr w:rsidR="00111AB5" w:rsidRPr="00A82C65" w14:paraId="5A53C586" w14:textId="77777777" w:rsidTr="000843A2">
        <w:tc>
          <w:tcPr>
            <w:tcW w:w="2080" w:type="pct"/>
            <w:vAlign w:val="bottom"/>
          </w:tcPr>
          <w:p w14:paraId="3DC26E9A" w14:textId="77777777" w:rsidR="00111AB5" w:rsidRPr="00A82C65" w:rsidRDefault="00111AB5" w:rsidP="0011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  <w:vAlign w:val="bottom"/>
          </w:tcPr>
          <w:p w14:paraId="6719D4F2" w14:textId="77777777" w:rsidR="00111AB5" w:rsidRPr="00A82C65" w:rsidRDefault="00111AB5" w:rsidP="00111AB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650B414C" w14:textId="77777777" w:rsidR="00111AB5" w:rsidRPr="00A82C65" w:rsidRDefault="00111AB5" w:rsidP="00111AB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vAlign w:val="bottom"/>
          </w:tcPr>
          <w:p w14:paraId="7BD4E456" w14:textId="77777777" w:rsidR="00111AB5" w:rsidRPr="00A82C65" w:rsidRDefault="00111AB5" w:rsidP="00111AB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26" w:type="pct"/>
            <w:vAlign w:val="bottom"/>
          </w:tcPr>
          <w:p w14:paraId="3148AE61" w14:textId="77777777" w:rsidR="00111AB5" w:rsidRPr="00A82C65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  <w:vAlign w:val="bottom"/>
          </w:tcPr>
          <w:p w14:paraId="4C5691E2" w14:textId="77777777" w:rsidR="00111AB5" w:rsidRPr="00A82C65" w:rsidRDefault="00111AB5" w:rsidP="00111AB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3027725B" w14:textId="77777777" w:rsidR="00111AB5" w:rsidRPr="00A82C65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  <w:vAlign w:val="bottom"/>
          </w:tcPr>
          <w:p w14:paraId="745ACC12" w14:textId="77777777" w:rsidR="00111AB5" w:rsidRPr="00A82C65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11AB5" w:rsidRPr="00627208" w14:paraId="1698A17A" w14:textId="77777777" w:rsidTr="000843A2">
        <w:tc>
          <w:tcPr>
            <w:tcW w:w="2080" w:type="pct"/>
            <w:vAlign w:val="bottom"/>
          </w:tcPr>
          <w:p w14:paraId="5ACD909A" w14:textId="77777777" w:rsidR="00111AB5" w:rsidRPr="00627208" w:rsidRDefault="00111AB5" w:rsidP="0011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61" w:type="pct"/>
            <w:vAlign w:val="bottom"/>
          </w:tcPr>
          <w:p w14:paraId="1B314581" w14:textId="77777777" w:rsidR="00111AB5" w:rsidRPr="00627208" w:rsidRDefault="00111AB5" w:rsidP="00111AB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vAlign w:val="bottom"/>
          </w:tcPr>
          <w:p w14:paraId="4C442C5F" w14:textId="77777777" w:rsidR="00111AB5" w:rsidRPr="00627208" w:rsidRDefault="00111AB5" w:rsidP="00111AB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E670F6D" w14:textId="77777777" w:rsidR="00111AB5" w:rsidRPr="00627208" w:rsidRDefault="00111AB5" w:rsidP="00111AB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  <w:vAlign w:val="bottom"/>
          </w:tcPr>
          <w:p w14:paraId="02C7BD6A" w14:textId="77777777" w:rsidR="00111AB5" w:rsidRPr="00627208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43BA45E1" w14:textId="77777777" w:rsidR="00111AB5" w:rsidRPr="00627208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5C178F52" w14:textId="77777777" w:rsidR="00111AB5" w:rsidRPr="00627208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0EE231AE" w14:textId="77777777" w:rsidR="00111AB5" w:rsidRPr="00627208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11AB5" w:rsidRPr="00627208" w14:paraId="7DB7533E" w14:textId="77777777" w:rsidTr="000843A2">
        <w:tc>
          <w:tcPr>
            <w:tcW w:w="2080" w:type="pct"/>
            <w:vAlign w:val="bottom"/>
          </w:tcPr>
          <w:p w14:paraId="613E9B55" w14:textId="53A2AB0C" w:rsidR="00111AB5" w:rsidRPr="00627208" w:rsidRDefault="00111AB5" w:rsidP="0011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vAlign w:val="bottom"/>
          </w:tcPr>
          <w:p w14:paraId="39D9F2D5" w14:textId="0A194602" w:rsidR="00111AB5" w:rsidRPr="005D14A4" w:rsidRDefault="00111AB5" w:rsidP="00111AB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553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79459EE1" w14:textId="77777777" w:rsidR="00111AB5" w:rsidRPr="00627208" w:rsidRDefault="00111AB5" w:rsidP="00111AB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7EED2535" w14:textId="2081A37B" w:rsidR="00111AB5" w:rsidRPr="00627208" w:rsidRDefault="00111AB5" w:rsidP="00111AB5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553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6AB94BAD" w14:textId="77777777" w:rsidR="00111AB5" w:rsidRPr="00627208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61991B90" w14:textId="2BFD90C0" w:rsidR="00111AB5" w:rsidRPr="00642062" w:rsidRDefault="00111AB5" w:rsidP="00111AB5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11A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49C35CD9" w14:textId="77777777" w:rsidR="00111AB5" w:rsidRPr="00627208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66CDBC22" w14:textId="2D2FEADB" w:rsidR="00111AB5" w:rsidRPr="00627208" w:rsidRDefault="00874A5B" w:rsidP="00111AB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4A5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562</w:t>
            </w:r>
            <w:r w:rsidR="00111AB5" w:rsidRPr="002F02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428</w:t>
            </w:r>
          </w:p>
        </w:tc>
      </w:tr>
      <w:tr w:rsidR="00111AB5" w:rsidRPr="00627208" w14:paraId="47432EAF" w14:textId="77777777" w:rsidTr="000843A2">
        <w:tc>
          <w:tcPr>
            <w:tcW w:w="2080" w:type="pct"/>
            <w:vAlign w:val="bottom"/>
          </w:tcPr>
          <w:p w14:paraId="0926AB84" w14:textId="0887EDDB" w:rsidR="00111AB5" w:rsidRPr="00627208" w:rsidRDefault="00111AB5" w:rsidP="0011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5382">
              <w:rPr>
                <w:rFonts w:asciiTheme="majorBidi" w:hAnsi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vAlign w:val="bottom"/>
          </w:tcPr>
          <w:p w14:paraId="2B8E9928" w14:textId="31E6BB50" w:rsidR="00111AB5" w:rsidRPr="00627208" w:rsidRDefault="00874A5B" w:rsidP="00111AB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111AB5" w:rsidRPr="009553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1" w:type="pct"/>
            <w:vAlign w:val="bottom"/>
          </w:tcPr>
          <w:p w14:paraId="189661D6" w14:textId="77777777" w:rsidR="00111AB5" w:rsidRPr="00627208" w:rsidRDefault="00111AB5" w:rsidP="00111AB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5C33FB19" w14:textId="3FC3839B" w:rsidR="00111AB5" w:rsidRPr="00627208" w:rsidRDefault="00874A5B" w:rsidP="00111AB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111AB5" w:rsidRPr="009553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26" w:type="pct"/>
            <w:vAlign w:val="bottom"/>
          </w:tcPr>
          <w:p w14:paraId="5134DC4D" w14:textId="77777777" w:rsidR="00111AB5" w:rsidRPr="00627208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73F4573A" w14:textId="07F19014" w:rsidR="00111AB5" w:rsidRPr="001E441F" w:rsidRDefault="00111AB5" w:rsidP="00111AB5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7FC3436D" w14:textId="77777777" w:rsidR="00111AB5" w:rsidRPr="00627208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00FEBA71" w14:textId="7A483A46" w:rsidR="00111AB5" w:rsidRPr="00955382" w:rsidRDefault="00111AB5" w:rsidP="00111AB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11AB5" w:rsidRPr="00627208" w14:paraId="1B6190F1" w14:textId="77777777" w:rsidTr="000843A2">
        <w:tc>
          <w:tcPr>
            <w:tcW w:w="2080" w:type="pct"/>
            <w:vAlign w:val="bottom"/>
          </w:tcPr>
          <w:p w14:paraId="6DDF9413" w14:textId="77777777" w:rsidR="00111AB5" w:rsidRPr="00627208" w:rsidRDefault="00111AB5" w:rsidP="0011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354093F7" w14:textId="25693FA3" w:rsidR="00111AB5" w:rsidRPr="001D5E6A" w:rsidRDefault="00874A5B" w:rsidP="00111AB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111AB5" w:rsidRPr="001D5E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1" w:type="pct"/>
            <w:vAlign w:val="bottom"/>
          </w:tcPr>
          <w:p w14:paraId="09793656" w14:textId="77777777" w:rsidR="00111AB5" w:rsidRPr="001D5E6A" w:rsidRDefault="00111AB5" w:rsidP="00111AB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0A263F49" w14:textId="645EB63D" w:rsidR="00111AB5" w:rsidRPr="001D5E6A" w:rsidRDefault="00874A5B" w:rsidP="00111AB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111AB5" w:rsidRPr="001D5E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26" w:type="pct"/>
            <w:vAlign w:val="bottom"/>
          </w:tcPr>
          <w:p w14:paraId="78569647" w14:textId="77777777" w:rsidR="00111AB5" w:rsidRPr="001D5E6A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14:paraId="2CD01BED" w14:textId="542CBDE5" w:rsidR="00111AB5" w:rsidRPr="001E441F" w:rsidRDefault="00111AB5" w:rsidP="00111AB5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46CC2FEF" w14:textId="77777777" w:rsidR="00111AB5" w:rsidRPr="00627208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2257BFB0" w14:textId="2EC43E47" w:rsidR="00111AB5" w:rsidRPr="00955382" w:rsidRDefault="00874A5B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4A5B">
              <w:rPr>
                <w:rFonts w:ascii="Angsana New" w:hAnsi="Angsana New" w:hint="cs"/>
                <w:b/>
                <w:bCs/>
                <w:sz w:val="30"/>
                <w:szCs w:val="30"/>
              </w:rPr>
              <w:t>562</w:t>
            </w:r>
            <w:r w:rsidR="00111AB5" w:rsidRPr="00E2180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="Angsana New" w:hAnsi="Angsana New" w:hint="cs"/>
                <w:b/>
                <w:bCs/>
                <w:sz w:val="30"/>
                <w:szCs w:val="30"/>
              </w:rPr>
              <w:t>428</w:t>
            </w:r>
          </w:p>
        </w:tc>
      </w:tr>
      <w:tr w:rsidR="00111AB5" w:rsidRPr="00627208" w14:paraId="0102D6BC" w14:textId="77777777" w:rsidTr="000843A2">
        <w:tc>
          <w:tcPr>
            <w:tcW w:w="2080" w:type="pct"/>
            <w:vAlign w:val="bottom"/>
          </w:tcPr>
          <w:p w14:paraId="09022467" w14:textId="77777777" w:rsidR="00111AB5" w:rsidRPr="00551A2C" w:rsidRDefault="00111AB5" w:rsidP="0011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5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551A2C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551A2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323B3565" w14:textId="6832A760" w:rsidR="00111AB5" w:rsidRPr="00B04DF3" w:rsidRDefault="00111AB5" w:rsidP="00111AB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53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247C4374" w14:textId="77777777" w:rsidR="00111AB5" w:rsidRPr="00220F20" w:rsidRDefault="00111AB5" w:rsidP="00111AB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4E3471DC" w14:textId="2399A999" w:rsidR="00111AB5" w:rsidRPr="00627208" w:rsidRDefault="00111AB5" w:rsidP="00111AB5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53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4D00F204" w14:textId="77777777" w:rsidR="00111AB5" w:rsidRPr="00627208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38516F47" w14:textId="1D25099D" w:rsidR="00111AB5" w:rsidRPr="001E441F" w:rsidRDefault="00111AB5" w:rsidP="00111AB5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53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2726B8E2" w14:textId="77777777" w:rsidR="00111AB5" w:rsidRPr="00627208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138F7186" w14:textId="3B9C75D2" w:rsidR="00111AB5" w:rsidRPr="00955382" w:rsidRDefault="00111AB5" w:rsidP="00111AB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874A5B" w:rsidRPr="00874A5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71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11AB5" w:rsidRPr="00627208" w14:paraId="4A36C6D3" w14:textId="77777777" w:rsidTr="000843A2">
        <w:tc>
          <w:tcPr>
            <w:tcW w:w="2080" w:type="pct"/>
            <w:vAlign w:val="bottom"/>
          </w:tcPr>
          <w:p w14:paraId="64F48E7C" w14:textId="77777777" w:rsidR="00111AB5" w:rsidRPr="00627208" w:rsidRDefault="00111AB5" w:rsidP="0011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0B20FD" w14:textId="7A07F356" w:rsidR="00111AB5" w:rsidRPr="00955382" w:rsidRDefault="00874A5B" w:rsidP="00111AB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111AB5" w:rsidRPr="009553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1" w:type="pct"/>
            <w:vAlign w:val="bottom"/>
          </w:tcPr>
          <w:p w14:paraId="66FD451A" w14:textId="77777777" w:rsidR="00111AB5" w:rsidRPr="00627208" w:rsidRDefault="00111AB5" w:rsidP="00111AB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0E352" w14:textId="3537BB60" w:rsidR="00111AB5" w:rsidRPr="00627208" w:rsidRDefault="00874A5B" w:rsidP="00111AB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111AB5" w:rsidRPr="009553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26" w:type="pct"/>
            <w:vAlign w:val="bottom"/>
          </w:tcPr>
          <w:p w14:paraId="432D7158" w14:textId="77777777" w:rsidR="00111AB5" w:rsidRPr="00627208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620B6B" w14:textId="36356A98" w:rsidR="00111AB5" w:rsidRPr="001E441F" w:rsidRDefault="00111AB5" w:rsidP="00111AB5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695CE887" w14:textId="77777777" w:rsidR="00111AB5" w:rsidRPr="00627208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516906" w14:textId="28F81184" w:rsidR="00111AB5" w:rsidRPr="00955382" w:rsidRDefault="00874A5B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4A5B">
              <w:rPr>
                <w:rFonts w:ascii="Angsana New" w:hAnsi="Angsana New" w:hint="cs"/>
                <w:b/>
                <w:bCs/>
                <w:sz w:val="30"/>
                <w:szCs w:val="30"/>
              </w:rPr>
              <w:t>561</w:t>
            </w:r>
            <w:r w:rsidR="00111AB5" w:rsidRPr="00E2180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</w:rPr>
              <w:t>712</w:t>
            </w:r>
          </w:p>
        </w:tc>
      </w:tr>
      <w:tr w:rsidR="00111AB5" w:rsidRPr="00A82C65" w14:paraId="47E91B8E" w14:textId="77777777" w:rsidTr="000843A2">
        <w:tc>
          <w:tcPr>
            <w:tcW w:w="2080" w:type="pct"/>
            <w:vAlign w:val="bottom"/>
          </w:tcPr>
          <w:p w14:paraId="3276569C" w14:textId="77777777" w:rsidR="00111AB5" w:rsidRPr="00A82C65" w:rsidRDefault="00111AB5" w:rsidP="0011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61" w:type="pct"/>
            <w:vAlign w:val="bottom"/>
          </w:tcPr>
          <w:p w14:paraId="00E55CDE" w14:textId="77777777" w:rsidR="00111AB5" w:rsidRPr="00A82C65" w:rsidRDefault="00111AB5" w:rsidP="00111AB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7A285AFB" w14:textId="77777777" w:rsidR="00111AB5" w:rsidRPr="00A82C65" w:rsidRDefault="00111AB5" w:rsidP="00111AB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9" w:type="pct"/>
            <w:vAlign w:val="bottom"/>
          </w:tcPr>
          <w:p w14:paraId="79374113" w14:textId="77777777" w:rsidR="00111AB5" w:rsidRPr="00A82C65" w:rsidRDefault="00111AB5" w:rsidP="00111AB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26" w:type="pct"/>
            <w:vAlign w:val="bottom"/>
          </w:tcPr>
          <w:p w14:paraId="57C85EE0" w14:textId="77777777" w:rsidR="00111AB5" w:rsidRPr="00A82C65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3CECA3A6" w14:textId="77777777" w:rsidR="00111AB5" w:rsidRPr="00A82C65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pct"/>
            <w:vAlign w:val="bottom"/>
          </w:tcPr>
          <w:p w14:paraId="5D4EDCD6" w14:textId="77777777" w:rsidR="00111AB5" w:rsidRPr="00A82C65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pct"/>
            <w:vAlign w:val="bottom"/>
          </w:tcPr>
          <w:p w14:paraId="357AED29" w14:textId="77777777" w:rsidR="00111AB5" w:rsidRPr="00A82C65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11AB5" w:rsidRPr="00627208" w14:paraId="03E447B9" w14:textId="77777777" w:rsidTr="000843A2">
        <w:tc>
          <w:tcPr>
            <w:tcW w:w="2080" w:type="pct"/>
            <w:vAlign w:val="bottom"/>
          </w:tcPr>
          <w:p w14:paraId="54D2F25F" w14:textId="77777777" w:rsidR="00111AB5" w:rsidRPr="00627208" w:rsidRDefault="00111AB5" w:rsidP="0011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661" w:type="pct"/>
            <w:vAlign w:val="bottom"/>
          </w:tcPr>
          <w:p w14:paraId="3BA913E8" w14:textId="77777777" w:rsidR="00111AB5" w:rsidRPr="00627208" w:rsidRDefault="00111AB5" w:rsidP="00111AB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vAlign w:val="bottom"/>
          </w:tcPr>
          <w:p w14:paraId="606D8C9D" w14:textId="77777777" w:rsidR="00111AB5" w:rsidRPr="00627208" w:rsidRDefault="00111AB5" w:rsidP="00111AB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5B83B00" w14:textId="77777777" w:rsidR="00111AB5" w:rsidRPr="00627208" w:rsidRDefault="00111AB5" w:rsidP="00111AB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  <w:vAlign w:val="bottom"/>
          </w:tcPr>
          <w:p w14:paraId="67BC5247" w14:textId="77777777" w:rsidR="00111AB5" w:rsidRPr="00627208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3EAD617C" w14:textId="77777777" w:rsidR="00111AB5" w:rsidRPr="00627208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1C8196E9" w14:textId="77777777" w:rsidR="00111AB5" w:rsidRPr="00627208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32871959" w14:textId="77777777" w:rsidR="00111AB5" w:rsidRPr="00627208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1AB5" w:rsidRPr="00627208" w14:paraId="06BB6354" w14:textId="77777777" w:rsidTr="000843A2">
        <w:tc>
          <w:tcPr>
            <w:tcW w:w="2080" w:type="pct"/>
            <w:vAlign w:val="bottom"/>
          </w:tcPr>
          <w:p w14:paraId="67A03642" w14:textId="77777777" w:rsidR="00111AB5" w:rsidRPr="00627208" w:rsidRDefault="00111AB5" w:rsidP="0011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vAlign w:val="bottom"/>
          </w:tcPr>
          <w:p w14:paraId="084E68B5" w14:textId="543AB69B" w:rsidR="00111AB5" w:rsidRPr="00627208" w:rsidRDefault="00111AB5" w:rsidP="00111AB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vAlign w:val="bottom"/>
          </w:tcPr>
          <w:p w14:paraId="43139C5B" w14:textId="77777777" w:rsidR="00111AB5" w:rsidRPr="00627208" w:rsidRDefault="00111AB5" w:rsidP="00111AB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262162A" w14:textId="7329AEE0" w:rsidR="00111AB5" w:rsidRPr="00627208" w:rsidRDefault="00111AB5" w:rsidP="00111AB5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F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67F9318E" w14:textId="77777777" w:rsidR="00111AB5" w:rsidRPr="00627208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5DEF0ECB" w14:textId="2AFCE12A" w:rsidR="00111AB5" w:rsidRPr="00627208" w:rsidRDefault="00874A5B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442</w:t>
            </w:r>
            <w:r w:rsidR="00111A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759</w:t>
            </w:r>
          </w:p>
        </w:tc>
        <w:tc>
          <w:tcPr>
            <w:tcW w:w="141" w:type="pct"/>
            <w:vAlign w:val="bottom"/>
          </w:tcPr>
          <w:p w14:paraId="37176567" w14:textId="77777777" w:rsidR="00111AB5" w:rsidRPr="00627208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1799EA3A" w14:textId="6D9B6D21" w:rsidR="00111AB5" w:rsidRPr="00627208" w:rsidRDefault="00874A5B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="Angsana New" w:hAnsi="Angsana New"/>
                <w:sz w:val="30"/>
                <w:szCs w:val="30"/>
              </w:rPr>
              <w:t>414</w:t>
            </w:r>
            <w:r w:rsidR="00111AB5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</w:rPr>
              <w:t>220</w:t>
            </w:r>
          </w:p>
        </w:tc>
      </w:tr>
      <w:tr w:rsidR="00111AB5" w:rsidRPr="00627208" w14:paraId="5C37A768" w14:textId="77777777" w:rsidTr="000843A2">
        <w:tc>
          <w:tcPr>
            <w:tcW w:w="2080" w:type="pct"/>
            <w:vAlign w:val="bottom"/>
          </w:tcPr>
          <w:p w14:paraId="63574AFE" w14:textId="77777777" w:rsidR="00111AB5" w:rsidRPr="00627208" w:rsidRDefault="00111AB5" w:rsidP="0011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vAlign w:val="bottom"/>
          </w:tcPr>
          <w:p w14:paraId="26E4E0F2" w14:textId="3B1DD319" w:rsidR="00111AB5" w:rsidRPr="00627208" w:rsidRDefault="00874A5B" w:rsidP="00111AB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305</w:t>
            </w:r>
            <w:r w:rsidR="00111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297</w:t>
            </w:r>
          </w:p>
        </w:tc>
        <w:tc>
          <w:tcPr>
            <w:tcW w:w="141" w:type="pct"/>
            <w:vAlign w:val="bottom"/>
          </w:tcPr>
          <w:p w14:paraId="35966241" w14:textId="77777777" w:rsidR="00111AB5" w:rsidRPr="00627208" w:rsidRDefault="00111AB5" w:rsidP="00111AB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544363F" w14:textId="1EF3EFB2" w:rsidR="00111AB5" w:rsidRPr="00627208" w:rsidRDefault="00874A5B" w:rsidP="00111AB5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267</w:t>
            </w:r>
            <w:r w:rsidR="00111AB5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295</w:t>
            </w:r>
          </w:p>
        </w:tc>
        <w:tc>
          <w:tcPr>
            <w:tcW w:w="126" w:type="pct"/>
            <w:vAlign w:val="bottom"/>
          </w:tcPr>
          <w:p w14:paraId="04E1F88A" w14:textId="77777777" w:rsidR="00111AB5" w:rsidRPr="00627208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6C087DF4" w14:textId="43498EC9" w:rsidR="00111AB5" w:rsidRPr="00627208" w:rsidRDefault="00874A5B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305</w:t>
            </w:r>
            <w:r w:rsidR="00111A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297</w:t>
            </w:r>
          </w:p>
        </w:tc>
        <w:tc>
          <w:tcPr>
            <w:tcW w:w="141" w:type="pct"/>
            <w:vAlign w:val="bottom"/>
          </w:tcPr>
          <w:p w14:paraId="1CD4DFD8" w14:textId="77777777" w:rsidR="00111AB5" w:rsidRPr="00627208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2D9C3205" w14:textId="56FD7AEA" w:rsidR="00111AB5" w:rsidRPr="00627208" w:rsidRDefault="00874A5B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="Angsana New" w:hAnsi="Angsana New"/>
                <w:sz w:val="30"/>
                <w:szCs w:val="30"/>
              </w:rPr>
              <w:t>267</w:t>
            </w:r>
            <w:r w:rsidR="00111AB5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</w:rPr>
              <w:t>295</w:t>
            </w:r>
          </w:p>
        </w:tc>
      </w:tr>
      <w:tr w:rsidR="00111AB5" w:rsidRPr="00627208" w14:paraId="1E4E2D38" w14:textId="77777777" w:rsidTr="000843A2">
        <w:tc>
          <w:tcPr>
            <w:tcW w:w="2080" w:type="pct"/>
            <w:vAlign w:val="bottom"/>
          </w:tcPr>
          <w:p w14:paraId="5E1E2675" w14:textId="77777777" w:rsidR="00111AB5" w:rsidRPr="00627208" w:rsidRDefault="00111AB5" w:rsidP="0011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64300" w14:textId="6F13B7E3" w:rsidR="00111AB5" w:rsidRPr="00627208" w:rsidRDefault="00874A5B" w:rsidP="00111AB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305</w:t>
            </w:r>
            <w:r w:rsidR="00111A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297</w:t>
            </w:r>
          </w:p>
        </w:tc>
        <w:tc>
          <w:tcPr>
            <w:tcW w:w="141" w:type="pct"/>
            <w:vAlign w:val="bottom"/>
          </w:tcPr>
          <w:p w14:paraId="7C35316F" w14:textId="77777777" w:rsidR="00111AB5" w:rsidRPr="00627208" w:rsidRDefault="00111AB5" w:rsidP="00111AB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678BF" w14:textId="07EACEA5" w:rsidR="00111AB5" w:rsidRPr="00627208" w:rsidRDefault="00874A5B" w:rsidP="00111AB5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74A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267</w:t>
            </w:r>
            <w:r w:rsidR="00111AB5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295</w:t>
            </w:r>
          </w:p>
        </w:tc>
        <w:tc>
          <w:tcPr>
            <w:tcW w:w="126" w:type="pct"/>
            <w:vAlign w:val="bottom"/>
          </w:tcPr>
          <w:p w14:paraId="3642EFF5" w14:textId="77777777" w:rsidR="00111AB5" w:rsidRPr="00627208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FC692A" w14:textId="426BA040" w:rsidR="00111AB5" w:rsidRPr="00627208" w:rsidRDefault="00874A5B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748</w:t>
            </w:r>
            <w:r w:rsidR="00111A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056</w:t>
            </w:r>
          </w:p>
        </w:tc>
        <w:tc>
          <w:tcPr>
            <w:tcW w:w="141" w:type="pct"/>
            <w:vAlign w:val="bottom"/>
          </w:tcPr>
          <w:p w14:paraId="2E5B3DF6" w14:textId="77777777" w:rsidR="00111AB5" w:rsidRPr="00627208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64C7B4" w14:textId="54386837" w:rsidR="00111AB5" w:rsidRPr="00627208" w:rsidRDefault="00874A5B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4A5B">
              <w:rPr>
                <w:rFonts w:ascii="Angsana New" w:hAnsi="Angsana New"/>
                <w:b/>
                <w:bCs/>
                <w:sz w:val="30"/>
                <w:szCs w:val="30"/>
              </w:rPr>
              <w:t>681</w:t>
            </w:r>
            <w:r w:rsidR="00111AB5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</w:rPr>
              <w:t>515</w:t>
            </w:r>
          </w:p>
        </w:tc>
      </w:tr>
      <w:tr w:rsidR="00111AB5" w:rsidRPr="00A82C65" w14:paraId="1413C45E" w14:textId="77777777" w:rsidTr="000843A2">
        <w:tc>
          <w:tcPr>
            <w:tcW w:w="2080" w:type="pct"/>
            <w:vAlign w:val="bottom"/>
          </w:tcPr>
          <w:p w14:paraId="38297551" w14:textId="77777777" w:rsidR="00111AB5" w:rsidRPr="00A82C65" w:rsidRDefault="00111AB5" w:rsidP="0011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29867234" w14:textId="77777777" w:rsidR="00111AB5" w:rsidRPr="00A82C65" w:rsidRDefault="00111AB5" w:rsidP="00111AB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25D7FD33" w14:textId="77777777" w:rsidR="00111AB5" w:rsidRPr="00A82C65" w:rsidRDefault="00111AB5" w:rsidP="00111AB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6A194BDE" w14:textId="77777777" w:rsidR="00111AB5" w:rsidRPr="00A82C65" w:rsidRDefault="00111AB5" w:rsidP="00111AB5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26" w:type="pct"/>
            <w:vAlign w:val="bottom"/>
          </w:tcPr>
          <w:p w14:paraId="67806248" w14:textId="77777777" w:rsidR="00111AB5" w:rsidRPr="00A82C65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14:paraId="43474DCE" w14:textId="77777777" w:rsidR="00111AB5" w:rsidRPr="00A82C65" w:rsidRDefault="00111AB5" w:rsidP="00111AB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41" w:type="pct"/>
            <w:vAlign w:val="bottom"/>
          </w:tcPr>
          <w:p w14:paraId="2180B606" w14:textId="77777777" w:rsidR="00111AB5" w:rsidRPr="00A82C65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61D3C404" w14:textId="77777777" w:rsidR="00111AB5" w:rsidRPr="00A82C65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11AB5" w:rsidRPr="00627208" w14:paraId="62474C20" w14:textId="77777777" w:rsidTr="000843A2">
        <w:tc>
          <w:tcPr>
            <w:tcW w:w="2080" w:type="pct"/>
            <w:vAlign w:val="bottom"/>
          </w:tcPr>
          <w:p w14:paraId="556107BD" w14:textId="77777777" w:rsidR="00111AB5" w:rsidRPr="00627208" w:rsidRDefault="00111AB5" w:rsidP="0011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61" w:type="pct"/>
            <w:vAlign w:val="bottom"/>
          </w:tcPr>
          <w:p w14:paraId="0672C357" w14:textId="77777777" w:rsidR="00111AB5" w:rsidRPr="00627208" w:rsidRDefault="00111AB5" w:rsidP="00111AB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vAlign w:val="bottom"/>
          </w:tcPr>
          <w:p w14:paraId="7BBCA6BC" w14:textId="77777777" w:rsidR="00111AB5" w:rsidRPr="00627208" w:rsidRDefault="00111AB5" w:rsidP="00111AB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0F557B1A" w14:textId="77777777" w:rsidR="00111AB5" w:rsidRPr="00627208" w:rsidRDefault="00111AB5" w:rsidP="00111AB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" w:type="pct"/>
            <w:vAlign w:val="bottom"/>
          </w:tcPr>
          <w:p w14:paraId="5D605136" w14:textId="77777777" w:rsidR="00111AB5" w:rsidRPr="00627208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53186A5E" w14:textId="77777777" w:rsidR="00111AB5" w:rsidRPr="00627208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6AB58B9C" w14:textId="77777777" w:rsidR="00111AB5" w:rsidRPr="00627208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51B9DC5A" w14:textId="77777777" w:rsidR="00111AB5" w:rsidRPr="00627208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1AB5" w:rsidRPr="00627208" w14:paraId="2BF4666D" w14:textId="77777777" w:rsidTr="000843A2">
        <w:tc>
          <w:tcPr>
            <w:tcW w:w="2080" w:type="pct"/>
            <w:vAlign w:val="bottom"/>
          </w:tcPr>
          <w:p w14:paraId="644042E3" w14:textId="77777777" w:rsidR="00111AB5" w:rsidRPr="00627208" w:rsidRDefault="00111AB5" w:rsidP="0011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vAlign w:val="bottom"/>
          </w:tcPr>
          <w:p w14:paraId="1052E173" w14:textId="3CB66EE6" w:rsidR="00111AB5" w:rsidRPr="00627208" w:rsidRDefault="00111AB5" w:rsidP="00111AB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vAlign w:val="bottom"/>
          </w:tcPr>
          <w:p w14:paraId="569FAA3B" w14:textId="77777777" w:rsidR="00111AB5" w:rsidRPr="00627208" w:rsidRDefault="00111AB5" w:rsidP="00111AB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  <w:vAlign w:val="bottom"/>
          </w:tcPr>
          <w:p w14:paraId="46526EC7" w14:textId="423228ED" w:rsidR="00111AB5" w:rsidRPr="00627208" w:rsidRDefault="00111AB5" w:rsidP="00111AB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  <w:vAlign w:val="bottom"/>
          </w:tcPr>
          <w:p w14:paraId="63709DDC" w14:textId="77777777" w:rsidR="00111AB5" w:rsidRPr="00627208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7264EB64" w14:textId="407329FD" w:rsidR="00111AB5" w:rsidRPr="00627208" w:rsidRDefault="00874A5B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11A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225</w:t>
            </w:r>
            <w:r w:rsidR="00111A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  <w:tc>
          <w:tcPr>
            <w:tcW w:w="141" w:type="pct"/>
            <w:vAlign w:val="bottom"/>
          </w:tcPr>
          <w:p w14:paraId="24A75FCE" w14:textId="77777777" w:rsidR="00111AB5" w:rsidRPr="00627208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44131AB5" w14:textId="38541474" w:rsidR="00111AB5" w:rsidRPr="00627208" w:rsidRDefault="00874A5B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="Angsana New" w:hAnsi="Angsana New"/>
                <w:sz w:val="30"/>
                <w:szCs w:val="30"/>
              </w:rPr>
              <w:t>3</w:t>
            </w:r>
            <w:r w:rsidR="00111AB5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</w:rPr>
              <w:t>251</w:t>
            </w:r>
            <w:r w:rsidR="00111AB5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</w:rPr>
              <w:t>344</w:t>
            </w:r>
          </w:p>
        </w:tc>
      </w:tr>
      <w:tr w:rsidR="00111AB5" w:rsidRPr="00627208" w14:paraId="7AEA1F8B" w14:textId="77777777" w:rsidTr="000843A2">
        <w:tc>
          <w:tcPr>
            <w:tcW w:w="2080" w:type="pct"/>
            <w:vAlign w:val="bottom"/>
          </w:tcPr>
          <w:p w14:paraId="5F6DB6C1" w14:textId="77777777" w:rsidR="00111AB5" w:rsidRPr="00627208" w:rsidRDefault="00111AB5" w:rsidP="0011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vAlign w:val="bottom"/>
          </w:tcPr>
          <w:p w14:paraId="0F08FD6E" w14:textId="496670C4" w:rsidR="00111AB5" w:rsidRPr="000843A2" w:rsidRDefault="00874A5B" w:rsidP="00111AB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11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</w:t>
            </w:r>
            <w:r w:rsidR="00111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141" w:type="pct"/>
            <w:vAlign w:val="bottom"/>
          </w:tcPr>
          <w:p w14:paraId="66EF2D57" w14:textId="77777777" w:rsidR="00111AB5" w:rsidRPr="00627208" w:rsidRDefault="00111AB5" w:rsidP="00111AB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00AB4E48" w14:textId="55C1923D" w:rsidR="00111AB5" w:rsidRPr="00627208" w:rsidRDefault="00874A5B" w:rsidP="00111A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11AB5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167</w:t>
            </w:r>
            <w:r w:rsidR="00111AB5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342</w:t>
            </w:r>
          </w:p>
        </w:tc>
        <w:tc>
          <w:tcPr>
            <w:tcW w:w="126" w:type="pct"/>
            <w:vAlign w:val="bottom"/>
          </w:tcPr>
          <w:p w14:paraId="46E6D44E" w14:textId="77777777" w:rsidR="00111AB5" w:rsidRPr="00627208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206B9E5D" w14:textId="60393F8C" w:rsidR="00111AB5" w:rsidRPr="00627208" w:rsidRDefault="00874A5B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627</w:t>
            </w:r>
            <w:r w:rsidR="00111A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356</w:t>
            </w:r>
          </w:p>
        </w:tc>
        <w:tc>
          <w:tcPr>
            <w:tcW w:w="141" w:type="pct"/>
            <w:vAlign w:val="bottom"/>
          </w:tcPr>
          <w:p w14:paraId="5BA7158C" w14:textId="77777777" w:rsidR="00111AB5" w:rsidRPr="00627208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33F28BCE" w14:textId="4AD0443E" w:rsidR="00111AB5" w:rsidRPr="00627208" w:rsidRDefault="00874A5B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="Angsana New" w:hAnsi="Angsana New"/>
                <w:sz w:val="30"/>
                <w:szCs w:val="30"/>
              </w:rPr>
              <w:t>595</w:t>
            </w:r>
            <w:r w:rsidR="00111AB5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</w:rPr>
              <w:t>598</w:t>
            </w:r>
          </w:p>
        </w:tc>
      </w:tr>
      <w:tr w:rsidR="00111AB5" w:rsidRPr="00627208" w14:paraId="6F4A8A3F" w14:textId="77777777" w:rsidTr="000843A2">
        <w:tc>
          <w:tcPr>
            <w:tcW w:w="2080" w:type="pct"/>
            <w:vAlign w:val="bottom"/>
          </w:tcPr>
          <w:p w14:paraId="02C9232B" w14:textId="77777777" w:rsidR="00111AB5" w:rsidRPr="00627208" w:rsidRDefault="00111AB5" w:rsidP="0011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7956CBE9" w14:textId="78B86820" w:rsidR="00111AB5" w:rsidRPr="00627208" w:rsidRDefault="00874A5B" w:rsidP="00111AB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11A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229</w:t>
            </w:r>
            <w:r w:rsidR="00111A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653</w:t>
            </w:r>
          </w:p>
        </w:tc>
        <w:tc>
          <w:tcPr>
            <w:tcW w:w="141" w:type="pct"/>
            <w:vAlign w:val="bottom"/>
          </w:tcPr>
          <w:p w14:paraId="11D998B2" w14:textId="77777777" w:rsidR="00111AB5" w:rsidRPr="00627208" w:rsidRDefault="00111AB5" w:rsidP="00111AB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63C39032" w14:textId="4E001875" w:rsidR="00111AB5" w:rsidRPr="00627208" w:rsidRDefault="00874A5B" w:rsidP="00111AB5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74A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111AB5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167</w:t>
            </w:r>
            <w:r w:rsidR="00111AB5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342</w:t>
            </w:r>
          </w:p>
        </w:tc>
        <w:tc>
          <w:tcPr>
            <w:tcW w:w="126" w:type="pct"/>
            <w:vAlign w:val="bottom"/>
          </w:tcPr>
          <w:p w14:paraId="607FBC75" w14:textId="77777777" w:rsidR="00111AB5" w:rsidRPr="00627208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14:paraId="1F6DBCBB" w14:textId="3AA191EB" w:rsidR="00111AB5" w:rsidRPr="00627208" w:rsidRDefault="00874A5B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11A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853</w:t>
            </w:r>
            <w:r w:rsidR="00111A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061</w:t>
            </w:r>
          </w:p>
        </w:tc>
        <w:tc>
          <w:tcPr>
            <w:tcW w:w="141" w:type="pct"/>
            <w:vAlign w:val="bottom"/>
          </w:tcPr>
          <w:p w14:paraId="4FEE1ECF" w14:textId="77777777" w:rsidR="00111AB5" w:rsidRPr="00627208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7D20D2F9" w14:textId="180118AA" w:rsidR="00111AB5" w:rsidRPr="00627208" w:rsidRDefault="00874A5B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4A5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11AB5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</w:rPr>
              <w:t>846</w:t>
            </w:r>
            <w:r w:rsidR="00111AB5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</w:rPr>
              <w:t>942</w:t>
            </w:r>
          </w:p>
        </w:tc>
      </w:tr>
      <w:tr w:rsidR="00111AB5" w:rsidRPr="00627208" w14:paraId="346AF214" w14:textId="77777777" w:rsidTr="000843A2">
        <w:tc>
          <w:tcPr>
            <w:tcW w:w="2080" w:type="pct"/>
            <w:vAlign w:val="bottom"/>
          </w:tcPr>
          <w:p w14:paraId="19A69364" w14:textId="77777777" w:rsidR="00111AB5" w:rsidRPr="000843A2" w:rsidRDefault="00111AB5" w:rsidP="0011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0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  <w:r w:rsidRPr="000843A2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 xml:space="preserve">หัก </w:t>
            </w:r>
            <w:r w:rsidRPr="000843A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26712A96" w14:textId="3529FE75" w:rsidR="00111AB5" w:rsidRPr="00627208" w:rsidRDefault="00111AB5" w:rsidP="00111AB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" w:type="pct"/>
            <w:vAlign w:val="bottom"/>
          </w:tcPr>
          <w:p w14:paraId="5E7B8C5D" w14:textId="77777777" w:rsidR="00111AB5" w:rsidRPr="00627208" w:rsidRDefault="00111AB5" w:rsidP="00111AB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44C4BDC0" w14:textId="36ACDAF9" w:rsidR="00111AB5" w:rsidRPr="00627208" w:rsidRDefault="00111AB5" w:rsidP="00111A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="00874A5B" w:rsidRPr="00874A5B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="00874A5B" w:rsidRPr="00874A5B">
              <w:rPr>
                <w:rFonts w:ascii="Angsana New" w:hAnsi="Angsana New"/>
                <w:sz w:val="30"/>
                <w:szCs w:val="30"/>
                <w:lang w:val="en-US"/>
              </w:rPr>
              <w:t>596</w:t>
            </w:r>
            <w:r w:rsidRPr="00C26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" w:type="pct"/>
            <w:vAlign w:val="bottom"/>
          </w:tcPr>
          <w:p w14:paraId="4AB05327" w14:textId="77777777" w:rsidR="00111AB5" w:rsidRPr="00627208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6972E84A" w14:textId="1A3BBA5B" w:rsidR="00111AB5" w:rsidRPr="00627208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260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" w:type="pct"/>
            <w:vAlign w:val="bottom"/>
          </w:tcPr>
          <w:p w14:paraId="78465903" w14:textId="77777777" w:rsidR="00111AB5" w:rsidRPr="00627208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3DD1CB24" w14:textId="580BCF22" w:rsidR="00111AB5" w:rsidRPr="00627208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="00874A5B" w:rsidRPr="00874A5B">
              <w:rPr>
                <w:rFonts w:ascii="Angsana New" w:hAnsi="Angsana New"/>
                <w:sz w:val="30"/>
                <w:szCs w:val="30"/>
              </w:rPr>
              <w:t>66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="00874A5B" w:rsidRPr="00874A5B">
              <w:rPr>
                <w:rFonts w:ascii="Angsana New" w:hAnsi="Angsana New"/>
                <w:sz w:val="30"/>
                <w:szCs w:val="30"/>
              </w:rPr>
              <w:t>205</w:t>
            </w:r>
            <w:r w:rsidRPr="00C26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11AB5" w:rsidRPr="00627208" w14:paraId="689D2B31" w14:textId="77777777" w:rsidTr="000843A2">
        <w:tc>
          <w:tcPr>
            <w:tcW w:w="2080" w:type="pct"/>
            <w:vAlign w:val="bottom"/>
          </w:tcPr>
          <w:p w14:paraId="05D5C67B" w14:textId="77777777" w:rsidR="00111AB5" w:rsidRPr="00627208" w:rsidRDefault="00111AB5" w:rsidP="0011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2C0EA8" w14:textId="65C5BB89" w:rsidR="00111AB5" w:rsidRPr="00627208" w:rsidRDefault="00874A5B" w:rsidP="00111AB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11A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210</w:t>
            </w:r>
            <w:r w:rsidR="00111A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276</w:t>
            </w:r>
          </w:p>
        </w:tc>
        <w:tc>
          <w:tcPr>
            <w:tcW w:w="141" w:type="pct"/>
            <w:vAlign w:val="bottom"/>
          </w:tcPr>
          <w:p w14:paraId="363B4927" w14:textId="77777777" w:rsidR="00111AB5" w:rsidRPr="00627208" w:rsidRDefault="00111AB5" w:rsidP="00111AB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23C68" w14:textId="1BAA4A27" w:rsidR="00111AB5" w:rsidRPr="00627208" w:rsidRDefault="00874A5B" w:rsidP="00111AB5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74A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111AB5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149</w:t>
            </w:r>
            <w:r w:rsidR="00111AB5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746</w:t>
            </w:r>
          </w:p>
        </w:tc>
        <w:tc>
          <w:tcPr>
            <w:tcW w:w="126" w:type="pct"/>
            <w:vAlign w:val="bottom"/>
          </w:tcPr>
          <w:p w14:paraId="08841017" w14:textId="77777777" w:rsidR="00111AB5" w:rsidRPr="00627208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69FF92" w14:textId="5790ED73" w:rsidR="00111AB5" w:rsidRPr="00627208" w:rsidRDefault="00874A5B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11A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787</w:t>
            </w:r>
            <w:r w:rsidR="00111A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801</w:t>
            </w:r>
          </w:p>
        </w:tc>
        <w:tc>
          <w:tcPr>
            <w:tcW w:w="141" w:type="pct"/>
            <w:vAlign w:val="bottom"/>
          </w:tcPr>
          <w:p w14:paraId="767E6D3C" w14:textId="77777777" w:rsidR="00111AB5" w:rsidRPr="00627208" w:rsidRDefault="00111AB5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197E5" w14:textId="7F43B172" w:rsidR="00111AB5" w:rsidRPr="00627208" w:rsidRDefault="00874A5B" w:rsidP="0011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4A5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11AB5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</w:rPr>
              <w:t>780</w:t>
            </w:r>
            <w:r w:rsidR="00111AB5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</w:rPr>
              <w:t>737</w:t>
            </w:r>
          </w:p>
        </w:tc>
      </w:tr>
    </w:tbl>
    <w:p w14:paraId="03EC173F" w14:textId="13448908" w:rsidR="00C05D53" w:rsidRDefault="00C05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tbl>
      <w:tblPr>
        <w:tblpPr w:leftFromText="180" w:rightFromText="180" w:vertAnchor="text" w:horzAnchor="margin" w:tblpX="360" w:tblpY="31"/>
        <w:tblW w:w="9812" w:type="dxa"/>
        <w:tblLayout w:type="fixed"/>
        <w:tblLook w:val="0000" w:firstRow="0" w:lastRow="0" w:firstColumn="0" w:lastColumn="0" w:noHBand="0" w:noVBand="0"/>
      </w:tblPr>
      <w:tblGrid>
        <w:gridCol w:w="2610"/>
        <w:gridCol w:w="989"/>
        <w:gridCol w:w="239"/>
        <w:gridCol w:w="934"/>
        <w:gridCol w:w="238"/>
        <w:gridCol w:w="1021"/>
        <w:gridCol w:w="236"/>
        <w:gridCol w:w="1027"/>
        <w:gridCol w:w="236"/>
        <w:gridCol w:w="1019"/>
        <w:gridCol w:w="236"/>
        <w:gridCol w:w="1027"/>
      </w:tblGrid>
      <w:tr w:rsidR="00ED167E" w:rsidRPr="00627208" w14:paraId="7DA6035A" w14:textId="77777777" w:rsidTr="008576FC">
        <w:tc>
          <w:tcPr>
            <w:tcW w:w="2610" w:type="dxa"/>
            <w:vAlign w:val="bottom"/>
          </w:tcPr>
          <w:p w14:paraId="68A93116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ลูกหนี้ตามสัญญาเช่า </w:t>
            </w:r>
          </w:p>
        </w:tc>
        <w:tc>
          <w:tcPr>
            <w:tcW w:w="7202" w:type="dxa"/>
            <w:gridSpan w:val="11"/>
            <w:vAlign w:val="bottom"/>
          </w:tcPr>
          <w:p w14:paraId="3DCD0783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D167E" w:rsidRPr="00627208" w14:paraId="6AB4A160" w14:textId="77777777" w:rsidTr="008576FC">
        <w:tc>
          <w:tcPr>
            <w:tcW w:w="2610" w:type="dxa"/>
            <w:vAlign w:val="bottom"/>
          </w:tcPr>
          <w:p w14:paraId="64DBA0EF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2" w:type="dxa"/>
            <w:gridSpan w:val="3"/>
            <w:vAlign w:val="bottom"/>
          </w:tcPr>
          <w:p w14:paraId="58B9D9CC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8" w:type="dxa"/>
            <w:vAlign w:val="bottom"/>
          </w:tcPr>
          <w:p w14:paraId="6CE5534E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gridSpan w:val="3"/>
            <w:vAlign w:val="bottom"/>
          </w:tcPr>
          <w:p w14:paraId="34B9BC44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6" w:type="dxa"/>
            <w:vAlign w:val="bottom"/>
          </w:tcPr>
          <w:p w14:paraId="547849F4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2" w:type="dxa"/>
            <w:gridSpan w:val="3"/>
            <w:vAlign w:val="bottom"/>
          </w:tcPr>
          <w:p w14:paraId="25B9F9E6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167E" w:rsidRPr="00627208" w14:paraId="6B3DEEAD" w14:textId="77777777" w:rsidTr="008576FC">
        <w:tc>
          <w:tcPr>
            <w:tcW w:w="2610" w:type="dxa"/>
            <w:vAlign w:val="bottom"/>
          </w:tcPr>
          <w:p w14:paraId="2E9FE240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2" w:type="dxa"/>
            <w:gridSpan w:val="3"/>
            <w:vAlign w:val="bottom"/>
          </w:tcPr>
          <w:p w14:paraId="46B78D30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8" w:type="dxa"/>
            <w:vAlign w:val="bottom"/>
          </w:tcPr>
          <w:p w14:paraId="0AB03F69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gridSpan w:val="3"/>
            <w:vAlign w:val="bottom"/>
          </w:tcPr>
          <w:p w14:paraId="267D51DF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236" w:type="dxa"/>
            <w:vAlign w:val="bottom"/>
          </w:tcPr>
          <w:p w14:paraId="30BAB0BA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2" w:type="dxa"/>
            <w:gridSpan w:val="3"/>
            <w:vAlign w:val="bottom"/>
          </w:tcPr>
          <w:p w14:paraId="051AABD0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E42E6" w:rsidRPr="00627208" w14:paraId="14857B3F" w14:textId="77777777" w:rsidTr="008576FC">
        <w:tc>
          <w:tcPr>
            <w:tcW w:w="2610" w:type="dxa"/>
            <w:vAlign w:val="bottom"/>
          </w:tcPr>
          <w:p w14:paraId="41FA51D1" w14:textId="77777777" w:rsidR="006E42E6" w:rsidRPr="00627208" w:rsidRDefault="006E42E6" w:rsidP="006E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3B219937" w14:textId="60EC1A2E" w:rsidR="006E42E6" w:rsidRPr="00627208" w:rsidRDefault="00874A5B" w:rsidP="006E4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A5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6E42E6" w:rsidRPr="0050233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E42E6" w:rsidRPr="0050233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9" w:type="dxa"/>
            <w:vAlign w:val="bottom"/>
          </w:tcPr>
          <w:p w14:paraId="12FFA81A" w14:textId="77777777" w:rsidR="006E42E6" w:rsidRPr="00627208" w:rsidRDefault="006E42E6" w:rsidP="006E4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4E0AE1B" w14:textId="194E806C" w:rsidR="006E42E6" w:rsidRPr="00627208" w:rsidRDefault="00874A5B" w:rsidP="006E4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A5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E42E6" w:rsidRPr="006272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E42E6"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8" w:type="dxa"/>
            <w:vAlign w:val="bottom"/>
          </w:tcPr>
          <w:p w14:paraId="6A8438A5" w14:textId="77777777" w:rsidR="006E42E6" w:rsidRPr="00627208" w:rsidRDefault="006E42E6" w:rsidP="006E4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6D7DEF13" w14:textId="2E3F80F5" w:rsidR="006E42E6" w:rsidRPr="00627208" w:rsidRDefault="00874A5B" w:rsidP="006E4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4A5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6E42E6" w:rsidRPr="0050233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E42E6" w:rsidRPr="0050233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1349A3A4" w14:textId="77777777" w:rsidR="006E42E6" w:rsidRPr="00627208" w:rsidRDefault="006E42E6" w:rsidP="006E4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0B17883F" w14:textId="55F13C95" w:rsidR="006E42E6" w:rsidRPr="00627208" w:rsidRDefault="00874A5B" w:rsidP="006E4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4A5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E42E6" w:rsidRPr="006272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E42E6"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20D29F2C" w14:textId="77777777" w:rsidR="006E42E6" w:rsidRPr="00627208" w:rsidRDefault="006E42E6" w:rsidP="006E4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4B311CFF" w14:textId="05550966" w:rsidR="006E42E6" w:rsidRPr="00627208" w:rsidRDefault="00874A5B" w:rsidP="006E4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4A5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6E42E6" w:rsidRPr="0050233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E42E6" w:rsidRPr="0050233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36323D73" w14:textId="77777777" w:rsidR="006E42E6" w:rsidRPr="00627208" w:rsidRDefault="006E42E6" w:rsidP="006E4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406C4450" w14:textId="5036D89D" w:rsidR="006E42E6" w:rsidRPr="00627208" w:rsidRDefault="00874A5B" w:rsidP="006E4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4A5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E42E6" w:rsidRPr="006272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E42E6"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A6731E" w:rsidRPr="00627208" w14:paraId="475C1D75" w14:textId="77777777" w:rsidTr="008576FC">
        <w:tc>
          <w:tcPr>
            <w:tcW w:w="2610" w:type="dxa"/>
            <w:vAlign w:val="bottom"/>
          </w:tcPr>
          <w:p w14:paraId="5FD5CC9E" w14:textId="77777777" w:rsidR="00A6731E" w:rsidRPr="00627208" w:rsidRDefault="00A6731E" w:rsidP="00A67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2817B419" w14:textId="58786902" w:rsidR="00A6731E" w:rsidRPr="00627208" w:rsidRDefault="00874A5B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4A5B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39" w:type="dxa"/>
            <w:vAlign w:val="bottom"/>
          </w:tcPr>
          <w:p w14:paraId="3064EFBC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B4DD22B" w14:textId="5ED12830" w:rsidR="00A6731E" w:rsidRPr="00627208" w:rsidRDefault="00874A5B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4A5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8" w:type="dxa"/>
            <w:vAlign w:val="bottom"/>
          </w:tcPr>
          <w:p w14:paraId="6384916A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6FCB6885" w14:textId="194BA0EE" w:rsidR="00A6731E" w:rsidRPr="00627208" w:rsidRDefault="00874A5B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4A5B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36" w:type="dxa"/>
            <w:vAlign w:val="bottom"/>
          </w:tcPr>
          <w:p w14:paraId="6975AE6D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62B16C07" w14:textId="215CE9F9" w:rsidR="00A6731E" w:rsidRPr="00627208" w:rsidRDefault="00874A5B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4A5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bottom"/>
          </w:tcPr>
          <w:p w14:paraId="4B8A3FFA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11C54831" w14:textId="3F66BFF1" w:rsidR="00A6731E" w:rsidRPr="00627208" w:rsidRDefault="00874A5B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4A5B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36" w:type="dxa"/>
            <w:vAlign w:val="bottom"/>
          </w:tcPr>
          <w:p w14:paraId="586F48A1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4042379B" w14:textId="0D6060FC" w:rsidR="00A6731E" w:rsidRPr="00627208" w:rsidRDefault="00874A5B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4A5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A6731E" w:rsidRPr="00627208" w14:paraId="61110E12" w14:textId="77777777" w:rsidTr="008576FC">
        <w:tc>
          <w:tcPr>
            <w:tcW w:w="2610" w:type="dxa"/>
            <w:vAlign w:val="bottom"/>
          </w:tcPr>
          <w:p w14:paraId="33E2FDC7" w14:textId="77777777" w:rsidR="00A6731E" w:rsidRPr="00627208" w:rsidRDefault="00A6731E" w:rsidP="00A67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2" w:type="dxa"/>
            <w:gridSpan w:val="11"/>
            <w:vAlign w:val="bottom"/>
          </w:tcPr>
          <w:p w14:paraId="262E80D4" w14:textId="77777777" w:rsidR="00A6731E" w:rsidRPr="00627208" w:rsidRDefault="00A6731E" w:rsidP="00A67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6731E" w:rsidRPr="00627208" w14:paraId="6A001EFB" w14:textId="77777777" w:rsidTr="008576FC">
        <w:tc>
          <w:tcPr>
            <w:tcW w:w="2610" w:type="dxa"/>
            <w:vAlign w:val="bottom"/>
          </w:tcPr>
          <w:p w14:paraId="6655A633" w14:textId="77777777" w:rsidR="00A6731E" w:rsidRPr="00627208" w:rsidRDefault="00A6731E" w:rsidP="00A67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989" w:type="dxa"/>
            <w:vAlign w:val="bottom"/>
          </w:tcPr>
          <w:p w14:paraId="7ED5CE50" w14:textId="77777777" w:rsidR="00A6731E" w:rsidRPr="00627208" w:rsidRDefault="00A6731E" w:rsidP="00A6731E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6B58C075" w14:textId="7212E0EB" w:rsidR="00A6731E" w:rsidRPr="00627208" w:rsidRDefault="00A6731E" w:rsidP="00A6731E">
            <w:pPr>
              <w:pStyle w:val="a2"/>
              <w:tabs>
                <w:tab w:val="decimal" w:pos="774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46DC29D6" w14:textId="77777777" w:rsidR="00A6731E" w:rsidRPr="00627208" w:rsidRDefault="00A6731E" w:rsidP="00A6731E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073DCEC9" w14:textId="77777777" w:rsidR="00A6731E" w:rsidRPr="00627208" w:rsidRDefault="00A6731E" w:rsidP="00A6731E">
            <w:pPr>
              <w:pStyle w:val="a2"/>
              <w:tabs>
                <w:tab w:val="decimal" w:pos="774"/>
              </w:tabs>
              <w:ind w:left="-254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21" w:type="dxa"/>
            <w:vAlign w:val="bottom"/>
          </w:tcPr>
          <w:p w14:paraId="6932B8E7" w14:textId="77777777" w:rsidR="00A6731E" w:rsidRPr="00627208" w:rsidRDefault="00A6731E" w:rsidP="00A6731E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9EC657C" w14:textId="77777777" w:rsidR="00A6731E" w:rsidRPr="00627208" w:rsidRDefault="00A6731E" w:rsidP="00A6731E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7" w:type="dxa"/>
            <w:vAlign w:val="bottom"/>
          </w:tcPr>
          <w:p w14:paraId="5CFE31A4" w14:textId="77777777" w:rsidR="00A6731E" w:rsidRPr="00627208" w:rsidRDefault="00A6731E" w:rsidP="00A6731E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EC35A7D" w14:textId="77777777" w:rsidR="00A6731E" w:rsidRPr="00627208" w:rsidRDefault="00A6731E" w:rsidP="00A6731E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47733531" w14:textId="77777777" w:rsidR="00A6731E" w:rsidRPr="00627208" w:rsidRDefault="00A6731E" w:rsidP="00A6731E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9CC7317" w14:textId="77777777" w:rsidR="00A6731E" w:rsidRPr="00627208" w:rsidRDefault="00A6731E" w:rsidP="00A6731E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27" w:type="dxa"/>
            <w:vAlign w:val="bottom"/>
          </w:tcPr>
          <w:p w14:paraId="23680E7A" w14:textId="77777777" w:rsidR="00A6731E" w:rsidRPr="00627208" w:rsidRDefault="00A6731E" w:rsidP="00A6731E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F02E8" w:rsidRPr="00627208" w14:paraId="122B3FB9" w14:textId="77777777" w:rsidTr="008576FC">
        <w:tc>
          <w:tcPr>
            <w:tcW w:w="2610" w:type="dxa"/>
            <w:vAlign w:val="bottom"/>
          </w:tcPr>
          <w:p w14:paraId="21B17A06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989" w:type="dxa"/>
            <w:vAlign w:val="bottom"/>
          </w:tcPr>
          <w:p w14:paraId="30A2EECE" w14:textId="61811F8E" w:rsidR="002F02E8" w:rsidRPr="00627208" w:rsidRDefault="00874A5B" w:rsidP="002F02E8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4A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2930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74A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918</w:t>
            </w:r>
            <w:r w:rsidR="002930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74A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554</w:t>
            </w:r>
          </w:p>
        </w:tc>
        <w:tc>
          <w:tcPr>
            <w:tcW w:w="239" w:type="dxa"/>
            <w:vAlign w:val="bottom"/>
          </w:tcPr>
          <w:p w14:paraId="75B01845" w14:textId="77777777" w:rsidR="002F02E8" w:rsidRPr="00627208" w:rsidRDefault="002F02E8" w:rsidP="002F02E8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7F9FFB2F" w14:textId="4B955F23" w:rsidR="002F02E8" w:rsidRPr="002F02E8" w:rsidRDefault="00874A5B" w:rsidP="002F02E8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4A5B">
              <w:rPr>
                <w:rFonts w:ascii="Angsana New" w:hAnsi="Angsana New" w:hint="cs"/>
                <w:sz w:val="28"/>
                <w:szCs w:val="28"/>
                <w:lang w:val="en-US"/>
              </w:rPr>
              <w:t>5</w:t>
            </w:r>
            <w:r w:rsidR="002F02E8" w:rsidRPr="002F02E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4A5B">
              <w:rPr>
                <w:rFonts w:ascii="Angsana New" w:hAnsi="Angsana New"/>
                <w:sz w:val="28"/>
                <w:szCs w:val="28"/>
                <w:lang w:val="en-US"/>
              </w:rPr>
              <w:t>989</w:t>
            </w:r>
            <w:r w:rsidR="002F02E8" w:rsidRPr="002F02E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4A5B">
              <w:rPr>
                <w:rFonts w:ascii="Angsana New" w:hAnsi="Angsana New"/>
                <w:sz w:val="28"/>
                <w:szCs w:val="28"/>
                <w:lang w:val="en-US"/>
              </w:rPr>
              <w:t>088</w:t>
            </w:r>
          </w:p>
        </w:tc>
        <w:tc>
          <w:tcPr>
            <w:tcW w:w="238" w:type="dxa"/>
            <w:vAlign w:val="bottom"/>
          </w:tcPr>
          <w:p w14:paraId="37743E79" w14:textId="77777777" w:rsidR="002F02E8" w:rsidRPr="00627208" w:rsidRDefault="002F02E8" w:rsidP="002F02E8">
            <w:pPr>
              <w:pStyle w:val="a2"/>
              <w:tabs>
                <w:tab w:val="decimal" w:pos="774"/>
              </w:tabs>
              <w:ind w:left="-254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1021" w:type="dxa"/>
            <w:vAlign w:val="bottom"/>
          </w:tcPr>
          <w:p w14:paraId="018D804D" w14:textId="5421A272" w:rsidR="002F02E8" w:rsidRPr="00627208" w:rsidRDefault="00874A5B" w:rsidP="002F02E8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4A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 w:rsidR="002930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74A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665</w:t>
            </w:r>
            <w:r w:rsidR="002930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74A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615</w:t>
            </w:r>
          </w:p>
        </w:tc>
        <w:tc>
          <w:tcPr>
            <w:tcW w:w="236" w:type="dxa"/>
            <w:vAlign w:val="bottom"/>
          </w:tcPr>
          <w:p w14:paraId="2C7FC35F" w14:textId="77777777" w:rsidR="002F02E8" w:rsidRPr="00627208" w:rsidRDefault="002F02E8" w:rsidP="002F02E8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7" w:type="dxa"/>
            <w:vAlign w:val="bottom"/>
          </w:tcPr>
          <w:p w14:paraId="3C76CC3C" w14:textId="2033CDD2" w:rsidR="002F02E8" w:rsidRPr="002F02E8" w:rsidRDefault="00874A5B" w:rsidP="002F02E8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4A5B">
              <w:rPr>
                <w:rFonts w:ascii="Angsana New" w:hAnsi="Angsana New" w:hint="cs"/>
                <w:sz w:val="28"/>
                <w:szCs w:val="28"/>
                <w:lang w:val="en-US"/>
              </w:rPr>
              <w:t>62</w:t>
            </w:r>
            <w:r w:rsidR="002F02E8" w:rsidRPr="002F02E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4A5B">
              <w:rPr>
                <w:rFonts w:ascii="Angsana New" w:hAnsi="Angsana New"/>
                <w:sz w:val="28"/>
                <w:szCs w:val="28"/>
                <w:lang w:val="en-US"/>
              </w:rPr>
              <w:t>538</w:t>
            </w:r>
            <w:r w:rsidR="002F02E8" w:rsidRPr="002F02E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4A5B">
              <w:rPr>
                <w:rFonts w:ascii="Angsana New" w:hAnsi="Angsana New"/>
                <w:sz w:val="28"/>
                <w:szCs w:val="28"/>
                <w:lang w:val="en-US"/>
              </w:rPr>
              <w:t>014</w:t>
            </w:r>
          </w:p>
        </w:tc>
        <w:tc>
          <w:tcPr>
            <w:tcW w:w="236" w:type="dxa"/>
            <w:vAlign w:val="bottom"/>
          </w:tcPr>
          <w:p w14:paraId="3485EC08" w14:textId="77777777" w:rsidR="002F02E8" w:rsidRPr="00955382" w:rsidRDefault="002F02E8" w:rsidP="002F02E8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10BCC2FB" w14:textId="29723D44" w:rsidR="002F02E8" w:rsidRPr="00955382" w:rsidRDefault="00874A5B" w:rsidP="002F02E8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4A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="00C33A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74A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584</w:t>
            </w:r>
            <w:r w:rsidR="00C33A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74A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169</w:t>
            </w:r>
          </w:p>
        </w:tc>
        <w:tc>
          <w:tcPr>
            <w:tcW w:w="236" w:type="dxa"/>
            <w:vAlign w:val="bottom"/>
          </w:tcPr>
          <w:p w14:paraId="3490C305" w14:textId="77777777" w:rsidR="002F02E8" w:rsidRPr="00955382" w:rsidRDefault="002F02E8" w:rsidP="002F02E8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27" w:type="dxa"/>
            <w:vAlign w:val="bottom"/>
          </w:tcPr>
          <w:p w14:paraId="30965442" w14:textId="061ABCA9" w:rsidR="002F02E8" w:rsidRPr="002F02E8" w:rsidRDefault="002F02E8" w:rsidP="002F02E8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02E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874A5B" w:rsidRPr="00874A5B">
              <w:rPr>
                <w:rFonts w:ascii="Angsana New" w:hAnsi="Angsana New"/>
                <w:sz w:val="28"/>
                <w:szCs w:val="28"/>
                <w:lang w:val="en-US"/>
              </w:rPr>
              <w:t>68</w:t>
            </w:r>
            <w:r w:rsidRPr="002F02E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874A5B" w:rsidRPr="00874A5B">
              <w:rPr>
                <w:rFonts w:ascii="Angsana New" w:hAnsi="Angsana New"/>
                <w:sz w:val="28"/>
                <w:szCs w:val="28"/>
                <w:lang w:val="en-US"/>
              </w:rPr>
              <w:t>527</w:t>
            </w:r>
            <w:r w:rsidRPr="002F02E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874A5B" w:rsidRPr="00874A5B">
              <w:rPr>
                <w:rFonts w:ascii="Angsana New" w:hAnsi="Angsana New"/>
                <w:sz w:val="28"/>
                <w:szCs w:val="28"/>
                <w:lang w:val="en-US"/>
              </w:rPr>
              <w:t>102</w:t>
            </w:r>
          </w:p>
        </w:tc>
      </w:tr>
      <w:tr w:rsidR="002F02E8" w:rsidRPr="00627208" w14:paraId="42183E83" w14:textId="77777777" w:rsidTr="008576FC">
        <w:tc>
          <w:tcPr>
            <w:tcW w:w="2610" w:type="dxa"/>
            <w:vAlign w:val="bottom"/>
          </w:tcPr>
          <w:p w14:paraId="20384439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59" w:right="-171" w:hanging="45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 xml:space="preserve">หัก </w:t>
            </w:r>
            <w:r w:rsidRPr="0062720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299DF209" w14:textId="6644E25B" w:rsidR="002F02E8" w:rsidRPr="00627208" w:rsidRDefault="002930AB" w:rsidP="002F02E8">
            <w:pPr>
              <w:pStyle w:val="a2"/>
              <w:tabs>
                <w:tab w:val="decimal" w:pos="776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9" w:type="dxa"/>
            <w:vAlign w:val="bottom"/>
          </w:tcPr>
          <w:p w14:paraId="2B5B0702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5E2892FE" w14:textId="41F3B5F6" w:rsidR="002F02E8" w:rsidRPr="002F02E8" w:rsidRDefault="002F02E8" w:rsidP="002F02E8">
            <w:pPr>
              <w:pStyle w:val="a2"/>
              <w:tabs>
                <w:tab w:val="decimal" w:pos="729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02E8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874A5B" w:rsidRPr="00874A5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2F02E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874A5B" w:rsidRPr="00874A5B">
              <w:rPr>
                <w:rFonts w:ascii="Angsana New" w:hAnsi="Angsana New"/>
                <w:sz w:val="28"/>
                <w:szCs w:val="28"/>
                <w:lang w:val="en-US"/>
              </w:rPr>
              <w:t>259</w:t>
            </w:r>
            <w:r w:rsidRPr="002F02E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874A5B" w:rsidRPr="00874A5B">
              <w:rPr>
                <w:rFonts w:ascii="Angsana New" w:hAnsi="Angsana New"/>
                <w:sz w:val="28"/>
                <w:szCs w:val="28"/>
                <w:lang w:val="en-US"/>
              </w:rPr>
              <w:t>241</w:t>
            </w:r>
            <w:r w:rsidRPr="002F02E8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8" w:type="dxa"/>
            <w:vAlign w:val="bottom"/>
          </w:tcPr>
          <w:p w14:paraId="559C0E1D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5ED64154" w14:textId="327B699F" w:rsidR="002F02E8" w:rsidRPr="00627208" w:rsidRDefault="002930AB" w:rsidP="002F02E8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545</w:t>
            </w:r>
            <w:r w:rsidR="00C33A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258</w:t>
            </w:r>
            <w:r w:rsidR="00C33A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C9528B4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61475E86" w14:textId="2CC30691" w:rsidR="002F02E8" w:rsidRPr="002F02E8" w:rsidRDefault="002F02E8" w:rsidP="002F02E8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02E8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874A5B" w:rsidRPr="00874A5B">
              <w:rPr>
                <w:rFonts w:ascii="Angsana New" w:hAnsi="Angsana New"/>
                <w:sz w:val="28"/>
                <w:szCs w:val="28"/>
                <w:lang w:val="en-US"/>
              </w:rPr>
              <w:t>35</w:t>
            </w:r>
            <w:r w:rsidRPr="002F02E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874A5B" w:rsidRPr="00874A5B">
              <w:rPr>
                <w:rFonts w:ascii="Angsana New" w:hAnsi="Angsana New"/>
                <w:sz w:val="28"/>
                <w:szCs w:val="28"/>
                <w:lang w:val="en-US"/>
              </w:rPr>
              <w:t>017</w:t>
            </w:r>
            <w:r w:rsidRPr="002F02E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874A5B" w:rsidRPr="00874A5B">
              <w:rPr>
                <w:rFonts w:ascii="Angsana New" w:hAnsi="Angsana New"/>
                <w:sz w:val="28"/>
                <w:szCs w:val="28"/>
                <w:lang w:val="en-US"/>
              </w:rPr>
              <w:t>649</w:t>
            </w:r>
            <w:r w:rsidRPr="002F02E8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A02326B" w14:textId="77777777" w:rsidR="002F02E8" w:rsidRPr="00955382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1154F064" w14:textId="0739B74C" w:rsidR="002F02E8" w:rsidRPr="00955382" w:rsidRDefault="00C33A75" w:rsidP="002F02E8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296E4AE" w14:textId="77777777" w:rsidR="002F02E8" w:rsidRPr="00955382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71CF8B19" w14:textId="2F144338" w:rsidR="002F02E8" w:rsidRPr="002F02E8" w:rsidRDefault="002F02E8" w:rsidP="002F02E8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02E8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874A5B" w:rsidRPr="00874A5B">
              <w:rPr>
                <w:rFonts w:ascii="Angsana New" w:hAnsi="Angsana New"/>
                <w:sz w:val="28"/>
                <w:szCs w:val="28"/>
                <w:lang w:val="en-US"/>
              </w:rPr>
              <w:t>38</w:t>
            </w:r>
            <w:r w:rsidRPr="002F02E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874A5B" w:rsidRPr="00874A5B">
              <w:rPr>
                <w:rFonts w:ascii="Angsana New" w:hAnsi="Angsana New"/>
                <w:sz w:val="28"/>
                <w:szCs w:val="28"/>
                <w:lang w:val="en-US"/>
              </w:rPr>
              <w:t>276</w:t>
            </w:r>
            <w:r w:rsidRPr="002F02E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874A5B" w:rsidRPr="00874A5B">
              <w:rPr>
                <w:rFonts w:ascii="Angsana New" w:hAnsi="Angsana New"/>
                <w:sz w:val="28"/>
                <w:szCs w:val="28"/>
                <w:lang w:val="en-US"/>
              </w:rPr>
              <w:t>890</w:t>
            </w:r>
            <w:r w:rsidRPr="002F02E8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2F02E8" w:rsidRPr="00627208" w14:paraId="6BE76432" w14:textId="77777777" w:rsidTr="008576FC">
        <w:tc>
          <w:tcPr>
            <w:tcW w:w="2610" w:type="dxa"/>
            <w:vAlign w:val="bottom"/>
          </w:tcPr>
          <w:p w14:paraId="3722FEE2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5498EF07" w14:textId="2E3A809D" w:rsidR="002F02E8" w:rsidRPr="00627208" w:rsidRDefault="00874A5B" w:rsidP="002F02E8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2930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865</w:t>
            </w:r>
            <w:r w:rsidR="002930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883</w:t>
            </w:r>
          </w:p>
        </w:tc>
        <w:tc>
          <w:tcPr>
            <w:tcW w:w="239" w:type="dxa"/>
            <w:vAlign w:val="bottom"/>
          </w:tcPr>
          <w:p w14:paraId="0A16D1F6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28818BDB" w14:textId="533ACEF8" w:rsidR="002F02E8" w:rsidRPr="002F02E8" w:rsidRDefault="00874A5B" w:rsidP="002F02E8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74A5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2F02E8" w:rsidRPr="002F02E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729</w:t>
            </w:r>
            <w:r w:rsidR="002F02E8" w:rsidRPr="002F02E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847</w:t>
            </w:r>
          </w:p>
        </w:tc>
        <w:tc>
          <w:tcPr>
            <w:tcW w:w="238" w:type="dxa"/>
            <w:vAlign w:val="bottom"/>
          </w:tcPr>
          <w:p w14:paraId="0CDF20F6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67002D05" w14:textId="7F9BDD8F" w:rsidR="002F02E8" w:rsidRPr="00627208" w:rsidRDefault="00874A5B" w:rsidP="002F02E8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</w:t>
            </w:r>
            <w:r w:rsidR="00C33A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120</w:t>
            </w:r>
            <w:r w:rsidR="00C33A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357</w:t>
            </w:r>
          </w:p>
        </w:tc>
        <w:tc>
          <w:tcPr>
            <w:tcW w:w="236" w:type="dxa"/>
            <w:vAlign w:val="bottom"/>
          </w:tcPr>
          <w:p w14:paraId="0CCC06BD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0A2B460C" w14:textId="3613CBB7" w:rsidR="002F02E8" w:rsidRPr="002F02E8" w:rsidRDefault="00874A5B" w:rsidP="002F02E8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74A5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27</w:t>
            </w:r>
            <w:r w:rsidR="002F02E8" w:rsidRPr="002F02E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520</w:t>
            </w:r>
            <w:r w:rsidR="002F02E8" w:rsidRPr="002F02E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365</w:t>
            </w:r>
          </w:p>
        </w:tc>
        <w:tc>
          <w:tcPr>
            <w:tcW w:w="236" w:type="dxa"/>
            <w:vAlign w:val="bottom"/>
          </w:tcPr>
          <w:p w14:paraId="392AF57B" w14:textId="77777777" w:rsidR="002F02E8" w:rsidRPr="00955382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40182F39" w14:textId="770FB46B" w:rsidR="002F02E8" w:rsidRPr="00955382" w:rsidRDefault="00874A5B" w:rsidP="002F02E8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</w:t>
            </w:r>
            <w:r w:rsidR="00C33A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986</w:t>
            </w:r>
            <w:r w:rsidR="00C33A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240</w:t>
            </w:r>
          </w:p>
        </w:tc>
        <w:tc>
          <w:tcPr>
            <w:tcW w:w="236" w:type="dxa"/>
            <w:vAlign w:val="bottom"/>
          </w:tcPr>
          <w:p w14:paraId="7AD878BE" w14:textId="77777777" w:rsidR="002F02E8" w:rsidRPr="00955382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5D9D0576" w14:textId="237557D5" w:rsidR="002F02E8" w:rsidRPr="002F02E8" w:rsidRDefault="002F02E8" w:rsidP="002F02E8">
            <w:pPr>
              <w:pStyle w:val="a2"/>
              <w:tabs>
                <w:tab w:val="decimal" w:pos="832"/>
              </w:tabs>
              <w:ind w:left="-108" w:right="-2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F02E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874A5B" w:rsidRPr="00874A5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Pr="002F02E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874A5B" w:rsidRPr="00874A5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250</w:t>
            </w:r>
            <w:r w:rsidRPr="002F02E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874A5B" w:rsidRPr="00874A5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212</w:t>
            </w:r>
          </w:p>
        </w:tc>
      </w:tr>
      <w:tr w:rsidR="002F02E8" w:rsidRPr="00627208" w14:paraId="51BC70BF" w14:textId="77777777" w:rsidTr="008576FC">
        <w:tc>
          <w:tcPr>
            <w:tcW w:w="2610" w:type="dxa"/>
            <w:vAlign w:val="bottom"/>
          </w:tcPr>
          <w:p w14:paraId="26FBB452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62720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ที่คาดว่าจะเกิดขึ้น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214185D5" w14:textId="65354243" w:rsidR="002F02E8" w:rsidRPr="00627208" w:rsidRDefault="002930AB" w:rsidP="002F02E8">
            <w:pPr>
              <w:pStyle w:val="a2"/>
              <w:tabs>
                <w:tab w:val="decimal" w:pos="500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69B80043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52EEF9E8" w14:textId="20C6A86B" w:rsidR="002F02E8" w:rsidRPr="002F02E8" w:rsidRDefault="002F02E8" w:rsidP="00D44F1F">
            <w:pPr>
              <w:pStyle w:val="a2"/>
              <w:tabs>
                <w:tab w:val="decimal" w:pos="500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2E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34F624E1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61F19F48" w14:textId="004608C2" w:rsidR="002F02E8" w:rsidRPr="00627208" w:rsidRDefault="00C33A75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0D787B4E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621F1342" w14:textId="5CE9A54A" w:rsidR="002F02E8" w:rsidRPr="002F02E8" w:rsidRDefault="002F02E8" w:rsidP="002F02E8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2E8">
              <w:rPr>
                <w:rFonts w:ascii="Angsana New" w:hAnsi="Angsana New"/>
                <w:sz w:val="28"/>
                <w:szCs w:val="28"/>
              </w:rPr>
              <w:t>(</w:t>
            </w:r>
            <w:r w:rsidR="00874A5B" w:rsidRPr="00874A5B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2F02E8">
              <w:rPr>
                <w:rFonts w:ascii="Angsana New" w:hAnsi="Angsana New"/>
                <w:sz w:val="28"/>
                <w:szCs w:val="28"/>
              </w:rPr>
              <w:t>,</w:t>
            </w:r>
            <w:r w:rsidR="00874A5B" w:rsidRPr="00874A5B">
              <w:rPr>
                <w:rFonts w:ascii="Angsana New" w:hAnsi="Angsana New"/>
                <w:sz w:val="28"/>
                <w:szCs w:val="28"/>
                <w:lang w:val="en-US"/>
              </w:rPr>
              <w:t>516</w:t>
            </w:r>
            <w:r w:rsidRPr="002F02E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5D32C675" w14:textId="77777777" w:rsidR="002F02E8" w:rsidRPr="00955382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7FF45D87" w14:textId="0D07D7C5" w:rsidR="002F02E8" w:rsidRPr="00955382" w:rsidRDefault="00C33A75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5CB4FAE1" w14:textId="77777777" w:rsidR="002F02E8" w:rsidRPr="00955382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260966E0" w14:textId="107E8832" w:rsidR="002F02E8" w:rsidRPr="002F02E8" w:rsidRDefault="002F02E8" w:rsidP="002F02E8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F02E8">
              <w:rPr>
                <w:rFonts w:ascii="Angsana New" w:hAnsi="Angsana New"/>
                <w:sz w:val="28"/>
                <w:szCs w:val="28"/>
              </w:rPr>
              <w:t>(</w:t>
            </w:r>
            <w:r w:rsidR="00874A5B" w:rsidRPr="00874A5B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2F02E8">
              <w:rPr>
                <w:rFonts w:ascii="Angsana New" w:hAnsi="Angsana New"/>
                <w:sz w:val="28"/>
                <w:szCs w:val="28"/>
              </w:rPr>
              <w:t>,</w:t>
            </w:r>
            <w:r w:rsidR="00874A5B" w:rsidRPr="00874A5B">
              <w:rPr>
                <w:rFonts w:ascii="Angsana New" w:hAnsi="Angsana New"/>
                <w:sz w:val="28"/>
                <w:szCs w:val="28"/>
                <w:lang w:val="en-US"/>
              </w:rPr>
              <w:t>516</w:t>
            </w:r>
            <w:r w:rsidRPr="002F02E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F02E8" w:rsidRPr="00627208" w14:paraId="5705CFF1" w14:textId="77777777" w:rsidTr="008576FC">
        <w:trPr>
          <w:trHeight w:val="400"/>
        </w:trPr>
        <w:tc>
          <w:tcPr>
            <w:tcW w:w="2610" w:type="dxa"/>
            <w:vAlign w:val="bottom"/>
          </w:tcPr>
          <w:p w14:paraId="453E3344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  <w:r w:rsidRPr="006272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6272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419669" w14:textId="6DA2528F" w:rsidR="002F02E8" w:rsidRPr="00627208" w:rsidRDefault="00874A5B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4A5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</w:t>
            </w:r>
            <w:r w:rsidR="002930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865</w:t>
            </w:r>
            <w:r w:rsidR="002930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883</w:t>
            </w:r>
          </w:p>
        </w:tc>
        <w:tc>
          <w:tcPr>
            <w:tcW w:w="239" w:type="dxa"/>
            <w:vAlign w:val="bottom"/>
          </w:tcPr>
          <w:p w14:paraId="35342AC3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5954FB" w14:textId="2BB783F6" w:rsidR="002F02E8" w:rsidRPr="002F02E8" w:rsidRDefault="00874A5B" w:rsidP="002F02E8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4A5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2F02E8" w:rsidRPr="002F02E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729</w:t>
            </w:r>
            <w:r w:rsidR="002F02E8" w:rsidRPr="002F02E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847</w:t>
            </w:r>
          </w:p>
        </w:tc>
        <w:tc>
          <w:tcPr>
            <w:tcW w:w="238" w:type="dxa"/>
            <w:vAlign w:val="bottom"/>
          </w:tcPr>
          <w:p w14:paraId="571DE85D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8270E" w14:textId="7BC031E4" w:rsidR="002F02E8" w:rsidRPr="00627208" w:rsidRDefault="00874A5B" w:rsidP="002F02E8">
            <w:pPr>
              <w:pStyle w:val="a2"/>
              <w:tabs>
                <w:tab w:val="decimal" w:pos="801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</w:t>
            </w:r>
            <w:r w:rsidR="00C33A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116</w:t>
            </w:r>
            <w:r w:rsidR="00C33A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064</w:t>
            </w:r>
          </w:p>
        </w:tc>
        <w:tc>
          <w:tcPr>
            <w:tcW w:w="236" w:type="dxa"/>
            <w:vAlign w:val="bottom"/>
          </w:tcPr>
          <w:p w14:paraId="03AF13D0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97D03A" w14:textId="661DCED7" w:rsidR="002F02E8" w:rsidRPr="002F02E8" w:rsidRDefault="00874A5B" w:rsidP="002F02E8">
            <w:pPr>
              <w:pStyle w:val="a2"/>
              <w:tabs>
                <w:tab w:val="decimal" w:pos="813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74A5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27</w:t>
            </w:r>
            <w:r w:rsidR="002F02E8" w:rsidRPr="002F02E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515</w:t>
            </w:r>
            <w:r w:rsidR="002F02E8" w:rsidRPr="002F02E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849</w:t>
            </w:r>
          </w:p>
        </w:tc>
        <w:tc>
          <w:tcPr>
            <w:tcW w:w="236" w:type="dxa"/>
            <w:vAlign w:val="bottom"/>
          </w:tcPr>
          <w:p w14:paraId="511C2DB7" w14:textId="77777777" w:rsidR="002F02E8" w:rsidRPr="00955382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12AE01" w14:textId="21BD1F88" w:rsidR="002F02E8" w:rsidRPr="00955382" w:rsidRDefault="00874A5B" w:rsidP="002F02E8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</w:t>
            </w:r>
            <w:r w:rsidR="00C33A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981</w:t>
            </w:r>
            <w:r w:rsidR="00C33A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947</w:t>
            </w:r>
          </w:p>
        </w:tc>
        <w:tc>
          <w:tcPr>
            <w:tcW w:w="236" w:type="dxa"/>
            <w:vAlign w:val="bottom"/>
          </w:tcPr>
          <w:p w14:paraId="04AA451E" w14:textId="77777777" w:rsidR="002F02E8" w:rsidRPr="00955382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A40D4" w14:textId="1710CEF7" w:rsidR="002F02E8" w:rsidRPr="002F02E8" w:rsidRDefault="00874A5B" w:rsidP="002F02E8">
            <w:pPr>
              <w:pStyle w:val="a2"/>
              <w:tabs>
                <w:tab w:val="decimal" w:pos="832"/>
              </w:tabs>
              <w:ind w:left="-108" w:right="-2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74A5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2F02E8" w:rsidRPr="002F02E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245</w:t>
            </w:r>
            <w:r w:rsidR="002F02E8" w:rsidRPr="002F02E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696</w:t>
            </w:r>
          </w:p>
        </w:tc>
      </w:tr>
    </w:tbl>
    <w:p w14:paraId="6984C36C" w14:textId="2549F61B" w:rsidR="00ED167E" w:rsidRPr="00627208" w:rsidRDefault="00ED167E">
      <w:pPr>
        <w:rPr>
          <w:rFonts w:asciiTheme="majorBidi" w:hAnsiTheme="majorBidi" w:cstheme="majorBidi"/>
          <w:sz w:val="30"/>
          <w:szCs w:val="30"/>
        </w:rPr>
      </w:pPr>
    </w:p>
    <w:p w14:paraId="0C4078D0" w14:textId="1672FAF3" w:rsidR="00B02723" w:rsidRPr="00627208" w:rsidRDefault="00B02723" w:rsidP="00334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 xml:space="preserve">ผลรวมของลูกหนี้และผลตอบแทนตามสัญญาเช่า ณ วันที่ </w:t>
      </w:r>
      <w:r w:rsidR="00874A5B" w:rsidRPr="00874A5B">
        <w:rPr>
          <w:rFonts w:asciiTheme="majorBidi" w:hAnsiTheme="majorBidi" w:cstheme="majorBidi"/>
          <w:sz w:val="30"/>
          <w:szCs w:val="30"/>
        </w:rPr>
        <w:t>30</w:t>
      </w:r>
      <w:r w:rsidR="000F3324" w:rsidRPr="00280FEB">
        <w:rPr>
          <w:rFonts w:asciiTheme="majorBidi" w:hAnsiTheme="majorBidi" w:cstheme="majorBidi"/>
          <w:sz w:val="30"/>
          <w:szCs w:val="30"/>
        </w:rPr>
        <w:t xml:space="preserve"> </w:t>
      </w:r>
      <w:r w:rsidR="000F3324" w:rsidRPr="00280FEB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874A5B" w:rsidRPr="00874A5B">
        <w:rPr>
          <w:rFonts w:asciiTheme="majorBidi" w:hAnsiTheme="majorBidi" w:cstheme="majorBidi"/>
          <w:sz w:val="30"/>
          <w:szCs w:val="30"/>
        </w:rPr>
        <w:t>2569</w:t>
      </w:r>
      <w:r w:rsidR="00C51841" w:rsidRPr="006272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720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74A5B" w:rsidRPr="00874A5B">
        <w:rPr>
          <w:rFonts w:asciiTheme="majorBidi" w:hAnsiTheme="majorBidi" w:cstheme="majorBidi"/>
          <w:sz w:val="30"/>
          <w:szCs w:val="30"/>
        </w:rPr>
        <w:t>31</w:t>
      </w:r>
      <w:r w:rsidRPr="0062720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74A5B" w:rsidRPr="00874A5B">
        <w:rPr>
          <w:rFonts w:asciiTheme="majorBidi" w:hAnsiTheme="majorBidi" w:cstheme="majorBidi"/>
          <w:sz w:val="30"/>
          <w:szCs w:val="30"/>
        </w:rPr>
        <w:t>2568</w:t>
      </w:r>
      <w:r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Pr="0062720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75ACC62" w14:textId="77777777" w:rsidR="00631816" w:rsidRPr="00627208" w:rsidRDefault="00631816" w:rsidP="00631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76"/>
        <w:gridCol w:w="1331"/>
        <w:gridCol w:w="265"/>
        <w:gridCol w:w="1359"/>
        <w:gridCol w:w="273"/>
        <w:gridCol w:w="1406"/>
        <w:gridCol w:w="265"/>
        <w:gridCol w:w="1386"/>
      </w:tblGrid>
      <w:tr w:rsidR="003E3735" w:rsidRPr="00627208" w14:paraId="33C95F5E" w14:textId="77777777" w:rsidTr="008576FC">
        <w:tc>
          <w:tcPr>
            <w:tcW w:w="3076" w:type="dxa"/>
            <w:vAlign w:val="bottom"/>
          </w:tcPr>
          <w:p w14:paraId="7FE4F652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5" w:type="dxa"/>
            <w:gridSpan w:val="7"/>
            <w:vAlign w:val="bottom"/>
          </w:tcPr>
          <w:p w14:paraId="0DCAAFDD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E3735" w:rsidRPr="00627208" w14:paraId="6842CF9D" w14:textId="77777777" w:rsidTr="008576FC">
        <w:tc>
          <w:tcPr>
            <w:tcW w:w="3076" w:type="dxa"/>
            <w:vAlign w:val="bottom"/>
          </w:tcPr>
          <w:p w14:paraId="4F5C67D3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1" w:type="dxa"/>
            <w:vAlign w:val="bottom"/>
          </w:tcPr>
          <w:p w14:paraId="7316FCCF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ลูกหนี้และ</w:t>
            </w:r>
          </w:p>
          <w:p w14:paraId="53ED7454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ผลตอบแทน</w:t>
            </w:r>
          </w:p>
          <w:p w14:paraId="5794A058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65" w:type="dxa"/>
            <w:vAlign w:val="bottom"/>
          </w:tcPr>
          <w:p w14:paraId="7BD82409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2DEB65D5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</w:p>
          <w:p w14:paraId="3AAE59E5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ตามสัญญาเช่า</w:t>
            </w:r>
          </w:p>
          <w:p w14:paraId="4DBB84E6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  <w:vAlign w:val="bottom"/>
          </w:tcPr>
          <w:p w14:paraId="2DE65C2C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6" w:type="dxa"/>
            <w:vAlign w:val="bottom"/>
          </w:tcPr>
          <w:p w14:paraId="13D558F0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ลูกหนี้และ</w:t>
            </w:r>
          </w:p>
          <w:p w14:paraId="7AC1BC49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ผลตอบแทน</w:t>
            </w:r>
          </w:p>
          <w:p w14:paraId="75613933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65" w:type="dxa"/>
            <w:vAlign w:val="bottom"/>
          </w:tcPr>
          <w:p w14:paraId="2DDC3CF5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6" w:type="dxa"/>
            <w:vAlign w:val="bottom"/>
          </w:tcPr>
          <w:p w14:paraId="751B5E57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</w:p>
          <w:p w14:paraId="35FF198E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ตามสัญญาเช่า</w:t>
            </w:r>
          </w:p>
          <w:p w14:paraId="1684306F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3E3735" w:rsidRPr="00627208" w14:paraId="7719E7FF" w14:textId="77777777" w:rsidTr="008576FC">
        <w:tc>
          <w:tcPr>
            <w:tcW w:w="3076" w:type="dxa"/>
            <w:vAlign w:val="bottom"/>
          </w:tcPr>
          <w:p w14:paraId="6623AA33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55" w:type="dxa"/>
            <w:gridSpan w:val="3"/>
            <w:vAlign w:val="bottom"/>
          </w:tcPr>
          <w:p w14:paraId="01456383" w14:textId="52972936" w:rsidR="003E3735" w:rsidRPr="00627208" w:rsidRDefault="00874A5B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F3324" w:rsidRPr="005023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F3324"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0F33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3" w:type="dxa"/>
            <w:vAlign w:val="bottom"/>
          </w:tcPr>
          <w:p w14:paraId="5E074B2A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7" w:type="dxa"/>
            <w:gridSpan w:val="3"/>
            <w:vAlign w:val="bottom"/>
          </w:tcPr>
          <w:p w14:paraId="58DB7B66" w14:textId="708ABCA1" w:rsidR="003E3735" w:rsidRPr="00627208" w:rsidRDefault="00874A5B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E3735"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3E3735" w:rsidRPr="00627208" w14:paraId="5E5B88C2" w14:textId="77777777" w:rsidTr="008576FC">
        <w:tc>
          <w:tcPr>
            <w:tcW w:w="3076" w:type="dxa"/>
            <w:vAlign w:val="bottom"/>
          </w:tcPr>
          <w:p w14:paraId="37E609B7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5" w:type="dxa"/>
            <w:gridSpan w:val="7"/>
            <w:vAlign w:val="bottom"/>
          </w:tcPr>
          <w:p w14:paraId="0F0F7080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02E8" w:rsidRPr="00627208" w14:paraId="49999DC8" w14:textId="77777777" w:rsidTr="008576FC">
        <w:tc>
          <w:tcPr>
            <w:tcW w:w="3076" w:type="dxa"/>
            <w:vAlign w:val="bottom"/>
          </w:tcPr>
          <w:p w14:paraId="789A6565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31" w:type="dxa"/>
            <w:vAlign w:val="bottom"/>
          </w:tcPr>
          <w:p w14:paraId="5630DB9C" w14:textId="41428EE6" w:rsidR="002F02E8" w:rsidRPr="00627208" w:rsidRDefault="00874A5B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669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918</w:t>
            </w:r>
            <w:r w:rsidR="00F669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  <w:tc>
          <w:tcPr>
            <w:tcW w:w="265" w:type="dxa"/>
            <w:vAlign w:val="bottom"/>
          </w:tcPr>
          <w:p w14:paraId="2B65DCB2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9" w:type="dxa"/>
            <w:vAlign w:val="bottom"/>
          </w:tcPr>
          <w:p w14:paraId="7DD05727" w14:textId="17AE1F46" w:rsidR="002F02E8" w:rsidRPr="00627208" w:rsidRDefault="00874A5B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669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865</w:t>
            </w:r>
            <w:r w:rsidR="00F669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8566C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3" w:type="dxa"/>
            <w:vAlign w:val="bottom"/>
          </w:tcPr>
          <w:p w14:paraId="3CAC5FBD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vAlign w:val="bottom"/>
          </w:tcPr>
          <w:p w14:paraId="3BE1B724" w14:textId="1720906B" w:rsidR="002F02E8" w:rsidRPr="00627208" w:rsidRDefault="00874A5B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="Angsana New" w:hAnsi="Angsana New"/>
                <w:sz w:val="30"/>
                <w:szCs w:val="30"/>
              </w:rPr>
              <w:t>5</w:t>
            </w:r>
            <w:r w:rsidR="002F02E8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</w:rPr>
              <w:t>989</w:t>
            </w:r>
            <w:r w:rsidR="002F02E8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</w:rPr>
              <w:t>088</w:t>
            </w:r>
          </w:p>
        </w:tc>
        <w:tc>
          <w:tcPr>
            <w:tcW w:w="265" w:type="dxa"/>
            <w:vAlign w:val="bottom"/>
          </w:tcPr>
          <w:p w14:paraId="5D3BC5FB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6" w:type="dxa"/>
            <w:vAlign w:val="bottom"/>
          </w:tcPr>
          <w:p w14:paraId="59270938" w14:textId="7BBE9FBA" w:rsidR="002F02E8" w:rsidRPr="00627208" w:rsidRDefault="00874A5B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="Angsana New" w:hAnsi="Angsana New"/>
                <w:sz w:val="30"/>
                <w:szCs w:val="30"/>
              </w:rPr>
              <w:t>2</w:t>
            </w:r>
            <w:r w:rsidR="002F02E8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</w:rPr>
              <w:t>729</w:t>
            </w:r>
            <w:r w:rsidR="002F02E8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</w:rPr>
              <w:t>847</w:t>
            </w:r>
          </w:p>
        </w:tc>
      </w:tr>
      <w:tr w:rsidR="002F02E8" w:rsidRPr="00627208" w14:paraId="1D41E30A" w14:textId="77777777" w:rsidTr="008576FC">
        <w:tc>
          <w:tcPr>
            <w:tcW w:w="3076" w:type="dxa"/>
            <w:vAlign w:val="bottom"/>
          </w:tcPr>
          <w:p w14:paraId="2546E5D6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ส่วนที่ถึงกำหนดชำระหลังจาก</w:t>
            </w:r>
          </w:p>
          <w:p w14:paraId="2BEC16F7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หนึ่งปีแต่ไม่เกินห้าปี</w:t>
            </w:r>
          </w:p>
        </w:tc>
        <w:tc>
          <w:tcPr>
            <w:tcW w:w="1331" w:type="dxa"/>
            <w:vAlign w:val="bottom"/>
          </w:tcPr>
          <w:p w14:paraId="1B39BB81" w14:textId="5E72A00D" w:rsidR="002F02E8" w:rsidRPr="00627208" w:rsidRDefault="00874A5B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F669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029</w:t>
            </w:r>
            <w:r w:rsidR="00F669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265" w:type="dxa"/>
            <w:vAlign w:val="bottom"/>
          </w:tcPr>
          <w:p w14:paraId="10DAF911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3B91B34E" w14:textId="38FCC2AF" w:rsidR="002F02E8" w:rsidRPr="00627208" w:rsidRDefault="00874A5B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669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864</w:t>
            </w:r>
            <w:r w:rsidR="00F669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273" w:type="dxa"/>
            <w:vAlign w:val="bottom"/>
          </w:tcPr>
          <w:p w14:paraId="5F987EAB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vAlign w:val="bottom"/>
          </w:tcPr>
          <w:p w14:paraId="78403CF6" w14:textId="4AA219B5" w:rsidR="002F02E8" w:rsidRPr="00627208" w:rsidRDefault="00874A5B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="Angsana New" w:hAnsi="Angsana New" w:hint="cs"/>
                <w:sz w:val="30"/>
                <w:szCs w:val="30"/>
              </w:rPr>
              <w:t>16</w:t>
            </w:r>
            <w:r w:rsidR="002F02E8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</w:rPr>
              <w:t>310</w:t>
            </w:r>
            <w:r w:rsidR="002F02E8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</w:rPr>
              <w:t>233</w:t>
            </w:r>
          </w:p>
        </w:tc>
        <w:tc>
          <w:tcPr>
            <w:tcW w:w="265" w:type="dxa"/>
            <w:vAlign w:val="bottom"/>
          </w:tcPr>
          <w:p w14:paraId="536F9736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7B08D78B" w14:textId="7C09E89F" w:rsidR="002F02E8" w:rsidRPr="00627208" w:rsidRDefault="00874A5B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="Angsana New" w:hAnsi="Angsana New"/>
                <w:sz w:val="30"/>
                <w:szCs w:val="30"/>
              </w:rPr>
              <w:t>5</w:t>
            </w:r>
            <w:r w:rsidR="002F02E8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</w:rPr>
              <w:t>835</w:t>
            </w:r>
            <w:r w:rsidR="002F02E8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</w:rPr>
              <w:t>728</w:t>
            </w:r>
          </w:p>
        </w:tc>
      </w:tr>
      <w:tr w:rsidR="002F02E8" w:rsidRPr="00627208" w14:paraId="4CE37647" w14:textId="77777777" w:rsidTr="008576FC">
        <w:tc>
          <w:tcPr>
            <w:tcW w:w="3076" w:type="dxa"/>
            <w:vAlign w:val="bottom"/>
          </w:tcPr>
          <w:p w14:paraId="6D35C494" w14:textId="192DBE42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ส่วนที่ถึงกำหนดชำระหลังจากห้าปี</w:t>
            </w:r>
          </w:p>
        </w:tc>
        <w:tc>
          <w:tcPr>
            <w:tcW w:w="1331" w:type="dxa"/>
            <w:vAlign w:val="bottom"/>
          </w:tcPr>
          <w:p w14:paraId="42C34558" w14:textId="3A472C3D" w:rsidR="002F02E8" w:rsidRPr="00627208" w:rsidRDefault="00874A5B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F669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636</w:t>
            </w:r>
            <w:r w:rsidR="00F669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483</w:t>
            </w:r>
          </w:p>
        </w:tc>
        <w:tc>
          <w:tcPr>
            <w:tcW w:w="265" w:type="dxa"/>
            <w:vAlign w:val="bottom"/>
          </w:tcPr>
          <w:p w14:paraId="58482A3E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63896E3A" w14:textId="2DC7A9BE" w:rsidR="002F02E8" w:rsidRPr="00627208" w:rsidRDefault="00874A5B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F669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669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09</w:t>
            </w:r>
            <w:r w:rsidR="008566C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3" w:type="dxa"/>
            <w:vAlign w:val="bottom"/>
          </w:tcPr>
          <w:p w14:paraId="2A56A1E1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vAlign w:val="bottom"/>
          </w:tcPr>
          <w:p w14:paraId="588D0369" w14:textId="54E55D26" w:rsidR="002F02E8" w:rsidRPr="00CD468E" w:rsidRDefault="00874A5B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74A5B">
              <w:rPr>
                <w:rFonts w:ascii="Angsana New" w:hAnsi="Angsana New"/>
                <w:sz w:val="30"/>
                <w:szCs w:val="30"/>
              </w:rPr>
              <w:t>46</w:t>
            </w:r>
            <w:r w:rsidR="002F02E8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</w:rPr>
              <w:t>227</w:t>
            </w:r>
            <w:r w:rsidR="002F02E8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</w:rPr>
              <w:t>781</w:t>
            </w:r>
          </w:p>
        </w:tc>
        <w:tc>
          <w:tcPr>
            <w:tcW w:w="265" w:type="dxa"/>
            <w:vAlign w:val="bottom"/>
          </w:tcPr>
          <w:p w14:paraId="34C8C8B5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15C8A15F" w14:textId="132065A9" w:rsidR="002F02E8" w:rsidRPr="00CD468E" w:rsidRDefault="00874A5B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874A5B">
              <w:rPr>
                <w:rFonts w:ascii="Angsana New" w:hAnsi="Angsana New"/>
                <w:sz w:val="30"/>
                <w:szCs w:val="30"/>
              </w:rPr>
              <w:t>21</w:t>
            </w:r>
            <w:r w:rsidR="002F02E8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</w:rPr>
              <w:t>684</w:t>
            </w:r>
            <w:r w:rsidR="002F02E8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</w:rPr>
              <w:t>637</w:t>
            </w:r>
          </w:p>
        </w:tc>
      </w:tr>
      <w:tr w:rsidR="002F02E8" w:rsidRPr="00627208" w14:paraId="6CC04A1C" w14:textId="77777777" w:rsidTr="008576FC">
        <w:tc>
          <w:tcPr>
            <w:tcW w:w="3076" w:type="dxa"/>
            <w:vAlign w:val="bottom"/>
          </w:tcPr>
          <w:p w14:paraId="03AFADB6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05A7BFA4" w14:textId="69708D10" w:rsidR="002F02E8" w:rsidRPr="00627208" w:rsidRDefault="00874A5B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="00F669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584</w:t>
            </w:r>
            <w:r w:rsidR="00F669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</w:t>
            </w:r>
          </w:p>
        </w:tc>
        <w:tc>
          <w:tcPr>
            <w:tcW w:w="265" w:type="dxa"/>
            <w:vAlign w:val="bottom"/>
          </w:tcPr>
          <w:p w14:paraId="0F6FA39D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48E477E1" w14:textId="7D8410BB" w:rsidR="002F02E8" w:rsidRPr="00627208" w:rsidRDefault="00874A5B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F669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986</w:t>
            </w:r>
            <w:r w:rsidR="00F669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</w:t>
            </w:r>
          </w:p>
        </w:tc>
        <w:tc>
          <w:tcPr>
            <w:tcW w:w="273" w:type="dxa"/>
            <w:vAlign w:val="bottom"/>
          </w:tcPr>
          <w:p w14:paraId="7FD7D544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161D8C70" w14:textId="0D15C630" w:rsidR="002F02E8" w:rsidRPr="00627208" w:rsidRDefault="00874A5B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4A5B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  <w:r w:rsidR="002F02E8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</w:rPr>
              <w:t>527</w:t>
            </w:r>
            <w:r w:rsidR="002F02E8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265" w:type="dxa"/>
            <w:vAlign w:val="bottom"/>
          </w:tcPr>
          <w:p w14:paraId="06A16C8C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79CDF1C0" w14:textId="30B978CA" w:rsidR="002F02E8" w:rsidRPr="00627208" w:rsidRDefault="00874A5B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4A5B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2F02E8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</w:rPr>
              <w:t>250</w:t>
            </w:r>
            <w:r w:rsidR="002F02E8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</w:rPr>
              <w:t>212</w:t>
            </w:r>
          </w:p>
        </w:tc>
      </w:tr>
      <w:tr w:rsidR="002F02E8" w:rsidRPr="00627208" w14:paraId="7780DFCE" w14:textId="77777777" w:rsidTr="008576FC">
        <w:tc>
          <w:tcPr>
            <w:tcW w:w="3076" w:type="dxa"/>
            <w:vAlign w:val="bottom"/>
          </w:tcPr>
          <w:p w14:paraId="27E7FBA6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331" w:type="dxa"/>
            <w:vAlign w:val="bottom"/>
          </w:tcPr>
          <w:p w14:paraId="09ADE34E" w14:textId="2284206D" w:rsidR="002F02E8" w:rsidRPr="00627208" w:rsidRDefault="00F6691E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597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929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5" w:type="dxa"/>
            <w:vAlign w:val="bottom"/>
          </w:tcPr>
          <w:p w14:paraId="6EF5CC33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66A7A873" w14:textId="3D59DA34" w:rsidR="002F02E8" w:rsidRPr="00627208" w:rsidRDefault="00F6691E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48F64195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vAlign w:val="bottom"/>
          </w:tcPr>
          <w:p w14:paraId="2A3EC9FF" w14:textId="16408683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="00874A5B" w:rsidRPr="00874A5B">
              <w:rPr>
                <w:rFonts w:ascii="Angsana New" w:hAnsi="Angsana New"/>
                <w:sz w:val="30"/>
                <w:szCs w:val="30"/>
              </w:rPr>
              <w:t>38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="00874A5B" w:rsidRPr="00874A5B">
              <w:rPr>
                <w:rFonts w:ascii="Angsana New" w:hAnsi="Angsana New"/>
                <w:sz w:val="30"/>
                <w:szCs w:val="30"/>
              </w:rPr>
              <w:t>276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="00874A5B" w:rsidRPr="00874A5B">
              <w:rPr>
                <w:rFonts w:ascii="Angsana New" w:hAnsi="Angsana New"/>
                <w:sz w:val="30"/>
                <w:szCs w:val="30"/>
              </w:rPr>
              <w:t>890</w:t>
            </w:r>
            <w:r w:rsidRPr="00C26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vAlign w:val="bottom"/>
          </w:tcPr>
          <w:p w14:paraId="45D7FF72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0A6FA104" w14:textId="2F5D1B96" w:rsidR="002F02E8" w:rsidRPr="00627208" w:rsidRDefault="002F02E8" w:rsidP="00D44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02E8" w:rsidRPr="00627208" w14:paraId="1A7A924C" w14:textId="77777777" w:rsidTr="008576FC">
        <w:tc>
          <w:tcPr>
            <w:tcW w:w="3076" w:type="dxa"/>
            <w:vAlign w:val="bottom"/>
          </w:tcPr>
          <w:p w14:paraId="2616DB5F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 xml:space="preserve">หัก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ค่าเผื่อผลขาดทุนด้านเครดิต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  <w:t xml:space="preserve">   ที่คาดว่าจะเกิดขึ้น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55EA96F7" w14:textId="1DC9B614" w:rsidR="002F02E8" w:rsidRPr="00627208" w:rsidRDefault="00F6691E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293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5" w:type="dxa"/>
            <w:vAlign w:val="bottom"/>
          </w:tcPr>
          <w:p w14:paraId="23AE5833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727A6787" w14:textId="61D24379" w:rsidR="002F02E8" w:rsidRPr="00627208" w:rsidRDefault="00F6691E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293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3" w:type="dxa"/>
            <w:vAlign w:val="bottom"/>
          </w:tcPr>
          <w:p w14:paraId="5CE29F6D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7D0AFC53" w14:textId="4D41C389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="00874A5B" w:rsidRPr="00874A5B">
              <w:rPr>
                <w:rFonts w:ascii="Angsana New" w:hAnsi="Angsana New"/>
                <w:sz w:val="30"/>
                <w:szCs w:val="30"/>
              </w:rPr>
              <w:t>4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="00874A5B" w:rsidRPr="00874A5B">
              <w:rPr>
                <w:rFonts w:ascii="Angsana New" w:hAnsi="Angsana New"/>
                <w:sz w:val="30"/>
                <w:szCs w:val="30"/>
              </w:rPr>
              <w:t>516</w:t>
            </w:r>
            <w:r w:rsidRPr="00C26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vAlign w:val="bottom"/>
          </w:tcPr>
          <w:p w14:paraId="297EF34A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06483088" w14:textId="1B973D9E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right="-234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="00874A5B" w:rsidRPr="00874A5B">
              <w:rPr>
                <w:rFonts w:ascii="Angsana New" w:hAnsi="Angsana New"/>
                <w:sz w:val="30"/>
                <w:szCs w:val="30"/>
              </w:rPr>
              <w:t>4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="00874A5B" w:rsidRPr="00874A5B">
              <w:rPr>
                <w:rFonts w:ascii="Angsana New" w:hAnsi="Angsana New"/>
                <w:sz w:val="30"/>
                <w:szCs w:val="30"/>
              </w:rPr>
              <w:t>516</w:t>
            </w:r>
            <w:r w:rsidRPr="00C26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F02E8" w:rsidRPr="00627208" w14:paraId="2C01EEBC" w14:textId="77777777" w:rsidTr="008576FC">
        <w:tc>
          <w:tcPr>
            <w:tcW w:w="3076" w:type="dxa"/>
            <w:vAlign w:val="bottom"/>
          </w:tcPr>
          <w:p w14:paraId="6B4B2C9F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ลูกหนี้ตามสัญญาเช่า</w:t>
            </w: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FBC6C0" w14:textId="4A7055F4" w:rsidR="002F02E8" w:rsidRPr="00627208" w:rsidRDefault="00874A5B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1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F669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981</w:t>
            </w:r>
            <w:r w:rsidR="00F669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947</w:t>
            </w:r>
          </w:p>
        </w:tc>
        <w:tc>
          <w:tcPr>
            <w:tcW w:w="265" w:type="dxa"/>
            <w:vAlign w:val="bottom"/>
          </w:tcPr>
          <w:p w14:paraId="7F04784E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885041" w14:textId="50AF2073" w:rsidR="002F02E8" w:rsidRPr="00627208" w:rsidRDefault="00874A5B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F669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981</w:t>
            </w:r>
            <w:r w:rsidR="00F669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947</w:t>
            </w:r>
          </w:p>
        </w:tc>
        <w:tc>
          <w:tcPr>
            <w:tcW w:w="273" w:type="dxa"/>
            <w:vAlign w:val="bottom"/>
          </w:tcPr>
          <w:p w14:paraId="2D7BBAA3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B3BDB4" w14:textId="5B36AFFD" w:rsidR="002F02E8" w:rsidRPr="00627208" w:rsidRDefault="00874A5B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-11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4A5B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2F02E8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</w:rPr>
              <w:t>245</w:t>
            </w:r>
            <w:r w:rsidR="002F02E8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</w:rPr>
              <w:t>696</w:t>
            </w:r>
          </w:p>
        </w:tc>
        <w:tc>
          <w:tcPr>
            <w:tcW w:w="265" w:type="dxa"/>
            <w:vAlign w:val="bottom"/>
          </w:tcPr>
          <w:p w14:paraId="50818EF6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654DA" w14:textId="15D3DCB9" w:rsidR="002F02E8" w:rsidRPr="00627208" w:rsidRDefault="00874A5B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4A5B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2F02E8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</w:rPr>
              <w:t>245</w:t>
            </w:r>
            <w:r w:rsidR="002F02E8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</w:rPr>
              <w:t>696</w:t>
            </w:r>
          </w:p>
        </w:tc>
      </w:tr>
    </w:tbl>
    <w:p w14:paraId="199ACD45" w14:textId="77777777" w:rsidR="003E3735" w:rsidRPr="00627208" w:rsidRDefault="003E3735" w:rsidP="00631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12"/>
        <w:gridCol w:w="1079"/>
        <w:gridCol w:w="238"/>
        <w:gridCol w:w="1022"/>
        <w:gridCol w:w="266"/>
        <w:gridCol w:w="1085"/>
        <w:gridCol w:w="240"/>
        <w:gridCol w:w="1108"/>
      </w:tblGrid>
      <w:tr w:rsidR="000955D2" w:rsidRPr="00627208" w14:paraId="6F6A8E5F" w14:textId="77777777" w:rsidTr="000843A2">
        <w:trPr>
          <w:tblHeader/>
        </w:trPr>
        <w:tc>
          <w:tcPr>
            <w:tcW w:w="2334" w:type="pct"/>
            <w:hideMark/>
          </w:tcPr>
          <w:p w14:paraId="74242919" w14:textId="77777777" w:rsidR="000955D2" w:rsidRPr="00627208" w:rsidRDefault="000955D2" w:rsidP="00C82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2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8" w:type="pct"/>
            <w:gridSpan w:val="3"/>
            <w:hideMark/>
          </w:tcPr>
          <w:p w14:paraId="2A499321" w14:textId="77777777" w:rsidR="000955D2" w:rsidRPr="00627208" w:rsidRDefault="000955D2" w:rsidP="00C8275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639E13F4" w14:textId="77777777" w:rsidR="000955D2" w:rsidRPr="00627208" w:rsidRDefault="000955D2" w:rsidP="00C8275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pct"/>
            <w:gridSpan w:val="3"/>
            <w:hideMark/>
          </w:tcPr>
          <w:p w14:paraId="427075F8" w14:textId="77777777" w:rsidR="000955D2" w:rsidRPr="00627208" w:rsidRDefault="000955D2" w:rsidP="00C8275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731E" w:rsidRPr="00627208" w14:paraId="1AC2C948" w14:textId="77777777" w:rsidTr="00955382">
        <w:trPr>
          <w:tblHeader/>
        </w:trPr>
        <w:tc>
          <w:tcPr>
            <w:tcW w:w="2334" w:type="pct"/>
            <w:hideMark/>
          </w:tcPr>
          <w:p w14:paraId="65E4C633" w14:textId="77777777" w:rsidR="00A6731E" w:rsidRPr="00627208" w:rsidRDefault="00A6731E" w:rsidP="00A673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hideMark/>
          </w:tcPr>
          <w:p w14:paraId="14947DC1" w14:textId="7DE89F98" w:rsidR="00A6731E" w:rsidRPr="00627208" w:rsidRDefault="00874A5B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" w:type="pct"/>
          </w:tcPr>
          <w:p w14:paraId="1FA905D2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hideMark/>
          </w:tcPr>
          <w:p w14:paraId="3250FF50" w14:textId="73D9577A" w:rsidR="00A6731E" w:rsidRPr="00627208" w:rsidRDefault="00874A5B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" w:type="pct"/>
          </w:tcPr>
          <w:p w14:paraId="685F787A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hideMark/>
          </w:tcPr>
          <w:p w14:paraId="319DC70C" w14:textId="00BC8244" w:rsidR="00A6731E" w:rsidRPr="00627208" w:rsidRDefault="00874A5B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7" w:type="pct"/>
          </w:tcPr>
          <w:p w14:paraId="0CE9F253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hideMark/>
          </w:tcPr>
          <w:p w14:paraId="06022143" w14:textId="6C08F4B4" w:rsidR="00A6731E" w:rsidRPr="00627208" w:rsidRDefault="00874A5B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A6731E" w:rsidRPr="00627208" w14:paraId="40B9A0D1" w14:textId="77777777" w:rsidTr="000843A2">
        <w:trPr>
          <w:trHeight w:val="209"/>
          <w:tblHeader/>
        </w:trPr>
        <w:tc>
          <w:tcPr>
            <w:tcW w:w="2334" w:type="pct"/>
          </w:tcPr>
          <w:p w14:paraId="3DB07CA3" w14:textId="77777777" w:rsidR="00A6731E" w:rsidRPr="00627208" w:rsidRDefault="00A6731E" w:rsidP="00A673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6" w:type="pct"/>
            <w:gridSpan w:val="7"/>
            <w:hideMark/>
          </w:tcPr>
          <w:p w14:paraId="36AA5CDF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731E" w:rsidRPr="00627208" w14:paraId="65DAF477" w14:textId="77777777" w:rsidTr="000843A2">
        <w:trPr>
          <w:trHeight w:val="209"/>
          <w:tblHeader/>
        </w:trPr>
        <w:tc>
          <w:tcPr>
            <w:tcW w:w="2334" w:type="pct"/>
          </w:tcPr>
          <w:p w14:paraId="2C5B488B" w14:textId="77777777" w:rsidR="00A6731E" w:rsidRPr="00627208" w:rsidRDefault="00A6731E" w:rsidP="00A6731E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945"/>
              </w:tabs>
              <w:spacing w:line="240" w:lineRule="auto"/>
              <w:ind w:hanging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(กลับรายการ) ผลขาดทุนด้านเครดิตที่คาดว่าจะเกิดขึ้น</w:t>
            </w:r>
          </w:p>
        </w:tc>
        <w:tc>
          <w:tcPr>
            <w:tcW w:w="2666" w:type="pct"/>
            <w:gridSpan w:val="7"/>
          </w:tcPr>
          <w:p w14:paraId="44FAD570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6731E" w:rsidRPr="00627208" w14:paraId="27A0AA0A" w14:textId="77777777" w:rsidTr="00955382">
        <w:tc>
          <w:tcPr>
            <w:tcW w:w="2334" w:type="pct"/>
          </w:tcPr>
          <w:p w14:paraId="1BE15DB6" w14:textId="2C56C414" w:rsidR="00A6731E" w:rsidRPr="00627208" w:rsidRDefault="00A6731E" w:rsidP="00A6731E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0F3324"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0F3324" w:rsidRPr="0050233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874A5B" w:rsidRPr="00874A5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30</w:t>
            </w:r>
            <w:r w:rsidR="000F3324" w:rsidRPr="0050233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0F3324" w:rsidRPr="0050233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1" w:type="pct"/>
          </w:tcPr>
          <w:p w14:paraId="2FD4D8D9" w14:textId="77777777" w:rsidR="00A6731E" w:rsidRPr="00627208" w:rsidRDefault="00A6731E" w:rsidP="00A67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" w:type="pct"/>
          </w:tcPr>
          <w:p w14:paraId="138FCC7C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1" w:type="pct"/>
          </w:tcPr>
          <w:p w14:paraId="0EA467BF" w14:textId="77777777" w:rsidR="00A6731E" w:rsidRPr="00627208" w:rsidRDefault="00A6731E" w:rsidP="00A6731E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" w:type="pct"/>
          </w:tcPr>
          <w:p w14:paraId="542CD4CA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</w:tcPr>
          <w:p w14:paraId="56EC3162" w14:textId="77777777" w:rsidR="00A6731E" w:rsidRPr="00627208" w:rsidRDefault="00A6731E" w:rsidP="00A67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" w:type="pct"/>
          </w:tcPr>
          <w:p w14:paraId="3E2F5AF0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6" w:type="pct"/>
          </w:tcPr>
          <w:p w14:paraId="39C076F7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3324" w:rsidRPr="00627208" w14:paraId="54DD2852" w14:textId="77777777" w:rsidTr="00955382">
        <w:tc>
          <w:tcPr>
            <w:tcW w:w="2334" w:type="pct"/>
            <w:hideMark/>
          </w:tcPr>
          <w:p w14:paraId="7A270C6B" w14:textId="148E0675" w:rsidR="000F3324" w:rsidRPr="00627208" w:rsidRDefault="000F3324" w:rsidP="000F3324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71" w:type="pct"/>
          </w:tcPr>
          <w:p w14:paraId="471467B2" w14:textId="07C01089" w:rsidR="000F3324" w:rsidRPr="005A0F87" w:rsidRDefault="0004200D" w:rsidP="00042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4DAF732" w14:textId="77777777" w:rsidR="000F3324" w:rsidRPr="005A0F87" w:rsidRDefault="000F3324" w:rsidP="000F332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0F4A29B6" w14:textId="41A2D839" w:rsidR="000F3324" w:rsidRPr="005A0F87" w:rsidRDefault="000F3324" w:rsidP="0004200D">
            <w:pPr>
              <w:pStyle w:val="a2"/>
              <w:tabs>
                <w:tab w:val="decimal" w:pos="468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0F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B2ED800" w14:textId="77777777" w:rsidR="000F3324" w:rsidRPr="005A0F87" w:rsidRDefault="000F3324" w:rsidP="000F332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</w:tcPr>
          <w:p w14:paraId="3F214A46" w14:textId="26BDD117" w:rsidR="000F3324" w:rsidRPr="005A0F87" w:rsidRDefault="003E3BD5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716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7B2B23D6" w14:textId="77777777" w:rsidR="000F3324" w:rsidRPr="005A0F87" w:rsidRDefault="000F3324" w:rsidP="000F332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86" w:type="pct"/>
          </w:tcPr>
          <w:p w14:paraId="410AC2BA" w14:textId="47381C95" w:rsidR="000F3324" w:rsidRPr="005A0F87" w:rsidRDefault="000F3324" w:rsidP="0004200D">
            <w:pPr>
              <w:pStyle w:val="a2"/>
              <w:tabs>
                <w:tab w:val="decimal" w:pos="551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0F8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-</w:t>
            </w:r>
          </w:p>
        </w:tc>
      </w:tr>
      <w:tr w:rsidR="000F3324" w:rsidRPr="00627208" w14:paraId="46BA3C44" w14:textId="77777777" w:rsidTr="00955382">
        <w:tc>
          <w:tcPr>
            <w:tcW w:w="2334" w:type="pct"/>
          </w:tcPr>
          <w:p w14:paraId="3C0351A5" w14:textId="279A6197" w:rsidR="000F3324" w:rsidRPr="00627208" w:rsidRDefault="000F3324" w:rsidP="000F3324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71" w:type="pct"/>
          </w:tcPr>
          <w:p w14:paraId="66600D4B" w14:textId="5FF6428E" w:rsidR="000F3324" w:rsidRPr="005A0F87" w:rsidRDefault="00874A5B" w:rsidP="000F3324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61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A0F87" w:rsidRPr="005A0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781</w:t>
            </w:r>
          </w:p>
        </w:tc>
        <w:tc>
          <w:tcPr>
            <w:tcW w:w="126" w:type="pct"/>
          </w:tcPr>
          <w:p w14:paraId="0DEAD4BC" w14:textId="77777777" w:rsidR="000F3324" w:rsidRPr="005A0F87" w:rsidRDefault="000F3324" w:rsidP="000F332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04EFE5A6" w14:textId="78BB38E7" w:rsidR="000F3324" w:rsidRPr="005A0F87" w:rsidRDefault="000F3324" w:rsidP="000F3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61"/>
                <w:tab w:val="left" w:pos="61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A0F8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5A0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542</w:t>
            </w:r>
            <w:r w:rsidRPr="005A0F8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0249D15F" w14:textId="77777777" w:rsidR="000F3324" w:rsidRPr="005A0F87" w:rsidRDefault="000F3324" w:rsidP="000F332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</w:tcPr>
          <w:p w14:paraId="64F1E899" w14:textId="1310E0BA" w:rsidR="000F3324" w:rsidRPr="005A0F87" w:rsidRDefault="005A0F87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A0F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945</w:t>
            </w:r>
            <w:r w:rsidRPr="005A0F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127" w:type="pct"/>
          </w:tcPr>
          <w:p w14:paraId="2F75338A" w14:textId="77777777" w:rsidR="000F3324" w:rsidRPr="005A0F87" w:rsidRDefault="000F3324" w:rsidP="000F332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86" w:type="pct"/>
          </w:tcPr>
          <w:p w14:paraId="3E470C93" w14:textId="0A0D1AFC" w:rsidR="000F3324" w:rsidRPr="005A0F87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A0F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5A0F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762</w:t>
            </w:r>
            <w:r w:rsidRPr="005A0F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0F3324" w:rsidRPr="00627208" w14:paraId="14600C0D" w14:textId="77777777" w:rsidTr="00955382">
        <w:tc>
          <w:tcPr>
            <w:tcW w:w="2334" w:type="pct"/>
          </w:tcPr>
          <w:p w14:paraId="64A08E91" w14:textId="28C6BE32" w:rsidR="000F3324" w:rsidRPr="005B0087" w:rsidRDefault="000F3324" w:rsidP="000F3324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571" w:type="pct"/>
          </w:tcPr>
          <w:p w14:paraId="7E8A2E68" w14:textId="42F20A43" w:rsidR="000F3324" w:rsidRPr="002E2E63" w:rsidRDefault="002E2E63" w:rsidP="000F3324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612"/>
              </w:tabs>
              <w:spacing w:after="0"/>
              <w:ind w:left="-108" w:right="-2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2E2E63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(</w:t>
            </w:r>
            <w:r w:rsidR="00874A5B" w:rsidRPr="00874A5B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223</w:t>
            </w:r>
            <w:r w:rsidRPr="002E2E63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)</w:t>
            </w:r>
          </w:p>
        </w:tc>
        <w:tc>
          <w:tcPr>
            <w:tcW w:w="126" w:type="pct"/>
          </w:tcPr>
          <w:p w14:paraId="162354E7" w14:textId="77777777" w:rsidR="000F3324" w:rsidRPr="002E2E63" w:rsidRDefault="000F3324" w:rsidP="000F332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647CE4FA" w14:textId="2FCF21F2" w:rsidR="000F3324" w:rsidRPr="002E2E63" w:rsidRDefault="000F3324" w:rsidP="000F3324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612"/>
              </w:tabs>
              <w:spacing w:after="0"/>
              <w:ind w:left="-108" w:right="-2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2E63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(</w:t>
            </w:r>
            <w:r w:rsidR="00874A5B" w:rsidRPr="00874A5B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133</w:t>
            </w:r>
            <w:r w:rsidRPr="002E2E63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)</w:t>
            </w:r>
          </w:p>
        </w:tc>
        <w:tc>
          <w:tcPr>
            <w:tcW w:w="141" w:type="pct"/>
          </w:tcPr>
          <w:p w14:paraId="26693A77" w14:textId="77777777" w:rsidR="000F3324" w:rsidRPr="002E2E63" w:rsidRDefault="000F3324" w:rsidP="000F332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</w:tcPr>
          <w:p w14:paraId="2DF4B36F" w14:textId="08896AB7" w:rsidR="000F3324" w:rsidRPr="002E2E63" w:rsidRDefault="002E2E63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158" w:hanging="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2E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F9478C0" w14:textId="77777777" w:rsidR="000F3324" w:rsidRPr="002E2E63" w:rsidRDefault="000F3324" w:rsidP="000F332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86" w:type="pct"/>
          </w:tcPr>
          <w:p w14:paraId="1DE925E9" w14:textId="0A44357C" w:rsidR="000F3324" w:rsidRPr="002E2E63" w:rsidRDefault="000F3324" w:rsidP="0004200D">
            <w:pPr>
              <w:pStyle w:val="a2"/>
              <w:tabs>
                <w:tab w:val="decimal" w:pos="551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2E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ED29726" w14:textId="3D6ABF8B" w:rsidR="000955D2" w:rsidRPr="00627208" w:rsidRDefault="000955D2" w:rsidP="00095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12"/>
        <w:gridCol w:w="1078"/>
        <w:gridCol w:w="270"/>
        <w:gridCol w:w="996"/>
        <w:gridCol w:w="268"/>
        <w:gridCol w:w="1077"/>
        <w:gridCol w:w="270"/>
        <w:gridCol w:w="1079"/>
      </w:tblGrid>
      <w:tr w:rsidR="003E3735" w:rsidRPr="00627208" w14:paraId="72B82E01" w14:textId="77777777" w:rsidTr="00715395">
        <w:trPr>
          <w:tblHeader/>
        </w:trPr>
        <w:tc>
          <w:tcPr>
            <w:tcW w:w="2334" w:type="pct"/>
            <w:vAlign w:val="bottom"/>
            <w:hideMark/>
          </w:tcPr>
          <w:p w14:paraId="340EC75D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  <w:tab w:val="left" w:pos="2865"/>
              </w:tabs>
              <w:spacing w:line="240" w:lineRule="auto"/>
              <w:ind w:right="-19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</w:tc>
        <w:tc>
          <w:tcPr>
            <w:tcW w:w="1240" w:type="pct"/>
            <w:gridSpan w:val="3"/>
            <w:hideMark/>
          </w:tcPr>
          <w:p w14:paraId="36030125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2C4FB16C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pct"/>
            <w:gridSpan w:val="3"/>
            <w:hideMark/>
          </w:tcPr>
          <w:p w14:paraId="085652EE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3324" w:rsidRPr="00627208" w14:paraId="48B17409" w14:textId="77777777" w:rsidTr="00715395">
        <w:trPr>
          <w:tblHeader/>
        </w:trPr>
        <w:tc>
          <w:tcPr>
            <w:tcW w:w="2334" w:type="pct"/>
            <w:vAlign w:val="bottom"/>
          </w:tcPr>
          <w:p w14:paraId="1EC9C963" w14:textId="77777777" w:rsidR="000F3324" w:rsidRPr="00627208" w:rsidRDefault="000F3324" w:rsidP="000F33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ที่เกี่ยวข้องกัน ณ วันที่</w:t>
            </w:r>
          </w:p>
        </w:tc>
        <w:tc>
          <w:tcPr>
            <w:tcW w:w="570" w:type="pct"/>
          </w:tcPr>
          <w:p w14:paraId="3E3F9988" w14:textId="65720FC1" w:rsidR="000F3324" w:rsidRPr="00627208" w:rsidRDefault="00874A5B" w:rsidP="000F332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F3324" w:rsidRPr="005023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F3324"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28F1C396" w14:textId="77777777" w:rsidR="000F3324" w:rsidRPr="00627208" w:rsidRDefault="000F3324" w:rsidP="000F332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5DE9086A" w14:textId="40A4488F" w:rsidR="000F3324" w:rsidRPr="00627208" w:rsidRDefault="00874A5B" w:rsidP="000F332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F3324"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F3324"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14:paraId="4FF4A9D1" w14:textId="77777777" w:rsidR="000F3324" w:rsidRPr="00627208" w:rsidRDefault="000F3324" w:rsidP="000F332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823928F" w14:textId="3B8CDFAC" w:rsidR="000F3324" w:rsidRPr="00627208" w:rsidRDefault="00874A5B" w:rsidP="000F332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F3324" w:rsidRPr="005023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F3324"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07BA7DC6" w14:textId="77777777" w:rsidR="000F3324" w:rsidRPr="00627208" w:rsidRDefault="000F3324" w:rsidP="000F332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1877D84B" w14:textId="2888FA4A" w:rsidR="000F3324" w:rsidRPr="00627208" w:rsidRDefault="00874A5B" w:rsidP="000F332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F3324"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F3324"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51AC4" w:rsidRPr="00627208" w14:paraId="6544EACB" w14:textId="77777777" w:rsidTr="00715395">
        <w:trPr>
          <w:tblHeader/>
        </w:trPr>
        <w:tc>
          <w:tcPr>
            <w:tcW w:w="2334" w:type="pct"/>
            <w:vAlign w:val="bottom"/>
          </w:tcPr>
          <w:p w14:paraId="5ABD5F59" w14:textId="77777777" w:rsidR="00E51AC4" w:rsidRPr="00627208" w:rsidRDefault="00E51AC4" w:rsidP="00E51A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hideMark/>
          </w:tcPr>
          <w:p w14:paraId="2DFFD09F" w14:textId="0EF585BD" w:rsidR="00E51AC4" w:rsidRPr="00627208" w:rsidRDefault="00874A5B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3" w:type="pct"/>
          </w:tcPr>
          <w:p w14:paraId="49F31DD5" w14:textId="77777777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hideMark/>
          </w:tcPr>
          <w:p w14:paraId="0ECC4574" w14:textId="6DDE865C" w:rsidR="00E51AC4" w:rsidRPr="00627208" w:rsidRDefault="00874A5B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2" w:type="pct"/>
          </w:tcPr>
          <w:p w14:paraId="4D913B25" w14:textId="77777777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hideMark/>
          </w:tcPr>
          <w:p w14:paraId="5796E9A2" w14:textId="4CC82BE7" w:rsidR="00E51AC4" w:rsidRPr="00627208" w:rsidRDefault="00874A5B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3" w:type="pct"/>
          </w:tcPr>
          <w:p w14:paraId="538DDAF8" w14:textId="77777777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hideMark/>
          </w:tcPr>
          <w:p w14:paraId="04164440" w14:textId="731075AB" w:rsidR="00E51AC4" w:rsidRPr="00627208" w:rsidRDefault="00874A5B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E51AC4" w:rsidRPr="00627208" w14:paraId="758A2F4B" w14:textId="77777777" w:rsidTr="000843A2">
        <w:trPr>
          <w:trHeight w:val="209"/>
          <w:tblHeader/>
        </w:trPr>
        <w:tc>
          <w:tcPr>
            <w:tcW w:w="2334" w:type="pct"/>
          </w:tcPr>
          <w:p w14:paraId="1FF059A5" w14:textId="77777777" w:rsidR="00E51AC4" w:rsidRPr="00627208" w:rsidRDefault="00E51AC4" w:rsidP="00E51A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6" w:type="pct"/>
            <w:gridSpan w:val="7"/>
            <w:hideMark/>
          </w:tcPr>
          <w:p w14:paraId="62ABD7FF" w14:textId="77777777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1AC4" w:rsidRPr="00627208" w14:paraId="2FFD686B" w14:textId="77777777" w:rsidTr="00715395">
        <w:tc>
          <w:tcPr>
            <w:tcW w:w="2334" w:type="pct"/>
            <w:hideMark/>
          </w:tcPr>
          <w:p w14:paraId="51455265" w14:textId="77777777" w:rsidR="00E51AC4" w:rsidRPr="00627208" w:rsidRDefault="00E51AC4" w:rsidP="00E51AC4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70" w:type="pct"/>
          </w:tcPr>
          <w:p w14:paraId="6B76DA29" w14:textId="77777777" w:rsidR="00E51AC4" w:rsidRPr="00627208" w:rsidRDefault="00E51AC4" w:rsidP="00E51AC4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3" w:type="pct"/>
          </w:tcPr>
          <w:p w14:paraId="499C3F32" w14:textId="77777777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0A313503" w14:textId="77777777" w:rsidR="00E51AC4" w:rsidRPr="00627208" w:rsidRDefault="00E51AC4" w:rsidP="00E51AC4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</w:tcPr>
          <w:p w14:paraId="1CCB7162" w14:textId="77777777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0" w:type="pct"/>
          </w:tcPr>
          <w:p w14:paraId="43C98668" w14:textId="77777777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</w:tcPr>
          <w:p w14:paraId="25361A66" w14:textId="77777777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1" w:type="pct"/>
          </w:tcPr>
          <w:p w14:paraId="279F93FF" w14:textId="77777777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B03815" w:rsidRPr="00627208" w14:paraId="5BFF6F8F" w14:textId="77777777" w:rsidTr="00715395">
        <w:tc>
          <w:tcPr>
            <w:tcW w:w="2334" w:type="pct"/>
            <w:hideMark/>
          </w:tcPr>
          <w:p w14:paraId="279B8EFD" w14:textId="77777777" w:rsidR="00B03815" w:rsidRPr="00627208" w:rsidRDefault="00B03815" w:rsidP="00B03815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0" w:type="pct"/>
          </w:tcPr>
          <w:p w14:paraId="15C949A4" w14:textId="55F15649" w:rsidR="00B03815" w:rsidRPr="00627208" w:rsidRDefault="00B03815" w:rsidP="00B0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44F1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3" w:type="pct"/>
          </w:tcPr>
          <w:p w14:paraId="661AE83A" w14:textId="77777777" w:rsidR="00B03815" w:rsidRPr="00627208" w:rsidRDefault="00B03815" w:rsidP="00B0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314BD622" w14:textId="487506ED" w:rsidR="00B03815" w:rsidRPr="00D44F1F" w:rsidRDefault="00B03815" w:rsidP="0004200D">
            <w:pPr>
              <w:pStyle w:val="a2"/>
              <w:tabs>
                <w:tab w:val="decimal" w:pos="468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44F1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2" w:type="pct"/>
          </w:tcPr>
          <w:p w14:paraId="4562A0C1" w14:textId="77777777" w:rsidR="00B03815" w:rsidRPr="00627208" w:rsidRDefault="00B03815" w:rsidP="00B0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70" w:type="pct"/>
          </w:tcPr>
          <w:p w14:paraId="73BDF41C" w14:textId="51DCB59F" w:rsidR="00B03815" w:rsidRPr="00627208" w:rsidRDefault="00874A5B" w:rsidP="00B0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="Angsana New" w:hAnsi="Angsana New"/>
                <w:sz w:val="30"/>
                <w:szCs w:val="30"/>
              </w:rPr>
              <w:t>1</w:t>
            </w:r>
            <w:r w:rsidR="00B03815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</w:rPr>
              <w:t>421</w:t>
            </w:r>
            <w:r w:rsidR="00B03815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143" w:type="pct"/>
          </w:tcPr>
          <w:p w14:paraId="594ADADE" w14:textId="77777777" w:rsidR="00B03815" w:rsidRPr="00627208" w:rsidRDefault="00B03815" w:rsidP="00B0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71" w:type="pct"/>
          </w:tcPr>
          <w:p w14:paraId="27BB6ADD" w14:textId="2E6C8DC1" w:rsidR="00B03815" w:rsidRPr="00627208" w:rsidRDefault="00874A5B" w:rsidP="00B0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4A5B">
              <w:rPr>
                <w:rFonts w:ascii="Angsana New" w:hAnsi="Angsana New"/>
                <w:sz w:val="30"/>
                <w:szCs w:val="30"/>
              </w:rPr>
              <w:t>1</w:t>
            </w:r>
            <w:r w:rsidR="00B03815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</w:rPr>
              <w:t>422</w:t>
            </w:r>
            <w:r w:rsidR="00B03815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B03815" w:rsidRPr="00627208" w14:paraId="2A9FC969" w14:textId="77777777" w:rsidTr="00715395">
        <w:tc>
          <w:tcPr>
            <w:tcW w:w="2334" w:type="pct"/>
          </w:tcPr>
          <w:p w14:paraId="6510BC18" w14:textId="77777777" w:rsidR="00B03815" w:rsidRPr="00627208" w:rsidRDefault="00B03815" w:rsidP="00B03815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4E0CD03E" w14:textId="268802AA" w:rsidR="00B03815" w:rsidRPr="007847ED" w:rsidRDefault="00B03815" w:rsidP="00B0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4F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43" w:type="pct"/>
          </w:tcPr>
          <w:p w14:paraId="5C9DBE1A" w14:textId="77777777" w:rsidR="00B03815" w:rsidRPr="00627208" w:rsidRDefault="00B03815" w:rsidP="00B0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2A92D4A5" w14:textId="30C05481" w:rsidR="00B03815" w:rsidRPr="00D44F1F" w:rsidRDefault="00B03815" w:rsidP="0004200D">
            <w:pPr>
              <w:pStyle w:val="a2"/>
              <w:tabs>
                <w:tab w:val="decimal" w:pos="468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44F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42" w:type="pct"/>
          </w:tcPr>
          <w:p w14:paraId="5DF498AE" w14:textId="77777777" w:rsidR="00B03815" w:rsidRPr="00627208" w:rsidRDefault="00B03815" w:rsidP="00B0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B9223C8" w14:textId="59A28894" w:rsidR="00B03815" w:rsidRPr="00627208" w:rsidRDefault="00874A5B" w:rsidP="00B0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4A5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03815" w:rsidRPr="002F02E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</w:rPr>
              <w:t>421</w:t>
            </w:r>
            <w:r w:rsidR="00B03815" w:rsidRPr="002F02E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143" w:type="pct"/>
          </w:tcPr>
          <w:p w14:paraId="00735799" w14:textId="77777777" w:rsidR="00B03815" w:rsidRPr="00627208" w:rsidRDefault="00B03815" w:rsidP="00B0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63F434F0" w14:textId="471A2886" w:rsidR="00B03815" w:rsidRPr="002F02E8" w:rsidRDefault="00874A5B" w:rsidP="00B0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4A5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03815" w:rsidRPr="002F02E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</w:rPr>
              <w:t>422</w:t>
            </w:r>
            <w:r w:rsidR="00B03815" w:rsidRPr="002F02E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</w:tr>
      <w:tr w:rsidR="00B03815" w:rsidRPr="00627208" w14:paraId="7C37CFBD" w14:textId="77777777" w:rsidTr="00715395">
        <w:tc>
          <w:tcPr>
            <w:tcW w:w="2334" w:type="pct"/>
          </w:tcPr>
          <w:p w14:paraId="25044BA0" w14:textId="77777777" w:rsidR="00B03815" w:rsidRDefault="00B03815" w:rsidP="00B03815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30D60C12" w14:textId="77777777" w:rsidR="00B03815" w:rsidRPr="00627208" w:rsidRDefault="00B03815" w:rsidP="00B0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E99EB4D" w14:textId="77777777" w:rsidR="00B03815" w:rsidRPr="00627208" w:rsidRDefault="00B03815" w:rsidP="00B0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11E4BDDF" w14:textId="77777777" w:rsidR="00B03815" w:rsidRPr="00627208" w:rsidRDefault="00B03815" w:rsidP="00B0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F54BFC6" w14:textId="77777777" w:rsidR="00B03815" w:rsidRPr="00627208" w:rsidRDefault="00B03815" w:rsidP="00B0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14DC567" w14:textId="77777777" w:rsidR="00B03815" w:rsidRPr="00627208" w:rsidRDefault="00B03815" w:rsidP="00B0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F9ADC47" w14:textId="77777777" w:rsidR="00B03815" w:rsidRPr="00627208" w:rsidRDefault="00B03815" w:rsidP="00B0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53018428" w14:textId="77777777" w:rsidR="00B03815" w:rsidRPr="00627208" w:rsidRDefault="00B03815" w:rsidP="00B0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B03815" w:rsidRPr="00627208" w14:paraId="6A3044C5" w14:textId="77777777" w:rsidTr="00715395">
        <w:tc>
          <w:tcPr>
            <w:tcW w:w="2334" w:type="pct"/>
          </w:tcPr>
          <w:p w14:paraId="14C98D47" w14:textId="2F7D137B" w:rsidR="00B03815" w:rsidRPr="00627208" w:rsidRDefault="00B03815" w:rsidP="00B03815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0" w:type="pct"/>
          </w:tcPr>
          <w:p w14:paraId="133DA314" w14:textId="77777777" w:rsidR="00B03815" w:rsidRPr="00627208" w:rsidRDefault="00B03815" w:rsidP="00B0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EA5F847" w14:textId="77777777" w:rsidR="00B03815" w:rsidRPr="00627208" w:rsidRDefault="00B03815" w:rsidP="00B0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0032969C" w14:textId="77777777" w:rsidR="00B03815" w:rsidRPr="00627208" w:rsidRDefault="00B03815" w:rsidP="00B0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FC897D8" w14:textId="77777777" w:rsidR="00B03815" w:rsidRPr="00627208" w:rsidRDefault="00B03815" w:rsidP="00B0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D7603A6" w14:textId="77777777" w:rsidR="00B03815" w:rsidRPr="00627208" w:rsidRDefault="00B03815" w:rsidP="00B0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376D8C9" w14:textId="77777777" w:rsidR="00B03815" w:rsidRPr="00627208" w:rsidRDefault="00B03815" w:rsidP="00B0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31677CEC" w14:textId="77777777" w:rsidR="00B03815" w:rsidRPr="00627208" w:rsidRDefault="00B03815" w:rsidP="00B0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B03815" w:rsidRPr="00627208" w14:paraId="3E1C6323" w14:textId="77777777" w:rsidTr="00525D73">
        <w:tc>
          <w:tcPr>
            <w:tcW w:w="2334" w:type="pct"/>
          </w:tcPr>
          <w:p w14:paraId="58CB2E01" w14:textId="631C6AA2" w:rsidR="00B03815" w:rsidRPr="00627208" w:rsidRDefault="00B03815" w:rsidP="00B03815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570" w:type="pct"/>
          </w:tcPr>
          <w:p w14:paraId="05B0C08C" w14:textId="2F67C637" w:rsidR="00B03815" w:rsidRPr="00627208" w:rsidRDefault="00874A5B" w:rsidP="00B0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 w:hint="cs"/>
                <w:sz w:val="30"/>
                <w:szCs w:val="30"/>
              </w:rPr>
              <w:t>51</w:t>
            </w:r>
            <w:r w:rsidR="00B038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925</w:t>
            </w:r>
          </w:p>
        </w:tc>
        <w:tc>
          <w:tcPr>
            <w:tcW w:w="143" w:type="pct"/>
          </w:tcPr>
          <w:p w14:paraId="68D768B7" w14:textId="77777777" w:rsidR="00B03815" w:rsidRPr="00627208" w:rsidRDefault="00B03815" w:rsidP="00B0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2AD9149D" w14:textId="2C1631B4" w:rsidR="00B03815" w:rsidRPr="00627208" w:rsidRDefault="00B03815" w:rsidP="0004200D">
            <w:pPr>
              <w:pStyle w:val="a2"/>
              <w:tabs>
                <w:tab w:val="decimal" w:pos="468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4F8A698" w14:textId="77777777" w:rsidR="00B03815" w:rsidRPr="00627208" w:rsidRDefault="00B03815" w:rsidP="00B0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21C1413" w14:textId="7F12FA00" w:rsidR="00B03815" w:rsidRPr="00B35F6C" w:rsidRDefault="00B03815" w:rsidP="00B03815">
            <w:pPr>
              <w:pStyle w:val="a2"/>
              <w:tabs>
                <w:tab w:val="decimal" w:pos="551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A3AE43B" w14:textId="77777777" w:rsidR="00B03815" w:rsidRPr="00B35F6C" w:rsidRDefault="00B03815" w:rsidP="00B03815">
            <w:pPr>
              <w:pStyle w:val="a2"/>
              <w:tabs>
                <w:tab w:val="decimal" w:pos="551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4052A8A4" w14:textId="55170FCD" w:rsidR="00B03815" w:rsidRPr="00B35F6C" w:rsidRDefault="00B03815" w:rsidP="00B03815">
            <w:pPr>
              <w:pStyle w:val="a2"/>
              <w:tabs>
                <w:tab w:val="decimal" w:pos="551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3815" w:rsidRPr="00627208" w14:paraId="2FB6254B" w14:textId="77777777" w:rsidTr="00525D73">
        <w:tc>
          <w:tcPr>
            <w:tcW w:w="2334" w:type="pct"/>
          </w:tcPr>
          <w:p w14:paraId="6213FB19" w14:textId="61E9D1F2" w:rsidR="00B03815" w:rsidRPr="00627208" w:rsidRDefault="00B03815" w:rsidP="00B03815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394CF91" w14:textId="53673A81" w:rsidR="00B03815" w:rsidRPr="00B35F6C" w:rsidRDefault="00874A5B" w:rsidP="00B0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038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390</w:t>
            </w:r>
            <w:r w:rsidR="00B038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828</w:t>
            </w:r>
          </w:p>
        </w:tc>
        <w:tc>
          <w:tcPr>
            <w:tcW w:w="143" w:type="pct"/>
          </w:tcPr>
          <w:p w14:paraId="6EEBAD36" w14:textId="77777777" w:rsidR="00B03815" w:rsidRPr="00B35F6C" w:rsidRDefault="00B03815" w:rsidP="00B0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6260F204" w14:textId="242ED0B6" w:rsidR="00B03815" w:rsidRPr="00DF177F" w:rsidRDefault="00874A5B" w:rsidP="00B03815">
            <w:pPr>
              <w:pStyle w:val="a2"/>
              <w:tabs>
                <w:tab w:val="decimal" w:pos="78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0381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759</w:t>
            </w:r>
            <w:r w:rsidR="00B0381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179</w:t>
            </w:r>
          </w:p>
        </w:tc>
        <w:tc>
          <w:tcPr>
            <w:tcW w:w="142" w:type="pct"/>
          </w:tcPr>
          <w:p w14:paraId="3C3177F8" w14:textId="77777777" w:rsidR="00B03815" w:rsidRPr="00B35F6C" w:rsidRDefault="00B03815" w:rsidP="00B03815">
            <w:pPr>
              <w:pStyle w:val="a2"/>
              <w:tabs>
                <w:tab w:val="decimal" w:pos="551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0D429E1" w14:textId="160DCC5C" w:rsidR="00B03815" w:rsidRPr="00B35F6C" w:rsidRDefault="00B03815" w:rsidP="00B03815">
            <w:pPr>
              <w:pStyle w:val="a2"/>
              <w:tabs>
                <w:tab w:val="decimal" w:pos="551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6576CD5" w14:textId="77777777" w:rsidR="00B03815" w:rsidRPr="00B35F6C" w:rsidRDefault="00B03815" w:rsidP="00B03815">
            <w:pPr>
              <w:pStyle w:val="a2"/>
              <w:tabs>
                <w:tab w:val="decimal" w:pos="551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12F72E41" w14:textId="70C60276" w:rsidR="00B03815" w:rsidRPr="00B35F6C" w:rsidRDefault="00B03815" w:rsidP="00B03815">
            <w:pPr>
              <w:pStyle w:val="a2"/>
              <w:tabs>
                <w:tab w:val="decimal" w:pos="551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3815" w:rsidRPr="00627208" w14:paraId="5DFE8785" w14:textId="77777777" w:rsidTr="00525D73">
        <w:tc>
          <w:tcPr>
            <w:tcW w:w="2334" w:type="pct"/>
          </w:tcPr>
          <w:p w14:paraId="79C17221" w14:textId="4723ED6C" w:rsidR="00B03815" w:rsidRPr="00627208" w:rsidRDefault="00B03815" w:rsidP="00B03815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D444B8F" w14:textId="120F2592" w:rsidR="00B03815" w:rsidRPr="00B35F6C" w:rsidRDefault="00874A5B" w:rsidP="00B0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038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442</w:t>
            </w:r>
            <w:r w:rsidR="00B038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753</w:t>
            </w:r>
          </w:p>
        </w:tc>
        <w:tc>
          <w:tcPr>
            <w:tcW w:w="143" w:type="pct"/>
          </w:tcPr>
          <w:p w14:paraId="10137243" w14:textId="77777777" w:rsidR="00B03815" w:rsidRPr="00B35F6C" w:rsidRDefault="00B03815" w:rsidP="00B0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5513287D" w14:textId="2D25FFEC" w:rsidR="00B03815" w:rsidRPr="00DF177F" w:rsidRDefault="00874A5B" w:rsidP="00B03815">
            <w:pPr>
              <w:pStyle w:val="a2"/>
              <w:tabs>
                <w:tab w:val="decimal" w:pos="789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B038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759</w:t>
            </w:r>
            <w:r w:rsidR="00B038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179</w:t>
            </w:r>
          </w:p>
        </w:tc>
        <w:tc>
          <w:tcPr>
            <w:tcW w:w="142" w:type="pct"/>
          </w:tcPr>
          <w:p w14:paraId="5B052D6F" w14:textId="32738AE9" w:rsidR="00B03815" w:rsidRPr="00B35F6C" w:rsidRDefault="00B03815" w:rsidP="00B0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70ACD5FC" w14:textId="2A65B0BA" w:rsidR="00B03815" w:rsidRPr="00B35F6C" w:rsidRDefault="00B03815" w:rsidP="00B03815">
            <w:pPr>
              <w:pStyle w:val="a2"/>
              <w:tabs>
                <w:tab w:val="decimal" w:pos="5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19A1C82" w14:textId="77777777" w:rsidR="00B03815" w:rsidRPr="00B35F6C" w:rsidRDefault="00B03815" w:rsidP="00B0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004479BA" w14:textId="535AD872" w:rsidR="00B03815" w:rsidRPr="00B35F6C" w:rsidRDefault="00B03815" w:rsidP="00B03815">
            <w:pPr>
              <w:pStyle w:val="a2"/>
              <w:tabs>
                <w:tab w:val="decimal" w:pos="5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03815" w:rsidRPr="00627208" w14:paraId="687F8CDA" w14:textId="77777777" w:rsidTr="00525D73">
        <w:tc>
          <w:tcPr>
            <w:tcW w:w="2334" w:type="pct"/>
          </w:tcPr>
          <w:p w14:paraId="2FBB2D82" w14:textId="77777777" w:rsidR="00B03815" w:rsidRPr="00627208" w:rsidRDefault="00B03815" w:rsidP="00B03815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3ACDB1D0" w14:textId="77777777" w:rsidR="00B03815" w:rsidRPr="00627208" w:rsidRDefault="00B03815" w:rsidP="00B0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02B4D63" w14:textId="77777777" w:rsidR="00B03815" w:rsidRPr="00627208" w:rsidRDefault="00B03815" w:rsidP="00B0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double" w:sz="4" w:space="0" w:color="auto"/>
            </w:tcBorders>
          </w:tcPr>
          <w:p w14:paraId="184473C2" w14:textId="77777777" w:rsidR="00B03815" w:rsidRPr="00627208" w:rsidRDefault="00B03815" w:rsidP="00B0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5199413" w14:textId="77777777" w:rsidR="00B03815" w:rsidRPr="00627208" w:rsidRDefault="00B03815" w:rsidP="00B0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11526066" w14:textId="77777777" w:rsidR="00B03815" w:rsidRPr="00627208" w:rsidRDefault="00B03815" w:rsidP="00B0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048D745" w14:textId="77777777" w:rsidR="00B03815" w:rsidRPr="00627208" w:rsidRDefault="00B03815" w:rsidP="00B0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2577302A" w14:textId="77777777" w:rsidR="00B03815" w:rsidRPr="00627208" w:rsidRDefault="00B03815" w:rsidP="00B0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B03815" w:rsidRPr="00627208" w14:paraId="77C5417F" w14:textId="77777777" w:rsidTr="00715395">
        <w:tc>
          <w:tcPr>
            <w:tcW w:w="2334" w:type="pct"/>
          </w:tcPr>
          <w:p w14:paraId="3027F048" w14:textId="77777777" w:rsidR="00B03815" w:rsidRPr="00627208" w:rsidRDefault="00B03815" w:rsidP="00B03815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70" w:type="pct"/>
          </w:tcPr>
          <w:p w14:paraId="0739D725" w14:textId="77777777" w:rsidR="00B03815" w:rsidRPr="00627208" w:rsidRDefault="00B03815" w:rsidP="00B0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0FF69E0" w14:textId="77777777" w:rsidR="00B03815" w:rsidRPr="00627208" w:rsidRDefault="00B03815" w:rsidP="00B0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718DA27E" w14:textId="77777777" w:rsidR="00B03815" w:rsidRPr="00627208" w:rsidRDefault="00B03815" w:rsidP="00B0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19FC018" w14:textId="77777777" w:rsidR="00B03815" w:rsidRPr="00627208" w:rsidRDefault="00B03815" w:rsidP="00B0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8995087" w14:textId="77777777" w:rsidR="00B03815" w:rsidRPr="00627208" w:rsidRDefault="00B03815" w:rsidP="00B0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CB335E4" w14:textId="77777777" w:rsidR="00B03815" w:rsidRPr="00627208" w:rsidRDefault="00B03815" w:rsidP="00B0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4227466B" w14:textId="77777777" w:rsidR="00B03815" w:rsidRPr="00627208" w:rsidRDefault="00B03815" w:rsidP="00B0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B03815" w:rsidRPr="00627208" w14:paraId="337955F5" w14:textId="77777777" w:rsidTr="00715395">
        <w:tc>
          <w:tcPr>
            <w:tcW w:w="2334" w:type="pct"/>
          </w:tcPr>
          <w:p w14:paraId="656EA20A" w14:textId="77777777" w:rsidR="00B03815" w:rsidRPr="00627208" w:rsidRDefault="00B03815" w:rsidP="00B03815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570" w:type="pct"/>
          </w:tcPr>
          <w:p w14:paraId="604B520A" w14:textId="4DFE6CFF" w:rsidR="00B03815" w:rsidRPr="00627208" w:rsidRDefault="005B405F" w:rsidP="00B0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405F">
              <w:rPr>
                <w:rFonts w:asciiTheme="majorBidi" w:hAnsiTheme="majorBidi" w:cstheme="majorBidi"/>
                <w:sz w:val="30"/>
                <w:szCs w:val="30"/>
              </w:rPr>
              <w:t>28,780</w:t>
            </w:r>
          </w:p>
        </w:tc>
        <w:tc>
          <w:tcPr>
            <w:tcW w:w="143" w:type="pct"/>
          </w:tcPr>
          <w:p w14:paraId="449745DD" w14:textId="77777777" w:rsidR="00B03815" w:rsidRPr="00627208" w:rsidRDefault="00B03815" w:rsidP="00B0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7A600F44" w14:textId="7C2D09A9" w:rsidR="00B03815" w:rsidRPr="00627208" w:rsidRDefault="00874A5B" w:rsidP="00B03815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61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="Angsana New" w:hAnsi="Angsana New" w:hint="cs"/>
                <w:sz w:val="30"/>
                <w:szCs w:val="30"/>
              </w:rPr>
              <w:t>9</w:t>
            </w:r>
            <w:r w:rsidR="00B03815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</w:rPr>
              <w:t>932</w:t>
            </w:r>
          </w:p>
        </w:tc>
        <w:tc>
          <w:tcPr>
            <w:tcW w:w="142" w:type="pct"/>
          </w:tcPr>
          <w:p w14:paraId="523697B1" w14:textId="77777777" w:rsidR="00B03815" w:rsidRPr="00627208" w:rsidRDefault="00B03815" w:rsidP="00B0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3664209" w14:textId="5329EA70" w:rsidR="00B03815" w:rsidRPr="00B35F6C" w:rsidRDefault="00B03815" w:rsidP="00B03815">
            <w:pPr>
              <w:pStyle w:val="a2"/>
              <w:tabs>
                <w:tab w:val="decimal" w:pos="551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50019DA" w14:textId="77777777" w:rsidR="00B03815" w:rsidRPr="00627208" w:rsidRDefault="00B03815" w:rsidP="00B0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7FEC9E14" w14:textId="773EFF65" w:rsidR="00B03815" w:rsidRPr="00627208" w:rsidRDefault="00B03815" w:rsidP="00B03815">
            <w:pPr>
              <w:pStyle w:val="a2"/>
              <w:tabs>
                <w:tab w:val="decimal" w:pos="62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3815" w:rsidRPr="00627208" w14:paraId="1411C9DD" w14:textId="77777777" w:rsidTr="00715395">
        <w:tc>
          <w:tcPr>
            <w:tcW w:w="2334" w:type="pct"/>
          </w:tcPr>
          <w:p w14:paraId="50E37909" w14:textId="77777777" w:rsidR="00B03815" w:rsidRPr="00627208" w:rsidRDefault="00B03815" w:rsidP="00B03815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0" w:type="pct"/>
          </w:tcPr>
          <w:p w14:paraId="41A730BA" w14:textId="01403BBB" w:rsidR="00B03815" w:rsidRPr="00627208" w:rsidRDefault="00B03815" w:rsidP="00B03815">
            <w:pPr>
              <w:pStyle w:val="a2"/>
              <w:tabs>
                <w:tab w:val="decimal" w:pos="610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46051CF9" w14:textId="77777777" w:rsidR="00B03815" w:rsidRPr="00627208" w:rsidRDefault="00B03815" w:rsidP="00B0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4D354849" w14:textId="2A296F57" w:rsidR="00B03815" w:rsidRPr="00627208" w:rsidRDefault="00B03815" w:rsidP="0004200D">
            <w:pPr>
              <w:pStyle w:val="a2"/>
              <w:tabs>
                <w:tab w:val="decimal" w:pos="468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022EB78" w14:textId="77777777" w:rsidR="00B03815" w:rsidRPr="00627208" w:rsidRDefault="00B03815" w:rsidP="00B0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6B010FE" w14:textId="36147F62" w:rsidR="00B03815" w:rsidRPr="00B35F6C" w:rsidRDefault="00874A5B" w:rsidP="00B0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74A5B">
              <w:rPr>
                <w:rFonts w:ascii="Angsana New" w:hAnsi="Angsana New" w:hint="cs"/>
                <w:sz w:val="30"/>
                <w:szCs w:val="30"/>
              </w:rPr>
              <w:t>822</w:t>
            </w:r>
            <w:r w:rsidR="00B03815">
              <w:rPr>
                <w:rFonts w:ascii="Angsana New" w:hAnsi="Angsana New"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</w:rPr>
              <w:t>5</w:t>
            </w:r>
            <w:r w:rsidR="00083B65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43" w:type="pct"/>
          </w:tcPr>
          <w:p w14:paraId="4B88B52B" w14:textId="77777777" w:rsidR="00B03815" w:rsidRPr="00627208" w:rsidRDefault="00B03815" w:rsidP="00B0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569B04BE" w14:textId="6968CF08" w:rsidR="00B03815" w:rsidRPr="00627208" w:rsidRDefault="00874A5B" w:rsidP="00B0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="Angsana New" w:hAnsi="Angsana New"/>
                <w:sz w:val="30"/>
                <w:szCs w:val="30"/>
              </w:rPr>
              <w:t>774</w:t>
            </w:r>
            <w:r w:rsidR="00B03815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</w:rPr>
              <w:t>838</w:t>
            </w:r>
          </w:p>
        </w:tc>
      </w:tr>
      <w:tr w:rsidR="00B03815" w:rsidRPr="00627208" w14:paraId="0976999B" w14:textId="77777777" w:rsidTr="00715395">
        <w:tc>
          <w:tcPr>
            <w:tcW w:w="2334" w:type="pct"/>
          </w:tcPr>
          <w:p w14:paraId="0979D8CA" w14:textId="77777777" w:rsidR="00B03815" w:rsidRPr="00627208" w:rsidRDefault="00B03815" w:rsidP="00B03815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227E6506" w14:textId="54754522" w:rsidR="00B03815" w:rsidRPr="009B71C9" w:rsidRDefault="003E3BD5" w:rsidP="00B0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14,937</w:t>
            </w:r>
          </w:p>
        </w:tc>
        <w:tc>
          <w:tcPr>
            <w:tcW w:w="143" w:type="pct"/>
          </w:tcPr>
          <w:p w14:paraId="65F64E06" w14:textId="77777777" w:rsidR="00B03815" w:rsidRPr="00627208" w:rsidRDefault="00B03815" w:rsidP="00B0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351C3AE2" w14:textId="50F82DB2" w:rsidR="00B03815" w:rsidRPr="00627208" w:rsidRDefault="00874A5B" w:rsidP="00B03815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61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="Angsana New" w:hAnsi="Angsana New"/>
                <w:sz w:val="30"/>
                <w:szCs w:val="30"/>
              </w:rPr>
              <w:t>17</w:t>
            </w:r>
            <w:r w:rsidR="00B03815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142" w:type="pct"/>
          </w:tcPr>
          <w:p w14:paraId="170BCFDD" w14:textId="77777777" w:rsidR="00B03815" w:rsidRPr="00627208" w:rsidRDefault="00B03815" w:rsidP="00B0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B320A02" w14:textId="22AF296A" w:rsidR="00B03815" w:rsidRPr="00083B65" w:rsidRDefault="00083B65" w:rsidP="0008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13,379</w:t>
            </w:r>
          </w:p>
        </w:tc>
        <w:tc>
          <w:tcPr>
            <w:tcW w:w="143" w:type="pct"/>
          </w:tcPr>
          <w:p w14:paraId="09B6B576" w14:textId="617082E1" w:rsidR="00B03815" w:rsidRPr="00627208" w:rsidRDefault="00B03815" w:rsidP="00B0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415C3553" w14:textId="2034A261" w:rsidR="00B03815" w:rsidRPr="00627208" w:rsidRDefault="00874A5B" w:rsidP="00B0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="Angsana New" w:hAnsi="Angsana New"/>
                <w:sz w:val="30"/>
                <w:szCs w:val="30"/>
              </w:rPr>
              <w:t>13</w:t>
            </w:r>
            <w:r w:rsidR="00B03815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</w:rPr>
              <w:t>419</w:t>
            </w:r>
          </w:p>
        </w:tc>
      </w:tr>
      <w:tr w:rsidR="00B03815" w:rsidRPr="00627208" w14:paraId="0DC40650" w14:textId="77777777" w:rsidTr="00715395">
        <w:tc>
          <w:tcPr>
            <w:tcW w:w="2334" w:type="pct"/>
          </w:tcPr>
          <w:p w14:paraId="25EF8ABB" w14:textId="77777777" w:rsidR="00B03815" w:rsidRPr="00627208" w:rsidRDefault="00B03815" w:rsidP="00B03815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71A9DCFB" w14:textId="78E84AAD" w:rsidR="00B03815" w:rsidRPr="00627208" w:rsidRDefault="005B405F" w:rsidP="00B0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43,717</w:t>
            </w:r>
          </w:p>
        </w:tc>
        <w:tc>
          <w:tcPr>
            <w:tcW w:w="143" w:type="pct"/>
          </w:tcPr>
          <w:p w14:paraId="1C8F7A1A" w14:textId="77777777" w:rsidR="00B03815" w:rsidRPr="00627208" w:rsidRDefault="00B03815" w:rsidP="00B0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474C0718" w14:textId="390C0027" w:rsidR="00B03815" w:rsidRPr="00627208" w:rsidRDefault="00874A5B" w:rsidP="00B0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4A5B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B03815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</w:rPr>
              <w:t>264</w:t>
            </w:r>
          </w:p>
        </w:tc>
        <w:tc>
          <w:tcPr>
            <w:tcW w:w="142" w:type="pct"/>
          </w:tcPr>
          <w:p w14:paraId="4AB900C8" w14:textId="77777777" w:rsidR="00B03815" w:rsidRPr="00627208" w:rsidRDefault="00B03815" w:rsidP="00B0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365FC310" w14:textId="5A9D155D" w:rsidR="00B03815" w:rsidRPr="00627208" w:rsidRDefault="00083B65" w:rsidP="00B0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835,958</w:t>
            </w:r>
          </w:p>
        </w:tc>
        <w:tc>
          <w:tcPr>
            <w:tcW w:w="143" w:type="pct"/>
          </w:tcPr>
          <w:p w14:paraId="12CAFE74" w14:textId="77777777" w:rsidR="00B03815" w:rsidRPr="00627208" w:rsidRDefault="00B03815" w:rsidP="00B03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1090601E" w14:textId="094DC22B" w:rsidR="00B03815" w:rsidRPr="00627208" w:rsidRDefault="00874A5B" w:rsidP="00B0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4A5B">
              <w:rPr>
                <w:rFonts w:ascii="Angsana New" w:hAnsi="Angsana New"/>
                <w:b/>
                <w:bCs/>
                <w:sz w:val="30"/>
                <w:szCs w:val="30"/>
              </w:rPr>
              <w:t>788</w:t>
            </w:r>
            <w:r w:rsidR="00B03815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</w:rPr>
              <w:t>257</w:t>
            </w:r>
          </w:p>
        </w:tc>
      </w:tr>
    </w:tbl>
    <w:p w14:paraId="28936454" w14:textId="77777777" w:rsidR="0037044D" w:rsidRDefault="0037044D" w:rsidP="00AD6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</w:pPr>
      <w:bookmarkStart w:id="1" w:name="_Hlk71187429"/>
    </w:p>
    <w:p w14:paraId="71EB9A7B" w14:textId="1956EF60" w:rsidR="00297D76" w:rsidRPr="00E030BA" w:rsidRDefault="0037044D" w:rsidP="00E03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  <w:br w:type="page"/>
      </w:r>
      <w:bookmarkEnd w:id="1"/>
    </w:p>
    <w:p w14:paraId="0CE08F41" w14:textId="329E48DA" w:rsidR="007D1F1F" w:rsidRPr="00627208" w:rsidRDefault="007D1F1F" w:rsidP="00F55C20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62720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ลูกหนี้การค้า</w:t>
      </w:r>
    </w:p>
    <w:p w14:paraId="4089E033" w14:textId="77777777" w:rsidR="007D1F1F" w:rsidRPr="00A82C65" w:rsidRDefault="007D1F1F" w:rsidP="007D1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992"/>
        <w:gridCol w:w="236"/>
        <w:gridCol w:w="1040"/>
        <w:gridCol w:w="241"/>
        <w:gridCol w:w="1038"/>
        <w:gridCol w:w="270"/>
        <w:gridCol w:w="1143"/>
      </w:tblGrid>
      <w:tr w:rsidR="000221BF" w:rsidRPr="00627208" w14:paraId="2DEBCB49" w14:textId="77777777" w:rsidTr="008576FC">
        <w:trPr>
          <w:trHeight w:val="419"/>
          <w:tblHeader/>
        </w:trPr>
        <w:tc>
          <w:tcPr>
            <w:tcW w:w="2301" w:type="pct"/>
            <w:vAlign w:val="bottom"/>
          </w:tcPr>
          <w:p w14:paraId="300180AE" w14:textId="77777777" w:rsidR="000221BF" w:rsidRPr="00627208" w:rsidRDefault="000221BF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4" w:type="pct"/>
            <w:gridSpan w:val="3"/>
            <w:vAlign w:val="bottom"/>
          </w:tcPr>
          <w:p w14:paraId="44B26449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1" w:type="pct"/>
            <w:vAlign w:val="bottom"/>
          </w:tcPr>
          <w:p w14:paraId="0ABE1808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pct"/>
            <w:gridSpan w:val="3"/>
            <w:vAlign w:val="bottom"/>
          </w:tcPr>
          <w:p w14:paraId="39AC9C0F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3324" w:rsidRPr="00627208" w14:paraId="37BF7FD8" w14:textId="77777777" w:rsidTr="0012153A">
        <w:trPr>
          <w:trHeight w:val="407"/>
          <w:tblHeader/>
        </w:trPr>
        <w:tc>
          <w:tcPr>
            <w:tcW w:w="2301" w:type="pct"/>
            <w:vAlign w:val="bottom"/>
          </w:tcPr>
          <w:p w14:paraId="49E26F35" w14:textId="77777777" w:rsidR="000F3324" w:rsidRPr="00627208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</w:pPr>
          </w:p>
        </w:tc>
        <w:tc>
          <w:tcPr>
            <w:tcW w:w="540" w:type="pct"/>
          </w:tcPr>
          <w:p w14:paraId="0ED12D3B" w14:textId="3013A251" w:rsidR="000F3324" w:rsidRPr="00627208" w:rsidRDefault="00874A5B" w:rsidP="000F3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F3324" w:rsidRPr="005023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F3324"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</w:tcPr>
          <w:p w14:paraId="09C0F645" w14:textId="77777777" w:rsidR="000F3324" w:rsidRPr="00627208" w:rsidRDefault="000F3324" w:rsidP="000F3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4AB473A2" w14:textId="38A5BC00" w:rsidR="000F3324" w:rsidRPr="00627208" w:rsidRDefault="00874A5B" w:rsidP="000F3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F3324"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F3324"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" w:type="pct"/>
            <w:vAlign w:val="bottom"/>
          </w:tcPr>
          <w:p w14:paraId="07C4DB08" w14:textId="77777777" w:rsidR="000F3324" w:rsidRPr="00627208" w:rsidRDefault="000F3324" w:rsidP="000F3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261378D5" w14:textId="40CF0AA4" w:rsidR="000F3324" w:rsidRPr="00627208" w:rsidRDefault="00874A5B" w:rsidP="000F3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F3324" w:rsidRPr="005023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F3324"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540F3C53" w14:textId="77777777" w:rsidR="000F3324" w:rsidRPr="00627208" w:rsidRDefault="000F3324" w:rsidP="000F3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678A17CA" w14:textId="1E992320" w:rsidR="000F3324" w:rsidRPr="00627208" w:rsidRDefault="00874A5B" w:rsidP="000F3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F3324"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F3324"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51AC4" w:rsidRPr="00627208" w14:paraId="34C6C22A" w14:textId="77777777" w:rsidTr="0012153A">
        <w:trPr>
          <w:trHeight w:val="407"/>
          <w:tblHeader/>
        </w:trPr>
        <w:tc>
          <w:tcPr>
            <w:tcW w:w="2301" w:type="pct"/>
            <w:vAlign w:val="bottom"/>
          </w:tcPr>
          <w:p w14:paraId="489844AE" w14:textId="77777777" w:rsidR="00E51AC4" w:rsidRPr="00627208" w:rsidRDefault="00E51AC4" w:rsidP="00E5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</w:pPr>
          </w:p>
        </w:tc>
        <w:tc>
          <w:tcPr>
            <w:tcW w:w="540" w:type="pct"/>
          </w:tcPr>
          <w:p w14:paraId="148F9E6E" w14:textId="064BE955" w:rsidR="00E51AC4" w:rsidRPr="00627208" w:rsidRDefault="00874A5B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8" w:type="pct"/>
          </w:tcPr>
          <w:p w14:paraId="64BDA5EB" w14:textId="77777777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5A931EE8" w14:textId="3B9F6134" w:rsidR="00E51AC4" w:rsidRPr="00627208" w:rsidRDefault="00874A5B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1" w:type="pct"/>
            <w:vAlign w:val="bottom"/>
          </w:tcPr>
          <w:p w14:paraId="591591C2" w14:textId="77777777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2B859366" w14:textId="0C46C4DD" w:rsidR="00E51AC4" w:rsidRPr="00627208" w:rsidRDefault="00874A5B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7" w:type="pct"/>
          </w:tcPr>
          <w:p w14:paraId="3E747451" w14:textId="77777777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49F0D1D" w14:textId="5CAC4A00" w:rsidR="00E51AC4" w:rsidRPr="00627208" w:rsidRDefault="00874A5B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E51AC4" w:rsidRPr="00627208" w14:paraId="301E84F4" w14:textId="77777777" w:rsidTr="008576FC">
        <w:trPr>
          <w:trHeight w:val="407"/>
          <w:tblHeader/>
        </w:trPr>
        <w:tc>
          <w:tcPr>
            <w:tcW w:w="2301" w:type="pct"/>
            <w:vAlign w:val="bottom"/>
          </w:tcPr>
          <w:p w14:paraId="48139AAD" w14:textId="77777777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9" w:type="pct"/>
            <w:gridSpan w:val="7"/>
            <w:vAlign w:val="bottom"/>
          </w:tcPr>
          <w:p w14:paraId="3321BB63" w14:textId="77777777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02E8" w:rsidRPr="00627208" w14:paraId="537F9F65" w14:textId="77777777" w:rsidTr="008576FC">
        <w:trPr>
          <w:trHeight w:val="407"/>
        </w:trPr>
        <w:tc>
          <w:tcPr>
            <w:tcW w:w="2301" w:type="pct"/>
            <w:vAlign w:val="bottom"/>
          </w:tcPr>
          <w:p w14:paraId="1DDF6321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540" w:type="pct"/>
            <w:shd w:val="clear" w:color="auto" w:fill="FFFFFF"/>
            <w:vAlign w:val="bottom"/>
          </w:tcPr>
          <w:p w14:paraId="1DEA9E57" w14:textId="5C42FA32" w:rsidR="002F02E8" w:rsidRPr="00627208" w:rsidRDefault="00874A5B" w:rsidP="005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542B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721</w:t>
            </w:r>
            <w:r w:rsidR="00542B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  <w:tc>
          <w:tcPr>
            <w:tcW w:w="128" w:type="pct"/>
            <w:vAlign w:val="bottom"/>
          </w:tcPr>
          <w:p w14:paraId="4CC92FAB" w14:textId="77777777" w:rsidR="002F02E8" w:rsidRPr="00627208" w:rsidRDefault="002F02E8" w:rsidP="002F0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5D369893" w14:textId="3672E8F6" w:rsidR="002F02E8" w:rsidRPr="00627208" w:rsidRDefault="00874A5B" w:rsidP="00874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="Angsana New" w:hAnsi="Angsana New"/>
                <w:sz w:val="30"/>
                <w:szCs w:val="30"/>
              </w:rPr>
              <w:t>7</w:t>
            </w:r>
            <w:r w:rsidR="002F02E8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</w:rPr>
              <w:t>078</w:t>
            </w:r>
            <w:r w:rsidR="002F02E8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131" w:type="pct"/>
            <w:vAlign w:val="bottom"/>
          </w:tcPr>
          <w:p w14:paraId="128816FF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65" w:type="pct"/>
            <w:vAlign w:val="bottom"/>
          </w:tcPr>
          <w:p w14:paraId="09E6F514" w14:textId="403441B1" w:rsidR="002F02E8" w:rsidRPr="00627208" w:rsidRDefault="00AE5128" w:rsidP="00874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7C54BBD5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59B6C3BA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2E8" w:rsidRPr="00627208" w14:paraId="1920EF08" w14:textId="77777777" w:rsidTr="008576FC">
        <w:trPr>
          <w:trHeight w:val="407"/>
        </w:trPr>
        <w:tc>
          <w:tcPr>
            <w:tcW w:w="2301" w:type="pct"/>
            <w:vAlign w:val="bottom"/>
          </w:tcPr>
          <w:p w14:paraId="6212C3F3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40" w:type="pct"/>
            <w:shd w:val="clear" w:color="auto" w:fill="FFFFFF"/>
            <w:vAlign w:val="bottom"/>
          </w:tcPr>
          <w:p w14:paraId="04F42E74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26A6BE35" w14:textId="77777777" w:rsidR="002F02E8" w:rsidRPr="00627208" w:rsidRDefault="002F02E8" w:rsidP="002F0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65DBB538" w14:textId="77777777" w:rsidR="002F02E8" w:rsidRPr="00627208" w:rsidRDefault="002F02E8" w:rsidP="00874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38C40780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53609164" w14:textId="77777777" w:rsidR="002F02E8" w:rsidRPr="00627208" w:rsidRDefault="002F02E8" w:rsidP="00874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AB685A4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0731B607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02E8" w:rsidRPr="00627208" w14:paraId="7127554F" w14:textId="77777777" w:rsidTr="008576FC">
        <w:trPr>
          <w:trHeight w:val="407"/>
        </w:trPr>
        <w:tc>
          <w:tcPr>
            <w:tcW w:w="2301" w:type="pct"/>
            <w:vAlign w:val="bottom"/>
          </w:tcPr>
          <w:p w14:paraId="1F7EBA22" w14:textId="3E86D085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40" w:type="pct"/>
            <w:shd w:val="clear" w:color="auto" w:fill="FFFFFF"/>
            <w:vAlign w:val="bottom"/>
          </w:tcPr>
          <w:p w14:paraId="5BB774FB" w14:textId="71ADB173" w:rsidR="002F02E8" w:rsidRPr="00627208" w:rsidRDefault="00874A5B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851</w:t>
            </w:r>
          </w:p>
        </w:tc>
        <w:tc>
          <w:tcPr>
            <w:tcW w:w="128" w:type="pct"/>
            <w:vAlign w:val="bottom"/>
          </w:tcPr>
          <w:p w14:paraId="280F97BA" w14:textId="77777777" w:rsidR="002F02E8" w:rsidRPr="00627208" w:rsidRDefault="002F02E8" w:rsidP="002F0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793C8C8A" w14:textId="096FB5B5" w:rsidR="002F02E8" w:rsidRPr="00627208" w:rsidRDefault="00874A5B" w:rsidP="00874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="Angsana New" w:hAnsi="Angsana New"/>
                <w:sz w:val="30"/>
                <w:szCs w:val="30"/>
              </w:rPr>
              <w:t>59</w:t>
            </w:r>
            <w:r w:rsidR="002F02E8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</w:rPr>
              <w:t>068</w:t>
            </w:r>
          </w:p>
        </w:tc>
        <w:tc>
          <w:tcPr>
            <w:tcW w:w="131" w:type="pct"/>
            <w:vAlign w:val="bottom"/>
          </w:tcPr>
          <w:p w14:paraId="22E87F66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65" w:type="pct"/>
            <w:vAlign w:val="bottom"/>
          </w:tcPr>
          <w:p w14:paraId="4C6C29DF" w14:textId="2FC9042F" w:rsidR="002F02E8" w:rsidRPr="00627208" w:rsidRDefault="00AE5128" w:rsidP="00874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6C8F243B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4A6DCB91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2E8" w:rsidRPr="00627208" w14:paraId="691B8732" w14:textId="77777777" w:rsidTr="008576FC">
        <w:trPr>
          <w:trHeight w:val="419"/>
        </w:trPr>
        <w:tc>
          <w:tcPr>
            <w:tcW w:w="2301" w:type="pct"/>
            <w:vAlign w:val="bottom"/>
          </w:tcPr>
          <w:p w14:paraId="0D00BD86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073810A" w14:textId="4EBF66E6" w:rsidR="002F02E8" w:rsidRPr="00627208" w:rsidRDefault="00874A5B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542B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722</w:t>
            </w:r>
            <w:r w:rsidR="00542B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048</w:t>
            </w:r>
          </w:p>
        </w:tc>
        <w:tc>
          <w:tcPr>
            <w:tcW w:w="128" w:type="pct"/>
            <w:vAlign w:val="bottom"/>
          </w:tcPr>
          <w:p w14:paraId="1A2A41CA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622A9E40" w14:textId="6366CD2A" w:rsidR="002F02E8" w:rsidRPr="00627208" w:rsidRDefault="00874A5B" w:rsidP="00874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2F02E8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</w:rPr>
              <w:t>137</w:t>
            </w:r>
            <w:r w:rsidR="002F02E8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</w:rPr>
              <w:t>635</w:t>
            </w:r>
          </w:p>
        </w:tc>
        <w:tc>
          <w:tcPr>
            <w:tcW w:w="131" w:type="pct"/>
            <w:vAlign w:val="bottom"/>
          </w:tcPr>
          <w:p w14:paraId="1805DC1D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vAlign w:val="bottom"/>
          </w:tcPr>
          <w:p w14:paraId="33D9F65D" w14:textId="4DB25398" w:rsidR="002F02E8" w:rsidRPr="00627208" w:rsidRDefault="00AE5128" w:rsidP="00874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4BCD1F9B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vAlign w:val="bottom"/>
          </w:tcPr>
          <w:p w14:paraId="174264A3" w14:textId="77777777" w:rsidR="002F02E8" w:rsidRPr="00627208" w:rsidRDefault="002F02E8" w:rsidP="00505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42BA1" w:rsidRPr="00627208" w14:paraId="420B3333" w14:textId="77777777" w:rsidTr="008576FC">
        <w:trPr>
          <w:trHeight w:val="419"/>
        </w:trPr>
        <w:tc>
          <w:tcPr>
            <w:tcW w:w="2301" w:type="pct"/>
            <w:vAlign w:val="bottom"/>
          </w:tcPr>
          <w:p w14:paraId="601E7C07" w14:textId="77777777" w:rsidR="00542BA1" w:rsidRPr="00627208" w:rsidRDefault="00542BA1" w:rsidP="005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C8903D8" w14:textId="404DE233" w:rsidR="00542BA1" w:rsidRPr="00627208" w:rsidRDefault="00542BA1" w:rsidP="005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7F652D23" w14:textId="77777777" w:rsidR="00542BA1" w:rsidRPr="00627208" w:rsidRDefault="00542BA1" w:rsidP="00542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bottom"/>
          </w:tcPr>
          <w:p w14:paraId="67819657" w14:textId="46F60DB9" w:rsidR="00542BA1" w:rsidRPr="00627208" w:rsidRDefault="00542BA1" w:rsidP="00874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14:paraId="717186E8" w14:textId="77777777" w:rsidR="00542BA1" w:rsidRPr="00627208" w:rsidRDefault="00542BA1" w:rsidP="005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vAlign w:val="bottom"/>
          </w:tcPr>
          <w:p w14:paraId="2B51636D" w14:textId="4D3DC3DC" w:rsidR="00542BA1" w:rsidRPr="00627208" w:rsidRDefault="00AE5128" w:rsidP="00874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6C600ADC" w14:textId="77777777" w:rsidR="00542BA1" w:rsidRPr="00627208" w:rsidRDefault="00542BA1" w:rsidP="005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vAlign w:val="bottom"/>
          </w:tcPr>
          <w:p w14:paraId="3B8D97F4" w14:textId="77777777" w:rsidR="00542BA1" w:rsidRPr="00627208" w:rsidRDefault="00542BA1" w:rsidP="005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542BA1" w:rsidRPr="00627208" w14:paraId="6CEA65BB" w14:textId="77777777" w:rsidTr="008576FC">
        <w:trPr>
          <w:trHeight w:val="419"/>
        </w:trPr>
        <w:tc>
          <w:tcPr>
            <w:tcW w:w="2301" w:type="pct"/>
            <w:vAlign w:val="bottom"/>
          </w:tcPr>
          <w:p w14:paraId="42B7F0E9" w14:textId="77777777" w:rsidR="00542BA1" w:rsidRPr="00627208" w:rsidRDefault="00542BA1" w:rsidP="005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5A1FC21" w14:textId="3CF0427C" w:rsidR="00542BA1" w:rsidRPr="00627208" w:rsidRDefault="00874A5B" w:rsidP="005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542B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722</w:t>
            </w:r>
            <w:r w:rsidR="00542B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048</w:t>
            </w:r>
          </w:p>
        </w:tc>
        <w:tc>
          <w:tcPr>
            <w:tcW w:w="128" w:type="pct"/>
            <w:vAlign w:val="bottom"/>
          </w:tcPr>
          <w:p w14:paraId="52523D87" w14:textId="77777777" w:rsidR="00542BA1" w:rsidRPr="00627208" w:rsidRDefault="00542BA1" w:rsidP="00542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380F3F15" w14:textId="73D8D7B1" w:rsidR="00542BA1" w:rsidRPr="00627208" w:rsidRDefault="00874A5B" w:rsidP="00874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4A5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542BA1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</w:rPr>
              <w:t>137</w:t>
            </w:r>
            <w:r w:rsidR="00542BA1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</w:rPr>
              <w:t>635</w:t>
            </w:r>
          </w:p>
        </w:tc>
        <w:tc>
          <w:tcPr>
            <w:tcW w:w="131" w:type="pct"/>
            <w:vAlign w:val="bottom"/>
          </w:tcPr>
          <w:p w14:paraId="3BF3D6B4" w14:textId="77777777" w:rsidR="00542BA1" w:rsidRPr="00627208" w:rsidRDefault="00542BA1" w:rsidP="005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809B93" w14:textId="558FC05D" w:rsidR="00542BA1" w:rsidRPr="00627208" w:rsidRDefault="00AE5128" w:rsidP="00874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4DD0443" w14:textId="77777777" w:rsidR="00542BA1" w:rsidRPr="00627208" w:rsidRDefault="00542BA1" w:rsidP="005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F9381C" w14:textId="77777777" w:rsidR="00542BA1" w:rsidRPr="00627208" w:rsidRDefault="00542BA1" w:rsidP="005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0D2BF4C" w14:textId="77777777" w:rsidR="000221BF" w:rsidRPr="00A82C65" w:rsidRDefault="000221BF" w:rsidP="007D1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736E3EB5" w14:textId="6EAFABB2" w:rsidR="00D23C8C" w:rsidRPr="00736726" w:rsidRDefault="00D23C8C" w:rsidP="00F55C20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3672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เงินลงทุนในบริษัทร่วมและการร่วมค้า</w:t>
      </w:r>
    </w:p>
    <w:p w14:paraId="78637BA1" w14:textId="77777777" w:rsidR="000955D2" w:rsidRPr="00A82C65" w:rsidRDefault="000955D2" w:rsidP="000955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4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6"/>
        <w:gridCol w:w="1170"/>
        <w:gridCol w:w="237"/>
        <w:gridCol w:w="1113"/>
        <w:gridCol w:w="241"/>
        <w:gridCol w:w="1202"/>
        <w:gridCol w:w="272"/>
        <w:gridCol w:w="1173"/>
      </w:tblGrid>
      <w:tr w:rsidR="000955D2" w:rsidRPr="00627208" w14:paraId="3B9DCA71" w14:textId="77777777" w:rsidTr="007612DA">
        <w:trPr>
          <w:trHeight w:val="419"/>
          <w:tblHeader/>
        </w:trPr>
        <w:tc>
          <w:tcPr>
            <w:tcW w:w="2152" w:type="pct"/>
            <w:vAlign w:val="bottom"/>
          </w:tcPr>
          <w:p w14:paraId="1B8AC3B4" w14:textId="77777777" w:rsidR="000955D2" w:rsidRPr="00627208" w:rsidRDefault="000955D2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pct"/>
            <w:gridSpan w:val="3"/>
            <w:vAlign w:val="bottom"/>
          </w:tcPr>
          <w:p w14:paraId="35829FBE" w14:textId="77777777" w:rsidR="000955D2" w:rsidRPr="00627208" w:rsidRDefault="000955D2" w:rsidP="00C82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7" w:type="pct"/>
            <w:vAlign w:val="bottom"/>
          </w:tcPr>
          <w:p w14:paraId="6F36FD35" w14:textId="77777777" w:rsidR="000955D2" w:rsidRPr="00627208" w:rsidRDefault="000955D2" w:rsidP="00C82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pct"/>
            <w:gridSpan w:val="3"/>
            <w:vAlign w:val="bottom"/>
          </w:tcPr>
          <w:p w14:paraId="2B9CDB82" w14:textId="77777777" w:rsidR="000955D2" w:rsidRPr="00627208" w:rsidRDefault="000955D2" w:rsidP="00C82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2C29" w:rsidRPr="00627208" w14:paraId="756F95AF" w14:textId="77777777" w:rsidTr="007612DA">
        <w:trPr>
          <w:trHeight w:val="407"/>
          <w:tblHeader/>
        </w:trPr>
        <w:tc>
          <w:tcPr>
            <w:tcW w:w="2152" w:type="pct"/>
            <w:vAlign w:val="bottom"/>
          </w:tcPr>
          <w:p w14:paraId="25F65D58" w14:textId="12BD14FF" w:rsidR="00B12C29" w:rsidRPr="00627208" w:rsidRDefault="00B12C29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616" w:type="pct"/>
            <w:vAlign w:val="bottom"/>
          </w:tcPr>
          <w:p w14:paraId="7767C0F9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6262FFA6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AF6726D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2B908163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61C078DF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2FE9EEE9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3C7F29B3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19AF" w:rsidRPr="00627208" w14:paraId="44789E76" w14:textId="77777777" w:rsidTr="007612DA">
        <w:trPr>
          <w:trHeight w:val="407"/>
          <w:tblHeader/>
        </w:trPr>
        <w:tc>
          <w:tcPr>
            <w:tcW w:w="2152" w:type="pct"/>
            <w:vAlign w:val="bottom"/>
          </w:tcPr>
          <w:p w14:paraId="2F6C1E14" w14:textId="18990F23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  </w:t>
            </w:r>
            <w:r w:rsidR="000F3324" w:rsidRPr="00627208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  </w:t>
            </w:r>
            <w:r w:rsidR="000F3324" w:rsidRPr="0050233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874A5B" w:rsidRPr="00874A5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="000F3324" w:rsidRPr="0050233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16" w:type="pct"/>
            <w:vAlign w:val="bottom"/>
          </w:tcPr>
          <w:p w14:paraId="61CAB49D" w14:textId="5B392681" w:rsidR="00F019AF" w:rsidRPr="00627208" w:rsidRDefault="00874A5B" w:rsidP="00F0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5" w:type="pct"/>
            <w:vAlign w:val="bottom"/>
          </w:tcPr>
          <w:p w14:paraId="387FD296" w14:textId="77777777" w:rsidR="00F019AF" w:rsidRPr="00627208" w:rsidRDefault="00F019AF" w:rsidP="00F0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ABE9F62" w14:textId="48E34010" w:rsidR="00F019AF" w:rsidRPr="00627208" w:rsidRDefault="00874A5B" w:rsidP="00F0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7" w:type="pct"/>
            <w:vAlign w:val="bottom"/>
          </w:tcPr>
          <w:p w14:paraId="1DF532BE" w14:textId="77777777" w:rsidR="00F019AF" w:rsidRPr="00627208" w:rsidRDefault="00F019AF" w:rsidP="00F0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62A86914" w14:textId="6ABE32D9" w:rsidR="00F019AF" w:rsidRPr="00627208" w:rsidRDefault="00874A5B" w:rsidP="00F0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3" w:type="pct"/>
            <w:vAlign w:val="bottom"/>
          </w:tcPr>
          <w:p w14:paraId="71D41E19" w14:textId="77777777" w:rsidR="00F019AF" w:rsidRPr="00627208" w:rsidRDefault="00F019AF" w:rsidP="00F0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71938C41" w14:textId="7294A866" w:rsidR="00F019AF" w:rsidRPr="00627208" w:rsidRDefault="00874A5B" w:rsidP="00F0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F019AF" w:rsidRPr="00627208" w14:paraId="32B85B25" w14:textId="77777777" w:rsidTr="007612DA">
        <w:trPr>
          <w:trHeight w:val="407"/>
          <w:tblHeader/>
        </w:trPr>
        <w:tc>
          <w:tcPr>
            <w:tcW w:w="2152" w:type="pct"/>
            <w:vAlign w:val="bottom"/>
          </w:tcPr>
          <w:p w14:paraId="6263F0A7" w14:textId="77777777" w:rsidR="00F019AF" w:rsidRPr="00627208" w:rsidRDefault="00F019AF" w:rsidP="00F0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8" w:type="pct"/>
            <w:gridSpan w:val="7"/>
            <w:vAlign w:val="bottom"/>
          </w:tcPr>
          <w:p w14:paraId="2F142411" w14:textId="77777777" w:rsidR="00F019AF" w:rsidRPr="00627208" w:rsidRDefault="00F019AF" w:rsidP="00F0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3324" w:rsidRPr="00627208" w14:paraId="6A134039" w14:textId="77777777" w:rsidTr="007612DA">
        <w:trPr>
          <w:trHeight w:val="407"/>
        </w:trPr>
        <w:tc>
          <w:tcPr>
            <w:tcW w:w="2152" w:type="pct"/>
            <w:vAlign w:val="bottom"/>
          </w:tcPr>
          <w:p w14:paraId="658D7268" w14:textId="6587CFE1" w:rsidR="000F3324" w:rsidRPr="00627208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16" w:type="pct"/>
            <w:shd w:val="clear" w:color="auto" w:fill="FFFFFF"/>
            <w:vAlign w:val="bottom"/>
          </w:tcPr>
          <w:p w14:paraId="7E6AE30F" w14:textId="441083E4" w:rsidR="000F3324" w:rsidRPr="002F02E8" w:rsidRDefault="00874A5B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 w:hint="cs"/>
                <w:sz w:val="30"/>
                <w:szCs w:val="30"/>
              </w:rPr>
              <w:t>76</w:t>
            </w:r>
            <w:r w:rsidR="000465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688</w:t>
            </w:r>
            <w:r w:rsidR="000465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936</w:t>
            </w:r>
          </w:p>
        </w:tc>
        <w:tc>
          <w:tcPr>
            <w:tcW w:w="125" w:type="pct"/>
            <w:vAlign w:val="bottom"/>
          </w:tcPr>
          <w:p w14:paraId="6595AA23" w14:textId="77777777" w:rsidR="000F3324" w:rsidRPr="00627208" w:rsidRDefault="000F3324" w:rsidP="000F3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39ACEBF0" w14:textId="54194573" w:rsidR="000F3324" w:rsidRPr="00627208" w:rsidRDefault="00874A5B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 w:hint="cs"/>
                <w:sz w:val="30"/>
                <w:szCs w:val="30"/>
              </w:rPr>
              <w:t>86</w:t>
            </w:r>
            <w:r w:rsidR="000F3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945</w:t>
            </w:r>
            <w:r w:rsidR="000F3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127" w:type="pct"/>
            <w:vAlign w:val="bottom"/>
          </w:tcPr>
          <w:p w14:paraId="39E42D41" w14:textId="77777777" w:rsidR="000F3324" w:rsidRPr="00627208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33" w:type="pct"/>
            <w:vAlign w:val="bottom"/>
          </w:tcPr>
          <w:p w14:paraId="01A8F301" w14:textId="17363DAF" w:rsidR="000F3324" w:rsidRPr="002F02E8" w:rsidRDefault="00874A5B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911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951</w:t>
            </w:r>
            <w:r w:rsidR="000911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  <w:tc>
          <w:tcPr>
            <w:tcW w:w="143" w:type="pct"/>
            <w:vAlign w:val="bottom"/>
          </w:tcPr>
          <w:p w14:paraId="497F1F6A" w14:textId="77777777" w:rsidR="000F3324" w:rsidRPr="002F02E8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2CE50C3D" w14:textId="1ECCF78F" w:rsidR="000F3324" w:rsidRPr="00627208" w:rsidRDefault="00874A5B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 w:hint="cs"/>
                <w:sz w:val="30"/>
                <w:szCs w:val="30"/>
              </w:rPr>
              <w:t>16</w:t>
            </w:r>
            <w:r w:rsidR="000F3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 w:rsidR="000F3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</w:tr>
      <w:tr w:rsidR="000F3324" w:rsidRPr="00627208" w14:paraId="20BB434B" w14:textId="77777777" w:rsidTr="007612DA">
        <w:trPr>
          <w:trHeight w:val="407"/>
        </w:trPr>
        <w:tc>
          <w:tcPr>
            <w:tcW w:w="2152" w:type="pct"/>
            <w:vAlign w:val="bottom"/>
          </w:tcPr>
          <w:p w14:paraId="7F93B028" w14:textId="77777777" w:rsidR="000F3324" w:rsidRPr="00627208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ส่วนแบ่งกำไรของการร่วมค้าและบริษัทร่วม</w:t>
            </w:r>
          </w:p>
        </w:tc>
        <w:tc>
          <w:tcPr>
            <w:tcW w:w="616" w:type="pct"/>
            <w:shd w:val="clear" w:color="auto" w:fill="FFFFFF"/>
            <w:vAlign w:val="bottom"/>
          </w:tcPr>
          <w:p w14:paraId="5FD9EC7C" w14:textId="77777777" w:rsidR="000F3324" w:rsidRPr="00627208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465237EC" w14:textId="77777777" w:rsidR="000F3324" w:rsidRPr="00627208" w:rsidRDefault="000F3324" w:rsidP="000F3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B3841A2" w14:textId="77777777" w:rsidR="000F3324" w:rsidRPr="00627208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183AC915" w14:textId="77777777" w:rsidR="000F3324" w:rsidRPr="00627208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2240ED51" w14:textId="77777777" w:rsidR="000F3324" w:rsidRPr="00627208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2FDD093B" w14:textId="77777777" w:rsidR="000F3324" w:rsidRPr="00627208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DB7D6E1" w14:textId="77777777" w:rsidR="000F3324" w:rsidRPr="00627208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3324" w:rsidRPr="00627208" w14:paraId="79D66A23" w14:textId="77777777" w:rsidTr="007612DA">
        <w:trPr>
          <w:trHeight w:val="407"/>
        </w:trPr>
        <w:tc>
          <w:tcPr>
            <w:tcW w:w="2152" w:type="pct"/>
            <w:vAlign w:val="bottom"/>
          </w:tcPr>
          <w:p w14:paraId="4B1147A6" w14:textId="77777777" w:rsidR="000F3324" w:rsidRPr="00627208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616" w:type="pct"/>
            <w:shd w:val="clear" w:color="auto" w:fill="FFFFFF"/>
            <w:vAlign w:val="bottom"/>
          </w:tcPr>
          <w:p w14:paraId="70F67601" w14:textId="519B144E" w:rsidR="000F3324" w:rsidRPr="00627208" w:rsidRDefault="00874A5B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465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809</w:t>
            </w:r>
            <w:r w:rsidR="000465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  <w:tc>
          <w:tcPr>
            <w:tcW w:w="125" w:type="pct"/>
            <w:vAlign w:val="bottom"/>
          </w:tcPr>
          <w:p w14:paraId="3A1A083D" w14:textId="77777777" w:rsidR="000F3324" w:rsidRPr="00627208" w:rsidRDefault="000F3324" w:rsidP="000F3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3BADA04" w14:textId="1E28F105" w:rsidR="000F3324" w:rsidRPr="00627208" w:rsidRDefault="00874A5B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F3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661</w:t>
            </w:r>
            <w:r w:rsidR="000F3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761</w:t>
            </w:r>
          </w:p>
        </w:tc>
        <w:tc>
          <w:tcPr>
            <w:tcW w:w="127" w:type="pct"/>
            <w:vAlign w:val="bottom"/>
          </w:tcPr>
          <w:p w14:paraId="024A745E" w14:textId="77777777" w:rsidR="000F3324" w:rsidRPr="00627208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33" w:type="pct"/>
            <w:vAlign w:val="bottom"/>
          </w:tcPr>
          <w:p w14:paraId="7D5EF45D" w14:textId="0A9F219A" w:rsidR="000F3324" w:rsidRPr="00627208" w:rsidRDefault="000911F7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3ED19929" w14:textId="77777777" w:rsidR="000F3324" w:rsidRPr="00627208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09ED90BD" w14:textId="0D88FE65" w:rsidR="000F3324" w:rsidRPr="00627208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3324" w:rsidRPr="00627208" w14:paraId="38FA1BA0" w14:textId="77777777" w:rsidTr="007612DA">
        <w:trPr>
          <w:trHeight w:val="407"/>
        </w:trPr>
        <w:tc>
          <w:tcPr>
            <w:tcW w:w="2152" w:type="pct"/>
            <w:vAlign w:val="bottom"/>
          </w:tcPr>
          <w:p w14:paraId="31B2CBDC" w14:textId="38B1EAFE" w:rsidR="000F3324" w:rsidRPr="00627208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เบ็ดเสร็จอื่นของ</w:t>
            </w:r>
            <w:r w:rsidRPr="00627208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การร่วมค้าและบริษัทร่วมที่ใช้วิธีส่วนได้เสีย</w:t>
            </w:r>
          </w:p>
        </w:tc>
        <w:tc>
          <w:tcPr>
            <w:tcW w:w="616" w:type="pct"/>
            <w:shd w:val="clear" w:color="auto" w:fill="FFFFFF"/>
            <w:vAlign w:val="bottom"/>
          </w:tcPr>
          <w:p w14:paraId="3343763D" w14:textId="1320301C" w:rsidR="000F3324" w:rsidRPr="00627208" w:rsidRDefault="00874A5B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477</w:t>
            </w:r>
            <w:r w:rsidR="000465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  <w:tc>
          <w:tcPr>
            <w:tcW w:w="125" w:type="pct"/>
            <w:vAlign w:val="bottom"/>
          </w:tcPr>
          <w:p w14:paraId="3E1BC84B" w14:textId="77777777" w:rsidR="000F3324" w:rsidRPr="00627208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4ADFBFAF" w14:textId="027F63FA" w:rsidR="000F3324" w:rsidRPr="00627208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644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588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  <w:vAlign w:val="bottom"/>
          </w:tcPr>
          <w:p w14:paraId="04C97FA2" w14:textId="77777777" w:rsidR="000F3324" w:rsidRPr="00627208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33" w:type="pct"/>
            <w:vAlign w:val="bottom"/>
          </w:tcPr>
          <w:p w14:paraId="41322246" w14:textId="15D8BC08" w:rsidR="000F3324" w:rsidRPr="00627208" w:rsidRDefault="000911F7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3B59A8A7" w14:textId="77777777" w:rsidR="000F3324" w:rsidRPr="00627208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79A7E49C" w14:textId="68DB347D" w:rsidR="000F3324" w:rsidRPr="00627208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3324" w:rsidRPr="00627208" w14:paraId="184088A7" w14:textId="77777777" w:rsidTr="007612DA">
        <w:trPr>
          <w:trHeight w:val="407"/>
        </w:trPr>
        <w:tc>
          <w:tcPr>
            <w:tcW w:w="2152" w:type="pct"/>
            <w:vAlign w:val="bottom"/>
          </w:tcPr>
          <w:p w14:paraId="6E0292C7" w14:textId="397C3302" w:rsidR="000F3324" w:rsidRPr="00627208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เงินลงทุนในบริษัทร่วมและการร่วมค้าเพิ่มขึ้น</w:t>
            </w:r>
          </w:p>
        </w:tc>
        <w:tc>
          <w:tcPr>
            <w:tcW w:w="616" w:type="pct"/>
            <w:shd w:val="clear" w:color="auto" w:fill="FFFFFF"/>
            <w:vAlign w:val="bottom"/>
          </w:tcPr>
          <w:p w14:paraId="73C5CB55" w14:textId="0040BE78" w:rsidR="000F3324" w:rsidRPr="00627208" w:rsidRDefault="00874A5B" w:rsidP="00046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192</w:t>
            </w:r>
            <w:r w:rsidR="000465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656</w:t>
            </w:r>
          </w:p>
        </w:tc>
        <w:tc>
          <w:tcPr>
            <w:tcW w:w="125" w:type="pct"/>
            <w:vAlign w:val="bottom"/>
          </w:tcPr>
          <w:p w14:paraId="06168394" w14:textId="77777777" w:rsidR="000F3324" w:rsidRPr="00627208" w:rsidRDefault="000F3324" w:rsidP="000F3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8C27672" w14:textId="410E6A75" w:rsidR="000F3324" w:rsidRPr="00627208" w:rsidRDefault="00874A5B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F3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566</w:t>
            </w:r>
            <w:r w:rsidR="000F3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961</w:t>
            </w:r>
          </w:p>
        </w:tc>
        <w:tc>
          <w:tcPr>
            <w:tcW w:w="127" w:type="pct"/>
            <w:vAlign w:val="bottom"/>
          </w:tcPr>
          <w:p w14:paraId="4746B74D" w14:textId="77777777" w:rsidR="000F3324" w:rsidRPr="00627208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7EF2CE2D" w14:textId="47FD81B9" w:rsidR="000F3324" w:rsidRPr="00627208" w:rsidRDefault="00874A5B" w:rsidP="0009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192</w:t>
            </w:r>
            <w:r w:rsidR="000911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656</w:t>
            </w:r>
          </w:p>
        </w:tc>
        <w:tc>
          <w:tcPr>
            <w:tcW w:w="143" w:type="pct"/>
            <w:vAlign w:val="bottom"/>
          </w:tcPr>
          <w:p w14:paraId="43DC7FF2" w14:textId="77777777" w:rsidR="000F3324" w:rsidRPr="00627208" w:rsidRDefault="000F3324" w:rsidP="000F3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7D253A75" w14:textId="4F1361FD" w:rsidR="000F3324" w:rsidRPr="00627208" w:rsidRDefault="00874A5B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F3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515</w:t>
            </w:r>
            <w:r w:rsidR="000F3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584</w:t>
            </w:r>
          </w:p>
        </w:tc>
      </w:tr>
      <w:tr w:rsidR="000F3324" w:rsidRPr="00627208" w14:paraId="0D40B658" w14:textId="77777777" w:rsidTr="007612DA">
        <w:trPr>
          <w:trHeight w:val="407"/>
        </w:trPr>
        <w:tc>
          <w:tcPr>
            <w:tcW w:w="2152" w:type="pct"/>
            <w:vAlign w:val="bottom"/>
          </w:tcPr>
          <w:p w14:paraId="2300BEF5" w14:textId="461846E4" w:rsidR="000F3324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16" w:type="pct"/>
            <w:shd w:val="clear" w:color="auto" w:fill="FFFFFF"/>
            <w:vAlign w:val="bottom"/>
          </w:tcPr>
          <w:p w14:paraId="6EAA70A1" w14:textId="0C18FAAB" w:rsidR="000F3324" w:rsidRDefault="00046537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940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953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" w:type="pct"/>
            <w:vAlign w:val="bottom"/>
          </w:tcPr>
          <w:p w14:paraId="1BAFB019" w14:textId="77777777" w:rsidR="000F3324" w:rsidRPr="002336A2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3E03803B" w14:textId="3D3CDBDD" w:rsidR="000F3324" w:rsidRPr="00DE26B1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656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276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  <w:vAlign w:val="bottom"/>
          </w:tcPr>
          <w:p w14:paraId="275B2669" w14:textId="77777777" w:rsidR="000F3324" w:rsidRPr="00627208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6EDD4EDA" w14:textId="52F9844F" w:rsidR="000F3324" w:rsidRDefault="000911F7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3B26F0B0" w14:textId="77777777" w:rsidR="000F3324" w:rsidRPr="00627208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FEC7491" w14:textId="25953AEC" w:rsidR="000F3324" w:rsidRPr="003D711F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3324" w:rsidRPr="00627208" w14:paraId="41042489" w14:textId="77777777" w:rsidTr="007612DA">
        <w:trPr>
          <w:trHeight w:val="407"/>
        </w:trPr>
        <w:tc>
          <w:tcPr>
            <w:tcW w:w="2152" w:type="pct"/>
            <w:vAlign w:val="bottom"/>
          </w:tcPr>
          <w:p w14:paraId="7EC722BD" w14:textId="03776EF5" w:rsidR="000F3324" w:rsidRPr="00034DAE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  <w:r w:rsidRPr="00034D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เงินลงทุน/จัดประเภทใหม่ </w:t>
            </w:r>
          </w:p>
        </w:tc>
        <w:tc>
          <w:tcPr>
            <w:tcW w:w="616" w:type="pct"/>
            <w:shd w:val="clear" w:color="auto" w:fill="FFFFFF"/>
            <w:vAlign w:val="bottom"/>
          </w:tcPr>
          <w:p w14:paraId="388CB614" w14:textId="31B84A19" w:rsidR="000F3324" w:rsidRPr="00627208" w:rsidRDefault="00046537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037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051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" w:type="pct"/>
            <w:vAlign w:val="bottom"/>
          </w:tcPr>
          <w:p w14:paraId="0931FC34" w14:textId="7BE53D64" w:rsidR="000F3324" w:rsidRPr="00627208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(</w:t>
            </w:r>
          </w:p>
        </w:tc>
        <w:tc>
          <w:tcPr>
            <w:tcW w:w="586" w:type="pct"/>
            <w:vAlign w:val="bottom"/>
          </w:tcPr>
          <w:p w14:paraId="5DA50FAF" w14:textId="40218083" w:rsidR="000F3324" w:rsidRPr="00627208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109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407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  <w:vAlign w:val="bottom"/>
          </w:tcPr>
          <w:p w14:paraId="2057A0A4" w14:textId="64E84402" w:rsidR="000F3324" w:rsidRPr="009D29A6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(</w:t>
            </w:r>
          </w:p>
        </w:tc>
        <w:tc>
          <w:tcPr>
            <w:tcW w:w="633" w:type="pct"/>
            <w:vAlign w:val="bottom"/>
          </w:tcPr>
          <w:p w14:paraId="5CBA74EA" w14:textId="49B113CD" w:rsidR="000F3324" w:rsidRPr="009D29A6" w:rsidRDefault="00874A5B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617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383</w:t>
            </w:r>
            <w:r w:rsidR="000911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  <w:tc>
          <w:tcPr>
            <w:tcW w:w="143" w:type="pct"/>
            <w:vAlign w:val="bottom"/>
          </w:tcPr>
          <w:p w14:paraId="78241DD4" w14:textId="77777777" w:rsidR="000F3324" w:rsidRPr="00627208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1C9952A4" w14:textId="602163CD" w:rsidR="000F3324" w:rsidRPr="00627208" w:rsidRDefault="000F3324" w:rsidP="00CF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9D29A6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874A5B" w:rsidRPr="00874A5B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9D29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340</w:t>
            </w:r>
            <w:r w:rsidRPr="009D29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519</w:t>
            </w:r>
            <w:r w:rsidRPr="009D29A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F3324" w:rsidRPr="00627208" w14:paraId="4D42DC40" w14:textId="77777777" w:rsidTr="007612DA">
        <w:trPr>
          <w:trHeight w:val="419"/>
        </w:trPr>
        <w:tc>
          <w:tcPr>
            <w:tcW w:w="2152" w:type="pct"/>
            <w:vAlign w:val="bottom"/>
          </w:tcPr>
          <w:p w14:paraId="5EACA06E" w14:textId="6C621327" w:rsidR="000F3324" w:rsidRPr="00034DAE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4DAE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616" w:type="pct"/>
            <w:shd w:val="clear" w:color="auto" w:fill="FFFFFF"/>
          </w:tcPr>
          <w:p w14:paraId="1F9392F3" w14:textId="70FD3BAD" w:rsidR="000F3324" w:rsidRDefault="00874A5B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465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236</w:t>
            </w:r>
            <w:r w:rsidR="000465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370</w:t>
            </w:r>
          </w:p>
        </w:tc>
        <w:tc>
          <w:tcPr>
            <w:tcW w:w="125" w:type="pct"/>
          </w:tcPr>
          <w:p w14:paraId="7B7938D5" w14:textId="6AD1F3D8" w:rsidR="000F3324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2336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86" w:type="pct"/>
          </w:tcPr>
          <w:p w14:paraId="74864B4C" w14:textId="7A050714" w:rsidR="000F3324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651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495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5F038FA1" w14:textId="703C4CC4" w:rsidR="000F3324" w:rsidRPr="003D711F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2336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33" w:type="pct"/>
            <w:vAlign w:val="bottom"/>
          </w:tcPr>
          <w:p w14:paraId="26A9F86B" w14:textId="64D01B21" w:rsidR="000F3324" w:rsidRDefault="000911F7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61ABEE0C" w14:textId="02A0AE6D" w:rsidR="000F3324" w:rsidRPr="003D711F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619" w:type="pct"/>
            <w:vAlign w:val="bottom"/>
          </w:tcPr>
          <w:p w14:paraId="1BD81FA6" w14:textId="447FA55F" w:rsidR="000F3324" w:rsidRPr="00D44F1F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034DA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0F3324" w:rsidRPr="00627208" w14:paraId="6690A431" w14:textId="77777777" w:rsidTr="007612DA">
        <w:trPr>
          <w:trHeight w:val="419"/>
        </w:trPr>
        <w:tc>
          <w:tcPr>
            <w:tcW w:w="2152" w:type="pct"/>
            <w:vAlign w:val="bottom"/>
          </w:tcPr>
          <w:p w14:paraId="56FA7622" w14:textId="44EF727E" w:rsidR="000F3324" w:rsidRPr="00034DAE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4DAE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192D270" w14:textId="2A4A95F8" w:rsidR="000F3324" w:rsidRPr="00627208" w:rsidRDefault="00046537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vAlign w:val="bottom"/>
          </w:tcPr>
          <w:p w14:paraId="589FF597" w14:textId="63781745" w:rsidR="000F3324" w:rsidRPr="00627208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(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0B9D9912" w14:textId="63416700" w:rsidR="000F3324" w:rsidRPr="003D711F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148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  <w:vAlign w:val="bottom"/>
          </w:tcPr>
          <w:p w14:paraId="3805FAA4" w14:textId="12EEA2D3" w:rsidR="000F3324" w:rsidRPr="003D711F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(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586D3AC5" w14:textId="1EAD9D87" w:rsidR="000F3324" w:rsidRPr="003D711F" w:rsidRDefault="000911F7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7174858F" w14:textId="77777777" w:rsidR="000F3324" w:rsidRPr="003D711F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1E34B1AB" w14:textId="3713935C" w:rsidR="000F3324" w:rsidRPr="00D44F1F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0F3324" w:rsidRPr="00627208" w14:paraId="32C2A9EC" w14:textId="77777777" w:rsidTr="007612DA">
        <w:trPr>
          <w:trHeight w:val="148"/>
        </w:trPr>
        <w:tc>
          <w:tcPr>
            <w:tcW w:w="2152" w:type="pct"/>
            <w:vAlign w:val="bottom"/>
          </w:tcPr>
          <w:p w14:paraId="08ADDC14" w14:textId="6FCEAFF3" w:rsidR="000F3324" w:rsidRPr="00627208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3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874A5B"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5023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0E0AB7B" w14:textId="6CA81327" w:rsidR="000F3324" w:rsidRPr="009551BE" w:rsidRDefault="00874A5B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  <w:r w:rsidR="00F816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426</w:t>
            </w:r>
            <w:r w:rsidR="00F816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949</w:t>
            </w:r>
          </w:p>
        </w:tc>
        <w:tc>
          <w:tcPr>
            <w:tcW w:w="125" w:type="pct"/>
            <w:vAlign w:val="bottom"/>
          </w:tcPr>
          <w:p w14:paraId="161F5AB6" w14:textId="77777777" w:rsidR="000F3324" w:rsidRPr="00627208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7C777" w14:textId="41CADAB5" w:rsidR="000F3324" w:rsidRPr="003D711F" w:rsidRDefault="00874A5B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  <w:r w:rsidR="000F3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023</w:t>
            </w:r>
            <w:r w:rsidR="000F3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985</w:t>
            </w:r>
          </w:p>
        </w:tc>
        <w:tc>
          <w:tcPr>
            <w:tcW w:w="127" w:type="pct"/>
            <w:vAlign w:val="bottom"/>
          </w:tcPr>
          <w:p w14:paraId="15DC07C9" w14:textId="77777777" w:rsidR="000F3324" w:rsidRPr="003D711F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235E8C" w14:textId="2367E00F" w:rsidR="000F3324" w:rsidRPr="003D711F" w:rsidRDefault="00874A5B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1617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527</w:t>
            </w:r>
            <w:r w:rsidR="001617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143" w:type="pct"/>
            <w:vAlign w:val="bottom"/>
          </w:tcPr>
          <w:p w14:paraId="28EEE100" w14:textId="77777777" w:rsidR="000F3324" w:rsidRPr="003D711F" w:rsidRDefault="000F3324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A830E" w14:textId="48029708" w:rsidR="000F3324" w:rsidRPr="003D711F" w:rsidRDefault="00874A5B" w:rsidP="000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0F3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</w:t>
            </w:r>
            <w:r w:rsidR="000F3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851</w:t>
            </w:r>
          </w:p>
        </w:tc>
      </w:tr>
    </w:tbl>
    <w:p w14:paraId="681183EF" w14:textId="79E652A5" w:rsidR="00502D56" w:rsidRDefault="00502D56" w:rsidP="00F14F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13FD86C5" w14:textId="77777777" w:rsidR="00502D56" w:rsidRDefault="00502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CB57BC7" w14:textId="776D1353" w:rsidR="00560760" w:rsidRPr="00C03663" w:rsidRDefault="00560760" w:rsidP="00560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pacing w:val="-2"/>
          <w:sz w:val="30"/>
          <w:szCs w:val="30"/>
        </w:rPr>
      </w:pPr>
      <w:r w:rsidRPr="00C03663">
        <w:rPr>
          <w:rFonts w:ascii="Angsana New" w:hAnsi="Angsana New" w:hint="cs"/>
          <w:b/>
          <w:bCs/>
          <w:i/>
          <w:iCs/>
          <w:spacing w:val="-2"/>
          <w:sz w:val="30"/>
          <w:szCs w:val="30"/>
          <w:cs/>
        </w:rPr>
        <w:t>เงินลงทุนในโรงไฟฟ้าพลังงานความร้อน</w:t>
      </w:r>
      <w:r w:rsidRPr="00C03663">
        <w:rPr>
          <w:rFonts w:ascii="Angsana New" w:hAnsi="Angsana New"/>
          <w:b/>
          <w:bCs/>
          <w:i/>
          <w:iCs/>
          <w:spacing w:val="-2"/>
          <w:sz w:val="30"/>
          <w:szCs w:val="30"/>
        </w:rPr>
        <w:t xml:space="preserve"> Paiton Energy </w:t>
      </w:r>
      <w:r w:rsidRPr="00C03663">
        <w:rPr>
          <w:rFonts w:ascii="Angsana New" w:hAnsi="Angsana New" w:hint="cs"/>
          <w:b/>
          <w:bCs/>
          <w:i/>
          <w:iCs/>
          <w:spacing w:val="-2"/>
          <w:sz w:val="30"/>
          <w:szCs w:val="30"/>
          <w:cs/>
        </w:rPr>
        <w:t>ในสาธารณรัฐอินโดนีเซีย</w:t>
      </w:r>
    </w:p>
    <w:p w14:paraId="495A3CF0" w14:textId="77777777" w:rsidR="00560760" w:rsidRPr="00CF4135" w:rsidRDefault="00560760" w:rsidP="00560760">
      <w:pPr>
        <w:ind w:left="540" w:right="-27"/>
        <w:jc w:val="thaiDistribute"/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</w:pPr>
    </w:p>
    <w:p w14:paraId="25E08D25" w14:textId="403EE4A0" w:rsidR="00560760" w:rsidRPr="00CF4135" w:rsidRDefault="00560760" w:rsidP="00560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F4135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874A5B" w:rsidRPr="00874A5B">
        <w:rPr>
          <w:rFonts w:ascii="Angsana New" w:hAnsi="Angsana New"/>
          <w:spacing w:val="-2"/>
          <w:sz w:val="30"/>
          <w:szCs w:val="30"/>
        </w:rPr>
        <w:t>24</w:t>
      </w:r>
      <w:r w:rsidRPr="00CF4135">
        <w:rPr>
          <w:rFonts w:ascii="Angsana New" w:hAnsi="Angsana New"/>
          <w:spacing w:val="-2"/>
          <w:sz w:val="30"/>
          <w:szCs w:val="30"/>
          <w:cs/>
        </w:rPr>
        <w:t xml:space="preserve"> กุมภาพันธ์ </w:t>
      </w:r>
      <w:r w:rsidR="00874A5B" w:rsidRPr="00874A5B">
        <w:rPr>
          <w:rFonts w:ascii="Angsana New" w:hAnsi="Angsana New"/>
          <w:spacing w:val="-2"/>
          <w:sz w:val="30"/>
          <w:szCs w:val="30"/>
        </w:rPr>
        <w:t>2569</w:t>
      </w:r>
      <w:r w:rsidRPr="00CF4135">
        <w:rPr>
          <w:rFonts w:ascii="Angsana New" w:hAnsi="Angsana New"/>
          <w:spacing w:val="-2"/>
          <w:sz w:val="30"/>
          <w:szCs w:val="30"/>
          <w:cs/>
        </w:rPr>
        <w:t xml:space="preserve"> บริษัท อาร์เอช อินเตอร์เนชั่นแนล (สิงคโปร์) คอร์ปอเรชั่น จำกัด (“</w:t>
      </w:r>
      <w:r w:rsidRPr="00CF4135">
        <w:rPr>
          <w:rFonts w:ascii="Angsana New" w:hAnsi="Angsana New"/>
          <w:spacing w:val="-2"/>
          <w:sz w:val="30"/>
          <w:szCs w:val="30"/>
        </w:rPr>
        <w:t xml:space="preserve">RHIS”) </w:t>
      </w:r>
      <w:r w:rsidRPr="00CF4135">
        <w:rPr>
          <w:rFonts w:ascii="Angsana New" w:hAnsi="Angsana New"/>
          <w:spacing w:val="-2"/>
          <w:sz w:val="30"/>
          <w:szCs w:val="30"/>
          <w:cs/>
        </w:rPr>
        <w:t xml:space="preserve">ซึ่งเป็นบริษัทย่อยทางอ้อมของบริษัท ได้จำหน่ายเงินลงทุนในบริษัท </w:t>
      </w:r>
      <w:r w:rsidRPr="00CF4135">
        <w:rPr>
          <w:rFonts w:ascii="Angsana New" w:hAnsi="Angsana New"/>
          <w:spacing w:val="-2"/>
          <w:sz w:val="30"/>
          <w:szCs w:val="30"/>
        </w:rPr>
        <w:t xml:space="preserve">PT Paiton Energy </w:t>
      </w:r>
      <w:r w:rsidRPr="00CF4135">
        <w:rPr>
          <w:rFonts w:ascii="Angsana New" w:hAnsi="Angsana New"/>
          <w:spacing w:val="-2"/>
          <w:sz w:val="30"/>
          <w:szCs w:val="30"/>
          <w:cs/>
        </w:rPr>
        <w:t xml:space="preserve">และบริษัท </w:t>
      </w:r>
      <w:proofErr w:type="spellStart"/>
      <w:r w:rsidRPr="00CF4135">
        <w:rPr>
          <w:rFonts w:ascii="Angsana New" w:hAnsi="Angsana New"/>
          <w:spacing w:val="-2"/>
          <w:sz w:val="30"/>
          <w:szCs w:val="30"/>
        </w:rPr>
        <w:t>Minejesa</w:t>
      </w:r>
      <w:proofErr w:type="spellEnd"/>
      <w:r w:rsidRPr="00CF4135">
        <w:rPr>
          <w:rFonts w:ascii="Angsana New" w:hAnsi="Angsana New"/>
          <w:spacing w:val="-2"/>
          <w:sz w:val="30"/>
          <w:szCs w:val="30"/>
        </w:rPr>
        <w:t xml:space="preserve"> Capital B.V. </w:t>
      </w:r>
      <w:r w:rsidRPr="00CF4135">
        <w:rPr>
          <w:rFonts w:ascii="Angsana New" w:hAnsi="Angsana New"/>
          <w:spacing w:val="-2"/>
          <w:sz w:val="30"/>
          <w:szCs w:val="30"/>
        </w:rPr>
        <w:br/>
      </w:r>
      <w:r w:rsidRPr="00CF4135">
        <w:rPr>
          <w:rFonts w:ascii="Angsana New" w:hAnsi="Angsana New" w:hint="cs"/>
          <w:spacing w:val="-2"/>
          <w:sz w:val="30"/>
          <w:szCs w:val="30"/>
          <w:cs/>
        </w:rPr>
        <w:t xml:space="preserve">ในสัดส่วนร้อยละ </w:t>
      </w:r>
      <w:r w:rsidR="00874A5B" w:rsidRPr="00874A5B">
        <w:rPr>
          <w:rFonts w:ascii="Angsana New" w:hAnsi="Angsana New"/>
          <w:spacing w:val="-2"/>
          <w:sz w:val="30"/>
          <w:szCs w:val="30"/>
        </w:rPr>
        <w:t>5</w:t>
      </w:r>
      <w:r w:rsidRPr="00CF4135">
        <w:rPr>
          <w:rFonts w:ascii="Angsana New" w:hAnsi="Angsana New"/>
          <w:spacing w:val="-2"/>
          <w:sz w:val="30"/>
          <w:szCs w:val="30"/>
        </w:rPr>
        <w:t xml:space="preserve"> </w:t>
      </w:r>
      <w:r w:rsidRPr="00CF4135">
        <w:rPr>
          <w:rFonts w:ascii="Angsana New" w:hAnsi="Angsana New"/>
          <w:spacing w:val="-2"/>
          <w:sz w:val="30"/>
          <w:szCs w:val="30"/>
          <w:cs/>
        </w:rPr>
        <w:t>ทำให้สัดส่วนการถือหุ้นในการร่วมค้าลดลงจากเดิมร้อยละ</w:t>
      </w:r>
      <w:r w:rsidRPr="00CF413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74A5B" w:rsidRPr="00874A5B">
        <w:rPr>
          <w:rFonts w:ascii="Angsana New" w:hAnsi="Angsana New"/>
          <w:spacing w:val="-4"/>
          <w:sz w:val="30"/>
          <w:szCs w:val="30"/>
        </w:rPr>
        <w:t>36</w:t>
      </w:r>
      <w:r w:rsidRPr="00CF4135">
        <w:rPr>
          <w:rFonts w:ascii="Angsana New" w:hAnsi="Angsana New"/>
          <w:spacing w:val="-4"/>
          <w:sz w:val="30"/>
          <w:szCs w:val="30"/>
        </w:rPr>
        <w:t>.</w:t>
      </w:r>
      <w:r w:rsidR="00874A5B" w:rsidRPr="00874A5B">
        <w:rPr>
          <w:rFonts w:ascii="Angsana New" w:hAnsi="Angsana New"/>
          <w:spacing w:val="-4"/>
          <w:sz w:val="30"/>
          <w:szCs w:val="30"/>
        </w:rPr>
        <w:t>26</w:t>
      </w:r>
      <w:r w:rsidRPr="00CF4135">
        <w:rPr>
          <w:rFonts w:ascii="Angsana New" w:hAnsi="Angsana New"/>
          <w:spacing w:val="-4"/>
          <w:sz w:val="30"/>
          <w:szCs w:val="30"/>
          <w:cs/>
        </w:rPr>
        <w:t xml:space="preserve"> เป็นร้อยละ </w:t>
      </w:r>
      <w:r w:rsidR="00874A5B" w:rsidRPr="00874A5B">
        <w:rPr>
          <w:rFonts w:ascii="Angsana New" w:hAnsi="Angsana New"/>
          <w:spacing w:val="-4"/>
          <w:sz w:val="30"/>
          <w:szCs w:val="30"/>
        </w:rPr>
        <w:t>31</w:t>
      </w:r>
      <w:r w:rsidRPr="00CF4135">
        <w:rPr>
          <w:rFonts w:ascii="Angsana New" w:hAnsi="Angsana New"/>
          <w:spacing w:val="-4"/>
          <w:sz w:val="30"/>
          <w:szCs w:val="30"/>
        </w:rPr>
        <w:t>.</w:t>
      </w:r>
      <w:r w:rsidR="00874A5B" w:rsidRPr="00874A5B">
        <w:rPr>
          <w:rFonts w:ascii="Angsana New" w:hAnsi="Angsana New"/>
          <w:spacing w:val="-4"/>
          <w:sz w:val="30"/>
          <w:szCs w:val="30"/>
        </w:rPr>
        <w:t>26</w:t>
      </w:r>
      <w:r w:rsidRPr="00CF4135">
        <w:rPr>
          <w:rFonts w:ascii="Angsana New" w:hAnsi="Angsana New"/>
          <w:spacing w:val="-4"/>
          <w:sz w:val="30"/>
          <w:szCs w:val="30"/>
          <w:cs/>
        </w:rPr>
        <w:t xml:space="preserve"> และจำหน่าย</w:t>
      </w:r>
      <w:r w:rsidRPr="00CF4135">
        <w:rPr>
          <w:rFonts w:ascii="Angsana New" w:hAnsi="Angsana New"/>
          <w:spacing w:val="-4"/>
          <w:sz w:val="30"/>
          <w:szCs w:val="30"/>
        </w:rPr>
        <w:br/>
      </w:r>
      <w:r w:rsidRPr="00CF4135">
        <w:rPr>
          <w:rFonts w:ascii="Angsana New" w:hAnsi="Angsana New"/>
          <w:spacing w:val="-4"/>
          <w:sz w:val="30"/>
          <w:szCs w:val="30"/>
          <w:cs/>
        </w:rPr>
        <w:t>เงินลงทุนใน</w:t>
      </w:r>
      <w:r w:rsidRPr="00CF4135">
        <w:rPr>
          <w:rFonts w:ascii="Angsana New" w:hAnsi="Angsana New"/>
          <w:spacing w:val="-2"/>
          <w:sz w:val="30"/>
          <w:szCs w:val="30"/>
          <w:cs/>
        </w:rPr>
        <w:t xml:space="preserve">บริษัท </w:t>
      </w:r>
      <w:r w:rsidRPr="00CF4135">
        <w:rPr>
          <w:rFonts w:ascii="Angsana New" w:hAnsi="Angsana New"/>
          <w:spacing w:val="-2"/>
          <w:sz w:val="30"/>
          <w:szCs w:val="30"/>
        </w:rPr>
        <w:t xml:space="preserve">IPM Asia Pte. Ltd. </w:t>
      </w:r>
      <w:r w:rsidRPr="00CF4135">
        <w:rPr>
          <w:rFonts w:ascii="Angsana New" w:hAnsi="Angsana New" w:hint="cs"/>
          <w:spacing w:val="-2"/>
          <w:sz w:val="30"/>
          <w:szCs w:val="30"/>
          <w:cs/>
        </w:rPr>
        <w:t xml:space="preserve">ในสัดส่วนร้อยละ </w:t>
      </w:r>
      <w:r w:rsidR="00874A5B" w:rsidRPr="00874A5B">
        <w:rPr>
          <w:rFonts w:ascii="Angsana New" w:hAnsi="Angsana New"/>
          <w:spacing w:val="-2"/>
          <w:sz w:val="30"/>
          <w:szCs w:val="30"/>
        </w:rPr>
        <w:t>24</w:t>
      </w:r>
      <w:r w:rsidRPr="00CF4135">
        <w:rPr>
          <w:rFonts w:ascii="Angsana New" w:hAnsi="Angsana New"/>
          <w:spacing w:val="-2"/>
          <w:sz w:val="30"/>
          <w:szCs w:val="30"/>
        </w:rPr>
        <w:t>.</w:t>
      </w:r>
      <w:r w:rsidR="00874A5B" w:rsidRPr="00874A5B">
        <w:rPr>
          <w:rFonts w:ascii="Angsana New" w:hAnsi="Angsana New"/>
          <w:spacing w:val="-2"/>
          <w:sz w:val="30"/>
          <w:szCs w:val="30"/>
        </w:rPr>
        <w:t>50</w:t>
      </w:r>
      <w:r w:rsidR="00304F23" w:rsidRPr="00CF4135">
        <w:rPr>
          <w:rFonts w:ascii="Angsana New" w:hAnsi="Angsana New"/>
          <w:spacing w:val="-2"/>
          <w:sz w:val="30"/>
          <w:szCs w:val="30"/>
        </w:rPr>
        <w:t xml:space="preserve"> </w:t>
      </w:r>
      <w:r w:rsidRPr="00CF4135">
        <w:rPr>
          <w:rFonts w:ascii="Angsana New" w:hAnsi="Angsana New"/>
          <w:spacing w:val="-2"/>
          <w:sz w:val="30"/>
          <w:szCs w:val="30"/>
          <w:cs/>
        </w:rPr>
        <w:t xml:space="preserve">ทำให้สัดส่วนการถือหุ้นในการร่วมค้าลดลงจากเดิมร้อยละ </w:t>
      </w:r>
      <w:r w:rsidR="00874A5B" w:rsidRPr="00874A5B">
        <w:rPr>
          <w:rFonts w:ascii="Angsana New" w:hAnsi="Angsana New"/>
          <w:spacing w:val="-2"/>
          <w:sz w:val="30"/>
          <w:szCs w:val="30"/>
        </w:rPr>
        <w:t>65</w:t>
      </w:r>
      <w:r w:rsidRPr="00CF4135">
        <w:rPr>
          <w:rFonts w:ascii="Angsana New" w:hAnsi="Angsana New"/>
          <w:spacing w:val="-2"/>
          <w:sz w:val="30"/>
          <w:szCs w:val="30"/>
          <w:cs/>
        </w:rPr>
        <w:t xml:space="preserve"> เป็นร้อยละ </w:t>
      </w:r>
      <w:r w:rsidR="00874A5B" w:rsidRPr="00874A5B">
        <w:rPr>
          <w:rFonts w:ascii="Angsana New" w:hAnsi="Angsana New"/>
          <w:spacing w:val="-2"/>
          <w:sz w:val="30"/>
          <w:szCs w:val="30"/>
        </w:rPr>
        <w:t>40</w:t>
      </w:r>
      <w:r w:rsidRPr="00CF4135">
        <w:rPr>
          <w:rFonts w:ascii="Angsana New" w:hAnsi="Angsana New"/>
          <w:spacing w:val="-2"/>
          <w:sz w:val="30"/>
          <w:szCs w:val="30"/>
        </w:rPr>
        <w:t>.</w:t>
      </w:r>
      <w:r w:rsidR="00874A5B" w:rsidRPr="00874A5B">
        <w:rPr>
          <w:rFonts w:ascii="Angsana New" w:hAnsi="Angsana New"/>
          <w:spacing w:val="-2"/>
          <w:sz w:val="30"/>
          <w:szCs w:val="30"/>
        </w:rPr>
        <w:t>50</w:t>
      </w:r>
      <w:r w:rsidRPr="00CF4135">
        <w:rPr>
          <w:rFonts w:ascii="Angsana New" w:hAnsi="Angsana New"/>
          <w:spacing w:val="-2"/>
          <w:sz w:val="30"/>
          <w:szCs w:val="30"/>
        </w:rPr>
        <w:t xml:space="preserve"> </w:t>
      </w:r>
      <w:r w:rsidR="004804A5" w:rsidRPr="00CF4135">
        <w:rPr>
          <w:rFonts w:ascii="Angsana New" w:hAnsi="Angsana New" w:hint="cs"/>
          <w:spacing w:val="-2"/>
          <w:sz w:val="30"/>
          <w:szCs w:val="30"/>
          <w:cs/>
        </w:rPr>
        <w:t>โดยมูลค่าที่ได้รับจากการจำหน่ายเงินลงทุน</w:t>
      </w:r>
      <w:r w:rsidR="000204E2" w:rsidRPr="00CF4135">
        <w:rPr>
          <w:rFonts w:ascii="Angsana New" w:hAnsi="Angsana New" w:hint="cs"/>
          <w:spacing w:val="-2"/>
          <w:sz w:val="30"/>
          <w:szCs w:val="30"/>
          <w:cs/>
        </w:rPr>
        <w:t>ทั้งหมด</w:t>
      </w:r>
      <w:r w:rsidR="00AC008C" w:rsidRPr="00CF4135">
        <w:rPr>
          <w:rFonts w:ascii="Angsana New" w:hAnsi="Angsana New"/>
          <w:spacing w:val="-2"/>
          <w:sz w:val="30"/>
          <w:szCs w:val="30"/>
        </w:rPr>
        <w:t xml:space="preserve"> </w:t>
      </w:r>
      <w:r w:rsidR="00404352" w:rsidRPr="00CF4135">
        <w:rPr>
          <w:rFonts w:ascii="Angsana New" w:hAnsi="Angsana New" w:hint="cs"/>
          <w:spacing w:val="-2"/>
          <w:sz w:val="30"/>
          <w:szCs w:val="30"/>
          <w:cs/>
        </w:rPr>
        <w:t>รวมเป็นเงิน</w:t>
      </w:r>
      <w:r w:rsidR="005E4ED2" w:rsidRPr="00CF4135">
        <w:rPr>
          <w:rFonts w:ascii="Angsana New" w:hAnsi="Angsana New" w:hint="cs"/>
          <w:spacing w:val="-2"/>
          <w:sz w:val="30"/>
          <w:szCs w:val="30"/>
          <w:cs/>
        </w:rPr>
        <w:t>ทั้งสิ้น</w:t>
      </w:r>
      <w:r w:rsidR="00404352" w:rsidRPr="00CF413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874A5B" w:rsidRPr="00874A5B">
        <w:rPr>
          <w:rFonts w:ascii="Angsana New" w:hAnsi="Angsana New"/>
          <w:spacing w:val="-2"/>
          <w:sz w:val="30"/>
          <w:szCs w:val="30"/>
        </w:rPr>
        <w:t>85</w:t>
      </w:r>
      <w:r w:rsidR="00404352" w:rsidRPr="00CF4135">
        <w:rPr>
          <w:rFonts w:ascii="Angsana New" w:hAnsi="Angsana New"/>
          <w:spacing w:val="-2"/>
          <w:sz w:val="30"/>
          <w:szCs w:val="30"/>
        </w:rPr>
        <w:t>.</w:t>
      </w:r>
      <w:r w:rsidR="00874A5B" w:rsidRPr="00874A5B">
        <w:rPr>
          <w:rFonts w:ascii="Angsana New" w:hAnsi="Angsana New"/>
          <w:spacing w:val="-2"/>
          <w:sz w:val="30"/>
          <w:szCs w:val="30"/>
        </w:rPr>
        <w:t>13</w:t>
      </w:r>
      <w:r w:rsidR="00404352" w:rsidRPr="00CF4135">
        <w:rPr>
          <w:rFonts w:ascii="Angsana New" w:hAnsi="Angsana New"/>
          <w:spacing w:val="-2"/>
          <w:sz w:val="30"/>
          <w:szCs w:val="30"/>
        </w:rPr>
        <w:t xml:space="preserve"> </w:t>
      </w:r>
      <w:r w:rsidR="004804A5" w:rsidRPr="00CF4135">
        <w:rPr>
          <w:rFonts w:ascii="Angsana New" w:hAnsi="Angsana New"/>
          <w:spacing w:val="-2"/>
          <w:sz w:val="30"/>
          <w:szCs w:val="30"/>
          <w:cs/>
        </w:rPr>
        <w:br/>
      </w:r>
      <w:r w:rsidR="00404352" w:rsidRPr="00CF4135">
        <w:rPr>
          <w:rFonts w:ascii="Angsana New" w:hAnsi="Angsana New" w:hint="cs"/>
          <w:spacing w:val="-2"/>
          <w:sz w:val="30"/>
          <w:szCs w:val="30"/>
          <w:cs/>
        </w:rPr>
        <w:t>ล้านเหรียญสหรัฐอเมริกา</w:t>
      </w:r>
      <w:r w:rsidR="00404352" w:rsidRPr="00CF4135">
        <w:rPr>
          <w:rFonts w:ascii="Angsana New" w:hAnsi="Angsana New"/>
          <w:spacing w:val="-2"/>
          <w:sz w:val="30"/>
          <w:szCs w:val="30"/>
        </w:rPr>
        <w:t xml:space="preserve"> </w:t>
      </w:r>
      <w:r w:rsidR="00E5151D" w:rsidRPr="00CF4135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CF4135">
        <w:rPr>
          <w:rFonts w:ascii="Angsana New" w:hAnsi="Angsana New" w:hint="cs"/>
          <w:sz w:val="30"/>
          <w:szCs w:val="30"/>
          <w:cs/>
        </w:rPr>
        <w:t>การลดสัดส่วนการถือหุ้นดังกล่าวสอดคล้องกับแผนการลงทุนและการบริหารสินทรัพย์ของกลุ่มบริษัท</w:t>
      </w:r>
    </w:p>
    <w:p w14:paraId="4DC9DFDB" w14:textId="77777777" w:rsidR="00C2101C" w:rsidRPr="008379F3" w:rsidRDefault="00C2101C" w:rsidP="008379F3">
      <w:pPr>
        <w:spacing w:line="240" w:lineRule="auto"/>
        <w:jc w:val="thaiDistribute"/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</w:pPr>
    </w:p>
    <w:p w14:paraId="2463B80B" w14:textId="5F472196" w:rsidR="00CF4135" w:rsidRDefault="00CF4135" w:rsidP="00CF4135">
      <w:pPr>
        <w:ind w:left="540"/>
        <w:rPr>
          <w:rFonts w:ascii="Angsana New" w:eastAsia="Cordia New" w:hAnsi="Angsana New"/>
          <w:b/>
          <w:bCs/>
          <w:i/>
          <w:iCs/>
          <w:snapToGrid w:val="0"/>
          <w:color w:val="000000" w:themeColor="text1"/>
          <w:sz w:val="30"/>
          <w:szCs w:val="30"/>
          <w:lang w:eastAsia="th-TH"/>
        </w:rPr>
      </w:pPr>
      <w:r w:rsidRPr="00CF4135">
        <w:rPr>
          <w:rFonts w:ascii="Angsana New" w:eastAsia="Cordia New" w:hAnsi="Angsana New"/>
          <w:b/>
          <w:bCs/>
          <w:i/>
          <w:iCs/>
          <w:snapToGrid w:val="0"/>
          <w:color w:val="000000" w:themeColor="text1"/>
          <w:sz w:val="30"/>
          <w:szCs w:val="30"/>
          <w:cs/>
          <w:lang w:eastAsia="th-TH"/>
        </w:rPr>
        <w:t xml:space="preserve">เงินลงทุนใน </w:t>
      </w:r>
      <w:proofErr w:type="spellStart"/>
      <w:r w:rsidRPr="00CF4135">
        <w:rPr>
          <w:rFonts w:ascii="Angsana New" w:eastAsia="Cordia New" w:hAnsi="Angsana New"/>
          <w:b/>
          <w:bCs/>
          <w:i/>
          <w:iCs/>
          <w:snapToGrid w:val="0"/>
          <w:color w:val="000000" w:themeColor="text1"/>
          <w:sz w:val="30"/>
          <w:szCs w:val="30"/>
          <w:lang w:eastAsia="th-TH"/>
        </w:rPr>
        <w:t>Xekong</w:t>
      </w:r>
      <w:proofErr w:type="spellEnd"/>
      <w:r w:rsidRPr="00CF4135">
        <w:rPr>
          <w:rFonts w:ascii="Angsana New" w:eastAsia="Cordia New" w:hAnsi="Angsana New"/>
          <w:b/>
          <w:bCs/>
          <w:i/>
          <w:iCs/>
          <w:snapToGrid w:val="0"/>
          <w:color w:val="000000" w:themeColor="text1"/>
          <w:sz w:val="30"/>
          <w:szCs w:val="30"/>
          <w:lang w:eastAsia="th-TH"/>
        </w:rPr>
        <w:t xml:space="preserve"> </w:t>
      </w:r>
      <w:r w:rsidR="00874A5B" w:rsidRPr="00874A5B">
        <w:rPr>
          <w:rFonts w:ascii="Angsana New" w:eastAsia="Cordia New" w:hAnsi="Angsana New"/>
          <w:b/>
          <w:bCs/>
          <w:i/>
          <w:iCs/>
          <w:snapToGrid w:val="0"/>
          <w:color w:val="000000" w:themeColor="text1"/>
          <w:sz w:val="30"/>
          <w:szCs w:val="30"/>
          <w:lang w:eastAsia="th-TH"/>
        </w:rPr>
        <w:t>4</w:t>
      </w:r>
      <w:r w:rsidRPr="00CF4135">
        <w:rPr>
          <w:rFonts w:ascii="Angsana New" w:eastAsia="Cordia New" w:hAnsi="Angsana New"/>
          <w:b/>
          <w:bCs/>
          <w:i/>
          <w:iCs/>
          <w:snapToGrid w:val="0"/>
          <w:color w:val="000000" w:themeColor="text1"/>
          <w:sz w:val="30"/>
          <w:szCs w:val="30"/>
          <w:lang w:eastAsia="th-TH"/>
        </w:rPr>
        <w:t xml:space="preserve"> Power Co., Ltd. (“XK </w:t>
      </w:r>
      <w:r w:rsidR="00874A5B" w:rsidRPr="00874A5B">
        <w:rPr>
          <w:rFonts w:ascii="Angsana New" w:eastAsia="Cordia New" w:hAnsi="Angsana New"/>
          <w:b/>
          <w:bCs/>
          <w:i/>
          <w:iCs/>
          <w:snapToGrid w:val="0"/>
          <w:color w:val="000000" w:themeColor="text1"/>
          <w:sz w:val="30"/>
          <w:szCs w:val="30"/>
          <w:lang w:eastAsia="th-TH"/>
        </w:rPr>
        <w:t>4</w:t>
      </w:r>
      <w:r w:rsidRPr="00CF4135">
        <w:rPr>
          <w:rFonts w:ascii="Angsana New" w:eastAsia="Cordia New" w:hAnsi="Angsana New"/>
          <w:b/>
          <w:bCs/>
          <w:i/>
          <w:iCs/>
          <w:snapToGrid w:val="0"/>
          <w:color w:val="000000" w:themeColor="text1"/>
          <w:sz w:val="30"/>
          <w:szCs w:val="30"/>
          <w:lang w:eastAsia="th-TH"/>
        </w:rPr>
        <w:t>”)</w:t>
      </w:r>
    </w:p>
    <w:p w14:paraId="61EDDC91" w14:textId="77777777" w:rsidR="00CF4135" w:rsidRPr="00CF4135" w:rsidRDefault="00CF4135" w:rsidP="00CF4135">
      <w:pPr>
        <w:ind w:left="540"/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</w:pPr>
    </w:p>
    <w:p w14:paraId="20984C26" w14:textId="0B6CECE3" w:rsidR="00CF4135" w:rsidRPr="00CF4135" w:rsidRDefault="00CF4135" w:rsidP="00CF413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413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874A5B" w:rsidRPr="00874A5B">
        <w:rPr>
          <w:rFonts w:asciiTheme="majorBidi" w:hAnsiTheme="majorBidi" w:cstheme="majorBidi"/>
          <w:sz w:val="30"/>
          <w:szCs w:val="30"/>
        </w:rPr>
        <w:t>13</w:t>
      </w:r>
      <w:r w:rsidRPr="00CF4135">
        <w:rPr>
          <w:rFonts w:asciiTheme="majorBidi" w:hAnsiTheme="majorBidi" w:cstheme="majorBidi"/>
          <w:sz w:val="30"/>
          <w:szCs w:val="30"/>
        </w:rPr>
        <w:t xml:space="preserve"> </w:t>
      </w:r>
      <w:r w:rsidRPr="00CF4135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874A5B" w:rsidRPr="00874A5B">
        <w:rPr>
          <w:rFonts w:asciiTheme="majorBidi" w:hAnsiTheme="majorBidi" w:cstheme="majorBidi"/>
          <w:sz w:val="30"/>
          <w:szCs w:val="30"/>
        </w:rPr>
        <w:t>2569</w:t>
      </w:r>
      <w:r w:rsidRPr="00CF4135">
        <w:rPr>
          <w:rFonts w:asciiTheme="majorBidi" w:hAnsiTheme="majorBidi" w:cstheme="majorBidi"/>
          <w:sz w:val="30"/>
          <w:szCs w:val="30"/>
          <w:cs/>
        </w:rPr>
        <w:t xml:space="preserve"> บริษัทได้จ่ายชำระค่าหุ้นเพิ่มทุนให้แก่  </w:t>
      </w:r>
      <w:proofErr w:type="spellStart"/>
      <w:r w:rsidRPr="00CF4135">
        <w:rPr>
          <w:rFonts w:asciiTheme="majorBidi" w:hAnsiTheme="majorBidi" w:cstheme="majorBidi"/>
          <w:sz w:val="30"/>
          <w:szCs w:val="30"/>
        </w:rPr>
        <w:t>Xekong</w:t>
      </w:r>
      <w:proofErr w:type="spellEnd"/>
      <w:r w:rsidRPr="00CF4135">
        <w:rPr>
          <w:rFonts w:asciiTheme="majorBidi" w:hAnsiTheme="majorBidi" w:cstheme="majorBidi"/>
          <w:sz w:val="30"/>
          <w:szCs w:val="30"/>
        </w:rPr>
        <w:t xml:space="preserve"> </w:t>
      </w:r>
      <w:r w:rsidR="00874A5B" w:rsidRPr="00874A5B">
        <w:rPr>
          <w:rFonts w:asciiTheme="majorBidi" w:hAnsiTheme="majorBidi" w:cstheme="majorBidi"/>
          <w:sz w:val="30"/>
          <w:szCs w:val="30"/>
        </w:rPr>
        <w:t>4</w:t>
      </w:r>
      <w:r w:rsidRPr="00CF4135">
        <w:rPr>
          <w:rFonts w:asciiTheme="majorBidi" w:hAnsiTheme="majorBidi" w:cstheme="majorBidi"/>
          <w:sz w:val="30"/>
          <w:szCs w:val="30"/>
        </w:rPr>
        <w:t xml:space="preserve"> Power Co., Ltd. </w:t>
      </w:r>
      <w:r w:rsidRPr="00CF4135">
        <w:rPr>
          <w:rFonts w:asciiTheme="majorBidi" w:hAnsiTheme="majorBidi" w:cstheme="majorBidi" w:hint="cs"/>
          <w:sz w:val="30"/>
          <w:szCs w:val="30"/>
          <w:cs/>
        </w:rPr>
        <w:t>ซึ่งเป็นการร่วมค้าทางตรงของบริษัท</w:t>
      </w:r>
      <w:r w:rsidRPr="00CF4135">
        <w:rPr>
          <w:rFonts w:asciiTheme="majorBidi" w:hAnsiTheme="majorBidi" w:cstheme="majorBidi"/>
          <w:sz w:val="30"/>
          <w:szCs w:val="30"/>
        </w:rPr>
        <w:t xml:space="preserve"> </w:t>
      </w:r>
      <w:r w:rsidRPr="00CF4135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874A5B" w:rsidRPr="00874A5B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.</w:t>
      </w:r>
      <w:r w:rsidR="00874A5B" w:rsidRPr="00874A5B">
        <w:rPr>
          <w:rFonts w:asciiTheme="majorBidi" w:hAnsiTheme="majorBidi" w:cstheme="majorBidi"/>
          <w:sz w:val="30"/>
          <w:szCs w:val="30"/>
        </w:rPr>
        <w:t>27</w:t>
      </w:r>
      <w:r w:rsidRPr="00CF4135">
        <w:rPr>
          <w:rFonts w:asciiTheme="majorBidi" w:hAnsiTheme="majorBidi" w:cstheme="majorBidi"/>
          <w:sz w:val="30"/>
          <w:szCs w:val="30"/>
        </w:rPr>
        <w:t xml:space="preserve"> </w:t>
      </w:r>
      <w:r w:rsidRPr="00CF4135">
        <w:rPr>
          <w:rFonts w:asciiTheme="majorBidi" w:hAnsiTheme="majorBidi" w:cstheme="majorBidi"/>
          <w:sz w:val="30"/>
          <w:szCs w:val="30"/>
          <w:cs/>
        </w:rPr>
        <w:t xml:space="preserve">ล้านหุ้น เป็นจำนวนเงิน </w:t>
      </w:r>
      <w:r w:rsidR="00874A5B" w:rsidRPr="00874A5B">
        <w:rPr>
          <w:rFonts w:asciiTheme="majorBidi" w:hAnsiTheme="majorBidi" w:cstheme="majorBidi"/>
          <w:sz w:val="30"/>
          <w:szCs w:val="30"/>
        </w:rPr>
        <w:t>6</w:t>
      </w:r>
      <w:r w:rsidRPr="00CF4135">
        <w:rPr>
          <w:rFonts w:asciiTheme="majorBidi" w:hAnsiTheme="majorBidi" w:cstheme="majorBidi"/>
          <w:sz w:val="30"/>
          <w:szCs w:val="30"/>
        </w:rPr>
        <w:t xml:space="preserve"> </w:t>
      </w:r>
      <w:r w:rsidRPr="00CF4135">
        <w:rPr>
          <w:rFonts w:asciiTheme="majorBidi" w:hAnsiTheme="majorBidi" w:cstheme="majorBidi"/>
          <w:sz w:val="30"/>
          <w:szCs w:val="30"/>
          <w:cs/>
        </w:rPr>
        <w:t>ล้านเหรีย</w:t>
      </w:r>
      <w:r w:rsidRPr="00CF4135">
        <w:rPr>
          <w:rFonts w:asciiTheme="majorBidi" w:hAnsiTheme="majorBidi" w:cstheme="majorBidi" w:hint="cs"/>
          <w:sz w:val="30"/>
          <w:szCs w:val="30"/>
          <w:cs/>
        </w:rPr>
        <w:t>ญ</w:t>
      </w:r>
      <w:r w:rsidRPr="00CF4135">
        <w:rPr>
          <w:rFonts w:asciiTheme="majorBidi" w:hAnsiTheme="majorBidi" w:cstheme="majorBidi"/>
          <w:sz w:val="30"/>
          <w:szCs w:val="30"/>
          <w:cs/>
        </w:rPr>
        <w:t>สหรัฐ</w:t>
      </w:r>
      <w:r w:rsidRPr="00CF4135">
        <w:rPr>
          <w:rFonts w:asciiTheme="majorBidi" w:hAnsiTheme="majorBidi" w:cstheme="majorBidi" w:hint="cs"/>
          <w:sz w:val="30"/>
          <w:szCs w:val="30"/>
          <w:cs/>
        </w:rPr>
        <w:t xml:space="preserve">อเมริกา </w:t>
      </w:r>
      <w:r w:rsidRPr="00CF4135">
        <w:rPr>
          <w:rFonts w:asciiTheme="majorBidi" w:hAnsiTheme="majorBidi" w:cstheme="majorBidi"/>
          <w:sz w:val="30"/>
          <w:szCs w:val="30"/>
          <w:cs/>
        </w:rPr>
        <w:t>หรือเทียบเท่า</w:t>
      </w:r>
      <w:r w:rsidRPr="00CF4135">
        <w:rPr>
          <w:rFonts w:asciiTheme="majorBidi" w:hAnsiTheme="majorBidi" w:cstheme="majorBidi"/>
          <w:sz w:val="30"/>
          <w:szCs w:val="30"/>
        </w:rPr>
        <w:t xml:space="preserve"> </w:t>
      </w:r>
      <w:r w:rsidR="00874A5B" w:rsidRPr="00874A5B">
        <w:rPr>
          <w:rFonts w:asciiTheme="majorBidi" w:hAnsiTheme="majorBidi" w:cstheme="majorBidi"/>
          <w:sz w:val="30"/>
          <w:szCs w:val="30"/>
        </w:rPr>
        <w:t>192</w:t>
      </w:r>
      <w:r>
        <w:rPr>
          <w:rFonts w:asciiTheme="majorBidi" w:hAnsiTheme="majorBidi" w:cstheme="majorBidi"/>
          <w:sz w:val="30"/>
          <w:szCs w:val="30"/>
        </w:rPr>
        <w:t>.</w:t>
      </w:r>
      <w:r w:rsidR="00874A5B" w:rsidRPr="00874A5B">
        <w:rPr>
          <w:rFonts w:asciiTheme="majorBidi" w:hAnsiTheme="majorBidi" w:cstheme="majorBidi"/>
          <w:sz w:val="30"/>
          <w:szCs w:val="30"/>
        </w:rPr>
        <w:t>66</w:t>
      </w:r>
      <w:r w:rsidRPr="00CF4135">
        <w:rPr>
          <w:rFonts w:asciiTheme="majorBidi" w:hAnsiTheme="majorBidi" w:cstheme="majorBidi"/>
          <w:sz w:val="30"/>
          <w:szCs w:val="30"/>
        </w:rPr>
        <w:t xml:space="preserve"> </w:t>
      </w:r>
      <w:r w:rsidRPr="00CF4135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</w:p>
    <w:p w14:paraId="30E33332" w14:textId="77777777" w:rsidR="008379F3" w:rsidRDefault="008379F3" w:rsidP="00C3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Theme="majorBidi" w:hAnsiTheme="majorBidi" w:cstheme="majorBidi"/>
          <w:sz w:val="32"/>
          <w:szCs w:val="32"/>
        </w:rPr>
      </w:pPr>
    </w:p>
    <w:p w14:paraId="58A97DC3" w14:textId="5C407C08" w:rsidR="00297D76" w:rsidRPr="0050233B" w:rsidRDefault="00297D76" w:rsidP="00C3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50233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ความคืบหน้ากรณีเขื่อนดินย่อยกั้นช่องเขาส่วน D เกิดการทรุดตัว</w:t>
      </w:r>
    </w:p>
    <w:p w14:paraId="794A8C16" w14:textId="77777777" w:rsidR="00297D76" w:rsidRPr="000C7EF9" w:rsidRDefault="00297D76" w:rsidP="00297D76">
      <w:pPr>
        <w:ind w:left="540" w:right="-27"/>
        <w:jc w:val="thaiDistribute"/>
        <w:rPr>
          <w:rFonts w:asciiTheme="majorBidi" w:hAnsiTheme="majorBidi" w:cstheme="majorBidi"/>
          <w:spacing w:val="2"/>
          <w:sz w:val="22"/>
          <w:szCs w:val="22"/>
          <w:lang w:val="th-TH"/>
        </w:rPr>
      </w:pPr>
    </w:p>
    <w:p w14:paraId="3BED1790" w14:textId="73A6DB0C" w:rsidR="00297D76" w:rsidRDefault="00297D76" w:rsidP="00297D76">
      <w:pPr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เมื่อวันที่ </w:t>
      </w:r>
      <w:r w:rsidR="00874A5B" w:rsidRPr="00874A5B">
        <w:rPr>
          <w:rFonts w:asciiTheme="majorBidi" w:hAnsiTheme="majorBidi" w:cstheme="majorBidi"/>
          <w:spacing w:val="-4"/>
          <w:sz w:val="30"/>
          <w:szCs w:val="30"/>
        </w:rPr>
        <w:t>23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กรกฎาคม </w:t>
      </w:r>
      <w:r w:rsidR="00874A5B" w:rsidRPr="00874A5B">
        <w:rPr>
          <w:rFonts w:asciiTheme="majorBidi" w:hAnsiTheme="majorBidi" w:cstheme="majorBidi"/>
          <w:spacing w:val="-4"/>
          <w:sz w:val="30"/>
          <w:szCs w:val="30"/>
        </w:rPr>
        <w:t>2561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เขื่อนดินย่อยกั้นช่องเขาส่วน </w:t>
      </w:r>
      <w:r w:rsidRPr="00812A17">
        <w:rPr>
          <w:rFonts w:asciiTheme="majorBidi" w:hAnsiTheme="majorBidi" w:cstheme="majorBidi"/>
          <w:spacing w:val="-4"/>
          <w:sz w:val="30"/>
          <w:szCs w:val="30"/>
          <w:lang w:val="th-TH"/>
        </w:rPr>
        <w:t xml:space="preserve">D 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ของโครงการโรงไฟฟ้าพลังน้ำเซเปียน-เซน้ำน้อย ตั้งอยู่ที่ สปป.ลาว ของบริษัท ไฟฟ้า เซเปียน-เซน้ำน้อย จำกัด ซึ่งเป็นการร่วมค้าทางตรง เกิดการทรุดตัว ส่งผลให้เขื่อนดินย่อยดังกล่าวเกิดรอยร้าวและทำให้น้ำไหลออกสู่พื้นที่ท้ายน้ำ การร่วมค้าดังกล่าวได้ดำเนินการอพยพประชาชนที่อาศัยอยู่ในบริเวณดังกล่าวเพื่อความปลอดภัย โดยทางโครงการได้ทำประกันตามเงื่อนไขของสัญญาเงินกู้ ซึ่งรวมถึงประกันภัยการก่อสร้างโครงการ ประกันภัยความรับผิดชอบต่อบุคคลที่สาม และประกันภัยกรณีการพัฒนาโครงการมีความล่าช้ากว่ากำหนด นอกจากนี้ ค่าใช้จ่ายที่เกิดขึ้นจากกรณีเขื่อนทรุดตัวดังกล่าว ทางบริษัทผู้รับเหมาก่อสร้างโครงการ </w:t>
      </w:r>
      <w:r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br/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(</w:t>
      </w:r>
      <w:r w:rsidRPr="00812A17">
        <w:rPr>
          <w:rFonts w:asciiTheme="majorBidi" w:hAnsiTheme="majorBidi" w:cstheme="majorBidi"/>
          <w:spacing w:val="-4"/>
          <w:sz w:val="30"/>
          <w:szCs w:val="30"/>
          <w:lang w:val="th-TH"/>
        </w:rPr>
        <w:t xml:space="preserve">EPC Contractor) 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จะเป็นผู้รับผิดชอบในเบื้องต้น จากเหตุการณ์ดังกล่าวรัฐบาล สปป. ลาว ได้แต่งตั้งคณะกรรมการ </w:t>
      </w:r>
      <w:r w:rsidRPr="00812A17">
        <w:rPr>
          <w:rFonts w:asciiTheme="majorBidi" w:hAnsiTheme="majorBidi" w:cstheme="majorBidi"/>
          <w:spacing w:val="-4"/>
          <w:sz w:val="30"/>
          <w:szCs w:val="30"/>
          <w:lang w:val="th-TH"/>
        </w:rPr>
        <w:t>National Investigation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</w:t>
      </w:r>
      <w:r w:rsidRPr="00812A17">
        <w:rPr>
          <w:rFonts w:asciiTheme="majorBidi" w:hAnsiTheme="majorBidi" w:cstheme="majorBidi"/>
          <w:spacing w:val="-4"/>
          <w:sz w:val="30"/>
          <w:szCs w:val="30"/>
          <w:lang w:val="th-TH"/>
        </w:rPr>
        <w:t xml:space="preserve">Committee 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เพื่อตรวจสอบหาสาเหตุของเหตุการณ์ข้างต้น เมื่อปี </w:t>
      </w:r>
      <w:r w:rsidR="00874A5B" w:rsidRPr="00874A5B">
        <w:rPr>
          <w:rFonts w:asciiTheme="majorBidi" w:hAnsiTheme="majorBidi" w:cstheme="majorBidi"/>
          <w:spacing w:val="-4"/>
          <w:sz w:val="30"/>
          <w:szCs w:val="30"/>
        </w:rPr>
        <w:t>2562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คณะกรรมการ </w:t>
      </w:r>
      <w:r w:rsidRPr="00812A17">
        <w:rPr>
          <w:rFonts w:asciiTheme="majorBidi" w:hAnsiTheme="majorBidi" w:cstheme="majorBidi"/>
          <w:spacing w:val="-4"/>
          <w:sz w:val="30"/>
          <w:szCs w:val="30"/>
          <w:lang w:val="th-TH"/>
        </w:rPr>
        <w:t>National Investigation Committee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ได้แถลงผลการสอบสวนสาเหตุของเหตุการณ์ดังกล่าว โดยระบุว่าไม่ได้เป็นเหตุสุดวิสัย (</w:t>
      </w:r>
      <w:r w:rsidRPr="00812A17">
        <w:rPr>
          <w:rFonts w:asciiTheme="majorBidi" w:hAnsiTheme="majorBidi" w:cstheme="majorBidi"/>
          <w:spacing w:val="-4"/>
          <w:sz w:val="30"/>
          <w:szCs w:val="30"/>
          <w:lang w:val="th-TH"/>
        </w:rPr>
        <w:t xml:space="preserve">Force Majeure) 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ตามที่กำหนดไว้ในสัญญาสัมปทาน ในปี </w:t>
      </w:r>
      <w:r w:rsidR="00874A5B" w:rsidRPr="00874A5B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การร่วมค้าดังกล่าวได้รับเอกสารเรียกร้องค่าชดเชยจากรัฐบาล สปป. ลาว ซึ่งปัจจุบันได้มีการทยอยชำระค่าชดเชยบางส่วน ขณะนี้การร่วมค้าดังกล่าวอยู่ระหว่างดำเนินการเรียกร้องค่าชดเชย และค่าเสียหายที่เกี่ยวข้องจากบริษัทผู้รับเหมาก่อสร้างโครงการ (</w:t>
      </w:r>
      <w:r w:rsidRPr="00812A17">
        <w:rPr>
          <w:rFonts w:asciiTheme="majorBidi" w:hAnsiTheme="majorBidi" w:cstheme="majorBidi"/>
          <w:spacing w:val="-4"/>
          <w:sz w:val="30"/>
          <w:szCs w:val="30"/>
          <w:lang w:val="th-TH"/>
        </w:rPr>
        <w:t xml:space="preserve">EPC Contractor) 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ทั้งนี้ โครงการดังกล่าวได้เดินเครื่องเชิงพาณิชย์แล้ว เมื่อวันที่ </w:t>
      </w:r>
      <w:r w:rsidR="00874A5B" w:rsidRPr="00874A5B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ธันวาคม </w:t>
      </w:r>
      <w:r w:rsidR="00874A5B" w:rsidRPr="00874A5B">
        <w:rPr>
          <w:rFonts w:asciiTheme="majorBidi" w:hAnsiTheme="majorBidi" w:cstheme="majorBidi"/>
          <w:spacing w:val="-4"/>
          <w:sz w:val="30"/>
          <w:szCs w:val="30"/>
        </w:rPr>
        <w:t>2562</w:t>
      </w:r>
    </w:p>
    <w:p w14:paraId="37FD7832" w14:textId="77777777" w:rsidR="00CF4135" w:rsidRDefault="00CF4135" w:rsidP="00297D76">
      <w:pPr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06491C2" w14:textId="77777777" w:rsidR="008379F3" w:rsidRDefault="00837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1E5DD522" w14:textId="677BB891" w:rsidR="00560760" w:rsidRDefault="00560760" w:rsidP="0047579F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3AD85481" w14:textId="77777777" w:rsidR="00560760" w:rsidRPr="00D15620" w:rsidRDefault="00560760" w:rsidP="00CF4135">
      <w:pPr>
        <w:ind w:left="540" w:right="-27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32"/>
        <w:gridCol w:w="1170"/>
        <w:gridCol w:w="1440"/>
        <w:gridCol w:w="270"/>
        <w:gridCol w:w="1440"/>
      </w:tblGrid>
      <w:tr w:rsidR="00560760" w:rsidRPr="00C26995" w14:paraId="3E4AB405" w14:textId="77777777" w:rsidTr="00EF1EB0">
        <w:tc>
          <w:tcPr>
            <w:tcW w:w="4932" w:type="dxa"/>
            <w:vAlign w:val="bottom"/>
          </w:tcPr>
          <w:p w14:paraId="6085CC94" w14:textId="307B7EB3" w:rsidR="00560760" w:rsidRPr="005239D7" w:rsidRDefault="005239D7" w:rsidP="00EF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2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523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170" w:type="dxa"/>
            <w:vAlign w:val="bottom"/>
          </w:tcPr>
          <w:p w14:paraId="080631B2" w14:textId="77777777" w:rsidR="00560760" w:rsidRPr="00C26995" w:rsidRDefault="00560760" w:rsidP="004C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70AD2AAA" w14:textId="77777777" w:rsidR="00560760" w:rsidRPr="00C26995" w:rsidRDefault="00560760" w:rsidP="004C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26995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560760" w:rsidRPr="00C26995" w14:paraId="7A79B58B" w14:textId="77777777" w:rsidTr="00EF1EB0">
        <w:tc>
          <w:tcPr>
            <w:tcW w:w="4932" w:type="dxa"/>
            <w:vAlign w:val="bottom"/>
          </w:tcPr>
          <w:p w14:paraId="52E8EBD2" w14:textId="6A490405" w:rsidR="00560760" w:rsidRPr="005239D7" w:rsidRDefault="006930EF" w:rsidP="00EF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  </w:t>
            </w:r>
            <w:r w:rsidRPr="0050233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874A5B" w:rsidRPr="00874A5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Pr="0050233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70" w:type="dxa"/>
            <w:vAlign w:val="bottom"/>
          </w:tcPr>
          <w:p w14:paraId="4CABC67B" w14:textId="77777777" w:rsidR="00560760" w:rsidRPr="00C26995" w:rsidRDefault="00560760" w:rsidP="004C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4EA4BCD" w14:textId="61CF8DD1" w:rsidR="00560760" w:rsidRPr="00C26995" w:rsidRDefault="00874A5B" w:rsidP="004C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4A5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74A5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5B6ADF9F" w14:textId="77777777" w:rsidR="00560760" w:rsidRPr="00C26995" w:rsidRDefault="00560760" w:rsidP="004C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E11C32F" w14:textId="5B2AF4E8" w:rsidR="00560760" w:rsidRPr="00C26995" w:rsidRDefault="00874A5B" w:rsidP="004C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4A5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74A5B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60760" w:rsidRPr="00C26995" w14:paraId="3570C644" w14:textId="77777777" w:rsidTr="00EF1EB0">
        <w:tc>
          <w:tcPr>
            <w:tcW w:w="4932" w:type="dxa"/>
            <w:vAlign w:val="bottom"/>
          </w:tcPr>
          <w:p w14:paraId="2A367CAD" w14:textId="77777777" w:rsidR="00560760" w:rsidRPr="00C26995" w:rsidRDefault="00560760" w:rsidP="004C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72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59B0F9" w14:textId="77777777" w:rsidR="00560760" w:rsidRPr="00C26995" w:rsidRDefault="00560760" w:rsidP="004C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07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16E6F5CF" w14:textId="77777777" w:rsidR="00560760" w:rsidRPr="00C26995" w:rsidRDefault="00560760" w:rsidP="004C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0760" w:rsidRPr="00C26995" w14:paraId="1330D418" w14:textId="77777777" w:rsidTr="00EF1EB0">
        <w:tc>
          <w:tcPr>
            <w:tcW w:w="4932" w:type="dxa"/>
            <w:vAlign w:val="bottom"/>
          </w:tcPr>
          <w:p w14:paraId="4272DDCB" w14:textId="3A1C6CC6" w:rsidR="00560760" w:rsidRPr="00C26995" w:rsidRDefault="00560760" w:rsidP="0047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874A5B" w:rsidRPr="00874A5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C269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4BB38C56" w14:textId="77777777" w:rsidR="00560760" w:rsidRPr="00C26995" w:rsidRDefault="00560760" w:rsidP="004C2BC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2207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21BA60B" w14:textId="50CEB5BF" w:rsidR="00560760" w:rsidRPr="00C26995" w:rsidRDefault="00874A5B" w:rsidP="004C2BC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74A5B">
              <w:rPr>
                <w:rFonts w:ascii="Angsana New" w:hAnsi="Angsana New"/>
                <w:sz w:val="30"/>
                <w:szCs w:val="30"/>
                <w:lang w:val="en-US" w:bidi="th-TH"/>
              </w:rPr>
              <w:t>82</w:t>
            </w:r>
            <w:r w:rsidR="00560760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  <w:lang w:val="en-US" w:bidi="th-TH"/>
              </w:rPr>
              <w:t>015</w:t>
            </w:r>
            <w:r w:rsidR="00560760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  <w:lang w:val="en-US" w:bidi="th-TH"/>
              </w:rPr>
              <w:t>259</w:t>
            </w:r>
          </w:p>
        </w:tc>
        <w:tc>
          <w:tcPr>
            <w:tcW w:w="270" w:type="dxa"/>
            <w:vAlign w:val="bottom"/>
          </w:tcPr>
          <w:p w14:paraId="39BDD5EE" w14:textId="77777777" w:rsidR="00560760" w:rsidRPr="00C26995" w:rsidRDefault="00560760" w:rsidP="004C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2C4CE72" w14:textId="7A64F34E" w:rsidR="00560760" w:rsidRPr="00C26995" w:rsidRDefault="00874A5B" w:rsidP="004C2BC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74A5B">
              <w:rPr>
                <w:rFonts w:ascii="Angsana New" w:hAnsi="Angsana New"/>
                <w:sz w:val="30"/>
                <w:szCs w:val="30"/>
                <w:lang w:val="en-US" w:bidi="th-TH"/>
              </w:rPr>
              <w:t>87</w:t>
            </w:r>
            <w:r w:rsidR="005239D7" w:rsidRPr="005239D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  <w:lang w:val="en-US" w:bidi="th-TH"/>
              </w:rPr>
              <w:t>412</w:t>
            </w:r>
            <w:r w:rsidR="005239D7" w:rsidRPr="005239D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  <w:r w:rsidR="00AA747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560760" w:rsidRPr="00C26995" w14:paraId="24AF9A20" w14:textId="77777777" w:rsidTr="00EF1EB0">
        <w:tc>
          <w:tcPr>
            <w:tcW w:w="4932" w:type="dxa"/>
            <w:vAlign w:val="bottom"/>
          </w:tcPr>
          <w:p w14:paraId="534546AE" w14:textId="6C5478D8" w:rsidR="00560760" w:rsidRPr="00EF4416" w:rsidRDefault="00560760" w:rsidP="0047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5894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CE2ECC" w:rsidRPr="00FE589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E3910" w:rsidRPr="00FE5894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="00FE5894" w:rsidRPr="00FE5894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  <w:r w:rsidR="00FE589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เปลี่ยนประเภท</w:t>
            </w:r>
          </w:p>
        </w:tc>
        <w:tc>
          <w:tcPr>
            <w:tcW w:w="1170" w:type="dxa"/>
            <w:vAlign w:val="bottom"/>
          </w:tcPr>
          <w:p w14:paraId="23B55043" w14:textId="77777777" w:rsidR="00560760" w:rsidRPr="00EF4416" w:rsidRDefault="00560760" w:rsidP="004C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DD4E604" w14:textId="2EAEA582" w:rsidR="00560760" w:rsidRPr="00EF4416" w:rsidRDefault="00874A5B" w:rsidP="004C2BC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74A5B">
              <w:rPr>
                <w:rFonts w:ascii="Angsana New" w:hAnsi="Angsana New"/>
                <w:sz w:val="30"/>
                <w:szCs w:val="30"/>
                <w:lang w:val="en-US" w:bidi="th-TH"/>
              </w:rPr>
              <w:t>53</w:t>
            </w:r>
            <w:r w:rsidR="00FB2891" w:rsidRPr="00EF441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  <w:lang w:val="en-US" w:bidi="th-TH"/>
              </w:rPr>
              <w:t>831</w:t>
            </w:r>
          </w:p>
        </w:tc>
        <w:tc>
          <w:tcPr>
            <w:tcW w:w="270" w:type="dxa"/>
            <w:vAlign w:val="bottom"/>
          </w:tcPr>
          <w:p w14:paraId="6B8912D3" w14:textId="77777777" w:rsidR="00560760" w:rsidRPr="00C26995" w:rsidRDefault="00560760" w:rsidP="004C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4A40DBC" w14:textId="39130A29" w:rsidR="00560760" w:rsidRPr="00874B92" w:rsidRDefault="00A20A3E" w:rsidP="00AA4BEC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FB2891" w:rsidRPr="00C26995" w14:paraId="57C6E468" w14:textId="77777777" w:rsidTr="00EF1EB0">
        <w:tc>
          <w:tcPr>
            <w:tcW w:w="4932" w:type="dxa"/>
            <w:vAlign w:val="bottom"/>
          </w:tcPr>
          <w:p w14:paraId="0D6CB777" w14:textId="378416DB" w:rsidR="00FB2891" w:rsidRPr="00EF4416" w:rsidRDefault="00FB2891" w:rsidP="0047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4416">
              <w:rPr>
                <w:rFonts w:ascii="Angsana New" w:hAnsi="Angsana New" w:hint="cs"/>
                <w:sz w:val="30"/>
                <w:szCs w:val="30"/>
                <w:cs/>
              </w:rPr>
              <w:t>ลดเงินลงทุน</w:t>
            </w:r>
          </w:p>
        </w:tc>
        <w:tc>
          <w:tcPr>
            <w:tcW w:w="1170" w:type="dxa"/>
            <w:vAlign w:val="bottom"/>
          </w:tcPr>
          <w:p w14:paraId="1EC71731" w14:textId="77777777" w:rsidR="00FB2891" w:rsidRPr="00EF4416" w:rsidRDefault="00FB2891" w:rsidP="004C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6D166CD" w14:textId="60FEA2F8" w:rsidR="00FB2891" w:rsidRPr="00EF4416" w:rsidRDefault="00FB2891" w:rsidP="004C2BC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441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874A5B" w:rsidRPr="00874A5B">
              <w:rPr>
                <w:rFonts w:ascii="Angsana New" w:hAnsi="Angsana New" w:hint="cs"/>
                <w:sz w:val="30"/>
                <w:szCs w:val="30"/>
                <w:lang w:val="en-US" w:bidi="th-TH"/>
              </w:rPr>
              <w:t>420</w:t>
            </w:r>
            <w:r w:rsidRPr="00EF441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74A5B" w:rsidRPr="00874A5B"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  <w:r w:rsidRPr="00EF441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A61A28F" w14:textId="77777777" w:rsidR="00FB2891" w:rsidRPr="00C26995" w:rsidRDefault="00FB2891" w:rsidP="004C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EA62ADB" w14:textId="25BF7387" w:rsidR="00FB2891" w:rsidRDefault="00FB2891" w:rsidP="00AA4BEC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60760" w:rsidRPr="00C26995" w14:paraId="3EB9A691" w14:textId="77777777" w:rsidTr="00EF1EB0">
        <w:trPr>
          <w:trHeight w:val="433"/>
        </w:trPr>
        <w:tc>
          <w:tcPr>
            <w:tcW w:w="4932" w:type="dxa"/>
            <w:vAlign w:val="bottom"/>
          </w:tcPr>
          <w:p w14:paraId="7FB87345" w14:textId="71483673" w:rsidR="00560760" w:rsidRPr="00C26995" w:rsidRDefault="00560760" w:rsidP="0047579F">
            <w:pPr>
              <w:spacing w:line="240" w:lineRule="auto"/>
              <w:ind w:hanging="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74A5B" w:rsidRPr="00874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6930EF" w:rsidRPr="005023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70" w:type="dxa"/>
            <w:vAlign w:val="bottom"/>
          </w:tcPr>
          <w:p w14:paraId="622B205D" w14:textId="77777777" w:rsidR="00560760" w:rsidRPr="00C26995" w:rsidRDefault="00560760" w:rsidP="004C2BCB">
            <w:pPr>
              <w:pStyle w:val="acctfourfigures"/>
              <w:tabs>
                <w:tab w:val="clear" w:pos="765"/>
                <w:tab w:val="left" w:pos="432"/>
                <w:tab w:val="decimal" w:pos="1152"/>
              </w:tabs>
              <w:spacing w:line="240" w:lineRule="auto"/>
              <w:ind w:right="2207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58B32" w14:textId="7AF9811A" w:rsidR="00560760" w:rsidRPr="00C26995" w:rsidRDefault="00874A5B" w:rsidP="004C2BC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74A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</w:t>
            </w:r>
            <w:r w:rsidR="00FB289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648</w:t>
            </w:r>
            <w:r w:rsidR="00FB289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890</w:t>
            </w:r>
          </w:p>
        </w:tc>
        <w:tc>
          <w:tcPr>
            <w:tcW w:w="270" w:type="dxa"/>
            <w:vAlign w:val="bottom"/>
          </w:tcPr>
          <w:p w14:paraId="3D39B6DC" w14:textId="77777777" w:rsidR="00560760" w:rsidRPr="00C26995" w:rsidRDefault="00560760" w:rsidP="004C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28EA83" w14:textId="0A1723FE" w:rsidR="00560760" w:rsidRPr="00A20A3E" w:rsidRDefault="00874A5B" w:rsidP="004C2BC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74A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</w:t>
            </w:r>
            <w:r w:rsidR="00A20A3E" w:rsidRPr="00A20A3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412</w:t>
            </w:r>
            <w:r w:rsidR="00A20A3E" w:rsidRPr="00A20A3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</w:t>
            </w:r>
            <w:r w:rsidR="00AA747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</w:tbl>
    <w:p w14:paraId="0A3FC6F0" w14:textId="77777777" w:rsidR="008379F3" w:rsidRPr="00D15620" w:rsidRDefault="008379F3" w:rsidP="00837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14:paraId="138440A3" w14:textId="77777777" w:rsidR="008379F3" w:rsidRPr="004F446D" w:rsidRDefault="008379F3" w:rsidP="008379F3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4F446D">
        <w:rPr>
          <w:rFonts w:asciiTheme="majorBidi" w:hAnsiTheme="majorBidi" w:hint="cs"/>
          <w:b/>
          <w:bCs/>
          <w:i/>
          <w:iCs/>
          <w:sz w:val="30"/>
          <w:szCs w:val="30"/>
          <w:cs/>
          <w:lang w:val="en-US" w:bidi="th-TH"/>
        </w:rPr>
        <w:t>เงินลงทุนในบริษัท หินกองเพาเวอร์ จำกัด</w:t>
      </w:r>
    </w:p>
    <w:p w14:paraId="53B06569" w14:textId="77777777" w:rsidR="008379F3" w:rsidRPr="00D15620" w:rsidRDefault="008379F3" w:rsidP="008379F3">
      <w:pPr>
        <w:pStyle w:val="block"/>
        <w:spacing w:after="0" w:line="240" w:lineRule="atLeast"/>
        <w:ind w:left="540" w:right="-36"/>
        <w:jc w:val="thaiDistribute"/>
        <w:rPr>
          <w:rFonts w:ascii="Angsana New" w:hAnsi="Angsana New"/>
          <w:sz w:val="16"/>
          <w:szCs w:val="16"/>
          <w:lang w:val="en-US" w:bidi="th-TH"/>
        </w:rPr>
      </w:pPr>
    </w:p>
    <w:p w14:paraId="312F4FD4" w14:textId="5C009301" w:rsidR="008379F3" w:rsidRPr="00CF4135" w:rsidRDefault="008379F3" w:rsidP="008379F3">
      <w:pPr>
        <w:pStyle w:val="block"/>
        <w:spacing w:after="0" w:line="240" w:lineRule="atLeast"/>
        <w:ind w:left="540" w:right="-36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CF4135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เมื่อวันที่ </w:t>
      </w:r>
      <w:r w:rsidR="00874A5B" w:rsidRPr="00874A5B">
        <w:rPr>
          <w:rFonts w:ascii="Angsana New" w:hAnsi="Angsana New" w:hint="cs"/>
          <w:spacing w:val="-4"/>
          <w:sz w:val="30"/>
          <w:szCs w:val="30"/>
          <w:lang w:val="en-US" w:bidi="th-TH"/>
        </w:rPr>
        <w:t>1</w:t>
      </w:r>
      <w:r w:rsidRPr="00CF4135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</w:t>
      </w:r>
      <w:r w:rsidRPr="00CF4135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ตุลาคม </w:t>
      </w:r>
      <w:r w:rsidR="00874A5B" w:rsidRPr="00874A5B">
        <w:rPr>
          <w:rFonts w:ascii="Angsana New" w:hAnsi="Angsana New"/>
          <w:spacing w:val="-4"/>
          <w:sz w:val="30"/>
          <w:szCs w:val="30"/>
          <w:lang w:val="en-US" w:bidi="th-TH"/>
        </w:rPr>
        <w:t>2568</w:t>
      </w:r>
      <w:r w:rsidRPr="00CF4135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</w:t>
      </w:r>
      <w:r w:rsidRPr="00CF4135">
        <w:rPr>
          <w:rFonts w:ascii="Angsana New" w:hAnsi="Angsana New" w:hint="cs"/>
          <w:spacing w:val="-4"/>
          <w:sz w:val="30"/>
          <w:szCs w:val="30"/>
          <w:cs/>
          <w:lang w:val="en-US"/>
        </w:rPr>
        <w:t>บริษัทและบริษัท</w:t>
      </w:r>
      <w:r w:rsidRPr="00CF4135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คู่สัญญา</w:t>
      </w:r>
      <w:r w:rsidRPr="00CF4135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ได้มีการแก้ไขสัญญาผู้ถือหุ้น สำหรับหุ้นในบริษัท หินกองเพาเวอร์</w:t>
      </w:r>
      <w:r w:rsidRPr="00CF4135">
        <w:rPr>
          <w:rFonts w:ascii="Angsana New" w:hAnsi="Angsana New" w:hint="cs"/>
          <w:sz w:val="30"/>
          <w:szCs w:val="30"/>
          <w:cs/>
          <w:lang w:val="en-US"/>
        </w:rPr>
        <w:t xml:space="preserve"> จำกัด</w:t>
      </w:r>
      <w:r w:rsidRPr="00CF413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F4135">
        <w:rPr>
          <w:rFonts w:ascii="Angsana New" w:hAnsi="Angsana New" w:hint="cs"/>
          <w:sz w:val="30"/>
          <w:szCs w:val="30"/>
          <w:cs/>
          <w:lang w:val="en-US"/>
        </w:rPr>
        <w:t>(</w:t>
      </w:r>
      <w:r w:rsidRPr="00CF4135">
        <w:rPr>
          <w:rFonts w:ascii="Angsana New" w:hAnsi="Angsana New"/>
          <w:sz w:val="30"/>
          <w:szCs w:val="30"/>
          <w:lang w:val="en-US" w:bidi="th-TH"/>
        </w:rPr>
        <w:t>“HKP”</w:t>
      </w:r>
      <w:r w:rsidRPr="00CF4135">
        <w:rPr>
          <w:rFonts w:ascii="Angsana New" w:hAnsi="Angsana New" w:hint="cs"/>
          <w:sz w:val="30"/>
          <w:szCs w:val="30"/>
          <w:cs/>
          <w:lang w:val="en-US"/>
        </w:rPr>
        <w:t>) ส่งผลให้บริษัทมีอำนาจควบคุมใน</w:t>
      </w:r>
      <w:r w:rsidRPr="00CF4135">
        <w:rPr>
          <w:rFonts w:ascii="Angsana New" w:hAnsi="Angsana New"/>
          <w:sz w:val="30"/>
          <w:szCs w:val="30"/>
          <w:lang w:val="en-US" w:bidi="th-TH"/>
        </w:rPr>
        <w:t xml:space="preserve"> HKP </w:t>
      </w:r>
      <w:r w:rsidRPr="00CF4135">
        <w:rPr>
          <w:rFonts w:ascii="Angsana New" w:hAnsi="Angsana New" w:hint="cs"/>
          <w:sz w:val="30"/>
          <w:szCs w:val="30"/>
          <w:cs/>
          <w:lang w:val="en-US"/>
        </w:rPr>
        <w:t xml:space="preserve">ดังนั้น </w:t>
      </w:r>
      <w:r w:rsidRPr="00CF4135">
        <w:rPr>
          <w:rFonts w:ascii="Angsana New" w:hAnsi="Angsana New"/>
          <w:sz w:val="30"/>
          <w:szCs w:val="30"/>
          <w:lang w:val="en-US" w:bidi="th-TH"/>
        </w:rPr>
        <w:t xml:space="preserve">HKP </w:t>
      </w:r>
      <w:r w:rsidRPr="00CF4135">
        <w:rPr>
          <w:rFonts w:ascii="Angsana New" w:hAnsi="Angsana New" w:hint="cs"/>
          <w:sz w:val="30"/>
          <w:szCs w:val="30"/>
          <w:cs/>
          <w:lang w:val="en-US"/>
        </w:rPr>
        <w:t>จึงเปลี่ยนสถานะจากการร่วมค้า เป็น</w:t>
      </w:r>
      <w:r w:rsidRPr="00CF4135">
        <w:rPr>
          <w:rFonts w:ascii="Angsana New" w:hAnsi="Angsana New" w:hint="cs"/>
          <w:sz w:val="30"/>
          <w:szCs w:val="30"/>
          <w:cs/>
          <w:lang w:val="en-US" w:bidi="th-TH"/>
        </w:rPr>
        <w:t>เงินลงทุนใน</w:t>
      </w:r>
      <w:r w:rsidRPr="00CF4135">
        <w:rPr>
          <w:rFonts w:ascii="Angsana New" w:hAnsi="Angsana New" w:hint="cs"/>
          <w:sz w:val="30"/>
          <w:szCs w:val="30"/>
          <w:cs/>
          <w:lang w:val="en-US"/>
        </w:rPr>
        <w:t>บริษัทย่อย</w:t>
      </w:r>
    </w:p>
    <w:p w14:paraId="7F1633F4" w14:textId="77777777" w:rsidR="008379F3" w:rsidRPr="00D15620" w:rsidRDefault="008379F3" w:rsidP="008379F3">
      <w:pPr>
        <w:pStyle w:val="block"/>
        <w:spacing w:after="0" w:line="240" w:lineRule="atLeast"/>
        <w:ind w:left="540" w:right="-36"/>
        <w:jc w:val="thaiDistribute"/>
        <w:rPr>
          <w:rFonts w:ascii="Angsana New" w:hAnsi="Angsana New"/>
          <w:sz w:val="16"/>
          <w:szCs w:val="16"/>
          <w:lang w:val="en-US" w:bidi="th-TH"/>
        </w:rPr>
      </w:pPr>
    </w:p>
    <w:p w14:paraId="11D423D6" w14:textId="70ACCB9B" w:rsidR="008379F3" w:rsidRPr="00C26995" w:rsidRDefault="008379F3" w:rsidP="008379F3">
      <w:pPr>
        <w:pStyle w:val="block"/>
        <w:spacing w:after="0" w:line="240" w:lineRule="atLeast"/>
        <w:ind w:left="540" w:right="-36"/>
        <w:jc w:val="thaiDistribute"/>
        <w:rPr>
          <w:rFonts w:ascii="Angsana New" w:hAnsi="Angsana New"/>
          <w:sz w:val="30"/>
          <w:szCs w:val="30"/>
          <w:lang w:val="th-TH" w:bidi="th-TH"/>
        </w:rPr>
      </w:pPr>
      <w:r w:rsidRPr="000C7EF9">
        <w:rPr>
          <w:rFonts w:ascii="Angsana New" w:hAnsi="Angsana New" w:hint="cs"/>
          <w:sz w:val="30"/>
          <w:szCs w:val="30"/>
          <w:cs/>
          <w:lang w:val="th-TH" w:bidi="th-TH"/>
        </w:rPr>
        <w:t xml:space="preserve">ณ วันที่ </w:t>
      </w:r>
      <w:r w:rsidR="00874A5B" w:rsidRPr="00874A5B">
        <w:rPr>
          <w:rFonts w:asciiTheme="majorBidi" w:hAnsiTheme="majorBidi"/>
          <w:sz w:val="30"/>
          <w:szCs w:val="30"/>
          <w:lang w:val="en-US"/>
        </w:rPr>
        <w:t>30</w:t>
      </w:r>
      <w:r w:rsidRPr="000C7EF9">
        <w:rPr>
          <w:rFonts w:asciiTheme="majorBidi" w:hAnsiTheme="majorBidi"/>
          <w:sz w:val="30"/>
          <w:szCs w:val="30"/>
          <w:cs/>
          <w:lang w:val="th-TH"/>
        </w:rPr>
        <w:t xml:space="preserve"> มิถุนายน</w:t>
      </w:r>
      <w:r w:rsidRPr="000C7EF9">
        <w:rPr>
          <w:rFonts w:asciiTheme="majorBidi" w:hAnsiTheme="majorBidi"/>
          <w:sz w:val="30"/>
          <w:szCs w:val="30"/>
        </w:rPr>
        <w:t xml:space="preserve"> </w:t>
      </w:r>
      <w:r w:rsidR="00874A5B" w:rsidRPr="00874A5B">
        <w:rPr>
          <w:rFonts w:ascii="Angsana New" w:hAnsi="Angsana New"/>
          <w:sz w:val="30"/>
          <w:szCs w:val="30"/>
          <w:lang w:val="en-US" w:bidi="th-TH"/>
        </w:rPr>
        <w:t>2569</w:t>
      </w:r>
      <w:r w:rsidRPr="000C7EF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0C7EF9">
        <w:rPr>
          <w:rFonts w:ascii="Angsana New" w:hAnsi="Angsana New"/>
          <w:sz w:val="30"/>
          <w:szCs w:val="30"/>
          <w:cs/>
          <w:lang w:val="th-TH" w:bidi="th-TH"/>
        </w:rPr>
        <w:t>กลุ่มบริษัทอยู่ระหว่างการประเมินมูลค่ายุติธรรมของ</w:t>
      </w:r>
      <w:r w:rsidRPr="000C7EF9">
        <w:rPr>
          <w:rFonts w:ascii="Angsana New" w:hAnsi="Angsana New" w:hint="cs"/>
          <w:sz w:val="30"/>
          <w:szCs w:val="30"/>
          <w:cs/>
          <w:lang w:val="th-TH" w:bidi="th-TH"/>
        </w:rPr>
        <w:t>รายการดังกล่าว</w:t>
      </w:r>
      <w:r w:rsidRPr="000C7EF9">
        <w:rPr>
          <w:rFonts w:ascii="Angsana New" w:hAnsi="Angsana New"/>
          <w:sz w:val="30"/>
          <w:szCs w:val="30"/>
          <w:cs/>
          <w:lang w:val="th-TH" w:bidi="th-TH"/>
        </w:rPr>
        <w:t xml:space="preserve"> มูลค่ายุติธรรมของสินทรัพย์และหนี้สินที่รับมาเป็นมูลค่าประมาณการ </w:t>
      </w:r>
      <w:r w:rsidRPr="000C7EF9">
        <w:rPr>
          <w:rFonts w:ascii="Angsana New" w:hAnsi="Angsana New" w:hint="cs"/>
          <w:sz w:val="30"/>
          <w:szCs w:val="30"/>
          <w:cs/>
          <w:lang w:val="th-TH" w:bidi="th-TH"/>
        </w:rPr>
        <w:t>ทั้งนี้ หากผลการประเมินมูลค่ายุติธรรมเสร็จสมบูรณ์แล้ว อาจมีการปรับปรุงมูลค่ายุติธรรมที่ได้มาต่อไป</w:t>
      </w:r>
    </w:p>
    <w:p w14:paraId="15013799" w14:textId="77777777" w:rsidR="008379F3" w:rsidRPr="00D15620" w:rsidRDefault="008379F3" w:rsidP="00837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sz w:val="16"/>
          <w:szCs w:val="16"/>
        </w:rPr>
      </w:pPr>
    </w:p>
    <w:p w14:paraId="6B66EC09" w14:textId="5F1A74D7" w:rsidR="008379F3" w:rsidRPr="00CF4135" w:rsidRDefault="008379F3" w:rsidP="00837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CF413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การซื้อหุ้นในบริษัทชูบุ</w:t>
      </w:r>
      <w:r w:rsidRPr="00CF4135">
        <w:rPr>
          <w:rFonts w:ascii="Angsana New" w:hAnsi="Angsana New"/>
          <w:b/>
          <w:bCs/>
          <w:i/>
          <w:iCs/>
          <w:sz w:val="30"/>
          <w:szCs w:val="30"/>
          <w:cs/>
        </w:rPr>
        <w:t>ราชบุรี อิเลคทริคเซอร์วิส จำกัด (“</w:t>
      </w:r>
      <w:r w:rsidRPr="00CF4135">
        <w:rPr>
          <w:rFonts w:ascii="Angsana New" w:hAnsi="Angsana New"/>
          <w:b/>
          <w:bCs/>
          <w:i/>
          <w:iCs/>
          <w:sz w:val="30"/>
          <w:szCs w:val="30"/>
        </w:rPr>
        <w:t>CRESCO”)</w:t>
      </w:r>
    </w:p>
    <w:p w14:paraId="667A068F" w14:textId="77777777" w:rsidR="008379F3" w:rsidRPr="00D15620" w:rsidRDefault="008379F3" w:rsidP="008379F3">
      <w:pPr>
        <w:pStyle w:val="block"/>
        <w:spacing w:after="0" w:line="240" w:lineRule="auto"/>
        <w:ind w:left="0" w:right="-27"/>
        <w:jc w:val="thaiDistribute"/>
        <w:rPr>
          <w:rFonts w:ascii="Angsana New" w:hAnsi="Angsana New"/>
          <w:spacing w:val="-4"/>
          <w:sz w:val="16"/>
          <w:szCs w:val="16"/>
          <w:lang w:val="en-US" w:bidi="th-TH"/>
        </w:rPr>
      </w:pPr>
    </w:p>
    <w:p w14:paraId="725A8E5D" w14:textId="2D8332EA" w:rsidR="008379F3" w:rsidRPr="00CF4135" w:rsidRDefault="008379F3" w:rsidP="008379F3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F413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เมื่อวันที่ </w:t>
      </w:r>
      <w:r w:rsidR="00874A5B" w:rsidRPr="00874A5B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Pr="00CF413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</w:t>
      </w:r>
      <w:r w:rsidRPr="00CF413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ีนาคม</w:t>
      </w:r>
      <w:r w:rsidRPr="00CF413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874A5B" w:rsidRPr="00874A5B">
        <w:rPr>
          <w:rFonts w:asciiTheme="majorBidi" w:hAnsiTheme="majorBidi" w:cstheme="majorBidi"/>
          <w:sz w:val="30"/>
          <w:szCs w:val="30"/>
          <w:lang w:val="en-US" w:bidi="th-TH"/>
        </w:rPr>
        <w:t>2569</w:t>
      </w:r>
      <w:r w:rsidRPr="00CF413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บริษัท</w:t>
      </w:r>
      <w:r w:rsidRPr="00CF413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ได้ลงนามในสัญญาซื้อขายหุ้น</w:t>
      </w:r>
      <w:r w:rsidRPr="00CF4135">
        <w:rPr>
          <w:rFonts w:asciiTheme="majorBidi" w:hAnsiTheme="majorBidi"/>
          <w:sz w:val="30"/>
          <w:szCs w:val="30"/>
          <w:cs/>
          <w:lang w:val="en-US" w:bidi="th-TH"/>
        </w:rPr>
        <w:t>บริษัท ชูบุราชบุรี อีเลคทริคเซอร์วิส จำกัด</w:t>
      </w:r>
      <w:r w:rsidRPr="00CF4135">
        <w:rPr>
          <w:rFonts w:asciiTheme="majorBidi" w:hAnsiTheme="majorBidi" w:cstheme="majorBidi"/>
          <w:sz w:val="30"/>
          <w:szCs w:val="30"/>
          <w:lang w:val="en-US" w:bidi="th-TH"/>
        </w:rPr>
        <w:t xml:space="preserve"> (“CRESCO”) </w:t>
      </w:r>
      <w:r w:rsidRPr="00CF413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เพื่อเข้าซื้อหุ้น</w:t>
      </w:r>
      <w:r w:rsidRPr="00CF4135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จากผู้ถือหุ้นเดิมจำนวน </w:t>
      </w:r>
      <w:r w:rsidR="00874A5B" w:rsidRPr="00874A5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200</w:t>
      </w:r>
      <w:r w:rsidRPr="00CF413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,</w:t>
      </w:r>
      <w:r w:rsidR="00874A5B" w:rsidRPr="00874A5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000</w:t>
      </w:r>
      <w:r w:rsidRPr="00CF413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Pr="00CF4135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หุ้น หรือร้อยละ </w:t>
      </w:r>
      <w:r w:rsidR="00874A5B" w:rsidRPr="00874A5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50</w:t>
      </w:r>
      <w:r w:rsidRPr="00CF413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Pr="00CF4135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โดยได้ชำระค่าหุ้นเป็นจำนวนเงิน </w:t>
      </w:r>
      <w:r w:rsidR="00874A5B" w:rsidRPr="00874A5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43</w:t>
      </w:r>
      <w:r w:rsidRPr="00CF413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.</w:t>
      </w:r>
      <w:r w:rsidR="00874A5B" w:rsidRPr="00874A5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83</w:t>
      </w:r>
      <w:r w:rsidRPr="00CF413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Pr="00CF4135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ล้านบาท การเข้าซื้อ</w:t>
      </w:r>
      <w:r w:rsidRPr="00CF4135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หุ้นเพิ่มเติมดังกล่าวส่งผลให้บริษัทมีสัดส่วนการถือหุ้น</w:t>
      </w:r>
      <w:r w:rsidRPr="00CF413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เพิ่มขึ้นเป็นร้อยละ </w:t>
      </w:r>
      <w:r w:rsidR="00874A5B" w:rsidRPr="00874A5B">
        <w:rPr>
          <w:rFonts w:asciiTheme="majorBidi" w:hAnsiTheme="majorBidi" w:cstheme="majorBidi"/>
          <w:sz w:val="30"/>
          <w:szCs w:val="30"/>
          <w:lang w:val="en-US" w:bidi="th-TH"/>
        </w:rPr>
        <w:t>100</w:t>
      </w:r>
      <w:r w:rsidRPr="00CF413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ดังนั้น</w:t>
      </w:r>
      <w:r w:rsidRPr="00CF413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CF4135">
        <w:rPr>
          <w:rFonts w:asciiTheme="majorBidi" w:hAnsiTheme="majorBidi" w:cstheme="majorBidi"/>
          <w:sz w:val="30"/>
          <w:szCs w:val="30"/>
          <w:lang w:val="en-US" w:bidi="th-TH"/>
        </w:rPr>
        <w:t xml:space="preserve">CRESCO </w:t>
      </w:r>
      <w:r w:rsidRPr="00CF4135">
        <w:rPr>
          <w:rFonts w:asciiTheme="majorBidi" w:hAnsiTheme="majorBidi" w:cstheme="majorBidi"/>
          <w:sz w:val="30"/>
          <w:szCs w:val="30"/>
          <w:cs/>
          <w:lang w:val="en-US" w:bidi="th-TH"/>
        </w:rPr>
        <w:t>จึงเปลี่ยนสถานะจากการร่วมค้าทาง</w:t>
      </w:r>
      <w:r w:rsidRPr="00CF413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ตรง</w:t>
      </w:r>
      <w:r w:rsidRPr="00CF4135">
        <w:rPr>
          <w:rFonts w:asciiTheme="majorBidi" w:hAnsiTheme="majorBidi" w:cstheme="majorBidi"/>
          <w:sz w:val="30"/>
          <w:szCs w:val="30"/>
          <w:cs/>
          <w:lang w:val="en-US" w:bidi="th-TH"/>
        </w:rPr>
        <w:t>เป็นบริษัทย่อยของบริษัท</w:t>
      </w:r>
    </w:p>
    <w:p w14:paraId="17146DA3" w14:textId="77777777" w:rsidR="008379F3" w:rsidRPr="00D15620" w:rsidRDefault="008379F3" w:rsidP="008379F3">
      <w:pPr>
        <w:pStyle w:val="block"/>
        <w:spacing w:after="0" w:line="240" w:lineRule="auto"/>
        <w:ind w:left="0" w:right="-27"/>
        <w:jc w:val="thaiDistribute"/>
        <w:rPr>
          <w:rFonts w:ascii="Angsana New" w:hAnsi="Angsana New"/>
          <w:spacing w:val="-4"/>
          <w:sz w:val="16"/>
          <w:szCs w:val="16"/>
          <w:lang w:val="en-US" w:bidi="th-TH"/>
        </w:rPr>
      </w:pPr>
    </w:p>
    <w:p w14:paraId="05BED6C4" w14:textId="4BBFAC12" w:rsidR="008379F3" w:rsidRPr="00CF4135" w:rsidRDefault="008379F3" w:rsidP="008379F3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F413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กลุ่มบริษัทรับรู้มูลค่าส่วนได้เสียที่ถืออยู่ใน </w:t>
      </w:r>
      <w:r w:rsidRPr="00CF4135">
        <w:rPr>
          <w:rFonts w:asciiTheme="majorBidi" w:hAnsiTheme="majorBidi" w:cstheme="majorBidi"/>
          <w:sz w:val="30"/>
          <w:szCs w:val="30"/>
          <w:lang w:val="en-US" w:bidi="th-TH"/>
        </w:rPr>
        <w:t xml:space="preserve">CRESCO </w:t>
      </w:r>
      <w:r w:rsidRPr="00CF413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ที่มีอยู่</w:t>
      </w:r>
      <w:r w:rsidRPr="00CF4135">
        <w:rPr>
          <w:rFonts w:asciiTheme="majorBidi" w:hAnsiTheme="majorBidi" w:cstheme="majorBidi" w:hint="cs"/>
          <w:sz w:val="30"/>
          <w:szCs w:val="30"/>
          <w:cs/>
          <w:lang w:val="en-US"/>
        </w:rPr>
        <w:t>ก่อน</w:t>
      </w:r>
      <w:r w:rsidRPr="00CF413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CF4135">
        <w:rPr>
          <w:rFonts w:asciiTheme="majorBidi" w:hAnsiTheme="majorBidi" w:cstheme="majorBidi" w:hint="cs"/>
          <w:sz w:val="30"/>
          <w:szCs w:val="30"/>
          <w:cs/>
          <w:lang w:val="en-US"/>
        </w:rPr>
        <w:t>โดยใช้มูลค่ายุติธรรม ณ วัน</w:t>
      </w:r>
      <w:r w:rsidRPr="00CF4135">
        <w:rPr>
          <w:rFonts w:asciiTheme="majorBidi" w:hAnsiTheme="majorBidi" w:cstheme="majorBidi"/>
          <w:sz w:val="30"/>
          <w:szCs w:val="30"/>
          <w:cs/>
          <w:lang w:val="en-US" w:bidi="th-TH"/>
        </w:rPr>
        <w:t>เปลี่ยนประเภทเงินลงทุน</w:t>
      </w:r>
      <w:r w:rsidRPr="00CF4135">
        <w:rPr>
          <w:rFonts w:asciiTheme="majorBidi" w:hAnsiTheme="majorBidi" w:cstheme="majorBidi" w:hint="cs"/>
          <w:sz w:val="30"/>
          <w:szCs w:val="30"/>
          <w:cs/>
          <w:lang w:val="en-US"/>
        </w:rPr>
        <w:t>และรับรู้ผลต่างที่เกิดขึ้นดังกล่าวในงบกำไรขาดทุน ดังนี้</w:t>
      </w:r>
    </w:p>
    <w:p w14:paraId="0541DACC" w14:textId="77777777" w:rsidR="008379F3" w:rsidRPr="00D15620" w:rsidRDefault="008379F3" w:rsidP="008379F3">
      <w:pPr>
        <w:pStyle w:val="block"/>
        <w:spacing w:after="0" w:line="240" w:lineRule="auto"/>
        <w:ind w:left="0" w:right="-27"/>
        <w:jc w:val="thaiDistribute"/>
        <w:rPr>
          <w:rFonts w:ascii="Angsana New" w:hAnsi="Angsana New"/>
          <w:spacing w:val="-4"/>
          <w:sz w:val="16"/>
          <w:szCs w:val="16"/>
          <w:lang w:val="en-US" w:bidi="th-TH"/>
        </w:rPr>
      </w:pPr>
    </w:p>
    <w:tbl>
      <w:tblPr>
        <w:tblW w:w="921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654"/>
        <w:gridCol w:w="1559"/>
      </w:tblGrid>
      <w:tr w:rsidR="008379F3" w:rsidRPr="008379F3" w14:paraId="40268A5F" w14:textId="77777777" w:rsidTr="00763142">
        <w:tc>
          <w:tcPr>
            <w:tcW w:w="7654" w:type="dxa"/>
          </w:tcPr>
          <w:p w14:paraId="4A73836C" w14:textId="77777777" w:rsidR="008379F3" w:rsidRPr="00CF4135" w:rsidRDefault="008379F3" w:rsidP="0076314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C85B2BB" w14:textId="77777777" w:rsidR="008379F3" w:rsidRPr="008379F3" w:rsidRDefault="008379F3" w:rsidP="00763142">
            <w:pPr>
              <w:tabs>
                <w:tab w:val="decimal" w:pos="107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79F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8379F3" w:rsidRPr="008379F3" w14:paraId="23251E17" w14:textId="77777777" w:rsidTr="00763142">
        <w:tc>
          <w:tcPr>
            <w:tcW w:w="7654" w:type="dxa"/>
          </w:tcPr>
          <w:p w14:paraId="21974192" w14:textId="77777777" w:rsidR="008379F3" w:rsidRPr="008379F3" w:rsidRDefault="008379F3" w:rsidP="00763142">
            <w:pPr>
              <w:ind w:left="156" w:hanging="171"/>
              <w:rPr>
                <w:rFonts w:ascii="Angsana New" w:hAnsi="Angsana New"/>
                <w:sz w:val="30"/>
                <w:szCs w:val="30"/>
                <w:cs/>
              </w:rPr>
            </w:pPr>
            <w:r w:rsidRPr="008379F3">
              <w:rPr>
                <w:rFonts w:ascii="Angsana New" w:hAnsi="Angsana New"/>
                <w:sz w:val="30"/>
                <w:szCs w:val="30"/>
                <w:cs/>
              </w:rPr>
              <w:t xml:space="preserve">มูลค่ายุติธรรมของส่วนได้เสียใน </w:t>
            </w:r>
            <w:r w:rsidRPr="008379F3">
              <w:rPr>
                <w:rFonts w:asciiTheme="majorBidi" w:hAnsiTheme="majorBidi" w:cstheme="majorBidi"/>
                <w:sz w:val="30"/>
                <w:szCs w:val="30"/>
              </w:rPr>
              <w:t>CRESCO</w:t>
            </w:r>
          </w:p>
        </w:tc>
        <w:tc>
          <w:tcPr>
            <w:tcW w:w="1559" w:type="dxa"/>
          </w:tcPr>
          <w:p w14:paraId="42BB3676" w14:textId="7DA2617C" w:rsidR="008379F3" w:rsidRPr="008379F3" w:rsidRDefault="00874A5B" w:rsidP="0076314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107</w:t>
            </w:r>
            <w:r w:rsidR="008379F3" w:rsidRPr="008379F3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</w:tr>
      <w:tr w:rsidR="008379F3" w:rsidRPr="008379F3" w14:paraId="740B5DD0" w14:textId="77777777" w:rsidTr="00763142">
        <w:trPr>
          <w:trHeight w:val="371"/>
        </w:trPr>
        <w:tc>
          <w:tcPr>
            <w:tcW w:w="7654" w:type="dxa"/>
          </w:tcPr>
          <w:p w14:paraId="62002E4C" w14:textId="77777777" w:rsidR="008379F3" w:rsidRPr="008379F3" w:rsidRDefault="008379F3" w:rsidP="00763142">
            <w:pPr>
              <w:tabs>
                <w:tab w:val="clear" w:pos="227"/>
              </w:tabs>
              <w:ind w:left="75" w:hanging="80"/>
              <w:rPr>
                <w:rFonts w:ascii="Angsana New" w:hAnsi="Angsana New"/>
                <w:sz w:val="30"/>
                <w:szCs w:val="30"/>
              </w:rPr>
            </w:pPr>
            <w:r w:rsidRPr="008379F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379F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</w:t>
            </w:r>
            <w:r w:rsidRPr="008379F3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มูลค่าตามบัญชีของเงินลงทุนตามวิธีส่วนได้เสียใน</w:t>
            </w:r>
            <w:r w:rsidRPr="008379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79F3">
              <w:rPr>
                <w:rFonts w:asciiTheme="majorBidi" w:hAnsiTheme="majorBidi" w:cstheme="majorBidi"/>
                <w:sz w:val="30"/>
                <w:szCs w:val="30"/>
              </w:rPr>
              <w:t>CRESCO</w:t>
            </w:r>
            <w:r w:rsidRPr="008379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79F3">
              <w:rPr>
                <w:rFonts w:ascii="Angsana New" w:hAnsi="Angsana New"/>
                <w:sz w:val="30"/>
                <w:szCs w:val="30"/>
                <w:cs/>
              </w:rPr>
              <w:t>ที่มีอยู่ก่อน</w:t>
            </w:r>
            <w:r w:rsidRPr="008379F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</w:tcPr>
          <w:p w14:paraId="3BFD0090" w14:textId="1ED1EAD8" w:rsidR="008379F3" w:rsidRPr="008379F3" w:rsidRDefault="008379F3" w:rsidP="0076314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79F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74A5B" w:rsidRPr="00874A5B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  <w:r w:rsidRPr="008379F3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874A5B" w:rsidRPr="00874A5B">
              <w:rPr>
                <w:rFonts w:ascii="Angsana New" w:hAnsi="Angsana New"/>
                <w:sz w:val="30"/>
                <w:szCs w:val="30"/>
                <w:lang w:val="en-US"/>
              </w:rPr>
              <w:t>07</w:t>
            </w:r>
            <w:r w:rsidRPr="008379F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379F3" w:rsidRPr="008379F3" w14:paraId="579D8E3C" w14:textId="77777777" w:rsidTr="00763142">
        <w:tc>
          <w:tcPr>
            <w:tcW w:w="7654" w:type="dxa"/>
          </w:tcPr>
          <w:p w14:paraId="731AFC08" w14:textId="7350CE94" w:rsidR="008379F3" w:rsidRPr="008379F3" w:rsidRDefault="000E4080" w:rsidP="00763142">
            <w:pPr>
              <w:ind w:left="156" w:hanging="156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บวก</w:t>
            </w:r>
            <w:r w:rsidR="008379F3" w:rsidRPr="008379F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 w:rsidR="008379F3" w:rsidRPr="008379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ส่วนได้เสียที่เคยรับรู้ในงบกำไรขาดทุนเบ็ดเสร็จอื่น</w:t>
            </w:r>
            <w:r w:rsidR="008379F3" w:rsidRPr="008379F3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D43A854" w14:textId="70DC37BA" w:rsidR="008379F3" w:rsidRPr="008379F3" w:rsidRDefault="00874A5B" w:rsidP="0076314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8379F3" w:rsidRPr="008379F3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</w:p>
        </w:tc>
      </w:tr>
      <w:tr w:rsidR="008379F3" w:rsidRPr="008379F3" w14:paraId="3A9A927A" w14:textId="77777777" w:rsidTr="00763142">
        <w:tc>
          <w:tcPr>
            <w:tcW w:w="7654" w:type="dxa"/>
          </w:tcPr>
          <w:p w14:paraId="5266670B" w14:textId="77777777" w:rsidR="008379F3" w:rsidRPr="008379F3" w:rsidRDefault="008379F3" w:rsidP="00763142">
            <w:pPr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379F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ผลต่าง</w:t>
            </w:r>
            <w:r w:rsidRPr="008379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จากการเปลี่ยนแปลงมูลค่ายุติธรรมของเงินลงทุน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3D8BE345" w14:textId="7F9CCA79" w:rsidR="008379F3" w:rsidRPr="008379F3" w:rsidRDefault="00874A5B" w:rsidP="0076314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74A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</w:t>
            </w:r>
            <w:r w:rsidR="008379F3" w:rsidRPr="008379F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</w:t>
            </w:r>
          </w:p>
        </w:tc>
      </w:tr>
    </w:tbl>
    <w:p w14:paraId="56F225F0" w14:textId="77777777" w:rsidR="008379F3" w:rsidRPr="00D15620" w:rsidRDefault="008379F3" w:rsidP="00837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2A65D4D" w14:textId="77777777" w:rsidR="008379F3" w:rsidRPr="008379F3" w:rsidRDefault="008379F3" w:rsidP="008379F3">
      <w:pPr>
        <w:pStyle w:val="block"/>
        <w:spacing w:after="0" w:line="240" w:lineRule="auto"/>
        <w:ind w:left="547" w:right="-29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8379F3">
        <w:rPr>
          <w:rFonts w:ascii="Angsana New" w:hAnsi="Angsana New"/>
          <w:sz w:val="30"/>
          <w:szCs w:val="30"/>
          <w:cs/>
          <w:lang w:val="en-US" w:bidi="th-TH"/>
        </w:rPr>
        <w:t>มูลค่ายุติธรรมของสินทรัพย์ที่ได้มาและหนี้สินที่รับมา</w:t>
      </w:r>
      <w:r w:rsidRPr="008379F3">
        <w:rPr>
          <w:rFonts w:ascii="Angsana New" w:hAnsi="Angsana New" w:hint="cs"/>
          <w:sz w:val="30"/>
          <w:szCs w:val="30"/>
          <w:cs/>
          <w:lang w:val="en-US" w:bidi="th-TH"/>
        </w:rPr>
        <w:t xml:space="preserve">ได้ประเมินเสร็จสมบูรณ์แล้ว </w:t>
      </w:r>
      <w:r w:rsidRPr="008379F3">
        <w:rPr>
          <w:rFonts w:ascii="Angsana New" w:hAnsi="Angsana New"/>
          <w:sz w:val="30"/>
          <w:szCs w:val="30"/>
          <w:cs/>
          <w:lang w:val="en-US" w:bidi="th-TH"/>
        </w:rPr>
        <w:t>มูลค่ายุติธรรมของสินทรัพย์ที่ได้มาและหนี้สินที่รับมา ณ วันเปลี่ยนประเภทเงินลงทุนแต่ละประเภทที่สำคัญ มีดัง</w:t>
      </w:r>
      <w:r w:rsidRPr="008379F3">
        <w:rPr>
          <w:rFonts w:ascii="Angsana New" w:hAnsi="Angsana New" w:hint="cs"/>
          <w:sz w:val="30"/>
          <w:szCs w:val="30"/>
          <w:cs/>
          <w:lang w:val="en-US" w:bidi="th-TH"/>
        </w:rPr>
        <w:t>นี้</w:t>
      </w:r>
    </w:p>
    <w:p w14:paraId="63562923" w14:textId="77777777" w:rsidR="008379F3" w:rsidRPr="008379F3" w:rsidRDefault="008379F3" w:rsidP="008379F3">
      <w:pPr>
        <w:pStyle w:val="block"/>
        <w:spacing w:after="0" w:line="240" w:lineRule="auto"/>
        <w:ind w:left="0" w:right="-27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</w:p>
    <w:tbl>
      <w:tblPr>
        <w:tblW w:w="9058" w:type="dxa"/>
        <w:tblInd w:w="450" w:type="dxa"/>
        <w:tblLook w:val="01E0" w:firstRow="1" w:lastRow="1" w:firstColumn="1" w:lastColumn="1" w:noHBand="0" w:noVBand="0"/>
      </w:tblPr>
      <w:tblGrid>
        <w:gridCol w:w="6486"/>
        <w:gridCol w:w="270"/>
        <w:gridCol w:w="732"/>
        <w:gridCol w:w="1570"/>
      </w:tblGrid>
      <w:tr w:rsidR="008379F3" w:rsidRPr="008379F3" w14:paraId="06D96328" w14:textId="77777777" w:rsidTr="00763142">
        <w:trPr>
          <w:tblHeader/>
        </w:trPr>
        <w:tc>
          <w:tcPr>
            <w:tcW w:w="6486" w:type="dxa"/>
          </w:tcPr>
          <w:p w14:paraId="7B751F91" w14:textId="77777777" w:rsidR="008379F3" w:rsidRPr="008379F3" w:rsidRDefault="008379F3" w:rsidP="00763142">
            <w:pPr>
              <w:rPr>
                <w:rFonts w:ascii="Angsana New" w:hAnsi="Angsana New"/>
                <w:color w:val="003399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49078B" w14:textId="77777777" w:rsidR="008379F3" w:rsidRPr="008379F3" w:rsidRDefault="008379F3" w:rsidP="007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3399"/>
                <w:sz w:val="30"/>
                <w:szCs w:val="30"/>
              </w:rPr>
            </w:pPr>
          </w:p>
        </w:tc>
        <w:tc>
          <w:tcPr>
            <w:tcW w:w="732" w:type="dxa"/>
          </w:tcPr>
          <w:p w14:paraId="27B341BB" w14:textId="77777777" w:rsidR="008379F3" w:rsidRPr="008379F3" w:rsidRDefault="008379F3" w:rsidP="007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</w:tcPr>
          <w:p w14:paraId="22ED5B6E" w14:textId="77777777" w:rsidR="008379F3" w:rsidRPr="008379F3" w:rsidRDefault="008379F3" w:rsidP="007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8379F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8379F3" w:rsidRPr="008379F3" w14:paraId="3236D297" w14:textId="77777777" w:rsidTr="00763142">
        <w:tc>
          <w:tcPr>
            <w:tcW w:w="6486" w:type="dxa"/>
            <w:vAlign w:val="bottom"/>
          </w:tcPr>
          <w:p w14:paraId="5CBDA0FD" w14:textId="77777777" w:rsidR="008379F3" w:rsidRPr="008379F3" w:rsidRDefault="008379F3" w:rsidP="00763142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79F3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270" w:type="dxa"/>
          </w:tcPr>
          <w:p w14:paraId="71D5F13C" w14:textId="77777777" w:rsidR="008379F3" w:rsidRPr="008379F3" w:rsidRDefault="008379F3" w:rsidP="007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32" w:type="dxa"/>
          </w:tcPr>
          <w:p w14:paraId="37947725" w14:textId="77777777" w:rsidR="008379F3" w:rsidRPr="008379F3" w:rsidRDefault="008379F3" w:rsidP="007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</w:tcPr>
          <w:p w14:paraId="55AB9318" w14:textId="4107D910" w:rsidR="008379F3" w:rsidRPr="008379F3" w:rsidRDefault="00874A5B" w:rsidP="0076314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  <w:r w:rsidR="008379F3" w:rsidRPr="008379F3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</w:p>
        </w:tc>
      </w:tr>
      <w:tr w:rsidR="008379F3" w:rsidRPr="008379F3" w14:paraId="02F4143F" w14:textId="77777777" w:rsidTr="00763142">
        <w:tc>
          <w:tcPr>
            <w:tcW w:w="6486" w:type="dxa"/>
            <w:vAlign w:val="bottom"/>
          </w:tcPr>
          <w:p w14:paraId="7C39C0A5" w14:textId="77777777" w:rsidR="008379F3" w:rsidRPr="008379F3" w:rsidRDefault="008379F3" w:rsidP="0076314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79F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8379F3">
              <w:rPr>
                <w:rFonts w:ascii="Angsana New" w:hAnsi="Angsana New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270" w:type="dxa"/>
          </w:tcPr>
          <w:p w14:paraId="4EA07952" w14:textId="77777777" w:rsidR="008379F3" w:rsidRPr="008379F3" w:rsidRDefault="008379F3" w:rsidP="007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32" w:type="dxa"/>
          </w:tcPr>
          <w:p w14:paraId="7D5B1088" w14:textId="77777777" w:rsidR="008379F3" w:rsidRPr="008379F3" w:rsidRDefault="008379F3" w:rsidP="007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</w:tcPr>
          <w:p w14:paraId="29963821" w14:textId="7E5C88C2" w:rsidR="008379F3" w:rsidRPr="008379F3" w:rsidRDefault="00874A5B" w:rsidP="0076314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197</w:t>
            </w:r>
            <w:r w:rsidR="008379F3" w:rsidRPr="008379F3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</w:tr>
      <w:tr w:rsidR="008379F3" w:rsidRPr="008379F3" w14:paraId="7D237029" w14:textId="77777777" w:rsidTr="00763142">
        <w:tc>
          <w:tcPr>
            <w:tcW w:w="6486" w:type="dxa"/>
            <w:vAlign w:val="bottom"/>
          </w:tcPr>
          <w:p w14:paraId="68B96896" w14:textId="77777777" w:rsidR="008379F3" w:rsidRPr="008379F3" w:rsidRDefault="008379F3" w:rsidP="0076314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79F3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 และสินทรัพย์ไม่มีตัวตน</w:t>
            </w:r>
          </w:p>
        </w:tc>
        <w:tc>
          <w:tcPr>
            <w:tcW w:w="270" w:type="dxa"/>
          </w:tcPr>
          <w:p w14:paraId="2BEE2913" w14:textId="77777777" w:rsidR="008379F3" w:rsidRPr="008379F3" w:rsidRDefault="008379F3" w:rsidP="007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32" w:type="dxa"/>
          </w:tcPr>
          <w:p w14:paraId="6AAA7B91" w14:textId="77777777" w:rsidR="008379F3" w:rsidRPr="008379F3" w:rsidRDefault="008379F3" w:rsidP="007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</w:tcPr>
          <w:p w14:paraId="29535653" w14:textId="391B8083" w:rsidR="008379F3" w:rsidRPr="008379F3" w:rsidRDefault="00874A5B" w:rsidP="0076314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145</w:t>
            </w:r>
            <w:r w:rsidR="008379F3" w:rsidRPr="008379F3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</w:tr>
      <w:tr w:rsidR="008379F3" w:rsidRPr="008379F3" w14:paraId="4CBC46FB" w14:textId="77777777" w:rsidTr="00763142">
        <w:tc>
          <w:tcPr>
            <w:tcW w:w="6486" w:type="dxa"/>
            <w:vAlign w:val="bottom"/>
          </w:tcPr>
          <w:p w14:paraId="5392D612" w14:textId="3108325A" w:rsidR="008379F3" w:rsidRPr="008379F3" w:rsidRDefault="008379F3" w:rsidP="00763142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79F3">
              <w:rPr>
                <w:rFonts w:ascii="Angsana New" w:hAnsi="Angsana New" w:hint="cs"/>
                <w:sz w:val="30"/>
                <w:szCs w:val="30"/>
                <w:cs/>
              </w:rPr>
              <w:t>สินทรัพย์อื่นๆ</w:t>
            </w:r>
          </w:p>
        </w:tc>
        <w:tc>
          <w:tcPr>
            <w:tcW w:w="270" w:type="dxa"/>
          </w:tcPr>
          <w:p w14:paraId="432B5013" w14:textId="77777777" w:rsidR="008379F3" w:rsidRPr="008379F3" w:rsidRDefault="008379F3" w:rsidP="007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32" w:type="dxa"/>
          </w:tcPr>
          <w:p w14:paraId="6FABB314" w14:textId="77777777" w:rsidR="008379F3" w:rsidRPr="008379F3" w:rsidRDefault="008379F3" w:rsidP="007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</w:tcPr>
          <w:p w14:paraId="2901FFBA" w14:textId="5488195A" w:rsidR="008379F3" w:rsidRPr="008379F3" w:rsidRDefault="00874A5B" w:rsidP="0076314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  <w:r w:rsidR="008379F3" w:rsidRPr="008379F3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</w:tr>
      <w:tr w:rsidR="008379F3" w:rsidRPr="008379F3" w14:paraId="400328BB" w14:textId="77777777" w:rsidTr="00763142">
        <w:tc>
          <w:tcPr>
            <w:tcW w:w="6486" w:type="dxa"/>
            <w:vAlign w:val="bottom"/>
          </w:tcPr>
          <w:p w14:paraId="6DFBDECD" w14:textId="77777777" w:rsidR="008379F3" w:rsidRPr="008379F3" w:rsidRDefault="008379F3" w:rsidP="0076314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79F3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70" w:type="dxa"/>
          </w:tcPr>
          <w:p w14:paraId="729F5395" w14:textId="77777777" w:rsidR="008379F3" w:rsidRPr="008379F3" w:rsidRDefault="008379F3" w:rsidP="007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32" w:type="dxa"/>
          </w:tcPr>
          <w:p w14:paraId="655677BC" w14:textId="77777777" w:rsidR="008379F3" w:rsidRPr="008379F3" w:rsidRDefault="008379F3" w:rsidP="007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</w:tcPr>
          <w:p w14:paraId="413C43D5" w14:textId="68D6C413" w:rsidR="008379F3" w:rsidRPr="008379F3" w:rsidRDefault="008379F3" w:rsidP="0076314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79F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74A5B" w:rsidRPr="00874A5B">
              <w:rPr>
                <w:rFonts w:ascii="Angsana New" w:hAnsi="Angsana New"/>
                <w:sz w:val="30"/>
                <w:szCs w:val="30"/>
                <w:lang w:val="en-US"/>
              </w:rPr>
              <w:t>197</w:t>
            </w:r>
            <w:r w:rsidRPr="008379F3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874A5B" w:rsidRPr="00874A5B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 w:rsidRPr="008379F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379F3" w:rsidRPr="008379F3" w14:paraId="09BEBA19" w14:textId="77777777" w:rsidTr="00763142">
        <w:tc>
          <w:tcPr>
            <w:tcW w:w="6486" w:type="dxa"/>
            <w:vAlign w:val="bottom"/>
          </w:tcPr>
          <w:p w14:paraId="543E6C6B" w14:textId="77777777" w:rsidR="008379F3" w:rsidRPr="008379F3" w:rsidRDefault="008379F3" w:rsidP="00763142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79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หนี้สินอื่นๆ</w:t>
            </w:r>
          </w:p>
        </w:tc>
        <w:tc>
          <w:tcPr>
            <w:tcW w:w="270" w:type="dxa"/>
          </w:tcPr>
          <w:p w14:paraId="79D22095" w14:textId="77777777" w:rsidR="008379F3" w:rsidRPr="008379F3" w:rsidRDefault="008379F3" w:rsidP="007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32" w:type="dxa"/>
          </w:tcPr>
          <w:p w14:paraId="0D38DA8F" w14:textId="77777777" w:rsidR="008379F3" w:rsidRPr="008379F3" w:rsidRDefault="008379F3" w:rsidP="007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59255F1D" w14:textId="71CA5A78" w:rsidR="008379F3" w:rsidRPr="008379F3" w:rsidRDefault="008379F3" w:rsidP="0076314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79F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74A5B" w:rsidRPr="00874A5B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 w:rsidRPr="008379F3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874A5B" w:rsidRPr="00874A5B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  <w:r w:rsidRPr="008379F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379F3" w:rsidRPr="008379F3" w14:paraId="6886D5FC" w14:textId="77777777" w:rsidTr="00763142">
        <w:tc>
          <w:tcPr>
            <w:tcW w:w="6486" w:type="dxa"/>
          </w:tcPr>
          <w:p w14:paraId="74F60D65" w14:textId="77777777" w:rsidR="008379F3" w:rsidRPr="008379F3" w:rsidRDefault="008379F3" w:rsidP="00763142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379F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70" w:type="dxa"/>
          </w:tcPr>
          <w:p w14:paraId="1E6CE45D" w14:textId="77777777" w:rsidR="008379F3" w:rsidRPr="008379F3" w:rsidRDefault="008379F3" w:rsidP="007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32" w:type="dxa"/>
          </w:tcPr>
          <w:p w14:paraId="52818340" w14:textId="77777777" w:rsidR="008379F3" w:rsidRPr="008379F3" w:rsidRDefault="008379F3" w:rsidP="007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4D950252" w14:textId="711B1B9D" w:rsidR="008379F3" w:rsidRPr="008379F3" w:rsidRDefault="00874A5B" w:rsidP="0076314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74A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215</w:t>
            </w:r>
            <w:r w:rsidR="008379F3" w:rsidRPr="008379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</w:t>
            </w:r>
          </w:p>
        </w:tc>
      </w:tr>
      <w:tr w:rsidR="008379F3" w:rsidRPr="008379F3" w14:paraId="6D28F5BE" w14:textId="77777777" w:rsidTr="00763142">
        <w:tc>
          <w:tcPr>
            <w:tcW w:w="6486" w:type="dxa"/>
          </w:tcPr>
          <w:p w14:paraId="6F3BD842" w14:textId="77777777" w:rsidR="008379F3" w:rsidRPr="008379F3" w:rsidRDefault="008379F3" w:rsidP="00763142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379F3">
              <w:rPr>
                <w:rFonts w:ascii="Angsana New" w:hAnsi="Angsana New"/>
                <w:sz w:val="30"/>
                <w:szCs w:val="30"/>
                <w:cs/>
              </w:rPr>
              <w:t xml:space="preserve">มูลค่ายุติธรรมของส่วนได้เสียใน </w:t>
            </w:r>
            <w:r w:rsidRPr="008379F3">
              <w:rPr>
                <w:rFonts w:asciiTheme="majorBidi" w:hAnsiTheme="majorBidi" w:cstheme="majorBidi"/>
                <w:sz w:val="30"/>
                <w:szCs w:val="30"/>
              </w:rPr>
              <w:t>CRESCO</w:t>
            </w:r>
            <w:r w:rsidRPr="008379F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8379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ที่มีอยู่ก่อน</w:t>
            </w:r>
          </w:p>
        </w:tc>
        <w:tc>
          <w:tcPr>
            <w:tcW w:w="270" w:type="dxa"/>
          </w:tcPr>
          <w:p w14:paraId="65E43FDB" w14:textId="77777777" w:rsidR="008379F3" w:rsidRPr="008379F3" w:rsidRDefault="008379F3" w:rsidP="007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32" w:type="dxa"/>
          </w:tcPr>
          <w:p w14:paraId="00729359" w14:textId="77777777" w:rsidR="008379F3" w:rsidRPr="008379F3" w:rsidRDefault="008379F3" w:rsidP="007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</w:tcPr>
          <w:p w14:paraId="468B6831" w14:textId="3A54F240" w:rsidR="008379F3" w:rsidRPr="008379F3" w:rsidRDefault="00B63276" w:rsidP="0076314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74A5B" w:rsidRPr="00874A5B">
              <w:rPr>
                <w:rFonts w:ascii="Angsana New" w:hAnsi="Angsana New"/>
                <w:sz w:val="30"/>
                <w:szCs w:val="30"/>
                <w:lang w:val="en-US"/>
              </w:rPr>
              <w:t>107</w:t>
            </w:r>
            <w:r w:rsidR="008379F3" w:rsidRPr="008379F3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874A5B" w:rsidRPr="00874A5B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379F3" w:rsidRPr="008379F3" w14:paraId="19BEF25C" w14:textId="77777777" w:rsidTr="00763142">
        <w:tc>
          <w:tcPr>
            <w:tcW w:w="6486" w:type="dxa"/>
          </w:tcPr>
          <w:p w14:paraId="57686C70" w14:textId="77777777" w:rsidR="008379F3" w:rsidRPr="008379F3" w:rsidRDefault="008379F3" w:rsidP="00763142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79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กำไรจากการต่อรองราคาซื้อ</w:t>
            </w:r>
          </w:p>
        </w:tc>
        <w:tc>
          <w:tcPr>
            <w:tcW w:w="270" w:type="dxa"/>
          </w:tcPr>
          <w:p w14:paraId="5C14EC9D" w14:textId="77777777" w:rsidR="008379F3" w:rsidRPr="008379F3" w:rsidRDefault="008379F3" w:rsidP="007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32" w:type="dxa"/>
          </w:tcPr>
          <w:p w14:paraId="29C61A67" w14:textId="77777777" w:rsidR="008379F3" w:rsidRPr="008379F3" w:rsidRDefault="008379F3" w:rsidP="007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2FEFB351" w14:textId="0C7D1910" w:rsidR="008379F3" w:rsidRPr="008379F3" w:rsidRDefault="008379F3" w:rsidP="0076314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79F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74A5B" w:rsidRPr="00874A5B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Pr="008379F3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874A5B" w:rsidRPr="00874A5B"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  <w:r w:rsidRPr="008379F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379F3" w:rsidRPr="00A20A3E" w14:paraId="0D146152" w14:textId="77777777" w:rsidTr="00763142">
        <w:tc>
          <w:tcPr>
            <w:tcW w:w="6486" w:type="dxa"/>
          </w:tcPr>
          <w:p w14:paraId="4D647549" w14:textId="77777777" w:rsidR="008379F3" w:rsidRPr="008379F3" w:rsidRDefault="008379F3" w:rsidP="00763142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379F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70" w:type="dxa"/>
          </w:tcPr>
          <w:p w14:paraId="21F43E66" w14:textId="77777777" w:rsidR="008379F3" w:rsidRPr="008379F3" w:rsidRDefault="008379F3" w:rsidP="007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32" w:type="dxa"/>
          </w:tcPr>
          <w:p w14:paraId="320A9078" w14:textId="77777777" w:rsidR="008379F3" w:rsidRPr="008379F3" w:rsidRDefault="008379F3" w:rsidP="007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</w:tcPr>
          <w:p w14:paraId="5A551506" w14:textId="7C459214" w:rsidR="008379F3" w:rsidRPr="008379F3" w:rsidRDefault="00874A5B" w:rsidP="0076314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74A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</w:t>
            </w:r>
            <w:r w:rsidR="008379F3" w:rsidRPr="008379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</w:t>
            </w:r>
          </w:p>
        </w:tc>
      </w:tr>
      <w:tr w:rsidR="008379F3" w:rsidRPr="00A20A3E" w14:paraId="48787E42" w14:textId="77777777" w:rsidTr="00763142">
        <w:tc>
          <w:tcPr>
            <w:tcW w:w="6486" w:type="dxa"/>
          </w:tcPr>
          <w:p w14:paraId="61E64DF8" w14:textId="77777777" w:rsidR="008379F3" w:rsidRPr="00A20A3E" w:rsidRDefault="008379F3" w:rsidP="00763142">
            <w:pPr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5B4A125C" w14:textId="77777777" w:rsidR="008379F3" w:rsidRPr="00A20A3E" w:rsidRDefault="008379F3" w:rsidP="007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732" w:type="dxa"/>
          </w:tcPr>
          <w:p w14:paraId="43AF4982" w14:textId="77777777" w:rsidR="008379F3" w:rsidRPr="00A20A3E" w:rsidRDefault="008379F3" w:rsidP="007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</w:tcPr>
          <w:p w14:paraId="36A3E442" w14:textId="77777777" w:rsidR="008379F3" w:rsidRPr="00A20A3E" w:rsidRDefault="008379F3" w:rsidP="0076314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8379F3" w:rsidRPr="00A20A3E" w14:paraId="5CDC38E9" w14:textId="77777777" w:rsidTr="00763142">
        <w:tc>
          <w:tcPr>
            <w:tcW w:w="6486" w:type="dxa"/>
          </w:tcPr>
          <w:p w14:paraId="5190925A" w14:textId="77777777" w:rsidR="008379F3" w:rsidRPr="008379F3" w:rsidRDefault="008379F3" w:rsidP="00763142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79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เงินสดสุทธิที่ได้มา</w:t>
            </w:r>
          </w:p>
        </w:tc>
        <w:tc>
          <w:tcPr>
            <w:tcW w:w="270" w:type="dxa"/>
          </w:tcPr>
          <w:p w14:paraId="324B6182" w14:textId="77777777" w:rsidR="008379F3" w:rsidRPr="008379F3" w:rsidRDefault="008379F3" w:rsidP="007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32" w:type="dxa"/>
          </w:tcPr>
          <w:p w14:paraId="10E897C3" w14:textId="77777777" w:rsidR="008379F3" w:rsidRPr="008379F3" w:rsidRDefault="008379F3" w:rsidP="007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4612DE05" w14:textId="6FAABF1D" w:rsidR="008379F3" w:rsidRPr="008379F3" w:rsidRDefault="00874A5B" w:rsidP="0076314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  <w:r w:rsidR="008379F3" w:rsidRPr="008379F3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</w:p>
        </w:tc>
      </w:tr>
      <w:tr w:rsidR="008379F3" w:rsidRPr="003F16EE" w14:paraId="0C3EBDF6" w14:textId="77777777" w:rsidTr="00763142">
        <w:tc>
          <w:tcPr>
            <w:tcW w:w="6486" w:type="dxa"/>
          </w:tcPr>
          <w:p w14:paraId="07802D59" w14:textId="77777777" w:rsidR="008379F3" w:rsidRPr="008379F3" w:rsidRDefault="008379F3" w:rsidP="00763142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379F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กระแสเงินสดรับสุทธิ</w:t>
            </w:r>
          </w:p>
        </w:tc>
        <w:tc>
          <w:tcPr>
            <w:tcW w:w="270" w:type="dxa"/>
          </w:tcPr>
          <w:p w14:paraId="5B58559E" w14:textId="77777777" w:rsidR="008379F3" w:rsidRPr="008379F3" w:rsidRDefault="008379F3" w:rsidP="007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32" w:type="dxa"/>
          </w:tcPr>
          <w:p w14:paraId="66D987A1" w14:textId="77777777" w:rsidR="008379F3" w:rsidRPr="008379F3" w:rsidRDefault="008379F3" w:rsidP="007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</w:tcPr>
          <w:p w14:paraId="423527A5" w14:textId="7CF7846B" w:rsidR="008379F3" w:rsidRPr="008379F3" w:rsidRDefault="00874A5B" w:rsidP="0076314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74A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</w:t>
            </w:r>
            <w:r w:rsidR="008379F3" w:rsidRPr="008379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</w:t>
            </w:r>
          </w:p>
        </w:tc>
      </w:tr>
    </w:tbl>
    <w:p w14:paraId="3CC9E11B" w14:textId="77777777" w:rsidR="008379F3" w:rsidRPr="0004200D" w:rsidRDefault="008379F3" w:rsidP="0004200D">
      <w:pPr>
        <w:pStyle w:val="ListParagraph"/>
        <w:spacing w:line="240" w:lineRule="auto"/>
        <w:ind w:left="518"/>
        <w:jc w:val="thaiDistribute"/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</w:pPr>
    </w:p>
    <w:p w14:paraId="4092FB7B" w14:textId="77777777" w:rsidR="008379F3" w:rsidRPr="0004200D" w:rsidRDefault="008379F3" w:rsidP="008379F3">
      <w:pPr>
        <w:pStyle w:val="ListParagraph"/>
        <w:spacing w:line="240" w:lineRule="auto"/>
        <w:ind w:left="518"/>
        <w:jc w:val="thaiDistribute"/>
        <w:rPr>
          <w:rFonts w:ascii="Angsana New" w:eastAsia="Cordia New" w:hAnsi="Angsana New"/>
          <w:b/>
          <w:bCs/>
          <w:i/>
          <w:iCs/>
          <w:snapToGrid w:val="0"/>
          <w:color w:val="000000" w:themeColor="text1"/>
          <w:sz w:val="30"/>
          <w:szCs w:val="30"/>
          <w:lang w:eastAsia="th-TH"/>
        </w:rPr>
      </w:pPr>
      <w:r w:rsidRPr="0004200D">
        <w:rPr>
          <w:rFonts w:ascii="Angsana New" w:eastAsia="Cordia New" w:hAnsi="Angsana New" w:hint="cs"/>
          <w:b/>
          <w:bCs/>
          <w:i/>
          <w:iCs/>
          <w:snapToGrid w:val="0"/>
          <w:color w:val="000000" w:themeColor="text1"/>
          <w:sz w:val="30"/>
          <w:szCs w:val="30"/>
          <w:cs/>
          <w:lang w:eastAsia="th-TH"/>
        </w:rPr>
        <w:t>การปรับโครงสร้างและ</w:t>
      </w:r>
      <w:r w:rsidRPr="0004200D">
        <w:rPr>
          <w:rFonts w:ascii="Angsana New" w:eastAsia="Cordia New" w:hAnsi="Angsana New"/>
          <w:b/>
          <w:bCs/>
          <w:i/>
          <w:iCs/>
          <w:snapToGrid w:val="0"/>
          <w:color w:val="000000" w:themeColor="text1"/>
          <w:sz w:val="30"/>
          <w:szCs w:val="30"/>
          <w:cs/>
          <w:lang w:eastAsia="th-TH"/>
        </w:rPr>
        <w:t>การ</w:t>
      </w:r>
      <w:r w:rsidRPr="0004200D">
        <w:rPr>
          <w:rFonts w:ascii="Angsana New" w:eastAsia="Cordia New" w:hAnsi="Angsana New" w:hint="cs"/>
          <w:b/>
          <w:bCs/>
          <w:i/>
          <w:iCs/>
          <w:snapToGrid w:val="0"/>
          <w:color w:val="000000" w:themeColor="text1"/>
          <w:sz w:val="30"/>
          <w:szCs w:val="30"/>
          <w:cs/>
          <w:lang w:eastAsia="th-TH"/>
        </w:rPr>
        <w:t>รับโอนกิจการทั้งหมดจากบริษัทย่อย</w:t>
      </w:r>
    </w:p>
    <w:p w14:paraId="61C67712" w14:textId="77777777" w:rsidR="008379F3" w:rsidRPr="0004200D" w:rsidRDefault="008379F3" w:rsidP="008379F3">
      <w:pPr>
        <w:pStyle w:val="ListParagraph"/>
        <w:spacing w:line="240" w:lineRule="auto"/>
        <w:ind w:left="518"/>
        <w:jc w:val="thaiDistribute"/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</w:pPr>
    </w:p>
    <w:p w14:paraId="15D2E221" w14:textId="3DF591B9" w:rsidR="008379F3" w:rsidRPr="0004200D" w:rsidRDefault="008379F3" w:rsidP="008379F3">
      <w:pPr>
        <w:pStyle w:val="ListParagraph"/>
        <w:spacing w:line="240" w:lineRule="auto"/>
        <w:ind w:left="518"/>
        <w:jc w:val="thaiDistribute"/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</w:pPr>
      <w:r w:rsidRPr="0004200D">
        <w:rPr>
          <w:rFonts w:ascii="Angsana New" w:eastAsia="Cordia New" w:hAnsi="Angsana New"/>
          <w:snapToGrid w:val="0"/>
          <w:color w:val="000000" w:themeColor="text1"/>
          <w:sz w:val="30"/>
          <w:szCs w:val="30"/>
          <w:cs/>
          <w:lang w:eastAsia="th-TH"/>
        </w:rPr>
        <w:t xml:space="preserve">เมื่อวันที่ </w:t>
      </w:r>
      <w:r w:rsidR="00874A5B" w:rsidRPr="00874A5B"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>28</w:t>
      </w:r>
      <w:r w:rsidRPr="0004200D"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 xml:space="preserve"> </w:t>
      </w:r>
      <w:r w:rsidRPr="0004200D">
        <w:rPr>
          <w:rFonts w:ascii="Angsana New" w:eastAsia="Cordia New" w:hAnsi="Angsana New"/>
          <w:snapToGrid w:val="0"/>
          <w:color w:val="000000" w:themeColor="text1"/>
          <w:sz w:val="30"/>
          <w:szCs w:val="30"/>
          <w:cs/>
          <w:lang w:eastAsia="th-TH"/>
        </w:rPr>
        <w:t xml:space="preserve">เมษายน </w:t>
      </w:r>
      <w:r w:rsidR="00874A5B" w:rsidRPr="00874A5B"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>2569</w:t>
      </w:r>
      <w:r w:rsidRPr="0004200D"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 xml:space="preserve"> </w:t>
      </w:r>
      <w:r w:rsidRPr="0004200D">
        <w:rPr>
          <w:rFonts w:ascii="Angsana New" w:eastAsia="Cordia New" w:hAnsi="Angsana New"/>
          <w:snapToGrid w:val="0"/>
          <w:color w:val="000000" w:themeColor="text1"/>
          <w:sz w:val="30"/>
          <w:szCs w:val="30"/>
          <w:cs/>
          <w:lang w:eastAsia="th-TH"/>
        </w:rPr>
        <w:t>บริษัท ราชบุรี อัลลายแอนซ์</w:t>
      </w:r>
      <w:r w:rsidRPr="0004200D">
        <w:rPr>
          <w:rFonts w:ascii="Angsana New" w:eastAsia="Cordia New" w:hAnsi="Angsana New" w:hint="cs"/>
          <w:snapToGrid w:val="0"/>
          <w:color w:val="000000" w:themeColor="text1"/>
          <w:sz w:val="30"/>
          <w:szCs w:val="30"/>
          <w:cs/>
          <w:lang w:eastAsia="th-TH"/>
        </w:rPr>
        <w:t xml:space="preserve"> จำกัด </w:t>
      </w:r>
      <w:r w:rsidRPr="0004200D">
        <w:rPr>
          <w:rFonts w:ascii="Angsana New" w:eastAsia="Cordia New" w:hAnsi="Angsana New"/>
          <w:snapToGrid w:val="0"/>
          <w:color w:val="000000" w:themeColor="text1"/>
          <w:sz w:val="30"/>
          <w:szCs w:val="30"/>
          <w:cs/>
          <w:lang w:eastAsia="th-TH"/>
        </w:rPr>
        <w:t>(“</w:t>
      </w:r>
      <w:r w:rsidRPr="0004200D"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 xml:space="preserve">RALC”) </w:t>
      </w:r>
      <w:r w:rsidRPr="0004200D">
        <w:rPr>
          <w:rFonts w:ascii="Angsana New" w:eastAsia="Cordia New" w:hAnsi="Angsana New" w:hint="cs"/>
          <w:snapToGrid w:val="0"/>
          <w:color w:val="000000" w:themeColor="text1"/>
          <w:sz w:val="30"/>
          <w:szCs w:val="30"/>
          <w:cs/>
          <w:lang w:eastAsia="th-TH"/>
        </w:rPr>
        <w:t>ซึ่งเป็น</w:t>
      </w:r>
      <w:r w:rsidRPr="0004200D">
        <w:rPr>
          <w:rFonts w:ascii="Angsana New" w:eastAsia="Cordia New" w:hAnsi="Angsana New"/>
          <w:snapToGrid w:val="0"/>
          <w:color w:val="000000" w:themeColor="text1"/>
          <w:sz w:val="30"/>
          <w:szCs w:val="30"/>
          <w:cs/>
          <w:lang w:eastAsia="th-TH"/>
        </w:rPr>
        <w:t>บริษัทย่อย</w:t>
      </w:r>
      <w:r w:rsidRPr="0004200D">
        <w:rPr>
          <w:rFonts w:ascii="Angsana New" w:eastAsia="Cordia New" w:hAnsi="Angsana New" w:hint="cs"/>
          <w:snapToGrid w:val="0"/>
          <w:color w:val="000000" w:themeColor="text1"/>
          <w:sz w:val="30"/>
          <w:szCs w:val="30"/>
          <w:cs/>
          <w:lang w:eastAsia="th-TH"/>
        </w:rPr>
        <w:t>ทางตรงของบริษัทได้โอนกิจการทั้งหมดให้กับบริษัท ทั้งนี้รายการดังกล่าวมีผล</w:t>
      </w:r>
      <w:r w:rsidRPr="0004200D">
        <w:rPr>
          <w:rFonts w:ascii="Angsana New" w:eastAsia="Cordia New" w:hAnsi="Angsana New"/>
          <w:snapToGrid w:val="0"/>
          <w:color w:val="000000" w:themeColor="text1"/>
          <w:sz w:val="30"/>
          <w:szCs w:val="30"/>
          <w:cs/>
          <w:lang w:eastAsia="th-TH"/>
        </w:rPr>
        <w:t>ทำให้</w:t>
      </w:r>
      <w:r w:rsidRPr="0004200D">
        <w:rPr>
          <w:rFonts w:ascii="Angsana New" w:eastAsia="Cordia New" w:hAnsi="Angsana New" w:hint="cs"/>
          <w:snapToGrid w:val="0"/>
          <w:color w:val="000000" w:themeColor="text1"/>
          <w:sz w:val="30"/>
          <w:szCs w:val="30"/>
          <w:cs/>
          <w:lang w:eastAsia="th-TH"/>
        </w:rPr>
        <w:t>เงินลงทุน</w:t>
      </w:r>
      <w:r w:rsidRPr="0004200D">
        <w:rPr>
          <w:rFonts w:ascii="Angsana New" w:eastAsia="Cordia New" w:hAnsi="Angsana New"/>
          <w:snapToGrid w:val="0"/>
          <w:color w:val="000000" w:themeColor="text1"/>
          <w:sz w:val="30"/>
          <w:szCs w:val="30"/>
          <w:cs/>
          <w:lang w:eastAsia="th-TH"/>
        </w:rPr>
        <w:t>ในบริษัท ราชบุรีเพาเวอร์ จำกัด (“</w:t>
      </w:r>
      <w:r w:rsidRPr="0004200D"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 xml:space="preserve">RPCL”) </w:t>
      </w:r>
      <w:r w:rsidRPr="0004200D">
        <w:rPr>
          <w:rFonts w:ascii="Angsana New" w:eastAsia="Cordia New" w:hAnsi="Angsana New" w:hint="cs"/>
          <w:snapToGrid w:val="0"/>
          <w:color w:val="000000" w:themeColor="text1"/>
          <w:sz w:val="30"/>
          <w:szCs w:val="30"/>
          <w:cs/>
          <w:lang w:eastAsia="th-TH"/>
        </w:rPr>
        <w:t>ซึ่ง</w:t>
      </w:r>
      <w:r w:rsidRPr="0004200D"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 xml:space="preserve"> RALC </w:t>
      </w:r>
      <w:r w:rsidRPr="0004200D">
        <w:rPr>
          <w:rFonts w:ascii="Angsana New" w:eastAsia="Cordia New" w:hAnsi="Angsana New"/>
          <w:snapToGrid w:val="0"/>
          <w:color w:val="000000" w:themeColor="text1"/>
          <w:sz w:val="30"/>
          <w:szCs w:val="30"/>
          <w:cs/>
          <w:lang w:eastAsia="th-TH"/>
        </w:rPr>
        <w:t xml:space="preserve">ถือหุ้นร้อยละ </w:t>
      </w:r>
      <w:r w:rsidR="00874A5B" w:rsidRPr="00874A5B"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>40</w:t>
      </w:r>
      <w:r w:rsidRPr="0004200D"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>.</w:t>
      </w:r>
      <w:r w:rsidR="00874A5B" w:rsidRPr="00874A5B"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>63</w:t>
      </w:r>
      <w:r w:rsidRPr="0004200D"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 xml:space="preserve"> </w:t>
      </w:r>
      <w:r w:rsidRPr="0004200D">
        <w:rPr>
          <w:rFonts w:ascii="Angsana New" w:eastAsia="Cordia New" w:hAnsi="Angsana New" w:hint="cs"/>
          <w:snapToGrid w:val="0"/>
          <w:color w:val="000000" w:themeColor="text1"/>
          <w:sz w:val="30"/>
          <w:szCs w:val="30"/>
          <w:cs/>
          <w:lang w:eastAsia="th-TH"/>
        </w:rPr>
        <w:t xml:space="preserve">ได้เปลี่ยนสถานะจากการร่วมค้าทางอ้อมเป็นการร่วมค้าทางตรงของบริษัท </w:t>
      </w:r>
    </w:p>
    <w:p w14:paraId="5639D7BD" w14:textId="77777777" w:rsidR="008379F3" w:rsidRPr="0004200D" w:rsidRDefault="008379F3" w:rsidP="008379F3">
      <w:pPr>
        <w:pStyle w:val="ListParagraph"/>
        <w:spacing w:line="240" w:lineRule="auto"/>
        <w:ind w:left="518"/>
        <w:jc w:val="thaiDistribute"/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</w:pPr>
    </w:p>
    <w:p w14:paraId="04166001" w14:textId="5B6529FB" w:rsidR="008379F3" w:rsidRPr="0004200D" w:rsidRDefault="008379F3" w:rsidP="008379F3">
      <w:pPr>
        <w:pStyle w:val="ListParagraph"/>
        <w:spacing w:line="240" w:lineRule="auto"/>
        <w:ind w:left="518"/>
        <w:jc w:val="thaiDistribute"/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</w:pPr>
      <w:r w:rsidRPr="0004200D">
        <w:rPr>
          <w:rFonts w:ascii="Angsana New" w:eastAsia="Cordia New" w:hAnsi="Angsana New" w:hint="cs"/>
          <w:snapToGrid w:val="0"/>
          <w:color w:val="000000" w:themeColor="text1"/>
          <w:spacing w:val="-2"/>
          <w:sz w:val="30"/>
          <w:szCs w:val="30"/>
          <w:cs/>
          <w:lang w:eastAsia="th-TH"/>
        </w:rPr>
        <w:t>ในการประชุมวิสามัญผู้ถือหุ้นของ</w:t>
      </w:r>
      <w:r w:rsidR="002E4990" w:rsidRPr="0004200D">
        <w:rPr>
          <w:rFonts w:ascii="Angsana New" w:eastAsia="Cordia New" w:hAnsi="Angsana New" w:hint="cs"/>
          <w:snapToGrid w:val="0"/>
          <w:color w:val="000000" w:themeColor="text1"/>
          <w:spacing w:val="-2"/>
          <w:sz w:val="30"/>
          <w:szCs w:val="30"/>
          <w:cs/>
          <w:lang w:eastAsia="th-TH"/>
        </w:rPr>
        <w:t>บริษัทย่อย</w:t>
      </w:r>
      <w:r w:rsidRPr="0004200D">
        <w:rPr>
          <w:rFonts w:ascii="Angsana New" w:eastAsia="Cordia New" w:hAnsi="Angsana New"/>
          <w:snapToGrid w:val="0"/>
          <w:color w:val="000000" w:themeColor="text1"/>
          <w:spacing w:val="-2"/>
          <w:sz w:val="30"/>
          <w:szCs w:val="30"/>
          <w:lang w:eastAsia="th-TH"/>
        </w:rPr>
        <w:t xml:space="preserve"> RALC </w:t>
      </w:r>
      <w:r w:rsidRPr="0004200D">
        <w:rPr>
          <w:rFonts w:ascii="Angsana New" w:eastAsia="Cordia New" w:hAnsi="Angsana New" w:hint="cs"/>
          <w:snapToGrid w:val="0"/>
          <w:color w:val="000000" w:themeColor="text1"/>
          <w:spacing w:val="-2"/>
          <w:sz w:val="30"/>
          <w:szCs w:val="30"/>
          <w:cs/>
          <w:lang w:eastAsia="th-TH"/>
        </w:rPr>
        <w:t xml:space="preserve">เมื่อวันที่ </w:t>
      </w:r>
      <w:r w:rsidR="00874A5B" w:rsidRPr="00874A5B">
        <w:rPr>
          <w:rFonts w:ascii="Angsana New" w:eastAsia="Cordia New" w:hAnsi="Angsana New"/>
          <w:snapToGrid w:val="0"/>
          <w:color w:val="000000" w:themeColor="text1"/>
          <w:spacing w:val="-2"/>
          <w:sz w:val="30"/>
          <w:szCs w:val="30"/>
          <w:lang w:eastAsia="th-TH"/>
        </w:rPr>
        <w:t>29</w:t>
      </w:r>
      <w:r w:rsidRPr="0004200D">
        <w:rPr>
          <w:rFonts w:ascii="Angsana New" w:eastAsia="Cordia New" w:hAnsi="Angsana New" w:hint="cs"/>
          <w:snapToGrid w:val="0"/>
          <w:color w:val="000000" w:themeColor="text1"/>
          <w:spacing w:val="-2"/>
          <w:sz w:val="30"/>
          <w:szCs w:val="30"/>
          <w:cs/>
          <w:lang w:eastAsia="th-TH"/>
        </w:rPr>
        <w:t xml:space="preserve"> เมษายน </w:t>
      </w:r>
      <w:r w:rsidR="00874A5B" w:rsidRPr="00874A5B">
        <w:rPr>
          <w:rFonts w:ascii="Angsana New" w:eastAsia="Cordia New" w:hAnsi="Angsana New"/>
          <w:snapToGrid w:val="0"/>
          <w:color w:val="000000" w:themeColor="text1"/>
          <w:spacing w:val="-2"/>
          <w:sz w:val="30"/>
          <w:szCs w:val="30"/>
          <w:lang w:eastAsia="th-TH"/>
        </w:rPr>
        <w:t>2569</w:t>
      </w:r>
      <w:r w:rsidRPr="0004200D">
        <w:rPr>
          <w:rFonts w:ascii="Angsana New" w:eastAsia="Cordia New" w:hAnsi="Angsana New" w:hint="cs"/>
          <w:snapToGrid w:val="0"/>
          <w:color w:val="000000" w:themeColor="text1"/>
          <w:spacing w:val="-2"/>
          <w:sz w:val="30"/>
          <w:szCs w:val="30"/>
          <w:cs/>
          <w:lang w:eastAsia="th-TH"/>
        </w:rPr>
        <w:t xml:space="preserve"> ผู้ถือหุ้นของบริษัทย่อยได้</w:t>
      </w:r>
      <w:r w:rsidR="00EA1E74" w:rsidRPr="0004200D">
        <w:rPr>
          <w:rFonts w:ascii="Angsana New" w:eastAsia="Cordia New" w:hAnsi="Angsana New" w:hint="cs"/>
          <w:snapToGrid w:val="0"/>
          <w:color w:val="000000" w:themeColor="text1"/>
          <w:spacing w:val="-2"/>
          <w:sz w:val="30"/>
          <w:szCs w:val="30"/>
          <w:cs/>
          <w:lang w:eastAsia="th-TH"/>
        </w:rPr>
        <w:t>มีมติ</w:t>
      </w:r>
      <w:r w:rsidRPr="0004200D">
        <w:rPr>
          <w:rFonts w:ascii="Angsana New" w:eastAsia="Cordia New" w:hAnsi="Angsana New" w:hint="cs"/>
          <w:snapToGrid w:val="0"/>
          <w:color w:val="000000" w:themeColor="text1"/>
          <w:spacing w:val="-2"/>
          <w:sz w:val="30"/>
          <w:szCs w:val="30"/>
          <w:cs/>
          <w:lang w:eastAsia="th-TH"/>
        </w:rPr>
        <w:t>อนุมัติให้เลิกกิจการ</w:t>
      </w:r>
      <w:r w:rsidRPr="0004200D">
        <w:rPr>
          <w:rFonts w:ascii="Angsana New" w:eastAsia="Cordia New" w:hAnsi="Angsana New"/>
          <w:snapToGrid w:val="0"/>
          <w:color w:val="000000" w:themeColor="text1"/>
          <w:spacing w:val="-2"/>
          <w:sz w:val="30"/>
          <w:szCs w:val="30"/>
          <w:lang w:eastAsia="th-TH"/>
        </w:rPr>
        <w:t xml:space="preserve"> </w:t>
      </w:r>
      <w:r w:rsidR="006A7EAC" w:rsidRPr="0004200D">
        <w:rPr>
          <w:rFonts w:ascii="Angsana New" w:eastAsia="Cordia New" w:hAnsi="Angsana New" w:hint="cs"/>
          <w:snapToGrid w:val="0"/>
          <w:color w:val="000000" w:themeColor="text1"/>
          <w:spacing w:val="-2"/>
          <w:sz w:val="30"/>
          <w:szCs w:val="30"/>
          <w:cs/>
          <w:lang w:eastAsia="th-TH"/>
        </w:rPr>
        <w:t>โดย</w:t>
      </w:r>
      <w:r w:rsidRPr="0004200D">
        <w:rPr>
          <w:rFonts w:ascii="Angsana New" w:eastAsia="Cordia New" w:hAnsi="Angsana New" w:hint="cs"/>
          <w:snapToGrid w:val="0"/>
          <w:color w:val="000000" w:themeColor="text1"/>
          <w:spacing w:val="-2"/>
          <w:sz w:val="30"/>
          <w:szCs w:val="30"/>
          <w:cs/>
          <w:lang w:eastAsia="th-TH"/>
        </w:rPr>
        <w:t>ได้ดำเนินการจดทะเบียนเลิกกิจการกับกระทรวงพาณิชย์เรียบร้อยแล้ว</w:t>
      </w:r>
      <w:r w:rsidR="002E4990" w:rsidRPr="0004200D">
        <w:rPr>
          <w:rFonts w:ascii="Angsana New" w:eastAsia="Cordia New" w:hAnsi="Angsana New" w:hint="cs"/>
          <w:snapToGrid w:val="0"/>
          <w:color w:val="000000" w:themeColor="text1"/>
          <w:spacing w:val="-2"/>
          <w:sz w:val="30"/>
          <w:szCs w:val="30"/>
          <w:cs/>
          <w:lang w:eastAsia="th-TH"/>
        </w:rPr>
        <w:t xml:space="preserve">เมื่อวันที่ </w:t>
      </w:r>
      <w:r w:rsidR="00874A5B" w:rsidRPr="00874A5B">
        <w:rPr>
          <w:rFonts w:ascii="Angsana New" w:eastAsia="Cordia New" w:hAnsi="Angsana New"/>
          <w:snapToGrid w:val="0"/>
          <w:color w:val="000000" w:themeColor="text1"/>
          <w:spacing w:val="-2"/>
          <w:sz w:val="30"/>
          <w:szCs w:val="30"/>
          <w:lang w:eastAsia="th-TH"/>
        </w:rPr>
        <w:t>30</w:t>
      </w:r>
      <w:r w:rsidR="002E4990" w:rsidRPr="0004200D">
        <w:rPr>
          <w:rFonts w:ascii="Angsana New" w:eastAsia="Cordia New" w:hAnsi="Angsana New" w:hint="cs"/>
          <w:snapToGrid w:val="0"/>
          <w:color w:val="000000" w:themeColor="text1"/>
          <w:spacing w:val="-2"/>
          <w:sz w:val="30"/>
          <w:szCs w:val="30"/>
          <w:cs/>
          <w:lang w:eastAsia="th-TH"/>
        </w:rPr>
        <w:t xml:space="preserve"> เมษายน </w:t>
      </w:r>
      <w:r w:rsidR="00874A5B" w:rsidRPr="00874A5B">
        <w:rPr>
          <w:rFonts w:ascii="Angsana New" w:eastAsia="Cordia New" w:hAnsi="Angsana New"/>
          <w:snapToGrid w:val="0"/>
          <w:color w:val="000000" w:themeColor="text1"/>
          <w:spacing w:val="-2"/>
          <w:sz w:val="30"/>
          <w:szCs w:val="30"/>
          <w:lang w:eastAsia="th-TH"/>
        </w:rPr>
        <w:t>2569</w:t>
      </w:r>
      <w:r w:rsidR="002E4990" w:rsidRPr="0004200D">
        <w:rPr>
          <w:rFonts w:ascii="Angsana New" w:eastAsia="Cordia New" w:hAnsi="Angsana New" w:hint="cs"/>
          <w:snapToGrid w:val="0"/>
          <w:color w:val="000000" w:themeColor="text1"/>
          <w:spacing w:val="-2"/>
          <w:sz w:val="30"/>
          <w:szCs w:val="30"/>
          <w:cs/>
          <w:lang w:eastAsia="th-TH"/>
        </w:rPr>
        <w:t xml:space="preserve"> </w:t>
      </w:r>
      <w:r w:rsidRPr="0004200D">
        <w:rPr>
          <w:rFonts w:ascii="Angsana New" w:eastAsia="Cordia New" w:hAnsi="Angsana New" w:hint="cs"/>
          <w:snapToGrid w:val="0"/>
          <w:color w:val="000000" w:themeColor="text1"/>
          <w:sz w:val="30"/>
          <w:szCs w:val="30"/>
          <w:cs/>
          <w:lang w:eastAsia="th-TH"/>
        </w:rPr>
        <w:t>และ</w:t>
      </w:r>
      <w:r w:rsidR="002E4990" w:rsidRPr="0004200D">
        <w:rPr>
          <w:rFonts w:ascii="Angsana New" w:eastAsia="Cordia New" w:hAnsi="Angsana New" w:hint="cs"/>
          <w:snapToGrid w:val="0"/>
          <w:color w:val="000000" w:themeColor="text1"/>
          <w:sz w:val="30"/>
          <w:szCs w:val="30"/>
          <w:cs/>
          <w:lang w:eastAsia="th-TH"/>
        </w:rPr>
        <w:t>ได้ชำระคืนทุนให้แก่</w:t>
      </w:r>
      <w:r w:rsidR="00E6426B" w:rsidRPr="0004200D">
        <w:rPr>
          <w:rFonts w:ascii="Angsana New" w:eastAsia="Cordia New" w:hAnsi="Angsana New" w:hint="cs"/>
          <w:snapToGrid w:val="0"/>
          <w:color w:val="000000" w:themeColor="text1"/>
          <w:sz w:val="30"/>
          <w:szCs w:val="30"/>
          <w:cs/>
          <w:lang w:eastAsia="th-TH"/>
        </w:rPr>
        <w:t>ผู้ถือหุ้น</w:t>
      </w:r>
      <w:r w:rsidR="002E4990" w:rsidRPr="0004200D">
        <w:rPr>
          <w:rFonts w:ascii="Angsana New" w:eastAsia="Cordia New" w:hAnsi="Angsana New" w:hint="cs"/>
          <w:snapToGrid w:val="0"/>
          <w:color w:val="000000" w:themeColor="text1"/>
          <w:sz w:val="30"/>
          <w:szCs w:val="30"/>
          <w:cs/>
          <w:lang w:eastAsia="th-TH"/>
        </w:rPr>
        <w:t xml:space="preserve">จำนวน </w:t>
      </w:r>
      <w:r w:rsidR="00874A5B" w:rsidRPr="00874A5B"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>420</w:t>
      </w:r>
      <w:r w:rsidR="002E4990" w:rsidRPr="0004200D"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>.</w:t>
      </w:r>
      <w:r w:rsidR="00874A5B" w:rsidRPr="00874A5B"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>20</w:t>
      </w:r>
      <w:r w:rsidR="002E4990" w:rsidRPr="0004200D"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 xml:space="preserve"> </w:t>
      </w:r>
      <w:r w:rsidR="002E4990" w:rsidRPr="0004200D">
        <w:rPr>
          <w:rFonts w:ascii="Angsana New" w:eastAsia="Cordia New" w:hAnsi="Angsana New" w:hint="cs"/>
          <w:snapToGrid w:val="0"/>
          <w:color w:val="000000" w:themeColor="text1"/>
          <w:sz w:val="30"/>
          <w:szCs w:val="30"/>
          <w:cs/>
          <w:lang w:eastAsia="th-TH"/>
        </w:rPr>
        <w:t>ล้านบาท</w:t>
      </w:r>
      <w:r w:rsidR="009714A1" w:rsidRPr="0004200D">
        <w:rPr>
          <w:rFonts w:ascii="Angsana New" w:eastAsia="Cordia New" w:hAnsi="Angsana New" w:hint="cs"/>
          <w:snapToGrid w:val="0"/>
          <w:color w:val="000000" w:themeColor="text1"/>
          <w:sz w:val="30"/>
          <w:szCs w:val="30"/>
          <w:cs/>
          <w:lang w:eastAsia="th-TH"/>
        </w:rPr>
        <w:t xml:space="preserve"> </w:t>
      </w:r>
      <w:r w:rsidR="002E4990" w:rsidRPr="0004200D">
        <w:rPr>
          <w:rFonts w:ascii="Angsana New" w:eastAsia="Cordia New" w:hAnsi="Angsana New" w:hint="cs"/>
          <w:snapToGrid w:val="0"/>
          <w:color w:val="000000" w:themeColor="text1"/>
          <w:sz w:val="30"/>
          <w:szCs w:val="30"/>
          <w:cs/>
          <w:lang w:eastAsia="th-TH"/>
        </w:rPr>
        <w:t xml:space="preserve">เมื่อวันที่ </w:t>
      </w:r>
      <w:r w:rsidR="00874A5B" w:rsidRPr="00874A5B"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>11</w:t>
      </w:r>
      <w:r w:rsidR="002E4990" w:rsidRPr="0004200D"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 xml:space="preserve"> </w:t>
      </w:r>
      <w:r w:rsidR="002E4990" w:rsidRPr="0004200D">
        <w:rPr>
          <w:rFonts w:ascii="Angsana New" w:eastAsia="Cordia New" w:hAnsi="Angsana New" w:hint="cs"/>
          <w:snapToGrid w:val="0"/>
          <w:color w:val="000000" w:themeColor="text1"/>
          <w:sz w:val="30"/>
          <w:szCs w:val="30"/>
          <w:cs/>
          <w:lang w:eastAsia="th-TH"/>
        </w:rPr>
        <w:t xml:space="preserve">พฤษภาคม </w:t>
      </w:r>
      <w:r w:rsidR="00874A5B" w:rsidRPr="00874A5B"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>2569</w:t>
      </w:r>
      <w:r w:rsidR="002E4990" w:rsidRPr="0004200D"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 xml:space="preserve"> </w:t>
      </w:r>
      <w:r w:rsidR="002E4990" w:rsidRPr="0004200D">
        <w:rPr>
          <w:rFonts w:ascii="Angsana New" w:eastAsia="Cordia New" w:hAnsi="Angsana New" w:hint="cs"/>
          <w:snapToGrid w:val="0"/>
          <w:color w:val="000000" w:themeColor="text1"/>
          <w:sz w:val="30"/>
          <w:szCs w:val="30"/>
          <w:cs/>
          <w:lang w:eastAsia="th-TH"/>
        </w:rPr>
        <w:t>ทั้งนี้ บริษัทย่อยดังกล่าว</w:t>
      </w:r>
      <w:r w:rsidR="009714A1" w:rsidRPr="0004200D">
        <w:rPr>
          <w:rFonts w:ascii="Angsana New" w:eastAsia="Cordia New" w:hAnsi="Angsana New"/>
          <w:snapToGrid w:val="0"/>
          <w:color w:val="000000" w:themeColor="text1"/>
          <w:sz w:val="30"/>
          <w:szCs w:val="30"/>
          <w:cs/>
          <w:lang w:eastAsia="th-TH"/>
        </w:rPr>
        <w:br/>
      </w:r>
      <w:r w:rsidRPr="0004200D">
        <w:rPr>
          <w:rFonts w:ascii="Angsana New" w:eastAsia="Cordia New" w:hAnsi="Angsana New" w:hint="cs"/>
          <w:snapToGrid w:val="0"/>
          <w:color w:val="000000" w:themeColor="text1"/>
          <w:sz w:val="30"/>
          <w:szCs w:val="30"/>
          <w:cs/>
          <w:lang w:eastAsia="th-TH"/>
        </w:rPr>
        <w:t xml:space="preserve">อยู่ระหว่างดำเนินการชำระบัญชี </w:t>
      </w:r>
    </w:p>
    <w:p w14:paraId="696DC0E1" w14:textId="77777777" w:rsidR="008379F3" w:rsidRPr="0004200D" w:rsidRDefault="008379F3" w:rsidP="008379F3">
      <w:pPr>
        <w:pStyle w:val="ListParagraph"/>
        <w:spacing w:line="240" w:lineRule="auto"/>
        <w:ind w:left="518"/>
        <w:jc w:val="thaiDistribute"/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</w:pPr>
    </w:p>
    <w:p w14:paraId="328D729F" w14:textId="77777777" w:rsidR="008379F3" w:rsidRPr="0004200D" w:rsidRDefault="008379F3" w:rsidP="008379F3">
      <w:pPr>
        <w:pStyle w:val="ListParagraph"/>
        <w:spacing w:line="240" w:lineRule="auto"/>
        <w:ind w:left="518"/>
        <w:jc w:val="thaiDistribute"/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</w:pPr>
      <w:r w:rsidRPr="0004200D">
        <w:rPr>
          <w:rFonts w:ascii="Angsana New" w:eastAsia="Cordia New" w:hAnsi="Angsana New" w:hint="cs"/>
          <w:snapToGrid w:val="0"/>
          <w:color w:val="000000" w:themeColor="text1"/>
          <w:sz w:val="30"/>
          <w:szCs w:val="30"/>
          <w:cs/>
          <w:lang w:eastAsia="th-TH"/>
        </w:rPr>
        <w:t>การโอนกิจการดังกล่าวเป็นเพียงการปรับโครงสร้างภายในกลุ่มบริษัท ซึ่ง</w:t>
      </w:r>
      <w:r w:rsidRPr="0004200D">
        <w:rPr>
          <w:rFonts w:ascii="Angsana New" w:eastAsia="Cordia New" w:hAnsi="Angsana New"/>
          <w:snapToGrid w:val="0"/>
          <w:color w:val="000000" w:themeColor="text1"/>
          <w:sz w:val="30"/>
          <w:szCs w:val="30"/>
          <w:cs/>
          <w:lang w:eastAsia="th-TH"/>
        </w:rPr>
        <w:t>ไม่กระทบต่อการดำเนิน</w:t>
      </w:r>
      <w:r w:rsidRPr="0004200D">
        <w:rPr>
          <w:rFonts w:ascii="Angsana New" w:eastAsia="Cordia New" w:hAnsi="Angsana New" w:hint="cs"/>
          <w:snapToGrid w:val="0"/>
          <w:color w:val="000000" w:themeColor="text1"/>
          <w:sz w:val="30"/>
          <w:szCs w:val="30"/>
          <w:cs/>
          <w:lang w:eastAsia="th-TH"/>
        </w:rPr>
        <w:t>งาน</w:t>
      </w:r>
      <w:r w:rsidRPr="0004200D">
        <w:rPr>
          <w:rFonts w:ascii="Angsana New" w:eastAsia="Cordia New" w:hAnsi="Angsana New"/>
          <w:snapToGrid w:val="0"/>
          <w:color w:val="000000" w:themeColor="text1"/>
          <w:sz w:val="30"/>
          <w:szCs w:val="30"/>
          <w:cs/>
          <w:lang w:eastAsia="th-TH"/>
        </w:rPr>
        <w:t>หรือ</w:t>
      </w:r>
      <w:r w:rsidRPr="0004200D"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br/>
      </w:r>
      <w:r w:rsidRPr="0004200D">
        <w:rPr>
          <w:rFonts w:ascii="Angsana New" w:eastAsia="Cordia New" w:hAnsi="Angsana New"/>
          <w:snapToGrid w:val="0"/>
          <w:color w:val="000000" w:themeColor="text1"/>
          <w:sz w:val="30"/>
          <w:szCs w:val="30"/>
          <w:cs/>
          <w:lang w:eastAsia="th-TH"/>
        </w:rPr>
        <w:t>ฐานะการเงินของ</w:t>
      </w:r>
      <w:r w:rsidRPr="0004200D">
        <w:rPr>
          <w:rFonts w:ascii="Angsana New" w:eastAsia="Cordia New" w:hAnsi="Angsana New" w:hint="cs"/>
          <w:snapToGrid w:val="0"/>
          <w:color w:val="000000" w:themeColor="text1"/>
          <w:sz w:val="30"/>
          <w:szCs w:val="30"/>
          <w:cs/>
          <w:lang w:eastAsia="th-TH"/>
        </w:rPr>
        <w:t>กลุ่ม</w:t>
      </w:r>
      <w:r w:rsidRPr="0004200D">
        <w:rPr>
          <w:rFonts w:ascii="Angsana New" w:eastAsia="Cordia New" w:hAnsi="Angsana New"/>
          <w:snapToGrid w:val="0"/>
          <w:color w:val="000000" w:themeColor="text1"/>
          <w:sz w:val="30"/>
          <w:szCs w:val="30"/>
          <w:cs/>
          <w:lang w:eastAsia="th-TH"/>
        </w:rPr>
        <w:t>บริษัท</w:t>
      </w:r>
    </w:p>
    <w:p w14:paraId="7F7BBA42" w14:textId="77777777" w:rsidR="00AF51AF" w:rsidRPr="0004200D" w:rsidRDefault="00AF51AF" w:rsidP="000C7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D2C705A" w14:textId="7EF69EA2" w:rsidR="00297D76" w:rsidRPr="009C3412" w:rsidRDefault="00297D76" w:rsidP="00297D7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C3412">
        <w:rPr>
          <w:rFonts w:ascii="Angsana New" w:hAnsi="Angsana New" w:hint="cs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2CDF221C" w14:textId="77777777" w:rsidR="00297D76" w:rsidRPr="009F3C93" w:rsidRDefault="00297D76" w:rsidP="0029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35EB13" w14:textId="02B9641D" w:rsidR="00297D76" w:rsidRPr="00BD28C5" w:rsidRDefault="00297D76" w:rsidP="00BD2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1504">
        <w:rPr>
          <w:rFonts w:ascii="Angsana New" w:hAnsi="Angsana New" w:hint="cs"/>
          <w:sz w:val="30"/>
          <w:szCs w:val="30"/>
          <w:cs/>
        </w:rPr>
        <w:t>การซื้อ จำหน่ายและโอนที่ดิน อาคารและอุปกรณ์ระหว่าง</w:t>
      </w:r>
      <w:r w:rsidR="006930EF" w:rsidRPr="0082412F">
        <w:rPr>
          <w:rFonts w:ascii="Angsana New" w:hAnsi="Angsana New" w:hint="cs"/>
          <w:sz w:val="30"/>
          <w:szCs w:val="30"/>
          <w:cs/>
        </w:rPr>
        <w:t>งวด</w:t>
      </w:r>
      <w:r w:rsidR="006930EF" w:rsidRPr="00321057">
        <w:rPr>
          <w:rFonts w:ascii="Angsana New" w:hAnsi="Angsana New"/>
          <w:sz w:val="30"/>
          <w:szCs w:val="30"/>
          <w:cs/>
        </w:rPr>
        <w:t xml:space="preserve">หกเดือนสิ้นสุดวันที่ </w:t>
      </w:r>
      <w:r w:rsidR="00874A5B" w:rsidRPr="00874A5B">
        <w:rPr>
          <w:rFonts w:ascii="Angsana New" w:hAnsi="Angsana New"/>
          <w:sz w:val="30"/>
          <w:szCs w:val="30"/>
        </w:rPr>
        <w:t>30</w:t>
      </w:r>
      <w:r w:rsidR="006930EF" w:rsidRPr="00321057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F019AF">
        <w:rPr>
          <w:rFonts w:ascii="Angsana New" w:hAnsi="Angsana New" w:hint="cs"/>
          <w:sz w:val="30"/>
          <w:szCs w:val="30"/>
          <w:cs/>
        </w:rPr>
        <w:t xml:space="preserve"> </w:t>
      </w:r>
      <w:r w:rsidR="00874A5B" w:rsidRPr="00874A5B">
        <w:rPr>
          <w:rFonts w:ascii="Angsana New" w:hAnsi="Angsana New"/>
          <w:sz w:val="30"/>
          <w:szCs w:val="30"/>
        </w:rPr>
        <w:t>2569</w:t>
      </w:r>
      <w:r w:rsidRPr="00E61504">
        <w:rPr>
          <w:rFonts w:ascii="Angsana New" w:hAnsi="Angsana New"/>
          <w:sz w:val="30"/>
          <w:szCs w:val="30"/>
        </w:rPr>
        <w:t xml:space="preserve"> </w:t>
      </w:r>
      <w:r w:rsidRPr="00E61504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BF07DE0" w14:textId="37EFA09F" w:rsidR="005248A7" w:rsidRPr="00A82C65" w:rsidRDefault="005248A7" w:rsidP="00A82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3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620"/>
        <w:gridCol w:w="180"/>
        <w:gridCol w:w="1410"/>
      </w:tblGrid>
      <w:tr w:rsidR="000D6393" w:rsidRPr="00B126E2" w14:paraId="512D05A9" w14:textId="77777777" w:rsidTr="0004200D">
        <w:trPr>
          <w:cantSplit/>
          <w:tblHeader/>
        </w:trPr>
        <w:tc>
          <w:tcPr>
            <w:tcW w:w="6120" w:type="dxa"/>
            <w:vAlign w:val="bottom"/>
          </w:tcPr>
          <w:p w14:paraId="2CFA7504" w14:textId="17951751" w:rsidR="000D6393" w:rsidRPr="000D6393" w:rsidRDefault="006930EF" w:rsidP="00B3422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50233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874A5B" w:rsidRPr="00874A5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lang w:val="en-US"/>
              </w:rPr>
              <w:t>30</w:t>
            </w:r>
            <w:r w:rsidRPr="0050233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มิถุนายน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 </w:t>
            </w:r>
            <w:r w:rsidR="00874A5B" w:rsidRPr="00874A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1620" w:type="dxa"/>
            <w:vAlign w:val="bottom"/>
          </w:tcPr>
          <w:p w14:paraId="6F845067" w14:textId="4F0AF90F" w:rsidR="000D6393" w:rsidRPr="000D6393" w:rsidRDefault="000D6393" w:rsidP="00B3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63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D63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420D6BB1" w14:textId="77777777" w:rsidR="000D6393" w:rsidRPr="000D6393" w:rsidRDefault="000D6393" w:rsidP="00B34229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410" w:type="dxa"/>
            <w:vAlign w:val="bottom"/>
          </w:tcPr>
          <w:p w14:paraId="671FFCAA" w14:textId="18C655A7" w:rsidR="000D6393" w:rsidRPr="00F86870" w:rsidRDefault="000D6393" w:rsidP="00F8687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0D639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  <w:r w:rsidR="0004200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br/>
            </w:r>
            <w:r w:rsidRPr="000D639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D6393" w:rsidRPr="00121F9D" w14:paraId="32B8C90F" w14:textId="77777777" w:rsidTr="0004200D">
        <w:trPr>
          <w:cantSplit/>
        </w:trPr>
        <w:tc>
          <w:tcPr>
            <w:tcW w:w="6120" w:type="dxa"/>
          </w:tcPr>
          <w:p w14:paraId="473F008E" w14:textId="77777777" w:rsidR="000D6393" w:rsidRPr="000D6393" w:rsidRDefault="000D6393" w:rsidP="00B342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10" w:type="dxa"/>
            <w:gridSpan w:val="3"/>
          </w:tcPr>
          <w:p w14:paraId="7D474897" w14:textId="0AA14BA7" w:rsidR="000D6393" w:rsidRPr="000D6393" w:rsidRDefault="000D6393" w:rsidP="00B342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D639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D639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D6393" w14:paraId="7B04BE18" w14:textId="77777777" w:rsidTr="0004200D">
        <w:trPr>
          <w:cantSplit/>
        </w:trPr>
        <w:tc>
          <w:tcPr>
            <w:tcW w:w="6120" w:type="dxa"/>
          </w:tcPr>
          <w:p w14:paraId="76061631" w14:textId="5389E12E" w:rsidR="000D6393" w:rsidRPr="000D6393" w:rsidRDefault="000D6393" w:rsidP="00B342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6393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และโอนเข้า</w:t>
            </w:r>
            <w:r w:rsidRPr="000D639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ราคาทุน</w:t>
            </w:r>
          </w:p>
        </w:tc>
        <w:tc>
          <w:tcPr>
            <w:tcW w:w="1620" w:type="dxa"/>
          </w:tcPr>
          <w:p w14:paraId="0A804AF0" w14:textId="2EA98852" w:rsidR="000D6393" w:rsidRPr="00A4571C" w:rsidRDefault="00874A5B" w:rsidP="00DE5A6F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6127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  <w:r w:rsidR="00AE51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127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0871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6C78CE3" w14:textId="77777777" w:rsidR="000D6393" w:rsidRPr="000D6393" w:rsidRDefault="000D6393" w:rsidP="00B342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6074C70A" w14:textId="70BB4DF4" w:rsidR="000D6393" w:rsidRPr="0004200D" w:rsidRDefault="00874A5B" w:rsidP="0004200D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AE5128" w:rsidRPr="000420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737</w:t>
            </w:r>
          </w:p>
        </w:tc>
      </w:tr>
      <w:tr w:rsidR="000D6393" w14:paraId="1CD605F8" w14:textId="77777777" w:rsidTr="0004200D">
        <w:trPr>
          <w:cantSplit/>
        </w:trPr>
        <w:tc>
          <w:tcPr>
            <w:tcW w:w="6120" w:type="dxa"/>
          </w:tcPr>
          <w:p w14:paraId="4CE2695B" w14:textId="05836662" w:rsidR="000D6393" w:rsidRPr="000D6393" w:rsidRDefault="000D6393" w:rsidP="00B342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639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3A7E3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และโอนออก</w:t>
            </w:r>
            <w:r w:rsidRPr="000D639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1620" w:type="dxa"/>
          </w:tcPr>
          <w:p w14:paraId="3FE9F5EF" w14:textId="7FB971E2" w:rsidR="000D6393" w:rsidRPr="00A7085F" w:rsidRDefault="00AE5128" w:rsidP="009E5BAD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127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127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D8C96B0" w14:textId="77777777" w:rsidR="000D6393" w:rsidRPr="000D6393" w:rsidRDefault="000D6393" w:rsidP="00B342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657D8EA4" w14:textId="2E802516" w:rsidR="000D6393" w:rsidRPr="00A4571C" w:rsidRDefault="00AE5128" w:rsidP="0004200D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B5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0D6393" w14:paraId="13A645BE" w14:textId="77777777" w:rsidTr="0004200D">
        <w:trPr>
          <w:cantSplit/>
        </w:trPr>
        <w:tc>
          <w:tcPr>
            <w:tcW w:w="6120" w:type="dxa"/>
          </w:tcPr>
          <w:p w14:paraId="5D464E53" w14:textId="3F10CE2D" w:rsidR="000D6393" w:rsidRPr="000D6393" w:rsidRDefault="000D6393" w:rsidP="00B342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1620" w:type="dxa"/>
          </w:tcPr>
          <w:p w14:paraId="0E3A7452" w14:textId="1B5FCB16" w:rsidR="000D6393" w:rsidRPr="000D6393" w:rsidRDefault="00874A5B" w:rsidP="00A7085F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E51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451</w:t>
            </w:r>
            <w:r w:rsidR="00AE51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192</w:t>
            </w:r>
          </w:p>
        </w:tc>
        <w:tc>
          <w:tcPr>
            <w:tcW w:w="180" w:type="dxa"/>
          </w:tcPr>
          <w:p w14:paraId="738D3857" w14:textId="77777777" w:rsidR="000D6393" w:rsidRPr="000D6393" w:rsidRDefault="000D6393" w:rsidP="00B342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0BB7578C" w14:textId="056DEFBF" w:rsidR="000D6393" w:rsidRPr="0004200D" w:rsidRDefault="00AE5128" w:rsidP="0004200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0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9072060" w14:textId="77777777" w:rsidR="00131CF8" w:rsidRDefault="00131CF8" w:rsidP="00A82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8F07EEF" w14:textId="090FBF19" w:rsidR="00965541" w:rsidRPr="00627208" w:rsidRDefault="00965541" w:rsidP="009C341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62720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118F866D" w14:textId="77777777" w:rsidR="00C2101C" w:rsidRPr="00165DFD" w:rsidRDefault="00C2101C" w:rsidP="00386E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4B5775" w14:textId="098656CE" w:rsidR="006733C2" w:rsidRPr="003D561C" w:rsidRDefault="006733C2" w:rsidP="006733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D52B3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 </w:t>
      </w:r>
      <w:r w:rsidR="00874A5B" w:rsidRPr="00874A5B">
        <w:rPr>
          <w:rFonts w:ascii="Angsana New" w:hAnsi="Angsana New"/>
          <w:sz w:val="30"/>
          <w:szCs w:val="30"/>
        </w:rPr>
        <w:t>30</w:t>
      </w:r>
      <w:r w:rsidRPr="006D52B3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874A5B" w:rsidRPr="00874A5B">
        <w:rPr>
          <w:rFonts w:asciiTheme="majorBidi" w:eastAsia="Calibri" w:hAnsiTheme="majorBidi" w:cstheme="majorBidi"/>
          <w:sz w:val="30"/>
          <w:szCs w:val="30"/>
        </w:rPr>
        <w:t>2569</w:t>
      </w:r>
      <w:r w:rsidRPr="006D52B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6D52B3">
        <w:rPr>
          <w:rFonts w:asciiTheme="majorBidi" w:eastAsia="Calibri" w:hAnsiTheme="majorBidi" w:cstheme="majorBidi"/>
          <w:sz w:val="30"/>
          <w:szCs w:val="30"/>
          <w:cs/>
        </w:rPr>
        <w:t>กลุ่มบริษัทมีอัตราดอกเบี้ยของ</w:t>
      </w:r>
      <w:r w:rsidR="00422FB0" w:rsidRPr="006D52B3">
        <w:rPr>
          <w:rFonts w:asciiTheme="majorBidi" w:eastAsia="Calibri" w:hAnsiTheme="majorBidi" w:cstheme="majorBidi"/>
          <w:sz w:val="30"/>
          <w:szCs w:val="30"/>
          <w:cs/>
        </w:rPr>
        <w:t>เงินกู้ยืมจากสถาบันการเงิน</w:t>
      </w:r>
      <w:r w:rsidR="00AF1039" w:rsidRPr="006D52B3">
        <w:rPr>
          <w:rFonts w:asciiTheme="majorBidi" w:eastAsia="Calibri" w:hAnsiTheme="majorBidi" w:cstheme="majorBidi" w:hint="cs"/>
          <w:sz w:val="30"/>
          <w:szCs w:val="30"/>
          <w:cs/>
        </w:rPr>
        <w:t>ในอัตราร้อยละคงที่และอัตราดอกเบี้ยลอยตัวซึ่งอ้างอิงตามอัตราที่ระบุในสัญญา</w:t>
      </w:r>
      <w:r w:rsidR="00422FB0" w:rsidRPr="006D52B3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6D52B3">
        <w:rPr>
          <w:rFonts w:asciiTheme="majorBidi" w:eastAsia="Calibri" w:hAnsiTheme="majorBidi" w:cstheme="majorBidi" w:hint="cs"/>
          <w:sz w:val="30"/>
          <w:szCs w:val="30"/>
          <w:cs/>
        </w:rPr>
        <w:t>และ</w:t>
      </w:r>
      <w:r w:rsidR="00AF1039" w:rsidRPr="006D52B3">
        <w:rPr>
          <w:rFonts w:asciiTheme="majorBidi" w:eastAsia="Calibri" w:hAnsiTheme="majorBidi" w:cstheme="majorBidi"/>
          <w:sz w:val="30"/>
          <w:szCs w:val="30"/>
          <w:cs/>
        </w:rPr>
        <w:t>มีอัตราดอกเบี้ยของ</w:t>
      </w:r>
      <w:r w:rsidRPr="006D52B3">
        <w:rPr>
          <w:rFonts w:asciiTheme="majorBidi" w:eastAsia="Calibri" w:hAnsiTheme="majorBidi" w:cstheme="majorBidi"/>
          <w:sz w:val="30"/>
          <w:szCs w:val="30"/>
          <w:cs/>
        </w:rPr>
        <w:t>หุ้นกู้อยู่ที่ร้อยละ</w:t>
      </w:r>
      <w:r w:rsidR="00BC5301" w:rsidRPr="006D52B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874A5B" w:rsidRPr="00874A5B">
        <w:rPr>
          <w:rFonts w:asciiTheme="majorBidi" w:eastAsia="Calibri" w:hAnsiTheme="majorBidi" w:cstheme="majorBidi"/>
          <w:sz w:val="30"/>
          <w:szCs w:val="30"/>
        </w:rPr>
        <w:t>1</w:t>
      </w:r>
      <w:r w:rsidR="00BC5301" w:rsidRPr="006D52B3">
        <w:rPr>
          <w:rFonts w:asciiTheme="majorBidi" w:eastAsia="Calibri" w:hAnsiTheme="majorBidi" w:cstheme="majorBidi"/>
          <w:sz w:val="30"/>
          <w:szCs w:val="30"/>
        </w:rPr>
        <w:t>.</w:t>
      </w:r>
      <w:r w:rsidR="00874A5B" w:rsidRPr="00874A5B">
        <w:rPr>
          <w:rFonts w:asciiTheme="majorBidi" w:eastAsia="Calibri" w:hAnsiTheme="majorBidi" w:cstheme="majorBidi"/>
          <w:sz w:val="30"/>
          <w:szCs w:val="30"/>
        </w:rPr>
        <w:t>94</w:t>
      </w:r>
      <w:r w:rsidRPr="006D52B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BC5301" w:rsidRPr="006D52B3">
        <w:rPr>
          <w:rFonts w:asciiTheme="majorBidi" w:eastAsia="Calibri" w:hAnsiTheme="majorBidi" w:cstheme="majorBidi"/>
          <w:sz w:val="30"/>
          <w:szCs w:val="30"/>
        </w:rPr>
        <w:t>-</w:t>
      </w:r>
      <w:r w:rsidRPr="006D52B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874A5B" w:rsidRPr="00874A5B">
        <w:rPr>
          <w:rFonts w:asciiTheme="majorBidi" w:eastAsia="Calibri" w:hAnsiTheme="majorBidi" w:cstheme="majorBidi"/>
          <w:sz w:val="30"/>
          <w:szCs w:val="30"/>
        </w:rPr>
        <w:t>4</w:t>
      </w:r>
      <w:r w:rsidR="00BC5301" w:rsidRPr="006D52B3">
        <w:rPr>
          <w:rFonts w:asciiTheme="majorBidi" w:eastAsia="Calibri" w:hAnsiTheme="majorBidi" w:cstheme="majorBidi"/>
          <w:sz w:val="30"/>
          <w:szCs w:val="30"/>
        </w:rPr>
        <w:t>.</w:t>
      </w:r>
      <w:r w:rsidR="00874A5B" w:rsidRPr="00874A5B">
        <w:rPr>
          <w:rFonts w:asciiTheme="majorBidi" w:eastAsia="Calibri" w:hAnsiTheme="majorBidi" w:cstheme="majorBidi"/>
          <w:sz w:val="30"/>
          <w:szCs w:val="30"/>
        </w:rPr>
        <w:t>50</w:t>
      </w:r>
      <w:r w:rsidRPr="006D52B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6D52B3">
        <w:rPr>
          <w:rFonts w:asciiTheme="majorBidi" w:eastAsia="Calibri" w:hAnsiTheme="majorBidi" w:cstheme="majorBidi"/>
          <w:sz w:val="30"/>
          <w:szCs w:val="30"/>
          <w:cs/>
        </w:rPr>
        <w:t>ต่อปี</w:t>
      </w:r>
      <w:r w:rsidR="00AF1039" w:rsidRPr="006D52B3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AF1039" w:rsidRPr="006D52B3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6D52B3">
        <w:rPr>
          <w:rFonts w:asciiTheme="majorBidi" w:eastAsia="Calibri" w:hAnsiTheme="majorBidi" w:cstheme="majorBidi"/>
          <w:i/>
          <w:iCs/>
          <w:sz w:val="30"/>
          <w:szCs w:val="30"/>
          <w:cs/>
        </w:rPr>
        <w:t>(</w:t>
      </w:r>
      <w:r w:rsidR="00874A5B" w:rsidRPr="00874A5B">
        <w:rPr>
          <w:rFonts w:asciiTheme="majorBidi" w:eastAsia="Calibri" w:hAnsiTheme="majorBidi" w:cstheme="majorBidi"/>
          <w:i/>
          <w:iCs/>
          <w:sz w:val="30"/>
          <w:szCs w:val="30"/>
        </w:rPr>
        <w:t>31</w:t>
      </w:r>
      <w:r w:rsidRPr="006D52B3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Pr="006D52B3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874A5B" w:rsidRPr="00874A5B">
        <w:rPr>
          <w:rFonts w:asciiTheme="majorBidi" w:eastAsia="Calibri" w:hAnsiTheme="majorBidi" w:cstheme="majorBidi"/>
          <w:i/>
          <w:iCs/>
          <w:sz w:val="30"/>
          <w:szCs w:val="30"/>
        </w:rPr>
        <w:t>2568</w:t>
      </w:r>
      <w:r w:rsidRPr="006D52B3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: </w:t>
      </w:r>
      <w:r w:rsidRPr="006D52B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ร้อย</w:t>
      </w:r>
      <w:r w:rsidRPr="00C15803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ละ </w:t>
      </w:r>
      <w:r w:rsidR="00874A5B" w:rsidRPr="00C15803">
        <w:rPr>
          <w:rFonts w:asciiTheme="majorBidi" w:eastAsia="Calibri" w:hAnsiTheme="majorBidi" w:cstheme="majorBidi"/>
          <w:i/>
          <w:iCs/>
          <w:sz w:val="30"/>
          <w:szCs w:val="30"/>
        </w:rPr>
        <w:t>2</w:t>
      </w:r>
      <w:r w:rsidR="00BC5301" w:rsidRPr="00C15803">
        <w:rPr>
          <w:rFonts w:asciiTheme="majorBidi" w:eastAsia="Calibri" w:hAnsiTheme="majorBidi" w:cstheme="majorBidi"/>
          <w:i/>
          <w:iCs/>
          <w:sz w:val="30"/>
          <w:szCs w:val="30"/>
        </w:rPr>
        <w:t>.</w:t>
      </w:r>
      <w:r w:rsidR="00874A5B" w:rsidRPr="00C15803">
        <w:rPr>
          <w:rFonts w:asciiTheme="majorBidi" w:eastAsia="Calibri" w:hAnsiTheme="majorBidi" w:cstheme="majorBidi"/>
          <w:i/>
          <w:iCs/>
          <w:sz w:val="30"/>
          <w:szCs w:val="30"/>
        </w:rPr>
        <w:t>61</w:t>
      </w:r>
      <w:r w:rsidR="00BC5301" w:rsidRPr="00C15803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C52479" w:rsidRPr="00C15803">
        <w:rPr>
          <w:rFonts w:asciiTheme="majorBidi" w:eastAsia="Calibri" w:hAnsiTheme="majorBidi" w:cstheme="majorBidi"/>
          <w:i/>
          <w:iCs/>
          <w:sz w:val="30"/>
          <w:szCs w:val="30"/>
        </w:rPr>
        <w:t>-</w:t>
      </w:r>
      <w:r w:rsidR="00BC5301" w:rsidRPr="00C15803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874A5B" w:rsidRPr="00C15803">
        <w:rPr>
          <w:rFonts w:asciiTheme="majorBidi" w:eastAsia="Calibri" w:hAnsiTheme="majorBidi" w:cstheme="majorBidi"/>
          <w:i/>
          <w:iCs/>
          <w:sz w:val="30"/>
          <w:szCs w:val="30"/>
        </w:rPr>
        <w:t>4</w:t>
      </w:r>
      <w:r w:rsidR="00BC5301" w:rsidRPr="00C15803">
        <w:rPr>
          <w:rFonts w:asciiTheme="majorBidi" w:eastAsia="Calibri" w:hAnsiTheme="majorBidi" w:cstheme="majorBidi"/>
          <w:i/>
          <w:iCs/>
          <w:sz w:val="30"/>
          <w:szCs w:val="30"/>
        </w:rPr>
        <w:t>.</w:t>
      </w:r>
      <w:r w:rsidR="00874A5B" w:rsidRPr="00C15803">
        <w:rPr>
          <w:rFonts w:asciiTheme="majorBidi" w:eastAsia="Calibri" w:hAnsiTheme="majorBidi" w:cstheme="majorBidi"/>
          <w:i/>
          <w:iCs/>
          <w:sz w:val="30"/>
          <w:szCs w:val="30"/>
        </w:rPr>
        <w:t>50</w:t>
      </w:r>
      <w:r w:rsidRPr="006D52B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6D52B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ต่อปี)</w:t>
      </w:r>
      <w:r w:rsidRPr="003D561C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584E421E" w14:textId="77777777" w:rsidR="006733C2" w:rsidRPr="00AF1039" w:rsidRDefault="006733C2" w:rsidP="007C70EA">
      <w:pPr>
        <w:tabs>
          <w:tab w:val="clear" w:pos="227"/>
          <w:tab w:val="clear" w:pos="454"/>
        </w:tabs>
        <w:jc w:val="thaiDistribute"/>
        <w:rPr>
          <w:rFonts w:ascii="Angsana New" w:hAnsi="Angsana New"/>
          <w:sz w:val="30"/>
          <w:szCs w:val="30"/>
        </w:rPr>
      </w:pPr>
    </w:p>
    <w:p w14:paraId="0B6E2EA8" w14:textId="486C50D2" w:rsidR="00ED615B" w:rsidRPr="003D561C" w:rsidRDefault="00ED615B" w:rsidP="00ED615B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D561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74A5B" w:rsidRPr="00874A5B">
        <w:rPr>
          <w:rFonts w:ascii="Angsana New" w:hAnsi="Angsana New"/>
          <w:sz w:val="30"/>
          <w:szCs w:val="30"/>
        </w:rPr>
        <w:t>30</w:t>
      </w:r>
      <w:r w:rsidR="006930EF" w:rsidRPr="003D561C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874A5B" w:rsidRPr="00874A5B">
        <w:rPr>
          <w:rFonts w:ascii="Angsana New" w:hAnsi="Angsana New"/>
          <w:sz w:val="30"/>
          <w:szCs w:val="30"/>
        </w:rPr>
        <w:t>2569</w:t>
      </w:r>
      <w:r w:rsidRPr="003D561C">
        <w:rPr>
          <w:rFonts w:ascii="Angsana New" w:hAnsi="Angsana New"/>
          <w:sz w:val="30"/>
          <w:szCs w:val="30"/>
        </w:rPr>
        <w:t xml:space="preserve"> </w:t>
      </w:r>
      <w:r w:rsidRPr="003D561C">
        <w:rPr>
          <w:rFonts w:ascii="Angsana New" w:hAnsi="Angsana New" w:hint="cs"/>
          <w:sz w:val="30"/>
          <w:szCs w:val="30"/>
          <w:cs/>
        </w:rPr>
        <w:t xml:space="preserve">กลุ่มบริษัทได้จดจำนองที่ดินพร้อมสิ่งปลูกสร้างบนที่ดิน อาคาร และโรงไฟฟ้า เครื่องจักรบางส่วน </w:t>
      </w:r>
      <w:r w:rsidR="000B6FC1">
        <w:rPr>
          <w:rFonts w:ascii="Angsana New" w:hAnsi="Angsana New" w:hint="cs"/>
          <w:sz w:val="30"/>
          <w:szCs w:val="30"/>
          <w:cs/>
        </w:rPr>
        <w:t xml:space="preserve">บัญชีเงินฝากธนาคาร </w:t>
      </w:r>
      <w:r w:rsidRPr="003D561C">
        <w:rPr>
          <w:rFonts w:ascii="Angsana New" w:hAnsi="Angsana New" w:hint="cs"/>
          <w:sz w:val="30"/>
          <w:szCs w:val="30"/>
          <w:cs/>
        </w:rPr>
        <w:t>และจดจำนำอุปกรณ์โรงไฟฟ้า รวมมูลค่าสุทธิตามบัญชีจำนวน</w:t>
      </w:r>
      <w:r w:rsidR="0067350A" w:rsidRPr="003D561C">
        <w:rPr>
          <w:rFonts w:ascii="Angsana New" w:hAnsi="Angsana New"/>
          <w:sz w:val="30"/>
          <w:szCs w:val="30"/>
        </w:rPr>
        <w:t xml:space="preserve"> </w:t>
      </w:r>
      <w:r w:rsidR="00874A5B" w:rsidRPr="00874A5B">
        <w:rPr>
          <w:rFonts w:ascii="Angsana New" w:hAnsi="Angsana New"/>
          <w:sz w:val="30"/>
          <w:szCs w:val="30"/>
        </w:rPr>
        <w:t>1</w:t>
      </w:r>
      <w:r w:rsidR="000B6FC1">
        <w:rPr>
          <w:rFonts w:ascii="Angsana New" w:hAnsi="Angsana New"/>
          <w:sz w:val="30"/>
          <w:szCs w:val="30"/>
        </w:rPr>
        <w:t>,</w:t>
      </w:r>
      <w:r w:rsidR="00874A5B" w:rsidRPr="00874A5B">
        <w:rPr>
          <w:rFonts w:ascii="Angsana New" w:hAnsi="Angsana New"/>
          <w:sz w:val="30"/>
          <w:szCs w:val="30"/>
        </w:rPr>
        <w:t>174</w:t>
      </w:r>
      <w:r w:rsidR="000B6FC1">
        <w:rPr>
          <w:rFonts w:ascii="Angsana New" w:hAnsi="Angsana New"/>
          <w:sz w:val="30"/>
          <w:szCs w:val="30"/>
        </w:rPr>
        <w:t>.</w:t>
      </w:r>
      <w:r w:rsidR="00874A5B" w:rsidRPr="00874A5B">
        <w:rPr>
          <w:rFonts w:ascii="Angsana New" w:hAnsi="Angsana New"/>
          <w:sz w:val="30"/>
          <w:szCs w:val="30"/>
        </w:rPr>
        <w:t>87</w:t>
      </w:r>
      <w:r w:rsidR="00D949CE" w:rsidRPr="003D561C">
        <w:rPr>
          <w:rFonts w:ascii="Angsana New" w:hAnsi="Angsana New"/>
          <w:sz w:val="30"/>
          <w:szCs w:val="30"/>
        </w:rPr>
        <w:t xml:space="preserve"> </w:t>
      </w:r>
      <w:r w:rsidRPr="003D561C">
        <w:rPr>
          <w:rFonts w:ascii="Angsana New" w:hAnsi="Angsana New" w:hint="cs"/>
          <w:sz w:val="30"/>
          <w:szCs w:val="30"/>
          <w:cs/>
        </w:rPr>
        <w:t>ล้านเหรียญออสเตรเลีย</w:t>
      </w:r>
      <w:r w:rsidR="0067350A" w:rsidRPr="003D561C">
        <w:rPr>
          <w:rFonts w:ascii="Angsana New" w:hAnsi="Angsana New"/>
          <w:sz w:val="30"/>
          <w:szCs w:val="30"/>
        </w:rPr>
        <w:t xml:space="preserve"> </w:t>
      </w:r>
      <w:r w:rsidR="00874A5B" w:rsidRPr="00874A5B">
        <w:rPr>
          <w:rFonts w:ascii="Angsana New" w:hAnsi="Angsana New"/>
          <w:sz w:val="30"/>
          <w:szCs w:val="30"/>
        </w:rPr>
        <w:t>6</w:t>
      </w:r>
      <w:r w:rsidR="000B6FC1">
        <w:rPr>
          <w:rFonts w:ascii="Angsana New" w:hAnsi="Angsana New"/>
          <w:sz w:val="30"/>
          <w:szCs w:val="30"/>
        </w:rPr>
        <w:t>,</w:t>
      </w:r>
      <w:r w:rsidR="00874A5B" w:rsidRPr="00874A5B">
        <w:rPr>
          <w:rFonts w:ascii="Angsana New" w:hAnsi="Angsana New"/>
          <w:sz w:val="30"/>
          <w:szCs w:val="30"/>
        </w:rPr>
        <w:t>136</w:t>
      </w:r>
      <w:r w:rsidR="000B6FC1">
        <w:rPr>
          <w:rFonts w:ascii="Angsana New" w:hAnsi="Angsana New"/>
          <w:sz w:val="30"/>
          <w:szCs w:val="30"/>
        </w:rPr>
        <w:t>.</w:t>
      </w:r>
      <w:r w:rsidR="00874A5B" w:rsidRPr="00874A5B">
        <w:rPr>
          <w:rFonts w:ascii="Angsana New" w:hAnsi="Angsana New"/>
          <w:sz w:val="30"/>
          <w:szCs w:val="30"/>
        </w:rPr>
        <w:t>55</w:t>
      </w:r>
      <w:r w:rsidR="006930EF" w:rsidRPr="003D561C">
        <w:rPr>
          <w:rFonts w:ascii="Angsana New" w:hAnsi="Angsana New"/>
          <w:sz w:val="30"/>
          <w:szCs w:val="30"/>
        </w:rPr>
        <w:t xml:space="preserve"> </w:t>
      </w:r>
      <w:r w:rsidRPr="003D561C">
        <w:rPr>
          <w:rFonts w:ascii="Angsana New" w:hAnsi="Angsana New" w:hint="cs"/>
          <w:sz w:val="30"/>
          <w:szCs w:val="30"/>
          <w:cs/>
        </w:rPr>
        <w:t>ล้านบาท</w:t>
      </w:r>
      <w:r w:rsidRPr="003D561C">
        <w:rPr>
          <w:rFonts w:ascii="Angsana New" w:hAnsi="Angsana New"/>
          <w:sz w:val="30"/>
          <w:szCs w:val="30"/>
        </w:rPr>
        <w:t xml:space="preserve"> </w:t>
      </w:r>
      <w:r w:rsidRPr="003D561C">
        <w:rPr>
          <w:rFonts w:ascii="Angsana New" w:hAnsi="Angsana New" w:hint="cs"/>
          <w:sz w:val="30"/>
          <w:szCs w:val="30"/>
          <w:cs/>
        </w:rPr>
        <w:t>และ</w:t>
      </w:r>
      <w:r w:rsidR="0067350A" w:rsidRPr="003D561C">
        <w:rPr>
          <w:rFonts w:ascii="Angsana New" w:hAnsi="Angsana New"/>
          <w:sz w:val="30"/>
          <w:szCs w:val="30"/>
        </w:rPr>
        <w:t xml:space="preserve"> </w:t>
      </w:r>
      <w:r w:rsidR="00874A5B" w:rsidRPr="00874A5B">
        <w:rPr>
          <w:rFonts w:ascii="Angsana New" w:hAnsi="Angsana New"/>
          <w:sz w:val="30"/>
          <w:szCs w:val="30"/>
        </w:rPr>
        <w:t>570</w:t>
      </w:r>
      <w:r w:rsidR="000B6FC1">
        <w:rPr>
          <w:rFonts w:ascii="Angsana New" w:hAnsi="Angsana New"/>
          <w:sz w:val="30"/>
          <w:szCs w:val="30"/>
        </w:rPr>
        <w:t>,</w:t>
      </w:r>
      <w:r w:rsidR="00874A5B" w:rsidRPr="00874A5B">
        <w:rPr>
          <w:rFonts w:ascii="Angsana New" w:hAnsi="Angsana New"/>
          <w:sz w:val="30"/>
          <w:szCs w:val="30"/>
        </w:rPr>
        <w:t>259</w:t>
      </w:r>
      <w:r w:rsidR="000B6FC1">
        <w:rPr>
          <w:rFonts w:ascii="Angsana New" w:hAnsi="Angsana New"/>
          <w:sz w:val="30"/>
          <w:szCs w:val="30"/>
        </w:rPr>
        <w:t>.</w:t>
      </w:r>
      <w:r w:rsidR="00874A5B" w:rsidRPr="00874A5B">
        <w:rPr>
          <w:rFonts w:ascii="Angsana New" w:hAnsi="Angsana New"/>
          <w:sz w:val="30"/>
          <w:szCs w:val="30"/>
        </w:rPr>
        <w:t>17</w:t>
      </w:r>
      <w:r w:rsidR="006930EF" w:rsidRPr="003D561C">
        <w:rPr>
          <w:rFonts w:ascii="Angsana New" w:hAnsi="Angsana New"/>
          <w:sz w:val="30"/>
          <w:szCs w:val="30"/>
        </w:rPr>
        <w:t xml:space="preserve"> </w:t>
      </w:r>
      <w:r w:rsidRPr="003D561C">
        <w:rPr>
          <w:rFonts w:ascii="Angsana New" w:hAnsi="Angsana New" w:hint="cs"/>
          <w:sz w:val="30"/>
          <w:szCs w:val="30"/>
          <w:cs/>
        </w:rPr>
        <w:t xml:space="preserve">ล้านดองเวียดนาม เพื่อเป็นหลักประกันเงินกู้ยืมระยะยาวจากสถาบันการเงิน </w:t>
      </w:r>
      <w:r w:rsidR="00907123" w:rsidRPr="003D561C">
        <w:rPr>
          <w:rFonts w:ascii="Angsana New" w:hAnsi="Angsana New"/>
          <w:i/>
          <w:iCs/>
          <w:sz w:val="30"/>
          <w:szCs w:val="30"/>
        </w:rPr>
        <w:t>(</w:t>
      </w:r>
      <w:r w:rsidR="00874A5B" w:rsidRPr="00874A5B">
        <w:rPr>
          <w:rFonts w:ascii="Angsana New" w:hAnsi="Angsana New"/>
          <w:i/>
          <w:iCs/>
          <w:sz w:val="30"/>
          <w:szCs w:val="30"/>
        </w:rPr>
        <w:t>31</w:t>
      </w:r>
      <w:r w:rsidR="00907123" w:rsidRPr="003D561C">
        <w:rPr>
          <w:rFonts w:ascii="Angsana New" w:hAnsi="Angsana New"/>
          <w:i/>
          <w:iCs/>
          <w:sz w:val="30"/>
          <w:szCs w:val="30"/>
        </w:rPr>
        <w:t xml:space="preserve"> </w:t>
      </w:r>
      <w:r w:rsidR="00907123" w:rsidRPr="003D561C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24300F" w:rsidRPr="003D561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874A5B" w:rsidRPr="00874A5B">
        <w:rPr>
          <w:rFonts w:ascii="Angsana New" w:hAnsi="Angsana New"/>
          <w:i/>
          <w:iCs/>
          <w:sz w:val="30"/>
          <w:szCs w:val="30"/>
        </w:rPr>
        <w:t>2568</w:t>
      </w:r>
      <w:r w:rsidR="00907123" w:rsidRPr="003D561C">
        <w:rPr>
          <w:rFonts w:ascii="Angsana New" w:hAnsi="Angsana New"/>
          <w:i/>
          <w:iCs/>
          <w:sz w:val="30"/>
          <w:szCs w:val="30"/>
        </w:rPr>
        <w:t xml:space="preserve">: </w:t>
      </w:r>
      <w:r w:rsidR="00874A5B" w:rsidRPr="00874A5B">
        <w:rPr>
          <w:rFonts w:ascii="Angsana New" w:hAnsi="Angsana New"/>
          <w:i/>
          <w:iCs/>
          <w:spacing w:val="-3"/>
          <w:sz w:val="30"/>
          <w:szCs w:val="30"/>
        </w:rPr>
        <w:t>1</w:t>
      </w:r>
      <w:r w:rsidR="002F02E8" w:rsidRPr="003D561C">
        <w:rPr>
          <w:rFonts w:ascii="Angsana New" w:hAnsi="Angsana New"/>
          <w:i/>
          <w:iCs/>
          <w:spacing w:val="-3"/>
          <w:sz w:val="30"/>
          <w:szCs w:val="30"/>
        </w:rPr>
        <w:t>,</w:t>
      </w:r>
      <w:r w:rsidR="00874A5B" w:rsidRPr="00874A5B">
        <w:rPr>
          <w:rFonts w:ascii="Angsana New" w:hAnsi="Angsana New"/>
          <w:i/>
          <w:iCs/>
          <w:spacing w:val="-3"/>
          <w:sz w:val="30"/>
          <w:szCs w:val="30"/>
        </w:rPr>
        <w:t>209</w:t>
      </w:r>
      <w:r w:rsidR="002F02E8" w:rsidRPr="003D561C">
        <w:rPr>
          <w:rFonts w:ascii="Angsana New" w:hAnsi="Angsana New"/>
          <w:i/>
          <w:iCs/>
          <w:spacing w:val="-3"/>
          <w:sz w:val="30"/>
          <w:szCs w:val="30"/>
        </w:rPr>
        <w:t>.</w:t>
      </w:r>
      <w:r w:rsidR="00874A5B" w:rsidRPr="00874A5B">
        <w:rPr>
          <w:rFonts w:ascii="Angsana New" w:hAnsi="Angsana New"/>
          <w:i/>
          <w:iCs/>
          <w:spacing w:val="-3"/>
          <w:sz w:val="30"/>
          <w:szCs w:val="30"/>
        </w:rPr>
        <w:t>69</w:t>
      </w:r>
      <w:r w:rsidR="00E76E55" w:rsidRPr="003D561C">
        <w:rPr>
          <w:rFonts w:ascii="Angsana New" w:hAnsi="Angsana New"/>
          <w:i/>
          <w:iCs/>
          <w:spacing w:val="-3"/>
          <w:sz w:val="30"/>
          <w:szCs w:val="30"/>
        </w:rPr>
        <w:t xml:space="preserve"> </w:t>
      </w:r>
      <w:r w:rsidR="0024300F" w:rsidRPr="003D561C">
        <w:rPr>
          <w:rFonts w:ascii="Angsana New" w:hAnsi="Angsana New" w:hint="cs"/>
          <w:i/>
          <w:iCs/>
          <w:sz w:val="30"/>
          <w:szCs w:val="30"/>
          <w:cs/>
        </w:rPr>
        <w:t xml:space="preserve">ล้านเหรียญออสเตรเลีย </w:t>
      </w:r>
      <w:r w:rsidR="00874A5B" w:rsidRPr="00874A5B">
        <w:rPr>
          <w:rFonts w:ascii="Angsana New" w:hAnsi="Angsana New"/>
          <w:i/>
          <w:iCs/>
          <w:spacing w:val="-3"/>
          <w:sz w:val="30"/>
          <w:szCs w:val="30"/>
        </w:rPr>
        <w:t>6</w:t>
      </w:r>
      <w:r w:rsidR="002F02E8" w:rsidRPr="003D561C">
        <w:rPr>
          <w:rFonts w:ascii="Angsana New" w:hAnsi="Angsana New"/>
          <w:i/>
          <w:iCs/>
          <w:spacing w:val="-3"/>
          <w:sz w:val="30"/>
          <w:szCs w:val="30"/>
        </w:rPr>
        <w:t>,</w:t>
      </w:r>
      <w:r w:rsidR="00874A5B" w:rsidRPr="00874A5B">
        <w:rPr>
          <w:rFonts w:ascii="Angsana New" w:hAnsi="Angsana New"/>
          <w:i/>
          <w:iCs/>
          <w:spacing w:val="-3"/>
          <w:sz w:val="30"/>
          <w:szCs w:val="30"/>
        </w:rPr>
        <w:t>892</w:t>
      </w:r>
      <w:r w:rsidR="002F02E8" w:rsidRPr="003D561C">
        <w:rPr>
          <w:rFonts w:ascii="Angsana New" w:hAnsi="Angsana New"/>
          <w:i/>
          <w:iCs/>
          <w:spacing w:val="-3"/>
          <w:sz w:val="30"/>
          <w:szCs w:val="30"/>
        </w:rPr>
        <w:t>.</w:t>
      </w:r>
      <w:r w:rsidR="00874A5B" w:rsidRPr="00874A5B">
        <w:rPr>
          <w:rFonts w:ascii="Angsana New" w:hAnsi="Angsana New"/>
          <w:i/>
          <w:iCs/>
          <w:spacing w:val="-3"/>
          <w:sz w:val="30"/>
          <w:szCs w:val="30"/>
        </w:rPr>
        <w:t>55</w:t>
      </w:r>
      <w:r w:rsidR="002F02E8" w:rsidRPr="003D561C">
        <w:rPr>
          <w:rFonts w:ascii="Angsana New" w:hAnsi="Angsana New"/>
          <w:i/>
          <w:iCs/>
          <w:spacing w:val="-3"/>
          <w:sz w:val="30"/>
          <w:szCs w:val="30"/>
        </w:rPr>
        <w:t xml:space="preserve"> </w:t>
      </w:r>
      <w:r w:rsidR="0024300F" w:rsidRPr="003D561C">
        <w:rPr>
          <w:rFonts w:ascii="Angsana New" w:hAnsi="Angsana New" w:hint="cs"/>
          <w:i/>
          <w:iCs/>
          <w:sz w:val="30"/>
          <w:szCs w:val="30"/>
          <w:cs/>
        </w:rPr>
        <w:t>ล้านบาท และ</w:t>
      </w:r>
      <w:r w:rsidR="0024300F" w:rsidRPr="003D561C">
        <w:rPr>
          <w:rFonts w:ascii="Angsana New" w:hAnsi="Angsana New"/>
          <w:i/>
          <w:iCs/>
          <w:sz w:val="30"/>
          <w:szCs w:val="30"/>
        </w:rPr>
        <w:t xml:space="preserve"> </w:t>
      </w:r>
      <w:r w:rsidR="00874A5B" w:rsidRPr="00874A5B">
        <w:rPr>
          <w:rFonts w:ascii="Angsana New" w:hAnsi="Angsana New"/>
          <w:i/>
          <w:iCs/>
          <w:spacing w:val="-3"/>
          <w:sz w:val="30"/>
          <w:szCs w:val="30"/>
        </w:rPr>
        <w:t>588</w:t>
      </w:r>
      <w:r w:rsidR="002F02E8" w:rsidRPr="003D561C">
        <w:rPr>
          <w:rFonts w:ascii="Angsana New" w:hAnsi="Angsana New"/>
          <w:i/>
          <w:iCs/>
          <w:spacing w:val="-3"/>
          <w:sz w:val="30"/>
          <w:szCs w:val="30"/>
        </w:rPr>
        <w:t>,</w:t>
      </w:r>
      <w:r w:rsidR="00874A5B" w:rsidRPr="00874A5B">
        <w:rPr>
          <w:rFonts w:ascii="Angsana New" w:hAnsi="Angsana New"/>
          <w:i/>
          <w:iCs/>
          <w:spacing w:val="-3"/>
          <w:sz w:val="30"/>
          <w:szCs w:val="30"/>
        </w:rPr>
        <w:t>118</w:t>
      </w:r>
      <w:r w:rsidR="002F02E8" w:rsidRPr="003D561C">
        <w:rPr>
          <w:rFonts w:ascii="Angsana New" w:hAnsi="Angsana New"/>
          <w:i/>
          <w:iCs/>
          <w:spacing w:val="-3"/>
          <w:sz w:val="30"/>
          <w:szCs w:val="30"/>
        </w:rPr>
        <w:t>.</w:t>
      </w:r>
      <w:r w:rsidR="00874A5B" w:rsidRPr="00874A5B">
        <w:rPr>
          <w:rFonts w:ascii="Angsana New" w:hAnsi="Angsana New"/>
          <w:i/>
          <w:iCs/>
          <w:spacing w:val="-3"/>
          <w:sz w:val="30"/>
          <w:szCs w:val="30"/>
        </w:rPr>
        <w:t>96</w:t>
      </w:r>
      <w:r w:rsidR="002F02E8" w:rsidRPr="003D561C">
        <w:rPr>
          <w:rFonts w:ascii="Angsana New" w:hAnsi="Angsana New"/>
          <w:i/>
          <w:iCs/>
          <w:spacing w:val="-3"/>
          <w:sz w:val="30"/>
          <w:szCs w:val="30"/>
        </w:rPr>
        <w:t xml:space="preserve"> </w:t>
      </w:r>
      <w:r w:rsidR="0024300F" w:rsidRPr="003D561C">
        <w:rPr>
          <w:rFonts w:ascii="Angsana New" w:hAnsi="Angsana New" w:hint="cs"/>
          <w:i/>
          <w:iCs/>
          <w:sz w:val="30"/>
          <w:szCs w:val="30"/>
          <w:cs/>
        </w:rPr>
        <w:t>ล้านดองเวียดนาม</w:t>
      </w:r>
      <w:r w:rsidR="00907123" w:rsidRPr="003D561C">
        <w:rPr>
          <w:rFonts w:ascii="Angsana New" w:hAnsi="Angsana New"/>
          <w:i/>
          <w:iCs/>
          <w:sz w:val="30"/>
          <w:szCs w:val="30"/>
        </w:rPr>
        <w:t>)</w:t>
      </w:r>
    </w:p>
    <w:p w14:paraId="1D009E4D" w14:textId="77777777" w:rsidR="00ED615B" w:rsidRPr="003D561C" w:rsidRDefault="00ED615B" w:rsidP="00ED6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BC5BD73" w14:textId="5E236D36" w:rsidR="00ED615B" w:rsidRPr="003D561C" w:rsidRDefault="00ED615B" w:rsidP="00ED6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2" w:name="_Hlk196919051"/>
      <w:r w:rsidRPr="003D561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74A5B" w:rsidRPr="00874A5B">
        <w:rPr>
          <w:rFonts w:ascii="Angsana New" w:hAnsi="Angsana New"/>
          <w:sz w:val="30"/>
          <w:szCs w:val="30"/>
        </w:rPr>
        <w:t>30</w:t>
      </w:r>
      <w:r w:rsidR="006930EF" w:rsidRPr="003D561C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874A5B" w:rsidRPr="00874A5B">
        <w:rPr>
          <w:rFonts w:ascii="Angsana New" w:hAnsi="Angsana New"/>
          <w:sz w:val="30"/>
          <w:szCs w:val="30"/>
        </w:rPr>
        <w:t>2569</w:t>
      </w:r>
      <w:r w:rsidR="00F019AF" w:rsidRPr="003D561C">
        <w:rPr>
          <w:rFonts w:ascii="Angsana New" w:hAnsi="Angsana New"/>
          <w:sz w:val="30"/>
          <w:szCs w:val="30"/>
        </w:rPr>
        <w:t xml:space="preserve"> </w:t>
      </w:r>
      <w:r w:rsidRPr="003D561C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กลุ่มบริษัทมีวงเงินสินเชื่อซึ่งยังไม่ได้เบิกใช้เป็นจำนวนเงินรวม</w:t>
      </w:r>
      <w:r w:rsidR="006930EF" w:rsidRPr="003D561C">
        <w:rPr>
          <w:rFonts w:asciiTheme="majorBidi" w:hAnsiTheme="majorBidi" w:cstheme="majorBidi"/>
          <w:sz w:val="30"/>
          <w:szCs w:val="30"/>
        </w:rPr>
        <w:t xml:space="preserve"> </w:t>
      </w:r>
      <w:r w:rsidR="00874A5B" w:rsidRPr="00874A5B">
        <w:rPr>
          <w:rFonts w:ascii="Angsana New" w:hAnsi="Angsana New"/>
          <w:sz w:val="30"/>
          <w:szCs w:val="30"/>
        </w:rPr>
        <w:t>9</w:t>
      </w:r>
      <w:r w:rsidR="00432A50">
        <w:rPr>
          <w:rFonts w:ascii="Angsana New" w:hAnsi="Angsana New"/>
          <w:sz w:val="30"/>
          <w:szCs w:val="30"/>
        </w:rPr>
        <w:t>,</w:t>
      </w:r>
      <w:r w:rsidR="00874A5B" w:rsidRPr="00874A5B">
        <w:rPr>
          <w:rFonts w:ascii="Angsana New" w:hAnsi="Angsana New"/>
          <w:sz w:val="30"/>
          <w:szCs w:val="30"/>
        </w:rPr>
        <w:t>170</w:t>
      </w:r>
      <w:r w:rsidR="002611F8" w:rsidRPr="003D561C">
        <w:rPr>
          <w:rFonts w:asciiTheme="majorBidi" w:hAnsiTheme="majorBidi" w:cstheme="majorBidi"/>
          <w:sz w:val="30"/>
          <w:szCs w:val="30"/>
        </w:rPr>
        <w:t xml:space="preserve"> </w:t>
      </w:r>
      <w:r w:rsidRPr="003D561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3D561C">
        <w:rPr>
          <w:rFonts w:asciiTheme="majorBidi" w:hAnsiTheme="majorBidi" w:cstheme="majorBidi"/>
          <w:sz w:val="30"/>
          <w:szCs w:val="30"/>
        </w:rPr>
        <w:t xml:space="preserve"> </w:t>
      </w:r>
      <w:r w:rsidRPr="003D561C">
        <w:rPr>
          <w:rFonts w:asciiTheme="majorBidi" w:hAnsiTheme="majorBidi" w:cstheme="majorBidi"/>
          <w:sz w:val="30"/>
          <w:szCs w:val="30"/>
          <w:cs/>
        </w:rPr>
        <w:t>และ</w:t>
      </w:r>
      <w:r w:rsidR="003B7BB0" w:rsidRPr="003D561C">
        <w:rPr>
          <w:rFonts w:asciiTheme="majorBidi" w:hAnsiTheme="majorBidi" w:cstheme="majorBidi"/>
          <w:sz w:val="30"/>
          <w:szCs w:val="30"/>
        </w:rPr>
        <w:t xml:space="preserve"> </w:t>
      </w:r>
      <w:r w:rsidR="003B7BB0" w:rsidRPr="003D561C">
        <w:rPr>
          <w:rFonts w:asciiTheme="majorBidi" w:hAnsiTheme="majorBidi" w:cstheme="majorBidi"/>
          <w:sz w:val="30"/>
          <w:szCs w:val="30"/>
        </w:rPr>
        <w:br/>
      </w:r>
      <w:r w:rsidR="00874A5B" w:rsidRPr="00874A5B">
        <w:rPr>
          <w:rFonts w:ascii="Angsana New" w:hAnsi="Angsana New"/>
          <w:sz w:val="30"/>
          <w:szCs w:val="30"/>
        </w:rPr>
        <w:t>455</w:t>
      </w:r>
      <w:r w:rsidR="00432A50">
        <w:rPr>
          <w:rFonts w:ascii="Angsana New" w:hAnsi="Angsana New"/>
          <w:sz w:val="30"/>
          <w:szCs w:val="30"/>
        </w:rPr>
        <w:t>.</w:t>
      </w:r>
      <w:r w:rsidR="00874A5B" w:rsidRPr="00874A5B">
        <w:rPr>
          <w:rFonts w:ascii="Angsana New" w:hAnsi="Angsana New"/>
          <w:sz w:val="30"/>
          <w:szCs w:val="30"/>
        </w:rPr>
        <w:t>10</w:t>
      </w:r>
      <w:r w:rsidR="006930EF" w:rsidRPr="003D561C">
        <w:rPr>
          <w:rFonts w:ascii="Angsana New" w:hAnsi="Angsana New"/>
          <w:sz w:val="30"/>
          <w:szCs w:val="30"/>
        </w:rPr>
        <w:t xml:space="preserve"> </w:t>
      </w:r>
      <w:r w:rsidRPr="003D561C">
        <w:rPr>
          <w:rFonts w:asciiTheme="majorBidi" w:hAnsiTheme="majorBidi" w:cstheme="majorBidi"/>
          <w:sz w:val="30"/>
          <w:szCs w:val="30"/>
          <w:cs/>
        </w:rPr>
        <w:t>ล้านเหรียญ</w:t>
      </w:r>
      <w:r w:rsidRPr="003D561C">
        <w:rPr>
          <w:rFonts w:asciiTheme="majorBidi" w:hAnsiTheme="majorBidi" w:cstheme="majorBidi" w:hint="cs"/>
          <w:sz w:val="30"/>
          <w:szCs w:val="30"/>
          <w:cs/>
        </w:rPr>
        <w:t>สหรัฐอเมริกา</w:t>
      </w:r>
      <w:r w:rsidRPr="003D561C">
        <w:rPr>
          <w:rFonts w:asciiTheme="majorBidi" w:hAnsiTheme="majorBidi" w:cstheme="majorBidi"/>
          <w:sz w:val="30"/>
          <w:szCs w:val="30"/>
        </w:rPr>
        <w:t xml:space="preserve"> </w:t>
      </w:r>
      <w:r w:rsidRPr="003D561C">
        <w:rPr>
          <w:rFonts w:ascii="Angsana New" w:hAnsi="Angsana New"/>
          <w:i/>
          <w:iCs/>
          <w:sz w:val="30"/>
          <w:szCs w:val="30"/>
        </w:rPr>
        <w:t>(</w:t>
      </w:r>
      <w:r w:rsidR="00874A5B" w:rsidRPr="00874A5B">
        <w:rPr>
          <w:rFonts w:ascii="Angsana New" w:hAnsi="Angsana New"/>
          <w:i/>
          <w:iCs/>
          <w:sz w:val="30"/>
          <w:szCs w:val="30"/>
        </w:rPr>
        <w:t>31</w:t>
      </w:r>
      <w:r w:rsidRPr="003D561C">
        <w:rPr>
          <w:rFonts w:ascii="Angsana New" w:hAnsi="Angsana New"/>
          <w:i/>
          <w:iCs/>
          <w:sz w:val="30"/>
          <w:szCs w:val="30"/>
        </w:rPr>
        <w:t xml:space="preserve"> </w:t>
      </w:r>
      <w:r w:rsidRPr="003D561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874A5B" w:rsidRPr="00874A5B">
        <w:rPr>
          <w:rFonts w:ascii="Angsana New" w:hAnsi="Angsana New"/>
          <w:i/>
          <w:iCs/>
          <w:sz w:val="30"/>
          <w:szCs w:val="30"/>
        </w:rPr>
        <w:t>2568</w:t>
      </w:r>
      <w:r w:rsidRPr="003D561C">
        <w:rPr>
          <w:rFonts w:ascii="Angsana New" w:hAnsi="Angsana New"/>
          <w:i/>
          <w:iCs/>
          <w:sz w:val="30"/>
          <w:szCs w:val="30"/>
        </w:rPr>
        <w:t xml:space="preserve">: </w:t>
      </w:r>
      <w:r w:rsidR="00874A5B" w:rsidRPr="00874A5B">
        <w:rPr>
          <w:rFonts w:ascii="Angsana New" w:hAnsi="Angsana New"/>
          <w:i/>
          <w:iCs/>
          <w:sz w:val="30"/>
          <w:szCs w:val="30"/>
        </w:rPr>
        <w:t>12</w:t>
      </w:r>
      <w:r w:rsidR="00E42DFF" w:rsidRPr="003D561C">
        <w:rPr>
          <w:rFonts w:ascii="Angsana New" w:hAnsi="Angsana New"/>
          <w:i/>
          <w:iCs/>
          <w:sz w:val="30"/>
          <w:szCs w:val="30"/>
        </w:rPr>
        <w:t>,</w:t>
      </w:r>
      <w:r w:rsidR="00874A5B" w:rsidRPr="00874A5B">
        <w:rPr>
          <w:rFonts w:ascii="Angsana New" w:hAnsi="Angsana New"/>
          <w:i/>
          <w:iCs/>
          <w:sz w:val="30"/>
          <w:szCs w:val="30"/>
        </w:rPr>
        <w:t>000</w:t>
      </w:r>
      <w:r w:rsidRPr="003D561C">
        <w:rPr>
          <w:rFonts w:ascii="Angsana New" w:hAnsi="Angsana New"/>
          <w:i/>
          <w:iCs/>
          <w:sz w:val="30"/>
          <w:szCs w:val="30"/>
        </w:rPr>
        <w:t xml:space="preserve"> </w:t>
      </w:r>
      <w:r w:rsidRPr="003D561C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874A5B" w:rsidRPr="00874A5B">
        <w:rPr>
          <w:rFonts w:ascii="Angsana New" w:hAnsi="Angsana New"/>
          <w:i/>
          <w:iCs/>
          <w:sz w:val="30"/>
          <w:szCs w:val="30"/>
        </w:rPr>
        <w:t>300</w:t>
      </w:r>
      <w:r w:rsidRPr="003D561C">
        <w:rPr>
          <w:rFonts w:ascii="Angsana New" w:hAnsi="Angsana New"/>
          <w:i/>
          <w:iCs/>
          <w:sz w:val="30"/>
          <w:szCs w:val="30"/>
        </w:rPr>
        <w:t xml:space="preserve"> </w:t>
      </w:r>
      <w:r w:rsidRPr="003D561C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ล้านเหรียญสหรัฐอเมริกา)</w:t>
      </w:r>
    </w:p>
    <w:p w14:paraId="2C01B793" w14:textId="77777777" w:rsidR="00ED615B" w:rsidRPr="003D561C" w:rsidRDefault="00ED615B" w:rsidP="00ED6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bookmarkEnd w:id="2"/>
    <w:p w14:paraId="58EC513A" w14:textId="460F5F9B" w:rsidR="00ED615B" w:rsidRPr="003D561C" w:rsidRDefault="00ED615B" w:rsidP="003D5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D561C">
        <w:rPr>
          <w:rFonts w:asciiTheme="majorBidi" w:hAnsiTheme="majorBidi" w:cstheme="majorBidi"/>
          <w:sz w:val="30"/>
          <w:szCs w:val="30"/>
          <w:cs/>
          <w:lang w:val="th-TH"/>
        </w:rPr>
        <w:t>กลุ่มบริษัทมีภาระผูกพันต้องปฏิบัติตามข้อกำหนดของสัญญาและต้องดำรงไว้ซึ่งอัตราส่วนทางการเงินที่สำคัญสำหรับสัญญาเงินกู้ยืมระยะยาวจากสถาบันการเงินทุกสัญญา และสัญญาหุ้นกู้บริษัท อาร์เอช อินเตอร์เนชั่นแนล (</w:t>
      </w:r>
      <w:r w:rsidRPr="003D561C">
        <w:rPr>
          <w:rFonts w:asciiTheme="majorBidi" w:hAnsiTheme="majorBidi" w:cstheme="majorBidi"/>
          <w:sz w:val="30"/>
          <w:szCs w:val="30"/>
          <w:cs/>
        </w:rPr>
        <w:t>สิงคโปร์) คอร์ปอเรชั่น จำกัด</w:t>
      </w:r>
    </w:p>
    <w:p w14:paraId="03F3F9A4" w14:textId="06ABC4F3" w:rsidR="00963667" w:rsidRDefault="00963667" w:rsidP="003D5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031C00B" w14:textId="77777777" w:rsidR="008379F3" w:rsidRDefault="00837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46E492C4" w14:textId="6EC4B922" w:rsidR="00D36E79" w:rsidRPr="00C50339" w:rsidRDefault="00D36E79" w:rsidP="00C50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pacing w:val="2"/>
          <w:sz w:val="30"/>
          <w:szCs w:val="30"/>
        </w:rPr>
      </w:pPr>
      <w:r w:rsidRPr="00C50339">
        <w:rPr>
          <w:rFonts w:ascii="Angsana New" w:hAnsi="Angsana New"/>
          <w:spacing w:val="2"/>
          <w:sz w:val="30"/>
          <w:szCs w:val="30"/>
          <w:cs/>
          <w:lang w:val="th-TH"/>
        </w:rPr>
        <w:t>การเปลี่ยนแปลงของหนี้สินที่เกิดจากกิจกรรมจัดหาเงิน</w:t>
      </w:r>
      <w:r w:rsidR="00C50339" w:rsidRPr="00C50339">
        <w:rPr>
          <w:rFonts w:ascii="Angsana New" w:hAnsi="Angsana New" w:hint="cs"/>
          <w:spacing w:val="2"/>
          <w:sz w:val="30"/>
          <w:szCs w:val="30"/>
          <w:cs/>
          <w:lang w:val="th-TH"/>
        </w:rPr>
        <w:t xml:space="preserve">สำหรับงวดหกเดือนสิ้นสุดวันที่ </w:t>
      </w:r>
      <w:r w:rsidR="00C50339" w:rsidRPr="00C50339">
        <w:rPr>
          <w:rFonts w:ascii="Angsana New" w:hAnsi="Angsana New"/>
          <w:spacing w:val="2"/>
          <w:sz w:val="30"/>
          <w:szCs w:val="30"/>
        </w:rPr>
        <w:t xml:space="preserve">30 </w:t>
      </w:r>
      <w:r w:rsidR="00C50339" w:rsidRPr="00C50339">
        <w:rPr>
          <w:rFonts w:ascii="Angsana New" w:hAnsi="Angsana New" w:hint="cs"/>
          <w:spacing w:val="2"/>
          <w:sz w:val="30"/>
          <w:szCs w:val="30"/>
          <w:cs/>
        </w:rPr>
        <w:t xml:space="preserve">มิถุนายน </w:t>
      </w:r>
      <w:r w:rsidR="00C50339" w:rsidRPr="00C50339">
        <w:rPr>
          <w:rFonts w:ascii="Angsana New" w:hAnsi="Angsana New"/>
          <w:spacing w:val="2"/>
          <w:sz w:val="30"/>
          <w:szCs w:val="30"/>
        </w:rPr>
        <w:t xml:space="preserve">2569 </w:t>
      </w:r>
      <w:r w:rsidR="00C50339" w:rsidRPr="00C50339">
        <w:rPr>
          <w:rFonts w:ascii="Angsana New" w:hAnsi="Angsana New" w:hint="cs"/>
          <w:spacing w:val="2"/>
          <w:sz w:val="30"/>
          <w:szCs w:val="30"/>
          <w:cs/>
        </w:rPr>
        <w:t xml:space="preserve">และ </w:t>
      </w:r>
      <w:r w:rsidR="00C50339" w:rsidRPr="00C50339">
        <w:rPr>
          <w:rFonts w:ascii="Angsana New" w:hAnsi="Angsana New"/>
          <w:spacing w:val="2"/>
          <w:sz w:val="30"/>
          <w:szCs w:val="30"/>
        </w:rPr>
        <w:t xml:space="preserve">30 </w:t>
      </w:r>
      <w:r w:rsidR="00C50339" w:rsidRPr="00C50339">
        <w:rPr>
          <w:rFonts w:ascii="Angsana New" w:hAnsi="Angsana New" w:hint="cs"/>
          <w:spacing w:val="2"/>
          <w:sz w:val="30"/>
          <w:szCs w:val="30"/>
          <w:cs/>
        </w:rPr>
        <w:t xml:space="preserve">มิถุนายน </w:t>
      </w:r>
      <w:r w:rsidR="00C50339" w:rsidRPr="00C50339">
        <w:rPr>
          <w:rFonts w:ascii="Angsana New" w:hAnsi="Angsana New"/>
          <w:spacing w:val="2"/>
          <w:sz w:val="30"/>
          <w:szCs w:val="30"/>
        </w:rPr>
        <w:t xml:space="preserve">2568 </w:t>
      </w:r>
      <w:r w:rsidR="00C50339" w:rsidRPr="00C50339">
        <w:rPr>
          <w:rFonts w:ascii="Angsana New" w:hAnsi="Angsana New" w:hint="cs"/>
          <w:spacing w:val="2"/>
          <w:sz w:val="30"/>
          <w:szCs w:val="30"/>
          <w:cs/>
        </w:rPr>
        <w:t>มีดังต่อไปนี้</w:t>
      </w:r>
    </w:p>
    <w:p w14:paraId="1ECD6C53" w14:textId="77777777" w:rsidR="00D36E79" w:rsidRDefault="00D36E79" w:rsidP="003D5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9"/>
        <w:gridCol w:w="1151"/>
        <w:gridCol w:w="180"/>
        <w:gridCol w:w="1260"/>
        <w:gridCol w:w="180"/>
        <w:gridCol w:w="1170"/>
      </w:tblGrid>
      <w:tr w:rsidR="00D36E79" w:rsidRPr="00C26995" w14:paraId="51DD7FAF" w14:textId="77777777" w:rsidTr="000A0C03">
        <w:trPr>
          <w:cantSplit/>
          <w:tblHeader/>
        </w:trPr>
        <w:tc>
          <w:tcPr>
            <w:tcW w:w="4050" w:type="dxa"/>
            <w:vAlign w:val="bottom"/>
          </w:tcPr>
          <w:p w14:paraId="18170EFA" w14:textId="77777777" w:rsidR="00D36E79" w:rsidRPr="00C26995" w:rsidRDefault="00D36E79" w:rsidP="000A0C03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8"/>
            <w:vAlign w:val="bottom"/>
          </w:tcPr>
          <w:p w14:paraId="47A64CCF" w14:textId="77777777" w:rsidR="00D36E79" w:rsidRPr="00C26995" w:rsidRDefault="00D36E79" w:rsidP="000A0C03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36E79" w:rsidRPr="00C26995" w14:paraId="46BA1797" w14:textId="77777777" w:rsidTr="000A0C03">
        <w:trPr>
          <w:cantSplit/>
          <w:tblHeader/>
        </w:trPr>
        <w:tc>
          <w:tcPr>
            <w:tcW w:w="4050" w:type="dxa"/>
            <w:vAlign w:val="bottom"/>
          </w:tcPr>
          <w:p w14:paraId="3978384A" w14:textId="77777777" w:rsidR="00D36E79" w:rsidRPr="00C26995" w:rsidRDefault="00D36E79" w:rsidP="000A0C03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4142EF2" w14:textId="77777777" w:rsidR="00D36E79" w:rsidRPr="00C26995" w:rsidRDefault="00D36E79" w:rsidP="000A0C03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180" w:type="dxa"/>
            <w:vAlign w:val="bottom"/>
          </w:tcPr>
          <w:p w14:paraId="2559DF5E" w14:textId="77777777" w:rsidR="00D36E79" w:rsidRPr="00C26995" w:rsidRDefault="00D36E79" w:rsidP="000A0C03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3DAF0BE" w14:textId="77777777" w:rsidR="00D36E79" w:rsidRPr="00C26995" w:rsidRDefault="00D36E79" w:rsidP="000A0C03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  <w:vAlign w:val="bottom"/>
          </w:tcPr>
          <w:p w14:paraId="01526977" w14:textId="77777777" w:rsidR="00D36E79" w:rsidRPr="00C26995" w:rsidRDefault="00D36E79" w:rsidP="000A0C03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1A4B5CC" w14:textId="77777777" w:rsidR="00D36E79" w:rsidRPr="00C26995" w:rsidRDefault="00D36E79" w:rsidP="000A0C03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หนี้สินตาม</w:t>
            </w:r>
          </w:p>
          <w:p w14:paraId="36DF3C76" w14:textId="77777777" w:rsidR="00D36E79" w:rsidRPr="00C26995" w:rsidRDefault="00D36E79" w:rsidP="000A0C03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สัญญาเช่า </w:t>
            </w:r>
          </w:p>
        </w:tc>
        <w:tc>
          <w:tcPr>
            <w:tcW w:w="180" w:type="dxa"/>
            <w:vAlign w:val="bottom"/>
          </w:tcPr>
          <w:p w14:paraId="2D1F48A5" w14:textId="77777777" w:rsidR="00D36E79" w:rsidRPr="00C26995" w:rsidRDefault="00D36E79" w:rsidP="000A0C03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432AA40" w14:textId="77777777" w:rsidR="00D36E79" w:rsidRPr="00C26995" w:rsidRDefault="00D36E79" w:rsidP="000A0C03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D36E79" w:rsidRPr="00C26995" w14:paraId="254838C9" w14:textId="77777777" w:rsidTr="000A0C03">
        <w:trPr>
          <w:cantSplit/>
          <w:tblHeader/>
        </w:trPr>
        <w:tc>
          <w:tcPr>
            <w:tcW w:w="4050" w:type="dxa"/>
            <w:vAlign w:val="bottom"/>
          </w:tcPr>
          <w:p w14:paraId="6C27DA7D" w14:textId="77777777" w:rsidR="00D36E79" w:rsidRPr="00C26995" w:rsidRDefault="00D36E79" w:rsidP="000A0C03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8"/>
            <w:vAlign w:val="bottom"/>
          </w:tcPr>
          <w:p w14:paraId="4FF5D70F" w14:textId="77777777" w:rsidR="00D36E79" w:rsidRPr="00C26995" w:rsidRDefault="00D36E79" w:rsidP="000A0C03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36E79" w:rsidRPr="00C26995" w14:paraId="199DB956" w14:textId="77777777" w:rsidTr="000A0C03">
        <w:trPr>
          <w:cantSplit/>
        </w:trPr>
        <w:tc>
          <w:tcPr>
            <w:tcW w:w="4050" w:type="dxa"/>
            <w:vAlign w:val="bottom"/>
          </w:tcPr>
          <w:p w14:paraId="5EB744CB" w14:textId="0DC559CD" w:rsidR="00D36E79" w:rsidRPr="0004200D" w:rsidRDefault="00874A5B" w:rsidP="000A0C03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874A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170" w:type="dxa"/>
            <w:vAlign w:val="bottom"/>
          </w:tcPr>
          <w:p w14:paraId="37D70E6A" w14:textId="77777777" w:rsidR="00D36E79" w:rsidRPr="0004200D" w:rsidRDefault="00D36E79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050DD36" w14:textId="77777777" w:rsidR="00D36E79" w:rsidRPr="0004200D" w:rsidRDefault="00D36E79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51" w:type="dxa"/>
            <w:vAlign w:val="bottom"/>
          </w:tcPr>
          <w:p w14:paraId="49433F40" w14:textId="77777777" w:rsidR="00D36E79" w:rsidRPr="0004200D" w:rsidRDefault="00D36E79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3DE63E6" w14:textId="77777777" w:rsidR="00D36E79" w:rsidRPr="0004200D" w:rsidRDefault="00D36E79" w:rsidP="000A0C0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5AB4CBD" w14:textId="77777777" w:rsidR="00D36E79" w:rsidRPr="0004200D" w:rsidRDefault="00D36E79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7ABD4DD" w14:textId="77777777" w:rsidR="00D36E79" w:rsidRPr="0004200D" w:rsidRDefault="00D36E79" w:rsidP="000A0C0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611F2D6" w14:textId="77777777" w:rsidR="00D36E79" w:rsidRPr="0004200D" w:rsidRDefault="00D36E79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D36E79" w:rsidRPr="00C26995" w14:paraId="2276F734" w14:textId="77777777" w:rsidTr="000A0C03">
        <w:trPr>
          <w:cantSplit/>
        </w:trPr>
        <w:tc>
          <w:tcPr>
            <w:tcW w:w="4050" w:type="dxa"/>
            <w:vAlign w:val="bottom"/>
          </w:tcPr>
          <w:p w14:paraId="52DBD78E" w14:textId="232FCC16" w:rsidR="00D36E79" w:rsidRPr="007E3C3C" w:rsidRDefault="00D36E79" w:rsidP="000A0C03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3C3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874A5B" w:rsidRPr="007E3C3C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E3C3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E3C3C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0" w:type="dxa"/>
            <w:vAlign w:val="bottom"/>
          </w:tcPr>
          <w:p w14:paraId="56E94F15" w14:textId="67C027C9" w:rsidR="00D36E79" w:rsidRPr="007E3C3C" w:rsidRDefault="007E3C3C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3C3C">
              <w:rPr>
                <w:rFonts w:ascii="Angsana New" w:hAnsi="Angsana New"/>
                <w:sz w:val="30"/>
                <w:szCs w:val="30"/>
                <w:lang w:val="en-US" w:bidi="th-TH"/>
              </w:rPr>
              <w:t>87,028,483</w:t>
            </w:r>
          </w:p>
        </w:tc>
        <w:tc>
          <w:tcPr>
            <w:tcW w:w="199" w:type="dxa"/>
            <w:gridSpan w:val="2"/>
            <w:vAlign w:val="bottom"/>
          </w:tcPr>
          <w:p w14:paraId="4F8BB311" w14:textId="77777777" w:rsidR="00D36E79" w:rsidRPr="007E3C3C" w:rsidRDefault="00D36E79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3D61763B" w14:textId="76666004" w:rsidR="00D36E79" w:rsidRPr="007E3C3C" w:rsidRDefault="007E3C3C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3C3C">
              <w:rPr>
                <w:rFonts w:ascii="Angsana New" w:hAnsi="Angsana New"/>
                <w:sz w:val="30"/>
                <w:szCs w:val="30"/>
                <w:lang w:val="en-US"/>
              </w:rPr>
              <w:t>23,943,062</w:t>
            </w:r>
          </w:p>
        </w:tc>
        <w:tc>
          <w:tcPr>
            <w:tcW w:w="180" w:type="dxa"/>
            <w:vAlign w:val="bottom"/>
          </w:tcPr>
          <w:p w14:paraId="5F019437" w14:textId="77777777" w:rsidR="00D36E79" w:rsidRPr="007E3C3C" w:rsidRDefault="00D36E79" w:rsidP="000A0C0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A9FF991" w14:textId="56BC16BE" w:rsidR="00D36E79" w:rsidRPr="007E3C3C" w:rsidRDefault="00874A5B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109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3C3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CF0524" w:rsidRPr="007E3C3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E3C3C">
              <w:rPr>
                <w:rFonts w:ascii="Angsana New" w:hAnsi="Angsana New"/>
                <w:sz w:val="30"/>
                <w:szCs w:val="30"/>
                <w:lang w:val="en-US"/>
              </w:rPr>
              <w:t>266</w:t>
            </w:r>
            <w:r w:rsidR="00CF0524" w:rsidRPr="007E3C3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E3C3C">
              <w:rPr>
                <w:rFonts w:ascii="Angsana New" w:hAnsi="Angsana New"/>
                <w:sz w:val="30"/>
                <w:szCs w:val="30"/>
                <w:lang w:val="en-US"/>
              </w:rPr>
              <w:t>992</w:t>
            </w:r>
          </w:p>
        </w:tc>
        <w:tc>
          <w:tcPr>
            <w:tcW w:w="180" w:type="dxa"/>
            <w:vAlign w:val="bottom"/>
          </w:tcPr>
          <w:p w14:paraId="4636059E" w14:textId="77777777" w:rsidR="00D36E79" w:rsidRPr="007E3C3C" w:rsidRDefault="00D36E79" w:rsidP="000A0C0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182655A" w14:textId="79DCF5EE" w:rsidR="00D36E79" w:rsidRPr="007E3C3C" w:rsidRDefault="007E3C3C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3C3C">
              <w:rPr>
                <w:rFonts w:ascii="Angsana New" w:hAnsi="Angsana New"/>
                <w:sz w:val="30"/>
                <w:szCs w:val="30"/>
                <w:lang w:val="en-US"/>
              </w:rPr>
              <w:t>114,238,537</w:t>
            </w:r>
          </w:p>
        </w:tc>
      </w:tr>
      <w:tr w:rsidR="00D36E79" w:rsidRPr="00C26995" w14:paraId="0E73A4D3" w14:textId="77777777" w:rsidTr="000A0C03">
        <w:trPr>
          <w:cantSplit/>
        </w:trPr>
        <w:tc>
          <w:tcPr>
            <w:tcW w:w="4050" w:type="dxa"/>
            <w:vAlign w:val="bottom"/>
          </w:tcPr>
          <w:p w14:paraId="48F640A2" w14:textId="77777777" w:rsidR="00D36E79" w:rsidRPr="007E3C3C" w:rsidRDefault="00D36E79" w:rsidP="000A0C03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E3C3C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การเปลี่ยนแปลงจากกระแสเงินสดจากการ</w:t>
            </w:r>
            <w:r w:rsidRPr="007E3C3C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7E3C3C">
              <w:rPr>
                <w:rFonts w:ascii="Angsana New" w:hAnsi="Angsana New" w:hint="cs"/>
                <w:sz w:val="30"/>
                <w:szCs w:val="30"/>
                <w:cs/>
              </w:rPr>
              <w:t xml:space="preserve"> จัดหาเงิน</w:t>
            </w:r>
          </w:p>
        </w:tc>
        <w:tc>
          <w:tcPr>
            <w:tcW w:w="1170" w:type="dxa"/>
            <w:vAlign w:val="bottom"/>
          </w:tcPr>
          <w:p w14:paraId="2A1A7047" w14:textId="70B5AE40" w:rsidR="00D36E79" w:rsidRPr="007E3C3C" w:rsidRDefault="007E3C3C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3C3C">
              <w:rPr>
                <w:rFonts w:ascii="Angsana New" w:hAnsi="Angsana New"/>
                <w:sz w:val="30"/>
                <w:szCs w:val="30"/>
                <w:lang w:val="en-US" w:bidi="th-TH"/>
              </w:rPr>
              <w:t>(6,500,5</w:t>
            </w:r>
            <w:r w:rsidR="009A6A47"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  <w:r w:rsidRPr="007E3C3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9" w:type="dxa"/>
            <w:gridSpan w:val="2"/>
            <w:vAlign w:val="bottom"/>
          </w:tcPr>
          <w:p w14:paraId="53521D12" w14:textId="77777777" w:rsidR="00D36E79" w:rsidRPr="007E3C3C" w:rsidRDefault="00D36E79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10322E1C" w14:textId="7FFFECE0" w:rsidR="00D36E79" w:rsidRPr="007E3C3C" w:rsidRDefault="007E3C3C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3C3C">
              <w:rPr>
                <w:rFonts w:ascii="Angsana New" w:hAnsi="Angsana New"/>
                <w:sz w:val="30"/>
                <w:szCs w:val="30"/>
                <w:lang w:val="en-US"/>
              </w:rPr>
              <w:t>3,500,000</w:t>
            </w:r>
          </w:p>
        </w:tc>
        <w:tc>
          <w:tcPr>
            <w:tcW w:w="180" w:type="dxa"/>
            <w:vAlign w:val="bottom"/>
          </w:tcPr>
          <w:p w14:paraId="701F913B" w14:textId="77777777" w:rsidR="00D36E79" w:rsidRPr="007E3C3C" w:rsidRDefault="00D36E79" w:rsidP="000A0C0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61372F5" w14:textId="00634946" w:rsidR="00D36E79" w:rsidRPr="007E3C3C" w:rsidRDefault="007E3C3C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109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E3C3C">
              <w:rPr>
                <w:rFonts w:ascii="Angsana New" w:hAnsi="Angsana New"/>
                <w:sz w:val="30"/>
                <w:szCs w:val="30"/>
                <w:lang w:val="en-US" w:bidi="th-TH"/>
              </w:rPr>
              <w:t>(114,097)</w:t>
            </w:r>
          </w:p>
        </w:tc>
        <w:tc>
          <w:tcPr>
            <w:tcW w:w="180" w:type="dxa"/>
            <w:vAlign w:val="bottom"/>
          </w:tcPr>
          <w:p w14:paraId="332DD17C" w14:textId="77777777" w:rsidR="00D36E79" w:rsidRPr="007E3C3C" w:rsidRDefault="00D36E79" w:rsidP="000A0C0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FCA4986" w14:textId="41143BC8" w:rsidR="00D36E79" w:rsidRPr="007E3C3C" w:rsidRDefault="007E3C3C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3C3C">
              <w:rPr>
                <w:rFonts w:ascii="Angsana New" w:hAnsi="Angsana New"/>
                <w:sz w:val="30"/>
                <w:szCs w:val="30"/>
                <w:lang w:val="en-US"/>
              </w:rPr>
              <w:t>(3,114,63</w:t>
            </w:r>
            <w:r w:rsidR="009A6A4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7E3C3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D36E79" w:rsidRPr="00C26995" w14:paraId="6489314D" w14:textId="77777777" w:rsidTr="000A0C03">
        <w:trPr>
          <w:cantSplit/>
        </w:trPr>
        <w:tc>
          <w:tcPr>
            <w:tcW w:w="4050" w:type="dxa"/>
            <w:vAlign w:val="bottom"/>
          </w:tcPr>
          <w:p w14:paraId="70737DE7" w14:textId="77777777" w:rsidR="00D36E79" w:rsidRPr="007E3C3C" w:rsidRDefault="00D36E79" w:rsidP="000A0C03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7E3C3C">
              <w:rPr>
                <w:rFonts w:ascii="Angsana New" w:hAnsi="Angsana New" w:hint="cs"/>
                <w:sz w:val="30"/>
                <w:szCs w:val="30"/>
                <w:cs/>
              </w:rPr>
              <w:t>ผลกระทบของการเปลี่ยนแปลงของอัตรา</w:t>
            </w:r>
          </w:p>
          <w:p w14:paraId="19B1F058" w14:textId="77777777" w:rsidR="00D36E79" w:rsidRPr="007E3C3C" w:rsidRDefault="00D36E79" w:rsidP="000A0C03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7E3C3C">
              <w:rPr>
                <w:rFonts w:ascii="Angsana New" w:hAnsi="Angsana New" w:hint="cs"/>
                <w:sz w:val="30"/>
                <w:szCs w:val="30"/>
                <w:cs/>
              </w:rPr>
              <w:t xml:space="preserve">   แลกเปลี่ยนเงินตราต่างประเทศ</w:t>
            </w:r>
          </w:p>
        </w:tc>
        <w:tc>
          <w:tcPr>
            <w:tcW w:w="1170" w:type="dxa"/>
            <w:vAlign w:val="bottom"/>
          </w:tcPr>
          <w:p w14:paraId="5A5E2953" w14:textId="5E774E21" w:rsidR="00D36E79" w:rsidRPr="007E3C3C" w:rsidRDefault="007E3C3C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3C3C">
              <w:rPr>
                <w:rFonts w:ascii="Angsana New" w:hAnsi="Angsana New"/>
                <w:sz w:val="30"/>
                <w:szCs w:val="30"/>
                <w:lang w:val="en-US" w:bidi="th-TH"/>
              </w:rPr>
              <w:t>2,112,847</w:t>
            </w:r>
          </w:p>
        </w:tc>
        <w:tc>
          <w:tcPr>
            <w:tcW w:w="199" w:type="dxa"/>
            <w:gridSpan w:val="2"/>
            <w:vAlign w:val="bottom"/>
          </w:tcPr>
          <w:p w14:paraId="69642852" w14:textId="77777777" w:rsidR="00D36E79" w:rsidRPr="007E3C3C" w:rsidRDefault="00D36E79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426BC375" w14:textId="5888F8D2" w:rsidR="00D36E79" w:rsidRPr="007E3C3C" w:rsidRDefault="007E3C3C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3C3C">
              <w:rPr>
                <w:rFonts w:ascii="Angsana New" w:hAnsi="Angsana New"/>
                <w:sz w:val="30"/>
                <w:szCs w:val="30"/>
                <w:lang w:val="en-US"/>
              </w:rPr>
              <w:t>665,880</w:t>
            </w:r>
          </w:p>
        </w:tc>
        <w:tc>
          <w:tcPr>
            <w:tcW w:w="180" w:type="dxa"/>
            <w:vAlign w:val="bottom"/>
          </w:tcPr>
          <w:p w14:paraId="3B362809" w14:textId="77777777" w:rsidR="00D36E79" w:rsidRPr="007E3C3C" w:rsidRDefault="00D36E79" w:rsidP="000A0C0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7AAB484" w14:textId="63DB4083" w:rsidR="00D36E79" w:rsidRPr="007E3C3C" w:rsidRDefault="007E3C3C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109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3C3C">
              <w:rPr>
                <w:rFonts w:ascii="Angsana New" w:hAnsi="Angsana New"/>
                <w:sz w:val="30"/>
                <w:szCs w:val="30"/>
                <w:lang w:val="en-US" w:bidi="th-TH"/>
              </w:rPr>
              <w:t>263,</w:t>
            </w:r>
            <w:r w:rsidR="007635BB">
              <w:rPr>
                <w:rFonts w:ascii="Angsana New" w:hAnsi="Angsana New"/>
                <w:sz w:val="30"/>
                <w:szCs w:val="30"/>
                <w:lang w:val="en-US" w:bidi="th-TH"/>
              </w:rPr>
              <w:t>595</w:t>
            </w:r>
          </w:p>
        </w:tc>
        <w:tc>
          <w:tcPr>
            <w:tcW w:w="180" w:type="dxa"/>
            <w:vAlign w:val="bottom"/>
          </w:tcPr>
          <w:p w14:paraId="5ADBFE39" w14:textId="77777777" w:rsidR="00D36E79" w:rsidRPr="007E3C3C" w:rsidRDefault="00D36E79" w:rsidP="000A0C0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4B4BB7B" w14:textId="7FB1437F" w:rsidR="00D36E79" w:rsidRPr="007E3C3C" w:rsidRDefault="007E3C3C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3C3C">
              <w:rPr>
                <w:rFonts w:ascii="Angsana New" w:hAnsi="Angsana New"/>
                <w:sz w:val="30"/>
                <w:szCs w:val="30"/>
                <w:lang w:val="en-US"/>
              </w:rPr>
              <w:t>3,04</w:t>
            </w:r>
            <w:r w:rsidR="007635B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7E3C3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635BB">
              <w:rPr>
                <w:rFonts w:ascii="Angsana New" w:hAnsi="Angsana New"/>
                <w:sz w:val="30"/>
                <w:szCs w:val="30"/>
                <w:lang w:val="en-US"/>
              </w:rPr>
              <w:t>322</w:t>
            </w:r>
          </w:p>
        </w:tc>
      </w:tr>
      <w:tr w:rsidR="00D36E79" w:rsidRPr="00C26995" w14:paraId="7E7FE4B1" w14:textId="77777777" w:rsidTr="000A0C03">
        <w:trPr>
          <w:cantSplit/>
        </w:trPr>
        <w:tc>
          <w:tcPr>
            <w:tcW w:w="4050" w:type="dxa"/>
            <w:vAlign w:val="bottom"/>
          </w:tcPr>
          <w:p w14:paraId="7E354C15" w14:textId="77777777" w:rsidR="00D36E79" w:rsidRPr="007E3C3C" w:rsidRDefault="00D36E79" w:rsidP="000A0C03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E3C3C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5DB4BE29" w14:textId="21FD36BC" w:rsidR="00D36E79" w:rsidRPr="007E3C3C" w:rsidRDefault="007E3C3C" w:rsidP="007E3C3C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3C3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79F00089" w14:textId="77777777" w:rsidR="00D36E79" w:rsidRPr="007E3C3C" w:rsidRDefault="00D36E79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07517937" w14:textId="3D137675" w:rsidR="00D36E79" w:rsidRPr="007E3C3C" w:rsidRDefault="007E3C3C" w:rsidP="007E3C3C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E3C3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BA3E6C1" w14:textId="77777777" w:rsidR="00D36E79" w:rsidRPr="007E3C3C" w:rsidRDefault="00D36E79" w:rsidP="000A0C0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9D867A9" w14:textId="13AD381A" w:rsidR="00D36E79" w:rsidRPr="007E3C3C" w:rsidRDefault="007E3C3C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109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3C3C">
              <w:rPr>
                <w:rFonts w:ascii="Angsana New" w:hAnsi="Angsana New"/>
                <w:sz w:val="30"/>
                <w:szCs w:val="30"/>
                <w:lang w:val="en-US" w:bidi="th-TH"/>
              </w:rPr>
              <w:t>16,800</w:t>
            </w:r>
          </w:p>
        </w:tc>
        <w:tc>
          <w:tcPr>
            <w:tcW w:w="180" w:type="dxa"/>
            <w:vAlign w:val="bottom"/>
          </w:tcPr>
          <w:p w14:paraId="3E0D874D" w14:textId="77777777" w:rsidR="00D36E79" w:rsidRPr="007E3C3C" w:rsidRDefault="00D36E79" w:rsidP="000A0C0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80C64B3" w14:textId="52D072E8" w:rsidR="00D36E79" w:rsidRPr="007E3C3C" w:rsidRDefault="007E3C3C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3C3C">
              <w:rPr>
                <w:rFonts w:ascii="Angsana New" w:hAnsi="Angsana New"/>
                <w:sz w:val="30"/>
                <w:szCs w:val="30"/>
                <w:lang w:val="en-US"/>
              </w:rPr>
              <w:t>16,800</w:t>
            </w:r>
          </w:p>
        </w:tc>
      </w:tr>
      <w:tr w:rsidR="00D36E79" w:rsidRPr="00C26995" w14:paraId="7C77982A" w14:textId="77777777" w:rsidTr="000A0C03">
        <w:trPr>
          <w:cantSplit/>
        </w:trPr>
        <w:tc>
          <w:tcPr>
            <w:tcW w:w="4050" w:type="dxa"/>
            <w:vAlign w:val="bottom"/>
          </w:tcPr>
          <w:p w14:paraId="0B7546F3" w14:textId="77777777" w:rsidR="00D36E79" w:rsidRPr="007E3C3C" w:rsidRDefault="00D36E79" w:rsidP="000A0C03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7E3C3C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D2F9A71" w14:textId="3E20B52A" w:rsidR="00D36E79" w:rsidRPr="007E3C3C" w:rsidRDefault="007E3C3C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tLeast"/>
              <w:ind w:left="-79" w:right="-1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E3C3C">
              <w:rPr>
                <w:rFonts w:ascii="Angsana New" w:hAnsi="Angsana New"/>
                <w:sz w:val="30"/>
                <w:szCs w:val="30"/>
                <w:lang w:val="en-US" w:bidi="th-TH"/>
              </w:rPr>
              <w:t>590,83</w:t>
            </w:r>
            <w:r w:rsidR="009A6A47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99" w:type="dxa"/>
            <w:gridSpan w:val="2"/>
            <w:vAlign w:val="bottom"/>
          </w:tcPr>
          <w:p w14:paraId="1644A371" w14:textId="77777777" w:rsidR="00D36E79" w:rsidRPr="007E3C3C" w:rsidRDefault="00D36E79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623ED6FA" w14:textId="24EC4B56" w:rsidR="00D36E79" w:rsidRPr="007E3C3C" w:rsidRDefault="007E3C3C" w:rsidP="007E3C3C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E3C3C">
              <w:rPr>
                <w:rFonts w:ascii="Angsana New" w:hAnsi="Angsana New"/>
                <w:sz w:val="30"/>
                <w:szCs w:val="30"/>
                <w:lang w:val="en-US" w:bidi="th-TH"/>
              </w:rPr>
              <w:t>(119,47</w:t>
            </w:r>
            <w:r w:rsidR="002C4A8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7E3C3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FCA261D" w14:textId="77777777" w:rsidR="00D36E79" w:rsidRPr="007E3C3C" w:rsidRDefault="00D36E79" w:rsidP="000A0C0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924F297" w14:textId="7B5D8D0E" w:rsidR="00D36E79" w:rsidRPr="007E3C3C" w:rsidRDefault="007E3C3C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109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3C3C">
              <w:rPr>
                <w:rFonts w:ascii="Angsana New" w:hAnsi="Angsana New"/>
                <w:sz w:val="30"/>
                <w:szCs w:val="30"/>
                <w:lang w:val="en-US" w:bidi="th-TH"/>
              </w:rPr>
              <w:t>146,</w:t>
            </w:r>
            <w:r w:rsidR="007635BB">
              <w:rPr>
                <w:rFonts w:ascii="Angsana New" w:hAnsi="Angsana New"/>
                <w:sz w:val="30"/>
                <w:szCs w:val="30"/>
                <w:lang w:val="en-US" w:bidi="th-TH"/>
              </w:rPr>
              <w:t>306</w:t>
            </w:r>
          </w:p>
        </w:tc>
        <w:tc>
          <w:tcPr>
            <w:tcW w:w="180" w:type="dxa"/>
            <w:vAlign w:val="bottom"/>
          </w:tcPr>
          <w:p w14:paraId="097B4C59" w14:textId="77777777" w:rsidR="00D36E79" w:rsidRPr="007E3C3C" w:rsidRDefault="00D36E79" w:rsidP="000A0C0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A2C9C5E" w14:textId="5F8576C0" w:rsidR="00D36E79" w:rsidRPr="007E3C3C" w:rsidRDefault="007E3C3C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E3C3C"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  <w:r w:rsidR="007635BB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7E3C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635BB">
              <w:rPr>
                <w:rFonts w:ascii="Angsana New" w:hAnsi="Angsana New"/>
                <w:sz w:val="30"/>
                <w:szCs w:val="30"/>
                <w:lang w:val="en-US" w:bidi="th-TH"/>
              </w:rPr>
              <w:t>67</w:t>
            </w:r>
            <w:r w:rsidR="009A6A4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D36E79" w:rsidRPr="00C26995" w14:paraId="2CA97F42" w14:textId="77777777" w:rsidTr="000A0C03">
        <w:trPr>
          <w:cantSplit/>
        </w:trPr>
        <w:tc>
          <w:tcPr>
            <w:tcW w:w="4050" w:type="dxa"/>
            <w:vAlign w:val="bottom"/>
          </w:tcPr>
          <w:p w14:paraId="1315712E" w14:textId="72B81170" w:rsidR="00D36E79" w:rsidRPr="007E3C3C" w:rsidRDefault="00D36E79" w:rsidP="000A0C03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3C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74A5B" w:rsidRPr="007E3C3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7E3C3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E3C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3B72C" w14:textId="433ABA9A" w:rsidR="00D36E79" w:rsidRPr="007E3C3C" w:rsidRDefault="007E3C3C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E3C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83,231,628</w:t>
            </w:r>
          </w:p>
        </w:tc>
        <w:tc>
          <w:tcPr>
            <w:tcW w:w="199" w:type="dxa"/>
            <w:gridSpan w:val="2"/>
            <w:vAlign w:val="bottom"/>
          </w:tcPr>
          <w:p w14:paraId="7BB6D511" w14:textId="77777777" w:rsidR="00D36E79" w:rsidRPr="007E3C3C" w:rsidRDefault="00D36E79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18F552" w14:textId="25E2C26A" w:rsidR="00D36E79" w:rsidRPr="007E3C3C" w:rsidRDefault="007E3C3C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E3C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27,989,47</w:t>
            </w:r>
            <w:r w:rsidR="002C4A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48882647" w14:textId="77777777" w:rsidR="00D36E79" w:rsidRPr="007E3C3C" w:rsidRDefault="00D36E79" w:rsidP="000A0C0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14351" w14:textId="13221C01" w:rsidR="00D36E79" w:rsidRPr="007E3C3C" w:rsidRDefault="007E3C3C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1092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E3C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3,579,596</w:t>
            </w:r>
          </w:p>
        </w:tc>
        <w:tc>
          <w:tcPr>
            <w:tcW w:w="180" w:type="dxa"/>
            <w:vAlign w:val="bottom"/>
          </w:tcPr>
          <w:p w14:paraId="3EF045E1" w14:textId="77777777" w:rsidR="00D36E79" w:rsidRPr="007E3C3C" w:rsidRDefault="00D36E79" w:rsidP="000A0C0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B59F35" w14:textId="00E7B3A9" w:rsidR="00D36E79" w:rsidRPr="007E3C3C" w:rsidRDefault="007E3C3C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E3C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114,800,69</w:t>
            </w:r>
            <w:r w:rsidR="002C4A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D36E79" w:rsidRPr="00C26995" w14:paraId="6D63906A" w14:textId="77777777" w:rsidTr="000A0C03">
        <w:trPr>
          <w:cantSplit/>
        </w:trPr>
        <w:tc>
          <w:tcPr>
            <w:tcW w:w="4050" w:type="dxa"/>
            <w:vAlign w:val="bottom"/>
          </w:tcPr>
          <w:p w14:paraId="7D83D9FE" w14:textId="77777777" w:rsidR="00D36E79" w:rsidRPr="00C26995" w:rsidRDefault="00D36E79" w:rsidP="000A0C03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464EEF5E" w14:textId="77777777" w:rsidR="00D36E79" w:rsidRPr="00C26995" w:rsidRDefault="00D36E79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D41B9FF" w14:textId="77777777" w:rsidR="00D36E79" w:rsidRPr="00C26995" w:rsidRDefault="00D36E79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51" w:type="dxa"/>
            <w:vAlign w:val="bottom"/>
          </w:tcPr>
          <w:p w14:paraId="3D89451A" w14:textId="77777777" w:rsidR="00D36E79" w:rsidRPr="00C26995" w:rsidRDefault="00D36E79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62CCBA3" w14:textId="77777777" w:rsidR="00D36E79" w:rsidRPr="00C26995" w:rsidRDefault="00D36E79" w:rsidP="000A0C0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F8D1A36" w14:textId="77777777" w:rsidR="00D36E79" w:rsidRPr="00C26995" w:rsidRDefault="00D36E79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33355F8" w14:textId="77777777" w:rsidR="00D36E79" w:rsidRPr="00C26995" w:rsidRDefault="00D36E79" w:rsidP="000A0C0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375E874" w14:textId="77777777" w:rsidR="00D36E79" w:rsidRPr="00C26995" w:rsidRDefault="00D36E79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D36E79" w:rsidRPr="00C26995" w14:paraId="79A26526" w14:textId="77777777" w:rsidTr="000A0C03">
        <w:trPr>
          <w:cantSplit/>
        </w:trPr>
        <w:tc>
          <w:tcPr>
            <w:tcW w:w="4050" w:type="dxa"/>
            <w:vAlign w:val="bottom"/>
          </w:tcPr>
          <w:p w14:paraId="1FA83064" w14:textId="64E19F45" w:rsidR="00D36E79" w:rsidRPr="00C26995" w:rsidRDefault="00874A5B" w:rsidP="000A0C03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74A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170" w:type="dxa"/>
            <w:vAlign w:val="bottom"/>
          </w:tcPr>
          <w:p w14:paraId="125525CD" w14:textId="77777777" w:rsidR="00D36E79" w:rsidRPr="00C26995" w:rsidRDefault="00D36E79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6797E929" w14:textId="77777777" w:rsidR="00D36E79" w:rsidRPr="00C26995" w:rsidRDefault="00D36E79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49D8B2DE" w14:textId="77777777" w:rsidR="00D36E79" w:rsidRPr="00C26995" w:rsidRDefault="00D36E79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952DAD9" w14:textId="77777777" w:rsidR="00D36E79" w:rsidRPr="00C26995" w:rsidRDefault="00D36E79" w:rsidP="000A0C0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AA27566" w14:textId="77777777" w:rsidR="00D36E79" w:rsidRPr="00C26995" w:rsidRDefault="00D36E79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57E973B" w14:textId="77777777" w:rsidR="00D36E79" w:rsidRPr="00C26995" w:rsidRDefault="00D36E79" w:rsidP="000A0C0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47C8FB8" w14:textId="77777777" w:rsidR="00D36E79" w:rsidRPr="00C26995" w:rsidRDefault="00D36E79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36E79" w:rsidRPr="00C26995" w14:paraId="67857690" w14:textId="77777777" w:rsidTr="000A0C03">
        <w:trPr>
          <w:cantSplit/>
        </w:trPr>
        <w:tc>
          <w:tcPr>
            <w:tcW w:w="4050" w:type="dxa"/>
            <w:vAlign w:val="bottom"/>
          </w:tcPr>
          <w:p w14:paraId="660F64CE" w14:textId="6F2D8DC7" w:rsidR="00D36E79" w:rsidRPr="00C26995" w:rsidRDefault="00D36E79" w:rsidP="000A0C03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874A5B" w:rsidRPr="00874A5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C269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0" w:type="dxa"/>
            <w:vAlign w:val="bottom"/>
          </w:tcPr>
          <w:p w14:paraId="779B125E" w14:textId="37C4C08E" w:rsidR="00D36E79" w:rsidRPr="00C26995" w:rsidRDefault="00874A5B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  <w:r w:rsidR="0011355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021</w:t>
            </w:r>
            <w:r w:rsidR="0011355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051</w:t>
            </w:r>
          </w:p>
        </w:tc>
        <w:tc>
          <w:tcPr>
            <w:tcW w:w="199" w:type="dxa"/>
            <w:gridSpan w:val="2"/>
            <w:vAlign w:val="bottom"/>
          </w:tcPr>
          <w:p w14:paraId="131C90B2" w14:textId="77777777" w:rsidR="00D36E79" w:rsidRPr="00C26995" w:rsidRDefault="00D36E79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49E7A98C" w14:textId="5402947E" w:rsidR="00D36E79" w:rsidRPr="00C26995" w:rsidRDefault="00874A5B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="0011355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063</w:t>
            </w:r>
            <w:r w:rsidR="0011355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199</w:t>
            </w:r>
          </w:p>
        </w:tc>
        <w:tc>
          <w:tcPr>
            <w:tcW w:w="180" w:type="dxa"/>
            <w:vAlign w:val="bottom"/>
          </w:tcPr>
          <w:p w14:paraId="57603221" w14:textId="77777777" w:rsidR="00D36E79" w:rsidRPr="00C26995" w:rsidRDefault="00D36E79" w:rsidP="000A0C0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07006C3" w14:textId="328068F4" w:rsidR="00D36E79" w:rsidRPr="00C26995" w:rsidRDefault="00874A5B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11355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249</w:t>
            </w:r>
            <w:r w:rsidR="0011355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372</w:t>
            </w:r>
          </w:p>
        </w:tc>
        <w:tc>
          <w:tcPr>
            <w:tcW w:w="180" w:type="dxa"/>
            <w:vAlign w:val="bottom"/>
          </w:tcPr>
          <w:p w14:paraId="04C03A77" w14:textId="77777777" w:rsidR="00D36E79" w:rsidRPr="00C26995" w:rsidRDefault="00D36E79" w:rsidP="000A0C0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D8F8F9E" w14:textId="5D292D33" w:rsidR="00D36E79" w:rsidRPr="00C26995" w:rsidRDefault="00874A5B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  <w:r w:rsidR="0011355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333</w:t>
            </w:r>
            <w:r w:rsidR="0011355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622</w:t>
            </w:r>
          </w:p>
        </w:tc>
      </w:tr>
      <w:tr w:rsidR="00D36E79" w:rsidRPr="00C26995" w14:paraId="57D8C5F6" w14:textId="77777777" w:rsidTr="000A0C03">
        <w:trPr>
          <w:cantSplit/>
        </w:trPr>
        <w:tc>
          <w:tcPr>
            <w:tcW w:w="4050" w:type="dxa"/>
            <w:vAlign w:val="bottom"/>
          </w:tcPr>
          <w:p w14:paraId="06226E2C" w14:textId="77777777" w:rsidR="00D36E79" w:rsidRPr="00C26995" w:rsidRDefault="00D36E79" w:rsidP="000A0C03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การเปลี่ยนแปลงจากกระแสเงินสดจากการ</w:t>
            </w:r>
            <w:r w:rsidRPr="00C26995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 จัดหาเงิน</w:t>
            </w:r>
          </w:p>
        </w:tc>
        <w:tc>
          <w:tcPr>
            <w:tcW w:w="1170" w:type="dxa"/>
            <w:vAlign w:val="bottom"/>
          </w:tcPr>
          <w:p w14:paraId="71E94B20" w14:textId="0AAD86A3" w:rsidR="00D36E79" w:rsidRPr="00C26995" w:rsidRDefault="00874A5B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858</w:t>
            </w:r>
            <w:r w:rsidR="0011355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6B5FB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99" w:type="dxa"/>
            <w:gridSpan w:val="2"/>
            <w:vAlign w:val="bottom"/>
          </w:tcPr>
          <w:p w14:paraId="1DF3ECDC" w14:textId="77777777" w:rsidR="00D36E79" w:rsidRPr="00C26995" w:rsidRDefault="00D36E79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31D26C7E" w14:textId="3963ABC1" w:rsidR="00D36E79" w:rsidRPr="00C26995" w:rsidRDefault="0011355C" w:rsidP="0011355C">
            <w:pPr>
              <w:pStyle w:val="acctfourfigures"/>
              <w:shd w:val="clear" w:color="auto" w:fill="FFFFFF"/>
              <w:tabs>
                <w:tab w:val="clear" w:pos="765"/>
                <w:tab w:val="decimal" w:pos="656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098FCEE" w14:textId="77777777" w:rsidR="00D36E79" w:rsidRPr="00C26995" w:rsidRDefault="00D36E79" w:rsidP="000A0C0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82C2A87" w14:textId="740B0377" w:rsidR="00D36E79" w:rsidRPr="00C26995" w:rsidRDefault="0011355C" w:rsidP="009971EC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1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74A5B" w:rsidRPr="00874A5B">
              <w:rPr>
                <w:rFonts w:ascii="Angsana New" w:hAnsi="Angsana New"/>
                <w:sz w:val="30"/>
                <w:szCs w:val="30"/>
                <w:lang w:val="en-US" w:bidi="th-TH"/>
              </w:rPr>
              <w:t>106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74A5B" w:rsidRPr="00874A5B">
              <w:rPr>
                <w:rFonts w:ascii="Angsana New" w:hAnsi="Angsana New"/>
                <w:sz w:val="30"/>
                <w:szCs w:val="30"/>
                <w:lang w:val="en-US" w:bidi="th-TH"/>
              </w:rPr>
              <w:t>779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1683E75" w14:textId="77777777" w:rsidR="00D36E79" w:rsidRPr="00C26995" w:rsidRDefault="00D36E79" w:rsidP="000A0C0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730D7EE" w14:textId="73A7016D" w:rsidR="00D36E79" w:rsidRPr="00C26995" w:rsidRDefault="00874A5B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751</w:t>
            </w:r>
            <w:r w:rsidR="0011355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="006B5F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11355C" w:rsidRPr="00C26995" w14:paraId="26806D0D" w14:textId="77777777" w:rsidTr="000A0C03">
        <w:trPr>
          <w:cantSplit/>
        </w:trPr>
        <w:tc>
          <w:tcPr>
            <w:tcW w:w="4050" w:type="dxa"/>
            <w:vAlign w:val="bottom"/>
          </w:tcPr>
          <w:p w14:paraId="6EE5AFA0" w14:textId="4D78AC39" w:rsidR="0011355C" w:rsidRPr="00C26995" w:rsidRDefault="0011355C" w:rsidP="0011355C">
            <w:pPr>
              <w:shd w:val="clear" w:color="auto" w:fill="FFFFFF"/>
              <w:tabs>
                <w:tab w:val="clear" w:pos="227"/>
              </w:tabs>
              <w:ind w:left="274" w:right="-79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11355C">
              <w:rPr>
                <w:rFonts w:ascii="Angsana New" w:hAnsi="Angsana New"/>
                <w:sz w:val="30"/>
                <w:szCs w:val="30"/>
                <w:cs/>
              </w:rPr>
              <w:t>ได้มา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จากการเปลี่ยนประเภทเงินลงทุน</w:t>
            </w:r>
          </w:p>
        </w:tc>
        <w:tc>
          <w:tcPr>
            <w:tcW w:w="1170" w:type="dxa"/>
            <w:vAlign w:val="bottom"/>
          </w:tcPr>
          <w:p w14:paraId="7C8F909F" w14:textId="0089AC82" w:rsidR="0011355C" w:rsidRPr="00EB5108" w:rsidRDefault="00874A5B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510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1355C" w:rsidRPr="00EB51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B5108">
              <w:rPr>
                <w:rFonts w:ascii="Angsana New" w:hAnsi="Angsana New"/>
                <w:sz w:val="30"/>
                <w:szCs w:val="30"/>
                <w:lang w:val="en-US"/>
              </w:rPr>
              <w:t>067</w:t>
            </w:r>
            <w:r w:rsidR="0011355C" w:rsidRPr="00EB51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B5108">
              <w:rPr>
                <w:rFonts w:ascii="Angsana New" w:hAnsi="Angsana New"/>
                <w:sz w:val="30"/>
                <w:szCs w:val="30"/>
                <w:lang w:val="en-US"/>
              </w:rPr>
              <w:t>319</w:t>
            </w:r>
          </w:p>
        </w:tc>
        <w:tc>
          <w:tcPr>
            <w:tcW w:w="199" w:type="dxa"/>
            <w:gridSpan w:val="2"/>
            <w:vAlign w:val="bottom"/>
          </w:tcPr>
          <w:p w14:paraId="2AAC1B93" w14:textId="77777777" w:rsidR="0011355C" w:rsidRPr="00EB5108" w:rsidRDefault="0011355C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27AA9AF7" w14:textId="3FC0D717" w:rsidR="0011355C" w:rsidRPr="00EB5108" w:rsidRDefault="0011355C" w:rsidP="0011355C">
            <w:pPr>
              <w:pStyle w:val="acctfourfigures"/>
              <w:shd w:val="clear" w:color="auto" w:fill="FFFFFF"/>
              <w:tabs>
                <w:tab w:val="clear" w:pos="765"/>
                <w:tab w:val="decimal" w:pos="656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510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707B0EC" w14:textId="77777777" w:rsidR="0011355C" w:rsidRPr="00EB5108" w:rsidRDefault="0011355C" w:rsidP="000A0C0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D1B3A9B" w14:textId="1733285F" w:rsidR="0011355C" w:rsidRPr="00EB5108" w:rsidRDefault="009971EC" w:rsidP="009971EC">
            <w:pPr>
              <w:pStyle w:val="acctfourfigures"/>
              <w:shd w:val="clear" w:color="auto" w:fill="FFFFFF"/>
              <w:tabs>
                <w:tab w:val="clear" w:pos="765"/>
                <w:tab w:val="decimal" w:pos="656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B510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8A42339" w14:textId="77777777" w:rsidR="0011355C" w:rsidRPr="00EB5108" w:rsidRDefault="0011355C" w:rsidP="000A0C0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BE83685" w14:textId="2033B367" w:rsidR="0011355C" w:rsidRPr="00EB5108" w:rsidRDefault="00874A5B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510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971EC" w:rsidRPr="00EB51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B5108">
              <w:rPr>
                <w:rFonts w:ascii="Angsana New" w:hAnsi="Angsana New"/>
                <w:sz w:val="30"/>
                <w:szCs w:val="30"/>
                <w:lang w:val="en-US"/>
              </w:rPr>
              <w:t>067</w:t>
            </w:r>
            <w:r w:rsidR="009971EC" w:rsidRPr="00EB51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B5108">
              <w:rPr>
                <w:rFonts w:ascii="Angsana New" w:hAnsi="Angsana New"/>
                <w:sz w:val="30"/>
                <w:szCs w:val="30"/>
                <w:lang w:val="en-US"/>
              </w:rPr>
              <w:t>319</w:t>
            </w:r>
          </w:p>
        </w:tc>
      </w:tr>
      <w:tr w:rsidR="00D36E79" w:rsidRPr="00C26995" w14:paraId="27EA1F97" w14:textId="77777777" w:rsidTr="000A0C03">
        <w:trPr>
          <w:cantSplit/>
        </w:trPr>
        <w:tc>
          <w:tcPr>
            <w:tcW w:w="4050" w:type="dxa"/>
            <w:vAlign w:val="bottom"/>
          </w:tcPr>
          <w:p w14:paraId="322F5BEA" w14:textId="77777777" w:rsidR="00D36E79" w:rsidRPr="00C26995" w:rsidRDefault="00D36E79" w:rsidP="000A0C03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ผลกระทบของการเปลี่ยนแปลงของอัตรา</w:t>
            </w:r>
          </w:p>
          <w:p w14:paraId="5DE5E8E9" w14:textId="77777777" w:rsidR="00D36E79" w:rsidRPr="00C26995" w:rsidRDefault="00D36E79" w:rsidP="000A0C03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   แลกเปลี่ยนเงินตราต่างประเทศ</w:t>
            </w:r>
          </w:p>
        </w:tc>
        <w:tc>
          <w:tcPr>
            <w:tcW w:w="1170" w:type="dxa"/>
            <w:vAlign w:val="bottom"/>
          </w:tcPr>
          <w:p w14:paraId="582528BB" w14:textId="7DBD4648" w:rsidR="00D36E79" w:rsidRPr="00EB5108" w:rsidRDefault="0011355C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510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74A5B" w:rsidRPr="00EB5108">
              <w:rPr>
                <w:rFonts w:ascii="Angsana New" w:hAnsi="Angsana New"/>
                <w:sz w:val="30"/>
                <w:szCs w:val="30"/>
                <w:lang w:val="en-US"/>
              </w:rPr>
              <w:t>541</w:t>
            </w:r>
            <w:r w:rsidRPr="00EB51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74A5B" w:rsidRPr="00EB5108">
              <w:rPr>
                <w:rFonts w:ascii="Angsana New" w:hAnsi="Angsana New"/>
                <w:sz w:val="30"/>
                <w:szCs w:val="30"/>
                <w:lang w:val="en-US"/>
              </w:rPr>
              <w:t>118</w:t>
            </w:r>
            <w:r w:rsidRPr="00EB510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99" w:type="dxa"/>
            <w:gridSpan w:val="2"/>
            <w:vAlign w:val="bottom"/>
          </w:tcPr>
          <w:p w14:paraId="249871F7" w14:textId="77777777" w:rsidR="00D36E79" w:rsidRPr="00EB5108" w:rsidRDefault="00D36E79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0758D704" w14:textId="5D2E3963" w:rsidR="00D36E79" w:rsidRPr="00EB5108" w:rsidRDefault="0011355C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510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74A5B" w:rsidRPr="00EB5108">
              <w:rPr>
                <w:rFonts w:ascii="Angsana New" w:hAnsi="Angsana New"/>
                <w:sz w:val="30"/>
                <w:szCs w:val="30"/>
                <w:lang w:val="en-US"/>
              </w:rPr>
              <w:t>577</w:t>
            </w:r>
            <w:r w:rsidRPr="00EB51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74A5B" w:rsidRPr="00EB5108">
              <w:rPr>
                <w:rFonts w:ascii="Angsana New" w:hAnsi="Angsana New"/>
                <w:sz w:val="30"/>
                <w:szCs w:val="30"/>
                <w:lang w:val="en-US"/>
              </w:rPr>
              <w:t>771</w:t>
            </w:r>
            <w:r w:rsidRPr="00EB510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763D7676" w14:textId="77777777" w:rsidR="00D36E79" w:rsidRPr="00EB5108" w:rsidRDefault="00D36E79" w:rsidP="000A0C0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EF68E0C" w14:textId="255CA365" w:rsidR="00D36E79" w:rsidRPr="00EB5108" w:rsidRDefault="00874A5B" w:rsidP="009971EC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5108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 w:rsidR="00175926" w:rsidRPr="00EB510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B5108">
              <w:rPr>
                <w:rFonts w:ascii="Angsana New" w:hAnsi="Angsana New"/>
                <w:sz w:val="30"/>
                <w:szCs w:val="30"/>
                <w:lang w:val="en-US" w:bidi="th-TH"/>
              </w:rPr>
              <w:t>015</w:t>
            </w:r>
          </w:p>
        </w:tc>
        <w:tc>
          <w:tcPr>
            <w:tcW w:w="180" w:type="dxa"/>
            <w:vAlign w:val="bottom"/>
          </w:tcPr>
          <w:p w14:paraId="43B41B88" w14:textId="77777777" w:rsidR="00D36E79" w:rsidRPr="00EB5108" w:rsidRDefault="00D36E79" w:rsidP="000A0C0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F90FA95" w14:textId="71064E40" w:rsidR="00D36E79" w:rsidRPr="00EB5108" w:rsidRDefault="009971EC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510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74A5B" w:rsidRPr="00EB510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B51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74A5B" w:rsidRPr="00EB5108">
              <w:rPr>
                <w:rFonts w:ascii="Angsana New" w:hAnsi="Angsana New"/>
                <w:sz w:val="30"/>
                <w:szCs w:val="30"/>
                <w:lang w:val="en-US"/>
              </w:rPr>
              <w:t>082</w:t>
            </w:r>
            <w:r w:rsidRPr="00EB51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74A5B" w:rsidRPr="00EB5108">
              <w:rPr>
                <w:rFonts w:ascii="Angsana New" w:hAnsi="Angsana New"/>
                <w:sz w:val="30"/>
                <w:szCs w:val="30"/>
                <w:lang w:val="en-US"/>
              </w:rPr>
              <w:t>874</w:t>
            </w:r>
            <w:r w:rsidRPr="00EB510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D36E79" w:rsidRPr="00C26995" w14:paraId="01B66711" w14:textId="77777777" w:rsidTr="000A0C03">
        <w:trPr>
          <w:cantSplit/>
        </w:trPr>
        <w:tc>
          <w:tcPr>
            <w:tcW w:w="4050" w:type="dxa"/>
            <w:vAlign w:val="bottom"/>
          </w:tcPr>
          <w:p w14:paraId="5BCAA843" w14:textId="77777777" w:rsidR="00D36E79" w:rsidRPr="00C26995" w:rsidRDefault="00D36E79" w:rsidP="000A0C03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08A60C54" w14:textId="5C440A48" w:rsidR="00D36E79" w:rsidRPr="00EB5108" w:rsidRDefault="009971EC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B510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65339AE6" w14:textId="77777777" w:rsidR="00D36E79" w:rsidRPr="00EB5108" w:rsidRDefault="00D36E79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07CA6617" w14:textId="394B5B6D" w:rsidR="00D36E79" w:rsidRPr="00EB5108" w:rsidRDefault="009971EC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510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ABB2F7B" w14:textId="77777777" w:rsidR="00D36E79" w:rsidRPr="00EB5108" w:rsidRDefault="00D36E79" w:rsidP="000A0C0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A198B8C" w14:textId="388B0199" w:rsidR="00D36E79" w:rsidRPr="00EB5108" w:rsidRDefault="00874A5B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5108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175926" w:rsidRPr="00EB51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B5108">
              <w:rPr>
                <w:rFonts w:ascii="Angsana New" w:hAnsi="Angsana New"/>
                <w:sz w:val="30"/>
                <w:szCs w:val="30"/>
                <w:lang w:val="en-US"/>
              </w:rPr>
              <w:t>267</w:t>
            </w:r>
          </w:p>
        </w:tc>
        <w:tc>
          <w:tcPr>
            <w:tcW w:w="180" w:type="dxa"/>
            <w:vAlign w:val="bottom"/>
          </w:tcPr>
          <w:p w14:paraId="410B8274" w14:textId="77777777" w:rsidR="00D36E79" w:rsidRPr="00EB5108" w:rsidRDefault="00D36E79" w:rsidP="000A0C0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1987B12" w14:textId="07F1F2A8" w:rsidR="00D36E79" w:rsidRPr="00EB5108" w:rsidRDefault="00874A5B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5108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9971EC" w:rsidRPr="00EB51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B5108">
              <w:rPr>
                <w:rFonts w:ascii="Angsana New" w:hAnsi="Angsana New"/>
                <w:sz w:val="30"/>
                <w:szCs w:val="30"/>
                <w:lang w:val="en-US"/>
              </w:rPr>
              <w:t>267</w:t>
            </w:r>
          </w:p>
        </w:tc>
      </w:tr>
      <w:tr w:rsidR="00D36E79" w:rsidRPr="00C26995" w14:paraId="48B7391C" w14:textId="77777777" w:rsidTr="000A0C03">
        <w:trPr>
          <w:cantSplit/>
        </w:trPr>
        <w:tc>
          <w:tcPr>
            <w:tcW w:w="4050" w:type="dxa"/>
            <w:vAlign w:val="bottom"/>
          </w:tcPr>
          <w:p w14:paraId="4D9C9EAA" w14:textId="77777777" w:rsidR="00D36E79" w:rsidRPr="00C26995" w:rsidRDefault="00D36E79" w:rsidP="000A0C03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C7FAF0A" w14:textId="3C11C02D" w:rsidR="0011355C" w:rsidRPr="00EB5108" w:rsidRDefault="00874A5B" w:rsidP="0011355C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5108">
              <w:rPr>
                <w:rFonts w:ascii="Angsana New" w:hAnsi="Angsana New"/>
                <w:sz w:val="30"/>
                <w:szCs w:val="30"/>
                <w:lang w:val="en-US" w:bidi="th-TH"/>
              </w:rPr>
              <w:t>77</w:t>
            </w:r>
            <w:r w:rsidR="0011355C" w:rsidRPr="00EB510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B5108">
              <w:rPr>
                <w:rFonts w:ascii="Angsana New" w:hAnsi="Angsana New"/>
                <w:sz w:val="30"/>
                <w:szCs w:val="30"/>
                <w:lang w:val="en-US" w:bidi="th-TH"/>
              </w:rPr>
              <w:t>94</w:t>
            </w:r>
            <w:r w:rsidR="00EB5108" w:rsidRPr="00EB5108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99" w:type="dxa"/>
            <w:gridSpan w:val="2"/>
            <w:vAlign w:val="bottom"/>
          </w:tcPr>
          <w:p w14:paraId="196ABD7F" w14:textId="77777777" w:rsidR="00D36E79" w:rsidRPr="00EB5108" w:rsidRDefault="00D36E79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2EF460B8" w14:textId="2032CECE" w:rsidR="00D36E79" w:rsidRPr="00EB5108" w:rsidRDefault="00874A5B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B5108">
              <w:rPr>
                <w:rFonts w:ascii="Angsana New" w:hAnsi="Angsana New"/>
                <w:sz w:val="30"/>
                <w:szCs w:val="30"/>
                <w:lang w:val="en-US" w:bidi="th-TH"/>
              </w:rPr>
              <w:t>303</w:t>
            </w:r>
            <w:r w:rsidR="0011355C" w:rsidRPr="00EB510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B5108">
              <w:rPr>
                <w:rFonts w:ascii="Angsana New" w:hAnsi="Angsana New"/>
                <w:sz w:val="30"/>
                <w:szCs w:val="30"/>
                <w:lang w:val="en-US" w:bidi="th-TH"/>
              </w:rPr>
              <w:t>770</w:t>
            </w:r>
          </w:p>
        </w:tc>
        <w:tc>
          <w:tcPr>
            <w:tcW w:w="180" w:type="dxa"/>
            <w:vAlign w:val="bottom"/>
          </w:tcPr>
          <w:p w14:paraId="702F336E" w14:textId="77777777" w:rsidR="00D36E79" w:rsidRPr="00EB5108" w:rsidRDefault="00D36E79" w:rsidP="000A0C0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DD4F2D4" w14:textId="6FD45CBD" w:rsidR="00D36E79" w:rsidRPr="00EB5108" w:rsidRDefault="00874A5B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5108">
              <w:rPr>
                <w:rFonts w:ascii="Angsana New" w:hAnsi="Angsana New"/>
                <w:sz w:val="30"/>
                <w:szCs w:val="30"/>
                <w:lang w:val="en-US" w:bidi="th-TH"/>
              </w:rPr>
              <w:t>83</w:t>
            </w:r>
            <w:r w:rsidR="009971EC" w:rsidRPr="00EB510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B5108">
              <w:rPr>
                <w:rFonts w:ascii="Angsana New" w:hAnsi="Angsana New"/>
                <w:sz w:val="30"/>
                <w:szCs w:val="30"/>
                <w:lang w:val="en-US" w:bidi="th-TH"/>
              </w:rPr>
              <w:t>097</w:t>
            </w:r>
          </w:p>
        </w:tc>
        <w:tc>
          <w:tcPr>
            <w:tcW w:w="180" w:type="dxa"/>
            <w:vAlign w:val="bottom"/>
          </w:tcPr>
          <w:p w14:paraId="4D749032" w14:textId="77777777" w:rsidR="00D36E79" w:rsidRPr="00EB5108" w:rsidRDefault="00D36E79" w:rsidP="000A0C0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BCCBE8F" w14:textId="5F8BAE6F" w:rsidR="00D36E79" w:rsidRPr="00EB5108" w:rsidRDefault="00874A5B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B5108">
              <w:rPr>
                <w:rFonts w:ascii="Angsana New" w:hAnsi="Angsana New"/>
                <w:sz w:val="30"/>
                <w:szCs w:val="30"/>
                <w:lang w:val="en-US" w:bidi="th-TH"/>
              </w:rPr>
              <w:t>464</w:t>
            </w:r>
            <w:r w:rsidR="009971EC" w:rsidRPr="00EB510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B5108">
              <w:rPr>
                <w:rFonts w:ascii="Angsana New" w:hAnsi="Angsana New"/>
                <w:sz w:val="30"/>
                <w:szCs w:val="30"/>
                <w:lang w:val="en-US" w:bidi="th-TH"/>
              </w:rPr>
              <w:t>81</w:t>
            </w:r>
            <w:r w:rsidR="00EB5108" w:rsidRPr="00EB510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D36E79" w:rsidRPr="00C26995" w14:paraId="0CA5A478" w14:textId="77777777" w:rsidTr="000A0C03">
        <w:trPr>
          <w:cantSplit/>
        </w:trPr>
        <w:tc>
          <w:tcPr>
            <w:tcW w:w="4050" w:type="dxa"/>
            <w:vAlign w:val="bottom"/>
          </w:tcPr>
          <w:p w14:paraId="3816B3C0" w14:textId="6DB2A30A" w:rsidR="00D36E79" w:rsidRPr="00C26995" w:rsidRDefault="00D36E79" w:rsidP="000A0C03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74A5B" w:rsidRPr="00874A5B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FA98A7" w14:textId="7F5E666A" w:rsidR="00D36E79" w:rsidRPr="00EB5108" w:rsidRDefault="00874A5B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B51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</w:t>
            </w:r>
            <w:r w:rsidR="0011355C" w:rsidRPr="00EB51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B51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483</w:t>
            </w:r>
            <w:r w:rsidR="0011355C" w:rsidRPr="00EB51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B51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326</w:t>
            </w:r>
          </w:p>
        </w:tc>
        <w:tc>
          <w:tcPr>
            <w:tcW w:w="199" w:type="dxa"/>
            <w:gridSpan w:val="2"/>
            <w:vAlign w:val="bottom"/>
          </w:tcPr>
          <w:p w14:paraId="7DBF1894" w14:textId="77777777" w:rsidR="00D36E79" w:rsidRPr="00EB5108" w:rsidRDefault="00D36E79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1EE4C5" w14:textId="18C44794" w:rsidR="00D36E79" w:rsidRPr="00EB5108" w:rsidRDefault="00874A5B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B51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</w:t>
            </w:r>
            <w:r w:rsidR="0011355C" w:rsidRPr="00EB51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B51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789</w:t>
            </w:r>
            <w:r w:rsidR="0011355C" w:rsidRPr="00EB51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B51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198</w:t>
            </w:r>
          </w:p>
        </w:tc>
        <w:tc>
          <w:tcPr>
            <w:tcW w:w="180" w:type="dxa"/>
            <w:vAlign w:val="bottom"/>
          </w:tcPr>
          <w:p w14:paraId="673B2EE8" w14:textId="77777777" w:rsidR="00D36E79" w:rsidRPr="00EB5108" w:rsidRDefault="00D36E79" w:rsidP="000A0C0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837636" w14:textId="777ADA85" w:rsidR="00D36E79" w:rsidRPr="00EB5108" w:rsidRDefault="00874A5B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B51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11355C" w:rsidRPr="00EB51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B51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274</w:t>
            </w:r>
            <w:r w:rsidR="0011355C" w:rsidRPr="00EB51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B51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972</w:t>
            </w:r>
          </w:p>
        </w:tc>
        <w:tc>
          <w:tcPr>
            <w:tcW w:w="180" w:type="dxa"/>
            <w:vAlign w:val="bottom"/>
          </w:tcPr>
          <w:p w14:paraId="225AE018" w14:textId="77777777" w:rsidR="00D36E79" w:rsidRPr="00EB5108" w:rsidRDefault="00D36E79" w:rsidP="000A0C0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53B078" w14:textId="0F24A7FB" w:rsidR="00D36E79" w:rsidRPr="00EB5108" w:rsidRDefault="00874A5B" w:rsidP="000A0C0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B51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</w:t>
            </w:r>
            <w:r w:rsidR="0011355C" w:rsidRPr="00EB51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B51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547</w:t>
            </w:r>
            <w:r w:rsidR="0011355C" w:rsidRPr="00EB51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B51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496</w:t>
            </w:r>
          </w:p>
        </w:tc>
      </w:tr>
    </w:tbl>
    <w:p w14:paraId="1A53571A" w14:textId="77777777" w:rsidR="00D36E79" w:rsidRDefault="00D36E79" w:rsidP="003D5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7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71"/>
        <w:gridCol w:w="1173"/>
        <w:gridCol w:w="180"/>
        <w:gridCol w:w="19"/>
        <w:gridCol w:w="1152"/>
        <w:gridCol w:w="180"/>
        <w:gridCol w:w="1256"/>
        <w:gridCol w:w="180"/>
        <w:gridCol w:w="1176"/>
      </w:tblGrid>
      <w:tr w:rsidR="00B22DBA" w:rsidRPr="00C26995" w14:paraId="2EAA3633" w14:textId="77777777" w:rsidTr="00AB5858">
        <w:trPr>
          <w:cantSplit/>
          <w:tblHeader/>
        </w:trPr>
        <w:tc>
          <w:tcPr>
            <w:tcW w:w="3971" w:type="dxa"/>
            <w:vAlign w:val="bottom"/>
          </w:tcPr>
          <w:p w14:paraId="3067EDD5" w14:textId="77777777" w:rsidR="00B22DBA" w:rsidRPr="00C26995" w:rsidRDefault="00B22DBA" w:rsidP="00AB585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316" w:type="dxa"/>
            <w:gridSpan w:val="8"/>
            <w:vAlign w:val="bottom"/>
          </w:tcPr>
          <w:p w14:paraId="1E1BE198" w14:textId="77777777" w:rsidR="00B22DBA" w:rsidRPr="00C26995" w:rsidRDefault="00B22DBA" w:rsidP="00AB5858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22DBA" w:rsidRPr="00C26995" w14:paraId="758DA6F8" w14:textId="77777777" w:rsidTr="00AB5858">
        <w:trPr>
          <w:cantSplit/>
          <w:tblHeader/>
        </w:trPr>
        <w:tc>
          <w:tcPr>
            <w:tcW w:w="3971" w:type="dxa"/>
            <w:vAlign w:val="bottom"/>
          </w:tcPr>
          <w:p w14:paraId="52EDFBEC" w14:textId="77777777" w:rsidR="00B22DBA" w:rsidRPr="00C26995" w:rsidRDefault="00B22DBA" w:rsidP="00AB585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0EE66BD2" w14:textId="77777777" w:rsidR="00B22DBA" w:rsidRPr="00C26995" w:rsidRDefault="00B22DBA" w:rsidP="00AB585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180" w:type="dxa"/>
            <w:vAlign w:val="bottom"/>
          </w:tcPr>
          <w:p w14:paraId="38C31E06" w14:textId="77777777" w:rsidR="00B22DBA" w:rsidRPr="00C26995" w:rsidRDefault="00B22DBA" w:rsidP="00AB585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306391A4" w14:textId="77777777" w:rsidR="00B22DBA" w:rsidRPr="00C26995" w:rsidRDefault="00B22DBA" w:rsidP="00AB5858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  <w:vAlign w:val="bottom"/>
          </w:tcPr>
          <w:p w14:paraId="76D702A9" w14:textId="77777777" w:rsidR="00B22DBA" w:rsidRPr="00C26995" w:rsidRDefault="00B22DBA" w:rsidP="00AB5858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vAlign w:val="bottom"/>
          </w:tcPr>
          <w:p w14:paraId="318E158A" w14:textId="77777777" w:rsidR="00B22DBA" w:rsidRPr="00C26995" w:rsidRDefault="00B22DBA" w:rsidP="00AB5858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หนี้สินตาม</w:t>
            </w:r>
            <w:r w:rsidRPr="00C26995"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  <w:br/>
            </w:r>
            <w:r w:rsidRPr="00C26995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สัญญาเช่า </w:t>
            </w:r>
          </w:p>
        </w:tc>
        <w:tc>
          <w:tcPr>
            <w:tcW w:w="180" w:type="dxa"/>
            <w:vAlign w:val="bottom"/>
          </w:tcPr>
          <w:p w14:paraId="32DD2A9F" w14:textId="77777777" w:rsidR="00B22DBA" w:rsidRPr="00C26995" w:rsidRDefault="00B22DBA" w:rsidP="00AB5858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  <w:vAlign w:val="bottom"/>
          </w:tcPr>
          <w:p w14:paraId="69B8E748" w14:textId="77777777" w:rsidR="00B22DBA" w:rsidRPr="00C26995" w:rsidRDefault="00B22DBA" w:rsidP="00AB5858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B22DBA" w:rsidRPr="00C26995" w14:paraId="293F3F35" w14:textId="77777777" w:rsidTr="00AB5858">
        <w:trPr>
          <w:cantSplit/>
          <w:tblHeader/>
        </w:trPr>
        <w:tc>
          <w:tcPr>
            <w:tcW w:w="3971" w:type="dxa"/>
            <w:vAlign w:val="bottom"/>
          </w:tcPr>
          <w:p w14:paraId="564B74EC" w14:textId="77777777" w:rsidR="00B22DBA" w:rsidRPr="00C26995" w:rsidRDefault="00B22DBA" w:rsidP="00AB585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6" w:type="dxa"/>
            <w:gridSpan w:val="8"/>
            <w:vAlign w:val="bottom"/>
          </w:tcPr>
          <w:p w14:paraId="27D17341" w14:textId="77777777" w:rsidR="00B22DBA" w:rsidRPr="00C26995" w:rsidRDefault="00B22DBA" w:rsidP="00AB5858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22DBA" w:rsidRPr="00C26995" w14:paraId="43184112" w14:textId="77777777" w:rsidTr="00AB5858">
        <w:trPr>
          <w:cantSplit/>
        </w:trPr>
        <w:tc>
          <w:tcPr>
            <w:tcW w:w="3971" w:type="dxa"/>
            <w:vAlign w:val="bottom"/>
          </w:tcPr>
          <w:p w14:paraId="7A68AFBD" w14:textId="03E5EB76" w:rsidR="00B22DBA" w:rsidRPr="0004200D" w:rsidRDefault="00874A5B" w:rsidP="00AB5858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874A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173" w:type="dxa"/>
            <w:vAlign w:val="bottom"/>
          </w:tcPr>
          <w:p w14:paraId="1D2ADD8C" w14:textId="77777777" w:rsidR="00B22DBA" w:rsidRPr="0004200D" w:rsidRDefault="00B22DBA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0820F51" w14:textId="77777777" w:rsidR="00B22DBA" w:rsidRPr="0004200D" w:rsidRDefault="00B22DBA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68924687" w14:textId="77777777" w:rsidR="00B22DBA" w:rsidRPr="0004200D" w:rsidRDefault="00B22DBA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EA89A69" w14:textId="77777777" w:rsidR="00B22DBA" w:rsidRPr="0004200D" w:rsidRDefault="00B22DBA" w:rsidP="00AB585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3538812B" w14:textId="77777777" w:rsidR="00B22DBA" w:rsidRPr="0004200D" w:rsidRDefault="00B22DBA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3C00BFD" w14:textId="77777777" w:rsidR="00B22DBA" w:rsidRPr="0004200D" w:rsidRDefault="00B22DBA" w:rsidP="00AB585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0998B9B0" w14:textId="77777777" w:rsidR="00B22DBA" w:rsidRPr="0004200D" w:rsidRDefault="00B22DBA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B22DBA" w:rsidRPr="00C26995" w14:paraId="1C6967F7" w14:textId="77777777" w:rsidTr="00AB5858">
        <w:trPr>
          <w:cantSplit/>
        </w:trPr>
        <w:tc>
          <w:tcPr>
            <w:tcW w:w="3971" w:type="dxa"/>
            <w:vAlign w:val="bottom"/>
          </w:tcPr>
          <w:p w14:paraId="148528DB" w14:textId="39F3CF52" w:rsidR="00B22DBA" w:rsidRPr="003E3BD5" w:rsidRDefault="00B22DBA" w:rsidP="00AB5858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E3BD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874A5B" w:rsidRPr="003E3BD5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3E3BD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E3BD5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3" w:type="dxa"/>
            <w:vAlign w:val="bottom"/>
          </w:tcPr>
          <w:p w14:paraId="537D20D1" w14:textId="63716CF5" w:rsidR="00B22DBA" w:rsidRPr="003E3BD5" w:rsidRDefault="00874A5B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3BD5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756E3C" w:rsidRPr="003E3BD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E3BD5">
              <w:rPr>
                <w:rFonts w:ascii="Angsana New" w:hAnsi="Angsana New"/>
                <w:sz w:val="30"/>
                <w:szCs w:val="30"/>
                <w:lang w:val="en-US"/>
              </w:rPr>
              <w:t>531</w:t>
            </w:r>
            <w:r w:rsidR="00756E3C" w:rsidRPr="003E3BD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E3BD5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</w:p>
        </w:tc>
        <w:tc>
          <w:tcPr>
            <w:tcW w:w="199" w:type="dxa"/>
            <w:gridSpan w:val="2"/>
            <w:vAlign w:val="bottom"/>
          </w:tcPr>
          <w:p w14:paraId="0260C1CE" w14:textId="77777777" w:rsidR="00B22DBA" w:rsidRPr="003E3BD5" w:rsidRDefault="00B22DBA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4F7A113" w14:textId="0CBD1D16" w:rsidR="00B22DBA" w:rsidRPr="003E3BD5" w:rsidRDefault="00874A5B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3BD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756E3C" w:rsidRPr="003E3BD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E3BD5">
              <w:rPr>
                <w:rFonts w:ascii="Angsana New" w:hAnsi="Angsana New"/>
                <w:sz w:val="30"/>
                <w:szCs w:val="30"/>
                <w:lang w:val="en-US"/>
              </w:rPr>
              <w:t>493</w:t>
            </w:r>
            <w:r w:rsidR="00756E3C" w:rsidRPr="003E3BD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E3BD5">
              <w:rPr>
                <w:rFonts w:ascii="Angsana New" w:hAnsi="Angsana New"/>
                <w:sz w:val="30"/>
                <w:szCs w:val="30"/>
                <w:lang w:val="en-US"/>
              </w:rPr>
              <w:t>815</w:t>
            </w:r>
          </w:p>
        </w:tc>
        <w:tc>
          <w:tcPr>
            <w:tcW w:w="180" w:type="dxa"/>
            <w:vAlign w:val="bottom"/>
          </w:tcPr>
          <w:p w14:paraId="3AEB3A4F" w14:textId="77777777" w:rsidR="00B22DBA" w:rsidRPr="003E3BD5" w:rsidRDefault="00B22DBA" w:rsidP="00AB585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6D28C276" w14:textId="3CD133E3" w:rsidR="00B22DBA" w:rsidRPr="003E3BD5" w:rsidRDefault="00874A5B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3BD5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 w:rsidR="00756E3C" w:rsidRPr="003E3BD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E3BD5">
              <w:rPr>
                <w:rFonts w:ascii="Angsana New" w:hAnsi="Angsana New"/>
                <w:sz w:val="30"/>
                <w:szCs w:val="30"/>
                <w:lang w:val="en-US"/>
              </w:rPr>
              <w:t>662</w:t>
            </w:r>
          </w:p>
        </w:tc>
        <w:tc>
          <w:tcPr>
            <w:tcW w:w="180" w:type="dxa"/>
            <w:vAlign w:val="bottom"/>
          </w:tcPr>
          <w:p w14:paraId="4FB919EF" w14:textId="77777777" w:rsidR="00B22DBA" w:rsidRPr="003E3BD5" w:rsidRDefault="00B22DBA" w:rsidP="00AB585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0B24C36A" w14:textId="36FDE040" w:rsidR="00B22DBA" w:rsidRPr="003E3BD5" w:rsidRDefault="00874A5B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3BD5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="00756E3C" w:rsidRPr="003E3BD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E3BD5">
              <w:rPr>
                <w:rFonts w:ascii="Angsana New" w:hAnsi="Angsana New"/>
                <w:sz w:val="30"/>
                <w:szCs w:val="30"/>
                <w:lang w:val="en-US"/>
              </w:rPr>
              <w:t>068</w:t>
            </w:r>
            <w:r w:rsidR="00756E3C" w:rsidRPr="003E3BD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E3BD5">
              <w:rPr>
                <w:rFonts w:ascii="Angsana New" w:hAnsi="Angsana New"/>
                <w:sz w:val="30"/>
                <w:szCs w:val="30"/>
                <w:lang w:val="en-US"/>
              </w:rPr>
              <w:t>611</w:t>
            </w:r>
          </w:p>
        </w:tc>
      </w:tr>
      <w:tr w:rsidR="00B22DBA" w:rsidRPr="00C26995" w14:paraId="4B9BA7DF" w14:textId="77777777" w:rsidTr="00AB5858">
        <w:trPr>
          <w:cantSplit/>
        </w:trPr>
        <w:tc>
          <w:tcPr>
            <w:tcW w:w="3971" w:type="dxa"/>
            <w:vAlign w:val="bottom"/>
          </w:tcPr>
          <w:p w14:paraId="12C639E3" w14:textId="77777777" w:rsidR="00B22DBA" w:rsidRPr="003E3BD5" w:rsidRDefault="00B22DBA" w:rsidP="00AB5858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3E3BD5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การเปลี่ยนแปลงจากกระแสเงินสดจากการ</w:t>
            </w:r>
            <w:r w:rsidRPr="003E3BD5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3E3BD5">
              <w:rPr>
                <w:rFonts w:ascii="Angsana New" w:hAnsi="Angsana New" w:hint="cs"/>
                <w:sz w:val="30"/>
                <w:szCs w:val="30"/>
                <w:cs/>
              </w:rPr>
              <w:t xml:space="preserve"> จัดหาเงิน</w:t>
            </w:r>
          </w:p>
        </w:tc>
        <w:tc>
          <w:tcPr>
            <w:tcW w:w="1173" w:type="dxa"/>
            <w:vAlign w:val="bottom"/>
          </w:tcPr>
          <w:p w14:paraId="59A7740F" w14:textId="0DDA067A" w:rsidR="00B22DBA" w:rsidRPr="003E3BD5" w:rsidRDefault="00FD792A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E3BD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74A5B" w:rsidRPr="003E3BD5">
              <w:rPr>
                <w:rFonts w:ascii="Angsana New" w:hAnsi="Angsana New"/>
                <w:sz w:val="30"/>
                <w:szCs w:val="30"/>
                <w:lang w:val="en-US" w:bidi="th-TH"/>
              </w:rPr>
              <w:t>291</w:t>
            </w:r>
            <w:r w:rsidRPr="003E3BD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74A5B" w:rsidRPr="003E3BD5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  <w:r w:rsidRPr="003E3BD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9" w:type="dxa"/>
            <w:gridSpan w:val="2"/>
            <w:vAlign w:val="bottom"/>
          </w:tcPr>
          <w:p w14:paraId="081C3EF1" w14:textId="77777777" w:rsidR="00B22DBA" w:rsidRPr="003E3BD5" w:rsidRDefault="00B22DBA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EA74EB6" w14:textId="70A0D446" w:rsidR="00B22DBA" w:rsidRPr="003E3BD5" w:rsidRDefault="00874A5B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3BD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C305E2" w:rsidRPr="003E3BD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E3BD5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  <w:r w:rsidR="00C305E2" w:rsidRPr="003E3BD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E3BD5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33836792" w14:textId="77777777" w:rsidR="00B22DBA" w:rsidRPr="003E3BD5" w:rsidRDefault="00B22DBA" w:rsidP="00AB585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53292281" w14:textId="0C32E530" w:rsidR="00B22DBA" w:rsidRPr="003E3BD5" w:rsidRDefault="00CF0524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3BD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74A5B" w:rsidRPr="003E3BD5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Pr="003E3BD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74A5B" w:rsidRPr="003E3BD5">
              <w:rPr>
                <w:rFonts w:ascii="Angsana New" w:hAnsi="Angsana New"/>
                <w:sz w:val="30"/>
                <w:szCs w:val="30"/>
                <w:lang w:val="en-US"/>
              </w:rPr>
              <w:t>734</w:t>
            </w:r>
            <w:r w:rsidRPr="003E3BD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6C1DA03A" w14:textId="77777777" w:rsidR="00B22DBA" w:rsidRPr="003E3BD5" w:rsidRDefault="00B22DBA" w:rsidP="00AB585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4798CA74" w14:textId="45581432" w:rsidR="00B22DBA" w:rsidRPr="003E3BD5" w:rsidRDefault="003E3BD5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3BD5">
              <w:rPr>
                <w:rFonts w:ascii="Angsana New" w:hAnsi="Angsana New"/>
                <w:sz w:val="30"/>
                <w:szCs w:val="30"/>
                <w:lang w:val="en-US"/>
              </w:rPr>
              <w:t>3,193,266</w:t>
            </w:r>
          </w:p>
        </w:tc>
      </w:tr>
      <w:tr w:rsidR="00B22DBA" w:rsidRPr="00C26995" w14:paraId="2545EF11" w14:textId="77777777" w:rsidTr="00AB5858">
        <w:trPr>
          <w:cantSplit/>
        </w:trPr>
        <w:tc>
          <w:tcPr>
            <w:tcW w:w="3971" w:type="dxa"/>
            <w:vAlign w:val="bottom"/>
          </w:tcPr>
          <w:p w14:paraId="2D83E6C9" w14:textId="77777777" w:rsidR="00B22DBA" w:rsidRPr="003E3BD5" w:rsidRDefault="00B22DBA" w:rsidP="00AB5858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E3BD5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</w:t>
            </w:r>
            <w:r w:rsidRPr="003E3BD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3" w:type="dxa"/>
            <w:vAlign w:val="bottom"/>
          </w:tcPr>
          <w:p w14:paraId="38397F84" w14:textId="37CE02D3" w:rsidR="00B22DBA" w:rsidRPr="003E3BD5" w:rsidRDefault="00FD792A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E3B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10DDC445" w14:textId="77777777" w:rsidR="00B22DBA" w:rsidRPr="003E3BD5" w:rsidRDefault="00B22DBA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6BF5253" w14:textId="5D3DE7B1" w:rsidR="00B22DBA" w:rsidRPr="003E3BD5" w:rsidRDefault="006B5FB9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E3B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C60A07" w14:textId="77777777" w:rsidR="00B22DBA" w:rsidRPr="003E3BD5" w:rsidRDefault="00B22DBA" w:rsidP="00AB585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0C7B7A26" w14:textId="10BD5B7A" w:rsidR="00B22DBA" w:rsidRPr="003E3BD5" w:rsidRDefault="00874A5B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3BD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CF0524" w:rsidRPr="003E3BD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E3BD5">
              <w:rPr>
                <w:rFonts w:ascii="Angsana New" w:hAnsi="Angsana New"/>
                <w:sz w:val="30"/>
                <w:szCs w:val="30"/>
                <w:lang w:val="en-US"/>
              </w:rPr>
              <w:t>988</w:t>
            </w:r>
          </w:p>
        </w:tc>
        <w:tc>
          <w:tcPr>
            <w:tcW w:w="180" w:type="dxa"/>
            <w:vAlign w:val="bottom"/>
          </w:tcPr>
          <w:p w14:paraId="7809C1D8" w14:textId="77777777" w:rsidR="00B22DBA" w:rsidRPr="003E3BD5" w:rsidRDefault="00B22DBA" w:rsidP="00AB585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295E6498" w14:textId="615D52D5" w:rsidR="00B22DBA" w:rsidRPr="003E3BD5" w:rsidRDefault="003E3BD5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3BD5">
              <w:rPr>
                <w:rFonts w:ascii="Angsana New" w:hAnsi="Angsana New"/>
                <w:sz w:val="30"/>
                <w:szCs w:val="30"/>
                <w:lang w:val="en-US"/>
              </w:rPr>
              <w:t>6,988</w:t>
            </w:r>
          </w:p>
        </w:tc>
      </w:tr>
      <w:tr w:rsidR="00B22DBA" w:rsidRPr="00C26995" w14:paraId="4E4648CE" w14:textId="77777777" w:rsidTr="00AB5858">
        <w:trPr>
          <w:cantSplit/>
        </w:trPr>
        <w:tc>
          <w:tcPr>
            <w:tcW w:w="3971" w:type="dxa"/>
            <w:vAlign w:val="bottom"/>
          </w:tcPr>
          <w:p w14:paraId="06F11C79" w14:textId="77777777" w:rsidR="00B22DBA" w:rsidRPr="003E3BD5" w:rsidRDefault="00B22DBA" w:rsidP="00AB5858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3E3BD5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6ADDF165" w14:textId="26E77393" w:rsidR="00B22DBA" w:rsidRPr="003E3BD5" w:rsidRDefault="003E3BD5" w:rsidP="003E3BD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3BD5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Pr="003E3BD5">
              <w:rPr>
                <w:rFonts w:ascii="Angsana New" w:hAnsi="Angsana New"/>
                <w:sz w:val="30"/>
                <w:szCs w:val="30"/>
                <w:lang w:val="en-US" w:bidi="th-TH"/>
              </w:rPr>
              <w:t>186</w:t>
            </w:r>
          </w:p>
        </w:tc>
        <w:tc>
          <w:tcPr>
            <w:tcW w:w="199" w:type="dxa"/>
            <w:gridSpan w:val="2"/>
            <w:vAlign w:val="bottom"/>
          </w:tcPr>
          <w:p w14:paraId="5F82ACAC" w14:textId="77777777" w:rsidR="00B22DBA" w:rsidRPr="003E3BD5" w:rsidRDefault="00B22DBA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3271B6D" w14:textId="773EAA1D" w:rsidR="00B22DBA" w:rsidRPr="003E3BD5" w:rsidRDefault="006B5FB9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3BD5">
              <w:rPr>
                <w:rFonts w:ascii="Angsana New" w:hAnsi="Angsana New"/>
                <w:sz w:val="30"/>
                <w:szCs w:val="30"/>
                <w:lang w:val="en-US"/>
              </w:rPr>
              <w:t>(3,685)</w:t>
            </w:r>
          </w:p>
        </w:tc>
        <w:tc>
          <w:tcPr>
            <w:tcW w:w="180" w:type="dxa"/>
            <w:vAlign w:val="bottom"/>
          </w:tcPr>
          <w:p w14:paraId="7E53EF5F" w14:textId="77777777" w:rsidR="00B22DBA" w:rsidRPr="003E3BD5" w:rsidRDefault="00B22DBA" w:rsidP="00AB585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75131A5A" w14:textId="5B156BB9" w:rsidR="00B22DBA" w:rsidRPr="003E3BD5" w:rsidRDefault="00874A5B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3BD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F0524" w:rsidRPr="003E3BD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E3BD5">
              <w:rPr>
                <w:rFonts w:ascii="Angsana New" w:hAnsi="Angsana New"/>
                <w:sz w:val="30"/>
                <w:szCs w:val="30"/>
                <w:lang w:val="en-US"/>
              </w:rPr>
              <w:t>436</w:t>
            </w:r>
          </w:p>
        </w:tc>
        <w:tc>
          <w:tcPr>
            <w:tcW w:w="180" w:type="dxa"/>
            <w:vAlign w:val="bottom"/>
          </w:tcPr>
          <w:p w14:paraId="78E6DEDC" w14:textId="77777777" w:rsidR="00B22DBA" w:rsidRPr="003E3BD5" w:rsidRDefault="00B22DBA" w:rsidP="00AB585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4C009AFA" w14:textId="6AB9F10A" w:rsidR="00B22DBA" w:rsidRPr="003E3BD5" w:rsidRDefault="003E3BD5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3BD5">
              <w:rPr>
                <w:rFonts w:ascii="Angsana New" w:hAnsi="Angsana New"/>
                <w:sz w:val="30"/>
                <w:szCs w:val="30"/>
                <w:lang w:val="en-US"/>
              </w:rPr>
              <w:t>(63)</w:t>
            </w:r>
          </w:p>
        </w:tc>
      </w:tr>
      <w:tr w:rsidR="00B22DBA" w:rsidRPr="00C26995" w14:paraId="15CCC89D" w14:textId="77777777" w:rsidTr="00AB5858">
        <w:trPr>
          <w:cantSplit/>
        </w:trPr>
        <w:tc>
          <w:tcPr>
            <w:tcW w:w="3971" w:type="dxa"/>
            <w:vAlign w:val="bottom"/>
          </w:tcPr>
          <w:p w14:paraId="7963D475" w14:textId="4240210D" w:rsidR="00B22DBA" w:rsidRPr="003E3BD5" w:rsidRDefault="00B22DBA" w:rsidP="00AB5858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E3B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74A5B" w:rsidRPr="003E3BD5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4B4CA4" w:rsidRPr="003E3BD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B4CA4" w:rsidRPr="003E3B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A939A" w14:textId="0C11FE9E" w:rsidR="00B22DBA" w:rsidRPr="003E3BD5" w:rsidRDefault="00874A5B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E3B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</w:t>
            </w:r>
            <w:r w:rsidR="00FD792A" w:rsidRPr="003E3B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E3B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</w:t>
            </w:r>
            <w:r w:rsidR="003E3BD5" w:rsidRPr="003E3B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FD792A" w:rsidRPr="003E3B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377CAA" w:rsidRPr="003E3B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320</w:t>
            </w:r>
          </w:p>
        </w:tc>
        <w:tc>
          <w:tcPr>
            <w:tcW w:w="199" w:type="dxa"/>
            <w:gridSpan w:val="2"/>
            <w:vAlign w:val="bottom"/>
          </w:tcPr>
          <w:p w14:paraId="2D5D419B" w14:textId="77777777" w:rsidR="00B22DBA" w:rsidRPr="003E3BD5" w:rsidRDefault="00B22DBA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A95CC" w14:textId="141C0789" w:rsidR="00B22DBA" w:rsidRPr="003E3BD5" w:rsidRDefault="006B5FB9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E3B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12,990,130</w:t>
            </w:r>
          </w:p>
        </w:tc>
        <w:tc>
          <w:tcPr>
            <w:tcW w:w="180" w:type="dxa"/>
            <w:vAlign w:val="bottom"/>
          </w:tcPr>
          <w:p w14:paraId="44419FAE" w14:textId="77777777" w:rsidR="00B22DBA" w:rsidRPr="003E3BD5" w:rsidRDefault="00B22DBA" w:rsidP="00AB585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97B7B2" w14:textId="294E126F" w:rsidR="00B22DBA" w:rsidRPr="003E3BD5" w:rsidRDefault="00874A5B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1450"/>
              </w:tabs>
              <w:spacing w:line="240" w:lineRule="atLeast"/>
              <w:ind w:left="-79" w:right="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E3B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</w:t>
            </w:r>
            <w:r w:rsidR="00CF0524" w:rsidRPr="003E3B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E3B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352</w:t>
            </w:r>
          </w:p>
        </w:tc>
        <w:tc>
          <w:tcPr>
            <w:tcW w:w="180" w:type="dxa"/>
            <w:vAlign w:val="bottom"/>
          </w:tcPr>
          <w:p w14:paraId="6B6EE733" w14:textId="77777777" w:rsidR="00B22DBA" w:rsidRPr="003E3BD5" w:rsidRDefault="00B22DBA" w:rsidP="00AB585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A890EE" w14:textId="4D36259F" w:rsidR="00B22DBA" w:rsidRPr="003E3BD5" w:rsidRDefault="003E3BD5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E3B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40,268,802</w:t>
            </w:r>
          </w:p>
        </w:tc>
      </w:tr>
      <w:tr w:rsidR="00B22DBA" w:rsidRPr="00C26995" w14:paraId="1062DC44" w14:textId="77777777" w:rsidTr="00B22DBA">
        <w:trPr>
          <w:cantSplit/>
        </w:trPr>
        <w:tc>
          <w:tcPr>
            <w:tcW w:w="3971" w:type="dxa"/>
            <w:vAlign w:val="bottom"/>
          </w:tcPr>
          <w:p w14:paraId="6C38F3D1" w14:textId="77777777" w:rsidR="00B22DBA" w:rsidRPr="00C26995" w:rsidRDefault="00B22DBA" w:rsidP="00AB5858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vAlign w:val="bottom"/>
          </w:tcPr>
          <w:p w14:paraId="5FEE8F63" w14:textId="77777777" w:rsidR="00B22DBA" w:rsidRPr="00C26995" w:rsidRDefault="00B22DBA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DFFA98C" w14:textId="77777777" w:rsidR="00B22DBA" w:rsidRPr="00C26995" w:rsidRDefault="00B22DBA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34183EDF" w14:textId="77777777" w:rsidR="00B22DBA" w:rsidRPr="00C26995" w:rsidRDefault="00B22DBA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130B0C7" w14:textId="77777777" w:rsidR="00B22DBA" w:rsidRPr="00C26995" w:rsidRDefault="00B22DBA" w:rsidP="00AB585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  <w:vAlign w:val="bottom"/>
          </w:tcPr>
          <w:p w14:paraId="63FA8BDF" w14:textId="77777777" w:rsidR="00B22DBA" w:rsidRPr="00C26995" w:rsidRDefault="00B22DBA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DD4D217" w14:textId="77777777" w:rsidR="00B22DBA" w:rsidRPr="00C26995" w:rsidRDefault="00B22DBA" w:rsidP="00AB585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vAlign w:val="bottom"/>
          </w:tcPr>
          <w:p w14:paraId="088C7B4D" w14:textId="77777777" w:rsidR="00B22DBA" w:rsidRPr="00C26995" w:rsidRDefault="00B22DBA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22DBA" w:rsidRPr="00C26995" w14:paraId="4BE52DCC" w14:textId="77777777" w:rsidTr="00AB5858">
        <w:trPr>
          <w:cantSplit/>
        </w:trPr>
        <w:tc>
          <w:tcPr>
            <w:tcW w:w="3971" w:type="dxa"/>
            <w:vAlign w:val="bottom"/>
          </w:tcPr>
          <w:p w14:paraId="3BA8E562" w14:textId="0EF58C18" w:rsidR="00B22DBA" w:rsidRPr="00C26995" w:rsidRDefault="00874A5B" w:rsidP="00AB5858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4A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173" w:type="dxa"/>
            <w:vAlign w:val="bottom"/>
          </w:tcPr>
          <w:p w14:paraId="5974C1C8" w14:textId="77777777" w:rsidR="00B22DBA" w:rsidRPr="00C26995" w:rsidRDefault="00B22DBA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6F3B060C" w14:textId="77777777" w:rsidR="00B22DBA" w:rsidRPr="00C26995" w:rsidRDefault="00B22DBA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663E5E2" w14:textId="77777777" w:rsidR="00B22DBA" w:rsidRPr="00C26995" w:rsidRDefault="00B22DBA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176DBC2" w14:textId="77777777" w:rsidR="00B22DBA" w:rsidRPr="00C26995" w:rsidRDefault="00B22DBA" w:rsidP="00AB585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47D94DFC" w14:textId="77777777" w:rsidR="00B22DBA" w:rsidRPr="00C26995" w:rsidRDefault="00B22DBA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6919257" w14:textId="77777777" w:rsidR="00B22DBA" w:rsidRPr="00C26995" w:rsidRDefault="00B22DBA" w:rsidP="00AB585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49A7F816" w14:textId="77777777" w:rsidR="00B22DBA" w:rsidRPr="00C26995" w:rsidRDefault="00B22DBA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22DBA" w:rsidRPr="00C26995" w14:paraId="54EE0FF1" w14:textId="77777777" w:rsidTr="00AB5858">
        <w:trPr>
          <w:cantSplit/>
        </w:trPr>
        <w:tc>
          <w:tcPr>
            <w:tcW w:w="3971" w:type="dxa"/>
            <w:vAlign w:val="bottom"/>
          </w:tcPr>
          <w:p w14:paraId="321AC1BA" w14:textId="4C2F3788" w:rsidR="00B22DBA" w:rsidRPr="00C26995" w:rsidRDefault="00B22DBA" w:rsidP="00AB5858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874A5B" w:rsidRPr="00874A5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C269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3" w:type="dxa"/>
            <w:vAlign w:val="bottom"/>
          </w:tcPr>
          <w:p w14:paraId="4786D583" w14:textId="4FB856D6" w:rsidR="00B22DBA" w:rsidRPr="00C26995" w:rsidRDefault="00874A5B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74A5B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="0011355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  <w:lang w:val="en-US" w:bidi="th-TH"/>
              </w:rPr>
              <w:t>395</w:t>
            </w:r>
            <w:r w:rsidR="0011355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99" w:type="dxa"/>
            <w:gridSpan w:val="2"/>
            <w:vAlign w:val="bottom"/>
          </w:tcPr>
          <w:p w14:paraId="1AB9CD5F" w14:textId="77777777" w:rsidR="00B22DBA" w:rsidRPr="00C26995" w:rsidRDefault="00B22DBA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50873A0" w14:textId="74909031" w:rsidR="00B22DBA" w:rsidRPr="00C26995" w:rsidRDefault="00874A5B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975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11355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991</w:t>
            </w:r>
            <w:r w:rsidR="0011355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495</w:t>
            </w:r>
          </w:p>
        </w:tc>
        <w:tc>
          <w:tcPr>
            <w:tcW w:w="180" w:type="dxa"/>
            <w:vAlign w:val="bottom"/>
          </w:tcPr>
          <w:p w14:paraId="1048B139" w14:textId="77777777" w:rsidR="00B22DBA" w:rsidRPr="00C26995" w:rsidRDefault="00B22DBA" w:rsidP="00AB585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4FC380FE" w14:textId="0089F40B" w:rsidR="00B22DBA" w:rsidRPr="00C26995" w:rsidRDefault="00874A5B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11355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420</w:t>
            </w:r>
          </w:p>
        </w:tc>
        <w:tc>
          <w:tcPr>
            <w:tcW w:w="180" w:type="dxa"/>
            <w:vAlign w:val="bottom"/>
          </w:tcPr>
          <w:p w14:paraId="1A386D56" w14:textId="77777777" w:rsidR="00B22DBA" w:rsidRPr="00C26995" w:rsidRDefault="00B22DBA" w:rsidP="00AB585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01C746A6" w14:textId="2B4E6BAB" w:rsidR="00B22DBA" w:rsidRPr="00C26995" w:rsidRDefault="00874A5B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  <w:r w:rsidR="0011355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449</w:t>
            </w:r>
            <w:r w:rsidR="0011355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915</w:t>
            </w:r>
          </w:p>
        </w:tc>
      </w:tr>
      <w:tr w:rsidR="00B22DBA" w:rsidRPr="00C26995" w14:paraId="660E48A6" w14:textId="77777777" w:rsidTr="00AB5858">
        <w:trPr>
          <w:cantSplit/>
        </w:trPr>
        <w:tc>
          <w:tcPr>
            <w:tcW w:w="3971" w:type="dxa"/>
            <w:vAlign w:val="bottom"/>
          </w:tcPr>
          <w:p w14:paraId="4BE66EE3" w14:textId="77777777" w:rsidR="00B22DBA" w:rsidRPr="00C26995" w:rsidRDefault="00B22DBA" w:rsidP="00AB5858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การเปลี่ยนแปลงจากกระแสเงินสดจากการ</w:t>
            </w:r>
            <w:r w:rsidRPr="00C26995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จัดหาเงิน</w:t>
            </w:r>
          </w:p>
        </w:tc>
        <w:tc>
          <w:tcPr>
            <w:tcW w:w="1173" w:type="dxa"/>
            <w:vAlign w:val="bottom"/>
          </w:tcPr>
          <w:p w14:paraId="6238DF3E" w14:textId="4E7FE8EF" w:rsidR="00B22DBA" w:rsidRPr="00C26995" w:rsidRDefault="00874A5B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11355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175</w:t>
            </w:r>
            <w:r w:rsidR="0011355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99" w:type="dxa"/>
            <w:gridSpan w:val="2"/>
            <w:vAlign w:val="bottom"/>
          </w:tcPr>
          <w:p w14:paraId="3AD93320" w14:textId="77777777" w:rsidR="00B22DBA" w:rsidRPr="00C26995" w:rsidRDefault="00B22DBA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98B3827" w14:textId="30BA3CBC" w:rsidR="00B22DBA" w:rsidRPr="00C26995" w:rsidRDefault="0011355C" w:rsidP="0011355C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CF60EBB" w14:textId="77777777" w:rsidR="00B22DBA" w:rsidRPr="00C26995" w:rsidRDefault="00B22DBA" w:rsidP="00AB585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769FD83F" w14:textId="57B0C95A" w:rsidR="00B22DBA" w:rsidRPr="00C26995" w:rsidRDefault="0011355C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1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74A5B" w:rsidRPr="00874A5B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74A5B" w:rsidRPr="00874A5B">
              <w:rPr>
                <w:rFonts w:ascii="Angsana New" w:hAnsi="Angsana New"/>
                <w:sz w:val="30"/>
                <w:szCs w:val="30"/>
                <w:lang w:val="en-US" w:bidi="th-TH"/>
              </w:rPr>
              <w:t>383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D37F18E" w14:textId="77777777" w:rsidR="00B22DBA" w:rsidRPr="00C26995" w:rsidRDefault="00B22DBA" w:rsidP="00AB585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163ABA6B" w14:textId="64D2F3A8" w:rsidR="00B22DBA" w:rsidRPr="00C26995" w:rsidRDefault="00874A5B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11355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159</w:t>
            </w:r>
            <w:r w:rsidR="0011355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617</w:t>
            </w:r>
          </w:p>
        </w:tc>
      </w:tr>
      <w:tr w:rsidR="00B22DBA" w:rsidRPr="00C26995" w14:paraId="4DF1BA00" w14:textId="77777777" w:rsidTr="00AB5858">
        <w:trPr>
          <w:cantSplit/>
        </w:trPr>
        <w:tc>
          <w:tcPr>
            <w:tcW w:w="3971" w:type="dxa"/>
            <w:vAlign w:val="bottom"/>
          </w:tcPr>
          <w:p w14:paraId="4D0607D5" w14:textId="77777777" w:rsidR="00B22DBA" w:rsidRPr="00C26995" w:rsidRDefault="00B22DBA" w:rsidP="00AB5858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</w:t>
            </w:r>
            <w:r w:rsidRPr="00C2699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3" w:type="dxa"/>
            <w:vAlign w:val="bottom"/>
          </w:tcPr>
          <w:p w14:paraId="7B67560F" w14:textId="569C507E" w:rsidR="00B22DBA" w:rsidRPr="00C26995" w:rsidRDefault="0011355C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465D7BEE" w14:textId="77777777" w:rsidR="00B22DBA" w:rsidRPr="00C26995" w:rsidRDefault="00B22DBA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B682451" w14:textId="73B8C64B" w:rsidR="00B22DBA" w:rsidRPr="00C26995" w:rsidRDefault="0011355C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545FC83" w14:textId="77777777" w:rsidR="00B22DBA" w:rsidRPr="00C26995" w:rsidRDefault="00B22DBA" w:rsidP="00AB585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58F4F332" w14:textId="6B7D87ED" w:rsidR="00B22DBA" w:rsidRPr="00C26995" w:rsidRDefault="00874A5B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74A5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11355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  <w:lang w:val="en-US" w:bidi="th-TH"/>
              </w:rPr>
              <w:t>226</w:t>
            </w:r>
          </w:p>
        </w:tc>
        <w:tc>
          <w:tcPr>
            <w:tcW w:w="180" w:type="dxa"/>
            <w:vAlign w:val="bottom"/>
          </w:tcPr>
          <w:p w14:paraId="4822BB8D" w14:textId="77777777" w:rsidR="00B22DBA" w:rsidRPr="00C26995" w:rsidRDefault="00B22DBA" w:rsidP="00AB585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7781E9C2" w14:textId="791D3F11" w:rsidR="00B22DBA" w:rsidRPr="00C26995" w:rsidRDefault="00874A5B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1015"/>
              </w:tabs>
              <w:spacing w:line="240" w:lineRule="atLeast"/>
              <w:ind w:left="-79" w:right="-9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74A5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11355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  <w:lang w:val="en-US" w:bidi="th-TH"/>
              </w:rPr>
              <w:t>226</w:t>
            </w:r>
          </w:p>
        </w:tc>
      </w:tr>
      <w:tr w:rsidR="00B22DBA" w:rsidRPr="00C26995" w14:paraId="240A1139" w14:textId="77777777" w:rsidTr="00AB5858">
        <w:trPr>
          <w:cantSplit/>
        </w:trPr>
        <w:tc>
          <w:tcPr>
            <w:tcW w:w="3971" w:type="dxa"/>
            <w:vAlign w:val="bottom"/>
          </w:tcPr>
          <w:p w14:paraId="4D797C06" w14:textId="77777777" w:rsidR="00B22DBA" w:rsidRPr="00C26995" w:rsidRDefault="00B22DBA" w:rsidP="00AB5858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4897CCD8" w14:textId="45C8E2D7" w:rsidR="00B22DBA" w:rsidRPr="00C26995" w:rsidRDefault="0011355C" w:rsidP="0011355C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029A4C12" w14:textId="77777777" w:rsidR="00B22DBA" w:rsidRPr="00C26995" w:rsidRDefault="00B22DBA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464FA98" w14:textId="316FEB07" w:rsidR="00B22DBA" w:rsidRPr="00C26995" w:rsidRDefault="00874A5B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975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74A5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11355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  <w:lang w:val="en-US" w:bidi="th-TH"/>
              </w:rPr>
              <w:t>218</w:t>
            </w:r>
          </w:p>
        </w:tc>
        <w:tc>
          <w:tcPr>
            <w:tcW w:w="180" w:type="dxa"/>
            <w:vAlign w:val="bottom"/>
          </w:tcPr>
          <w:p w14:paraId="60EE91EE" w14:textId="77777777" w:rsidR="00B22DBA" w:rsidRPr="00C26995" w:rsidRDefault="00B22DBA" w:rsidP="00AB585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3B6139D8" w14:textId="54A8D1C5" w:rsidR="00B22DBA" w:rsidRPr="00C26995" w:rsidRDefault="00874A5B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9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1355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</w:p>
        </w:tc>
        <w:tc>
          <w:tcPr>
            <w:tcW w:w="180" w:type="dxa"/>
            <w:vAlign w:val="bottom"/>
          </w:tcPr>
          <w:p w14:paraId="1BF4D9E7" w14:textId="77777777" w:rsidR="00B22DBA" w:rsidRPr="00C26995" w:rsidRDefault="00B22DBA" w:rsidP="00AB585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9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1B5842DE" w14:textId="1B7885E5" w:rsidR="00B22DBA" w:rsidRPr="00C26995" w:rsidRDefault="00874A5B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74A5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11355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sz w:val="30"/>
                <w:szCs w:val="30"/>
                <w:lang w:val="en-US" w:bidi="th-TH"/>
              </w:rPr>
              <w:t>352</w:t>
            </w:r>
          </w:p>
        </w:tc>
      </w:tr>
      <w:tr w:rsidR="00B22DBA" w:rsidRPr="00C26995" w14:paraId="6F6D0798" w14:textId="77777777" w:rsidTr="00AB5858">
        <w:trPr>
          <w:cantSplit/>
        </w:trPr>
        <w:tc>
          <w:tcPr>
            <w:tcW w:w="3971" w:type="dxa"/>
            <w:vAlign w:val="bottom"/>
          </w:tcPr>
          <w:p w14:paraId="314371A1" w14:textId="5D1E7CEE" w:rsidR="00B22DBA" w:rsidRPr="00C26995" w:rsidRDefault="00B22DBA" w:rsidP="00AB5858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74A5B" w:rsidRPr="00874A5B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4B4CA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B4C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6AF0A1" w14:textId="58E9515D" w:rsidR="00B22DBA" w:rsidRPr="00C26995" w:rsidRDefault="00874A5B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74A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</w:t>
            </w:r>
            <w:r w:rsidR="0011355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570</w:t>
            </w:r>
            <w:r w:rsidR="0011355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99" w:type="dxa"/>
            <w:gridSpan w:val="2"/>
            <w:vAlign w:val="bottom"/>
          </w:tcPr>
          <w:p w14:paraId="389DFA60" w14:textId="77777777" w:rsidR="00B22DBA" w:rsidRPr="00C26995" w:rsidRDefault="00B22DBA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AFCF5" w14:textId="16D41E3B" w:rsidR="00B22DBA" w:rsidRPr="00C26995" w:rsidRDefault="00874A5B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74A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11355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992</w:t>
            </w:r>
            <w:r w:rsidR="0011355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713</w:t>
            </w:r>
          </w:p>
        </w:tc>
        <w:tc>
          <w:tcPr>
            <w:tcW w:w="180" w:type="dxa"/>
            <w:vAlign w:val="bottom"/>
          </w:tcPr>
          <w:p w14:paraId="17E712CE" w14:textId="77777777" w:rsidR="00B22DBA" w:rsidRPr="00C26995" w:rsidRDefault="00B22DBA" w:rsidP="00AB585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92D79" w14:textId="0EA05BC4" w:rsidR="00B22DBA" w:rsidRPr="00C26995" w:rsidRDefault="00874A5B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74A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</w:t>
            </w:r>
            <w:r w:rsidR="0011355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397</w:t>
            </w:r>
          </w:p>
        </w:tc>
        <w:tc>
          <w:tcPr>
            <w:tcW w:w="180" w:type="dxa"/>
            <w:vAlign w:val="bottom"/>
          </w:tcPr>
          <w:p w14:paraId="3EE23D1E" w14:textId="77777777" w:rsidR="00B22DBA" w:rsidRPr="00C26995" w:rsidRDefault="00B22DBA" w:rsidP="00AB5858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4F90A7" w14:textId="7028C1F6" w:rsidR="00B22DBA" w:rsidRPr="00C26995" w:rsidRDefault="00874A5B" w:rsidP="00AB585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74A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</w:t>
            </w:r>
            <w:r w:rsidR="0011355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616</w:t>
            </w:r>
            <w:r w:rsidR="0011355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110</w:t>
            </w:r>
          </w:p>
        </w:tc>
      </w:tr>
    </w:tbl>
    <w:p w14:paraId="4275C8FC" w14:textId="7F62F0E8" w:rsidR="00E72087" w:rsidRDefault="00E72087" w:rsidP="003D5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E44DFE4" w14:textId="77777777" w:rsidR="00E72087" w:rsidRPr="00A64BC4" w:rsidRDefault="00E72087" w:rsidP="00E720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val="th-TH" w:eastAsia="th-TH"/>
        </w:rPr>
      </w:pPr>
      <w:r w:rsidRPr="00A64BC4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การ</w:t>
      </w:r>
      <w:r w:rsidRPr="00A64BC4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ออกและเสนอขายหุ้นกู้เพื่ออนุรักษ์สิ่งแวดล้อม</w:t>
      </w:r>
    </w:p>
    <w:p w14:paraId="3817A5EA" w14:textId="77777777" w:rsidR="00E72087" w:rsidRDefault="00E72087" w:rsidP="003D5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F95467F" w14:textId="77777777" w:rsidR="00E72087" w:rsidRPr="00E10699" w:rsidRDefault="00E72087" w:rsidP="00E72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10699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10</w:t>
      </w:r>
      <w:r w:rsidRPr="00E10699">
        <w:rPr>
          <w:rFonts w:ascii="Angsana New" w:hAnsi="Angsana New"/>
          <w:sz w:val="30"/>
          <w:szCs w:val="30"/>
        </w:rPr>
        <w:t xml:space="preserve"> </w:t>
      </w:r>
      <w:r w:rsidRPr="00E10699">
        <w:rPr>
          <w:rFonts w:ascii="Angsana New" w:hAnsi="Angsana New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>2569</w:t>
      </w:r>
      <w:r w:rsidRPr="00E10699">
        <w:rPr>
          <w:rFonts w:ascii="Angsana New" w:hAnsi="Angsana New"/>
          <w:sz w:val="30"/>
          <w:szCs w:val="30"/>
        </w:rPr>
        <w:t xml:space="preserve"> </w:t>
      </w:r>
      <w:r w:rsidRPr="00E10699">
        <w:rPr>
          <w:rFonts w:ascii="Angsana New" w:hAnsi="Angsana New"/>
          <w:sz w:val="30"/>
          <w:szCs w:val="30"/>
          <w:cs/>
        </w:rPr>
        <w:t>บริษัทได้ออกและเสนอขายหุ้นกู้เพื่ออนุรักษ์สิ่งแวดล้อม ชนิดระบุชื่อผู้ถือ ประเภท</w:t>
      </w:r>
      <w:r>
        <w:rPr>
          <w:rFonts w:ascii="Angsana New" w:hAnsi="Angsana New"/>
          <w:sz w:val="30"/>
          <w:szCs w:val="30"/>
          <w:cs/>
        </w:rPr>
        <w:br/>
      </w:r>
      <w:r w:rsidRPr="00E10699">
        <w:rPr>
          <w:rFonts w:ascii="Angsana New" w:hAnsi="Angsana New"/>
          <w:sz w:val="30"/>
          <w:szCs w:val="30"/>
          <w:cs/>
        </w:rPr>
        <w:t>ไม่ด้อยสิทธิ ไม่มีประกัน และไม่มีผู้แทนผู้ถือหุ้นกู้ เสนอขายต่อผู้ลงทุนสถาบัน</w:t>
      </w:r>
      <w:r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เป็นจำนวนเงิน</w:t>
      </w:r>
      <w:r w:rsidRPr="00E1069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3,500</w:t>
      </w:r>
      <w:r w:rsidRPr="00E10699">
        <w:rPr>
          <w:rFonts w:ascii="Angsana New" w:hAnsi="Angsana New"/>
          <w:sz w:val="30"/>
          <w:szCs w:val="30"/>
        </w:rPr>
        <w:t xml:space="preserve"> </w:t>
      </w:r>
      <w:r w:rsidRPr="00E10699">
        <w:rPr>
          <w:rFonts w:ascii="Angsana New" w:hAnsi="Angsana New"/>
          <w:sz w:val="30"/>
          <w:szCs w:val="30"/>
          <w:cs/>
        </w:rPr>
        <w:t xml:space="preserve">ล้านบาท </w:t>
      </w:r>
      <w:r>
        <w:rPr>
          <w:rFonts w:ascii="Angsana New" w:hAnsi="Angsana New"/>
          <w:sz w:val="30"/>
          <w:szCs w:val="30"/>
          <w:cs/>
        </w:rPr>
        <w:br/>
      </w:r>
      <w:r w:rsidRPr="00AB58C3">
        <w:rPr>
          <w:rFonts w:ascii="Angsana New" w:hAnsi="Angsana New"/>
          <w:sz w:val="30"/>
          <w:szCs w:val="30"/>
          <w:cs/>
        </w:rPr>
        <w:t xml:space="preserve">อายุ 4 ปี </w:t>
      </w:r>
      <w:r>
        <w:rPr>
          <w:rFonts w:ascii="Angsana New" w:hAnsi="Angsana New" w:hint="cs"/>
          <w:sz w:val="30"/>
          <w:szCs w:val="30"/>
          <w:cs/>
        </w:rPr>
        <w:t>อัตราดอกเบี้ยคงที่</w:t>
      </w:r>
      <w:r>
        <w:rPr>
          <w:rFonts w:ascii="Angsana New" w:hAnsi="Angsana New"/>
          <w:sz w:val="30"/>
          <w:szCs w:val="30"/>
        </w:rPr>
        <w:t xml:space="preserve"> </w:t>
      </w:r>
      <w:r w:rsidRPr="00AB58C3">
        <w:rPr>
          <w:rFonts w:ascii="Angsana New" w:hAnsi="Angsana New"/>
          <w:sz w:val="30"/>
          <w:szCs w:val="30"/>
          <w:cs/>
        </w:rPr>
        <w:t xml:space="preserve">ครบกำหนดไถ่ถอนในปี </w:t>
      </w:r>
      <w:r>
        <w:rPr>
          <w:rFonts w:ascii="Angsana New" w:hAnsi="Angsana New"/>
          <w:sz w:val="30"/>
          <w:szCs w:val="30"/>
        </w:rPr>
        <w:t>2573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10699">
        <w:rPr>
          <w:rFonts w:ascii="Angsana New" w:hAnsi="Angsana New"/>
          <w:sz w:val="30"/>
          <w:szCs w:val="30"/>
          <w:cs/>
        </w:rPr>
        <w:t>โดยมีวัตถุประสงค์เพื่อทดแทนเงินลงทุนในโครงการที่เกี่ยวข้องกับพลังงานหมุนเวียน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และเสริมประสิทธิภาพโครงการพลังงานทดแทนที่มีอยู่</w:t>
      </w:r>
    </w:p>
    <w:p w14:paraId="068CB8AC" w14:textId="77777777" w:rsidR="00E72087" w:rsidRDefault="00E72087" w:rsidP="003D5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1C101D3" w14:textId="77777777" w:rsidR="00E72087" w:rsidRDefault="00E72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4EC290E" w14:textId="23F8A4AC" w:rsidR="0016555B" w:rsidRPr="00627208" w:rsidRDefault="006B206E" w:rsidP="009C341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62720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ส่วนงานดำเนินงาน</w:t>
      </w:r>
      <w:r w:rsidR="00130AF4" w:rsidRPr="0062720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52EFF260" w14:textId="77777777" w:rsidR="00381513" w:rsidRPr="0039470F" w:rsidRDefault="00381513" w:rsidP="002A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A32231E" w14:textId="0A00E750" w:rsidR="00FD4825" w:rsidRPr="00627208" w:rsidRDefault="00FD4825" w:rsidP="00FD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="00874A5B" w:rsidRPr="00874A5B">
        <w:rPr>
          <w:rFonts w:asciiTheme="majorBidi" w:hAnsiTheme="majorBidi" w:cstheme="majorBidi"/>
          <w:sz w:val="30"/>
          <w:szCs w:val="30"/>
        </w:rPr>
        <w:t>4</w:t>
      </w:r>
      <w:r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Pr="00627208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การดำเนินงานของแต่ละส่วนงานที่รายงานของ</w:t>
      </w:r>
      <w:r w:rsidR="00CB07DC" w:rsidRPr="00627208">
        <w:rPr>
          <w:rFonts w:asciiTheme="majorBidi" w:hAnsiTheme="majorBidi" w:cstheme="majorBidi"/>
          <w:sz w:val="30"/>
          <w:szCs w:val="30"/>
        </w:rPr>
        <w:br/>
      </w:r>
      <w:r w:rsidRPr="00627208">
        <w:rPr>
          <w:rFonts w:asciiTheme="majorBidi" w:hAnsiTheme="majorBidi" w:cstheme="majorBidi"/>
          <w:sz w:val="30"/>
          <w:szCs w:val="30"/>
          <w:cs/>
        </w:rPr>
        <w:t>กลุ่มบริษัท โดยสรุปมีดังนี้</w:t>
      </w:r>
    </w:p>
    <w:p w14:paraId="507A125C" w14:textId="77777777" w:rsidR="00381513" w:rsidRPr="0039470F" w:rsidRDefault="00381513" w:rsidP="00F60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330"/>
          <w:tab w:val="left" w:pos="35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761F32CD" w14:textId="7F1AFBB6" w:rsidR="00381513" w:rsidRPr="00627208" w:rsidRDefault="00381513" w:rsidP="0038151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874A5B" w:rsidRPr="00874A5B">
        <w:rPr>
          <w:rFonts w:asciiTheme="majorBidi" w:hAnsiTheme="majorBidi" w:cstheme="majorBidi"/>
          <w:sz w:val="30"/>
          <w:szCs w:val="30"/>
        </w:rPr>
        <w:t>1</w:t>
      </w:r>
      <w:r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Pr="00627208">
        <w:rPr>
          <w:rFonts w:asciiTheme="majorBidi" w:hAnsiTheme="majorBidi" w:cstheme="majorBidi"/>
          <w:sz w:val="30"/>
          <w:szCs w:val="30"/>
        </w:rPr>
        <w:tab/>
      </w:r>
      <w:r w:rsidRPr="00627208">
        <w:rPr>
          <w:rFonts w:asciiTheme="majorBidi" w:hAnsiTheme="majorBidi" w:cstheme="majorBidi"/>
          <w:sz w:val="30"/>
          <w:szCs w:val="30"/>
          <w:cs/>
        </w:rPr>
        <w:t>กลุ่มธุรกิจผลิตไฟฟ้าในประเทศ</w:t>
      </w:r>
    </w:p>
    <w:p w14:paraId="25ECEB72" w14:textId="65D33643" w:rsidR="00381513" w:rsidRPr="00627208" w:rsidRDefault="00381513" w:rsidP="0038151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874A5B" w:rsidRPr="00874A5B">
        <w:rPr>
          <w:rFonts w:asciiTheme="majorBidi" w:hAnsiTheme="majorBidi" w:cstheme="majorBidi"/>
          <w:sz w:val="30"/>
          <w:szCs w:val="30"/>
        </w:rPr>
        <w:t>2</w:t>
      </w:r>
      <w:r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Pr="00627208">
        <w:rPr>
          <w:rFonts w:asciiTheme="majorBidi" w:hAnsiTheme="majorBidi" w:cstheme="majorBidi"/>
          <w:sz w:val="30"/>
          <w:szCs w:val="30"/>
        </w:rPr>
        <w:tab/>
      </w:r>
      <w:r w:rsidRPr="00627208">
        <w:rPr>
          <w:rFonts w:asciiTheme="majorBidi" w:hAnsiTheme="majorBidi" w:cstheme="majorBidi"/>
          <w:sz w:val="30"/>
          <w:szCs w:val="30"/>
          <w:cs/>
        </w:rPr>
        <w:t>กลุ่มธุรกิจพลังงานทดแทน</w:t>
      </w:r>
      <w:r w:rsidR="00ED615B">
        <w:rPr>
          <w:rFonts w:asciiTheme="majorBidi" w:hAnsiTheme="majorBidi" w:cstheme="majorBidi" w:hint="cs"/>
          <w:sz w:val="30"/>
          <w:szCs w:val="30"/>
          <w:cs/>
        </w:rPr>
        <w:t>ในประเทศ</w:t>
      </w:r>
    </w:p>
    <w:p w14:paraId="0D112964" w14:textId="60DC96C0" w:rsidR="00381513" w:rsidRPr="00627208" w:rsidRDefault="00381513" w:rsidP="00381513">
      <w:pPr>
        <w:ind w:left="540"/>
        <w:rPr>
          <w:rFonts w:asciiTheme="majorBidi" w:hAnsiTheme="majorBidi" w:cstheme="majorBidi"/>
          <w:sz w:val="30"/>
          <w:szCs w:val="30"/>
          <w:cs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874A5B" w:rsidRPr="00874A5B">
        <w:rPr>
          <w:rFonts w:asciiTheme="majorBidi" w:hAnsiTheme="majorBidi" w:cstheme="majorBidi"/>
          <w:sz w:val="30"/>
          <w:szCs w:val="30"/>
        </w:rPr>
        <w:t>3</w:t>
      </w:r>
      <w:r w:rsidRPr="00627208">
        <w:rPr>
          <w:rFonts w:asciiTheme="majorBidi" w:hAnsiTheme="majorBidi" w:cstheme="majorBidi"/>
          <w:sz w:val="30"/>
          <w:szCs w:val="30"/>
        </w:rPr>
        <w:tab/>
      </w:r>
      <w:r w:rsidRPr="00627208">
        <w:rPr>
          <w:rFonts w:asciiTheme="majorBidi" w:hAnsiTheme="majorBidi" w:cstheme="majorBidi"/>
          <w:sz w:val="30"/>
          <w:szCs w:val="30"/>
          <w:cs/>
        </w:rPr>
        <w:t>กลุ่มธุรกิจการลงทุนในต่างประเทศ</w:t>
      </w:r>
    </w:p>
    <w:p w14:paraId="666DA4E9" w14:textId="7BA7CCBB" w:rsidR="00E52C82" w:rsidRPr="00627208" w:rsidRDefault="00381513" w:rsidP="00381513">
      <w:pPr>
        <w:ind w:left="540"/>
        <w:rPr>
          <w:rFonts w:asciiTheme="majorBidi" w:hAnsiTheme="majorBidi" w:cstheme="majorBidi"/>
          <w:sz w:val="30"/>
          <w:szCs w:val="30"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874A5B" w:rsidRPr="00874A5B">
        <w:rPr>
          <w:rFonts w:asciiTheme="majorBidi" w:hAnsiTheme="majorBidi" w:cstheme="majorBidi"/>
          <w:sz w:val="30"/>
          <w:szCs w:val="30"/>
        </w:rPr>
        <w:t>4</w:t>
      </w:r>
      <w:r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Pr="00627208">
        <w:rPr>
          <w:rFonts w:asciiTheme="majorBidi" w:hAnsiTheme="majorBidi" w:cstheme="majorBidi"/>
          <w:sz w:val="30"/>
          <w:szCs w:val="30"/>
        </w:rPr>
        <w:tab/>
      </w:r>
      <w:r w:rsidRPr="00627208">
        <w:rPr>
          <w:rFonts w:asciiTheme="majorBidi" w:hAnsiTheme="majorBidi" w:cstheme="majorBidi"/>
          <w:sz w:val="30"/>
          <w:szCs w:val="30"/>
          <w:cs/>
        </w:rPr>
        <w:t>กลุ่มธุรกิจ</w:t>
      </w:r>
      <w:r w:rsidR="009B64B6" w:rsidRPr="00627208">
        <w:rPr>
          <w:rFonts w:asciiTheme="majorBidi" w:hAnsiTheme="majorBidi" w:cstheme="majorBidi"/>
          <w:sz w:val="30"/>
          <w:szCs w:val="30"/>
          <w:cs/>
        </w:rPr>
        <w:t>เกี่ยวเนื่องและสาธารณูปโภค</w:t>
      </w:r>
      <w:r w:rsidR="00ED615B">
        <w:rPr>
          <w:rFonts w:asciiTheme="majorBidi" w:hAnsiTheme="majorBidi" w:cstheme="majorBidi" w:hint="cs"/>
          <w:sz w:val="30"/>
          <w:szCs w:val="30"/>
          <w:cs/>
        </w:rPr>
        <w:t>ในประเทศ</w:t>
      </w:r>
    </w:p>
    <w:p w14:paraId="4CBC1480" w14:textId="77777777" w:rsidR="00C51AB3" w:rsidRPr="0039470F" w:rsidRDefault="00C51AB3" w:rsidP="00C51AB3">
      <w:pPr>
        <w:rPr>
          <w:rFonts w:asciiTheme="majorBidi" w:hAnsiTheme="majorBidi" w:cstheme="majorBidi"/>
          <w:sz w:val="30"/>
          <w:szCs w:val="30"/>
        </w:rPr>
      </w:pPr>
    </w:p>
    <w:p w14:paraId="5AB69B21" w14:textId="77777777" w:rsidR="008B4AB6" w:rsidRPr="00627208" w:rsidRDefault="008B4AB6" w:rsidP="00C51AB3">
      <w:pPr>
        <w:rPr>
          <w:rFonts w:asciiTheme="majorBidi" w:hAnsiTheme="majorBidi" w:cstheme="majorBidi"/>
          <w:sz w:val="30"/>
          <w:szCs w:val="30"/>
        </w:rPr>
      </w:pPr>
    </w:p>
    <w:p w14:paraId="05736F39" w14:textId="3B9EEB53" w:rsidR="008B4AB6" w:rsidRPr="00627208" w:rsidRDefault="008B4AB6" w:rsidP="00C51AB3">
      <w:pPr>
        <w:rPr>
          <w:rFonts w:asciiTheme="majorBidi" w:hAnsiTheme="majorBidi" w:cstheme="majorBidi"/>
          <w:sz w:val="30"/>
          <w:szCs w:val="30"/>
          <w:cs/>
        </w:rPr>
        <w:sectPr w:rsidR="008B4AB6" w:rsidRPr="00627208" w:rsidSect="006D6681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14:paraId="73CC24FB" w14:textId="77777777" w:rsidR="00F64F27" w:rsidRPr="00627208" w:rsidRDefault="00F64F27" w:rsidP="00B12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627208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ข้อมูลเกี่ยวกับส่วนงานที่รายงาน</w:t>
      </w:r>
    </w:p>
    <w:p w14:paraId="3CD1C614" w14:textId="77777777" w:rsidR="00B12C29" w:rsidRPr="00A82C65" w:rsidRDefault="00B12C29" w:rsidP="00F64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18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154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58"/>
        <w:gridCol w:w="1061"/>
        <w:gridCol w:w="269"/>
        <w:gridCol w:w="1008"/>
        <w:gridCol w:w="236"/>
        <w:gridCol w:w="990"/>
        <w:gridCol w:w="236"/>
        <w:gridCol w:w="1058"/>
        <w:gridCol w:w="270"/>
        <w:gridCol w:w="990"/>
        <w:gridCol w:w="270"/>
        <w:gridCol w:w="1080"/>
        <w:gridCol w:w="270"/>
        <w:gridCol w:w="970"/>
        <w:gridCol w:w="270"/>
        <w:gridCol w:w="832"/>
        <w:gridCol w:w="92"/>
        <w:gridCol w:w="178"/>
        <w:gridCol w:w="92"/>
        <w:gridCol w:w="952"/>
        <w:gridCol w:w="38"/>
        <w:gridCol w:w="198"/>
        <w:gridCol w:w="41"/>
        <w:gridCol w:w="1021"/>
      </w:tblGrid>
      <w:tr w:rsidR="00F64F27" w:rsidRPr="00627208" w14:paraId="75C665D4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B39D3A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2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3B792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64F27" w:rsidRPr="00627208" w14:paraId="4C78E42C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3D77B7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69180" w14:textId="1049AB93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กลุ่มธุรกิจผลิตไฟฟ้า</w:t>
            </w:r>
            <w:r w:rsidR="00ED61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8DC87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0F8CA" w14:textId="5AA8A8F3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  <w:r w:rsidR="00ED61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="00ED61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53DBE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E6C20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1896FA1E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6195A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78456" w14:textId="7844CC2B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กลุ่มธุรกิจเกี่ยวเนื่องและสาธารณูปโภค</w:t>
            </w:r>
            <w:r w:rsidR="00ED61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CADC9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3C9FD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1600D" w:rsidRPr="00627208" w14:paraId="30AA1EA2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6502A" w14:textId="07FACB42" w:rsidR="0061600D" w:rsidRPr="00627208" w:rsidRDefault="0061600D" w:rsidP="006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  <w:r w:rsidRPr="0050233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874A5B" w:rsidRPr="00874A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Pr="0050233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50233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E2F7A" w14:textId="31E70CD0" w:rsidR="0061600D" w:rsidRPr="00627208" w:rsidRDefault="00874A5B" w:rsidP="006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03B74" w14:textId="77777777" w:rsidR="0061600D" w:rsidRPr="00627208" w:rsidRDefault="0061600D" w:rsidP="006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5ACB5" w14:textId="5EFF14B5" w:rsidR="0061600D" w:rsidRPr="00627208" w:rsidRDefault="00874A5B" w:rsidP="006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F4DE2" w14:textId="77777777" w:rsidR="0061600D" w:rsidRPr="00627208" w:rsidRDefault="0061600D" w:rsidP="006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B9E6F" w14:textId="36E63791" w:rsidR="0061600D" w:rsidRPr="00627208" w:rsidRDefault="00874A5B" w:rsidP="006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9DF2A" w14:textId="77777777" w:rsidR="0061600D" w:rsidRPr="00627208" w:rsidRDefault="0061600D" w:rsidP="006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33C1B" w14:textId="3CDA742F" w:rsidR="0061600D" w:rsidRPr="00627208" w:rsidRDefault="00874A5B" w:rsidP="006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5963A" w14:textId="77777777" w:rsidR="0061600D" w:rsidRPr="00627208" w:rsidRDefault="0061600D" w:rsidP="006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0EE50" w14:textId="33E1E2AB" w:rsidR="0061600D" w:rsidRPr="00627208" w:rsidRDefault="00874A5B" w:rsidP="006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33239" w14:textId="77777777" w:rsidR="0061600D" w:rsidRPr="00627208" w:rsidRDefault="0061600D" w:rsidP="006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AB9A1" w14:textId="7E20650F" w:rsidR="0061600D" w:rsidRPr="00627208" w:rsidRDefault="00874A5B" w:rsidP="006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04F3F" w14:textId="77777777" w:rsidR="0061600D" w:rsidRPr="00627208" w:rsidRDefault="0061600D" w:rsidP="006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D042B" w14:textId="4AB548CA" w:rsidR="0061600D" w:rsidRPr="00627208" w:rsidRDefault="00874A5B" w:rsidP="006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5CF1E" w14:textId="77777777" w:rsidR="0061600D" w:rsidRPr="00627208" w:rsidRDefault="0061600D" w:rsidP="006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7A883" w14:textId="7F7A4EE1" w:rsidR="0061600D" w:rsidRPr="00627208" w:rsidRDefault="00874A5B" w:rsidP="006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871C0" w14:textId="77777777" w:rsidR="0061600D" w:rsidRPr="00627208" w:rsidRDefault="0061600D" w:rsidP="006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08328" w14:textId="1A18C1E1" w:rsidR="0061600D" w:rsidRPr="00627208" w:rsidRDefault="00874A5B" w:rsidP="006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4560C" w14:textId="77777777" w:rsidR="0061600D" w:rsidRPr="00627208" w:rsidRDefault="0061600D" w:rsidP="006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5D85B" w14:textId="7C4D269C" w:rsidR="0061600D" w:rsidRPr="00627208" w:rsidRDefault="00874A5B" w:rsidP="006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F019AF" w:rsidRPr="00627208" w14:paraId="5F6F3508" w14:textId="77777777" w:rsidTr="00DB4924">
        <w:trPr>
          <w:trHeight w:val="76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60532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422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20890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46B0B" w:rsidRPr="00627208" w14:paraId="3C037E09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26100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028D3" w14:textId="01BC6F81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F04DD2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04DD2">
              <w:rPr>
                <w:rFonts w:asciiTheme="majorBidi" w:hAnsiTheme="majorBidi" w:cstheme="majorBidi"/>
                <w:sz w:val="26"/>
                <w:szCs w:val="26"/>
              </w:rPr>
              <w:t>181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AE8BD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F7C71" w14:textId="20CF0285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585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896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5D676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15DC9" w14:textId="07E7C3A3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BA09B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7B7AB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DF82E" w14:textId="69F751DF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BA09B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6ED7A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14966" w14:textId="21207FC9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993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624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98CFF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2DC4C" w14:textId="2AE1F035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044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896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9F1EE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2F249" w14:textId="5A9065ED" w:rsidR="00C46B0B" w:rsidRPr="00627208" w:rsidRDefault="00F04DD2" w:rsidP="00F04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exact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57E30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6BC99" w14:textId="17B9AF38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300" w:lineRule="exact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 w:rsidRPr="00BA09B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E13FE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1D2E9" w14:textId="7AE5C361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7050C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161</w:t>
            </w:r>
            <w:r w:rsidR="007050C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805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5141A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11305" w14:textId="0D658B61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630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792</w:t>
            </w:r>
          </w:p>
        </w:tc>
      </w:tr>
      <w:tr w:rsidR="00C46B0B" w:rsidRPr="00627208" w14:paraId="09B09839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6E33A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รายได้ตามสัญญาเช่า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81E9C" w14:textId="797DA3A5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689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498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B07EF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C3DAE" w14:textId="54F6BBD0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363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Pr="00874A5B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71E98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D73A7" w14:textId="6148F0A5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BA09B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A9D9D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D88F8" w14:textId="28AA844E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BA09B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C7261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CB674" w14:textId="0F095CAF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534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281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030FF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46A98" w14:textId="19E861EF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576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865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A56C1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F2EF7" w14:textId="1DA3722D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exact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 w:rsidRPr="00BA09B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96F27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A1892" w14:textId="03F253F0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300" w:lineRule="exact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 w:rsidRPr="00BA09B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D44A6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F6335" w14:textId="64D3CE45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050C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223</w:t>
            </w:r>
            <w:r w:rsidR="007050C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779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DA5FF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5F4E3" w14:textId="3233F74C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940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Pr="00874A5B">
              <w:rPr>
                <w:rFonts w:asciiTheme="majorBidi" w:hAnsiTheme="majorBidi" w:cstheme="majorBidi" w:hint="cs"/>
                <w:sz w:val="26"/>
                <w:szCs w:val="26"/>
              </w:rPr>
              <w:t>9</w:t>
            </w:r>
          </w:p>
        </w:tc>
      </w:tr>
      <w:tr w:rsidR="00C46B0B" w:rsidRPr="00627208" w14:paraId="6FD58328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C8624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42FF32" w14:textId="3058FFED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C02B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04DD2"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04DD2">
              <w:rPr>
                <w:rFonts w:asciiTheme="majorBidi" w:hAnsiTheme="majorBidi" w:cstheme="majorBidi"/>
                <w:sz w:val="26"/>
                <w:szCs w:val="26"/>
              </w:rPr>
              <w:t>435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5257D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BBFDDC" w14:textId="6DB4C5D9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00" w:lineRule="exact"/>
              <w:ind w:right="-296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758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824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6A569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04615F" w14:textId="4644DF21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BA09B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84425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FAEF9F" w14:textId="29DC77C8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BA09B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778BC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6F9332" w14:textId="08B57E82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288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417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EC946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2C2951" w14:textId="1C2DD072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028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515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9ECAE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39AA66" w14:textId="3BB4A562" w:rsidR="00C46B0B" w:rsidRPr="00627208" w:rsidRDefault="00F04DD2" w:rsidP="00F04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exact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AE712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8F531D" w14:textId="718973AA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300" w:lineRule="exact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 w:rsidRPr="00BA09B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45481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DABD75" w14:textId="5E64C66E" w:rsidR="00C46B0B" w:rsidRPr="00627208" w:rsidRDefault="007050C9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577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852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2F28B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3F8B73" w14:textId="73AF9582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787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339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46B0B" w:rsidRPr="00627208" w14:paraId="366F0D18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58133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กำไรขั้นต้น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0A827A" w14:textId="2AF5588D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C46B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F04DD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568,244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C7363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237A8C" w14:textId="03E84C9D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C46B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190</w:t>
            </w:r>
            <w:r w:rsidR="00C46B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</w:t>
            </w:r>
            <w:r w:rsidRPr="00874A5B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1480A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D59927" w14:textId="5B30D21F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09B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127D7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421F32" w14:textId="4D092854" w:rsidR="00C46B0B" w:rsidRPr="00D44F1F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00" w:lineRule="exact"/>
              <w:ind w:right="-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09B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3B4ED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0DA49" w14:textId="0C1BFFFE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C46B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239</w:t>
            </w:r>
            <w:r w:rsidR="00C46B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31BD3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BF70C7" w14:textId="757CB1E4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C46B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593</w:t>
            </w:r>
            <w:r w:rsidR="00C46B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65755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615E4D" w14:textId="032912EE" w:rsidR="00C46B0B" w:rsidRPr="00627208" w:rsidRDefault="00F04DD2" w:rsidP="00F04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00" w:lineRule="exact"/>
              <w:ind w:right="-2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B84B8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CF4B06" w14:textId="0AE17B8D" w:rsidR="00C46B0B" w:rsidRPr="00D44F1F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300" w:lineRule="exact"/>
              <w:ind w:right="-2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09B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E309E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1C1EF2" w14:textId="1FE6346D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7050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807</w:t>
            </w:r>
            <w:r w:rsidR="007050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732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C2C5D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9ECEC5" w14:textId="397819B7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C46B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783</w:t>
            </w:r>
            <w:r w:rsidR="00C46B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</w:t>
            </w:r>
            <w:r w:rsidRPr="00874A5B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2</w:t>
            </w:r>
          </w:p>
        </w:tc>
      </w:tr>
      <w:tr w:rsidR="00C46B0B" w:rsidRPr="00627208" w14:paraId="6CDAA9B2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62E07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รายได้ค่าบริการการจัดการ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0BA5A" w14:textId="1D829DAF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9F98B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72417" w14:textId="1048B2BB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02A9E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FEC4E" w14:textId="7AF9E6FE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BA09B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95550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AA3E4" w14:textId="0A947A4B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BA09B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E6D1F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D0B83" w14:textId="56D08BF8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697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F84D9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82DA7" w14:textId="1045B862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910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C620B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A1BEE" w14:textId="0BDD04DB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110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138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E74CC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368D6" w14:textId="35391B49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178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706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9B274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00EBE" w14:textId="5EAFB239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124</w:t>
            </w:r>
            <w:r w:rsidR="007050C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835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25993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35257" w14:textId="0984DA8C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193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616</w:t>
            </w:r>
          </w:p>
        </w:tc>
      </w:tr>
      <w:tr w:rsidR="00C46B0B" w:rsidRPr="00627208" w14:paraId="6D2686DE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D068E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136D9" w14:textId="17748716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04DD2">
              <w:rPr>
                <w:rFonts w:asciiTheme="majorBidi" w:hAnsiTheme="majorBidi" w:cstheme="majorBidi"/>
                <w:sz w:val="26"/>
                <w:szCs w:val="26"/>
              </w:rPr>
              <w:t>945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204AF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AB651" w14:textId="13326814" w:rsidR="00C46B0B" w:rsidRPr="000332A7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025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12E4B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9F086" w14:textId="76E808A0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D397F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3776E" w14:textId="6C820324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199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99CF1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68532" w14:textId="278786F8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325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066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0991F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EF873" w14:textId="79CDB35F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315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078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E4AD7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9E5B5" w14:textId="65A4EDF3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83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10E67">
              <w:rPr>
                <w:rFonts w:asciiTheme="majorBidi" w:hAnsiTheme="majorBidi" w:cstheme="majorBidi"/>
                <w:sz w:val="26"/>
                <w:szCs w:val="26"/>
              </w:rPr>
              <w:t>059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E3528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A28A7" w14:textId="2A65C5F7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776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688CD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AFD29" w14:textId="4BBEDCAD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462</w:t>
            </w:r>
            <w:r w:rsidR="007050C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EDBD2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3DD88" w14:textId="48D71AB0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442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078</w:t>
            </w:r>
          </w:p>
        </w:tc>
      </w:tr>
      <w:tr w:rsidR="00C46B0B" w:rsidRPr="00627208" w14:paraId="712AADCF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5460D" w14:textId="72B99FA9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D3698" w14:textId="4DE8BFFA" w:rsidR="00C46B0B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386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41ED6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FEBBC" w14:textId="2F7FE845" w:rsidR="00C46B0B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308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345AC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477B3" w14:textId="26AB4F01" w:rsidR="00C46B0B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BA09B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11246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6F833" w14:textId="02D90E41" w:rsidR="00C46B0B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BA09B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C7E2A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0EF98" w14:textId="393E468C" w:rsidR="00C46B0B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547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467FE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669F1" w14:textId="6FB8A06B" w:rsidR="00C46B0B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946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B2741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DC73F" w14:textId="25BAA11C" w:rsidR="00C46B0B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249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1A58A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8571B" w14:textId="7A6CE34F" w:rsidR="00C46B0B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936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27497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F66CD" w14:textId="01DAD66F" w:rsidR="00C46B0B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7050C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182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784D1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EFE33" w14:textId="31F6160C" w:rsidR="00C46B0B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190</w:t>
            </w:r>
          </w:p>
        </w:tc>
      </w:tr>
      <w:tr w:rsidR="00C46B0B" w:rsidRPr="00627208" w14:paraId="2BD30E4D" w14:textId="77777777" w:rsidTr="00DB4924">
        <w:trPr>
          <w:trHeight w:val="54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7799E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16C0E" w14:textId="33FC2AF2" w:rsidR="00C46B0B" w:rsidRPr="00627208" w:rsidRDefault="00F04DD2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79,403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B1DC3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1C963" w14:textId="0B973ECB" w:rsidR="00C46B0B" w:rsidRPr="000332A7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077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7A511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46FAA" w14:textId="7C0B2BB8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CBB93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4E90C" w14:textId="65244A46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205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D218B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C7D1A" w14:textId="55F78294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395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843B4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A5AEF" w14:textId="64AF0C87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 w:hint="cs"/>
                <w:sz w:val="26"/>
                <w:szCs w:val="26"/>
              </w:rPr>
              <w:t>70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F571E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E0100" w14:textId="1BACC8EE" w:rsidR="00C46B0B" w:rsidRPr="00FD4106" w:rsidRDefault="00810E67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93,971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93471" w14:textId="77777777" w:rsidR="00C46B0B" w:rsidRPr="00FD4106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DABEA" w14:textId="49DFC5A7" w:rsidR="00C46B0B" w:rsidRPr="00FD4106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D4106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="00C46B0B" w:rsidRPr="00FD41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4106">
              <w:rPr>
                <w:rFonts w:asciiTheme="majorBidi" w:hAnsiTheme="majorBidi" w:cstheme="majorBidi"/>
                <w:sz w:val="26"/>
                <w:szCs w:val="26"/>
              </w:rPr>
              <w:t>596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91A2F" w14:textId="77777777" w:rsidR="00C46B0B" w:rsidRPr="00FD4106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E3F50" w14:textId="5FD56D5F" w:rsidR="00C46B0B" w:rsidRPr="00FD4106" w:rsidRDefault="00CF2775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D4106">
              <w:rPr>
                <w:rFonts w:asciiTheme="majorBidi" w:hAnsiTheme="majorBidi" w:cstheme="majorBidi"/>
                <w:sz w:val="26"/>
                <w:szCs w:val="26"/>
              </w:rPr>
              <w:t>213,867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FA96A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3410B" w14:textId="733D5C31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147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 w:hint="cs"/>
                <w:sz w:val="26"/>
                <w:szCs w:val="26"/>
              </w:rPr>
              <w:t>58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C46B0B" w:rsidRPr="00627208" w14:paraId="0D330A96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86880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DF01C" w14:textId="40F8335E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F04DD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04DD2">
              <w:rPr>
                <w:rFonts w:asciiTheme="majorBidi" w:hAnsiTheme="majorBidi" w:cstheme="majorBidi"/>
                <w:sz w:val="26"/>
                <w:szCs w:val="26"/>
              </w:rPr>
              <w:t>684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13471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5BDD2" w14:textId="7FEB721F" w:rsidR="00C46B0B" w:rsidRPr="001C1A2F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259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917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01B5A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5FB0D" w14:textId="6E10044A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77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CF3C5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0A270" w14:textId="2B50DD90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87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45C4F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61053" w14:textId="1D79FF48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083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041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D20E3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36B0C" w14:textId="67BD67B5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706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491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E8940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40037" w14:textId="581EDDBF" w:rsidR="00C46B0B" w:rsidRPr="00FD4106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D41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D4106" w:rsidRPr="00FD4106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810E67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FD4106" w:rsidRPr="00FD41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10E67">
              <w:rPr>
                <w:rFonts w:asciiTheme="majorBidi" w:hAnsiTheme="majorBidi" w:cstheme="majorBidi"/>
                <w:sz w:val="26"/>
                <w:szCs w:val="26"/>
              </w:rPr>
              <w:t>028</w:t>
            </w:r>
            <w:r w:rsidRPr="00FD41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91F04" w14:textId="77777777" w:rsidR="00C46B0B" w:rsidRPr="00FD4106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7988C" w14:textId="5F7DBF11" w:rsidR="00C46B0B" w:rsidRPr="00FD4106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D41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FD4106">
              <w:rPr>
                <w:rFonts w:asciiTheme="majorBidi" w:hAnsiTheme="majorBidi" w:cstheme="majorBidi"/>
                <w:sz w:val="26"/>
                <w:szCs w:val="26"/>
              </w:rPr>
              <w:t>644</w:t>
            </w:r>
            <w:r w:rsidRPr="00FD41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FD4106">
              <w:rPr>
                <w:rFonts w:asciiTheme="majorBidi" w:hAnsiTheme="majorBidi" w:cstheme="majorBidi"/>
                <w:sz w:val="26"/>
                <w:szCs w:val="26"/>
              </w:rPr>
              <w:t>444</w:t>
            </w:r>
            <w:r w:rsidRPr="00FD41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40043" w14:textId="77777777" w:rsidR="00C46B0B" w:rsidRPr="00FD4106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AD62C" w14:textId="4F807EE3" w:rsidR="00C46B0B" w:rsidRPr="00FD4106" w:rsidRDefault="007525BD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D4106">
              <w:rPr>
                <w:rFonts w:asciiTheme="majorBidi" w:hAnsiTheme="majorBidi" w:cstheme="majorBidi"/>
                <w:sz w:val="26"/>
                <w:szCs w:val="26"/>
              </w:rPr>
              <w:t>(1,</w:t>
            </w:r>
            <w:r w:rsidR="00CF2775" w:rsidRPr="00FD4106">
              <w:rPr>
                <w:rFonts w:asciiTheme="majorBidi" w:hAnsiTheme="majorBidi" w:cstheme="majorBidi"/>
                <w:sz w:val="26"/>
                <w:szCs w:val="26"/>
              </w:rPr>
              <w:t>798,830</w:t>
            </w:r>
            <w:r w:rsidRPr="00FD41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70291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A516F" w14:textId="5379A8C6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610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939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46B0B" w:rsidRPr="00627208" w14:paraId="2083CEAA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9C852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กำไร (ขาดทุน) จากอัตราแลกเปลี่ยนสุทธิ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6FBF5" w14:textId="19E8CBE4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346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04DD2">
              <w:rPr>
                <w:rFonts w:asciiTheme="majorBidi" w:hAnsiTheme="majorBidi" w:cstheme="majorBidi"/>
                <w:sz w:val="26"/>
                <w:szCs w:val="26"/>
              </w:rPr>
              <w:t>616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CBDBF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816C4" w14:textId="6A3CCBED" w:rsidR="00C46B0B" w:rsidRPr="001C1A2F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114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E1087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CF525" w14:textId="22923CB3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BA09B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547B6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CDE99" w14:textId="04AF3B53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BA09B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44004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8A848" w14:textId="7C9FB378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208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452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C88EE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DE3D6" w14:textId="55D411D1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308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A53E6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15925" w14:textId="2F865F29" w:rsidR="00C46B0B" w:rsidRPr="00FD4106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D4106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C46B0B" w:rsidRPr="00FD41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10E67">
              <w:rPr>
                <w:rFonts w:asciiTheme="majorBidi" w:hAnsiTheme="majorBidi" w:cstheme="majorBidi"/>
                <w:sz w:val="26"/>
                <w:szCs w:val="26"/>
              </w:rPr>
              <w:t>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5E24B" w14:textId="74D9B650" w:rsidR="00C46B0B" w:rsidRPr="00FD4106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728D8" w14:textId="02D462B0" w:rsidR="00C46B0B" w:rsidRPr="00FD4106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D4106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C46B0B" w:rsidRPr="00FD41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4106">
              <w:rPr>
                <w:rFonts w:asciiTheme="majorBidi" w:hAnsiTheme="majorBidi" w:cstheme="majorBidi"/>
                <w:sz w:val="26"/>
                <w:szCs w:val="26"/>
              </w:rPr>
              <w:t>135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6B8E4" w14:textId="77777777" w:rsidR="00C46B0B" w:rsidRPr="00FD4106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FD52D" w14:textId="70C699D0" w:rsidR="00C46B0B" w:rsidRPr="00FD4106" w:rsidRDefault="007050C9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D41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FD4106">
              <w:rPr>
                <w:rFonts w:asciiTheme="majorBidi" w:hAnsiTheme="majorBidi" w:cstheme="majorBidi"/>
                <w:sz w:val="26"/>
                <w:szCs w:val="26"/>
              </w:rPr>
              <w:t>115</w:t>
            </w:r>
            <w:r w:rsidRPr="00FD41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FD4106">
              <w:rPr>
                <w:rFonts w:asciiTheme="majorBidi" w:hAnsiTheme="majorBidi" w:cstheme="majorBidi"/>
                <w:sz w:val="26"/>
                <w:szCs w:val="26"/>
              </w:rPr>
              <w:t>599</w:t>
            </w:r>
            <w:r w:rsidRPr="00FD41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1EABA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6B112" w14:textId="2AF6D0C4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059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46B0B" w:rsidRPr="00627208" w14:paraId="073540B8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C2267" w14:textId="69EE07E1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ผลกำไรจากการเปลี่ยนแปลง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มูลค่า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ยุติธ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รรมของอนุพันธ์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0B0AC" w14:textId="3AAA5975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675A6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C3FDC" w14:textId="717B36BF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AE3F8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85D1C" w14:textId="5F2F7079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BA09B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8E7F9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7E50B" w14:textId="1F949576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BA09B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AA991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7FFF5" w14:textId="3CC4212A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420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34381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17C1E" w14:textId="342F7AAF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364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292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32C9D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37933" w14:textId="1EADB234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exact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D5E2A" w14:textId="3A962051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2336C" w14:textId="28C2EF24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300" w:lineRule="exact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B789F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F430E" w14:textId="1522A3A9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="007050C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420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C3B04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0D482" w14:textId="50121558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364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292</w:t>
            </w:r>
          </w:p>
        </w:tc>
      </w:tr>
      <w:tr w:rsidR="00C46B0B" w:rsidRPr="00627208" w14:paraId="593057B1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07CE1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399C2" w14:textId="64E7001F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706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625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E6F09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671A7" w14:textId="4FC7018B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202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922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2F527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398B5" w14:textId="39FABCCE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9B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632CA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763D3" w14:textId="13A62660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BA09B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D5378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7F6D0" w14:textId="47798DA2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202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727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469B1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7AD3B" w14:textId="0A06604D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366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501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D62B7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0B562" w14:textId="219F96B4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390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807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B6592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43F85" w14:textId="7DFC5A63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468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208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5B4F9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C7E44" w14:textId="19707A9C" w:rsidR="00C46B0B" w:rsidRPr="00627208" w:rsidRDefault="007050C9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300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159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4A6F6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5DDF1" w14:textId="5FEE5EC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037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631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46B0B" w:rsidRPr="00627208" w14:paraId="11CF3B58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105C8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 (ขาดทุน) ของการร่วมค้า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79362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E0C9E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6C02D" w14:textId="467ABC04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7295A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A6BF0" w14:textId="3D320F8E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BB4F8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A85AE" w14:textId="1C699441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73A27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ED11F" w14:textId="448B8C1C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95BEB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80F0C" w14:textId="6D5E7B02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646E9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AFC63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12E18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2172D" w14:textId="4C5B5E02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FE5A1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90184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C0F5A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5DDEB" w14:textId="56A33812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6B0B" w:rsidRPr="00627208" w14:paraId="2C9E5D57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45092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และบริษัทร่วมที่ใช้วิธีส่วนได้เสีย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33D452" w14:textId="7214E182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280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806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51B1E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CE12C2" w14:textId="449C497B" w:rsidR="00C46B0B" w:rsidRPr="000332A7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053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085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2738C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0777E2" w14:textId="0F7D9A75" w:rsidR="00C46B0B" w:rsidRPr="00627208" w:rsidRDefault="00874A5B" w:rsidP="003C0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FF12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152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EF184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D43BAE" w14:textId="541B6495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267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25D2C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BD4E75" w14:textId="0C8FC932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490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858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7A071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52E2E6" w14:textId="0712D8C3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891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612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74ED9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F8A4A3" w14:textId="6027B8E3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765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0D7D4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F4DF52" w14:textId="69EBBBB1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293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203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817A5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1FDA07" w14:textId="0A714D7D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050C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809</w:t>
            </w:r>
            <w:r w:rsidR="007050C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581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C0426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381C31" w14:textId="6A31089A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661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761</w:t>
            </w:r>
          </w:p>
        </w:tc>
      </w:tr>
      <w:tr w:rsidR="00C46B0B" w:rsidRPr="00627208" w14:paraId="2ED38F8D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FAEC4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ขาดทุน)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07F14" w14:textId="7416811C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C46B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F04DD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</w:t>
            </w:r>
            <w:r w:rsidR="00C46B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F04DD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7EEFE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48601E" w14:textId="053EE0AE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C46B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900</w:t>
            </w:r>
            <w:r w:rsidR="00C46B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C0A36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406CA5" w14:textId="567DA875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FF120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4C42B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367160" w14:textId="60E0DC51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  <w:r w:rsidR="00C46B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83BDA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0CFB14" w14:textId="4AC3550E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C46B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153</w:t>
            </w:r>
            <w:r w:rsidR="00C46B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902C9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BCAEAA" w14:textId="664100B6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C46B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080</w:t>
            </w:r>
            <w:r w:rsidR="00C46B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49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57AD6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C63DBA" w14:textId="6CE5728A" w:rsidR="00C46B0B" w:rsidRPr="007A7A52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92" w:hanging="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</w:t>
            </w:r>
            <w:r w:rsidR="00810E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810E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088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B0E8B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A9BBA6" w14:textId="792684D0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300" w:lineRule="exact"/>
              <w:ind w:right="-108" w:hanging="17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077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077EB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553715" w14:textId="4E8B2CF9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7050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330</w:t>
            </w:r>
            <w:r w:rsidR="007050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170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EE9C2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CA9C1B" w14:textId="2FECC526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C46B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913</w:t>
            </w:r>
            <w:r w:rsidR="00C46B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706</w:t>
            </w:r>
          </w:p>
        </w:tc>
      </w:tr>
      <w:tr w:rsidR="00C46B0B" w:rsidRPr="00627208" w14:paraId="0F20DE86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6E29A" w14:textId="1180E463" w:rsidR="00C46B0B" w:rsidRPr="00627208" w:rsidRDefault="0004200D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C46B0B"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 รายได้</w:t>
            </w:r>
            <w:r w:rsidR="00C46B0B"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9FE146" w14:textId="561FBF2A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04DD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04DD2">
              <w:rPr>
                <w:rFonts w:asciiTheme="majorBidi" w:hAnsiTheme="majorBidi" w:cstheme="majorBidi"/>
                <w:sz w:val="26"/>
                <w:szCs w:val="26"/>
              </w:rPr>
              <w:t>121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1FE2B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D072E3" w14:textId="1A9F5A55" w:rsidR="00C46B0B" w:rsidRPr="00627208" w:rsidRDefault="00C46B0B" w:rsidP="00DC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156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205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4624E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CC2899" w14:textId="0A0536A6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E3C64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9F94C1" w14:textId="36D154A6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A9472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BD9535" w14:textId="520908AB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120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058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1EA25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5069C0" w14:textId="3B76FCA6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379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302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5E290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0172CD" w14:textId="19A1ABD1" w:rsidR="00C46B0B" w:rsidRPr="00627208" w:rsidRDefault="00810E67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DD6B2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425BA8" w14:textId="29CA55C0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46B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341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31293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AC6360" w14:textId="6F2C84B0" w:rsidR="00C46B0B" w:rsidRPr="00627208" w:rsidRDefault="007050C9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181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774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D28C7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C21808" w14:textId="6F432228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534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166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46B0B" w:rsidRPr="00627208" w14:paraId="5AE1315A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5842E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(ขาดทุน)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ACE02F" w14:textId="5DCBD41F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C46B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</w:t>
            </w:r>
            <w:r w:rsidR="00F04DD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="00C46B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F04DD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12E23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F3BDFE" w14:textId="2DD89D58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C46B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744</w:t>
            </w:r>
            <w:r w:rsidR="00C46B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CABD6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E9269A" w14:textId="16F49423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C46B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AD783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AA6FEB" w14:textId="37728270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  <w:r w:rsidR="00C46B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44E1B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854370" w14:textId="588F6AA9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C46B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033</w:t>
            </w:r>
            <w:r w:rsidR="00C46B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9139A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F1D4B5" w14:textId="491C7BA0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C46B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701</w:t>
            </w:r>
            <w:r w:rsidR="00C46B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1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A14D3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7D99CC" w14:textId="64131C70" w:rsidR="00C46B0B" w:rsidRPr="00A84A02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92" w:hanging="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</w:t>
            </w:r>
            <w:r w:rsidR="00810E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810E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21B53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5F0E6E" w14:textId="216C36C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300" w:lineRule="exact"/>
              <w:ind w:right="-108" w:hanging="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076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94C2E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AC5FB9" w14:textId="7DE512C5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7050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148</w:t>
            </w:r>
            <w:r w:rsidR="007050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396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10A5B" w14:textId="77777777" w:rsidR="00C46B0B" w:rsidRPr="00627208" w:rsidRDefault="00C46B0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573034" w14:textId="35D2E6DE" w:rsidR="00C46B0B" w:rsidRPr="00627208" w:rsidRDefault="00874A5B" w:rsidP="00C46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C46B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379</w:t>
            </w:r>
            <w:r w:rsidR="00C46B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540</w:t>
            </w:r>
          </w:p>
        </w:tc>
      </w:tr>
    </w:tbl>
    <w:p w14:paraId="0D3D0148" w14:textId="235718ED" w:rsidR="00AA432E" w:rsidRPr="00627208" w:rsidRDefault="00AA432E" w:rsidP="00AA4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Theme="majorBidi" w:hAnsiTheme="majorBidi" w:cstheme="majorBidi"/>
          <w:sz w:val="28"/>
          <w:szCs w:val="28"/>
          <w:cs/>
        </w:rPr>
        <w:sectPr w:rsidR="00AA432E" w:rsidRPr="00627208" w:rsidSect="003343BC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200" w:type="dxa"/>
        <w:tblLayout w:type="fixed"/>
        <w:tblLook w:val="04A0" w:firstRow="1" w:lastRow="0" w:firstColumn="1" w:lastColumn="0" w:noHBand="0" w:noVBand="1"/>
      </w:tblPr>
      <w:tblGrid>
        <w:gridCol w:w="3119"/>
        <w:gridCol w:w="1079"/>
        <w:gridCol w:w="239"/>
        <w:gridCol w:w="1059"/>
        <w:gridCol w:w="236"/>
        <w:gridCol w:w="897"/>
        <w:gridCol w:w="236"/>
        <w:gridCol w:w="899"/>
        <w:gridCol w:w="236"/>
        <w:gridCol w:w="1046"/>
        <w:gridCol w:w="262"/>
        <w:gridCol w:w="1028"/>
        <w:gridCol w:w="236"/>
        <w:gridCol w:w="877"/>
        <w:gridCol w:w="236"/>
        <w:gridCol w:w="898"/>
        <w:gridCol w:w="236"/>
        <w:gridCol w:w="1081"/>
        <w:gridCol w:w="240"/>
        <w:gridCol w:w="1060"/>
      </w:tblGrid>
      <w:tr w:rsidR="00F64F27" w:rsidRPr="00627208" w14:paraId="6E24A619" w14:textId="77777777" w:rsidTr="00E42DFF">
        <w:trPr>
          <w:trHeight w:val="144"/>
        </w:trPr>
        <w:tc>
          <w:tcPr>
            <w:tcW w:w="3119" w:type="dxa"/>
            <w:vAlign w:val="bottom"/>
          </w:tcPr>
          <w:p w14:paraId="3E1DD01C" w14:textId="77777777" w:rsidR="00F64F27" w:rsidRPr="00627208" w:rsidRDefault="00F64F27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81" w:type="dxa"/>
            <w:gridSpan w:val="19"/>
            <w:vAlign w:val="bottom"/>
          </w:tcPr>
          <w:p w14:paraId="18C58FA7" w14:textId="77777777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64F27" w:rsidRPr="00627208" w14:paraId="4726D700" w14:textId="77777777" w:rsidTr="005359B4">
        <w:trPr>
          <w:trHeight w:val="144"/>
        </w:trPr>
        <w:tc>
          <w:tcPr>
            <w:tcW w:w="3119" w:type="dxa"/>
            <w:vAlign w:val="bottom"/>
          </w:tcPr>
          <w:p w14:paraId="0F050246" w14:textId="77777777" w:rsidR="00F64F27" w:rsidRPr="00627208" w:rsidRDefault="00F64F27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7" w:type="dxa"/>
            <w:gridSpan w:val="3"/>
            <w:vAlign w:val="bottom"/>
          </w:tcPr>
          <w:p w14:paraId="4E34EE34" w14:textId="690E14CA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กลุ่มธุรกิจผลิตไฟฟ้า</w:t>
            </w:r>
            <w:r w:rsidR="009D3B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6" w:type="dxa"/>
            <w:vAlign w:val="bottom"/>
          </w:tcPr>
          <w:p w14:paraId="5FA31243" w14:textId="77777777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32" w:type="dxa"/>
            <w:gridSpan w:val="3"/>
            <w:vAlign w:val="bottom"/>
          </w:tcPr>
          <w:p w14:paraId="0E007839" w14:textId="7D202EE5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  <w:r w:rsidR="009D3B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="009D3BB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6" w:type="dxa"/>
            <w:vAlign w:val="bottom"/>
          </w:tcPr>
          <w:p w14:paraId="4310DB0E" w14:textId="77777777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36" w:type="dxa"/>
            <w:gridSpan w:val="3"/>
            <w:vAlign w:val="bottom"/>
          </w:tcPr>
          <w:p w14:paraId="78B07256" w14:textId="77777777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241F4DAC" w14:textId="77777777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36" w:type="dxa"/>
            <w:vAlign w:val="bottom"/>
          </w:tcPr>
          <w:p w14:paraId="5FF37FD9" w14:textId="77777777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1" w:type="dxa"/>
            <w:gridSpan w:val="3"/>
            <w:vAlign w:val="bottom"/>
          </w:tcPr>
          <w:p w14:paraId="1B7C82CC" w14:textId="4DB93BA0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กลุ่มธุรกิจเกี่ยวเนื่องและสาธารณูปโภค</w:t>
            </w:r>
            <w:r w:rsidR="009D3BB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6" w:type="dxa"/>
            <w:vAlign w:val="bottom"/>
          </w:tcPr>
          <w:p w14:paraId="12B29338" w14:textId="77777777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1" w:type="dxa"/>
            <w:gridSpan w:val="3"/>
            <w:vAlign w:val="bottom"/>
          </w:tcPr>
          <w:p w14:paraId="67C68D47" w14:textId="77777777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019AF" w:rsidRPr="00627208" w14:paraId="7C27A9C5" w14:textId="77777777" w:rsidTr="005359B4">
        <w:trPr>
          <w:trHeight w:val="110"/>
        </w:trPr>
        <w:tc>
          <w:tcPr>
            <w:tcW w:w="3119" w:type="dxa"/>
            <w:vAlign w:val="bottom"/>
          </w:tcPr>
          <w:p w14:paraId="3812FEA8" w14:textId="62F2B201" w:rsidR="00F019AF" w:rsidRPr="00627208" w:rsidRDefault="007E4CB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24" w:right="-53" w:hanging="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0233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874A5B" w:rsidRPr="00874A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Pr="0050233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50233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03CD6" w14:textId="44189210" w:rsidR="00F019AF" w:rsidRPr="00627208" w:rsidRDefault="00874A5B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AB45C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6065C" w14:textId="33EC06BC" w:rsidR="00F019AF" w:rsidRPr="00627208" w:rsidRDefault="00874A5B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EE891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CC0CB" w14:textId="399D5A2E" w:rsidR="00F019AF" w:rsidRPr="00627208" w:rsidRDefault="00874A5B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CF57B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218F9" w14:textId="0B2F3BD6" w:rsidR="00F019AF" w:rsidRPr="00627208" w:rsidRDefault="00874A5B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4BF27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62BF0" w14:textId="6D2F2683" w:rsidR="00F019AF" w:rsidRPr="00627208" w:rsidRDefault="00874A5B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057D2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617FD" w14:textId="49CE15F1" w:rsidR="00F019AF" w:rsidRPr="00627208" w:rsidRDefault="00874A5B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312C2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3921E" w14:textId="30F8D0C1" w:rsidR="00F019AF" w:rsidRPr="00627208" w:rsidRDefault="00874A5B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9431F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0B4E8" w14:textId="03F1B520" w:rsidR="00F019AF" w:rsidRPr="00627208" w:rsidRDefault="00874A5B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90E6A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AB2BB" w14:textId="7DFDCC0C" w:rsidR="00F019AF" w:rsidRPr="00627208" w:rsidRDefault="00874A5B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76895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3DBE5" w14:textId="20D340EC" w:rsidR="00F019AF" w:rsidRPr="00627208" w:rsidRDefault="00874A5B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F019AF" w:rsidRPr="00627208" w14:paraId="353501A1" w14:textId="77777777" w:rsidTr="00E42DFF">
        <w:trPr>
          <w:trHeight w:val="144"/>
        </w:trPr>
        <w:tc>
          <w:tcPr>
            <w:tcW w:w="3119" w:type="dxa"/>
            <w:vAlign w:val="bottom"/>
          </w:tcPr>
          <w:p w14:paraId="18A8D2A5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firstLine="6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081" w:type="dxa"/>
            <w:gridSpan w:val="19"/>
            <w:vAlign w:val="bottom"/>
          </w:tcPr>
          <w:p w14:paraId="1FA5C2F5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019AF" w:rsidRPr="00627208" w14:paraId="715FE43A" w14:textId="77777777" w:rsidTr="005359B4">
        <w:trPr>
          <w:trHeight w:val="144"/>
        </w:trPr>
        <w:tc>
          <w:tcPr>
            <w:tcW w:w="3119" w:type="dxa"/>
            <w:vAlign w:val="bottom"/>
          </w:tcPr>
          <w:p w14:paraId="4D8C420C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1079" w:type="dxa"/>
            <w:vAlign w:val="bottom"/>
          </w:tcPr>
          <w:p w14:paraId="18CEA7EB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B0CA8E1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vAlign w:val="bottom"/>
          </w:tcPr>
          <w:p w14:paraId="3FB796A8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11B797C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16104458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91AA396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5E0278A3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FDADDD2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2A7C7FEE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  <w:vAlign w:val="bottom"/>
          </w:tcPr>
          <w:p w14:paraId="0544A19C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34F89079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ECB51A4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vAlign w:val="bottom"/>
          </w:tcPr>
          <w:p w14:paraId="1907D8B2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D10EF84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6DC18666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44DE307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2B0B53A5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C949B15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1C0E7309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19AF" w:rsidRPr="00627208" w14:paraId="1A8117F1" w14:textId="77777777" w:rsidTr="005359B4">
        <w:trPr>
          <w:trHeight w:val="144"/>
        </w:trPr>
        <w:tc>
          <w:tcPr>
            <w:tcW w:w="3119" w:type="dxa"/>
            <w:vAlign w:val="bottom"/>
          </w:tcPr>
          <w:p w14:paraId="06C37B9C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079" w:type="dxa"/>
            <w:vAlign w:val="bottom"/>
          </w:tcPr>
          <w:p w14:paraId="1469D0F0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3A8142AE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vAlign w:val="bottom"/>
          </w:tcPr>
          <w:p w14:paraId="0BE7EF98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BDF60A6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238BB69E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1E99DF8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3A5E1361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61A3360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7631BA1F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  <w:vAlign w:val="bottom"/>
          </w:tcPr>
          <w:p w14:paraId="6CBE25B4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55B960B4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3BFAC09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vAlign w:val="bottom"/>
          </w:tcPr>
          <w:p w14:paraId="2B37BC86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4481FB3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2DF4C04A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1819B72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04351F9D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50A6A2F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7B983DA0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5188" w:rsidRPr="00627208" w14:paraId="04C8F85B" w14:textId="77777777" w:rsidTr="005359B4">
        <w:trPr>
          <w:trHeight w:val="144"/>
        </w:trPr>
        <w:tc>
          <w:tcPr>
            <w:tcW w:w="3119" w:type="dxa"/>
          </w:tcPr>
          <w:p w14:paraId="658032EB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79" w:type="dxa"/>
            <w:vAlign w:val="bottom"/>
          </w:tcPr>
          <w:p w14:paraId="022E4E52" w14:textId="0D8D0615" w:rsidR="00855188" w:rsidRPr="00627208" w:rsidRDefault="00874A5B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855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CB39EC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855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B39EC">
              <w:rPr>
                <w:rFonts w:asciiTheme="majorBidi" w:hAnsiTheme="majorBidi" w:cstheme="majorBidi"/>
                <w:sz w:val="26"/>
                <w:szCs w:val="26"/>
              </w:rPr>
              <w:t>181</w:t>
            </w:r>
          </w:p>
        </w:tc>
        <w:tc>
          <w:tcPr>
            <w:tcW w:w="239" w:type="dxa"/>
            <w:vAlign w:val="bottom"/>
          </w:tcPr>
          <w:p w14:paraId="457F5750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vAlign w:val="bottom"/>
          </w:tcPr>
          <w:p w14:paraId="41456265" w14:textId="20ABD9A5" w:rsidR="00855188" w:rsidRPr="00627208" w:rsidRDefault="00874A5B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855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585</w:t>
            </w:r>
            <w:r w:rsidR="00855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896</w:t>
            </w:r>
          </w:p>
        </w:tc>
        <w:tc>
          <w:tcPr>
            <w:tcW w:w="236" w:type="dxa"/>
            <w:vAlign w:val="bottom"/>
          </w:tcPr>
          <w:p w14:paraId="1DDC8E5E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314E5F2D" w14:textId="21A7A75F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6A60F93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4BB04628" w14:textId="33DD607A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4803882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0604B41D" w14:textId="00823ABE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  <w:vAlign w:val="bottom"/>
          </w:tcPr>
          <w:p w14:paraId="7D7E6AB0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75CFDDF1" w14:textId="37DAB056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2825811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vAlign w:val="bottom"/>
          </w:tcPr>
          <w:p w14:paraId="1D796536" w14:textId="521F46A7" w:rsidR="00855188" w:rsidRPr="00627208" w:rsidRDefault="00CB39EC" w:rsidP="00CB3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52C84B5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27EC0785" w14:textId="392EF260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4E94525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240E6F64" w14:textId="13AE1A7D" w:rsidR="00855188" w:rsidRPr="00627208" w:rsidRDefault="00874A5B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236ED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168</w:t>
            </w:r>
            <w:r w:rsidR="00236ED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181</w:t>
            </w:r>
          </w:p>
        </w:tc>
        <w:tc>
          <w:tcPr>
            <w:tcW w:w="240" w:type="dxa"/>
            <w:vAlign w:val="bottom"/>
          </w:tcPr>
          <w:p w14:paraId="58D405BA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58EC8576" w14:textId="78443825" w:rsidR="00855188" w:rsidRPr="00627208" w:rsidRDefault="00874A5B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855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585</w:t>
            </w:r>
            <w:r w:rsidR="00855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896</w:t>
            </w:r>
          </w:p>
        </w:tc>
      </w:tr>
      <w:tr w:rsidR="00855188" w:rsidRPr="00627208" w14:paraId="1DB97D21" w14:textId="77777777" w:rsidTr="005359B4">
        <w:trPr>
          <w:trHeight w:val="144"/>
        </w:trPr>
        <w:tc>
          <w:tcPr>
            <w:tcW w:w="3119" w:type="dxa"/>
          </w:tcPr>
          <w:p w14:paraId="2CEC7188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ออสเตรเลีย</w:t>
            </w:r>
          </w:p>
        </w:tc>
        <w:tc>
          <w:tcPr>
            <w:tcW w:w="1079" w:type="dxa"/>
            <w:vAlign w:val="bottom"/>
          </w:tcPr>
          <w:p w14:paraId="05CC4A46" w14:textId="72C5F995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094A0712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vAlign w:val="bottom"/>
          </w:tcPr>
          <w:p w14:paraId="77FDF462" w14:textId="7054A534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495524E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4F835A2B" w14:textId="37CCB48A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D2709AC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5DAAF475" w14:textId="34F06E8D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27118C8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47D04FD4" w14:textId="1750AD57" w:rsidR="00855188" w:rsidRPr="00627208" w:rsidRDefault="00874A5B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55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946</w:t>
            </w:r>
            <w:r w:rsidR="00855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297</w:t>
            </w:r>
          </w:p>
        </w:tc>
        <w:tc>
          <w:tcPr>
            <w:tcW w:w="262" w:type="dxa"/>
            <w:vAlign w:val="bottom"/>
          </w:tcPr>
          <w:p w14:paraId="1D934113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35344434" w14:textId="152CFCED" w:rsidR="00855188" w:rsidRPr="00D43E2B" w:rsidRDefault="00874A5B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55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998</w:t>
            </w:r>
            <w:r w:rsidR="00855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545</w:t>
            </w:r>
          </w:p>
        </w:tc>
        <w:tc>
          <w:tcPr>
            <w:tcW w:w="236" w:type="dxa"/>
            <w:vAlign w:val="bottom"/>
          </w:tcPr>
          <w:p w14:paraId="3129519D" w14:textId="77777777" w:rsidR="00855188" w:rsidRPr="00D43E2B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vAlign w:val="bottom"/>
          </w:tcPr>
          <w:p w14:paraId="192CBBE5" w14:textId="06F1991A" w:rsidR="00855188" w:rsidRPr="00D43E2B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430FB15" w14:textId="77777777" w:rsidR="00855188" w:rsidRPr="00D43E2B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461D4BFD" w14:textId="2ACAAB19" w:rsidR="00855188" w:rsidRPr="00D43E2B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CF9104F" w14:textId="77777777" w:rsidR="00855188" w:rsidRPr="00D43E2B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29F39A04" w14:textId="4E4277F1" w:rsidR="00855188" w:rsidRPr="00D43E2B" w:rsidRDefault="00874A5B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36ED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946</w:t>
            </w:r>
            <w:r w:rsidR="00236ED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297</w:t>
            </w:r>
          </w:p>
        </w:tc>
        <w:tc>
          <w:tcPr>
            <w:tcW w:w="240" w:type="dxa"/>
            <w:vAlign w:val="bottom"/>
          </w:tcPr>
          <w:p w14:paraId="016853EA" w14:textId="77777777" w:rsidR="00855188" w:rsidRPr="00D43E2B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1A67DDED" w14:textId="259A60D8" w:rsidR="00855188" w:rsidRPr="00D43E2B" w:rsidRDefault="00874A5B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55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998</w:t>
            </w:r>
            <w:r w:rsidR="00855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545</w:t>
            </w:r>
          </w:p>
        </w:tc>
      </w:tr>
      <w:tr w:rsidR="00855188" w:rsidRPr="00627208" w14:paraId="3C615D56" w14:textId="77777777" w:rsidTr="005359B4">
        <w:trPr>
          <w:trHeight w:val="144"/>
        </w:trPr>
        <w:tc>
          <w:tcPr>
            <w:tcW w:w="3119" w:type="dxa"/>
          </w:tcPr>
          <w:p w14:paraId="70022A86" w14:textId="068CB8C5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ประเทศอื่นๆ 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1E263C79" w14:textId="3004B68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3BEAAB79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34C11FAB" w14:textId="40427F68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FE8AD5F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4C5015F0" w14:textId="4336E17B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7667EEA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21FB1F8" w14:textId="54AF54B4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4FB6490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7B4DD0AF" w14:textId="28DDDA5A" w:rsidR="00855188" w:rsidRPr="00627208" w:rsidRDefault="00874A5B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855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327</w:t>
            </w:r>
          </w:p>
        </w:tc>
        <w:tc>
          <w:tcPr>
            <w:tcW w:w="262" w:type="dxa"/>
            <w:vAlign w:val="bottom"/>
          </w:tcPr>
          <w:p w14:paraId="734BCABF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14:paraId="3DAE0749" w14:textId="757168B8" w:rsidR="00855188" w:rsidRPr="00D43E2B" w:rsidRDefault="00874A5B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855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351</w:t>
            </w:r>
          </w:p>
        </w:tc>
        <w:tc>
          <w:tcPr>
            <w:tcW w:w="236" w:type="dxa"/>
            <w:vAlign w:val="bottom"/>
          </w:tcPr>
          <w:p w14:paraId="585A45C6" w14:textId="77777777" w:rsidR="00855188" w:rsidRPr="00D43E2B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1A3396FF" w14:textId="7D8B2800" w:rsidR="00855188" w:rsidRPr="00D43E2B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83474DA" w14:textId="77777777" w:rsidR="00855188" w:rsidRPr="00D43E2B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1F739C39" w14:textId="4E5E935B" w:rsidR="00855188" w:rsidRPr="00D43E2B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13D060F" w14:textId="77777777" w:rsidR="00855188" w:rsidRPr="00D43E2B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0D1E2EA4" w14:textId="5A31B3E1" w:rsidR="00855188" w:rsidRPr="00D43E2B" w:rsidRDefault="00874A5B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236ED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327</w:t>
            </w:r>
          </w:p>
        </w:tc>
        <w:tc>
          <w:tcPr>
            <w:tcW w:w="240" w:type="dxa"/>
            <w:vAlign w:val="bottom"/>
          </w:tcPr>
          <w:p w14:paraId="59EFFE1A" w14:textId="77777777" w:rsidR="00855188" w:rsidRPr="00D43E2B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66F411F2" w14:textId="03C76BD6" w:rsidR="00855188" w:rsidRPr="00D43E2B" w:rsidRDefault="00874A5B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855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351</w:t>
            </w:r>
          </w:p>
        </w:tc>
      </w:tr>
      <w:tr w:rsidR="00855188" w:rsidRPr="00627208" w14:paraId="43DDCBE0" w14:textId="77777777" w:rsidTr="005359B4">
        <w:trPr>
          <w:trHeight w:val="144"/>
        </w:trPr>
        <w:tc>
          <w:tcPr>
            <w:tcW w:w="3119" w:type="dxa"/>
          </w:tcPr>
          <w:p w14:paraId="7E467FB5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E504A" w14:textId="7F3E9664" w:rsidR="00855188" w:rsidRPr="00627208" w:rsidRDefault="00874A5B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</w:t>
            </w:r>
            <w:r w:rsidR="008551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</w:t>
            </w:r>
            <w:r w:rsidR="00CB39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="008551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CB39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181</w:t>
            </w:r>
          </w:p>
        </w:tc>
        <w:tc>
          <w:tcPr>
            <w:tcW w:w="239" w:type="dxa"/>
            <w:vAlign w:val="bottom"/>
          </w:tcPr>
          <w:p w14:paraId="617B2BBB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980B8" w14:textId="4F3368A6" w:rsidR="00855188" w:rsidRPr="00627208" w:rsidRDefault="00874A5B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8551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585</w:t>
            </w:r>
            <w:r w:rsidR="008551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896</w:t>
            </w:r>
          </w:p>
        </w:tc>
        <w:tc>
          <w:tcPr>
            <w:tcW w:w="236" w:type="dxa"/>
            <w:vAlign w:val="bottom"/>
          </w:tcPr>
          <w:p w14:paraId="17DC003E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02057D" w14:textId="2B75133C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E998ABD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C5817" w14:textId="5DEB253D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E7C459F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87A160" w14:textId="70C7D721" w:rsidR="00855188" w:rsidRPr="00627208" w:rsidRDefault="00874A5B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8551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993</w:t>
            </w:r>
            <w:r w:rsidR="008551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624</w:t>
            </w:r>
          </w:p>
        </w:tc>
        <w:tc>
          <w:tcPr>
            <w:tcW w:w="262" w:type="dxa"/>
            <w:vAlign w:val="bottom"/>
          </w:tcPr>
          <w:p w14:paraId="1E46DE0E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1946E" w14:textId="0B1583ED" w:rsidR="00855188" w:rsidRPr="00611BD8" w:rsidRDefault="00874A5B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8551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044</w:t>
            </w:r>
            <w:r w:rsidR="008551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896</w:t>
            </w:r>
          </w:p>
        </w:tc>
        <w:tc>
          <w:tcPr>
            <w:tcW w:w="236" w:type="dxa"/>
            <w:vAlign w:val="bottom"/>
          </w:tcPr>
          <w:p w14:paraId="60681587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0EC685" w14:textId="7007B2E4" w:rsidR="00855188" w:rsidRPr="00627208" w:rsidRDefault="00CB39EC" w:rsidP="00CB3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5E29411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57090C" w14:textId="6235172C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602E608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F7E20" w14:textId="62808DF2" w:rsidR="00236EDE" w:rsidRPr="00627208" w:rsidRDefault="00874A5B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</w:t>
            </w:r>
            <w:r w:rsidR="00236E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161</w:t>
            </w:r>
            <w:r w:rsidR="00236E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805</w:t>
            </w:r>
          </w:p>
        </w:tc>
        <w:tc>
          <w:tcPr>
            <w:tcW w:w="240" w:type="dxa"/>
            <w:vAlign w:val="bottom"/>
          </w:tcPr>
          <w:p w14:paraId="06D65477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730D9A" w14:textId="5ED5913D" w:rsidR="00855188" w:rsidRPr="00627208" w:rsidRDefault="00874A5B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  <w:r w:rsidR="008551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630</w:t>
            </w:r>
            <w:r w:rsidR="008551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792</w:t>
            </w:r>
          </w:p>
        </w:tc>
      </w:tr>
      <w:tr w:rsidR="00855188" w:rsidRPr="00627208" w14:paraId="4214A8ED" w14:textId="77777777" w:rsidTr="005359B4">
        <w:trPr>
          <w:trHeight w:val="144"/>
        </w:trPr>
        <w:tc>
          <w:tcPr>
            <w:tcW w:w="3119" w:type="dxa"/>
          </w:tcPr>
          <w:p w14:paraId="2EE31EAD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5A1CA591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39" w:type="dxa"/>
            <w:vAlign w:val="bottom"/>
          </w:tcPr>
          <w:p w14:paraId="180899E6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double" w:sz="4" w:space="0" w:color="auto"/>
            </w:tcBorders>
            <w:vAlign w:val="bottom"/>
          </w:tcPr>
          <w:p w14:paraId="1D04C773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B6457C6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vAlign w:val="bottom"/>
          </w:tcPr>
          <w:p w14:paraId="33882E55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A663FD5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0FAB96C3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4C37C26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vAlign w:val="bottom"/>
          </w:tcPr>
          <w:p w14:paraId="1A7E9852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  <w:vAlign w:val="bottom"/>
          </w:tcPr>
          <w:p w14:paraId="05A64574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vAlign w:val="bottom"/>
          </w:tcPr>
          <w:p w14:paraId="56C32771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7CCEBA7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double" w:sz="4" w:space="0" w:color="auto"/>
            </w:tcBorders>
            <w:vAlign w:val="bottom"/>
          </w:tcPr>
          <w:p w14:paraId="2B7911BA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EA9DEEA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vAlign w:val="bottom"/>
          </w:tcPr>
          <w:p w14:paraId="35D9A8C0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A2B9D3F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763C6F5F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40" w:type="dxa"/>
            <w:vAlign w:val="bottom"/>
          </w:tcPr>
          <w:p w14:paraId="07898886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vAlign w:val="bottom"/>
          </w:tcPr>
          <w:p w14:paraId="42473DA5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5188" w:rsidRPr="00627208" w14:paraId="3276DD82" w14:textId="77777777" w:rsidTr="005359B4">
        <w:trPr>
          <w:trHeight w:val="144"/>
        </w:trPr>
        <w:tc>
          <w:tcPr>
            <w:tcW w:w="3119" w:type="dxa"/>
          </w:tcPr>
          <w:p w14:paraId="2DA1589A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ประเภทสินค้าและบริการหลัก</w:t>
            </w:r>
          </w:p>
        </w:tc>
        <w:tc>
          <w:tcPr>
            <w:tcW w:w="1079" w:type="dxa"/>
            <w:vAlign w:val="bottom"/>
          </w:tcPr>
          <w:p w14:paraId="21D0D0E2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39" w:type="dxa"/>
            <w:vAlign w:val="bottom"/>
          </w:tcPr>
          <w:p w14:paraId="62EA25C5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9" w:type="dxa"/>
            <w:vAlign w:val="bottom"/>
          </w:tcPr>
          <w:p w14:paraId="4BB7F532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B4657F4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04A90EDA" w14:textId="1AF7876D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4AB6130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1DBC5DC9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E669859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20EF6E3E" w14:textId="0EFC41CB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  <w:vAlign w:val="bottom"/>
          </w:tcPr>
          <w:p w14:paraId="1C65072F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6AD15490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BA604E1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7" w:type="dxa"/>
            <w:vAlign w:val="bottom"/>
          </w:tcPr>
          <w:p w14:paraId="2B163396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DC5C11C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768E0AD0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241BDE1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6F1E455D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40" w:type="dxa"/>
            <w:vAlign w:val="bottom"/>
          </w:tcPr>
          <w:p w14:paraId="7757FED0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05D75F7C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55188" w:rsidRPr="00627208" w14:paraId="423D1090" w14:textId="77777777" w:rsidTr="005359B4">
        <w:trPr>
          <w:trHeight w:val="144"/>
        </w:trPr>
        <w:tc>
          <w:tcPr>
            <w:tcW w:w="3119" w:type="dxa"/>
          </w:tcPr>
          <w:p w14:paraId="151C8651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สินค้า </w:t>
            </w:r>
          </w:p>
        </w:tc>
        <w:tc>
          <w:tcPr>
            <w:tcW w:w="1079" w:type="dxa"/>
            <w:vAlign w:val="bottom"/>
          </w:tcPr>
          <w:p w14:paraId="02598CD9" w14:textId="01FD5EE3" w:rsidR="00855188" w:rsidRPr="00627208" w:rsidRDefault="00874A5B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855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152</w:t>
            </w:r>
            <w:r w:rsidR="00855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491</w:t>
            </w:r>
          </w:p>
        </w:tc>
        <w:tc>
          <w:tcPr>
            <w:tcW w:w="239" w:type="dxa"/>
            <w:vAlign w:val="bottom"/>
          </w:tcPr>
          <w:p w14:paraId="407D15E2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vAlign w:val="bottom"/>
          </w:tcPr>
          <w:p w14:paraId="19BD49A9" w14:textId="09FAC853" w:rsidR="00855188" w:rsidRPr="00627208" w:rsidRDefault="00874A5B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855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578</w:t>
            </w:r>
            <w:r w:rsidR="00855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606</w:t>
            </w:r>
          </w:p>
        </w:tc>
        <w:tc>
          <w:tcPr>
            <w:tcW w:w="236" w:type="dxa"/>
            <w:vAlign w:val="bottom"/>
          </w:tcPr>
          <w:p w14:paraId="0DBF989D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0A4E65B4" w14:textId="456FBFAF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CA0535F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2DAB716D" w14:textId="215FA019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52B3DA3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4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06E8644B" w14:textId="62E6A6A2" w:rsidR="00855188" w:rsidRPr="00627208" w:rsidRDefault="00874A5B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55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946</w:t>
            </w:r>
            <w:r w:rsidR="00855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297</w:t>
            </w:r>
          </w:p>
        </w:tc>
        <w:tc>
          <w:tcPr>
            <w:tcW w:w="262" w:type="dxa"/>
            <w:vAlign w:val="bottom"/>
          </w:tcPr>
          <w:p w14:paraId="1C5C4F10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1C51ED09" w14:textId="1A2E26AF" w:rsidR="00855188" w:rsidRPr="00627208" w:rsidRDefault="00874A5B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55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998</w:t>
            </w:r>
            <w:r w:rsidR="00855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545</w:t>
            </w:r>
          </w:p>
        </w:tc>
        <w:tc>
          <w:tcPr>
            <w:tcW w:w="236" w:type="dxa"/>
            <w:vAlign w:val="bottom"/>
          </w:tcPr>
          <w:p w14:paraId="0DFF2C0B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vAlign w:val="bottom"/>
          </w:tcPr>
          <w:p w14:paraId="11495733" w14:textId="005C29E3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5A2F1A8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171D815E" w14:textId="5762469C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1F8A3A0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1AAA1EF9" w14:textId="158CCED1" w:rsidR="00855188" w:rsidRPr="00627208" w:rsidRDefault="00874A5B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236ED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098</w:t>
            </w:r>
            <w:r w:rsidR="00236ED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788</w:t>
            </w:r>
          </w:p>
        </w:tc>
        <w:tc>
          <w:tcPr>
            <w:tcW w:w="240" w:type="dxa"/>
            <w:vAlign w:val="bottom"/>
          </w:tcPr>
          <w:p w14:paraId="0B72F4E0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5428F49D" w14:textId="16E2F46B" w:rsidR="00855188" w:rsidRPr="00627208" w:rsidRDefault="00874A5B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855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577</w:t>
            </w:r>
            <w:r w:rsidR="00855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151</w:t>
            </w:r>
          </w:p>
        </w:tc>
      </w:tr>
      <w:tr w:rsidR="00855188" w:rsidRPr="00627208" w14:paraId="1668B6F7" w14:textId="77777777" w:rsidTr="005359B4">
        <w:trPr>
          <w:trHeight w:val="144"/>
        </w:trPr>
        <w:tc>
          <w:tcPr>
            <w:tcW w:w="3119" w:type="dxa"/>
          </w:tcPr>
          <w:p w14:paraId="3BB142DF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การบริการ </w:t>
            </w:r>
          </w:p>
        </w:tc>
        <w:tc>
          <w:tcPr>
            <w:tcW w:w="1079" w:type="dxa"/>
            <w:vAlign w:val="bottom"/>
          </w:tcPr>
          <w:p w14:paraId="1A5F47B2" w14:textId="0C591DE5" w:rsidR="00855188" w:rsidRPr="00627208" w:rsidRDefault="00CB39EC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BB2F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690</w:t>
            </w:r>
          </w:p>
        </w:tc>
        <w:tc>
          <w:tcPr>
            <w:tcW w:w="239" w:type="dxa"/>
            <w:vAlign w:val="bottom"/>
          </w:tcPr>
          <w:p w14:paraId="544E339B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vAlign w:val="bottom"/>
          </w:tcPr>
          <w:p w14:paraId="571EA723" w14:textId="39B2A557" w:rsidR="00855188" w:rsidRPr="00627208" w:rsidRDefault="00874A5B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855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290</w:t>
            </w:r>
          </w:p>
        </w:tc>
        <w:tc>
          <w:tcPr>
            <w:tcW w:w="236" w:type="dxa"/>
            <w:vAlign w:val="bottom"/>
          </w:tcPr>
          <w:p w14:paraId="4DFEBDC9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40C39A37" w14:textId="6B198313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0013C9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3D03DDC3" w14:textId="1166778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85F5037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5B9527AB" w14:textId="7EF0A430" w:rsidR="00855188" w:rsidRPr="00627208" w:rsidRDefault="00874A5B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855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327</w:t>
            </w:r>
          </w:p>
        </w:tc>
        <w:tc>
          <w:tcPr>
            <w:tcW w:w="262" w:type="dxa"/>
            <w:vAlign w:val="bottom"/>
          </w:tcPr>
          <w:p w14:paraId="041FB539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4F7806FA" w14:textId="44D8FFEE" w:rsidR="00855188" w:rsidRPr="00627208" w:rsidRDefault="00874A5B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855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351</w:t>
            </w:r>
          </w:p>
        </w:tc>
        <w:tc>
          <w:tcPr>
            <w:tcW w:w="236" w:type="dxa"/>
            <w:vAlign w:val="bottom"/>
          </w:tcPr>
          <w:p w14:paraId="4AB0724C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vAlign w:val="bottom"/>
          </w:tcPr>
          <w:p w14:paraId="6E1DA067" w14:textId="25D7BCCC" w:rsidR="00855188" w:rsidRPr="00627208" w:rsidRDefault="00CB39EC" w:rsidP="00CB3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19F849C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5FAF0B71" w14:textId="41483DD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56E5C9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75BA3F5C" w14:textId="152F8367" w:rsidR="00855188" w:rsidRPr="00627208" w:rsidRDefault="00874A5B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63</w:t>
            </w:r>
            <w:r w:rsidR="00236ED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017</w:t>
            </w:r>
          </w:p>
        </w:tc>
        <w:tc>
          <w:tcPr>
            <w:tcW w:w="240" w:type="dxa"/>
            <w:vAlign w:val="bottom"/>
          </w:tcPr>
          <w:p w14:paraId="051DA97B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5DFB8D4D" w14:textId="4CB0E8FB" w:rsidR="00855188" w:rsidRPr="00627208" w:rsidRDefault="00874A5B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="00855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641</w:t>
            </w:r>
          </w:p>
        </w:tc>
      </w:tr>
      <w:tr w:rsidR="00855188" w:rsidRPr="00627208" w14:paraId="00920175" w14:textId="77777777" w:rsidTr="005359B4">
        <w:trPr>
          <w:trHeight w:val="144"/>
        </w:trPr>
        <w:tc>
          <w:tcPr>
            <w:tcW w:w="3119" w:type="dxa"/>
          </w:tcPr>
          <w:p w14:paraId="4A3FDC19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EB9808" w14:textId="29D1F035" w:rsidR="00855188" w:rsidRPr="00627208" w:rsidRDefault="00874A5B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</w:t>
            </w:r>
            <w:r w:rsidR="008551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CB1E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CB39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="008551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CB39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181</w:t>
            </w:r>
          </w:p>
        </w:tc>
        <w:tc>
          <w:tcPr>
            <w:tcW w:w="239" w:type="dxa"/>
            <w:vAlign w:val="bottom"/>
          </w:tcPr>
          <w:p w14:paraId="7F34226D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19A04B" w14:textId="1BB4CC2B" w:rsidR="00855188" w:rsidRPr="00627208" w:rsidRDefault="00874A5B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8551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585</w:t>
            </w:r>
            <w:r w:rsidR="008551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896</w:t>
            </w:r>
          </w:p>
        </w:tc>
        <w:tc>
          <w:tcPr>
            <w:tcW w:w="236" w:type="dxa"/>
            <w:vAlign w:val="bottom"/>
          </w:tcPr>
          <w:p w14:paraId="082717EB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CD4E76" w14:textId="4CC65C53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547F8A3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1A2AAE" w14:textId="59B20A62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7E42828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5634C" w14:textId="124E21C1" w:rsidR="00855188" w:rsidRPr="00627208" w:rsidRDefault="00874A5B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8551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993</w:t>
            </w:r>
            <w:r w:rsidR="008551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624</w:t>
            </w:r>
          </w:p>
        </w:tc>
        <w:tc>
          <w:tcPr>
            <w:tcW w:w="262" w:type="dxa"/>
            <w:vAlign w:val="bottom"/>
          </w:tcPr>
          <w:p w14:paraId="791F0923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AE7C33" w14:textId="15868BB6" w:rsidR="00855188" w:rsidRPr="00627208" w:rsidRDefault="00874A5B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8551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044</w:t>
            </w:r>
            <w:r w:rsidR="008551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896</w:t>
            </w:r>
          </w:p>
        </w:tc>
        <w:tc>
          <w:tcPr>
            <w:tcW w:w="236" w:type="dxa"/>
            <w:vAlign w:val="bottom"/>
          </w:tcPr>
          <w:p w14:paraId="5EDF8D5D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F04A6" w14:textId="3B7866D8" w:rsidR="00855188" w:rsidRPr="00627208" w:rsidRDefault="00CB39EC" w:rsidP="00CB3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9A2224F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AE78C" w14:textId="5FDE39F5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61BE33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A8A4A" w14:textId="4D4ECB37" w:rsidR="00855188" w:rsidRPr="00627208" w:rsidRDefault="00874A5B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</w:t>
            </w:r>
            <w:r w:rsidR="00236E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161</w:t>
            </w:r>
            <w:r w:rsidR="00236E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805</w:t>
            </w:r>
          </w:p>
        </w:tc>
        <w:tc>
          <w:tcPr>
            <w:tcW w:w="240" w:type="dxa"/>
            <w:vAlign w:val="bottom"/>
          </w:tcPr>
          <w:p w14:paraId="1627F19B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C8E0B" w14:textId="04B5262F" w:rsidR="00855188" w:rsidRPr="00627208" w:rsidRDefault="00874A5B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  <w:r w:rsidR="008551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630</w:t>
            </w:r>
            <w:r w:rsidR="008551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792</w:t>
            </w:r>
          </w:p>
        </w:tc>
      </w:tr>
      <w:tr w:rsidR="00855188" w:rsidRPr="00627208" w14:paraId="3D2D2A11" w14:textId="77777777" w:rsidTr="005359B4">
        <w:trPr>
          <w:trHeight w:val="144"/>
        </w:trPr>
        <w:tc>
          <w:tcPr>
            <w:tcW w:w="3119" w:type="dxa"/>
          </w:tcPr>
          <w:p w14:paraId="7C4EA796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70802DA3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39" w:type="dxa"/>
            <w:vAlign w:val="bottom"/>
          </w:tcPr>
          <w:p w14:paraId="0063AD3F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double" w:sz="4" w:space="0" w:color="auto"/>
            </w:tcBorders>
            <w:vAlign w:val="bottom"/>
          </w:tcPr>
          <w:p w14:paraId="0AF9F413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2153A7F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vAlign w:val="bottom"/>
          </w:tcPr>
          <w:p w14:paraId="7371E7D3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3D78877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2E9B3ABD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42921BB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vAlign w:val="bottom"/>
          </w:tcPr>
          <w:p w14:paraId="08FFB7D6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  <w:vAlign w:val="bottom"/>
          </w:tcPr>
          <w:p w14:paraId="553C495C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vAlign w:val="bottom"/>
          </w:tcPr>
          <w:p w14:paraId="04D7263E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CE2C781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double" w:sz="4" w:space="0" w:color="auto"/>
            </w:tcBorders>
            <w:vAlign w:val="bottom"/>
          </w:tcPr>
          <w:p w14:paraId="330C756F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001E770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vAlign w:val="bottom"/>
          </w:tcPr>
          <w:p w14:paraId="64186B6F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7DE6090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492B307B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40" w:type="dxa"/>
            <w:vAlign w:val="bottom"/>
          </w:tcPr>
          <w:p w14:paraId="18EFB30E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vAlign w:val="bottom"/>
          </w:tcPr>
          <w:p w14:paraId="3EB4E7CB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5188" w:rsidRPr="00627208" w14:paraId="70CA86FE" w14:textId="77777777" w:rsidTr="005359B4">
        <w:trPr>
          <w:trHeight w:val="144"/>
        </w:trPr>
        <w:tc>
          <w:tcPr>
            <w:tcW w:w="3119" w:type="dxa"/>
          </w:tcPr>
          <w:p w14:paraId="08B3A76B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079" w:type="dxa"/>
            <w:vAlign w:val="bottom"/>
          </w:tcPr>
          <w:p w14:paraId="6F2A7428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39" w:type="dxa"/>
            <w:vAlign w:val="bottom"/>
          </w:tcPr>
          <w:p w14:paraId="4AB71CE4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9" w:type="dxa"/>
            <w:vAlign w:val="bottom"/>
          </w:tcPr>
          <w:p w14:paraId="6DDC2221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1163AE2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3CDDC359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29BFF9B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55A9A1B8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7ADE376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14FC1AFC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  <w:vAlign w:val="bottom"/>
          </w:tcPr>
          <w:p w14:paraId="26A3E55A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78A2832F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D8FABF2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7" w:type="dxa"/>
            <w:vAlign w:val="bottom"/>
          </w:tcPr>
          <w:p w14:paraId="5BC41EC8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DDDBD85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0EBC4926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84EE243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354B0BAB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40" w:type="dxa"/>
            <w:vAlign w:val="bottom"/>
          </w:tcPr>
          <w:p w14:paraId="1B0B651B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1F328950" w14:textId="77777777" w:rsidR="00855188" w:rsidRPr="00627208" w:rsidRDefault="00855188" w:rsidP="0085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36EDE" w:rsidRPr="00627208" w14:paraId="38F05576" w14:textId="77777777" w:rsidTr="005359B4">
        <w:trPr>
          <w:trHeight w:val="144"/>
        </w:trPr>
        <w:tc>
          <w:tcPr>
            <w:tcW w:w="3119" w:type="dxa"/>
            <w:vAlign w:val="bottom"/>
          </w:tcPr>
          <w:p w14:paraId="24A9C2AC" w14:textId="77777777" w:rsidR="00236EDE" w:rsidRPr="00627208" w:rsidRDefault="00236EDE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079" w:type="dxa"/>
            <w:vAlign w:val="bottom"/>
          </w:tcPr>
          <w:p w14:paraId="1F9E18D4" w14:textId="3585FC38" w:rsidR="00236EDE" w:rsidRPr="00627208" w:rsidRDefault="00874A5B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236ED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152</w:t>
            </w:r>
            <w:r w:rsidR="00236ED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491</w:t>
            </w:r>
          </w:p>
        </w:tc>
        <w:tc>
          <w:tcPr>
            <w:tcW w:w="239" w:type="dxa"/>
            <w:vAlign w:val="bottom"/>
          </w:tcPr>
          <w:p w14:paraId="0F2B366A" w14:textId="77777777" w:rsidR="00236EDE" w:rsidRPr="00627208" w:rsidRDefault="00236EDE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vAlign w:val="bottom"/>
          </w:tcPr>
          <w:p w14:paraId="07D3393B" w14:textId="2A68BC46" w:rsidR="00236EDE" w:rsidRPr="00627208" w:rsidRDefault="00874A5B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236ED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578</w:t>
            </w:r>
            <w:r w:rsidR="00236ED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606</w:t>
            </w:r>
          </w:p>
        </w:tc>
        <w:tc>
          <w:tcPr>
            <w:tcW w:w="236" w:type="dxa"/>
            <w:vAlign w:val="bottom"/>
          </w:tcPr>
          <w:p w14:paraId="4D47532A" w14:textId="77777777" w:rsidR="00236EDE" w:rsidRPr="00627208" w:rsidRDefault="00236EDE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444E5E14" w14:textId="70D0AFB2" w:rsidR="00236EDE" w:rsidRPr="00627208" w:rsidRDefault="00236EDE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D7C0DB8" w14:textId="77777777" w:rsidR="00236EDE" w:rsidRPr="00627208" w:rsidRDefault="00236EDE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6B270742" w14:textId="18E53297" w:rsidR="00236EDE" w:rsidRPr="00627208" w:rsidRDefault="00236EDE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34E70C0" w14:textId="77777777" w:rsidR="00236EDE" w:rsidRPr="00627208" w:rsidRDefault="00236EDE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034866AC" w14:textId="6FDD04C8" w:rsidR="00236EDE" w:rsidRPr="00627208" w:rsidRDefault="00874A5B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36ED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946</w:t>
            </w:r>
            <w:r w:rsidR="00236ED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297</w:t>
            </w:r>
          </w:p>
        </w:tc>
        <w:tc>
          <w:tcPr>
            <w:tcW w:w="262" w:type="dxa"/>
            <w:vAlign w:val="bottom"/>
          </w:tcPr>
          <w:p w14:paraId="0B977DB3" w14:textId="77777777" w:rsidR="00236EDE" w:rsidRPr="00627208" w:rsidRDefault="00236EDE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4DBDEBC2" w14:textId="1947E69A" w:rsidR="00236EDE" w:rsidRPr="00627208" w:rsidRDefault="00874A5B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36ED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998</w:t>
            </w:r>
            <w:r w:rsidR="00236ED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545</w:t>
            </w:r>
          </w:p>
        </w:tc>
        <w:tc>
          <w:tcPr>
            <w:tcW w:w="236" w:type="dxa"/>
            <w:vAlign w:val="bottom"/>
          </w:tcPr>
          <w:p w14:paraId="0A0A5700" w14:textId="77777777" w:rsidR="00236EDE" w:rsidRPr="00627208" w:rsidRDefault="00236EDE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vAlign w:val="bottom"/>
          </w:tcPr>
          <w:p w14:paraId="49B843E9" w14:textId="1B148179" w:rsidR="00236EDE" w:rsidRPr="00627208" w:rsidRDefault="00236EDE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D12223A" w14:textId="77777777" w:rsidR="00236EDE" w:rsidRPr="00627208" w:rsidRDefault="00236EDE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7BB7EA13" w14:textId="75B65B89" w:rsidR="00236EDE" w:rsidRPr="00627208" w:rsidRDefault="00236EDE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9BE764" w14:textId="77777777" w:rsidR="00236EDE" w:rsidRPr="00627208" w:rsidRDefault="00236EDE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4D08D758" w14:textId="5B7F4211" w:rsidR="00236EDE" w:rsidRPr="00627208" w:rsidRDefault="00874A5B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236ED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098</w:t>
            </w:r>
            <w:r w:rsidR="00236ED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788</w:t>
            </w:r>
          </w:p>
        </w:tc>
        <w:tc>
          <w:tcPr>
            <w:tcW w:w="240" w:type="dxa"/>
            <w:vAlign w:val="bottom"/>
          </w:tcPr>
          <w:p w14:paraId="673A3A03" w14:textId="77777777" w:rsidR="00236EDE" w:rsidRPr="00627208" w:rsidRDefault="00236EDE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3FD06646" w14:textId="42B03CA4" w:rsidR="00236EDE" w:rsidRPr="00627208" w:rsidRDefault="00874A5B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236ED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577</w:t>
            </w:r>
            <w:r w:rsidR="00236ED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151</w:t>
            </w:r>
          </w:p>
        </w:tc>
      </w:tr>
      <w:tr w:rsidR="00236EDE" w:rsidRPr="00627208" w14:paraId="4116B14B" w14:textId="77777777" w:rsidTr="005359B4">
        <w:trPr>
          <w:trHeight w:val="144"/>
        </w:trPr>
        <w:tc>
          <w:tcPr>
            <w:tcW w:w="3119" w:type="dxa"/>
            <w:vAlign w:val="bottom"/>
          </w:tcPr>
          <w:p w14:paraId="770B5506" w14:textId="77777777" w:rsidR="00236EDE" w:rsidRPr="00627208" w:rsidRDefault="00236EDE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08C9BA20" w14:textId="0AFC4CA2" w:rsidR="00236EDE" w:rsidRPr="00627208" w:rsidRDefault="00CB39EC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15,690</w:t>
            </w:r>
          </w:p>
        </w:tc>
        <w:tc>
          <w:tcPr>
            <w:tcW w:w="239" w:type="dxa"/>
            <w:vAlign w:val="bottom"/>
          </w:tcPr>
          <w:p w14:paraId="3DF60350" w14:textId="77777777" w:rsidR="00236EDE" w:rsidRPr="00627208" w:rsidRDefault="00236EDE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21E9FBEA" w14:textId="600B0E3A" w:rsidR="00236EDE" w:rsidRPr="00627208" w:rsidRDefault="00874A5B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236ED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290</w:t>
            </w:r>
          </w:p>
        </w:tc>
        <w:tc>
          <w:tcPr>
            <w:tcW w:w="236" w:type="dxa"/>
            <w:vAlign w:val="bottom"/>
          </w:tcPr>
          <w:p w14:paraId="28721068" w14:textId="77777777" w:rsidR="00236EDE" w:rsidRPr="00627208" w:rsidRDefault="00236EDE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3AEC3BCD" w14:textId="10F12DD0" w:rsidR="00236EDE" w:rsidRPr="00627208" w:rsidRDefault="00236EDE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3BEEF08" w14:textId="77777777" w:rsidR="00236EDE" w:rsidRPr="00627208" w:rsidRDefault="00236EDE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1EE4CB4B" w14:textId="0AD65130" w:rsidR="00236EDE" w:rsidRPr="00627208" w:rsidRDefault="00236EDE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A57B75D" w14:textId="77777777" w:rsidR="00236EDE" w:rsidRPr="00627208" w:rsidRDefault="00236EDE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222250B1" w14:textId="3C133E79" w:rsidR="00236EDE" w:rsidRPr="00627208" w:rsidRDefault="00874A5B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236ED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327</w:t>
            </w:r>
          </w:p>
        </w:tc>
        <w:tc>
          <w:tcPr>
            <w:tcW w:w="262" w:type="dxa"/>
            <w:vAlign w:val="bottom"/>
          </w:tcPr>
          <w:p w14:paraId="197E4AFA" w14:textId="77777777" w:rsidR="00236EDE" w:rsidRPr="00627208" w:rsidRDefault="00236EDE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14:paraId="1D0F26E6" w14:textId="3EB8184A" w:rsidR="00236EDE" w:rsidRPr="00627208" w:rsidRDefault="00874A5B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236ED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351</w:t>
            </w:r>
          </w:p>
        </w:tc>
        <w:tc>
          <w:tcPr>
            <w:tcW w:w="236" w:type="dxa"/>
            <w:vAlign w:val="bottom"/>
          </w:tcPr>
          <w:p w14:paraId="6954035E" w14:textId="77777777" w:rsidR="00236EDE" w:rsidRPr="00627208" w:rsidRDefault="00236EDE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571227BB" w14:textId="2F25BBD3" w:rsidR="00236EDE" w:rsidRPr="00627208" w:rsidRDefault="00CB39EC" w:rsidP="00CB3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E8B1110" w14:textId="77777777" w:rsidR="00236EDE" w:rsidRPr="00627208" w:rsidRDefault="00236EDE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681A94BC" w14:textId="3CA0C146" w:rsidR="00236EDE" w:rsidRPr="00627208" w:rsidRDefault="00236EDE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EC8EF4C" w14:textId="77777777" w:rsidR="00236EDE" w:rsidRPr="00627208" w:rsidRDefault="00236EDE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5D91323D" w14:textId="2C48B0DD" w:rsidR="00236EDE" w:rsidRPr="00627208" w:rsidRDefault="00874A5B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63</w:t>
            </w:r>
            <w:r w:rsidR="00236ED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017</w:t>
            </w:r>
          </w:p>
        </w:tc>
        <w:tc>
          <w:tcPr>
            <w:tcW w:w="240" w:type="dxa"/>
            <w:vAlign w:val="bottom"/>
          </w:tcPr>
          <w:p w14:paraId="26414320" w14:textId="77777777" w:rsidR="00236EDE" w:rsidRPr="00627208" w:rsidRDefault="00236EDE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30B8EADB" w14:textId="2EE5C3D7" w:rsidR="00236EDE" w:rsidRPr="00627208" w:rsidRDefault="00874A5B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="00236ED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641</w:t>
            </w:r>
          </w:p>
        </w:tc>
      </w:tr>
      <w:tr w:rsidR="00236EDE" w:rsidRPr="00627208" w14:paraId="37567659" w14:textId="77777777" w:rsidTr="005359B4">
        <w:trPr>
          <w:trHeight w:val="144"/>
        </w:trPr>
        <w:tc>
          <w:tcPr>
            <w:tcW w:w="3119" w:type="dxa"/>
          </w:tcPr>
          <w:p w14:paraId="1E9C6D01" w14:textId="77777777" w:rsidR="00236EDE" w:rsidRPr="00627208" w:rsidRDefault="00236EDE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0E8246" w14:textId="59CF1555" w:rsidR="00236EDE" w:rsidRPr="00627208" w:rsidRDefault="00874A5B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</w:t>
            </w:r>
            <w:r w:rsidR="00236E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</w:t>
            </w:r>
            <w:r w:rsidR="00CB39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8,181</w:t>
            </w:r>
          </w:p>
        </w:tc>
        <w:tc>
          <w:tcPr>
            <w:tcW w:w="239" w:type="dxa"/>
            <w:vAlign w:val="bottom"/>
          </w:tcPr>
          <w:p w14:paraId="31A89923" w14:textId="77777777" w:rsidR="00236EDE" w:rsidRPr="00627208" w:rsidRDefault="00236EDE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7A829" w14:textId="4D52A4CF" w:rsidR="00236EDE" w:rsidRPr="00627208" w:rsidRDefault="00874A5B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236E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585</w:t>
            </w:r>
            <w:r w:rsidR="00236E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896</w:t>
            </w:r>
          </w:p>
        </w:tc>
        <w:tc>
          <w:tcPr>
            <w:tcW w:w="236" w:type="dxa"/>
            <w:vAlign w:val="bottom"/>
          </w:tcPr>
          <w:p w14:paraId="3CCAFB92" w14:textId="77777777" w:rsidR="00236EDE" w:rsidRPr="00627208" w:rsidRDefault="00236EDE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1DF3D" w14:textId="0F7738A4" w:rsidR="00236EDE" w:rsidRPr="00627208" w:rsidRDefault="00236EDE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87E00C5" w14:textId="77777777" w:rsidR="00236EDE" w:rsidRPr="00627208" w:rsidRDefault="00236EDE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08F10" w14:textId="37B067FF" w:rsidR="00236EDE" w:rsidRPr="00627208" w:rsidRDefault="00236EDE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BAD1846" w14:textId="77777777" w:rsidR="00236EDE" w:rsidRPr="00627208" w:rsidRDefault="00236EDE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92FDC" w14:textId="264EC797" w:rsidR="00236EDE" w:rsidRPr="00627208" w:rsidRDefault="00874A5B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236E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993</w:t>
            </w:r>
            <w:r w:rsidR="00236E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624</w:t>
            </w:r>
          </w:p>
        </w:tc>
        <w:tc>
          <w:tcPr>
            <w:tcW w:w="262" w:type="dxa"/>
            <w:vAlign w:val="bottom"/>
          </w:tcPr>
          <w:p w14:paraId="2BFE03A2" w14:textId="77777777" w:rsidR="00236EDE" w:rsidRPr="00627208" w:rsidRDefault="00236EDE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DE293B" w14:textId="0BFBAC49" w:rsidR="00236EDE" w:rsidRPr="00627208" w:rsidRDefault="00874A5B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236E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044</w:t>
            </w:r>
            <w:r w:rsidR="00236E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896</w:t>
            </w:r>
          </w:p>
        </w:tc>
        <w:tc>
          <w:tcPr>
            <w:tcW w:w="236" w:type="dxa"/>
            <w:vAlign w:val="bottom"/>
          </w:tcPr>
          <w:p w14:paraId="47E08BEF" w14:textId="77777777" w:rsidR="00236EDE" w:rsidRPr="00627208" w:rsidRDefault="00236EDE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651EF4" w14:textId="07A541CF" w:rsidR="00236EDE" w:rsidRPr="00627208" w:rsidRDefault="00CB39EC" w:rsidP="00CB3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E6122ED" w14:textId="77777777" w:rsidR="00236EDE" w:rsidRPr="00627208" w:rsidRDefault="00236EDE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859EFD" w14:textId="0D5CBDA4" w:rsidR="00236EDE" w:rsidRPr="00627208" w:rsidRDefault="00236EDE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4310EEE" w14:textId="77777777" w:rsidR="00236EDE" w:rsidRPr="00627208" w:rsidRDefault="00236EDE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66AB9" w14:textId="1B693DC2" w:rsidR="00236EDE" w:rsidRPr="00627208" w:rsidRDefault="00874A5B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</w:t>
            </w:r>
            <w:r w:rsidR="00236E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161</w:t>
            </w:r>
            <w:r w:rsidR="00236E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805</w:t>
            </w:r>
          </w:p>
        </w:tc>
        <w:tc>
          <w:tcPr>
            <w:tcW w:w="240" w:type="dxa"/>
            <w:vAlign w:val="bottom"/>
          </w:tcPr>
          <w:p w14:paraId="2C08FFC5" w14:textId="77777777" w:rsidR="00236EDE" w:rsidRPr="00627208" w:rsidRDefault="00236EDE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48E3C2" w14:textId="42B3B247" w:rsidR="00236EDE" w:rsidRPr="00627208" w:rsidRDefault="00874A5B" w:rsidP="00236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  <w:r w:rsidR="00236E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630</w:t>
            </w:r>
            <w:r w:rsidR="00236E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792</w:t>
            </w:r>
          </w:p>
        </w:tc>
      </w:tr>
    </w:tbl>
    <w:p w14:paraId="0B070B54" w14:textId="77777777" w:rsidR="00F64F27" w:rsidRPr="00627208" w:rsidRDefault="00F64F27" w:rsidP="00F64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0A641AC" w14:textId="77777777" w:rsidR="004C4A9A" w:rsidRPr="00627208" w:rsidRDefault="004C4A9A" w:rsidP="00E42DFF">
      <w:pPr>
        <w:framePr w:w="15300" w:wrap="auto" w:hAnchor="text" w:x="63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4C4A9A" w:rsidRPr="00627208" w:rsidSect="003343BC">
          <w:headerReference w:type="default" r:id="rId15"/>
          <w:footerReference w:type="default" r:id="rId16"/>
          <w:pgSz w:w="16840" w:h="11907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59E427C" w14:textId="77777777" w:rsidR="001B2421" w:rsidRDefault="001B2421" w:rsidP="001B242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เงินปันผล</w:t>
      </w:r>
    </w:p>
    <w:p w14:paraId="036976AD" w14:textId="77777777" w:rsidR="001B2421" w:rsidRPr="002C7F96" w:rsidRDefault="001B2421" w:rsidP="001B24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Theme="majorBidi" w:hAnsiTheme="majorBidi" w:cstheme="majorBidi"/>
          <w:sz w:val="30"/>
          <w:szCs w:val="30"/>
          <w:lang w:val="th-TH"/>
        </w:rPr>
      </w:pPr>
    </w:p>
    <w:p w14:paraId="7FFA8656" w14:textId="70AC25D3" w:rsidR="001B2421" w:rsidRPr="001B2421" w:rsidRDefault="001B2421" w:rsidP="001B24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0233B">
        <w:rPr>
          <w:rFonts w:asciiTheme="majorBidi" w:hAnsiTheme="majorBidi" w:cstheme="majorBidi"/>
          <w:sz w:val="30"/>
          <w:szCs w:val="30"/>
          <w:cs/>
          <w:lang w:val="th-TH"/>
        </w:rPr>
        <w:t xml:space="preserve">รายละเอียดเงินปันผลในระหว่างปี </w:t>
      </w:r>
      <w:r w:rsidR="00874A5B" w:rsidRPr="00874A5B">
        <w:rPr>
          <w:rFonts w:asciiTheme="majorBidi" w:hAnsiTheme="majorBidi" w:cstheme="majorBidi"/>
          <w:sz w:val="30"/>
          <w:szCs w:val="30"/>
        </w:rPr>
        <w:t>2569</w:t>
      </w:r>
      <w:r w:rsidRPr="001B2421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1B2421">
        <w:rPr>
          <w:rFonts w:asciiTheme="majorBidi" w:hAnsiTheme="majorBidi" w:cstheme="majorBidi"/>
          <w:sz w:val="30"/>
          <w:szCs w:val="30"/>
          <w:cs/>
          <w:lang w:val="th-TH"/>
        </w:rPr>
        <w:t>มีดังนี้</w:t>
      </w:r>
    </w:p>
    <w:p w14:paraId="490099FC" w14:textId="77777777" w:rsidR="001B2421" w:rsidRPr="001B2421" w:rsidRDefault="001B2421" w:rsidP="001B24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3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620"/>
        <w:gridCol w:w="1530"/>
        <w:gridCol w:w="1260"/>
        <w:gridCol w:w="236"/>
        <w:gridCol w:w="1366"/>
      </w:tblGrid>
      <w:tr w:rsidR="001B2421" w:rsidRPr="0050233B" w14:paraId="6A3A7259" w14:textId="77777777" w:rsidTr="00903F02">
        <w:trPr>
          <w:tblHeader/>
        </w:trPr>
        <w:tc>
          <w:tcPr>
            <w:tcW w:w="3330" w:type="dxa"/>
            <w:vAlign w:val="bottom"/>
          </w:tcPr>
          <w:p w14:paraId="3720456B" w14:textId="77777777" w:rsidR="001B2421" w:rsidRPr="0050233B" w:rsidRDefault="001B2421" w:rsidP="0090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C13F0C9" w14:textId="77777777" w:rsidR="001B2421" w:rsidRPr="0050233B" w:rsidRDefault="001B2421" w:rsidP="0090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540943D5" w14:textId="77777777" w:rsidR="001B2421" w:rsidRPr="0050233B" w:rsidRDefault="001B2421" w:rsidP="0090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60" w:type="dxa"/>
            <w:vAlign w:val="bottom"/>
          </w:tcPr>
          <w:p w14:paraId="027C231E" w14:textId="77777777" w:rsidR="001B2421" w:rsidRPr="0050233B" w:rsidRDefault="001B2421" w:rsidP="0090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  <w:vAlign w:val="bottom"/>
          </w:tcPr>
          <w:p w14:paraId="6F5BD61D" w14:textId="77777777" w:rsidR="001B2421" w:rsidRPr="0050233B" w:rsidRDefault="001B2421" w:rsidP="0090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6" w:type="dxa"/>
            <w:vAlign w:val="bottom"/>
          </w:tcPr>
          <w:p w14:paraId="31321ACA" w14:textId="77777777" w:rsidR="001B2421" w:rsidRPr="0050233B" w:rsidDel="00D43E7A" w:rsidRDefault="001B2421" w:rsidP="0090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B2421" w:rsidRPr="0050233B" w14:paraId="13D461C4" w14:textId="77777777" w:rsidTr="00903F02">
        <w:trPr>
          <w:tblHeader/>
        </w:trPr>
        <w:tc>
          <w:tcPr>
            <w:tcW w:w="3330" w:type="dxa"/>
            <w:vAlign w:val="bottom"/>
          </w:tcPr>
          <w:p w14:paraId="5F41BEA9" w14:textId="77777777" w:rsidR="001B2421" w:rsidRPr="0050233B" w:rsidRDefault="001B2421" w:rsidP="0090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783C3CAC" w14:textId="77777777" w:rsidR="001B2421" w:rsidRPr="0050233B" w:rsidRDefault="001B2421" w:rsidP="0090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9F0862D" w14:textId="77777777" w:rsidR="001B2421" w:rsidRPr="0050233B" w:rsidRDefault="001B2421" w:rsidP="0090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B583135" w14:textId="77777777" w:rsidR="001B2421" w:rsidRPr="0050233B" w:rsidRDefault="001B2421" w:rsidP="0090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233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vAlign w:val="bottom"/>
          </w:tcPr>
          <w:p w14:paraId="61649552" w14:textId="77777777" w:rsidR="001B2421" w:rsidRPr="0050233B" w:rsidRDefault="001B2421" w:rsidP="0090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66" w:type="dxa"/>
            <w:vAlign w:val="bottom"/>
          </w:tcPr>
          <w:p w14:paraId="6AC1472C" w14:textId="77777777" w:rsidR="001B2421" w:rsidRPr="0050233B" w:rsidRDefault="001B2421" w:rsidP="0090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0233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5245A" w:rsidRPr="0050233B" w14:paraId="3E1A9B15" w14:textId="77777777" w:rsidTr="00903F02">
        <w:tc>
          <w:tcPr>
            <w:tcW w:w="3330" w:type="dxa"/>
            <w:vAlign w:val="bottom"/>
          </w:tcPr>
          <w:p w14:paraId="55B75C91" w14:textId="28487FA4" w:rsidR="00F5245A" w:rsidRPr="0050233B" w:rsidRDefault="00F5245A" w:rsidP="00F5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เงินปันผลประจำปีสำหรับปี 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20" w:type="dxa"/>
            <w:vAlign w:val="bottom"/>
          </w:tcPr>
          <w:p w14:paraId="766701A3" w14:textId="4379547F" w:rsidR="00F5245A" w:rsidRPr="0050233B" w:rsidRDefault="00874A5B" w:rsidP="00F5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F5245A" w:rsidRPr="005023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5245A"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30" w:type="dxa"/>
            <w:vAlign w:val="bottom"/>
          </w:tcPr>
          <w:p w14:paraId="68B6B7AF" w14:textId="68886F9B" w:rsidR="00F5245A" w:rsidRPr="0050233B" w:rsidRDefault="00F5245A" w:rsidP="00F5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44B19CF3" w14:textId="43C285CB" w:rsidR="00F5245A" w:rsidRPr="0050233B" w:rsidRDefault="00874A5B" w:rsidP="00F5245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524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874A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36" w:type="dxa"/>
            <w:vAlign w:val="bottom"/>
          </w:tcPr>
          <w:p w14:paraId="6CDEF117" w14:textId="77777777" w:rsidR="00F5245A" w:rsidRPr="0050233B" w:rsidRDefault="00F5245A" w:rsidP="00F5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3FD3DEE4" w14:textId="73A2A308" w:rsidR="00F5245A" w:rsidRPr="0050233B" w:rsidRDefault="00874A5B" w:rsidP="00F5245A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F524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480</w:t>
            </w:r>
          </w:p>
        </w:tc>
      </w:tr>
      <w:tr w:rsidR="00F5245A" w:rsidRPr="0050233B" w14:paraId="688E726D" w14:textId="77777777" w:rsidTr="00903F02">
        <w:tc>
          <w:tcPr>
            <w:tcW w:w="3330" w:type="dxa"/>
            <w:vAlign w:val="bottom"/>
          </w:tcPr>
          <w:p w14:paraId="1DBC4EB2" w14:textId="7E8A318C" w:rsidR="00F5245A" w:rsidRPr="0050233B" w:rsidRDefault="00F5245A" w:rsidP="00F5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2"/>
              <w:rPr>
                <w:rFonts w:asciiTheme="majorBidi" w:hAnsiTheme="majorBidi" w:cstheme="majorBidi"/>
                <w:sz w:val="30"/>
                <w:szCs w:val="30"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20" w:type="dxa"/>
            <w:vAlign w:val="bottom"/>
          </w:tcPr>
          <w:p w14:paraId="5C23C2E0" w14:textId="7245F6CF" w:rsidR="00F5245A" w:rsidRPr="0050233B" w:rsidRDefault="00874A5B" w:rsidP="00F5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F5245A" w:rsidRPr="005023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5245A"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874A5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30" w:type="dxa"/>
            <w:vAlign w:val="bottom"/>
          </w:tcPr>
          <w:p w14:paraId="62F7FEC3" w14:textId="43BBA67A" w:rsidR="00F5245A" w:rsidRPr="0050233B" w:rsidRDefault="00F5245A" w:rsidP="00F5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5023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EF5748D" w14:textId="36C41B40" w:rsidR="00F5245A" w:rsidRPr="0050233B" w:rsidRDefault="00F5245A" w:rsidP="00F5245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9852CC7" w14:textId="77777777" w:rsidR="00F5245A" w:rsidRPr="0050233B" w:rsidRDefault="00F5245A" w:rsidP="00F5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551382D1" w14:textId="2FBDF3E1" w:rsidR="00F5245A" w:rsidRPr="0050233B" w:rsidRDefault="00F5245A" w:rsidP="00F5245A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5245A" w:rsidRPr="0050233B" w14:paraId="325F2AA4" w14:textId="77777777" w:rsidTr="00903F02">
        <w:tc>
          <w:tcPr>
            <w:tcW w:w="3330" w:type="dxa"/>
            <w:vAlign w:val="bottom"/>
          </w:tcPr>
          <w:p w14:paraId="3BC8AC05" w14:textId="77777777" w:rsidR="00F5245A" w:rsidRPr="00A117D9" w:rsidRDefault="00F5245A" w:rsidP="00F5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17D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รวมเงินปันผลจ่าย</w:t>
            </w:r>
          </w:p>
        </w:tc>
        <w:tc>
          <w:tcPr>
            <w:tcW w:w="1620" w:type="dxa"/>
            <w:vAlign w:val="bottom"/>
          </w:tcPr>
          <w:p w14:paraId="1C7C0F4A" w14:textId="77777777" w:rsidR="00F5245A" w:rsidRPr="0050233B" w:rsidRDefault="00F5245A" w:rsidP="00F5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E634AB2" w14:textId="77777777" w:rsidR="00F5245A" w:rsidRPr="0050233B" w:rsidRDefault="00F5245A" w:rsidP="00F5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56D13" w14:textId="331B7AEA" w:rsidR="00F5245A" w:rsidRPr="004738A1" w:rsidRDefault="00874A5B" w:rsidP="00F5245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F5245A" w:rsidRPr="004738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36" w:type="dxa"/>
            <w:vAlign w:val="bottom"/>
          </w:tcPr>
          <w:p w14:paraId="76A646A5" w14:textId="77777777" w:rsidR="00F5245A" w:rsidRPr="0050233B" w:rsidRDefault="00F5245A" w:rsidP="00F5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1127D" w14:textId="08A29ABF" w:rsidR="00F5245A" w:rsidRPr="00A117D9" w:rsidRDefault="00874A5B" w:rsidP="00F5245A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F5245A" w:rsidRPr="00A117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740</w:t>
            </w:r>
          </w:p>
        </w:tc>
      </w:tr>
    </w:tbl>
    <w:p w14:paraId="07F39845" w14:textId="77777777" w:rsidR="001B2421" w:rsidRPr="001B2421" w:rsidRDefault="001B2421" w:rsidP="001B24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Theme="majorBidi" w:hAnsiTheme="majorBidi" w:cstheme="majorBidi"/>
          <w:sz w:val="30"/>
          <w:szCs w:val="30"/>
          <w:lang w:val="th-TH"/>
        </w:rPr>
      </w:pPr>
    </w:p>
    <w:p w14:paraId="1F0C1BFA" w14:textId="555F3E4F" w:rsidR="00886F54" w:rsidRPr="00627208" w:rsidRDefault="00886F54" w:rsidP="00886F5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62720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2E9A103A" w14:textId="77777777" w:rsidR="00886F54" w:rsidRPr="00627208" w:rsidRDefault="00886F54" w:rsidP="00886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lang w:val="th-TH"/>
        </w:rPr>
      </w:pPr>
    </w:p>
    <w:p w14:paraId="676D42B5" w14:textId="77777777" w:rsidR="00886F54" w:rsidRPr="00627208" w:rsidRDefault="00886F54" w:rsidP="00886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27208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5A4F816" w14:textId="77777777" w:rsidR="00886F54" w:rsidRPr="00627208" w:rsidRDefault="00886F54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4CE5823" w14:textId="77777777" w:rsidR="00886F54" w:rsidRPr="00627208" w:rsidRDefault="00886F54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</w:t>
      </w:r>
      <w:r w:rsidRPr="001E089F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B17D8A7" w14:textId="77777777" w:rsidR="00886F54" w:rsidRPr="00627208" w:rsidRDefault="00886F54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CDF89BC" w14:textId="77777777" w:rsidR="00886F54" w:rsidRPr="00627208" w:rsidRDefault="00886F54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6B3CFEF" w14:textId="77777777" w:rsidR="00886F54" w:rsidRPr="00627208" w:rsidRDefault="00886F54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3B3CC71C" w14:textId="77777777" w:rsidR="00886F54" w:rsidRPr="00627208" w:rsidRDefault="00886F54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  <w:sectPr w:rsidR="00886F54" w:rsidRPr="00627208" w:rsidSect="003343BC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33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059"/>
        <w:gridCol w:w="1373"/>
        <w:gridCol w:w="243"/>
        <w:gridCol w:w="1181"/>
        <w:gridCol w:w="277"/>
        <w:gridCol w:w="1350"/>
        <w:gridCol w:w="270"/>
        <w:gridCol w:w="1170"/>
        <w:gridCol w:w="237"/>
        <w:gridCol w:w="1084"/>
        <w:gridCol w:w="270"/>
        <w:gridCol w:w="864"/>
        <w:gridCol w:w="270"/>
        <w:gridCol w:w="1080"/>
        <w:gridCol w:w="351"/>
        <w:gridCol w:w="900"/>
        <w:gridCol w:w="270"/>
        <w:gridCol w:w="1074"/>
        <w:gridCol w:w="7"/>
      </w:tblGrid>
      <w:tr w:rsidR="00414AA4" w:rsidRPr="00627208" w14:paraId="7F5FC036" w14:textId="77777777" w:rsidTr="00592B58">
        <w:trPr>
          <w:gridAfter w:val="1"/>
          <w:wAfter w:w="7" w:type="dxa"/>
          <w:trHeight w:val="261"/>
          <w:tblHeader/>
        </w:trPr>
        <w:tc>
          <w:tcPr>
            <w:tcW w:w="3059" w:type="dxa"/>
            <w:vAlign w:val="bottom"/>
          </w:tcPr>
          <w:p w14:paraId="13112435" w14:textId="77777777" w:rsidR="00414AA4" w:rsidRPr="00627208" w:rsidRDefault="00414AA4" w:rsidP="008576FC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264" w:type="dxa"/>
            <w:gridSpan w:val="17"/>
            <w:vAlign w:val="bottom"/>
          </w:tcPr>
          <w:p w14:paraId="13A6C1A6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14AA4" w:rsidRPr="00627208" w14:paraId="40FF54E3" w14:textId="77777777" w:rsidTr="00592B58">
        <w:trPr>
          <w:gridAfter w:val="1"/>
          <w:wAfter w:w="7" w:type="dxa"/>
          <w:trHeight w:val="261"/>
          <w:tblHeader/>
        </w:trPr>
        <w:tc>
          <w:tcPr>
            <w:tcW w:w="3059" w:type="dxa"/>
            <w:vAlign w:val="bottom"/>
          </w:tcPr>
          <w:p w14:paraId="175DDFB1" w14:textId="77777777" w:rsidR="00414AA4" w:rsidRPr="00627208" w:rsidRDefault="00414AA4" w:rsidP="008576FC">
            <w:pPr>
              <w:ind w:left="-17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185" w:type="dxa"/>
            <w:gridSpan w:val="9"/>
            <w:tcBorders>
              <w:bottom w:val="single" w:sz="4" w:space="0" w:color="auto"/>
            </w:tcBorders>
            <w:vAlign w:val="bottom"/>
          </w:tcPr>
          <w:p w14:paraId="075B3763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51687947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09" w:type="dxa"/>
            <w:gridSpan w:val="7"/>
            <w:vAlign w:val="bottom"/>
          </w:tcPr>
          <w:p w14:paraId="300167FE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14AA4" w:rsidRPr="00627208" w14:paraId="3E645737" w14:textId="77777777" w:rsidTr="00592B58">
        <w:trPr>
          <w:trHeight w:val="261"/>
          <w:tblHeader/>
        </w:trPr>
        <w:tc>
          <w:tcPr>
            <w:tcW w:w="3059" w:type="dxa"/>
            <w:vAlign w:val="bottom"/>
          </w:tcPr>
          <w:p w14:paraId="1E686B99" w14:textId="77777777" w:rsidR="00414AA4" w:rsidRPr="00627208" w:rsidRDefault="00414AA4" w:rsidP="008576FC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26F48BF9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0EAA9C90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14:paraId="4244F044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69C24421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5CBCA79D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C771504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มูลค่าด้วยมูลค่ายุติธรรมผ่าน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F6E1246" w14:textId="77777777" w:rsidR="00414AA4" w:rsidRPr="00627208" w:rsidRDefault="00414AA4" w:rsidP="008576F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CBFB66A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8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31C5AFB7" w14:textId="77777777" w:rsidR="00414AA4" w:rsidRPr="00627208" w:rsidRDefault="00414AA4" w:rsidP="008576F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07F2C398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074655F8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05CC3F7" w14:textId="0B1AA3D8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1D6AF66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413BFA2" w14:textId="643AA339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351" w:type="dxa"/>
            <w:tcBorders>
              <w:top w:val="single" w:sz="4" w:space="0" w:color="auto"/>
            </w:tcBorders>
            <w:vAlign w:val="bottom"/>
          </w:tcPr>
          <w:p w14:paraId="14AB9321" w14:textId="77777777" w:rsidR="00414AA4" w:rsidRPr="00627208" w:rsidRDefault="00414AA4" w:rsidP="008576F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5381456" w14:textId="15CB8C9A" w:rsidR="00414AA4" w:rsidRPr="00627208" w:rsidRDefault="00414AA4" w:rsidP="008576F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370D553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</w:tcBorders>
            <w:vAlign w:val="bottom"/>
          </w:tcPr>
          <w:p w14:paraId="3AB49FD4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14AA4" w:rsidRPr="00627208" w14:paraId="11C2C016" w14:textId="77777777" w:rsidTr="00592B58">
        <w:trPr>
          <w:gridAfter w:val="1"/>
          <w:wAfter w:w="7" w:type="dxa"/>
          <w:trHeight w:val="261"/>
          <w:tblHeader/>
        </w:trPr>
        <w:tc>
          <w:tcPr>
            <w:tcW w:w="3059" w:type="dxa"/>
            <w:vAlign w:val="bottom"/>
          </w:tcPr>
          <w:p w14:paraId="2A72B299" w14:textId="77777777" w:rsidR="00414AA4" w:rsidRPr="00627208" w:rsidRDefault="00414AA4" w:rsidP="008576FC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264" w:type="dxa"/>
            <w:gridSpan w:val="17"/>
            <w:vAlign w:val="bottom"/>
          </w:tcPr>
          <w:p w14:paraId="0D3A545A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14AA4" w:rsidRPr="00627208" w14:paraId="6866F0B2" w14:textId="77777777" w:rsidTr="00592B58">
        <w:trPr>
          <w:gridAfter w:val="1"/>
          <w:wAfter w:w="7" w:type="dxa"/>
          <w:trHeight w:val="261"/>
          <w:tblHeader/>
        </w:trPr>
        <w:tc>
          <w:tcPr>
            <w:tcW w:w="3059" w:type="dxa"/>
            <w:vAlign w:val="bottom"/>
          </w:tcPr>
          <w:p w14:paraId="774FD917" w14:textId="57D8C001" w:rsidR="00414AA4" w:rsidRPr="00E753C9" w:rsidRDefault="00F8163E" w:rsidP="008576FC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874A5B" w:rsidRPr="00874A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Pr="0050233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50233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มิถุนายน </w:t>
            </w:r>
            <w:r w:rsidR="00874A5B" w:rsidRPr="00874A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2569</w:t>
            </w:r>
          </w:p>
        </w:tc>
        <w:tc>
          <w:tcPr>
            <w:tcW w:w="12264" w:type="dxa"/>
            <w:gridSpan w:val="17"/>
            <w:vAlign w:val="bottom"/>
          </w:tcPr>
          <w:p w14:paraId="4D484409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414AA4" w:rsidRPr="00627208" w14:paraId="3A11A145" w14:textId="77777777" w:rsidTr="00592B58">
        <w:trPr>
          <w:trHeight w:val="261"/>
        </w:trPr>
        <w:tc>
          <w:tcPr>
            <w:tcW w:w="3059" w:type="dxa"/>
            <w:vAlign w:val="bottom"/>
          </w:tcPr>
          <w:p w14:paraId="502CDE4A" w14:textId="77777777" w:rsidR="00414AA4" w:rsidRPr="00627208" w:rsidRDefault="00414AA4" w:rsidP="008576FC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73" w:type="dxa"/>
            <w:vAlign w:val="bottom"/>
          </w:tcPr>
          <w:p w14:paraId="64589FDC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36F9B91A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253EEFCA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7" w:type="dxa"/>
            <w:vAlign w:val="bottom"/>
          </w:tcPr>
          <w:p w14:paraId="7A81EDF3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5926DC0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D893CEF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4F38307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1CF67418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35D07A50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9F10E61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FC1655F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95AC7F3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AB59855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dxa"/>
            <w:vAlign w:val="bottom"/>
          </w:tcPr>
          <w:p w14:paraId="63A1D3A9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241F1FB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6ED0020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0D2AB294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4AA4" w:rsidRPr="00627208" w14:paraId="4A9DD279" w14:textId="77777777" w:rsidTr="00592B58">
        <w:trPr>
          <w:trHeight w:val="261"/>
        </w:trPr>
        <w:tc>
          <w:tcPr>
            <w:tcW w:w="3059" w:type="dxa"/>
            <w:vAlign w:val="bottom"/>
          </w:tcPr>
          <w:p w14:paraId="5164B52C" w14:textId="77777777" w:rsidR="00414AA4" w:rsidRPr="00627208" w:rsidRDefault="00414AA4" w:rsidP="008576F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73" w:type="dxa"/>
            <w:vAlign w:val="bottom"/>
          </w:tcPr>
          <w:p w14:paraId="1F874269" w14:textId="321FC80F" w:rsidR="00414AA4" w:rsidRPr="00627208" w:rsidRDefault="00414AA4" w:rsidP="008576F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230B7F6D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0B2444CE" w14:textId="4145E99B" w:rsidR="00414AA4" w:rsidRPr="00627208" w:rsidRDefault="00414AA4" w:rsidP="008576F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7" w:type="dxa"/>
            <w:vAlign w:val="bottom"/>
          </w:tcPr>
          <w:p w14:paraId="09703BE6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1B6AEB6" w14:textId="0CF22A1A" w:rsidR="00414AA4" w:rsidRPr="00627208" w:rsidRDefault="00414AA4" w:rsidP="008576F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85952E2" w14:textId="77777777" w:rsidR="00414AA4" w:rsidRPr="00627208" w:rsidRDefault="00414AA4" w:rsidP="008576F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5CD8EFB" w14:textId="4BB8D5E2" w:rsidR="00414AA4" w:rsidRPr="00627208" w:rsidRDefault="00414AA4" w:rsidP="008576F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59F2F5B8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8C97912" w14:textId="1138D10F" w:rsidR="00414AA4" w:rsidRPr="00627208" w:rsidRDefault="00414AA4" w:rsidP="008576F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4369097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C55BDA7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059B6D8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CC823A9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  <w:vAlign w:val="bottom"/>
          </w:tcPr>
          <w:p w14:paraId="750CBDCB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4DA1432" w14:textId="77777777" w:rsidR="00414AA4" w:rsidRPr="00627208" w:rsidRDefault="00414AA4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"/>
              </w:tabs>
              <w:ind w:left="-43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D45654E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2A4C4272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0001" w:rsidRPr="00627208" w14:paraId="7EE13097" w14:textId="77777777" w:rsidTr="00592B58">
        <w:trPr>
          <w:trHeight w:val="261"/>
        </w:trPr>
        <w:tc>
          <w:tcPr>
            <w:tcW w:w="3059" w:type="dxa"/>
            <w:vAlign w:val="bottom"/>
          </w:tcPr>
          <w:p w14:paraId="23A05B9A" w14:textId="77777777" w:rsidR="00080001" w:rsidRPr="00627208" w:rsidRDefault="00080001" w:rsidP="00080001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เงินฝากกับสถาบันการเงิน</w:t>
            </w:r>
          </w:p>
        </w:tc>
        <w:tc>
          <w:tcPr>
            <w:tcW w:w="1373" w:type="dxa"/>
            <w:vAlign w:val="bottom"/>
          </w:tcPr>
          <w:p w14:paraId="59E6EF25" w14:textId="7B88B7D2" w:rsidR="00080001" w:rsidRPr="00627208" w:rsidRDefault="00EA21EC" w:rsidP="004A314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0B71543B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15B92398" w14:textId="0306264F" w:rsidR="00080001" w:rsidRPr="00627208" w:rsidRDefault="00EA21EC" w:rsidP="0008000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7A972E9F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E470A4" w14:textId="1DF859AD" w:rsidR="00080001" w:rsidRPr="00627208" w:rsidRDefault="00EA21EC" w:rsidP="0008000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AC20631" w14:textId="77777777" w:rsidR="00080001" w:rsidRPr="00627208" w:rsidRDefault="00080001" w:rsidP="0008000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0744BA3" w14:textId="78800147" w:rsidR="00080001" w:rsidRPr="005065DE" w:rsidRDefault="00874A5B" w:rsidP="004A314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EA21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546</w:t>
            </w:r>
            <w:r w:rsidR="000420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288</w:t>
            </w:r>
          </w:p>
        </w:tc>
        <w:tc>
          <w:tcPr>
            <w:tcW w:w="237" w:type="dxa"/>
            <w:vAlign w:val="bottom"/>
          </w:tcPr>
          <w:p w14:paraId="28866AC8" w14:textId="77777777" w:rsidR="00080001" w:rsidRPr="00627208" w:rsidRDefault="00080001" w:rsidP="000800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7BB47D5" w14:textId="07F05576" w:rsidR="00080001" w:rsidRPr="00627208" w:rsidRDefault="00874A5B" w:rsidP="004A314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0420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546</w:t>
            </w:r>
            <w:r w:rsidR="000420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288</w:t>
            </w:r>
          </w:p>
        </w:tc>
        <w:tc>
          <w:tcPr>
            <w:tcW w:w="270" w:type="dxa"/>
            <w:vAlign w:val="bottom"/>
          </w:tcPr>
          <w:p w14:paraId="76BF93A9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E90C011" w14:textId="01194935" w:rsidR="00080001" w:rsidRPr="00627208" w:rsidRDefault="00080001" w:rsidP="00080001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128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22527D1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6753605" w14:textId="28F4DE4C" w:rsidR="00080001" w:rsidRPr="00627208" w:rsidRDefault="00080001" w:rsidP="0008000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  <w:vAlign w:val="bottom"/>
          </w:tcPr>
          <w:p w14:paraId="39A64765" w14:textId="77777777" w:rsidR="00080001" w:rsidRPr="00627208" w:rsidRDefault="00080001" w:rsidP="00080001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B0DB58C" w14:textId="552F613A" w:rsidR="00080001" w:rsidRPr="00627208" w:rsidRDefault="00080001" w:rsidP="0008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"/>
              </w:tabs>
              <w:ind w:left="-43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7FA9D1E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046A58E6" w14:textId="15B1DBFE" w:rsidR="00080001" w:rsidRPr="00627208" w:rsidRDefault="00080001" w:rsidP="00080001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0001" w:rsidRPr="005065DE" w14:paraId="46B47988" w14:textId="77777777" w:rsidTr="00592B58">
        <w:trPr>
          <w:trHeight w:val="261"/>
        </w:trPr>
        <w:tc>
          <w:tcPr>
            <w:tcW w:w="3059" w:type="dxa"/>
            <w:vAlign w:val="bottom"/>
          </w:tcPr>
          <w:p w14:paraId="2012042C" w14:textId="77777777" w:rsidR="00080001" w:rsidRPr="00627208" w:rsidRDefault="00080001" w:rsidP="00080001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73" w:type="dxa"/>
            <w:vAlign w:val="bottom"/>
          </w:tcPr>
          <w:p w14:paraId="6E36D470" w14:textId="4700F1FE" w:rsidR="00080001" w:rsidRPr="00627208" w:rsidRDefault="00EA21EC" w:rsidP="0008000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4880BF54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0E38D010" w14:textId="4FFF3A87" w:rsidR="00080001" w:rsidRPr="00627208" w:rsidRDefault="00874A5B" w:rsidP="004A314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EA21E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963</w:t>
            </w:r>
            <w:r w:rsidR="00EA21E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152</w:t>
            </w:r>
          </w:p>
        </w:tc>
        <w:tc>
          <w:tcPr>
            <w:tcW w:w="277" w:type="dxa"/>
            <w:vAlign w:val="bottom"/>
          </w:tcPr>
          <w:p w14:paraId="3492A16C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78477B21" w14:textId="5B95056F" w:rsidR="00080001" w:rsidRPr="00627208" w:rsidRDefault="00EA21EC" w:rsidP="0008000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94BAB74" w14:textId="77777777" w:rsidR="00080001" w:rsidRPr="00627208" w:rsidRDefault="00080001" w:rsidP="0008000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6FD74C2" w14:textId="284D38C0" w:rsidR="00080001" w:rsidRPr="00627208" w:rsidRDefault="00874A5B" w:rsidP="0008000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  <w:r w:rsidR="000420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37" w:type="dxa"/>
            <w:vAlign w:val="bottom"/>
          </w:tcPr>
          <w:p w14:paraId="1474F45F" w14:textId="77777777" w:rsidR="00080001" w:rsidRPr="00627208" w:rsidRDefault="00080001" w:rsidP="00080001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  <w:vAlign w:val="bottom"/>
          </w:tcPr>
          <w:p w14:paraId="65CF9556" w14:textId="61DD43B8" w:rsidR="00080001" w:rsidRPr="00627208" w:rsidRDefault="00874A5B" w:rsidP="0008000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EA21E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983</w:t>
            </w:r>
            <w:r w:rsidR="00EA21E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152</w:t>
            </w:r>
          </w:p>
        </w:tc>
        <w:tc>
          <w:tcPr>
            <w:tcW w:w="270" w:type="dxa"/>
            <w:vAlign w:val="bottom"/>
          </w:tcPr>
          <w:p w14:paraId="67A0E041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1C7F98D" w14:textId="5A5AE627" w:rsidR="00080001" w:rsidRPr="00627208" w:rsidRDefault="00EA21EC" w:rsidP="00080001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FBD6B32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0C60FE3" w14:textId="2C6724B0" w:rsidR="00080001" w:rsidRPr="00627208" w:rsidRDefault="00874A5B" w:rsidP="004A314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EA21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983</w:t>
            </w:r>
            <w:r w:rsidR="00EA21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421</w:t>
            </w:r>
          </w:p>
        </w:tc>
        <w:tc>
          <w:tcPr>
            <w:tcW w:w="351" w:type="dxa"/>
            <w:vAlign w:val="bottom"/>
          </w:tcPr>
          <w:p w14:paraId="795C768A" w14:textId="77777777" w:rsidR="00080001" w:rsidRPr="00627208" w:rsidRDefault="00080001" w:rsidP="00080001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B3C8EBB" w14:textId="6C3C43C0" w:rsidR="00080001" w:rsidRPr="00627208" w:rsidRDefault="00EA21EC" w:rsidP="00080001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D3C8CDB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66F456D8" w14:textId="289AF20A" w:rsidR="00080001" w:rsidRPr="00627208" w:rsidRDefault="00874A5B" w:rsidP="004A3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A21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983</w:t>
            </w:r>
            <w:r w:rsidR="00EA21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421</w:t>
            </w:r>
          </w:p>
        </w:tc>
      </w:tr>
      <w:tr w:rsidR="002033D1" w:rsidRPr="00627208" w14:paraId="4059BA56" w14:textId="77777777" w:rsidTr="00592B58">
        <w:trPr>
          <w:trHeight w:val="261"/>
        </w:trPr>
        <w:tc>
          <w:tcPr>
            <w:tcW w:w="3059" w:type="dxa"/>
            <w:vAlign w:val="bottom"/>
          </w:tcPr>
          <w:p w14:paraId="14A720D0" w14:textId="77777777" w:rsidR="002033D1" w:rsidRPr="00627208" w:rsidRDefault="002033D1" w:rsidP="002033D1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73" w:type="dxa"/>
            <w:vAlign w:val="bottom"/>
          </w:tcPr>
          <w:p w14:paraId="6AA28D33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790FBBDC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6BA6DB0F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dxa"/>
            <w:vAlign w:val="bottom"/>
          </w:tcPr>
          <w:p w14:paraId="7B2EBD44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B1FCC6B" w14:textId="0AE3C7C7" w:rsidR="002033D1" w:rsidRPr="00627208" w:rsidRDefault="002033D1" w:rsidP="00203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DF2024F" w14:textId="77777777" w:rsidR="002033D1" w:rsidRPr="00627208" w:rsidRDefault="002033D1" w:rsidP="002033D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84F5794" w14:textId="7520EAFC" w:rsidR="002033D1" w:rsidRPr="00627208" w:rsidRDefault="002033D1" w:rsidP="002033D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6DFC286" w14:textId="77777777" w:rsidR="002033D1" w:rsidRPr="00627208" w:rsidRDefault="002033D1" w:rsidP="002033D1">
            <w:pPr>
              <w:tabs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  <w:vAlign w:val="bottom"/>
          </w:tcPr>
          <w:p w14:paraId="11366EE4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048DCFE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652F702" w14:textId="77777777" w:rsidR="002033D1" w:rsidRPr="00627208" w:rsidRDefault="002033D1" w:rsidP="00203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7DACF96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05A6864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51" w:type="dxa"/>
            <w:vAlign w:val="bottom"/>
          </w:tcPr>
          <w:p w14:paraId="77636EF6" w14:textId="77777777" w:rsidR="002033D1" w:rsidRPr="00627208" w:rsidRDefault="002033D1" w:rsidP="002033D1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CA4BAC5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69DE485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42548AB3" w14:textId="77777777" w:rsidR="002033D1" w:rsidRPr="00627208" w:rsidRDefault="002033D1" w:rsidP="00203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A21EC" w:rsidRPr="00627208" w14:paraId="54F8075B" w14:textId="77777777" w:rsidTr="00592B58">
        <w:trPr>
          <w:trHeight w:val="261"/>
        </w:trPr>
        <w:tc>
          <w:tcPr>
            <w:tcW w:w="3059" w:type="dxa"/>
            <w:vAlign w:val="bottom"/>
          </w:tcPr>
          <w:p w14:paraId="4D4E4FC1" w14:textId="77777777" w:rsidR="00EA21EC" w:rsidRPr="00627208" w:rsidRDefault="00EA21EC" w:rsidP="00EA21EC">
            <w:pPr>
              <w:ind w:right="-9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373" w:type="dxa"/>
            <w:vAlign w:val="bottom"/>
          </w:tcPr>
          <w:p w14:paraId="50568923" w14:textId="0A507D1C" w:rsidR="00EA21EC" w:rsidRPr="00627208" w:rsidRDefault="00EA21EC" w:rsidP="00EA21E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22D7DE61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4E7B00D6" w14:textId="07AE1AF4" w:rsidR="00EA21EC" w:rsidRPr="00627208" w:rsidRDefault="00EA21EC" w:rsidP="00EA21E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7" w:type="dxa"/>
            <w:vAlign w:val="bottom"/>
          </w:tcPr>
          <w:p w14:paraId="5FDBE429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1CCF19B" w14:textId="7E8F765C" w:rsidR="00EA21EC" w:rsidRPr="00627208" w:rsidRDefault="00874A5B" w:rsidP="00EA21EC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EA21E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129</w:t>
            </w:r>
            <w:r w:rsidR="00EA21E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916</w:t>
            </w:r>
          </w:p>
        </w:tc>
        <w:tc>
          <w:tcPr>
            <w:tcW w:w="270" w:type="dxa"/>
            <w:vAlign w:val="bottom"/>
          </w:tcPr>
          <w:p w14:paraId="7E5D92AF" w14:textId="77777777" w:rsidR="00EA21EC" w:rsidRPr="00627208" w:rsidRDefault="00EA21EC" w:rsidP="00EA21E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6D1396F" w14:textId="2E14141B" w:rsidR="00EA21EC" w:rsidRPr="00627208" w:rsidRDefault="00EA21EC" w:rsidP="00EA21E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03954CE4" w14:textId="77777777" w:rsidR="00EA21EC" w:rsidRPr="00627208" w:rsidRDefault="00EA21EC" w:rsidP="00EA21EC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  <w:vAlign w:val="bottom"/>
          </w:tcPr>
          <w:p w14:paraId="11B37A15" w14:textId="6364BE45" w:rsidR="00EA21EC" w:rsidRPr="00627208" w:rsidRDefault="00874A5B" w:rsidP="00EA21E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EA21E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129</w:t>
            </w:r>
            <w:r w:rsidR="00EA21E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916</w:t>
            </w:r>
          </w:p>
        </w:tc>
        <w:tc>
          <w:tcPr>
            <w:tcW w:w="270" w:type="dxa"/>
            <w:vAlign w:val="bottom"/>
          </w:tcPr>
          <w:p w14:paraId="2D5F3466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869EC72" w14:textId="113D86E5" w:rsidR="00EA21EC" w:rsidRPr="00627208" w:rsidRDefault="00874A5B" w:rsidP="00EA2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A21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A21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649</w:t>
            </w:r>
          </w:p>
        </w:tc>
        <w:tc>
          <w:tcPr>
            <w:tcW w:w="270" w:type="dxa"/>
            <w:vAlign w:val="bottom"/>
          </w:tcPr>
          <w:p w14:paraId="52A09E84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6EE0444" w14:textId="5F0017EE" w:rsidR="00EA21EC" w:rsidRPr="00627208" w:rsidRDefault="00EA21EC" w:rsidP="00EA21E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51" w:type="dxa"/>
            <w:vAlign w:val="bottom"/>
          </w:tcPr>
          <w:p w14:paraId="2426AE80" w14:textId="77777777" w:rsidR="00EA21EC" w:rsidRPr="00627208" w:rsidRDefault="00EA21EC" w:rsidP="00EA21E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7B011979" w14:textId="0F60F6B5" w:rsidR="00EA21EC" w:rsidRPr="00627208" w:rsidRDefault="00874A5B" w:rsidP="00EA21EC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EA21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873</w:t>
            </w:r>
            <w:r w:rsidR="00EA21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267</w:t>
            </w:r>
          </w:p>
        </w:tc>
        <w:tc>
          <w:tcPr>
            <w:tcW w:w="270" w:type="dxa"/>
            <w:vAlign w:val="bottom"/>
          </w:tcPr>
          <w:p w14:paraId="743B20E7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43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1B6A3821" w14:textId="74FD9ACC" w:rsidR="00EA21EC" w:rsidRPr="00627208" w:rsidRDefault="00874A5B" w:rsidP="00EA2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A21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129</w:t>
            </w:r>
            <w:r w:rsidR="00EA21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916</w:t>
            </w:r>
          </w:p>
        </w:tc>
      </w:tr>
      <w:tr w:rsidR="00EA21EC" w:rsidRPr="00627208" w14:paraId="7B3D5F21" w14:textId="77777777" w:rsidTr="00592B58">
        <w:trPr>
          <w:trHeight w:val="261"/>
        </w:trPr>
        <w:tc>
          <w:tcPr>
            <w:tcW w:w="3059" w:type="dxa"/>
            <w:vAlign w:val="bottom"/>
          </w:tcPr>
          <w:p w14:paraId="4A3EFED5" w14:textId="77777777" w:rsidR="00EA21EC" w:rsidRPr="00627208" w:rsidRDefault="00EA21EC" w:rsidP="00EA21E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73" w:type="dxa"/>
            <w:vAlign w:val="bottom"/>
          </w:tcPr>
          <w:p w14:paraId="6DC303DF" w14:textId="4CDC5ADC" w:rsidR="00EA21EC" w:rsidRPr="00627208" w:rsidRDefault="00EA21EC" w:rsidP="00EA21E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6D7881B0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81" w:type="dxa"/>
            <w:vAlign w:val="bottom"/>
          </w:tcPr>
          <w:p w14:paraId="43142A8F" w14:textId="3D4CC853" w:rsidR="00EA21EC" w:rsidRPr="00627208" w:rsidRDefault="00EA21EC" w:rsidP="00EA21E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77B17FE5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846D20" w14:textId="1A50AEB6" w:rsidR="00EA21EC" w:rsidRPr="00627208" w:rsidRDefault="00EA21EC" w:rsidP="00EA21E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65B450F" w14:textId="77777777" w:rsidR="00EA21EC" w:rsidRPr="00627208" w:rsidRDefault="00EA21EC" w:rsidP="00EA21E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6752199" w14:textId="6CDEC904" w:rsidR="00EA21EC" w:rsidRPr="00627208" w:rsidRDefault="00874A5B" w:rsidP="00EA21E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112</w:t>
            </w:r>
            <w:r w:rsidR="00EA21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915</w:t>
            </w:r>
          </w:p>
        </w:tc>
        <w:tc>
          <w:tcPr>
            <w:tcW w:w="237" w:type="dxa"/>
            <w:vAlign w:val="bottom"/>
          </w:tcPr>
          <w:p w14:paraId="4696B98E" w14:textId="77777777" w:rsidR="00EA21EC" w:rsidRPr="00627208" w:rsidRDefault="00EA21EC" w:rsidP="00EA21EC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  <w:vAlign w:val="bottom"/>
          </w:tcPr>
          <w:p w14:paraId="1F5967A9" w14:textId="5C3DB178" w:rsidR="00EA21EC" w:rsidRPr="00627208" w:rsidRDefault="00874A5B" w:rsidP="00EA21E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112</w:t>
            </w:r>
            <w:r w:rsidR="00EA21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915</w:t>
            </w:r>
          </w:p>
        </w:tc>
        <w:tc>
          <w:tcPr>
            <w:tcW w:w="270" w:type="dxa"/>
            <w:vAlign w:val="bottom"/>
          </w:tcPr>
          <w:p w14:paraId="43EA8786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175E0450" w14:textId="21A2F6FB" w:rsidR="00EA21EC" w:rsidRPr="00627208" w:rsidRDefault="00EA21EC" w:rsidP="00EA21EC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CD8225E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AAB378E" w14:textId="126A52B6" w:rsidR="00EA21EC" w:rsidRPr="00627208" w:rsidRDefault="00874A5B" w:rsidP="00EA21E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116</w:t>
            </w:r>
            <w:r w:rsidR="00EA21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719</w:t>
            </w:r>
          </w:p>
        </w:tc>
        <w:tc>
          <w:tcPr>
            <w:tcW w:w="351" w:type="dxa"/>
            <w:vAlign w:val="bottom"/>
          </w:tcPr>
          <w:p w14:paraId="757F2065" w14:textId="77777777" w:rsidR="00EA21EC" w:rsidRPr="00627208" w:rsidRDefault="00EA21EC" w:rsidP="00EA21E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90AAC6B" w14:textId="7779C02D" w:rsidR="00EA21EC" w:rsidRPr="00627208" w:rsidRDefault="00EA21EC" w:rsidP="00EA21EC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98543BD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28846C59" w14:textId="0B7DBA8E" w:rsidR="00EA21EC" w:rsidRPr="00627208" w:rsidRDefault="00874A5B" w:rsidP="00EA2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116</w:t>
            </w:r>
            <w:r w:rsidR="00EA21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719</w:t>
            </w:r>
          </w:p>
        </w:tc>
      </w:tr>
      <w:tr w:rsidR="00EA21EC" w:rsidRPr="00627208" w14:paraId="6BA21C71" w14:textId="77777777" w:rsidTr="00592B58">
        <w:trPr>
          <w:trHeight w:val="261"/>
        </w:trPr>
        <w:tc>
          <w:tcPr>
            <w:tcW w:w="3059" w:type="dxa"/>
            <w:vAlign w:val="bottom"/>
          </w:tcPr>
          <w:p w14:paraId="7C777C28" w14:textId="77777777" w:rsidR="00EA21EC" w:rsidRPr="00627208" w:rsidRDefault="00EA21EC" w:rsidP="00EA21EC">
            <w:pPr>
              <w:ind w:right="-9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73" w:type="dxa"/>
            <w:vAlign w:val="bottom"/>
          </w:tcPr>
          <w:p w14:paraId="0EE2FE73" w14:textId="3C9692E6" w:rsidR="00EA21EC" w:rsidRPr="00627208" w:rsidRDefault="00EA21EC" w:rsidP="00EA21E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35483541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81" w:type="dxa"/>
            <w:vAlign w:val="bottom"/>
          </w:tcPr>
          <w:p w14:paraId="2E2FD049" w14:textId="45ADEF25" w:rsidR="00EA21EC" w:rsidRPr="00627208" w:rsidRDefault="00EA21EC" w:rsidP="00EA21E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7B5659E8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C40DDF" w14:textId="244B2AE0" w:rsidR="00EA21EC" w:rsidRPr="00627208" w:rsidRDefault="00EA21EC" w:rsidP="00EA21E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54EFC5" w14:textId="77777777" w:rsidR="00EA21EC" w:rsidRPr="00627208" w:rsidRDefault="00EA21EC" w:rsidP="00EA21E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B7EFE2E" w14:textId="15EC2C7F" w:rsidR="00EA21EC" w:rsidRPr="00627208" w:rsidRDefault="00874A5B" w:rsidP="00EA21E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EA21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210</w:t>
            </w:r>
            <w:r w:rsidR="00EA21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276</w:t>
            </w:r>
          </w:p>
        </w:tc>
        <w:tc>
          <w:tcPr>
            <w:tcW w:w="237" w:type="dxa"/>
            <w:vAlign w:val="bottom"/>
          </w:tcPr>
          <w:p w14:paraId="01EA0B99" w14:textId="77777777" w:rsidR="00EA21EC" w:rsidRPr="00627208" w:rsidRDefault="00EA21EC" w:rsidP="00EA21EC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  <w:vAlign w:val="bottom"/>
          </w:tcPr>
          <w:p w14:paraId="0ACB9AD1" w14:textId="13158B2D" w:rsidR="00EA21EC" w:rsidRPr="00627208" w:rsidRDefault="00874A5B" w:rsidP="00EA21E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EA21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210</w:t>
            </w:r>
            <w:r w:rsidR="00EA21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276</w:t>
            </w:r>
          </w:p>
        </w:tc>
        <w:tc>
          <w:tcPr>
            <w:tcW w:w="270" w:type="dxa"/>
            <w:vAlign w:val="bottom"/>
          </w:tcPr>
          <w:p w14:paraId="3FFEFA2D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33D06E4D" w14:textId="03E9B5C8" w:rsidR="00EA21EC" w:rsidRPr="00627208" w:rsidRDefault="00EA21EC" w:rsidP="00EA21EC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E2441FC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0043B5C" w14:textId="6BF6270C" w:rsidR="00EA21EC" w:rsidRPr="00627208" w:rsidRDefault="00874A5B" w:rsidP="00EA21E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EA21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210</w:t>
            </w:r>
            <w:r w:rsidR="00EA21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276</w:t>
            </w:r>
          </w:p>
        </w:tc>
        <w:tc>
          <w:tcPr>
            <w:tcW w:w="351" w:type="dxa"/>
            <w:vAlign w:val="bottom"/>
          </w:tcPr>
          <w:p w14:paraId="2D6617F5" w14:textId="77777777" w:rsidR="00EA21EC" w:rsidRPr="00627208" w:rsidRDefault="00EA21EC" w:rsidP="00EA21E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B1DC2F" w14:textId="14CE702B" w:rsidR="00EA21EC" w:rsidRPr="00627208" w:rsidRDefault="00EA21EC" w:rsidP="00EA21EC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258CA2C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2350BE52" w14:textId="37677D41" w:rsidR="00EA21EC" w:rsidRPr="00627208" w:rsidRDefault="00874A5B" w:rsidP="00EA2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A21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210</w:t>
            </w:r>
            <w:r w:rsidR="00EA21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276</w:t>
            </w:r>
          </w:p>
        </w:tc>
      </w:tr>
      <w:tr w:rsidR="00EA21EC" w:rsidRPr="00627208" w14:paraId="30A60D16" w14:textId="77777777" w:rsidTr="00592B58">
        <w:trPr>
          <w:trHeight w:val="261"/>
        </w:trPr>
        <w:tc>
          <w:tcPr>
            <w:tcW w:w="3059" w:type="dxa"/>
            <w:vAlign w:val="bottom"/>
          </w:tcPr>
          <w:p w14:paraId="452A04ED" w14:textId="77777777" w:rsidR="00EA21EC" w:rsidRPr="00627208" w:rsidRDefault="00EA21EC" w:rsidP="00EA21EC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373" w:type="dxa"/>
            <w:vAlign w:val="bottom"/>
          </w:tcPr>
          <w:p w14:paraId="780BC4E5" w14:textId="778E4763" w:rsidR="00EA21EC" w:rsidRPr="00627208" w:rsidRDefault="00EA21EC" w:rsidP="00EA21E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768D8C5C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2F4E9956" w14:textId="3CBC33DC" w:rsidR="00EA21EC" w:rsidRPr="00627208" w:rsidRDefault="00EA21EC" w:rsidP="00EA21E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755D5214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22C14E" w14:textId="72B89409" w:rsidR="00EA21EC" w:rsidRPr="00627208" w:rsidRDefault="00EA21EC" w:rsidP="00EA21E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85E8084" w14:textId="77777777" w:rsidR="00EA21EC" w:rsidRPr="00627208" w:rsidRDefault="00EA21EC" w:rsidP="00EA21E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C74FDC1" w14:textId="21367F07" w:rsidR="00EA21EC" w:rsidRPr="00627208" w:rsidRDefault="00874A5B" w:rsidP="00EA21E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EA21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954</w:t>
            </w:r>
            <w:r w:rsidR="00EA21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386</w:t>
            </w:r>
          </w:p>
        </w:tc>
        <w:tc>
          <w:tcPr>
            <w:tcW w:w="237" w:type="dxa"/>
            <w:vAlign w:val="bottom"/>
          </w:tcPr>
          <w:p w14:paraId="1F3798A0" w14:textId="77777777" w:rsidR="00EA21EC" w:rsidRPr="00627208" w:rsidRDefault="00EA21EC" w:rsidP="00EA21EC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  <w:vAlign w:val="bottom"/>
          </w:tcPr>
          <w:p w14:paraId="32E6FEDA" w14:textId="0CE7A829" w:rsidR="00EA21EC" w:rsidRPr="00627208" w:rsidRDefault="00874A5B" w:rsidP="00EA21E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EA21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954</w:t>
            </w:r>
            <w:r w:rsidR="00EA21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386</w:t>
            </w:r>
          </w:p>
        </w:tc>
        <w:tc>
          <w:tcPr>
            <w:tcW w:w="270" w:type="dxa"/>
            <w:vAlign w:val="bottom"/>
          </w:tcPr>
          <w:p w14:paraId="62CBCB08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3F38E9F1" w14:textId="37EF6EC8" w:rsidR="00EA21EC" w:rsidRPr="00627208" w:rsidRDefault="00EA21EC" w:rsidP="00EA21EC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5739BF2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F323AC7" w14:textId="3EB1E564" w:rsidR="00EA21EC" w:rsidRPr="00627208" w:rsidRDefault="00874A5B" w:rsidP="00EA21E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EA21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253</w:t>
            </w:r>
            <w:r w:rsidR="00EA21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986</w:t>
            </w:r>
          </w:p>
        </w:tc>
        <w:tc>
          <w:tcPr>
            <w:tcW w:w="351" w:type="dxa"/>
            <w:vAlign w:val="bottom"/>
          </w:tcPr>
          <w:p w14:paraId="0505B00D" w14:textId="77777777" w:rsidR="00EA21EC" w:rsidRPr="00627208" w:rsidRDefault="00EA21EC" w:rsidP="00EA21E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63F8856" w14:textId="4EB1D1CD" w:rsidR="00EA21EC" w:rsidRPr="00627208" w:rsidRDefault="00EA21EC" w:rsidP="00EA21EC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E5E2C21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4DCF9C25" w14:textId="7EE0233D" w:rsidR="00EA21EC" w:rsidRPr="00627208" w:rsidRDefault="00874A5B" w:rsidP="00EA2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EA21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253</w:t>
            </w:r>
            <w:r w:rsidR="00EA21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986</w:t>
            </w:r>
          </w:p>
        </w:tc>
      </w:tr>
      <w:tr w:rsidR="00EA21EC" w:rsidRPr="00627208" w14:paraId="1C16BF87" w14:textId="77777777" w:rsidTr="00592B58">
        <w:trPr>
          <w:trHeight w:val="261"/>
        </w:trPr>
        <w:tc>
          <w:tcPr>
            <w:tcW w:w="3059" w:type="dxa"/>
            <w:vAlign w:val="bottom"/>
          </w:tcPr>
          <w:p w14:paraId="6D50D011" w14:textId="77777777" w:rsidR="00EA21EC" w:rsidRPr="00627208" w:rsidRDefault="00EA21EC" w:rsidP="00EA21E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73" w:type="dxa"/>
          </w:tcPr>
          <w:p w14:paraId="504B1C87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</w:tcPr>
          <w:p w14:paraId="6C9246B9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</w:tcPr>
          <w:p w14:paraId="42B025B0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7" w:type="dxa"/>
          </w:tcPr>
          <w:p w14:paraId="7AA29BCA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3F7FD4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E17D423" w14:textId="77777777" w:rsidR="00EA21EC" w:rsidRPr="00627208" w:rsidRDefault="00EA21EC" w:rsidP="00EA21E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3220AD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51C5E25" w14:textId="77777777" w:rsidR="00EA21EC" w:rsidRPr="00627208" w:rsidRDefault="00EA21EC" w:rsidP="00EA21EC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</w:tcPr>
          <w:p w14:paraId="6C548E5A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2E5F588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4B0905FF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437EC32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6CFB80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51" w:type="dxa"/>
          </w:tcPr>
          <w:p w14:paraId="4FF94653" w14:textId="77777777" w:rsidR="00EA21EC" w:rsidRPr="00627208" w:rsidRDefault="00EA21EC" w:rsidP="00EA21E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90BBC6A" w14:textId="33BED969" w:rsidR="00EA21EC" w:rsidRPr="00627208" w:rsidRDefault="00EA21EC" w:rsidP="00EA21EC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47F551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14:paraId="5D9AF0DA" w14:textId="77777777" w:rsidR="00EA21EC" w:rsidRPr="00627208" w:rsidRDefault="00EA21EC" w:rsidP="00EA2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A21EC" w:rsidRPr="00627208" w14:paraId="35EAFAC5" w14:textId="77777777" w:rsidTr="00592B58">
        <w:trPr>
          <w:trHeight w:val="261"/>
        </w:trPr>
        <w:tc>
          <w:tcPr>
            <w:tcW w:w="3059" w:type="dxa"/>
            <w:vAlign w:val="bottom"/>
          </w:tcPr>
          <w:p w14:paraId="2FBE59D6" w14:textId="77777777" w:rsidR="00EA21EC" w:rsidRPr="00627208" w:rsidRDefault="00EA21EC" w:rsidP="00EA21EC">
            <w:pPr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สัญญาแลกเปลี่ยนอัตราดอกเบี้ยที่ใช้ใน</w:t>
            </w:r>
          </w:p>
        </w:tc>
        <w:tc>
          <w:tcPr>
            <w:tcW w:w="1373" w:type="dxa"/>
          </w:tcPr>
          <w:p w14:paraId="34893EA2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1034A92B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</w:tcPr>
          <w:p w14:paraId="4F4A81B4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7" w:type="dxa"/>
          </w:tcPr>
          <w:p w14:paraId="785EC13C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281BBF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2BBD5F74" w14:textId="77777777" w:rsidR="00EA21EC" w:rsidRPr="00627208" w:rsidRDefault="00EA21EC" w:rsidP="00EA21E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03C2A7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7A4F4E84" w14:textId="77777777" w:rsidR="00EA21EC" w:rsidRPr="00627208" w:rsidRDefault="00EA21EC" w:rsidP="00EA21EC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</w:tcPr>
          <w:p w14:paraId="4F841397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8F06897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59E92F70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61CDB992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5506BC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51" w:type="dxa"/>
          </w:tcPr>
          <w:p w14:paraId="54F014F7" w14:textId="77777777" w:rsidR="00EA21EC" w:rsidRPr="00627208" w:rsidRDefault="00EA21EC" w:rsidP="00EA21E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612A30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9C40D7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14:paraId="687043EE" w14:textId="77777777" w:rsidR="00EA21EC" w:rsidRPr="00627208" w:rsidRDefault="00EA21EC" w:rsidP="00EA2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A21EC" w:rsidRPr="00627208" w14:paraId="709874EE" w14:textId="77777777" w:rsidTr="00592B58">
        <w:trPr>
          <w:trHeight w:val="261"/>
        </w:trPr>
        <w:tc>
          <w:tcPr>
            <w:tcW w:w="3059" w:type="dxa"/>
            <w:vAlign w:val="bottom"/>
          </w:tcPr>
          <w:p w14:paraId="12A33455" w14:textId="77777777" w:rsidR="00EA21EC" w:rsidRPr="00627208" w:rsidRDefault="00EA21EC" w:rsidP="00EA21EC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373" w:type="dxa"/>
            <w:vAlign w:val="bottom"/>
          </w:tcPr>
          <w:p w14:paraId="1A1B4F69" w14:textId="728F36AA" w:rsidR="00EA21EC" w:rsidRPr="00627208" w:rsidRDefault="00874A5B" w:rsidP="00EA21EC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EA21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621</w:t>
            </w:r>
            <w:r w:rsidR="00EA21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693</w:t>
            </w:r>
          </w:p>
        </w:tc>
        <w:tc>
          <w:tcPr>
            <w:tcW w:w="243" w:type="dxa"/>
            <w:vAlign w:val="bottom"/>
          </w:tcPr>
          <w:p w14:paraId="24C24145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4B4EAA8A" w14:textId="53542CF2" w:rsidR="00EA21EC" w:rsidRPr="00627208" w:rsidRDefault="00EA21EC" w:rsidP="00EA21E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23F14BFF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FD43A2" w14:textId="5F4D1149" w:rsidR="00EA21EC" w:rsidRPr="00627208" w:rsidRDefault="00EA21EC" w:rsidP="00EA21E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118A16D" w14:textId="77777777" w:rsidR="00EA21EC" w:rsidRPr="00627208" w:rsidRDefault="00EA21EC" w:rsidP="00EA21E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F5AAF1" w14:textId="644B84C3" w:rsidR="00EA21EC" w:rsidRPr="00627208" w:rsidRDefault="00EA21EC" w:rsidP="00EA21EC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53AB98F2" w14:textId="77777777" w:rsidR="00EA21EC" w:rsidRPr="00627208" w:rsidRDefault="00EA21EC" w:rsidP="00EA21EC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  <w:vAlign w:val="bottom"/>
          </w:tcPr>
          <w:p w14:paraId="79175AFF" w14:textId="23A51ECF" w:rsidR="00EA21EC" w:rsidRPr="00627208" w:rsidRDefault="00874A5B" w:rsidP="00EA21E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EA21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621</w:t>
            </w:r>
            <w:r w:rsidR="00EA21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693</w:t>
            </w:r>
          </w:p>
        </w:tc>
        <w:tc>
          <w:tcPr>
            <w:tcW w:w="270" w:type="dxa"/>
            <w:vAlign w:val="bottom"/>
          </w:tcPr>
          <w:p w14:paraId="100AD5BC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AB652C2" w14:textId="16CA7772" w:rsidR="00EA21EC" w:rsidRPr="004079D6" w:rsidRDefault="00EA21EC" w:rsidP="00EA21EC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F919E91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07CDC18" w14:textId="3F340CB9" w:rsidR="00EA21EC" w:rsidRPr="0031242A" w:rsidRDefault="00874A5B" w:rsidP="00EA21E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EA21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621</w:t>
            </w:r>
            <w:r w:rsidR="00EA21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693</w:t>
            </w:r>
          </w:p>
        </w:tc>
        <w:tc>
          <w:tcPr>
            <w:tcW w:w="351" w:type="dxa"/>
            <w:vAlign w:val="bottom"/>
          </w:tcPr>
          <w:p w14:paraId="31146022" w14:textId="77777777" w:rsidR="00EA21EC" w:rsidRPr="00627208" w:rsidRDefault="00EA21EC" w:rsidP="00EA21E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5B8C2E7" w14:textId="0C9F242C" w:rsidR="00EA21EC" w:rsidRPr="00627208" w:rsidRDefault="00EA21EC" w:rsidP="00EA21EC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C1A0DDB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1E9260CE" w14:textId="009F224B" w:rsidR="00EA21EC" w:rsidRPr="00627208" w:rsidRDefault="00874A5B" w:rsidP="00EA2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A21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621</w:t>
            </w:r>
            <w:r w:rsidR="00EA21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693</w:t>
            </w:r>
          </w:p>
        </w:tc>
      </w:tr>
      <w:tr w:rsidR="00EA21EC" w:rsidRPr="00627208" w14:paraId="4F31AA46" w14:textId="77777777" w:rsidTr="00592B58">
        <w:trPr>
          <w:trHeight w:val="261"/>
        </w:trPr>
        <w:tc>
          <w:tcPr>
            <w:tcW w:w="3059" w:type="dxa"/>
            <w:vAlign w:val="bottom"/>
          </w:tcPr>
          <w:p w14:paraId="23CAD436" w14:textId="77777777" w:rsidR="00EA21EC" w:rsidRPr="00627208" w:rsidRDefault="00EA21EC" w:rsidP="00EA21EC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อนุพันธ์ที่เกี่ยวกับพลังงาน</w:t>
            </w:r>
          </w:p>
        </w:tc>
        <w:tc>
          <w:tcPr>
            <w:tcW w:w="1373" w:type="dxa"/>
            <w:vAlign w:val="bottom"/>
          </w:tcPr>
          <w:p w14:paraId="373BD7EF" w14:textId="285585E5" w:rsidR="00EA21EC" w:rsidRPr="00080001" w:rsidRDefault="00EA21EC" w:rsidP="00EA21E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0DD7CE22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2B0BADD1" w14:textId="1001BC08" w:rsidR="00EA21EC" w:rsidRPr="00627208" w:rsidRDefault="00874A5B" w:rsidP="00EA21E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546</w:t>
            </w:r>
            <w:r w:rsidR="00EA21E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448</w:t>
            </w:r>
          </w:p>
        </w:tc>
        <w:tc>
          <w:tcPr>
            <w:tcW w:w="277" w:type="dxa"/>
            <w:vAlign w:val="bottom"/>
          </w:tcPr>
          <w:p w14:paraId="7A17FEFE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9E4ED6" w14:textId="2A9D0167" w:rsidR="00EA21EC" w:rsidRPr="00627208" w:rsidRDefault="00EA21EC" w:rsidP="00EA21EC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5432543" w14:textId="77777777" w:rsidR="00EA21EC" w:rsidRPr="00627208" w:rsidRDefault="00EA21EC" w:rsidP="00EA21E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F933B0" w14:textId="40311D75" w:rsidR="00EA21EC" w:rsidRPr="00627208" w:rsidRDefault="00EA21EC" w:rsidP="00EA21EC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4240B131" w14:textId="77777777" w:rsidR="00EA21EC" w:rsidRPr="00627208" w:rsidRDefault="00EA21EC" w:rsidP="00EA21EC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  <w:vAlign w:val="bottom"/>
          </w:tcPr>
          <w:p w14:paraId="46DA7EDD" w14:textId="1E01596E" w:rsidR="00EA21EC" w:rsidRPr="00627208" w:rsidRDefault="00874A5B" w:rsidP="00EA21E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546</w:t>
            </w:r>
            <w:r w:rsidR="00EA21E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448</w:t>
            </w:r>
          </w:p>
        </w:tc>
        <w:tc>
          <w:tcPr>
            <w:tcW w:w="270" w:type="dxa"/>
            <w:vAlign w:val="bottom"/>
          </w:tcPr>
          <w:p w14:paraId="4741CADD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2104D50" w14:textId="70551F50" w:rsidR="00EA21EC" w:rsidRPr="00627208" w:rsidRDefault="00EA21EC" w:rsidP="00EA21EC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672C56A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C0C34B1" w14:textId="3F67037F" w:rsidR="00EA21EC" w:rsidRPr="00627208" w:rsidRDefault="00874A5B" w:rsidP="00EA21E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546</w:t>
            </w:r>
            <w:r w:rsidR="00EA21E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448</w:t>
            </w:r>
          </w:p>
        </w:tc>
        <w:tc>
          <w:tcPr>
            <w:tcW w:w="351" w:type="dxa"/>
            <w:vAlign w:val="bottom"/>
          </w:tcPr>
          <w:p w14:paraId="7B4E6B8C" w14:textId="77777777" w:rsidR="00EA21EC" w:rsidRPr="00627208" w:rsidRDefault="00EA21EC" w:rsidP="00EA21E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A80E6CE" w14:textId="503B52DF" w:rsidR="00EA21EC" w:rsidRPr="00627208" w:rsidRDefault="00EA21EC" w:rsidP="00EA21EC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E231394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72B2C4B8" w14:textId="4311A2D2" w:rsidR="00EA21EC" w:rsidRPr="00080001" w:rsidRDefault="00874A5B" w:rsidP="00EA2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</w:rPr>
              <w:t>546</w:t>
            </w:r>
            <w:r w:rsidR="00EA21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</w:rPr>
              <w:t>448</w:t>
            </w:r>
          </w:p>
        </w:tc>
      </w:tr>
      <w:tr w:rsidR="00EA21EC" w:rsidRPr="00627208" w14:paraId="32F95326" w14:textId="77777777" w:rsidTr="00592B58">
        <w:trPr>
          <w:trHeight w:val="261"/>
        </w:trPr>
        <w:tc>
          <w:tcPr>
            <w:tcW w:w="3059" w:type="dxa"/>
            <w:vAlign w:val="bottom"/>
          </w:tcPr>
          <w:p w14:paraId="3F5E1AC5" w14:textId="77777777" w:rsidR="00EA21EC" w:rsidRPr="00627208" w:rsidRDefault="00EA21EC" w:rsidP="00EA21EC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73" w:type="dxa"/>
            <w:vAlign w:val="bottom"/>
          </w:tcPr>
          <w:p w14:paraId="1835BB28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60599ADC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6896E600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dxa"/>
            <w:vAlign w:val="bottom"/>
          </w:tcPr>
          <w:p w14:paraId="0002866A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BEB4002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B039314" w14:textId="77777777" w:rsidR="00EA21EC" w:rsidRPr="00627208" w:rsidRDefault="00EA21EC" w:rsidP="00EA21E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32E1B64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3ADD9CDA" w14:textId="77777777" w:rsidR="00EA21EC" w:rsidRPr="00627208" w:rsidRDefault="00EA21EC" w:rsidP="00EA21E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62D722A5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25910C5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DE546EE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FDF11EC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BBF4F11" w14:textId="77777777" w:rsidR="00EA21EC" w:rsidRPr="00627208" w:rsidRDefault="00EA21EC" w:rsidP="00EA2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dxa"/>
            <w:vAlign w:val="bottom"/>
          </w:tcPr>
          <w:p w14:paraId="25493231" w14:textId="77777777" w:rsidR="00EA21EC" w:rsidRPr="00627208" w:rsidRDefault="00EA21EC" w:rsidP="00EA21E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41754C0" w14:textId="77777777" w:rsidR="00EA21EC" w:rsidRPr="00627208" w:rsidRDefault="00EA21EC" w:rsidP="00EA2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E1B0027" w14:textId="77777777" w:rsidR="00EA21EC" w:rsidRPr="00627208" w:rsidRDefault="00EA21EC" w:rsidP="00EA21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3CE186B3" w14:textId="77777777" w:rsidR="00EA21EC" w:rsidRPr="00627208" w:rsidRDefault="00EA21EC" w:rsidP="00EA2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7B68" w:rsidRPr="00627208" w14:paraId="76C88B44" w14:textId="77777777" w:rsidTr="00C65266">
        <w:trPr>
          <w:trHeight w:val="261"/>
        </w:trPr>
        <w:tc>
          <w:tcPr>
            <w:tcW w:w="3059" w:type="dxa"/>
            <w:vAlign w:val="bottom"/>
          </w:tcPr>
          <w:p w14:paraId="21F7B5A5" w14:textId="77777777" w:rsidR="00B77B68" w:rsidRPr="00627208" w:rsidRDefault="00B77B68" w:rsidP="00B77B68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73" w:type="dxa"/>
          </w:tcPr>
          <w:p w14:paraId="37003071" w14:textId="2DFCC0AC" w:rsidR="00B77B68" w:rsidRPr="00627208" w:rsidRDefault="00B77B68" w:rsidP="00B77B6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1D4F2D0E" w14:textId="77777777" w:rsidR="00B77B68" w:rsidRPr="00627208" w:rsidRDefault="00B77B68" w:rsidP="00B77B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</w:tcPr>
          <w:p w14:paraId="018028F0" w14:textId="33F9F599" w:rsidR="00B77B68" w:rsidRPr="00627208" w:rsidRDefault="00B77B68" w:rsidP="00B77B68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7" w:type="dxa"/>
            <w:vAlign w:val="bottom"/>
          </w:tcPr>
          <w:p w14:paraId="2CAF312B" w14:textId="77777777" w:rsidR="00B77B68" w:rsidRPr="00627208" w:rsidRDefault="00B77B68" w:rsidP="00B77B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FDF804" w14:textId="1EFF99DF" w:rsidR="00B77B68" w:rsidRPr="00592B58" w:rsidRDefault="00B77B68" w:rsidP="00B77B68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5209C0A" w14:textId="77777777" w:rsidR="00B77B68" w:rsidRPr="00627208" w:rsidRDefault="00B77B68" w:rsidP="00B77B6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F0F010E" w14:textId="74E8AF19" w:rsidR="00B77B68" w:rsidRPr="00627208" w:rsidRDefault="00B77B68" w:rsidP="00B77B68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7" w:type="dxa"/>
            <w:vAlign w:val="bottom"/>
          </w:tcPr>
          <w:p w14:paraId="4DA82C42" w14:textId="77777777" w:rsidR="00B77B68" w:rsidRPr="00627208" w:rsidRDefault="00B77B68" w:rsidP="00B77B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  <w:vAlign w:val="bottom"/>
          </w:tcPr>
          <w:p w14:paraId="47B6C654" w14:textId="0F6EC33C" w:rsidR="00B77B68" w:rsidRPr="00627208" w:rsidRDefault="00B77B68" w:rsidP="00B77B6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49E36300" w14:textId="77777777" w:rsidR="00B77B68" w:rsidRPr="00627208" w:rsidRDefault="00B77B68" w:rsidP="00B77B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3359D2B7" w14:textId="03C71DED" w:rsidR="00B77B68" w:rsidRPr="00627208" w:rsidRDefault="00B77B68" w:rsidP="00B77B6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7F5768C" w14:textId="77777777" w:rsidR="00B77B68" w:rsidRPr="00627208" w:rsidRDefault="00B77B68" w:rsidP="00B77B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ED197F3" w14:textId="54286550" w:rsidR="00B77B68" w:rsidRPr="00296E24" w:rsidRDefault="00B77B68" w:rsidP="00B77B6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 w:rsidR="00874A5B" w:rsidRPr="00874A5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70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,</w:t>
            </w:r>
            <w:r w:rsidR="00874A5B" w:rsidRPr="00874A5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043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,</w:t>
            </w:r>
            <w:r w:rsidR="00874A5B" w:rsidRPr="00874A5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053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351" w:type="dxa"/>
            <w:vAlign w:val="bottom"/>
          </w:tcPr>
          <w:p w14:paraId="09BF1CDF" w14:textId="77777777" w:rsidR="00B77B68" w:rsidRPr="00627208" w:rsidRDefault="00B77B68" w:rsidP="00B77B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3C35774" w14:textId="597EBF31" w:rsidR="00B77B68" w:rsidRPr="00627208" w:rsidRDefault="00B77B68" w:rsidP="00B77B6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7FEB8B5" w14:textId="77777777" w:rsidR="00B77B68" w:rsidRPr="00627208" w:rsidRDefault="00B77B68" w:rsidP="00B77B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0200E11B" w14:textId="74807DCB" w:rsidR="00B77B68" w:rsidRPr="00296E24" w:rsidRDefault="00B77B68" w:rsidP="00B77B6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 w:rsidR="00874A5B" w:rsidRPr="00874A5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70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,</w:t>
            </w:r>
            <w:r w:rsidR="00874A5B" w:rsidRPr="00874A5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043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,</w:t>
            </w:r>
            <w:r w:rsidR="00874A5B" w:rsidRPr="00874A5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053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)</w:t>
            </w:r>
          </w:p>
        </w:tc>
      </w:tr>
      <w:tr w:rsidR="00B77B68" w:rsidRPr="00627208" w14:paraId="103AE5F1" w14:textId="77777777" w:rsidTr="00C65266">
        <w:trPr>
          <w:trHeight w:val="261"/>
        </w:trPr>
        <w:tc>
          <w:tcPr>
            <w:tcW w:w="3059" w:type="dxa"/>
            <w:vAlign w:val="bottom"/>
          </w:tcPr>
          <w:p w14:paraId="0693B455" w14:textId="77777777" w:rsidR="00B77B68" w:rsidRPr="00627208" w:rsidRDefault="00B77B68" w:rsidP="00B77B68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1373" w:type="dxa"/>
          </w:tcPr>
          <w:p w14:paraId="6B79D866" w14:textId="5478639F" w:rsidR="00B77B68" w:rsidRPr="00627208" w:rsidRDefault="00B77B68" w:rsidP="00B77B6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3C6FB1BF" w14:textId="77777777" w:rsidR="00B77B68" w:rsidRPr="00627208" w:rsidRDefault="00B77B68" w:rsidP="00B77B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</w:tcPr>
          <w:p w14:paraId="2402CD6C" w14:textId="174FAAD4" w:rsidR="00B77B68" w:rsidRPr="00627208" w:rsidRDefault="00B77B68" w:rsidP="00B77B68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7" w:type="dxa"/>
            <w:vAlign w:val="bottom"/>
          </w:tcPr>
          <w:p w14:paraId="1A8F6454" w14:textId="77777777" w:rsidR="00B77B68" w:rsidRPr="00627208" w:rsidRDefault="00B77B68" w:rsidP="00B77B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08B7EC" w14:textId="4EBEB9A2" w:rsidR="00B77B68" w:rsidRPr="00627208" w:rsidRDefault="00B77B68" w:rsidP="00B77B68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B847E34" w14:textId="77777777" w:rsidR="00B77B68" w:rsidRPr="00627208" w:rsidRDefault="00B77B68" w:rsidP="00B77B6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EA3D78" w14:textId="6D7A7A47" w:rsidR="00B77B68" w:rsidRPr="00627208" w:rsidRDefault="00B77B68" w:rsidP="00B77B68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7" w:type="dxa"/>
            <w:vAlign w:val="bottom"/>
          </w:tcPr>
          <w:p w14:paraId="594527B8" w14:textId="77777777" w:rsidR="00B77B68" w:rsidRPr="00627208" w:rsidRDefault="00B77B68" w:rsidP="00B77B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D1192E3" w14:textId="05B888C7" w:rsidR="00B77B68" w:rsidRPr="00627208" w:rsidRDefault="00B77B68" w:rsidP="00B77B6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363CEE86" w14:textId="77777777" w:rsidR="00B77B68" w:rsidRPr="00627208" w:rsidRDefault="00B77B68" w:rsidP="00B77B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5A975F46" w14:textId="08D3C3F3" w:rsidR="00B77B68" w:rsidRPr="00627208" w:rsidRDefault="00B77B68" w:rsidP="00B77B6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C2EDD0A" w14:textId="77777777" w:rsidR="00B77B68" w:rsidRPr="00627208" w:rsidRDefault="00B77B68" w:rsidP="00B77B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CE2B5F4" w14:textId="7CB683F3" w:rsidR="00B77B68" w:rsidRPr="00627208" w:rsidRDefault="00B77B68" w:rsidP="00B77B6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  <w:t>(</w:t>
            </w:r>
            <w:r w:rsidR="00874A5B" w:rsidRPr="00874A5B"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  <w:t>320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  <w:t>,</w:t>
            </w:r>
            <w:r w:rsidR="00874A5B" w:rsidRPr="00874A5B"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  <w:t>767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351" w:type="dxa"/>
            <w:vAlign w:val="bottom"/>
          </w:tcPr>
          <w:p w14:paraId="106B2C15" w14:textId="77777777" w:rsidR="00B77B68" w:rsidRPr="00627208" w:rsidRDefault="00B77B68" w:rsidP="00B77B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A86DE51" w14:textId="6E7991A4" w:rsidR="00B77B68" w:rsidRPr="00627208" w:rsidRDefault="00B77B68" w:rsidP="00B77B6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30BCE93" w14:textId="77777777" w:rsidR="00B77B68" w:rsidRPr="00627208" w:rsidRDefault="00B77B68" w:rsidP="00B77B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1700AEB4" w14:textId="37938BB6" w:rsidR="00B77B68" w:rsidRPr="00627208" w:rsidRDefault="00B77B68" w:rsidP="00B77B6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  <w:t>(</w:t>
            </w:r>
            <w:r w:rsidR="00874A5B" w:rsidRPr="00874A5B"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  <w:t>320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  <w:t>,</w:t>
            </w:r>
            <w:r w:rsidR="00874A5B" w:rsidRPr="00874A5B"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  <w:t>767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  <w:t>)</w:t>
            </w:r>
          </w:p>
        </w:tc>
      </w:tr>
      <w:tr w:rsidR="002B211E" w:rsidRPr="00627208" w14:paraId="2707CE4A" w14:textId="77777777" w:rsidTr="00C65266">
        <w:trPr>
          <w:trHeight w:val="261"/>
        </w:trPr>
        <w:tc>
          <w:tcPr>
            <w:tcW w:w="3059" w:type="dxa"/>
            <w:vAlign w:val="bottom"/>
          </w:tcPr>
          <w:p w14:paraId="3E940B05" w14:textId="77777777" w:rsidR="002B211E" w:rsidRPr="00627208" w:rsidRDefault="002B211E" w:rsidP="002B211E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373" w:type="dxa"/>
          </w:tcPr>
          <w:p w14:paraId="507788B2" w14:textId="29929C23" w:rsidR="002B211E" w:rsidRPr="00627208" w:rsidRDefault="002B211E" w:rsidP="002B211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14C3F241" w14:textId="77777777" w:rsidR="002B211E" w:rsidRPr="00627208" w:rsidRDefault="002B211E" w:rsidP="002B211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</w:tcPr>
          <w:p w14:paraId="3C315612" w14:textId="66593BFD" w:rsidR="002B211E" w:rsidRPr="00627208" w:rsidRDefault="002B211E" w:rsidP="002B211E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4BBFBBB1" w14:textId="77777777" w:rsidR="002B211E" w:rsidRPr="00627208" w:rsidRDefault="002B211E" w:rsidP="002B21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905643" w14:textId="05E4497B" w:rsidR="002B211E" w:rsidRPr="00627208" w:rsidRDefault="002B211E" w:rsidP="002B211E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D49FD76" w14:textId="77777777" w:rsidR="002B211E" w:rsidRPr="00627208" w:rsidRDefault="002B211E" w:rsidP="002B211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A8D8FC0" w14:textId="32549FF6" w:rsidR="002B211E" w:rsidRPr="00627208" w:rsidRDefault="002B211E" w:rsidP="002B211E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7" w:type="dxa"/>
            <w:vAlign w:val="bottom"/>
          </w:tcPr>
          <w:p w14:paraId="23D0AA91" w14:textId="77777777" w:rsidR="002B211E" w:rsidRPr="00627208" w:rsidRDefault="002B211E" w:rsidP="002B211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172C5339" w14:textId="79E8EE87" w:rsidR="002B211E" w:rsidRPr="004F0A85" w:rsidRDefault="002B211E" w:rsidP="002B211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1A815D51" w14:textId="77777777" w:rsidR="002B211E" w:rsidRPr="00627208" w:rsidRDefault="002B211E" w:rsidP="002B21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6FE5BB53" w14:textId="3F10F341" w:rsidR="002B211E" w:rsidRPr="00741A1C" w:rsidRDefault="002B211E" w:rsidP="002B211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B504341" w14:textId="77777777" w:rsidR="002B211E" w:rsidRPr="00627208" w:rsidRDefault="002B211E" w:rsidP="002B211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131083B" w14:textId="41BEF644" w:rsidR="002B211E" w:rsidRPr="00296E24" w:rsidRDefault="002B211E" w:rsidP="002B211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 w:rsidR="00874A5B" w:rsidRPr="00874A5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28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,</w:t>
            </w:r>
            <w:r w:rsidR="00874A5B" w:rsidRPr="00874A5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451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,</w:t>
            </w:r>
            <w:r w:rsidR="00874A5B" w:rsidRPr="00874A5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827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351" w:type="dxa"/>
            <w:vAlign w:val="bottom"/>
          </w:tcPr>
          <w:p w14:paraId="41157D53" w14:textId="77777777" w:rsidR="002B211E" w:rsidRPr="00627208" w:rsidRDefault="002B211E" w:rsidP="002B21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075B456" w14:textId="48D52E6C" w:rsidR="002B211E" w:rsidRPr="00627208" w:rsidRDefault="002B211E" w:rsidP="002B211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E94499D" w14:textId="77777777" w:rsidR="002B211E" w:rsidRPr="00627208" w:rsidRDefault="002B211E" w:rsidP="002B21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49D90E56" w14:textId="3C8AB64F" w:rsidR="002B211E" w:rsidRPr="00296E24" w:rsidRDefault="002B211E" w:rsidP="002B211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 w:rsidR="00874A5B" w:rsidRPr="00874A5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28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,</w:t>
            </w:r>
            <w:r w:rsidR="00874A5B" w:rsidRPr="00874A5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451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,</w:t>
            </w:r>
            <w:r w:rsidR="00874A5B" w:rsidRPr="00874A5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827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)</w:t>
            </w:r>
          </w:p>
        </w:tc>
      </w:tr>
      <w:tr w:rsidR="002B211E" w:rsidRPr="00627208" w14:paraId="6DCEBB8E" w14:textId="77777777" w:rsidTr="00592B58">
        <w:trPr>
          <w:trHeight w:val="261"/>
        </w:trPr>
        <w:tc>
          <w:tcPr>
            <w:tcW w:w="3059" w:type="dxa"/>
            <w:vAlign w:val="bottom"/>
          </w:tcPr>
          <w:p w14:paraId="7181A693" w14:textId="77777777" w:rsidR="002B211E" w:rsidRPr="00627208" w:rsidRDefault="002B211E" w:rsidP="002B211E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หนี้สินอนุพันธ์</w:t>
            </w:r>
          </w:p>
        </w:tc>
        <w:tc>
          <w:tcPr>
            <w:tcW w:w="1373" w:type="dxa"/>
            <w:vAlign w:val="bottom"/>
          </w:tcPr>
          <w:p w14:paraId="15E0505D" w14:textId="3B489C79" w:rsidR="002B211E" w:rsidRPr="00627208" w:rsidRDefault="002B211E" w:rsidP="002B211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5977B61B" w14:textId="77777777" w:rsidR="002B211E" w:rsidRPr="00627208" w:rsidRDefault="002B211E" w:rsidP="002B211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60921E18" w14:textId="25835B0C" w:rsidR="002B211E" w:rsidRPr="00627208" w:rsidRDefault="002B211E" w:rsidP="002B211E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7" w:type="dxa"/>
            <w:vAlign w:val="bottom"/>
          </w:tcPr>
          <w:p w14:paraId="60997B53" w14:textId="77777777" w:rsidR="002B211E" w:rsidRPr="00627208" w:rsidRDefault="002B211E" w:rsidP="002B21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B1CFB9C" w14:textId="34546A6B" w:rsidR="002B211E" w:rsidRPr="00627208" w:rsidRDefault="002B211E" w:rsidP="002B211E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1ED956C" w14:textId="77777777" w:rsidR="002B211E" w:rsidRPr="00627208" w:rsidRDefault="002B211E" w:rsidP="002B211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28A0C8E" w14:textId="77777777" w:rsidR="002B211E" w:rsidRPr="00627208" w:rsidRDefault="002B211E" w:rsidP="002B211E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75105F87" w14:textId="77777777" w:rsidR="002B211E" w:rsidRPr="00627208" w:rsidRDefault="002B211E" w:rsidP="002B211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102DA3E0" w14:textId="77777777" w:rsidR="002B211E" w:rsidRPr="00627208" w:rsidRDefault="002B211E" w:rsidP="002B211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1F47628" w14:textId="77777777" w:rsidR="002B211E" w:rsidRPr="00627208" w:rsidRDefault="002B211E" w:rsidP="002B21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A65B5B2" w14:textId="481A4EF8" w:rsidR="002B211E" w:rsidRPr="00627208" w:rsidRDefault="002B211E" w:rsidP="002B211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AF84D5A" w14:textId="77777777" w:rsidR="002B211E" w:rsidRPr="00627208" w:rsidRDefault="002B211E" w:rsidP="002B211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2BC2772" w14:textId="77777777" w:rsidR="002B211E" w:rsidRPr="00627208" w:rsidRDefault="002B211E" w:rsidP="002B211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</w:p>
        </w:tc>
        <w:tc>
          <w:tcPr>
            <w:tcW w:w="351" w:type="dxa"/>
            <w:vAlign w:val="bottom"/>
          </w:tcPr>
          <w:p w14:paraId="374231A2" w14:textId="77777777" w:rsidR="002B211E" w:rsidRPr="00627208" w:rsidRDefault="002B211E" w:rsidP="002B21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176D904" w14:textId="11E638B6" w:rsidR="002B211E" w:rsidRPr="00627208" w:rsidRDefault="002B211E" w:rsidP="002B2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77014AB" w14:textId="77777777" w:rsidR="002B211E" w:rsidRPr="00627208" w:rsidRDefault="002B211E" w:rsidP="002B21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31D5B007" w14:textId="77777777" w:rsidR="002B211E" w:rsidRPr="00627208" w:rsidRDefault="002B211E" w:rsidP="002B211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86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</w:p>
        </w:tc>
      </w:tr>
      <w:tr w:rsidR="002B211E" w:rsidRPr="00627208" w14:paraId="63A2819F" w14:textId="77777777" w:rsidTr="00592B58">
        <w:trPr>
          <w:trHeight w:val="261"/>
        </w:trPr>
        <w:tc>
          <w:tcPr>
            <w:tcW w:w="3059" w:type="dxa"/>
          </w:tcPr>
          <w:p w14:paraId="2EFE2D93" w14:textId="77777777" w:rsidR="002B211E" w:rsidRPr="00627208" w:rsidRDefault="002B211E" w:rsidP="002B211E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62720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สัญญาแลกเปลี่ยนอัตราดอกเบี้ยที่ใช้ใน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    การป้องกันความเสี่ยง</w:t>
            </w:r>
          </w:p>
        </w:tc>
        <w:tc>
          <w:tcPr>
            <w:tcW w:w="1373" w:type="dxa"/>
            <w:vAlign w:val="bottom"/>
          </w:tcPr>
          <w:p w14:paraId="682724F6" w14:textId="20EBF1AD" w:rsidR="002B211E" w:rsidRPr="00627208" w:rsidRDefault="002B211E" w:rsidP="002B211E">
            <w:pPr>
              <w:pStyle w:val="acctfourfigures"/>
              <w:tabs>
                <w:tab w:val="clear" w:pos="765"/>
              </w:tabs>
              <w:spacing w:line="240" w:lineRule="atLeast"/>
              <w:ind w:left="-43" w:right="40" w:firstLine="2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vAlign w:val="bottom"/>
          </w:tcPr>
          <w:p w14:paraId="40C1D2ED" w14:textId="77777777" w:rsidR="002B211E" w:rsidRPr="00627208" w:rsidRDefault="002B211E" w:rsidP="002B211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66C5949A" w14:textId="3E1F11E4" w:rsidR="002B211E" w:rsidRPr="00627208" w:rsidRDefault="002B211E" w:rsidP="002B211E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7" w:type="dxa"/>
            <w:vAlign w:val="bottom"/>
          </w:tcPr>
          <w:p w14:paraId="44E2D53A" w14:textId="77777777" w:rsidR="002B211E" w:rsidRPr="00627208" w:rsidRDefault="002B211E" w:rsidP="002B21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00B416" w14:textId="77777777" w:rsidR="002B211E" w:rsidRDefault="002B211E" w:rsidP="002B211E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1AE085" w14:textId="5069CD95" w:rsidR="002B211E" w:rsidRPr="00627208" w:rsidRDefault="002B211E" w:rsidP="002B211E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B242EFA" w14:textId="77777777" w:rsidR="002B211E" w:rsidRPr="00627208" w:rsidRDefault="002B211E" w:rsidP="002B211E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6E593F4" w14:textId="77777777" w:rsidR="002B211E" w:rsidRDefault="002B211E" w:rsidP="002B211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2AEC6F" w14:textId="7794EA18" w:rsidR="002B211E" w:rsidRPr="00627208" w:rsidRDefault="002B211E" w:rsidP="002B211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47BD4055" w14:textId="77777777" w:rsidR="002B211E" w:rsidRPr="00627208" w:rsidRDefault="002B211E" w:rsidP="002B211E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259C6D5" w14:textId="0DFD3018" w:rsidR="002B211E" w:rsidRPr="00627208" w:rsidRDefault="002B211E" w:rsidP="002B211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92DBDF0" w14:textId="77777777" w:rsidR="002B211E" w:rsidRPr="00627208" w:rsidRDefault="002B211E" w:rsidP="002B21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ADC4A86" w14:textId="022680FD" w:rsidR="002B211E" w:rsidRPr="00627208" w:rsidRDefault="002B211E" w:rsidP="002B211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023C235" w14:textId="77777777" w:rsidR="002B211E" w:rsidRPr="00627208" w:rsidRDefault="002B211E" w:rsidP="002B211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6DE48B0" w14:textId="13ECF70E" w:rsidR="002B211E" w:rsidRPr="00627208" w:rsidRDefault="002B211E" w:rsidP="002B211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51" w:type="dxa"/>
            <w:vAlign w:val="bottom"/>
          </w:tcPr>
          <w:p w14:paraId="7897752E" w14:textId="77777777" w:rsidR="002B211E" w:rsidRPr="00627208" w:rsidRDefault="002B211E" w:rsidP="002B211E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5775F78" w14:textId="1D95647C" w:rsidR="002B211E" w:rsidRPr="00627208" w:rsidRDefault="002B211E" w:rsidP="002B2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F965EE1" w14:textId="77777777" w:rsidR="002B211E" w:rsidRPr="00627208" w:rsidRDefault="002B211E" w:rsidP="002B21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36C2A0E0" w14:textId="02479015" w:rsidR="002B211E" w:rsidRPr="003141C7" w:rsidRDefault="002B211E" w:rsidP="002B211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B211E" w:rsidRPr="00627208" w14:paraId="69EA6E02" w14:textId="77777777" w:rsidTr="00592B58">
        <w:trPr>
          <w:trHeight w:val="261"/>
        </w:trPr>
        <w:tc>
          <w:tcPr>
            <w:tcW w:w="3059" w:type="dxa"/>
          </w:tcPr>
          <w:p w14:paraId="6C539F34" w14:textId="77777777" w:rsidR="002B211E" w:rsidRPr="00627208" w:rsidRDefault="002B211E" w:rsidP="002B211E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อนุพันธ์ที่เกี่ยวกับพลังงาน</w:t>
            </w:r>
          </w:p>
        </w:tc>
        <w:tc>
          <w:tcPr>
            <w:tcW w:w="1373" w:type="dxa"/>
            <w:vAlign w:val="bottom"/>
          </w:tcPr>
          <w:p w14:paraId="5F0F840D" w14:textId="2E3B81F6" w:rsidR="002B211E" w:rsidRPr="00627208" w:rsidRDefault="002B211E" w:rsidP="002B211E">
            <w:pPr>
              <w:pStyle w:val="acctfourfigures"/>
              <w:tabs>
                <w:tab w:val="clear" w:pos="765"/>
              </w:tabs>
              <w:spacing w:line="240" w:lineRule="atLeast"/>
              <w:ind w:left="-43" w:right="40" w:firstLine="2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vAlign w:val="bottom"/>
          </w:tcPr>
          <w:p w14:paraId="7149D1CB" w14:textId="77777777" w:rsidR="002B211E" w:rsidRPr="00627208" w:rsidRDefault="002B211E" w:rsidP="002B211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3802483D" w14:textId="48FE32A4" w:rsidR="002B211E" w:rsidRPr="00627208" w:rsidRDefault="002B211E" w:rsidP="002B211E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7" w:type="dxa"/>
            <w:vAlign w:val="bottom"/>
          </w:tcPr>
          <w:p w14:paraId="4A9A30CA" w14:textId="77777777" w:rsidR="002B211E" w:rsidRPr="00627208" w:rsidRDefault="002B211E" w:rsidP="002B21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4E8D0D" w14:textId="4F3D2BB7" w:rsidR="002B211E" w:rsidRPr="00627208" w:rsidRDefault="002B211E" w:rsidP="002B211E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885F322" w14:textId="77777777" w:rsidR="002B211E" w:rsidRPr="00627208" w:rsidRDefault="002B211E" w:rsidP="002B211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5CD16CC" w14:textId="66E19819" w:rsidR="002B211E" w:rsidRPr="00627208" w:rsidRDefault="002B211E" w:rsidP="002B211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07F079D6" w14:textId="77777777" w:rsidR="002B211E" w:rsidRPr="00627208" w:rsidRDefault="002B211E" w:rsidP="002B211E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2F7EC589" w14:textId="0448D999" w:rsidR="002B211E" w:rsidRPr="00627208" w:rsidRDefault="002B211E" w:rsidP="002B211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2D6CD47D" w14:textId="77777777" w:rsidR="002B211E" w:rsidRPr="00627208" w:rsidRDefault="002B211E" w:rsidP="002B21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3209055" w14:textId="1A2F246F" w:rsidR="002B211E" w:rsidRPr="00627208" w:rsidRDefault="002B211E" w:rsidP="002B211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34DED50" w14:textId="77777777" w:rsidR="002B211E" w:rsidRPr="00627208" w:rsidRDefault="002B211E" w:rsidP="002B211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F95E722" w14:textId="1F22BA56" w:rsidR="002B211E" w:rsidRPr="00627208" w:rsidRDefault="002B211E" w:rsidP="002B211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51" w:type="dxa"/>
            <w:vAlign w:val="bottom"/>
          </w:tcPr>
          <w:p w14:paraId="64D0F1B8" w14:textId="77777777" w:rsidR="002B211E" w:rsidRPr="00627208" w:rsidRDefault="002B211E" w:rsidP="002B211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ED60F1D" w14:textId="073CAF55" w:rsidR="002B211E" w:rsidRPr="00627208" w:rsidRDefault="002B211E" w:rsidP="002B2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50E9B43" w14:textId="77777777" w:rsidR="002B211E" w:rsidRPr="00627208" w:rsidRDefault="002B211E" w:rsidP="002B21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0C671702" w14:textId="1D90B238" w:rsidR="002B211E" w:rsidRPr="003141C7" w:rsidRDefault="002B211E" w:rsidP="002B211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3FCB2FB9" w14:textId="77777777" w:rsidR="00886F54" w:rsidRDefault="00886F54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highlight w:val="yellow"/>
          <w:lang w:bidi="th-TH"/>
        </w:rPr>
      </w:pPr>
    </w:p>
    <w:p w14:paraId="6EC42D09" w14:textId="77777777" w:rsidR="00444995" w:rsidRDefault="00444995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highlight w:val="yellow"/>
          <w:lang w:bidi="th-TH"/>
        </w:rPr>
      </w:pPr>
    </w:p>
    <w:p w14:paraId="703BE42B" w14:textId="77777777" w:rsidR="00444995" w:rsidRDefault="00444995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highlight w:val="yellow"/>
          <w:lang w:bidi="th-TH"/>
        </w:rPr>
      </w:pPr>
    </w:p>
    <w:tbl>
      <w:tblPr>
        <w:tblW w:w="1542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057"/>
        <w:gridCol w:w="1371"/>
        <w:gridCol w:w="244"/>
        <w:gridCol w:w="1179"/>
        <w:gridCol w:w="278"/>
        <w:gridCol w:w="1349"/>
        <w:gridCol w:w="272"/>
        <w:gridCol w:w="1168"/>
        <w:gridCol w:w="238"/>
        <w:gridCol w:w="1084"/>
        <w:gridCol w:w="272"/>
        <w:gridCol w:w="11"/>
        <w:gridCol w:w="851"/>
        <w:gridCol w:w="272"/>
        <w:gridCol w:w="1083"/>
        <w:gridCol w:w="351"/>
        <w:gridCol w:w="1012"/>
        <w:gridCol w:w="252"/>
        <w:gridCol w:w="1065"/>
        <w:gridCol w:w="6"/>
        <w:gridCol w:w="12"/>
      </w:tblGrid>
      <w:tr w:rsidR="00444995" w:rsidRPr="0050233B" w14:paraId="4909A8D1" w14:textId="77777777" w:rsidTr="00200BF2">
        <w:trPr>
          <w:gridAfter w:val="2"/>
          <w:wAfter w:w="18" w:type="dxa"/>
          <w:trHeight w:val="264"/>
          <w:tblHeader/>
        </w:trPr>
        <w:tc>
          <w:tcPr>
            <w:tcW w:w="3057" w:type="dxa"/>
            <w:vAlign w:val="bottom"/>
          </w:tcPr>
          <w:p w14:paraId="19803C00" w14:textId="77777777" w:rsidR="00444995" w:rsidRPr="0050233B" w:rsidRDefault="00444995" w:rsidP="00C1115B">
            <w:pPr>
              <w:ind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352" w:type="dxa"/>
            <w:gridSpan w:val="18"/>
            <w:vAlign w:val="bottom"/>
            <w:hideMark/>
          </w:tcPr>
          <w:p w14:paraId="678A8B2A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023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44995" w:rsidRPr="0050233B" w14:paraId="42F3B341" w14:textId="77777777" w:rsidTr="000D18D9">
        <w:trPr>
          <w:trHeight w:val="264"/>
          <w:tblHeader/>
        </w:trPr>
        <w:tc>
          <w:tcPr>
            <w:tcW w:w="3057" w:type="dxa"/>
            <w:vAlign w:val="bottom"/>
          </w:tcPr>
          <w:p w14:paraId="129E3C9C" w14:textId="77777777" w:rsidR="00444995" w:rsidRPr="0050233B" w:rsidRDefault="00444995" w:rsidP="00C1115B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ar-SA"/>
              </w:rPr>
            </w:pPr>
          </w:p>
        </w:tc>
        <w:tc>
          <w:tcPr>
            <w:tcW w:w="7183" w:type="dxa"/>
            <w:gridSpan w:val="9"/>
            <w:tcBorders>
              <w:bottom w:val="single" w:sz="4" w:space="0" w:color="auto"/>
            </w:tcBorders>
            <w:vAlign w:val="bottom"/>
            <w:hideMark/>
          </w:tcPr>
          <w:p w14:paraId="5B87E89D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023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83" w:type="dxa"/>
            <w:gridSpan w:val="2"/>
            <w:vAlign w:val="bottom"/>
          </w:tcPr>
          <w:p w14:paraId="07F3B4DE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904" w:type="dxa"/>
            <w:gridSpan w:val="9"/>
            <w:vAlign w:val="bottom"/>
            <w:hideMark/>
          </w:tcPr>
          <w:p w14:paraId="2B6E565B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023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44995" w:rsidRPr="0050233B" w14:paraId="37F84060" w14:textId="77777777" w:rsidTr="00200BF2">
        <w:trPr>
          <w:trHeight w:val="264"/>
          <w:tblHeader/>
        </w:trPr>
        <w:tc>
          <w:tcPr>
            <w:tcW w:w="3057" w:type="dxa"/>
            <w:vAlign w:val="bottom"/>
            <w:hideMark/>
          </w:tcPr>
          <w:p w14:paraId="1A30A86C" w14:textId="77777777" w:rsidR="00444995" w:rsidRPr="0050233B" w:rsidRDefault="00444995" w:rsidP="00C1115B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  <w:hideMark/>
          </w:tcPr>
          <w:p w14:paraId="57B9E89C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121D9D6A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152C9ED6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  <w:hideMark/>
          </w:tcPr>
          <w:p w14:paraId="6BD63B7A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ind w:left="-6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0233B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50233B">
              <w:rPr>
                <w:rFonts w:asciiTheme="majorBidi" w:hAnsiTheme="majorBidi" w:cstheme="majorBidi"/>
                <w:spacing w:val="-4"/>
                <w:sz w:val="26"/>
                <w:szCs w:val="26"/>
                <w:lang w:bidi="th-TH"/>
              </w:rPr>
              <w:br/>
            </w:r>
            <w:r w:rsidRPr="0050233B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>ยุติธรรมผ่าน</w:t>
            </w:r>
            <w:r w:rsidRPr="0050233B">
              <w:rPr>
                <w:rFonts w:asciiTheme="majorBidi" w:hAnsiTheme="majorBidi" w:cstheme="majorBidi"/>
                <w:spacing w:val="-4"/>
                <w:sz w:val="26"/>
                <w:szCs w:val="26"/>
                <w:lang w:bidi="th-TH"/>
              </w:rPr>
              <w:br/>
            </w:r>
            <w:r w:rsidRPr="0050233B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278" w:type="dxa"/>
            <w:tcBorders>
              <w:top w:val="single" w:sz="4" w:space="0" w:color="auto"/>
            </w:tcBorders>
            <w:vAlign w:val="bottom"/>
          </w:tcPr>
          <w:p w14:paraId="14B498F4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  <w:hideMark/>
          </w:tcPr>
          <w:p w14:paraId="6F5C9630" w14:textId="05D63A8F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</w:t>
            </w:r>
            <w:r w:rsidR="006C5B31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มูลค่าด้วยมูลค่ายุติธรรม</w:t>
            </w:r>
            <w:r w:rsidR="006C5B31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14:paraId="4DFAAF90" w14:textId="77777777" w:rsidR="00444995" w:rsidRPr="0050233B" w:rsidRDefault="00444995" w:rsidP="00C1115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  <w:hideMark/>
          </w:tcPr>
          <w:p w14:paraId="252E1888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9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746FDE7D" w14:textId="77777777" w:rsidR="00444995" w:rsidRPr="0050233B" w:rsidRDefault="00444995" w:rsidP="00C1115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  <w:hideMark/>
          </w:tcPr>
          <w:p w14:paraId="02B74D63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2" w:type="dxa"/>
            <w:vAlign w:val="bottom"/>
          </w:tcPr>
          <w:p w14:paraId="4D2078B3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71C34B89" w14:textId="32C77BBC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14:paraId="6C35B5D0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  <w:hideMark/>
          </w:tcPr>
          <w:p w14:paraId="638CCDE4" w14:textId="5EBAD2ED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351" w:type="dxa"/>
            <w:tcBorders>
              <w:top w:val="single" w:sz="4" w:space="0" w:color="auto"/>
            </w:tcBorders>
            <w:vAlign w:val="bottom"/>
          </w:tcPr>
          <w:p w14:paraId="2BC3A23C" w14:textId="77777777" w:rsidR="00444995" w:rsidRPr="0050233B" w:rsidRDefault="00444995" w:rsidP="00C1115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  <w:hideMark/>
          </w:tcPr>
          <w:p w14:paraId="0B339BAF" w14:textId="11CC4636" w:rsidR="00444995" w:rsidRPr="0050233B" w:rsidRDefault="00444995" w:rsidP="00C1115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55E851C7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3" w:type="dxa"/>
            <w:gridSpan w:val="3"/>
            <w:tcBorders>
              <w:top w:val="single" w:sz="4" w:space="0" w:color="auto"/>
            </w:tcBorders>
            <w:vAlign w:val="bottom"/>
            <w:hideMark/>
          </w:tcPr>
          <w:p w14:paraId="4C962AE4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44995" w:rsidRPr="0050233B" w14:paraId="1322E3E9" w14:textId="77777777" w:rsidTr="00200BF2">
        <w:trPr>
          <w:gridAfter w:val="1"/>
          <w:wAfter w:w="12" w:type="dxa"/>
          <w:trHeight w:val="264"/>
          <w:tblHeader/>
        </w:trPr>
        <w:tc>
          <w:tcPr>
            <w:tcW w:w="3057" w:type="dxa"/>
            <w:vAlign w:val="bottom"/>
          </w:tcPr>
          <w:p w14:paraId="49CA6AA8" w14:textId="77777777" w:rsidR="00444995" w:rsidRPr="0050233B" w:rsidRDefault="00444995" w:rsidP="00C1115B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2358" w:type="dxa"/>
            <w:gridSpan w:val="19"/>
            <w:vAlign w:val="bottom"/>
            <w:hideMark/>
          </w:tcPr>
          <w:p w14:paraId="756A8951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50233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44995" w:rsidRPr="0050233B" w14:paraId="7484D1F8" w14:textId="77777777" w:rsidTr="00200BF2">
        <w:trPr>
          <w:gridAfter w:val="1"/>
          <w:wAfter w:w="12" w:type="dxa"/>
          <w:trHeight w:val="264"/>
          <w:tblHeader/>
        </w:trPr>
        <w:tc>
          <w:tcPr>
            <w:tcW w:w="3057" w:type="dxa"/>
            <w:vAlign w:val="bottom"/>
          </w:tcPr>
          <w:p w14:paraId="3C8E224F" w14:textId="27FEFE90" w:rsidR="00444995" w:rsidRPr="0050233B" w:rsidRDefault="00F8163E" w:rsidP="00C1115B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874A5B" w:rsidRPr="00874A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Pr="0050233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50233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มิถุนายน </w:t>
            </w:r>
            <w:r w:rsidR="00874A5B" w:rsidRPr="00874A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2569</w:t>
            </w:r>
          </w:p>
        </w:tc>
        <w:tc>
          <w:tcPr>
            <w:tcW w:w="12358" w:type="dxa"/>
            <w:gridSpan w:val="19"/>
            <w:vAlign w:val="bottom"/>
          </w:tcPr>
          <w:p w14:paraId="33C7012C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444995" w:rsidRPr="0050233B" w14:paraId="18180436" w14:textId="77777777" w:rsidTr="00200BF2">
        <w:trPr>
          <w:trHeight w:val="337"/>
        </w:trPr>
        <w:tc>
          <w:tcPr>
            <w:tcW w:w="3057" w:type="dxa"/>
            <w:vAlign w:val="bottom"/>
            <w:hideMark/>
          </w:tcPr>
          <w:p w14:paraId="267800E5" w14:textId="77777777" w:rsidR="00444995" w:rsidRPr="0050233B" w:rsidRDefault="00444995" w:rsidP="00C1115B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50233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71" w:type="dxa"/>
            <w:vAlign w:val="bottom"/>
          </w:tcPr>
          <w:p w14:paraId="64C716F3" w14:textId="77777777" w:rsidR="00444995" w:rsidRPr="0050233B" w:rsidRDefault="00444995" w:rsidP="00C1115B">
            <w:pPr>
              <w:pStyle w:val="acctfourfigures"/>
              <w:tabs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  <w:vAlign w:val="bottom"/>
          </w:tcPr>
          <w:p w14:paraId="44C8463D" w14:textId="77777777" w:rsidR="00444995" w:rsidRPr="0050233B" w:rsidRDefault="00444995" w:rsidP="00C1115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523B6375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8" w:type="dxa"/>
            <w:vAlign w:val="bottom"/>
          </w:tcPr>
          <w:p w14:paraId="4B635C6A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3DDD3157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69BAA07C" w14:textId="77777777" w:rsidR="00444995" w:rsidRPr="0050233B" w:rsidRDefault="00444995" w:rsidP="00C1115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37AB92A2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C2525AC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82302A3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0229082D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  <w:vAlign w:val="bottom"/>
          </w:tcPr>
          <w:p w14:paraId="7B2B5B78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4961027B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29A90B37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dxa"/>
            <w:vAlign w:val="bottom"/>
          </w:tcPr>
          <w:p w14:paraId="55201159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A467167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vAlign w:val="bottom"/>
          </w:tcPr>
          <w:p w14:paraId="0B794FBE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  <w:vAlign w:val="bottom"/>
          </w:tcPr>
          <w:p w14:paraId="47F4DEE6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4995" w:rsidRPr="0050233B" w14:paraId="30AAB8C5" w14:textId="77777777" w:rsidTr="00200BF2">
        <w:trPr>
          <w:trHeight w:val="264"/>
        </w:trPr>
        <w:tc>
          <w:tcPr>
            <w:tcW w:w="3057" w:type="dxa"/>
            <w:vAlign w:val="bottom"/>
            <w:hideMark/>
          </w:tcPr>
          <w:p w14:paraId="6C66393F" w14:textId="77777777" w:rsidR="00444995" w:rsidRPr="0050233B" w:rsidRDefault="00444995" w:rsidP="00C1115B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71" w:type="dxa"/>
          </w:tcPr>
          <w:p w14:paraId="28AF177B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14:paraId="60248B3F" w14:textId="77777777" w:rsidR="00444995" w:rsidRPr="0050233B" w:rsidRDefault="00444995" w:rsidP="00C1115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4FEC740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6D2EDA82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9819B99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3C3B057D" w14:textId="77777777" w:rsidR="00444995" w:rsidRPr="0050233B" w:rsidRDefault="00444995" w:rsidP="00C111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3F4E5C22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24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C316862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4E7E3DE2" w14:textId="77777777" w:rsidR="00444995" w:rsidRPr="00314F86" w:rsidRDefault="00444995" w:rsidP="00C1115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2" w:type="dxa"/>
          </w:tcPr>
          <w:p w14:paraId="5C18EF7A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43A7F622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140"/>
              </w:tabs>
              <w:spacing w:line="240" w:lineRule="atLeast"/>
              <w:ind w:left="-43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1D9A55E3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4DDAFA5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dxa"/>
          </w:tcPr>
          <w:p w14:paraId="07A8200A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7E1E3F7" w14:textId="77777777" w:rsidR="00444995" w:rsidRPr="0050233B" w:rsidRDefault="00444995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0FF36DC0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3" w:type="dxa"/>
            <w:gridSpan w:val="3"/>
          </w:tcPr>
          <w:p w14:paraId="08C60B43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1C70" w:rsidRPr="0050233B" w14:paraId="71D22ED3" w14:textId="77777777" w:rsidTr="00200BF2">
        <w:trPr>
          <w:trHeight w:val="264"/>
        </w:trPr>
        <w:tc>
          <w:tcPr>
            <w:tcW w:w="3057" w:type="dxa"/>
            <w:vAlign w:val="bottom"/>
          </w:tcPr>
          <w:p w14:paraId="7524968D" w14:textId="68D5555D" w:rsidR="000E1C70" w:rsidRPr="0050233B" w:rsidRDefault="000E1C70" w:rsidP="000D18D9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เงินฝากกับสถาบันการเงิน</w:t>
            </w:r>
          </w:p>
        </w:tc>
        <w:tc>
          <w:tcPr>
            <w:tcW w:w="1371" w:type="dxa"/>
          </w:tcPr>
          <w:p w14:paraId="17B09DA1" w14:textId="5B38B2A4" w:rsidR="000E1C70" w:rsidRDefault="000E1C70" w:rsidP="000D18D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4" w:type="dxa"/>
          </w:tcPr>
          <w:p w14:paraId="6D9BED72" w14:textId="77777777" w:rsidR="000E1C70" w:rsidRPr="0050233B" w:rsidRDefault="000E1C70" w:rsidP="000D18D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1F124F4" w14:textId="292A1FF6" w:rsidR="000E1C70" w:rsidRDefault="000E1C70" w:rsidP="005F6A8B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8" w:type="dxa"/>
          </w:tcPr>
          <w:p w14:paraId="6B2365E7" w14:textId="77777777" w:rsidR="000E1C70" w:rsidRPr="0050233B" w:rsidRDefault="000E1C70" w:rsidP="000D18D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80930C6" w14:textId="5018E6CD" w:rsidR="000E1C70" w:rsidRPr="001B2421" w:rsidRDefault="000E1C70" w:rsidP="001B2421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43" w:right="-24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B2421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23A0FE76" w14:textId="77777777" w:rsidR="000E1C70" w:rsidRPr="0050233B" w:rsidRDefault="000E1C70" w:rsidP="000D18D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724EC93C" w14:textId="1EE9058E" w:rsidR="000E1C70" w:rsidRPr="000E1C70" w:rsidRDefault="00874A5B" w:rsidP="001B242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24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A5B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300</w:t>
            </w:r>
            <w:r w:rsidR="000E1C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38" w:type="dxa"/>
          </w:tcPr>
          <w:p w14:paraId="538AF0DE" w14:textId="77777777" w:rsidR="000E1C70" w:rsidRPr="0050233B" w:rsidRDefault="000E1C70" w:rsidP="000D1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1447480C" w14:textId="2065D2E0" w:rsidR="000E1C70" w:rsidRDefault="00874A5B" w:rsidP="000D18D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300</w:t>
            </w:r>
            <w:r w:rsidR="000E1C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72" w:type="dxa"/>
          </w:tcPr>
          <w:p w14:paraId="0DA3AE35" w14:textId="77777777" w:rsidR="000E1C70" w:rsidRPr="0050233B" w:rsidRDefault="000E1C70" w:rsidP="000D18D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5B5EE36C" w14:textId="77777777" w:rsidR="000E1C70" w:rsidRDefault="000E1C70" w:rsidP="000D18D9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-5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</w:tcPr>
          <w:p w14:paraId="62477A9A" w14:textId="77777777" w:rsidR="000E1C70" w:rsidRPr="0050233B" w:rsidRDefault="000E1C70" w:rsidP="000D18D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6B375403" w14:textId="77777777" w:rsidR="000E1C70" w:rsidRDefault="000E1C70" w:rsidP="000D18D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51" w:type="dxa"/>
          </w:tcPr>
          <w:p w14:paraId="449EF0C6" w14:textId="77777777" w:rsidR="000E1C70" w:rsidRPr="0050233B" w:rsidRDefault="000E1C70" w:rsidP="000D1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2" w:type="dxa"/>
          </w:tcPr>
          <w:p w14:paraId="2087B52C" w14:textId="77777777" w:rsidR="000E1C70" w:rsidRDefault="000E1C70" w:rsidP="000D18D9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113E1947" w14:textId="77777777" w:rsidR="000E1C70" w:rsidRPr="0050233B" w:rsidRDefault="000E1C70" w:rsidP="000D18D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165C666D" w14:textId="77777777" w:rsidR="000E1C70" w:rsidRDefault="000E1C70" w:rsidP="000D18D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0D18D9" w:rsidRPr="0050233B" w14:paraId="60852173" w14:textId="77777777" w:rsidTr="00200BF2">
        <w:trPr>
          <w:trHeight w:val="264"/>
        </w:trPr>
        <w:tc>
          <w:tcPr>
            <w:tcW w:w="3057" w:type="dxa"/>
            <w:vAlign w:val="bottom"/>
            <w:hideMark/>
          </w:tcPr>
          <w:p w14:paraId="207F3695" w14:textId="77777777" w:rsidR="000D18D9" w:rsidRPr="0050233B" w:rsidRDefault="000D18D9" w:rsidP="000D18D9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71" w:type="dxa"/>
          </w:tcPr>
          <w:p w14:paraId="4B5DC3E0" w14:textId="087805CF" w:rsidR="000D18D9" w:rsidRPr="0050233B" w:rsidRDefault="000D18D9" w:rsidP="000D18D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4" w:type="dxa"/>
          </w:tcPr>
          <w:p w14:paraId="673048BB" w14:textId="77777777" w:rsidR="000D18D9" w:rsidRPr="0050233B" w:rsidRDefault="000D18D9" w:rsidP="000D18D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2631E67" w14:textId="25AAF4DE" w:rsidR="000D18D9" w:rsidRPr="00A069B5" w:rsidRDefault="00874A5B" w:rsidP="000D18D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0D18D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135</w:t>
            </w:r>
            <w:r w:rsidR="000D18D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046</w:t>
            </w:r>
          </w:p>
        </w:tc>
        <w:tc>
          <w:tcPr>
            <w:tcW w:w="278" w:type="dxa"/>
          </w:tcPr>
          <w:p w14:paraId="6F92218B" w14:textId="77777777" w:rsidR="000D18D9" w:rsidRPr="0050233B" w:rsidRDefault="000D18D9" w:rsidP="000D18D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41DC050" w14:textId="04B67129" w:rsidR="000D18D9" w:rsidRPr="0050233B" w:rsidRDefault="000D18D9" w:rsidP="001B2421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43" w:right="-2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1467AFC8" w14:textId="77777777" w:rsidR="000D18D9" w:rsidRPr="0050233B" w:rsidRDefault="000D18D9" w:rsidP="000D18D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68CF42A7" w14:textId="661FF57A" w:rsidR="000D18D9" w:rsidRPr="0050233B" w:rsidRDefault="000D18D9" w:rsidP="001B2421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43" w:right="-24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B24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723CE6F1" w14:textId="77777777" w:rsidR="000D18D9" w:rsidRPr="0050233B" w:rsidRDefault="000D18D9" w:rsidP="000D1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2574A96F" w14:textId="2359C4A5" w:rsidR="000D18D9" w:rsidRPr="00314F86" w:rsidRDefault="00874A5B" w:rsidP="000D18D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0D18D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135</w:t>
            </w:r>
            <w:r w:rsidR="000D18D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046</w:t>
            </w:r>
          </w:p>
        </w:tc>
        <w:tc>
          <w:tcPr>
            <w:tcW w:w="272" w:type="dxa"/>
          </w:tcPr>
          <w:p w14:paraId="0794C0CC" w14:textId="77777777" w:rsidR="000D18D9" w:rsidRPr="0050233B" w:rsidRDefault="000D18D9" w:rsidP="000D18D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70B511CC" w14:textId="713FDE44" w:rsidR="000D18D9" w:rsidRPr="0050233B" w:rsidRDefault="000D18D9" w:rsidP="001B2421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6D78A815" w14:textId="77777777" w:rsidR="000D18D9" w:rsidRPr="0050233B" w:rsidRDefault="000D18D9" w:rsidP="000D18D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8D519E6" w14:textId="49C48F86" w:rsidR="000D18D9" w:rsidRPr="0050233B" w:rsidRDefault="00874A5B" w:rsidP="001B2421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0D18D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135</w:t>
            </w:r>
            <w:r w:rsidR="000D18D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046</w:t>
            </w:r>
          </w:p>
        </w:tc>
        <w:tc>
          <w:tcPr>
            <w:tcW w:w="351" w:type="dxa"/>
          </w:tcPr>
          <w:p w14:paraId="324F7887" w14:textId="77777777" w:rsidR="000D18D9" w:rsidRPr="0050233B" w:rsidRDefault="000D18D9" w:rsidP="000D1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2" w:type="dxa"/>
          </w:tcPr>
          <w:p w14:paraId="2DCFA311" w14:textId="3A3ECFF0" w:rsidR="000D18D9" w:rsidRPr="0050233B" w:rsidRDefault="000D18D9" w:rsidP="000D18D9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11AF9CB8" w14:textId="77777777" w:rsidR="000D18D9" w:rsidRPr="0050233B" w:rsidRDefault="000D18D9" w:rsidP="000D18D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191BF4A5" w14:textId="15356744" w:rsidR="000D18D9" w:rsidRPr="00200BF2" w:rsidRDefault="00874A5B" w:rsidP="001B242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0D18D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135</w:t>
            </w:r>
            <w:r w:rsidR="000D18D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046</w:t>
            </w:r>
          </w:p>
        </w:tc>
      </w:tr>
      <w:tr w:rsidR="000D18D9" w:rsidRPr="0050233B" w14:paraId="01BDEA4D" w14:textId="77777777" w:rsidTr="00200BF2">
        <w:trPr>
          <w:trHeight w:val="264"/>
        </w:trPr>
        <w:tc>
          <w:tcPr>
            <w:tcW w:w="3057" w:type="dxa"/>
            <w:vAlign w:val="bottom"/>
            <w:hideMark/>
          </w:tcPr>
          <w:p w14:paraId="6E612BDD" w14:textId="77777777" w:rsidR="000D18D9" w:rsidRPr="0050233B" w:rsidRDefault="000D18D9" w:rsidP="000D18D9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71" w:type="dxa"/>
          </w:tcPr>
          <w:p w14:paraId="20DCBD7D" w14:textId="77777777" w:rsidR="000D18D9" w:rsidRPr="0050233B" w:rsidRDefault="000D18D9" w:rsidP="000D18D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14:paraId="4F5E3628" w14:textId="77777777" w:rsidR="000D18D9" w:rsidRPr="0004697D" w:rsidRDefault="000D18D9" w:rsidP="000D18D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9" w:type="dxa"/>
          </w:tcPr>
          <w:p w14:paraId="6C507CE3" w14:textId="77777777" w:rsidR="000D18D9" w:rsidRPr="0050233B" w:rsidRDefault="000D18D9" w:rsidP="000D18D9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66D400EE" w14:textId="77777777" w:rsidR="000D18D9" w:rsidRPr="0050233B" w:rsidRDefault="000D18D9" w:rsidP="000D18D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E349D06" w14:textId="77777777" w:rsidR="000D18D9" w:rsidRPr="0050233B" w:rsidRDefault="000D18D9" w:rsidP="000D18D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7378E4F7" w14:textId="77777777" w:rsidR="000D18D9" w:rsidRPr="0050233B" w:rsidRDefault="000D18D9" w:rsidP="000D18D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7FF4C63F" w14:textId="6706B87B" w:rsidR="000D18D9" w:rsidRPr="0050233B" w:rsidRDefault="000D18D9" w:rsidP="000D18D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</w:tcPr>
          <w:p w14:paraId="6C665C17" w14:textId="77777777" w:rsidR="000D18D9" w:rsidRPr="0050233B" w:rsidRDefault="000D18D9" w:rsidP="000D1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2DE7CC47" w14:textId="467D7F96" w:rsidR="000D18D9" w:rsidRPr="0050233B" w:rsidRDefault="000D18D9" w:rsidP="000D18D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2" w:type="dxa"/>
          </w:tcPr>
          <w:p w14:paraId="30948541" w14:textId="77777777" w:rsidR="000D18D9" w:rsidRPr="0050233B" w:rsidRDefault="000D18D9" w:rsidP="000D18D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4CC8D0B3" w14:textId="77777777" w:rsidR="000D18D9" w:rsidRPr="0050233B" w:rsidRDefault="000D18D9" w:rsidP="000D18D9">
            <w:pPr>
              <w:pStyle w:val="acctfourfigures"/>
              <w:tabs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4EFB44CF" w14:textId="77777777" w:rsidR="000D18D9" w:rsidRPr="0050233B" w:rsidRDefault="000D18D9" w:rsidP="000D18D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88B949D" w14:textId="77777777" w:rsidR="000D18D9" w:rsidRPr="0050233B" w:rsidRDefault="000D18D9" w:rsidP="000D18D9">
            <w:pPr>
              <w:pStyle w:val="acctfourfigures"/>
              <w:tabs>
                <w:tab w:val="clear" w:pos="765"/>
                <w:tab w:val="decimal" w:pos="270"/>
                <w:tab w:val="decimal" w:pos="450"/>
              </w:tabs>
              <w:spacing w:line="240" w:lineRule="atLeast"/>
              <w:ind w:left="-43" w:right="-30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</w:tcPr>
          <w:p w14:paraId="3DD11597" w14:textId="77777777" w:rsidR="000D18D9" w:rsidRPr="0050233B" w:rsidRDefault="000D18D9" w:rsidP="000D1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936116F" w14:textId="77777777" w:rsidR="000D18D9" w:rsidRPr="0050233B" w:rsidRDefault="000D18D9" w:rsidP="000D18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4A477F0E" w14:textId="77777777" w:rsidR="000D18D9" w:rsidRPr="0050233B" w:rsidRDefault="000D18D9" w:rsidP="000D18D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33E20A9D" w14:textId="77777777" w:rsidR="000D18D9" w:rsidRPr="0050233B" w:rsidRDefault="000D18D9" w:rsidP="001B242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0D18D9" w:rsidRPr="0050233B" w14:paraId="0280716B" w14:textId="77777777" w:rsidTr="00200BF2">
        <w:trPr>
          <w:trHeight w:val="264"/>
        </w:trPr>
        <w:tc>
          <w:tcPr>
            <w:tcW w:w="3057" w:type="dxa"/>
            <w:hideMark/>
          </w:tcPr>
          <w:p w14:paraId="6DD24777" w14:textId="77777777" w:rsidR="000D18D9" w:rsidRPr="0050233B" w:rsidRDefault="000D18D9" w:rsidP="000D18D9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เงินลงทุนในตราสารทุน</w:t>
            </w:r>
          </w:p>
        </w:tc>
        <w:tc>
          <w:tcPr>
            <w:tcW w:w="1371" w:type="dxa"/>
          </w:tcPr>
          <w:p w14:paraId="370C829D" w14:textId="7F837BA9" w:rsidR="000D18D9" w:rsidRPr="0050233B" w:rsidRDefault="000D18D9" w:rsidP="000D18D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4" w:type="dxa"/>
          </w:tcPr>
          <w:p w14:paraId="75FB9E78" w14:textId="77777777" w:rsidR="000D18D9" w:rsidRPr="0050233B" w:rsidRDefault="000D18D9" w:rsidP="000D18D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0FB4ED7" w14:textId="5BFC9F62" w:rsidR="000D18D9" w:rsidRPr="0050233B" w:rsidRDefault="000D18D9" w:rsidP="000D18D9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8" w:type="dxa"/>
          </w:tcPr>
          <w:p w14:paraId="540C61A6" w14:textId="77777777" w:rsidR="000D18D9" w:rsidRPr="0050233B" w:rsidRDefault="000D18D9" w:rsidP="000D18D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A0B0B72" w14:textId="44DF2D43" w:rsidR="000D18D9" w:rsidRPr="0050233B" w:rsidRDefault="00874A5B" w:rsidP="000D18D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0D18D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286</w:t>
            </w:r>
            <w:r w:rsidR="000D18D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770</w:t>
            </w:r>
          </w:p>
        </w:tc>
        <w:tc>
          <w:tcPr>
            <w:tcW w:w="272" w:type="dxa"/>
          </w:tcPr>
          <w:p w14:paraId="14C31512" w14:textId="77777777" w:rsidR="000D18D9" w:rsidRPr="0050233B" w:rsidRDefault="000D18D9" w:rsidP="000D18D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1B0C025F" w14:textId="73194360" w:rsidR="000D18D9" w:rsidRPr="0050233B" w:rsidRDefault="000D18D9" w:rsidP="001B2421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43" w:right="-24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8" w:type="dxa"/>
          </w:tcPr>
          <w:p w14:paraId="36C3BE25" w14:textId="77777777" w:rsidR="000D18D9" w:rsidRPr="0050233B" w:rsidRDefault="000D18D9" w:rsidP="000D18D9">
            <w:pPr>
              <w:tabs>
                <w:tab w:val="decimal" w:pos="595"/>
                <w:tab w:val="decimal" w:pos="95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0E625DCC" w14:textId="43E6516A" w:rsidR="000D18D9" w:rsidRPr="0050233B" w:rsidRDefault="00874A5B" w:rsidP="000D18D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0D18D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286</w:t>
            </w:r>
            <w:r w:rsidR="000D18D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770</w:t>
            </w:r>
          </w:p>
        </w:tc>
        <w:tc>
          <w:tcPr>
            <w:tcW w:w="272" w:type="dxa"/>
          </w:tcPr>
          <w:p w14:paraId="6EB5121B" w14:textId="77777777" w:rsidR="000D18D9" w:rsidRPr="0050233B" w:rsidRDefault="000D18D9" w:rsidP="000D18D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33847C16" w14:textId="299CFC20" w:rsidR="000D18D9" w:rsidRPr="0050233B" w:rsidRDefault="00874A5B" w:rsidP="000D18D9">
            <w:pPr>
              <w:pStyle w:val="acctfourfigures"/>
              <w:tabs>
                <w:tab w:val="clear" w:pos="765"/>
                <w:tab w:val="decimal" w:pos="140"/>
              </w:tabs>
              <w:spacing w:line="240" w:lineRule="atLeast"/>
              <w:ind w:left="-43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651</w:t>
            </w:r>
            <w:r w:rsidR="000D18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266</w:t>
            </w:r>
          </w:p>
        </w:tc>
        <w:tc>
          <w:tcPr>
            <w:tcW w:w="272" w:type="dxa"/>
          </w:tcPr>
          <w:p w14:paraId="7C992F94" w14:textId="77777777" w:rsidR="000D18D9" w:rsidRPr="0050233B" w:rsidRDefault="000D18D9" w:rsidP="000D18D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BC34DEF" w14:textId="4AF34236" w:rsidR="000D18D9" w:rsidRPr="0050233B" w:rsidRDefault="000D18D9" w:rsidP="000D18D9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51" w:type="dxa"/>
          </w:tcPr>
          <w:p w14:paraId="2E918565" w14:textId="77777777" w:rsidR="000D18D9" w:rsidRPr="0050233B" w:rsidRDefault="000D18D9" w:rsidP="000D1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FB736AE" w14:textId="034E3367" w:rsidR="000D18D9" w:rsidRPr="0050233B" w:rsidRDefault="00874A5B" w:rsidP="001B242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0D18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635</w:t>
            </w:r>
            <w:r w:rsidR="000D18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504</w:t>
            </w:r>
          </w:p>
        </w:tc>
        <w:tc>
          <w:tcPr>
            <w:tcW w:w="252" w:type="dxa"/>
          </w:tcPr>
          <w:p w14:paraId="52B97386" w14:textId="77777777" w:rsidR="000D18D9" w:rsidRPr="0050233B" w:rsidRDefault="000D18D9" w:rsidP="000D18D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2F91AC01" w14:textId="00E29A7E" w:rsidR="000D18D9" w:rsidRPr="0050233B" w:rsidRDefault="00874A5B" w:rsidP="001B242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0D18D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286</w:t>
            </w:r>
            <w:r w:rsidR="000D18D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770</w:t>
            </w:r>
          </w:p>
        </w:tc>
      </w:tr>
      <w:tr w:rsidR="000D18D9" w:rsidRPr="0050233B" w14:paraId="5597D712" w14:textId="77777777" w:rsidTr="00200BF2">
        <w:trPr>
          <w:trHeight w:val="264"/>
        </w:trPr>
        <w:tc>
          <w:tcPr>
            <w:tcW w:w="3057" w:type="dxa"/>
            <w:hideMark/>
          </w:tcPr>
          <w:p w14:paraId="148BBB30" w14:textId="77777777" w:rsidR="000D18D9" w:rsidRPr="0050233B" w:rsidRDefault="000D18D9" w:rsidP="000D18D9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เงินลงทุนในตราสารหนี้</w:t>
            </w:r>
          </w:p>
        </w:tc>
        <w:tc>
          <w:tcPr>
            <w:tcW w:w="1371" w:type="dxa"/>
          </w:tcPr>
          <w:p w14:paraId="4F98E573" w14:textId="722BFBB3" w:rsidR="000D18D9" w:rsidRPr="0050233B" w:rsidRDefault="000D18D9" w:rsidP="000D18D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4" w:type="dxa"/>
          </w:tcPr>
          <w:p w14:paraId="37A7426C" w14:textId="77777777" w:rsidR="000D18D9" w:rsidRPr="0050233B" w:rsidRDefault="000D18D9" w:rsidP="000D18D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6ABF450" w14:textId="057B66D2" w:rsidR="000D18D9" w:rsidRPr="0050233B" w:rsidRDefault="000D18D9" w:rsidP="000D18D9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8" w:type="dxa"/>
          </w:tcPr>
          <w:p w14:paraId="2DC87B0E" w14:textId="77777777" w:rsidR="000D18D9" w:rsidRPr="0050233B" w:rsidRDefault="000D18D9" w:rsidP="000D18D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F258154" w14:textId="3B2FD96D" w:rsidR="000D18D9" w:rsidRPr="001B2421" w:rsidRDefault="000D18D9" w:rsidP="001B2421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43" w:right="-24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B24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5CDF6B06" w14:textId="77777777" w:rsidR="000D18D9" w:rsidRPr="0050233B" w:rsidRDefault="000D18D9" w:rsidP="000D18D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0219BA99" w14:textId="5B93DA87" w:rsidR="000D18D9" w:rsidRPr="00955C25" w:rsidRDefault="00874A5B" w:rsidP="000D18D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24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</w:t>
            </w:r>
            <w:r w:rsidR="000D18D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915</w:t>
            </w:r>
          </w:p>
        </w:tc>
        <w:tc>
          <w:tcPr>
            <w:tcW w:w="238" w:type="dxa"/>
          </w:tcPr>
          <w:p w14:paraId="301824E6" w14:textId="77777777" w:rsidR="000D18D9" w:rsidRPr="0050233B" w:rsidRDefault="000D18D9" w:rsidP="000D1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294C5091" w14:textId="158EEE21" w:rsidR="000D18D9" w:rsidRPr="0050233B" w:rsidRDefault="00874A5B" w:rsidP="000D18D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</w:t>
            </w:r>
            <w:r w:rsidR="000D18D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915</w:t>
            </w:r>
          </w:p>
        </w:tc>
        <w:tc>
          <w:tcPr>
            <w:tcW w:w="272" w:type="dxa"/>
          </w:tcPr>
          <w:p w14:paraId="6FBBA051" w14:textId="77777777" w:rsidR="000D18D9" w:rsidRPr="0050233B" w:rsidRDefault="000D18D9" w:rsidP="000D18D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0C0234DF" w14:textId="04E32FA0" w:rsidR="000D18D9" w:rsidRPr="0050233B" w:rsidRDefault="000D18D9" w:rsidP="001B2421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09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4BB302C9" w14:textId="77777777" w:rsidR="000D18D9" w:rsidRPr="0050233B" w:rsidRDefault="000D18D9" w:rsidP="000D18D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D7EC691" w14:textId="13E6168D" w:rsidR="000D18D9" w:rsidRPr="0050233B" w:rsidRDefault="00874A5B" w:rsidP="000D18D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116</w:t>
            </w:r>
            <w:r w:rsidR="000D18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719</w:t>
            </w:r>
          </w:p>
        </w:tc>
        <w:tc>
          <w:tcPr>
            <w:tcW w:w="351" w:type="dxa"/>
          </w:tcPr>
          <w:p w14:paraId="73947194" w14:textId="77777777" w:rsidR="000D18D9" w:rsidRPr="0050233B" w:rsidRDefault="000D18D9" w:rsidP="000D1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0D630DB" w14:textId="51E99972" w:rsidR="000D18D9" w:rsidRPr="0050233B" w:rsidRDefault="000D18D9" w:rsidP="000D18D9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35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541CFF39" w14:textId="77777777" w:rsidR="000D18D9" w:rsidRPr="0050233B" w:rsidRDefault="000D18D9" w:rsidP="000D18D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77781A5A" w14:textId="66D42BE9" w:rsidR="000D18D9" w:rsidRPr="001B2421" w:rsidRDefault="00874A5B" w:rsidP="001B242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116</w:t>
            </w:r>
            <w:r w:rsidR="001B2421" w:rsidRPr="001B24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719</w:t>
            </w:r>
          </w:p>
        </w:tc>
      </w:tr>
      <w:tr w:rsidR="000D18D9" w:rsidRPr="0050233B" w14:paraId="34100613" w14:textId="77777777" w:rsidTr="00200BF2">
        <w:trPr>
          <w:trHeight w:val="264"/>
        </w:trPr>
        <w:tc>
          <w:tcPr>
            <w:tcW w:w="3057" w:type="dxa"/>
          </w:tcPr>
          <w:p w14:paraId="3D22A86D" w14:textId="77777777" w:rsidR="000D18D9" w:rsidRPr="0050233B" w:rsidRDefault="000D18D9" w:rsidP="000D18D9">
            <w:pPr>
              <w:ind w:left="-15" w:right="-9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0233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71" w:type="dxa"/>
          </w:tcPr>
          <w:p w14:paraId="75A44419" w14:textId="1C64053B" w:rsidR="000D18D9" w:rsidRPr="0050233B" w:rsidRDefault="000D18D9" w:rsidP="000D18D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39D55F81" w14:textId="77777777" w:rsidR="000D18D9" w:rsidRPr="0050233B" w:rsidRDefault="000D18D9" w:rsidP="000D18D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9BDAB68" w14:textId="6A242F33" w:rsidR="000D18D9" w:rsidRPr="0050233B" w:rsidRDefault="000D18D9" w:rsidP="000D18D9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8" w:type="dxa"/>
          </w:tcPr>
          <w:p w14:paraId="0C65A2EE" w14:textId="77777777" w:rsidR="000D18D9" w:rsidRPr="0050233B" w:rsidRDefault="000D18D9" w:rsidP="000D18D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2283863" w14:textId="35B4EF3C" w:rsidR="000D18D9" w:rsidRPr="001B2421" w:rsidRDefault="000D18D9" w:rsidP="001B2421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43" w:right="-24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B24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4C080315" w14:textId="77777777" w:rsidR="000D18D9" w:rsidRPr="0050233B" w:rsidRDefault="000D18D9" w:rsidP="000D18D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6A6B23A7" w14:textId="099DD02D" w:rsidR="000D18D9" w:rsidRPr="0050233B" w:rsidRDefault="000D18D9" w:rsidP="000D18D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24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801</w:t>
            </w:r>
          </w:p>
        </w:tc>
        <w:tc>
          <w:tcPr>
            <w:tcW w:w="238" w:type="dxa"/>
          </w:tcPr>
          <w:p w14:paraId="2B43B481" w14:textId="77777777" w:rsidR="000D18D9" w:rsidRPr="0050233B" w:rsidRDefault="000D18D9" w:rsidP="000D1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5F7095D9" w14:textId="147931E2" w:rsidR="000D18D9" w:rsidRPr="0050233B" w:rsidRDefault="000D18D9" w:rsidP="000D18D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801</w:t>
            </w:r>
          </w:p>
        </w:tc>
        <w:tc>
          <w:tcPr>
            <w:tcW w:w="272" w:type="dxa"/>
          </w:tcPr>
          <w:p w14:paraId="7D318FA1" w14:textId="77777777" w:rsidR="000D18D9" w:rsidRPr="0050233B" w:rsidRDefault="000D18D9" w:rsidP="000D18D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715FFF9B" w14:textId="1AA6AFF8" w:rsidR="000D18D9" w:rsidRPr="0050233B" w:rsidRDefault="000D18D9" w:rsidP="001B2421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09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0ADDE1B6" w14:textId="77777777" w:rsidR="000D18D9" w:rsidRPr="0050233B" w:rsidRDefault="000D18D9" w:rsidP="000D18D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7D28B517" w14:textId="7FCCD6AA" w:rsidR="000D18D9" w:rsidRPr="0004697D" w:rsidRDefault="00874A5B" w:rsidP="001B242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0D18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787</w:t>
            </w:r>
            <w:r w:rsidR="000D18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801</w:t>
            </w:r>
          </w:p>
        </w:tc>
        <w:tc>
          <w:tcPr>
            <w:tcW w:w="351" w:type="dxa"/>
          </w:tcPr>
          <w:p w14:paraId="1DB8397B" w14:textId="77777777" w:rsidR="000D18D9" w:rsidRPr="0050233B" w:rsidRDefault="000D18D9" w:rsidP="000D1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F81DC8E" w14:textId="09B09DF5" w:rsidR="000D18D9" w:rsidRPr="0050233B" w:rsidRDefault="000D18D9" w:rsidP="000D18D9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35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73F70841" w14:textId="77777777" w:rsidR="000D18D9" w:rsidRPr="0050233B" w:rsidRDefault="000D18D9" w:rsidP="000D18D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67048931" w14:textId="6720BA9A" w:rsidR="000D18D9" w:rsidRPr="00AC0636" w:rsidRDefault="00874A5B" w:rsidP="001B242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0D18D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787</w:t>
            </w:r>
            <w:r w:rsidR="000D18D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801</w:t>
            </w:r>
          </w:p>
        </w:tc>
      </w:tr>
      <w:tr w:rsidR="000D18D9" w:rsidRPr="0050233B" w14:paraId="71E1541A" w14:textId="77777777" w:rsidTr="00200BF2">
        <w:trPr>
          <w:trHeight w:val="264"/>
        </w:trPr>
        <w:tc>
          <w:tcPr>
            <w:tcW w:w="3057" w:type="dxa"/>
          </w:tcPr>
          <w:p w14:paraId="7A9CFA5D" w14:textId="72E0C2B9" w:rsidR="000D18D9" w:rsidRPr="0050233B" w:rsidRDefault="000D18D9" w:rsidP="000D18D9">
            <w:pPr>
              <w:ind w:left="-15" w:right="-9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371" w:type="dxa"/>
          </w:tcPr>
          <w:p w14:paraId="733DC728" w14:textId="44295E02" w:rsidR="000D18D9" w:rsidRDefault="000D18D9" w:rsidP="000D18D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240E2FA9" w14:textId="77777777" w:rsidR="000D18D9" w:rsidRPr="0050233B" w:rsidRDefault="000D18D9" w:rsidP="000D18D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F47300C" w14:textId="0933981D" w:rsidR="000D18D9" w:rsidRDefault="000D18D9" w:rsidP="000D18D9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8" w:type="dxa"/>
          </w:tcPr>
          <w:p w14:paraId="790B2B66" w14:textId="77777777" w:rsidR="000D18D9" w:rsidRPr="0050233B" w:rsidRDefault="000D18D9" w:rsidP="000D18D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C8CEF9A" w14:textId="794A92F5" w:rsidR="000D18D9" w:rsidRPr="001B2421" w:rsidRDefault="000D18D9" w:rsidP="001B2421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43" w:right="-24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B24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05D0B10E" w14:textId="5113A115" w:rsidR="000D18D9" w:rsidRPr="0050233B" w:rsidRDefault="000D18D9" w:rsidP="000D18D9">
            <w:pPr>
              <w:tabs>
                <w:tab w:val="decimal" w:pos="789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32250BDA" w14:textId="34F9CD3A" w:rsidR="000D18D9" w:rsidRDefault="00874A5B" w:rsidP="000D18D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24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0D18D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046</w:t>
            </w:r>
            <w:r w:rsidR="000D18D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383</w:t>
            </w:r>
          </w:p>
        </w:tc>
        <w:tc>
          <w:tcPr>
            <w:tcW w:w="238" w:type="dxa"/>
          </w:tcPr>
          <w:p w14:paraId="524472A6" w14:textId="77777777" w:rsidR="000D18D9" w:rsidRPr="0050233B" w:rsidRDefault="000D18D9" w:rsidP="000D1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26EF3CF2" w14:textId="19C66CAB" w:rsidR="000D18D9" w:rsidRDefault="00874A5B" w:rsidP="000D18D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0D18D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046</w:t>
            </w:r>
            <w:r w:rsidR="000D18D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383</w:t>
            </w:r>
          </w:p>
        </w:tc>
        <w:tc>
          <w:tcPr>
            <w:tcW w:w="272" w:type="dxa"/>
          </w:tcPr>
          <w:p w14:paraId="4301E64E" w14:textId="77777777" w:rsidR="000D18D9" w:rsidRPr="0050233B" w:rsidRDefault="000D18D9" w:rsidP="000D18D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3AED28BC" w14:textId="07B98255" w:rsidR="000D18D9" w:rsidRPr="0050233B" w:rsidRDefault="000D18D9" w:rsidP="001B2421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09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37408B70" w14:textId="77777777" w:rsidR="000D18D9" w:rsidRPr="0050233B" w:rsidRDefault="000D18D9" w:rsidP="000D18D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2322B0B" w14:textId="772DAF26" w:rsidR="000D18D9" w:rsidRPr="0004697D" w:rsidRDefault="00874A5B" w:rsidP="001B242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0D18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052</w:t>
            </w:r>
            <w:r w:rsidR="000D18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382</w:t>
            </w:r>
          </w:p>
        </w:tc>
        <w:tc>
          <w:tcPr>
            <w:tcW w:w="351" w:type="dxa"/>
          </w:tcPr>
          <w:p w14:paraId="19AA194B" w14:textId="77777777" w:rsidR="000D18D9" w:rsidRPr="0050233B" w:rsidRDefault="000D18D9" w:rsidP="000D1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D9912FC" w14:textId="57A876ED" w:rsidR="000D18D9" w:rsidRDefault="000D18D9" w:rsidP="000D18D9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35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647A24FC" w14:textId="77777777" w:rsidR="000D18D9" w:rsidRPr="0050233B" w:rsidRDefault="000D18D9" w:rsidP="000D18D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3CE9D6C7" w14:textId="11F6D646" w:rsidR="000D18D9" w:rsidRPr="00AC0636" w:rsidRDefault="00874A5B" w:rsidP="001B242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0D18D9" w:rsidRPr="001B24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052</w:t>
            </w:r>
            <w:r w:rsidR="000D18D9" w:rsidRPr="001B24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382</w:t>
            </w:r>
          </w:p>
        </w:tc>
      </w:tr>
      <w:tr w:rsidR="000D18D9" w:rsidRPr="0050233B" w14:paraId="5E3A6446" w14:textId="77777777" w:rsidTr="00200BF2">
        <w:trPr>
          <w:trHeight w:val="264"/>
        </w:trPr>
        <w:tc>
          <w:tcPr>
            <w:tcW w:w="3057" w:type="dxa"/>
          </w:tcPr>
          <w:p w14:paraId="65C5E89B" w14:textId="51EF958A" w:rsidR="000D18D9" w:rsidRPr="0050233B" w:rsidRDefault="000D18D9" w:rsidP="000D18D9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371" w:type="dxa"/>
          </w:tcPr>
          <w:p w14:paraId="74797D1D" w14:textId="77777777" w:rsidR="000D18D9" w:rsidRPr="0050233B" w:rsidRDefault="000D18D9" w:rsidP="000D18D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14:paraId="73C1B692" w14:textId="77777777" w:rsidR="000D18D9" w:rsidRPr="0050233B" w:rsidRDefault="000D18D9" w:rsidP="000D18D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985F4C0" w14:textId="77777777" w:rsidR="000D18D9" w:rsidRPr="0050233B" w:rsidRDefault="000D18D9" w:rsidP="000D18D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530B5160" w14:textId="77777777" w:rsidR="000D18D9" w:rsidRPr="0050233B" w:rsidRDefault="000D18D9" w:rsidP="000D18D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43DB1BA" w14:textId="77777777" w:rsidR="000D18D9" w:rsidRPr="0050233B" w:rsidRDefault="000D18D9" w:rsidP="000D18D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7DD83550" w14:textId="77777777" w:rsidR="000D18D9" w:rsidRPr="0050233B" w:rsidRDefault="000D18D9" w:rsidP="000D18D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6A822AEE" w14:textId="77777777" w:rsidR="000D18D9" w:rsidRPr="0050233B" w:rsidRDefault="000D18D9" w:rsidP="000D18D9">
            <w:pPr>
              <w:pStyle w:val="acctfourfigures"/>
              <w:tabs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1EB5E9D1" w14:textId="77777777" w:rsidR="000D18D9" w:rsidRPr="0050233B" w:rsidRDefault="000D18D9" w:rsidP="000D1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43D7CC58" w14:textId="77777777" w:rsidR="000D18D9" w:rsidRPr="0050233B" w:rsidRDefault="000D18D9" w:rsidP="000D18D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2" w:type="dxa"/>
          </w:tcPr>
          <w:p w14:paraId="48C72881" w14:textId="77777777" w:rsidR="000D18D9" w:rsidRPr="0050233B" w:rsidRDefault="000D18D9" w:rsidP="000D18D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1B69C338" w14:textId="77777777" w:rsidR="000D18D9" w:rsidRPr="0050233B" w:rsidRDefault="000D18D9" w:rsidP="001B2421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</w:tcPr>
          <w:p w14:paraId="4372F377" w14:textId="77777777" w:rsidR="000D18D9" w:rsidRPr="0050233B" w:rsidRDefault="000D18D9" w:rsidP="000D18D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BF2F7F2" w14:textId="77777777" w:rsidR="000D18D9" w:rsidRPr="0050233B" w:rsidRDefault="000D18D9" w:rsidP="000D18D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</w:tcPr>
          <w:p w14:paraId="231EBEFB" w14:textId="77777777" w:rsidR="000D18D9" w:rsidRPr="0050233B" w:rsidRDefault="000D18D9" w:rsidP="000D1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D916245" w14:textId="77777777" w:rsidR="000D18D9" w:rsidRPr="0050233B" w:rsidRDefault="000D18D9" w:rsidP="000D18D9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7D73EF04" w14:textId="77777777" w:rsidR="000D18D9" w:rsidRPr="0050233B" w:rsidRDefault="000D18D9" w:rsidP="000D18D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63A579B1" w14:textId="77777777" w:rsidR="000D18D9" w:rsidRPr="0050233B" w:rsidRDefault="000D18D9" w:rsidP="001B242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0D18D9" w:rsidRPr="0050233B" w14:paraId="16FDFC95" w14:textId="77777777" w:rsidTr="00200BF2">
        <w:trPr>
          <w:trHeight w:val="273"/>
        </w:trPr>
        <w:tc>
          <w:tcPr>
            <w:tcW w:w="3057" w:type="dxa"/>
            <w:vAlign w:val="bottom"/>
          </w:tcPr>
          <w:p w14:paraId="1025DA0E" w14:textId="2D73CD75" w:rsidR="000D18D9" w:rsidRPr="0050233B" w:rsidRDefault="000D18D9" w:rsidP="000D18D9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สัญญาแลกเปลี่ยนอัตราดอกเบี้ยที่ใช้ใน</w:t>
            </w:r>
          </w:p>
        </w:tc>
        <w:tc>
          <w:tcPr>
            <w:tcW w:w="1371" w:type="dxa"/>
          </w:tcPr>
          <w:p w14:paraId="172B07C8" w14:textId="77777777" w:rsidR="000D18D9" w:rsidRPr="0050233B" w:rsidRDefault="000D18D9" w:rsidP="000D18D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14:paraId="68D63C13" w14:textId="77777777" w:rsidR="000D18D9" w:rsidRPr="0050233B" w:rsidRDefault="000D18D9" w:rsidP="000D18D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DCB9C7C" w14:textId="77777777" w:rsidR="000D18D9" w:rsidRPr="0050233B" w:rsidRDefault="000D18D9" w:rsidP="000D18D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073F3D5B" w14:textId="77777777" w:rsidR="000D18D9" w:rsidRPr="0050233B" w:rsidRDefault="000D18D9" w:rsidP="000D18D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0218CB9" w14:textId="77777777" w:rsidR="000D18D9" w:rsidRPr="0050233B" w:rsidRDefault="000D18D9" w:rsidP="000D18D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422065AE" w14:textId="77777777" w:rsidR="000D18D9" w:rsidRPr="0050233B" w:rsidRDefault="000D18D9" w:rsidP="000D18D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6FE9A132" w14:textId="77777777" w:rsidR="000D18D9" w:rsidRPr="0050233B" w:rsidRDefault="000D18D9" w:rsidP="000D18D9">
            <w:pPr>
              <w:pStyle w:val="acctfourfigures"/>
              <w:tabs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70D9E4F6" w14:textId="77777777" w:rsidR="000D18D9" w:rsidRPr="0050233B" w:rsidRDefault="000D18D9" w:rsidP="000D1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72319D7C" w14:textId="77777777" w:rsidR="000D18D9" w:rsidRPr="0050233B" w:rsidRDefault="000D18D9" w:rsidP="000D18D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7473A271" w14:textId="77777777" w:rsidR="000D18D9" w:rsidRPr="0050233B" w:rsidRDefault="000D18D9" w:rsidP="000D18D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132BC7C2" w14:textId="77777777" w:rsidR="000D18D9" w:rsidRPr="0050233B" w:rsidRDefault="000D18D9" w:rsidP="001B2421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</w:tcPr>
          <w:p w14:paraId="119B16F3" w14:textId="77777777" w:rsidR="000D18D9" w:rsidRPr="0050233B" w:rsidRDefault="000D18D9" w:rsidP="000D18D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05CC27F8" w14:textId="77777777" w:rsidR="000D18D9" w:rsidRPr="0050233B" w:rsidRDefault="000D18D9" w:rsidP="000D18D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</w:tcPr>
          <w:p w14:paraId="042617B5" w14:textId="77777777" w:rsidR="000D18D9" w:rsidRPr="0050233B" w:rsidRDefault="000D18D9" w:rsidP="000D1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4684096" w14:textId="77777777" w:rsidR="000D18D9" w:rsidRPr="0050233B" w:rsidRDefault="000D18D9" w:rsidP="000D18D9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6E829F6B" w14:textId="77777777" w:rsidR="000D18D9" w:rsidRPr="0050233B" w:rsidRDefault="000D18D9" w:rsidP="000D18D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242ABF6A" w14:textId="77777777" w:rsidR="000D18D9" w:rsidRPr="00AC0636" w:rsidRDefault="000D18D9" w:rsidP="001B242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0D18D9" w:rsidRPr="0050233B" w14:paraId="7F1ECB46" w14:textId="77777777" w:rsidTr="00200BF2">
        <w:trPr>
          <w:trHeight w:val="273"/>
        </w:trPr>
        <w:tc>
          <w:tcPr>
            <w:tcW w:w="3057" w:type="dxa"/>
            <w:vAlign w:val="bottom"/>
          </w:tcPr>
          <w:p w14:paraId="28CFA703" w14:textId="4E9DDABE" w:rsidR="000D18D9" w:rsidRPr="0050233B" w:rsidRDefault="000D18D9" w:rsidP="000D18D9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371" w:type="dxa"/>
          </w:tcPr>
          <w:p w14:paraId="4146F17C" w14:textId="08705784" w:rsidR="000D18D9" w:rsidRPr="00344C18" w:rsidRDefault="00874A5B" w:rsidP="000D18D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24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</w:t>
            </w:r>
            <w:r w:rsidR="000D18D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945</w:t>
            </w:r>
          </w:p>
        </w:tc>
        <w:tc>
          <w:tcPr>
            <w:tcW w:w="244" w:type="dxa"/>
          </w:tcPr>
          <w:p w14:paraId="59AB0241" w14:textId="77777777" w:rsidR="000D18D9" w:rsidRPr="00AC0636" w:rsidRDefault="000D18D9" w:rsidP="000D18D9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9" w:type="dxa"/>
          </w:tcPr>
          <w:p w14:paraId="10825A26" w14:textId="48DC0A8E" w:rsidR="000D18D9" w:rsidRPr="00AC0636" w:rsidRDefault="000D18D9" w:rsidP="000D18D9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8" w:type="dxa"/>
          </w:tcPr>
          <w:p w14:paraId="73C911CF" w14:textId="77777777" w:rsidR="000D18D9" w:rsidRPr="00AC0636" w:rsidRDefault="000D18D9" w:rsidP="000D18D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49" w:type="dxa"/>
          </w:tcPr>
          <w:p w14:paraId="03BD2046" w14:textId="3C8DD40F" w:rsidR="000D18D9" w:rsidRPr="00AC0636" w:rsidRDefault="000D18D9" w:rsidP="001B2421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43" w:right="-24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098BCA77" w14:textId="77777777" w:rsidR="000D18D9" w:rsidRPr="0050233B" w:rsidRDefault="000D18D9" w:rsidP="000D18D9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52E2F113" w14:textId="280D2190" w:rsidR="000D18D9" w:rsidRPr="00AC0636" w:rsidRDefault="000D18D9" w:rsidP="001B2421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43" w:right="-24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8" w:type="dxa"/>
          </w:tcPr>
          <w:p w14:paraId="6747486E" w14:textId="77777777" w:rsidR="000D18D9" w:rsidRPr="0050233B" w:rsidRDefault="000D18D9" w:rsidP="000D18D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34B29EB2" w14:textId="40A9D67F" w:rsidR="000D18D9" w:rsidRPr="00FD6801" w:rsidRDefault="00874A5B" w:rsidP="000D18D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</w:t>
            </w:r>
            <w:r w:rsidR="000D18D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945</w:t>
            </w:r>
          </w:p>
        </w:tc>
        <w:tc>
          <w:tcPr>
            <w:tcW w:w="272" w:type="dxa"/>
          </w:tcPr>
          <w:p w14:paraId="437EDA5F" w14:textId="77777777" w:rsidR="000D18D9" w:rsidRPr="00AC0636" w:rsidRDefault="000D18D9" w:rsidP="000D18D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62" w:type="dxa"/>
            <w:gridSpan w:val="2"/>
          </w:tcPr>
          <w:p w14:paraId="748C41D4" w14:textId="1ACD4A30" w:rsidR="000D18D9" w:rsidRPr="00AC0636" w:rsidRDefault="000D18D9" w:rsidP="001B2421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43C6619E" w14:textId="77777777" w:rsidR="000D18D9" w:rsidRPr="00AC0636" w:rsidRDefault="000D18D9" w:rsidP="000D18D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</w:tcPr>
          <w:p w14:paraId="2C9BD120" w14:textId="03954AB8" w:rsidR="000D18D9" w:rsidRPr="0050233B" w:rsidRDefault="00874A5B" w:rsidP="001B242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</w:t>
            </w:r>
            <w:r w:rsidR="000D18D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945</w:t>
            </w:r>
          </w:p>
        </w:tc>
        <w:tc>
          <w:tcPr>
            <w:tcW w:w="351" w:type="dxa"/>
          </w:tcPr>
          <w:p w14:paraId="70B29396" w14:textId="77777777" w:rsidR="000D18D9" w:rsidRPr="0050233B" w:rsidRDefault="000D18D9" w:rsidP="000D18D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DD4CEF7" w14:textId="50A3C1BE" w:rsidR="000D18D9" w:rsidRPr="0050233B" w:rsidRDefault="000D18D9" w:rsidP="000D18D9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38149BBE" w14:textId="77777777" w:rsidR="000D18D9" w:rsidRPr="00AC0636" w:rsidRDefault="000D18D9" w:rsidP="000D18D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gridSpan w:val="3"/>
          </w:tcPr>
          <w:p w14:paraId="09A7A2D7" w14:textId="32F18CB3" w:rsidR="000D18D9" w:rsidRPr="00AC0636" w:rsidRDefault="00874A5B" w:rsidP="001B242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</w:t>
            </w:r>
            <w:r w:rsidR="000D18D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945</w:t>
            </w:r>
          </w:p>
        </w:tc>
      </w:tr>
      <w:tr w:rsidR="000D18D9" w:rsidRPr="0050233B" w14:paraId="081568A5" w14:textId="77777777" w:rsidTr="00200BF2">
        <w:trPr>
          <w:trHeight w:val="273"/>
        </w:trPr>
        <w:tc>
          <w:tcPr>
            <w:tcW w:w="3057" w:type="dxa"/>
            <w:vAlign w:val="bottom"/>
          </w:tcPr>
          <w:p w14:paraId="5B692CF8" w14:textId="77777777" w:rsidR="000D18D9" w:rsidRPr="0050233B" w:rsidRDefault="000D18D9" w:rsidP="000D18D9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71" w:type="dxa"/>
          </w:tcPr>
          <w:p w14:paraId="6CEF1FB3" w14:textId="77777777" w:rsidR="000D18D9" w:rsidRPr="0050233B" w:rsidRDefault="000D18D9" w:rsidP="000D18D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14:paraId="2CA00EAA" w14:textId="77777777" w:rsidR="000D18D9" w:rsidRPr="0050233B" w:rsidRDefault="000D18D9" w:rsidP="000D18D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35F5452" w14:textId="77777777" w:rsidR="000D18D9" w:rsidRPr="0050233B" w:rsidRDefault="000D18D9" w:rsidP="000D18D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4B3288FB" w14:textId="77777777" w:rsidR="000D18D9" w:rsidRPr="0050233B" w:rsidRDefault="000D18D9" w:rsidP="000D18D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CBDF20D" w14:textId="77777777" w:rsidR="000D18D9" w:rsidRPr="0050233B" w:rsidRDefault="000D18D9" w:rsidP="000D18D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4DFBDA01" w14:textId="77777777" w:rsidR="000D18D9" w:rsidRPr="0050233B" w:rsidRDefault="000D18D9" w:rsidP="000D18D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51E726D0" w14:textId="77777777" w:rsidR="000D18D9" w:rsidRPr="0050233B" w:rsidRDefault="000D18D9" w:rsidP="000D18D9">
            <w:pPr>
              <w:pStyle w:val="acctfourfigures"/>
              <w:tabs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2BC8DA39" w14:textId="77777777" w:rsidR="000D18D9" w:rsidRPr="0050233B" w:rsidRDefault="000D18D9" w:rsidP="000D1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53687C52" w14:textId="77777777" w:rsidR="000D18D9" w:rsidRPr="0050233B" w:rsidRDefault="000D18D9" w:rsidP="000D18D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6A7637CB" w14:textId="77777777" w:rsidR="000D18D9" w:rsidRPr="0050233B" w:rsidRDefault="000D18D9" w:rsidP="000D18D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54475710" w14:textId="77777777" w:rsidR="000D18D9" w:rsidRPr="0050233B" w:rsidRDefault="000D18D9" w:rsidP="001B2421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</w:tcPr>
          <w:p w14:paraId="4FE3E55E" w14:textId="77777777" w:rsidR="000D18D9" w:rsidRPr="0050233B" w:rsidRDefault="000D18D9" w:rsidP="000D18D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74E317D8" w14:textId="77777777" w:rsidR="000D18D9" w:rsidRPr="0050233B" w:rsidRDefault="000D18D9" w:rsidP="000D18D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</w:tcPr>
          <w:p w14:paraId="4716AB5C" w14:textId="77777777" w:rsidR="000D18D9" w:rsidRPr="0050233B" w:rsidRDefault="000D18D9" w:rsidP="000D1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BB8C5DB" w14:textId="77777777" w:rsidR="000D18D9" w:rsidRPr="0050233B" w:rsidRDefault="000D18D9" w:rsidP="000D18D9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0A8B4FCF" w14:textId="77777777" w:rsidR="000D18D9" w:rsidRPr="0050233B" w:rsidRDefault="000D18D9" w:rsidP="000D18D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1D81653C" w14:textId="77777777" w:rsidR="000D18D9" w:rsidRPr="001B2421" w:rsidRDefault="000D18D9" w:rsidP="001B242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0D18D9" w:rsidRPr="0050233B" w14:paraId="61BED3CE" w14:textId="77777777" w:rsidTr="00200BF2">
        <w:trPr>
          <w:trHeight w:val="273"/>
        </w:trPr>
        <w:tc>
          <w:tcPr>
            <w:tcW w:w="3057" w:type="dxa"/>
            <w:vAlign w:val="bottom"/>
            <w:hideMark/>
          </w:tcPr>
          <w:p w14:paraId="0125BDA1" w14:textId="0FAA80DA" w:rsidR="000D18D9" w:rsidRPr="0050233B" w:rsidRDefault="000D18D9" w:rsidP="000D18D9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71" w:type="dxa"/>
          </w:tcPr>
          <w:p w14:paraId="1FE8880E" w14:textId="77777777" w:rsidR="000D18D9" w:rsidRPr="0050233B" w:rsidRDefault="000D18D9" w:rsidP="000D18D9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14:paraId="36B84E44" w14:textId="77777777" w:rsidR="000D18D9" w:rsidRPr="0050233B" w:rsidRDefault="000D18D9" w:rsidP="000D18D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79F4920" w14:textId="77777777" w:rsidR="000D18D9" w:rsidRPr="0050233B" w:rsidRDefault="000D18D9" w:rsidP="000D18D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14C53E9F" w14:textId="77777777" w:rsidR="000D18D9" w:rsidRPr="0050233B" w:rsidRDefault="000D18D9" w:rsidP="000D18D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E00261C" w14:textId="77777777" w:rsidR="000D18D9" w:rsidRPr="0050233B" w:rsidRDefault="000D18D9" w:rsidP="000D18D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2" w:type="dxa"/>
          </w:tcPr>
          <w:p w14:paraId="16C303E6" w14:textId="77777777" w:rsidR="000D18D9" w:rsidRPr="0050233B" w:rsidRDefault="000D18D9" w:rsidP="000D18D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52794E9E" w14:textId="77777777" w:rsidR="000D18D9" w:rsidRPr="0050233B" w:rsidRDefault="000D18D9" w:rsidP="000D18D9">
            <w:pPr>
              <w:pStyle w:val="acctfourfigures"/>
              <w:tabs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12C9E8DB" w14:textId="77777777" w:rsidR="000D18D9" w:rsidRPr="0050233B" w:rsidRDefault="000D18D9" w:rsidP="000D1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6F6CAC9" w14:textId="77777777" w:rsidR="000D18D9" w:rsidRPr="00B03815" w:rsidRDefault="000D18D9" w:rsidP="000D18D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2" w:type="dxa"/>
          </w:tcPr>
          <w:p w14:paraId="24CE67D3" w14:textId="77777777" w:rsidR="000D18D9" w:rsidRPr="0050233B" w:rsidRDefault="000D18D9" w:rsidP="000D18D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1D71C539" w14:textId="77777777" w:rsidR="000D18D9" w:rsidRPr="0050233B" w:rsidRDefault="000D18D9" w:rsidP="000D18D9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</w:tcPr>
          <w:p w14:paraId="30A7DEB2" w14:textId="77777777" w:rsidR="000D18D9" w:rsidRPr="0050233B" w:rsidRDefault="000D18D9" w:rsidP="000D18D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31714FA" w14:textId="77777777" w:rsidR="000D18D9" w:rsidRPr="0050233B" w:rsidRDefault="000D18D9" w:rsidP="000D18D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</w:tcPr>
          <w:p w14:paraId="178C8B25" w14:textId="77777777" w:rsidR="000D18D9" w:rsidRPr="0050233B" w:rsidRDefault="000D18D9" w:rsidP="000D1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5C2D97F" w14:textId="77777777" w:rsidR="000D18D9" w:rsidRPr="0050233B" w:rsidRDefault="000D18D9" w:rsidP="000D18D9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1F1E8274" w14:textId="77777777" w:rsidR="000D18D9" w:rsidRPr="0050233B" w:rsidRDefault="000D18D9" w:rsidP="000D18D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707F6126" w14:textId="77777777" w:rsidR="000D18D9" w:rsidRPr="0050233B" w:rsidRDefault="000D18D9" w:rsidP="000D18D9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046A" w:rsidRPr="0050233B" w14:paraId="5A7CD2F7" w14:textId="77777777" w:rsidTr="00200BF2">
        <w:trPr>
          <w:trHeight w:val="273"/>
        </w:trPr>
        <w:tc>
          <w:tcPr>
            <w:tcW w:w="3057" w:type="dxa"/>
            <w:vAlign w:val="bottom"/>
            <w:hideMark/>
          </w:tcPr>
          <w:p w14:paraId="70D08057" w14:textId="77777777" w:rsidR="001F046A" w:rsidRPr="0050233B" w:rsidRDefault="001F046A" w:rsidP="001F046A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71" w:type="dxa"/>
          </w:tcPr>
          <w:p w14:paraId="09D88923" w14:textId="29903CCD" w:rsidR="001F046A" w:rsidRPr="0050233B" w:rsidRDefault="001F046A" w:rsidP="001F046A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5311BD2F" w14:textId="77777777" w:rsidR="001F046A" w:rsidRPr="0050233B" w:rsidRDefault="001F046A" w:rsidP="001F046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</w:tcPr>
          <w:p w14:paraId="6A939A20" w14:textId="381FC242" w:rsidR="001F046A" w:rsidRPr="0050233B" w:rsidRDefault="001F046A" w:rsidP="001F046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3B8CA69A" w14:textId="77777777" w:rsidR="001F046A" w:rsidRPr="0050233B" w:rsidRDefault="001F046A" w:rsidP="001F04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1DE027C8" w14:textId="571AE60B" w:rsidR="001F046A" w:rsidRPr="0050233B" w:rsidRDefault="001F046A" w:rsidP="001F046A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</w:tcPr>
          <w:p w14:paraId="3B62E239" w14:textId="77777777" w:rsidR="001F046A" w:rsidRPr="0050233B" w:rsidRDefault="001F046A" w:rsidP="001F046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5B8D71E2" w14:textId="0330BF4C" w:rsidR="001F046A" w:rsidRPr="0050233B" w:rsidRDefault="001F046A" w:rsidP="001F04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5C56C863" w14:textId="77777777" w:rsidR="001F046A" w:rsidRPr="0050233B" w:rsidRDefault="001F046A" w:rsidP="001F04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08525D47" w14:textId="569BBF82" w:rsidR="001F046A" w:rsidRPr="0050233B" w:rsidRDefault="001F046A" w:rsidP="001F046A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2" w:type="dxa"/>
          </w:tcPr>
          <w:p w14:paraId="5AD12211" w14:textId="77777777" w:rsidR="001F046A" w:rsidRPr="0050233B" w:rsidRDefault="001F046A" w:rsidP="001F04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2414C5A3" w14:textId="6DE90764" w:rsidR="001F046A" w:rsidRPr="0050233B" w:rsidRDefault="001F046A" w:rsidP="001F046A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4BEEC16D" w14:textId="77777777" w:rsidR="001F046A" w:rsidRPr="0050233B" w:rsidRDefault="001F046A" w:rsidP="001F04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17F49D1" w14:textId="1DAE9A85" w:rsidR="001F046A" w:rsidRPr="0050233B" w:rsidRDefault="001F046A" w:rsidP="001F046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51" w:type="dxa"/>
          </w:tcPr>
          <w:p w14:paraId="2B3F9AE3" w14:textId="77777777" w:rsidR="001F046A" w:rsidRPr="0050233B" w:rsidRDefault="001F046A" w:rsidP="001F04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225C6A3" w14:textId="2696AF0A" w:rsidR="001F046A" w:rsidRPr="0050233B" w:rsidRDefault="001F046A" w:rsidP="001F046A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3E4242B1" w14:textId="77777777" w:rsidR="001F046A" w:rsidRPr="0050233B" w:rsidRDefault="001F046A" w:rsidP="001F04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0F055439" w14:textId="523743A7" w:rsidR="001F046A" w:rsidRPr="0050233B" w:rsidRDefault="001F046A" w:rsidP="001F046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F046A" w:rsidRPr="0050233B" w14:paraId="1803056D" w14:textId="77777777" w:rsidTr="00200BF2">
        <w:trPr>
          <w:trHeight w:val="264"/>
        </w:trPr>
        <w:tc>
          <w:tcPr>
            <w:tcW w:w="3057" w:type="dxa"/>
            <w:vAlign w:val="bottom"/>
            <w:hideMark/>
          </w:tcPr>
          <w:p w14:paraId="01B639C8" w14:textId="77777777" w:rsidR="001F046A" w:rsidRPr="0050233B" w:rsidRDefault="001F046A" w:rsidP="001F046A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71" w:type="dxa"/>
          </w:tcPr>
          <w:p w14:paraId="46D35E49" w14:textId="1D79430A" w:rsidR="001F046A" w:rsidRPr="0050233B" w:rsidRDefault="001F046A" w:rsidP="001F046A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35D4EBF1" w14:textId="77777777" w:rsidR="001F046A" w:rsidRPr="0050233B" w:rsidRDefault="001F046A" w:rsidP="001F046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</w:tcPr>
          <w:p w14:paraId="446C49BA" w14:textId="356C2E60" w:rsidR="001F046A" w:rsidRPr="0050233B" w:rsidRDefault="001F046A" w:rsidP="001F046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095541DC" w14:textId="77777777" w:rsidR="001F046A" w:rsidRPr="0050233B" w:rsidRDefault="001F046A" w:rsidP="001F04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26CC4DDF" w14:textId="3DF829B5" w:rsidR="001F046A" w:rsidRPr="0050233B" w:rsidRDefault="001F046A" w:rsidP="001F046A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</w:tcPr>
          <w:p w14:paraId="06D4194A" w14:textId="77777777" w:rsidR="001F046A" w:rsidRPr="0050233B" w:rsidRDefault="001F046A" w:rsidP="001F046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11DAE4FB" w14:textId="364F0EA2" w:rsidR="001F046A" w:rsidRPr="0050233B" w:rsidRDefault="001F046A" w:rsidP="001F04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158F3466" w14:textId="77777777" w:rsidR="001F046A" w:rsidRPr="0050233B" w:rsidRDefault="001F046A" w:rsidP="001F04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31D9DDE9" w14:textId="2BF4FF5E" w:rsidR="001F046A" w:rsidRPr="0050233B" w:rsidRDefault="001F046A" w:rsidP="001F046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2" w:type="dxa"/>
          </w:tcPr>
          <w:p w14:paraId="0E22F79C" w14:textId="77777777" w:rsidR="001F046A" w:rsidRPr="0050233B" w:rsidRDefault="001F046A" w:rsidP="001F04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6E81C57B" w14:textId="1FCD6B36" w:rsidR="001F046A" w:rsidRPr="0050233B" w:rsidRDefault="001F046A" w:rsidP="001F046A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0381E72A" w14:textId="77777777" w:rsidR="001F046A" w:rsidRPr="0050233B" w:rsidRDefault="001F046A" w:rsidP="001F04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98DE3E4" w14:textId="49FE4960" w:rsidR="001F046A" w:rsidRPr="0050233B" w:rsidRDefault="001F046A" w:rsidP="001F046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351" w:type="dxa"/>
          </w:tcPr>
          <w:p w14:paraId="436C6D0E" w14:textId="77777777" w:rsidR="001F046A" w:rsidRPr="0050233B" w:rsidRDefault="001F046A" w:rsidP="001F04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1A09A03" w14:textId="7DC5E3DA" w:rsidR="001F046A" w:rsidRPr="0050233B" w:rsidRDefault="001F046A" w:rsidP="001F046A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79413C74" w14:textId="77777777" w:rsidR="001F046A" w:rsidRPr="0050233B" w:rsidRDefault="001F046A" w:rsidP="001F046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56B92666" w14:textId="4ABAD891" w:rsidR="001F046A" w:rsidRPr="0050233B" w:rsidRDefault="001F046A" w:rsidP="001F046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1F046A" w:rsidRPr="0050233B" w14:paraId="139C1956" w14:textId="77777777" w:rsidTr="00200BF2">
        <w:trPr>
          <w:trHeight w:val="264"/>
        </w:trPr>
        <w:tc>
          <w:tcPr>
            <w:tcW w:w="3057" w:type="dxa"/>
          </w:tcPr>
          <w:p w14:paraId="58C90D0E" w14:textId="68E82326" w:rsidR="001F046A" w:rsidRPr="0050233B" w:rsidRDefault="001F046A" w:rsidP="001F046A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371" w:type="dxa"/>
          </w:tcPr>
          <w:p w14:paraId="3406B9A4" w14:textId="77777777" w:rsidR="001F046A" w:rsidRPr="00317598" w:rsidRDefault="001F046A" w:rsidP="001F046A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4" w:type="dxa"/>
          </w:tcPr>
          <w:p w14:paraId="010C8892" w14:textId="77777777" w:rsidR="001F046A" w:rsidRPr="0050233B" w:rsidRDefault="001F046A" w:rsidP="001F046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</w:tcPr>
          <w:p w14:paraId="58E00129" w14:textId="77777777" w:rsidR="001F046A" w:rsidRPr="005305EA" w:rsidRDefault="001F046A" w:rsidP="001F046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8" w:type="dxa"/>
          </w:tcPr>
          <w:p w14:paraId="24995D9C" w14:textId="77777777" w:rsidR="001F046A" w:rsidRPr="0050233B" w:rsidRDefault="001F046A" w:rsidP="001F04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2AA8F534" w14:textId="77777777" w:rsidR="001F046A" w:rsidRPr="005722D4" w:rsidRDefault="001F046A" w:rsidP="001F046A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</w:tcPr>
          <w:p w14:paraId="2ED382F7" w14:textId="77777777" w:rsidR="001F046A" w:rsidRPr="0050233B" w:rsidRDefault="001F046A" w:rsidP="001F046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0354049E" w14:textId="77777777" w:rsidR="001F046A" w:rsidRDefault="001F046A" w:rsidP="001F04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4941CE6E" w14:textId="77777777" w:rsidR="001F046A" w:rsidRPr="0050233B" w:rsidRDefault="001F046A" w:rsidP="001F04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7C99322B" w14:textId="77777777" w:rsidR="001F046A" w:rsidRDefault="001F046A" w:rsidP="001F046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1C269528" w14:textId="77777777" w:rsidR="001F046A" w:rsidRPr="0050233B" w:rsidRDefault="001F046A" w:rsidP="001F04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0F34EAFD" w14:textId="77777777" w:rsidR="001F046A" w:rsidRPr="0060773E" w:rsidRDefault="001F046A" w:rsidP="001F046A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</w:tcPr>
          <w:p w14:paraId="7C279C03" w14:textId="77777777" w:rsidR="001F046A" w:rsidRPr="0050233B" w:rsidRDefault="001F046A" w:rsidP="001F04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6991076" w14:textId="77777777" w:rsidR="001F046A" w:rsidRDefault="001F046A" w:rsidP="001F046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</w:tcPr>
          <w:p w14:paraId="09192B9A" w14:textId="77777777" w:rsidR="001F046A" w:rsidRPr="0050233B" w:rsidRDefault="001F046A" w:rsidP="001F04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5AA7748" w14:textId="77777777" w:rsidR="001F046A" w:rsidRPr="009B28B3" w:rsidRDefault="001F046A" w:rsidP="001F046A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17AED1D0" w14:textId="77777777" w:rsidR="001F046A" w:rsidRPr="0050233B" w:rsidRDefault="001F046A" w:rsidP="001F046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28B3C512" w14:textId="77777777" w:rsidR="001F046A" w:rsidRDefault="001F046A" w:rsidP="001F046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F046A" w:rsidRPr="0050233B" w14:paraId="3B35315D" w14:textId="77777777" w:rsidTr="00200BF2">
        <w:trPr>
          <w:trHeight w:val="264"/>
        </w:trPr>
        <w:tc>
          <w:tcPr>
            <w:tcW w:w="3057" w:type="dxa"/>
            <w:vAlign w:val="bottom"/>
          </w:tcPr>
          <w:p w14:paraId="2457057D" w14:textId="5D7B6E3C" w:rsidR="001F046A" w:rsidRPr="0050233B" w:rsidRDefault="001F046A" w:rsidP="001F046A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สัญญาแลกเปลี่ยนอัตราดอกเบี้ยที่ใช้ใน</w:t>
            </w:r>
          </w:p>
        </w:tc>
        <w:tc>
          <w:tcPr>
            <w:tcW w:w="1371" w:type="dxa"/>
          </w:tcPr>
          <w:p w14:paraId="397A5E15" w14:textId="77777777" w:rsidR="001F046A" w:rsidRPr="00317598" w:rsidRDefault="001F046A" w:rsidP="001F046A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4" w:type="dxa"/>
          </w:tcPr>
          <w:p w14:paraId="26782505" w14:textId="77777777" w:rsidR="001F046A" w:rsidRPr="0050233B" w:rsidRDefault="001F046A" w:rsidP="001F046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</w:tcPr>
          <w:p w14:paraId="6A30FF0A" w14:textId="77777777" w:rsidR="001F046A" w:rsidRPr="005305EA" w:rsidRDefault="001F046A" w:rsidP="001F046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8" w:type="dxa"/>
          </w:tcPr>
          <w:p w14:paraId="74B514BF" w14:textId="77777777" w:rsidR="001F046A" w:rsidRPr="0050233B" w:rsidRDefault="001F046A" w:rsidP="001F04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61E9D5BA" w14:textId="77777777" w:rsidR="001F046A" w:rsidRPr="005722D4" w:rsidRDefault="001F046A" w:rsidP="001F046A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</w:tcPr>
          <w:p w14:paraId="62B9219A" w14:textId="77777777" w:rsidR="001F046A" w:rsidRPr="0050233B" w:rsidRDefault="001F046A" w:rsidP="001F046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734AF366" w14:textId="77777777" w:rsidR="001F046A" w:rsidRDefault="001F046A" w:rsidP="001F04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1D6883D2" w14:textId="77777777" w:rsidR="001F046A" w:rsidRPr="0050233B" w:rsidRDefault="001F046A" w:rsidP="001F04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4D95DB31" w14:textId="77777777" w:rsidR="001F046A" w:rsidRDefault="001F046A" w:rsidP="001F046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0906C0B8" w14:textId="77777777" w:rsidR="001F046A" w:rsidRPr="0050233B" w:rsidRDefault="001F046A" w:rsidP="001F04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631C051E" w14:textId="77777777" w:rsidR="001F046A" w:rsidRPr="0060773E" w:rsidRDefault="001F046A" w:rsidP="001F046A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</w:tcPr>
          <w:p w14:paraId="44FD4B88" w14:textId="77777777" w:rsidR="001F046A" w:rsidRPr="0050233B" w:rsidRDefault="001F046A" w:rsidP="001F04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4476F02" w14:textId="77777777" w:rsidR="001F046A" w:rsidRDefault="001F046A" w:rsidP="001F046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</w:tcPr>
          <w:p w14:paraId="037A67F6" w14:textId="77777777" w:rsidR="001F046A" w:rsidRPr="0050233B" w:rsidRDefault="001F046A" w:rsidP="001F04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9F2FFBE" w14:textId="77777777" w:rsidR="001F046A" w:rsidRPr="009B28B3" w:rsidRDefault="001F046A" w:rsidP="001F046A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4A49D86A" w14:textId="77777777" w:rsidR="001F046A" w:rsidRPr="0050233B" w:rsidRDefault="001F046A" w:rsidP="001F046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0E0043C9" w14:textId="77777777" w:rsidR="001F046A" w:rsidRDefault="001F046A" w:rsidP="001F046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F046A" w:rsidRPr="0050233B" w14:paraId="421D90C9" w14:textId="77777777" w:rsidTr="00200BF2">
        <w:trPr>
          <w:trHeight w:val="264"/>
        </w:trPr>
        <w:tc>
          <w:tcPr>
            <w:tcW w:w="3057" w:type="dxa"/>
            <w:vAlign w:val="bottom"/>
          </w:tcPr>
          <w:p w14:paraId="35FB0604" w14:textId="6340D3B4" w:rsidR="001F046A" w:rsidRPr="0050233B" w:rsidRDefault="001F046A" w:rsidP="001F046A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371" w:type="dxa"/>
          </w:tcPr>
          <w:p w14:paraId="7A22A316" w14:textId="5DE8403A" w:rsidR="001F046A" w:rsidRPr="00317598" w:rsidRDefault="001F046A" w:rsidP="001F046A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4" w:type="dxa"/>
          </w:tcPr>
          <w:p w14:paraId="1DD788D1" w14:textId="77777777" w:rsidR="001F046A" w:rsidRPr="0050233B" w:rsidRDefault="001F046A" w:rsidP="001F046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</w:tcPr>
          <w:p w14:paraId="70A87D49" w14:textId="5ECA4739" w:rsidR="001F046A" w:rsidRPr="005305EA" w:rsidRDefault="001F046A" w:rsidP="001F046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0ADB3EAD" w14:textId="77777777" w:rsidR="001F046A" w:rsidRPr="0050233B" w:rsidRDefault="001F046A" w:rsidP="001F04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18002EB8" w14:textId="111B3C49" w:rsidR="001F046A" w:rsidRPr="005722D4" w:rsidRDefault="001F046A" w:rsidP="001F046A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</w:tcPr>
          <w:p w14:paraId="5A0D0157" w14:textId="77777777" w:rsidR="001F046A" w:rsidRPr="0050233B" w:rsidRDefault="001F046A" w:rsidP="001F046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3FF93ECC" w14:textId="5CE4898B" w:rsidR="001F046A" w:rsidRDefault="001F046A" w:rsidP="001F046A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57EAE9EE" w14:textId="77777777" w:rsidR="001F046A" w:rsidRPr="0050233B" w:rsidRDefault="001F046A" w:rsidP="001F04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A1D36C9" w14:textId="1BADE98E" w:rsidR="001F046A" w:rsidRPr="00F804C5" w:rsidRDefault="001F046A" w:rsidP="001F046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2" w:type="dxa"/>
          </w:tcPr>
          <w:p w14:paraId="7DCBA95D" w14:textId="77777777" w:rsidR="001F046A" w:rsidRPr="0050233B" w:rsidRDefault="001F046A" w:rsidP="001F04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092D47A7" w14:textId="043F3A85" w:rsidR="001F046A" w:rsidRPr="0060773E" w:rsidRDefault="001F046A" w:rsidP="001F046A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292296AE" w14:textId="77777777" w:rsidR="001F046A" w:rsidRPr="0050233B" w:rsidRDefault="001F046A" w:rsidP="001F046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EFB4FDA" w14:textId="7A260CE0" w:rsidR="001F046A" w:rsidRDefault="001F046A" w:rsidP="001F046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51" w:type="dxa"/>
          </w:tcPr>
          <w:p w14:paraId="7A333256" w14:textId="77777777" w:rsidR="001F046A" w:rsidRPr="0050233B" w:rsidRDefault="001F046A" w:rsidP="001F04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91F0CC6" w14:textId="2BC31E81" w:rsidR="001F046A" w:rsidRPr="009B28B3" w:rsidRDefault="001F046A" w:rsidP="001F046A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5739C166" w14:textId="77777777" w:rsidR="001F046A" w:rsidRPr="0050233B" w:rsidRDefault="001F046A" w:rsidP="001F046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5DBD4C1B" w14:textId="58578C9D" w:rsidR="001F046A" w:rsidRDefault="001F046A" w:rsidP="001F046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27E46B84" w14:textId="0A36F273" w:rsidR="00886F54" w:rsidRPr="00627208" w:rsidRDefault="00886F54" w:rsidP="004F0A85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20"/>
          <w:highlight w:val="yellow"/>
          <w:lang w:bidi="th-TH"/>
        </w:rPr>
        <w:sectPr w:rsidR="00886F54" w:rsidRPr="00627208" w:rsidSect="003343BC">
          <w:headerReference w:type="default" r:id="rId19"/>
          <w:footerReference w:type="default" r:id="rId20"/>
          <w:pgSz w:w="16840" w:h="11907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31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061"/>
        <w:gridCol w:w="1315"/>
        <w:gridCol w:w="302"/>
        <w:gridCol w:w="1214"/>
        <w:gridCol w:w="284"/>
        <w:gridCol w:w="1275"/>
        <w:gridCol w:w="284"/>
        <w:gridCol w:w="1180"/>
        <w:gridCol w:w="241"/>
        <w:gridCol w:w="1051"/>
        <w:gridCol w:w="283"/>
        <w:gridCol w:w="832"/>
        <w:gridCol w:w="241"/>
        <w:gridCol w:w="1134"/>
        <w:gridCol w:w="287"/>
        <w:gridCol w:w="908"/>
        <w:gridCol w:w="284"/>
        <w:gridCol w:w="1134"/>
      </w:tblGrid>
      <w:tr w:rsidR="00414AA4" w:rsidRPr="00200BF2" w14:paraId="1FA8E7B2" w14:textId="77777777" w:rsidTr="008576FC">
        <w:trPr>
          <w:trHeight w:val="261"/>
          <w:tblHeader/>
        </w:trPr>
        <w:tc>
          <w:tcPr>
            <w:tcW w:w="3061" w:type="dxa"/>
            <w:vAlign w:val="bottom"/>
          </w:tcPr>
          <w:p w14:paraId="2550870E" w14:textId="77777777" w:rsidR="00414AA4" w:rsidRPr="00200BF2" w:rsidRDefault="00414AA4" w:rsidP="008576FC">
            <w:pPr>
              <w:ind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249" w:type="dxa"/>
            <w:gridSpan w:val="17"/>
            <w:vAlign w:val="bottom"/>
            <w:hideMark/>
          </w:tcPr>
          <w:p w14:paraId="1D59F8C2" w14:textId="77777777" w:rsidR="00414AA4" w:rsidRPr="00200BF2" w:rsidRDefault="00414AA4" w:rsidP="008576F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00B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14AA4" w:rsidRPr="00200BF2" w14:paraId="437699CF" w14:textId="77777777" w:rsidTr="008576FC">
        <w:trPr>
          <w:trHeight w:val="261"/>
          <w:tblHeader/>
        </w:trPr>
        <w:tc>
          <w:tcPr>
            <w:tcW w:w="3061" w:type="dxa"/>
            <w:vAlign w:val="bottom"/>
          </w:tcPr>
          <w:p w14:paraId="2DCD5A80" w14:textId="77777777" w:rsidR="00414AA4" w:rsidRPr="00200BF2" w:rsidRDefault="00414AA4" w:rsidP="008576FC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146" w:type="dxa"/>
            <w:gridSpan w:val="9"/>
            <w:tcBorders>
              <w:bottom w:val="single" w:sz="4" w:space="0" w:color="auto"/>
            </w:tcBorders>
            <w:vAlign w:val="bottom"/>
          </w:tcPr>
          <w:p w14:paraId="3A15BB3D" w14:textId="77777777" w:rsidR="00414AA4" w:rsidRPr="00200BF2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00B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83" w:type="dxa"/>
            <w:vAlign w:val="bottom"/>
          </w:tcPr>
          <w:p w14:paraId="6EBCEBB9" w14:textId="77777777" w:rsidR="00414AA4" w:rsidRPr="00200BF2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vAlign w:val="bottom"/>
          </w:tcPr>
          <w:p w14:paraId="60AC0CDE" w14:textId="77777777" w:rsidR="00414AA4" w:rsidRPr="00200BF2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00B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14AA4" w:rsidRPr="00200BF2" w14:paraId="3F50147F" w14:textId="77777777" w:rsidTr="008576FC">
        <w:trPr>
          <w:trHeight w:val="261"/>
          <w:tblHeader/>
        </w:trPr>
        <w:tc>
          <w:tcPr>
            <w:tcW w:w="3061" w:type="dxa"/>
            <w:vAlign w:val="bottom"/>
          </w:tcPr>
          <w:p w14:paraId="37F76906" w14:textId="77777777" w:rsidR="00414AA4" w:rsidRPr="00200BF2" w:rsidRDefault="00414AA4" w:rsidP="008576FC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2984E851" w14:textId="77777777" w:rsidR="00414AA4" w:rsidRPr="00200BF2" w:rsidRDefault="00414AA4" w:rsidP="008576FC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lang w:bidi="th-TH"/>
              </w:rPr>
            </w:pPr>
            <w:r w:rsidRPr="00200BF2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6AD13CCC" w14:textId="77777777" w:rsidR="00414AA4" w:rsidRPr="00200BF2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lang w:val="en-US" w:bidi="th-TH"/>
              </w:rPr>
            </w:pPr>
            <w:r w:rsidRPr="00200BF2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302" w:type="dxa"/>
            <w:tcBorders>
              <w:top w:val="single" w:sz="4" w:space="0" w:color="auto"/>
            </w:tcBorders>
            <w:vAlign w:val="bottom"/>
          </w:tcPr>
          <w:p w14:paraId="781641FC" w14:textId="77777777" w:rsidR="00414AA4" w:rsidRPr="00200BF2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08EE65B3" w14:textId="77777777" w:rsidR="00414AA4" w:rsidRPr="00200BF2" w:rsidRDefault="00414AA4" w:rsidP="008576FC">
            <w:pPr>
              <w:pStyle w:val="acctfourfigures"/>
              <w:tabs>
                <w:tab w:val="clear" w:pos="765"/>
              </w:tabs>
              <w:ind w:left="-60" w:right="-86" w:hanging="1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  <w:r w:rsidRPr="00200BF2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200BF2">
              <w:rPr>
                <w:rFonts w:asciiTheme="majorBidi" w:hAnsiTheme="majorBidi" w:cstheme="majorBidi"/>
                <w:spacing w:val="-4"/>
                <w:sz w:val="26"/>
                <w:szCs w:val="26"/>
                <w:lang w:bidi="th-TH"/>
              </w:rPr>
              <w:br/>
            </w:r>
            <w:r w:rsidRPr="00200BF2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>ยุติธรรมผ่าน</w:t>
            </w:r>
            <w:r w:rsidRPr="00200BF2">
              <w:rPr>
                <w:rFonts w:asciiTheme="majorBidi" w:hAnsiTheme="majorBidi" w:cstheme="majorBidi"/>
                <w:spacing w:val="-4"/>
                <w:sz w:val="26"/>
                <w:szCs w:val="26"/>
                <w:lang w:bidi="th-TH"/>
              </w:rPr>
              <w:br/>
            </w:r>
            <w:r w:rsidRPr="00200BF2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3CC02EF6" w14:textId="77777777" w:rsidR="00414AA4" w:rsidRPr="00200BF2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3D67048" w14:textId="77777777" w:rsidR="00414AA4" w:rsidRPr="00200BF2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49E36A0" w14:textId="77777777" w:rsidR="00414AA4" w:rsidRPr="00200BF2" w:rsidRDefault="00414AA4" w:rsidP="008576F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04A26202" w14:textId="77777777" w:rsidR="00414AA4" w:rsidRPr="00200BF2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8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64969DF2" w14:textId="77777777" w:rsidR="00414AA4" w:rsidRPr="00200BF2" w:rsidRDefault="00414AA4" w:rsidP="008576F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136481A" w14:textId="77777777" w:rsidR="00414AA4" w:rsidRPr="00200BF2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83" w:type="dxa"/>
            <w:vAlign w:val="bottom"/>
          </w:tcPr>
          <w:p w14:paraId="1A78B23D" w14:textId="77777777" w:rsidR="00414AA4" w:rsidRPr="00200BF2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32" w:type="dxa"/>
            <w:vAlign w:val="bottom"/>
          </w:tcPr>
          <w:p w14:paraId="235A88C2" w14:textId="633944B5" w:rsidR="00414AA4" w:rsidRPr="00200BF2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200BF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41" w:type="dxa"/>
            <w:vAlign w:val="bottom"/>
          </w:tcPr>
          <w:p w14:paraId="633D3B1A" w14:textId="77777777" w:rsidR="00414AA4" w:rsidRPr="00200BF2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3F11349E" w14:textId="6F8734D7" w:rsidR="00414AA4" w:rsidRPr="00200BF2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200BF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87" w:type="dxa"/>
            <w:vAlign w:val="bottom"/>
          </w:tcPr>
          <w:p w14:paraId="121C5D3B" w14:textId="77777777" w:rsidR="00414AA4" w:rsidRPr="00200BF2" w:rsidRDefault="00414AA4" w:rsidP="008576F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8" w:type="dxa"/>
            <w:vAlign w:val="bottom"/>
          </w:tcPr>
          <w:p w14:paraId="65314D04" w14:textId="1FE7EC6C" w:rsidR="00414AA4" w:rsidRPr="00200BF2" w:rsidRDefault="00414AA4" w:rsidP="008576F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200BF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84" w:type="dxa"/>
            <w:vAlign w:val="bottom"/>
          </w:tcPr>
          <w:p w14:paraId="2F646F37" w14:textId="77777777" w:rsidR="00414AA4" w:rsidRPr="00200BF2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3B0B65E0" w14:textId="77777777" w:rsidR="00414AA4" w:rsidRPr="00200BF2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14AA4" w:rsidRPr="00200BF2" w14:paraId="2A697BF1" w14:textId="77777777" w:rsidTr="008576FC">
        <w:trPr>
          <w:trHeight w:val="261"/>
          <w:tblHeader/>
        </w:trPr>
        <w:tc>
          <w:tcPr>
            <w:tcW w:w="3061" w:type="dxa"/>
            <w:vAlign w:val="bottom"/>
          </w:tcPr>
          <w:p w14:paraId="7E2F28F8" w14:textId="77777777" w:rsidR="00414AA4" w:rsidRPr="00200BF2" w:rsidRDefault="00414AA4" w:rsidP="008576F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249" w:type="dxa"/>
            <w:gridSpan w:val="17"/>
            <w:vAlign w:val="bottom"/>
          </w:tcPr>
          <w:p w14:paraId="7243B451" w14:textId="77777777" w:rsidR="00414AA4" w:rsidRPr="00200BF2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200B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14AA4" w:rsidRPr="00200BF2" w14:paraId="5DAB3401" w14:textId="77777777" w:rsidTr="008576FC">
        <w:trPr>
          <w:trHeight w:val="261"/>
          <w:tblHeader/>
        </w:trPr>
        <w:tc>
          <w:tcPr>
            <w:tcW w:w="3061" w:type="dxa"/>
            <w:vAlign w:val="bottom"/>
          </w:tcPr>
          <w:p w14:paraId="2BC49169" w14:textId="5264BC09" w:rsidR="00414AA4" w:rsidRPr="00200BF2" w:rsidRDefault="00414AA4" w:rsidP="008576FC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200B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874A5B" w:rsidRPr="00874A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200B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200B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200B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874A5B" w:rsidRPr="00874A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12249" w:type="dxa"/>
            <w:gridSpan w:val="17"/>
            <w:vAlign w:val="bottom"/>
          </w:tcPr>
          <w:p w14:paraId="2F0B4036" w14:textId="77777777" w:rsidR="00414AA4" w:rsidRPr="00200BF2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414AA4" w:rsidRPr="00200BF2" w14:paraId="3B729684" w14:textId="77777777" w:rsidTr="008576FC">
        <w:trPr>
          <w:trHeight w:val="261"/>
        </w:trPr>
        <w:tc>
          <w:tcPr>
            <w:tcW w:w="3061" w:type="dxa"/>
            <w:vAlign w:val="bottom"/>
          </w:tcPr>
          <w:p w14:paraId="0BF6E2C8" w14:textId="77777777" w:rsidR="00414AA4" w:rsidRPr="00200BF2" w:rsidRDefault="00414AA4" w:rsidP="008576FC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200B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15" w:type="dxa"/>
            <w:vAlign w:val="bottom"/>
          </w:tcPr>
          <w:p w14:paraId="1966D306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02" w:type="dxa"/>
            <w:vAlign w:val="bottom"/>
          </w:tcPr>
          <w:p w14:paraId="18BA41C8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3C7A5CC4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D458D24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04471ED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CD34E63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61731C21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180B1AF9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7D167508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6194A50C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1E8CA1FE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142F3E94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3807B2B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230224CC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908" w:type="dxa"/>
            <w:vAlign w:val="bottom"/>
          </w:tcPr>
          <w:p w14:paraId="244A6979" w14:textId="77777777" w:rsidR="00414AA4" w:rsidRPr="00200BF2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5BD05BF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1134" w:type="dxa"/>
            <w:vAlign w:val="bottom"/>
          </w:tcPr>
          <w:p w14:paraId="4F925278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4AA4" w:rsidRPr="00200BF2" w14:paraId="6B0E786B" w14:textId="77777777" w:rsidTr="008576FC">
        <w:trPr>
          <w:trHeight w:val="261"/>
        </w:trPr>
        <w:tc>
          <w:tcPr>
            <w:tcW w:w="3061" w:type="dxa"/>
            <w:vAlign w:val="bottom"/>
          </w:tcPr>
          <w:p w14:paraId="36052663" w14:textId="77777777" w:rsidR="00414AA4" w:rsidRPr="00200BF2" w:rsidRDefault="00414AA4" w:rsidP="008576F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15" w:type="dxa"/>
            <w:vAlign w:val="bottom"/>
          </w:tcPr>
          <w:p w14:paraId="7E9E7509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2" w:type="dxa"/>
            <w:vAlign w:val="bottom"/>
          </w:tcPr>
          <w:p w14:paraId="1FFCC8A4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3FAA047C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87AD8C4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BDAE199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370D70F1" w14:textId="77777777" w:rsidR="00414AA4" w:rsidRPr="00200BF2" w:rsidRDefault="00414AA4" w:rsidP="008576FC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19B29689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7345B618" w14:textId="77777777" w:rsidR="00414AA4" w:rsidRPr="00200BF2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5467BCFD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2ACA22EF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  <w:vAlign w:val="bottom"/>
          </w:tcPr>
          <w:p w14:paraId="27AAE951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62C58EA2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FFDBE42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5478C8E9" w14:textId="77777777" w:rsidR="00414AA4" w:rsidRPr="00200BF2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38C071CE" w14:textId="77777777" w:rsidR="00414AA4" w:rsidRPr="00200BF2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9DAB989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70CA478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03F9" w:rsidRPr="00200BF2" w14:paraId="2A633067" w14:textId="77777777" w:rsidTr="00EA435F">
        <w:trPr>
          <w:trHeight w:val="261"/>
        </w:trPr>
        <w:tc>
          <w:tcPr>
            <w:tcW w:w="3061" w:type="dxa"/>
            <w:vAlign w:val="bottom"/>
          </w:tcPr>
          <w:p w14:paraId="252E7F22" w14:textId="77777777" w:rsidR="00AC03F9" w:rsidRPr="00200BF2" w:rsidRDefault="00AC03F9" w:rsidP="00AC03F9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200BF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เงินฝากกับสถาบันการเงิน</w:t>
            </w:r>
          </w:p>
        </w:tc>
        <w:tc>
          <w:tcPr>
            <w:tcW w:w="1315" w:type="dxa"/>
            <w:vAlign w:val="bottom"/>
          </w:tcPr>
          <w:p w14:paraId="03D00250" w14:textId="40784A30" w:rsidR="00AC03F9" w:rsidRPr="00200BF2" w:rsidRDefault="00AC03F9" w:rsidP="00AC03F9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02" w:type="dxa"/>
            <w:vAlign w:val="bottom"/>
          </w:tcPr>
          <w:p w14:paraId="5DF56B10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2B1920E7" w14:textId="0B668D61" w:rsidR="00AC03F9" w:rsidRPr="00200BF2" w:rsidRDefault="00AC03F9" w:rsidP="00AC03F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7E0FFA75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60851B7" w14:textId="59A17586" w:rsidR="00AC03F9" w:rsidRPr="00200BF2" w:rsidRDefault="00AC03F9" w:rsidP="00AC03F9">
            <w:pPr>
              <w:pStyle w:val="acctfourfigures"/>
              <w:tabs>
                <w:tab w:val="clear" w:pos="765"/>
                <w:tab w:val="decimal" w:pos="3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4833B305" w14:textId="77777777" w:rsidR="00AC03F9" w:rsidRPr="00200BF2" w:rsidRDefault="00AC03F9" w:rsidP="00AC03F9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0267A2FB" w14:textId="7BF1FAF0" w:rsidR="00AC03F9" w:rsidRPr="00200BF2" w:rsidRDefault="00874A5B" w:rsidP="00AC03F9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AC03F9"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030</w:t>
            </w:r>
            <w:r w:rsidR="00AC03F9"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320</w:t>
            </w:r>
          </w:p>
        </w:tc>
        <w:tc>
          <w:tcPr>
            <w:tcW w:w="241" w:type="dxa"/>
            <w:vAlign w:val="bottom"/>
          </w:tcPr>
          <w:p w14:paraId="5CE43AB1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3AAC8B65" w14:textId="5E226832" w:rsidR="00AC03F9" w:rsidRPr="00200BF2" w:rsidRDefault="00874A5B" w:rsidP="00AC03F9">
            <w:pPr>
              <w:pStyle w:val="acctfourfigures"/>
              <w:tabs>
                <w:tab w:val="clear" w:pos="765"/>
                <w:tab w:val="decimal" w:pos="42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AC03F9"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030</w:t>
            </w:r>
            <w:r w:rsidR="00AC03F9"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320</w:t>
            </w:r>
          </w:p>
        </w:tc>
        <w:tc>
          <w:tcPr>
            <w:tcW w:w="283" w:type="dxa"/>
            <w:vAlign w:val="bottom"/>
          </w:tcPr>
          <w:p w14:paraId="086C6C2D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</w:tcPr>
          <w:p w14:paraId="427E9C97" w14:textId="406B33EA" w:rsidR="00AC03F9" w:rsidRPr="00200BF2" w:rsidRDefault="00AC03F9" w:rsidP="00AC03F9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E4A2713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DC9ABB0" w14:textId="6BB37571" w:rsidR="00AC03F9" w:rsidRPr="00200BF2" w:rsidRDefault="00AC03F9" w:rsidP="00AC03F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4CCC6A16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590E9E17" w14:textId="5EAD5D4B" w:rsidR="00AC03F9" w:rsidRPr="00200BF2" w:rsidRDefault="00AC03F9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0D3B8DE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567CE53" w14:textId="3BE10028" w:rsidR="00AC03F9" w:rsidRPr="00200BF2" w:rsidRDefault="00AC03F9" w:rsidP="00AC03F9">
            <w:pPr>
              <w:pStyle w:val="acctfourfigures"/>
              <w:tabs>
                <w:tab w:val="clear" w:pos="765"/>
                <w:tab w:val="decimal" w:pos="3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03F9" w:rsidRPr="00200BF2" w14:paraId="44916B3B" w14:textId="77777777" w:rsidTr="00EA435F">
        <w:trPr>
          <w:trHeight w:val="261"/>
        </w:trPr>
        <w:tc>
          <w:tcPr>
            <w:tcW w:w="3061" w:type="dxa"/>
            <w:vAlign w:val="bottom"/>
          </w:tcPr>
          <w:p w14:paraId="3A44A8C6" w14:textId="77777777" w:rsidR="00AC03F9" w:rsidRPr="00200BF2" w:rsidRDefault="00AC03F9" w:rsidP="00AC03F9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200BF2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15" w:type="dxa"/>
            <w:vAlign w:val="bottom"/>
          </w:tcPr>
          <w:p w14:paraId="770B8719" w14:textId="5AF7C55A" w:rsidR="00AC03F9" w:rsidRPr="00200BF2" w:rsidRDefault="00AC03F9" w:rsidP="00AC03F9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02" w:type="dxa"/>
            <w:vAlign w:val="bottom"/>
          </w:tcPr>
          <w:p w14:paraId="104ABBC0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1E117D5C" w14:textId="265119B1" w:rsidR="00AC03F9" w:rsidRPr="00200BF2" w:rsidRDefault="00874A5B" w:rsidP="00F551E4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AC03F9"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775</w:t>
            </w:r>
            <w:r w:rsidR="00AC03F9"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973</w:t>
            </w:r>
          </w:p>
        </w:tc>
        <w:tc>
          <w:tcPr>
            <w:tcW w:w="284" w:type="dxa"/>
            <w:vAlign w:val="bottom"/>
          </w:tcPr>
          <w:p w14:paraId="2002E646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A48D995" w14:textId="74FCEC5F" w:rsidR="00AC03F9" w:rsidRPr="00200BF2" w:rsidRDefault="00AC03F9" w:rsidP="00AC03F9">
            <w:pPr>
              <w:pStyle w:val="acctfourfigures"/>
              <w:tabs>
                <w:tab w:val="clear" w:pos="765"/>
                <w:tab w:val="decimal" w:pos="3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47CFEDEA" w14:textId="77777777" w:rsidR="00AC03F9" w:rsidRPr="00200BF2" w:rsidRDefault="00AC03F9" w:rsidP="00AC03F9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0EE6FA1C" w14:textId="4A7C4C86" w:rsidR="00AC03F9" w:rsidRPr="00200BF2" w:rsidRDefault="00874A5B" w:rsidP="00200BF2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29</w:t>
            </w:r>
            <w:r w:rsidR="00AC03F9"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995</w:t>
            </w:r>
          </w:p>
        </w:tc>
        <w:tc>
          <w:tcPr>
            <w:tcW w:w="241" w:type="dxa"/>
            <w:vAlign w:val="bottom"/>
          </w:tcPr>
          <w:p w14:paraId="4E15BE51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33330178" w14:textId="6107189B" w:rsidR="00AC03F9" w:rsidRPr="00200BF2" w:rsidRDefault="00874A5B" w:rsidP="00AC03F9">
            <w:pPr>
              <w:pStyle w:val="acctfourfigures"/>
              <w:tabs>
                <w:tab w:val="clear" w:pos="765"/>
                <w:tab w:val="decimal" w:pos="42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AC03F9"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805</w:t>
            </w:r>
            <w:r w:rsidR="00AC03F9"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968</w:t>
            </w:r>
          </w:p>
        </w:tc>
        <w:tc>
          <w:tcPr>
            <w:tcW w:w="283" w:type="dxa"/>
            <w:vAlign w:val="bottom"/>
          </w:tcPr>
          <w:p w14:paraId="46CC1C7B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</w:tcPr>
          <w:p w14:paraId="1F6D63E4" w14:textId="2336F861" w:rsidR="00AC03F9" w:rsidRPr="00200BF2" w:rsidRDefault="00AC03F9" w:rsidP="00AC03F9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429DE710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EB6245C" w14:textId="586DD432" w:rsidR="00AC03F9" w:rsidRPr="00200BF2" w:rsidRDefault="00874A5B" w:rsidP="00AC03F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AC03F9"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806</w:t>
            </w:r>
            <w:r w:rsidR="00AC03F9"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046</w:t>
            </w:r>
          </w:p>
        </w:tc>
        <w:tc>
          <w:tcPr>
            <w:tcW w:w="287" w:type="dxa"/>
            <w:vAlign w:val="bottom"/>
          </w:tcPr>
          <w:p w14:paraId="6C9DA533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76D7962D" w14:textId="22E24AFE" w:rsidR="00AC03F9" w:rsidRPr="00200BF2" w:rsidRDefault="00AC03F9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47A937E7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1D286FD" w14:textId="0B90A4B1" w:rsidR="00AC03F9" w:rsidRPr="00200BF2" w:rsidRDefault="00874A5B" w:rsidP="00AC03F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AC03F9"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806</w:t>
            </w:r>
            <w:r w:rsidR="00AC03F9"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046</w:t>
            </w:r>
          </w:p>
        </w:tc>
      </w:tr>
      <w:tr w:rsidR="00AC03F9" w:rsidRPr="00200BF2" w14:paraId="78F7985F" w14:textId="77777777" w:rsidTr="008576FC">
        <w:trPr>
          <w:trHeight w:val="261"/>
        </w:trPr>
        <w:tc>
          <w:tcPr>
            <w:tcW w:w="3061" w:type="dxa"/>
            <w:vAlign w:val="bottom"/>
          </w:tcPr>
          <w:p w14:paraId="19CB8FAD" w14:textId="77777777" w:rsidR="00AC03F9" w:rsidRPr="00200BF2" w:rsidRDefault="00AC03F9" w:rsidP="00AC03F9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15" w:type="dxa"/>
            <w:vAlign w:val="bottom"/>
          </w:tcPr>
          <w:p w14:paraId="3153A023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2" w:type="dxa"/>
            <w:vAlign w:val="bottom"/>
          </w:tcPr>
          <w:p w14:paraId="703332B5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772D3B58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D4A86E6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F25D6A2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9A7DDB7" w14:textId="77777777" w:rsidR="00AC03F9" w:rsidRPr="00200BF2" w:rsidRDefault="00AC03F9" w:rsidP="00AC03F9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37F19FA8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4B86B258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0974AA4C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42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5BB5CE4B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68B80549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76AFACE4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C888BD5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87" w:type="dxa"/>
            <w:vAlign w:val="bottom"/>
          </w:tcPr>
          <w:p w14:paraId="2D693E86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399073D8" w14:textId="77777777" w:rsidR="00AC03F9" w:rsidRPr="00200BF2" w:rsidRDefault="00AC03F9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5B90526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6078148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03F9" w:rsidRPr="00200BF2" w14:paraId="4716C383" w14:textId="77777777" w:rsidTr="008576FC">
        <w:trPr>
          <w:trHeight w:val="261"/>
        </w:trPr>
        <w:tc>
          <w:tcPr>
            <w:tcW w:w="3061" w:type="dxa"/>
          </w:tcPr>
          <w:p w14:paraId="4D9D5FF5" w14:textId="77777777" w:rsidR="00AC03F9" w:rsidRPr="00200BF2" w:rsidRDefault="00AC03F9" w:rsidP="00AC03F9">
            <w:pPr>
              <w:ind w:left="160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315" w:type="dxa"/>
            <w:vAlign w:val="bottom"/>
          </w:tcPr>
          <w:p w14:paraId="29772621" w14:textId="047F2D1D" w:rsidR="00AC03F9" w:rsidRPr="00200BF2" w:rsidRDefault="00AC03F9" w:rsidP="00AC03F9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02" w:type="dxa"/>
            <w:vAlign w:val="bottom"/>
          </w:tcPr>
          <w:p w14:paraId="5AFE7795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6F3E86C9" w14:textId="79CBD6B8" w:rsidR="00AC03F9" w:rsidRPr="00200BF2" w:rsidRDefault="00AC03F9" w:rsidP="00AC03F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4CC5D04B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BD4B013" w14:textId="6816B2EC" w:rsidR="00AC03F9" w:rsidRPr="00200BF2" w:rsidRDefault="00874A5B" w:rsidP="00D42D71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AC03F9"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918</w:t>
            </w:r>
            <w:r w:rsidR="00AC03F9"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742</w:t>
            </w:r>
          </w:p>
        </w:tc>
        <w:tc>
          <w:tcPr>
            <w:tcW w:w="284" w:type="dxa"/>
            <w:vAlign w:val="bottom"/>
          </w:tcPr>
          <w:p w14:paraId="0973B926" w14:textId="77777777" w:rsidR="00AC03F9" w:rsidRPr="00200BF2" w:rsidRDefault="00AC03F9" w:rsidP="00AC03F9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37929E07" w14:textId="5220D038" w:rsidR="00AC03F9" w:rsidRPr="00200BF2" w:rsidRDefault="00AC03F9" w:rsidP="00AC03F9">
            <w:pPr>
              <w:pStyle w:val="acctfourfigures"/>
              <w:tabs>
                <w:tab w:val="clear" w:pos="765"/>
                <w:tab w:val="decimal" w:pos="4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0EC5475D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414F85F0" w14:textId="72E91E07" w:rsidR="00AC03F9" w:rsidRPr="00200BF2" w:rsidRDefault="00874A5B" w:rsidP="00AC03F9">
            <w:pPr>
              <w:pStyle w:val="acctfourfigures"/>
              <w:tabs>
                <w:tab w:val="clear" w:pos="765"/>
                <w:tab w:val="decimal" w:pos="42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AC03F9" w:rsidRPr="00200B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918</w:t>
            </w:r>
            <w:r w:rsidR="00AC03F9" w:rsidRPr="00200B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742</w:t>
            </w:r>
          </w:p>
        </w:tc>
        <w:tc>
          <w:tcPr>
            <w:tcW w:w="283" w:type="dxa"/>
            <w:vAlign w:val="bottom"/>
          </w:tcPr>
          <w:p w14:paraId="22D22926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73814BED" w14:textId="06766698" w:rsidR="00AC03F9" w:rsidRPr="00200BF2" w:rsidRDefault="00874A5B" w:rsidP="00AC03F9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AC03F9"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083</w:t>
            </w:r>
            <w:r w:rsidR="00AC03F9"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375</w:t>
            </w:r>
          </w:p>
        </w:tc>
        <w:tc>
          <w:tcPr>
            <w:tcW w:w="241" w:type="dxa"/>
            <w:vAlign w:val="bottom"/>
          </w:tcPr>
          <w:p w14:paraId="424ABAFC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7F42100" w14:textId="40DD97BA" w:rsidR="00AC03F9" w:rsidRPr="00200BF2" w:rsidRDefault="00AC03F9" w:rsidP="00200B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7" w:type="dxa"/>
            <w:vAlign w:val="bottom"/>
          </w:tcPr>
          <w:p w14:paraId="7BA2D377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30976D99" w14:textId="4B640BDD" w:rsidR="00AC03F9" w:rsidRPr="00200BF2" w:rsidRDefault="00874A5B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A5B">
              <w:rPr>
                <w:rFonts w:ascii="Angsana New" w:hAnsi="Angsana New"/>
                <w:sz w:val="26"/>
                <w:szCs w:val="26"/>
              </w:rPr>
              <w:t>2</w:t>
            </w:r>
            <w:r w:rsidR="00AC03F9"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</w:rPr>
              <w:t>835</w:t>
            </w:r>
            <w:r w:rsidR="00AC03F9"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</w:rPr>
              <w:t>367</w:t>
            </w:r>
          </w:p>
        </w:tc>
        <w:tc>
          <w:tcPr>
            <w:tcW w:w="284" w:type="dxa"/>
            <w:vAlign w:val="bottom"/>
          </w:tcPr>
          <w:p w14:paraId="3C5459AE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B012C8D" w14:textId="39884E96" w:rsidR="00AC03F9" w:rsidRPr="00200BF2" w:rsidRDefault="00874A5B" w:rsidP="00AC03F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AC03F9"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918</w:t>
            </w:r>
            <w:r w:rsidR="00AC03F9"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742</w:t>
            </w:r>
          </w:p>
        </w:tc>
      </w:tr>
      <w:tr w:rsidR="00AC03F9" w:rsidRPr="00200BF2" w14:paraId="08F49217" w14:textId="77777777" w:rsidTr="00A6660F">
        <w:trPr>
          <w:trHeight w:val="261"/>
        </w:trPr>
        <w:tc>
          <w:tcPr>
            <w:tcW w:w="3061" w:type="dxa"/>
          </w:tcPr>
          <w:p w14:paraId="4F574B76" w14:textId="77777777" w:rsidR="00AC03F9" w:rsidRPr="00200BF2" w:rsidRDefault="00AC03F9" w:rsidP="00AC03F9">
            <w:pPr>
              <w:ind w:left="160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15" w:type="dxa"/>
            <w:vAlign w:val="bottom"/>
          </w:tcPr>
          <w:p w14:paraId="62F6C3A9" w14:textId="712181BC" w:rsidR="00AC03F9" w:rsidRPr="00200BF2" w:rsidRDefault="00AC03F9" w:rsidP="00AC03F9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02" w:type="dxa"/>
            <w:vAlign w:val="bottom"/>
          </w:tcPr>
          <w:p w14:paraId="2FBD0369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0138A4E5" w14:textId="62A156D5" w:rsidR="00AC03F9" w:rsidRPr="00200BF2" w:rsidRDefault="00AC03F9" w:rsidP="00AC03F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751A9F2F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959BE8C" w14:textId="5B3C396A" w:rsidR="00AC03F9" w:rsidRPr="00200BF2" w:rsidRDefault="00AC03F9" w:rsidP="00AC03F9">
            <w:pPr>
              <w:pStyle w:val="acctfourfigures"/>
              <w:tabs>
                <w:tab w:val="clear" w:pos="765"/>
                <w:tab w:val="decimal" w:pos="3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22EFB23D" w14:textId="77777777" w:rsidR="00AC03F9" w:rsidRPr="00200BF2" w:rsidRDefault="00AC03F9" w:rsidP="00AC03F9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60959C89" w14:textId="53BDEB91" w:rsidR="00AC03F9" w:rsidRPr="00200BF2" w:rsidRDefault="00874A5B" w:rsidP="00200BF2">
            <w:pPr>
              <w:pStyle w:val="acctfourfigures"/>
              <w:tabs>
                <w:tab w:val="clear" w:pos="765"/>
              </w:tabs>
              <w:spacing w:line="240" w:lineRule="atLeast"/>
              <w:ind w:left="-43" w:right="-24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102</w:t>
            </w:r>
            <w:r w:rsidR="00AC03F9"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934</w:t>
            </w:r>
          </w:p>
        </w:tc>
        <w:tc>
          <w:tcPr>
            <w:tcW w:w="241" w:type="dxa"/>
            <w:vAlign w:val="bottom"/>
          </w:tcPr>
          <w:p w14:paraId="66A30D75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18482B9B" w14:textId="62D7D10C" w:rsidR="00AC03F9" w:rsidRPr="00200BF2" w:rsidRDefault="00874A5B" w:rsidP="00200BF2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102</w:t>
            </w:r>
            <w:r w:rsidR="00AC03F9" w:rsidRPr="00200B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934</w:t>
            </w:r>
          </w:p>
        </w:tc>
        <w:tc>
          <w:tcPr>
            <w:tcW w:w="283" w:type="dxa"/>
            <w:vAlign w:val="bottom"/>
          </w:tcPr>
          <w:p w14:paraId="23BD9494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</w:tcPr>
          <w:p w14:paraId="3AF9BF3E" w14:textId="04EE3D52" w:rsidR="00AC03F9" w:rsidRPr="00200BF2" w:rsidRDefault="00AC03F9" w:rsidP="00AC03F9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1A2A8052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B89989C" w14:textId="7F6B536C" w:rsidR="00AC03F9" w:rsidRPr="00200BF2" w:rsidRDefault="00874A5B" w:rsidP="00200BF2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107</w:t>
            </w:r>
            <w:r w:rsidR="00AC03F9" w:rsidRPr="00200B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281</w:t>
            </w:r>
          </w:p>
        </w:tc>
        <w:tc>
          <w:tcPr>
            <w:tcW w:w="287" w:type="dxa"/>
            <w:vAlign w:val="bottom"/>
          </w:tcPr>
          <w:p w14:paraId="18B09C2C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</w:tcPr>
          <w:p w14:paraId="4A64156E" w14:textId="3277C050" w:rsidR="00AC03F9" w:rsidRPr="00200BF2" w:rsidRDefault="00AC03F9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7C9707CE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9136ACA" w14:textId="7FE92516" w:rsidR="00AC03F9" w:rsidRPr="00200BF2" w:rsidRDefault="00874A5B" w:rsidP="00AC03F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107</w:t>
            </w:r>
            <w:r w:rsidR="00AC03F9"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281</w:t>
            </w:r>
          </w:p>
        </w:tc>
      </w:tr>
      <w:tr w:rsidR="00AC03F9" w:rsidRPr="00200BF2" w14:paraId="7618805F" w14:textId="77777777" w:rsidTr="00A6660F">
        <w:trPr>
          <w:trHeight w:val="261"/>
        </w:trPr>
        <w:tc>
          <w:tcPr>
            <w:tcW w:w="3061" w:type="dxa"/>
          </w:tcPr>
          <w:p w14:paraId="29953381" w14:textId="77777777" w:rsidR="00AC03F9" w:rsidRPr="00200BF2" w:rsidRDefault="00AC03F9" w:rsidP="00AC03F9">
            <w:pPr>
              <w:ind w:left="160" w:right="-250" w:hanging="16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200BF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15" w:type="dxa"/>
            <w:vAlign w:val="bottom"/>
          </w:tcPr>
          <w:p w14:paraId="5BE5A9B6" w14:textId="1B566E5B" w:rsidR="00AC03F9" w:rsidRPr="00200BF2" w:rsidRDefault="00AC03F9" w:rsidP="00AC03F9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02" w:type="dxa"/>
            <w:vAlign w:val="bottom"/>
          </w:tcPr>
          <w:p w14:paraId="14ACA0C2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3D9FECB2" w14:textId="37D8EF4B" w:rsidR="00AC03F9" w:rsidRPr="00200BF2" w:rsidRDefault="00AC03F9" w:rsidP="00AC03F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3B4847AC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EF2779C" w14:textId="54F92E17" w:rsidR="00AC03F9" w:rsidRPr="00200BF2" w:rsidRDefault="00AC03F9" w:rsidP="00AC03F9">
            <w:pPr>
              <w:pStyle w:val="acctfourfigures"/>
              <w:tabs>
                <w:tab w:val="clear" w:pos="765"/>
                <w:tab w:val="decimal" w:pos="3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16E38B9E" w14:textId="77777777" w:rsidR="00AC03F9" w:rsidRPr="00200BF2" w:rsidRDefault="00AC03F9" w:rsidP="00AC03F9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326FEE1D" w14:textId="44994B97" w:rsidR="00AC03F9" w:rsidRPr="00200BF2" w:rsidRDefault="00874A5B" w:rsidP="00AC03F9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AC03F9"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149</w:t>
            </w:r>
            <w:r w:rsidR="00AC03F9"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746</w:t>
            </w:r>
          </w:p>
        </w:tc>
        <w:tc>
          <w:tcPr>
            <w:tcW w:w="241" w:type="dxa"/>
            <w:vAlign w:val="bottom"/>
          </w:tcPr>
          <w:p w14:paraId="0B0E8D7A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48564AFA" w14:textId="3B825513" w:rsidR="00AC03F9" w:rsidRPr="00200BF2" w:rsidRDefault="00874A5B" w:rsidP="00AC03F9">
            <w:pPr>
              <w:pStyle w:val="acctfourfigures"/>
              <w:tabs>
                <w:tab w:val="clear" w:pos="765"/>
                <w:tab w:val="decimal" w:pos="42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AC03F9" w:rsidRPr="00200B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149</w:t>
            </w:r>
            <w:r w:rsidR="00AC03F9" w:rsidRPr="00200B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746</w:t>
            </w:r>
          </w:p>
        </w:tc>
        <w:tc>
          <w:tcPr>
            <w:tcW w:w="283" w:type="dxa"/>
            <w:vAlign w:val="bottom"/>
          </w:tcPr>
          <w:p w14:paraId="31872181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</w:tcPr>
          <w:p w14:paraId="281D0CAF" w14:textId="1370FC06" w:rsidR="00AC03F9" w:rsidRPr="00200BF2" w:rsidRDefault="00AC03F9" w:rsidP="00AC03F9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7D7C5F9A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76C8278" w14:textId="20843B87" w:rsidR="00AC03F9" w:rsidRPr="00200BF2" w:rsidRDefault="00874A5B" w:rsidP="00AC03F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AC03F9" w:rsidRPr="00200B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149</w:t>
            </w:r>
            <w:r w:rsidR="00AC03F9" w:rsidRPr="00200B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746</w:t>
            </w:r>
          </w:p>
        </w:tc>
        <w:tc>
          <w:tcPr>
            <w:tcW w:w="287" w:type="dxa"/>
            <w:vAlign w:val="bottom"/>
          </w:tcPr>
          <w:p w14:paraId="08D60240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</w:tcPr>
          <w:p w14:paraId="1520FDC3" w14:textId="3FDFCE8E" w:rsidR="00AC03F9" w:rsidRPr="00200BF2" w:rsidRDefault="00AC03F9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2DB3D145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6701D14" w14:textId="06ACBEE8" w:rsidR="00AC03F9" w:rsidRPr="00200BF2" w:rsidRDefault="00874A5B" w:rsidP="00AC03F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AC03F9"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149</w:t>
            </w:r>
            <w:r w:rsidR="00AC03F9"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746</w:t>
            </w:r>
          </w:p>
        </w:tc>
      </w:tr>
      <w:tr w:rsidR="00AC03F9" w:rsidRPr="00200BF2" w14:paraId="134B6E40" w14:textId="77777777" w:rsidTr="00A6660F">
        <w:trPr>
          <w:trHeight w:val="261"/>
        </w:trPr>
        <w:tc>
          <w:tcPr>
            <w:tcW w:w="3061" w:type="dxa"/>
          </w:tcPr>
          <w:p w14:paraId="2501C33C" w14:textId="77777777" w:rsidR="00AC03F9" w:rsidRPr="00200BF2" w:rsidRDefault="00AC03F9" w:rsidP="00AC03F9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315" w:type="dxa"/>
            <w:vAlign w:val="bottom"/>
          </w:tcPr>
          <w:p w14:paraId="4FAB9F0D" w14:textId="2E5609BA" w:rsidR="00AC03F9" w:rsidRPr="00200BF2" w:rsidRDefault="00AC03F9" w:rsidP="00AC03F9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02" w:type="dxa"/>
            <w:vAlign w:val="bottom"/>
          </w:tcPr>
          <w:p w14:paraId="06018FCA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04F5F89A" w14:textId="1E42B9D7" w:rsidR="00AC03F9" w:rsidRPr="00200BF2" w:rsidRDefault="00AC03F9" w:rsidP="00AC03F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6B4ED29B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9F27A05" w14:textId="3496200A" w:rsidR="00AC03F9" w:rsidRPr="00200BF2" w:rsidRDefault="00AC03F9" w:rsidP="00AC03F9">
            <w:pPr>
              <w:pStyle w:val="acctfourfigures"/>
              <w:tabs>
                <w:tab w:val="clear" w:pos="765"/>
                <w:tab w:val="decimal" w:pos="3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763FF970" w14:textId="77777777" w:rsidR="00AC03F9" w:rsidRPr="00200BF2" w:rsidRDefault="00AC03F9" w:rsidP="00AC03F9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0F5145E9" w14:textId="5853FF88" w:rsidR="00AC03F9" w:rsidRPr="00200BF2" w:rsidRDefault="00874A5B" w:rsidP="00AC03F9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AC03F9"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706</w:t>
            </w:r>
            <w:r w:rsidR="00AC03F9"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460</w:t>
            </w:r>
          </w:p>
        </w:tc>
        <w:tc>
          <w:tcPr>
            <w:tcW w:w="241" w:type="dxa"/>
            <w:vAlign w:val="bottom"/>
          </w:tcPr>
          <w:p w14:paraId="3BF3B7D0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0FDF7AEF" w14:textId="0D3E8C83" w:rsidR="00AC03F9" w:rsidRPr="00200BF2" w:rsidRDefault="00874A5B" w:rsidP="00AC03F9">
            <w:pPr>
              <w:pStyle w:val="acctfourfigures"/>
              <w:tabs>
                <w:tab w:val="clear" w:pos="765"/>
                <w:tab w:val="decimal" w:pos="42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AC03F9" w:rsidRPr="00200B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706</w:t>
            </w:r>
            <w:r w:rsidR="00AC03F9" w:rsidRPr="00200B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460</w:t>
            </w:r>
          </w:p>
        </w:tc>
        <w:tc>
          <w:tcPr>
            <w:tcW w:w="283" w:type="dxa"/>
            <w:vAlign w:val="bottom"/>
          </w:tcPr>
          <w:p w14:paraId="0B7BEA89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</w:tcPr>
          <w:p w14:paraId="2BE136BA" w14:textId="16D95D7F" w:rsidR="00AC03F9" w:rsidRPr="00200BF2" w:rsidRDefault="00AC03F9" w:rsidP="00AC03F9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79FD56CF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6F829DB" w14:textId="4AB60168" w:rsidR="00AC03F9" w:rsidRPr="00200BF2" w:rsidRDefault="00874A5B" w:rsidP="00AC03F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AC03F9" w:rsidRPr="00200B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915</w:t>
            </w:r>
            <w:r w:rsidR="00AC03F9" w:rsidRPr="00200B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053</w:t>
            </w:r>
          </w:p>
        </w:tc>
        <w:tc>
          <w:tcPr>
            <w:tcW w:w="287" w:type="dxa"/>
            <w:vAlign w:val="bottom"/>
          </w:tcPr>
          <w:p w14:paraId="796A6456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</w:tcPr>
          <w:p w14:paraId="019836C6" w14:textId="3A71807A" w:rsidR="00AC03F9" w:rsidRPr="00200BF2" w:rsidRDefault="00AC03F9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477A0366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EE1461C" w14:textId="746E57BB" w:rsidR="00AC03F9" w:rsidRPr="00200BF2" w:rsidRDefault="00874A5B" w:rsidP="00AC03F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AC03F9"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915</w:t>
            </w:r>
            <w:r w:rsidR="00AC03F9"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053</w:t>
            </w:r>
          </w:p>
        </w:tc>
      </w:tr>
      <w:tr w:rsidR="00AC03F9" w:rsidRPr="00200BF2" w14:paraId="788F13CA" w14:textId="77777777" w:rsidTr="00DB57F9">
        <w:trPr>
          <w:trHeight w:val="261"/>
        </w:trPr>
        <w:tc>
          <w:tcPr>
            <w:tcW w:w="3061" w:type="dxa"/>
          </w:tcPr>
          <w:p w14:paraId="4FD14B11" w14:textId="77777777" w:rsidR="00AC03F9" w:rsidRPr="00200BF2" w:rsidRDefault="00AC03F9" w:rsidP="00AC03F9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15" w:type="dxa"/>
          </w:tcPr>
          <w:p w14:paraId="2B399F66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2" w:type="dxa"/>
          </w:tcPr>
          <w:p w14:paraId="5CA4C5D3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</w:tcPr>
          <w:p w14:paraId="38460B37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72291578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D298A4A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</w:tcPr>
          <w:p w14:paraId="2DAB0FBA" w14:textId="77777777" w:rsidR="00AC03F9" w:rsidRPr="00200BF2" w:rsidRDefault="00AC03F9" w:rsidP="00AC03F9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</w:tcPr>
          <w:p w14:paraId="16871A0E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</w:tcPr>
          <w:p w14:paraId="57FF4980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</w:tcPr>
          <w:p w14:paraId="77B3991A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</w:tcPr>
          <w:p w14:paraId="40055FF9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</w:tcPr>
          <w:p w14:paraId="293FB218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</w:tcPr>
          <w:p w14:paraId="0BA00602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513328D" w14:textId="77777777" w:rsidR="00AC03F9" w:rsidRPr="00200BF2" w:rsidRDefault="00AC03F9" w:rsidP="00200B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1C870B10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</w:tcPr>
          <w:p w14:paraId="03C0355D" w14:textId="77777777" w:rsidR="00AC03F9" w:rsidRPr="00200BF2" w:rsidRDefault="00AC03F9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7FCBEE5F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D84BE8D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03F9" w:rsidRPr="00200BF2" w14:paraId="272071E2" w14:textId="77777777" w:rsidTr="00DB57F9">
        <w:trPr>
          <w:trHeight w:val="261"/>
        </w:trPr>
        <w:tc>
          <w:tcPr>
            <w:tcW w:w="3061" w:type="dxa"/>
            <w:vAlign w:val="bottom"/>
          </w:tcPr>
          <w:p w14:paraId="23F73428" w14:textId="77777777" w:rsidR="00AC03F9" w:rsidRPr="00200BF2" w:rsidRDefault="00AC03F9" w:rsidP="00AC03F9">
            <w:pPr>
              <w:ind w:right="-90" w:firstLine="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200BF2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200BF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สัญญาแลกเปลี่ยนอัตราดอกเบี้ยที่ใช้ใน</w:t>
            </w:r>
          </w:p>
        </w:tc>
        <w:tc>
          <w:tcPr>
            <w:tcW w:w="1315" w:type="dxa"/>
          </w:tcPr>
          <w:p w14:paraId="5D989B1A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2" w:type="dxa"/>
          </w:tcPr>
          <w:p w14:paraId="4283139B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</w:tcPr>
          <w:p w14:paraId="3993EF03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7B45076D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23AC96D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</w:tcPr>
          <w:p w14:paraId="444E1292" w14:textId="77777777" w:rsidR="00AC03F9" w:rsidRPr="00200BF2" w:rsidRDefault="00AC03F9" w:rsidP="00AC03F9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</w:tcPr>
          <w:p w14:paraId="022B38D2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</w:tcPr>
          <w:p w14:paraId="4F2F723B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</w:tcPr>
          <w:p w14:paraId="6A3E2623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</w:tcPr>
          <w:p w14:paraId="6D4A025A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</w:tcPr>
          <w:p w14:paraId="4B491747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</w:tcPr>
          <w:p w14:paraId="4E0EDDE0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B62C779" w14:textId="77777777" w:rsidR="00AC03F9" w:rsidRPr="00200BF2" w:rsidRDefault="00AC03F9" w:rsidP="00200B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078B326B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</w:tcPr>
          <w:p w14:paraId="0219F4F6" w14:textId="77777777" w:rsidR="00AC03F9" w:rsidRPr="00200BF2" w:rsidRDefault="00AC03F9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38D73CC9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443C66F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03F9" w:rsidRPr="00200BF2" w14:paraId="6D36D8B1" w14:textId="77777777" w:rsidTr="00776BA5">
        <w:trPr>
          <w:trHeight w:val="261"/>
        </w:trPr>
        <w:tc>
          <w:tcPr>
            <w:tcW w:w="3061" w:type="dxa"/>
            <w:vAlign w:val="bottom"/>
          </w:tcPr>
          <w:p w14:paraId="22BDB19C" w14:textId="77777777" w:rsidR="00AC03F9" w:rsidRPr="00200BF2" w:rsidRDefault="00AC03F9" w:rsidP="00AC03F9">
            <w:pPr>
              <w:ind w:right="-90" w:firstLine="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200BF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200BF2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315" w:type="dxa"/>
            <w:vAlign w:val="bottom"/>
          </w:tcPr>
          <w:p w14:paraId="62538496" w14:textId="7D1AA001" w:rsidR="00AC03F9" w:rsidRPr="00200BF2" w:rsidRDefault="00874A5B" w:rsidP="00AC03F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AC03F9" w:rsidRPr="00200BF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371</w:t>
            </w:r>
            <w:r w:rsidR="00AC03F9" w:rsidRPr="00200BF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345</w:t>
            </w:r>
          </w:p>
        </w:tc>
        <w:tc>
          <w:tcPr>
            <w:tcW w:w="302" w:type="dxa"/>
            <w:vAlign w:val="bottom"/>
          </w:tcPr>
          <w:p w14:paraId="3912634E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117887FF" w14:textId="277D044F" w:rsidR="00AC03F9" w:rsidRPr="00200BF2" w:rsidRDefault="00AC03F9" w:rsidP="00AC03F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58060140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96AD641" w14:textId="22416203" w:rsidR="00AC03F9" w:rsidRPr="00200BF2" w:rsidRDefault="00AC03F9" w:rsidP="00AC03F9">
            <w:pPr>
              <w:pStyle w:val="acctfourfigures"/>
              <w:tabs>
                <w:tab w:val="clear" w:pos="765"/>
                <w:tab w:val="decimal" w:pos="3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12AA6BEF" w14:textId="77777777" w:rsidR="00AC03F9" w:rsidRPr="00200BF2" w:rsidRDefault="00AC03F9" w:rsidP="00AC03F9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2EFB6E17" w14:textId="2C821DBC" w:rsidR="00AC03F9" w:rsidRPr="00200BF2" w:rsidRDefault="00AC03F9" w:rsidP="00AC03F9">
            <w:pPr>
              <w:pStyle w:val="acctfourfigures"/>
              <w:tabs>
                <w:tab w:val="clear" w:pos="765"/>
                <w:tab w:val="decimal" w:pos="4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0BF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7EBB4005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7093ED95" w14:textId="25360A1C" w:rsidR="00AC03F9" w:rsidRPr="00200BF2" w:rsidRDefault="00874A5B" w:rsidP="00200BF2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AC03F9" w:rsidRPr="00200BF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371</w:t>
            </w:r>
            <w:r w:rsidR="00AC03F9" w:rsidRPr="00200BF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345</w:t>
            </w:r>
          </w:p>
        </w:tc>
        <w:tc>
          <w:tcPr>
            <w:tcW w:w="283" w:type="dxa"/>
            <w:vAlign w:val="bottom"/>
          </w:tcPr>
          <w:p w14:paraId="760E7160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232060A5" w14:textId="6F8F3FAB" w:rsidR="00AC03F9" w:rsidRPr="00200BF2" w:rsidRDefault="00AC03F9" w:rsidP="00AC03F9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0BF2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2C285BA8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350FAF9" w14:textId="095277BA" w:rsidR="00AC03F9" w:rsidRPr="00200BF2" w:rsidRDefault="00874A5B" w:rsidP="00200B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AC03F9" w:rsidRPr="00200B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371</w:t>
            </w:r>
            <w:r w:rsidR="00AC03F9" w:rsidRPr="00200B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345</w:t>
            </w:r>
          </w:p>
        </w:tc>
        <w:tc>
          <w:tcPr>
            <w:tcW w:w="287" w:type="dxa"/>
            <w:vAlign w:val="bottom"/>
          </w:tcPr>
          <w:p w14:paraId="74B8EC1C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</w:tcPr>
          <w:p w14:paraId="7546DD36" w14:textId="1DF70B13" w:rsidR="00AC03F9" w:rsidRPr="00200BF2" w:rsidRDefault="00AC03F9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3AA16850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D2B9D1A" w14:textId="7A7C2C80" w:rsidR="00AC03F9" w:rsidRPr="00200BF2" w:rsidRDefault="00874A5B" w:rsidP="00AC03F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AC03F9"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371</w:t>
            </w:r>
            <w:r w:rsidR="00AC03F9"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345</w:t>
            </w:r>
          </w:p>
        </w:tc>
      </w:tr>
      <w:tr w:rsidR="00AC03F9" w:rsidRPr="00200BF2" w14:paraId="0A1A5F88" w14:textId="77777777" w:rsidTr="00776BA5">
        <w:trPr>
          <w:trHeight w:val="261"/>
        </w:trPr>
        <w:tc>
          <w:tcPr>
            <w:tcW w:w="3061" w:type="dxa"/>
            <w:vAlign w:val="bottom"/>
          </w:tcPr>
          <w:p w14:paraId="6C23EDDE" w14:textId="35B55380" w:rsidR="00AC03F9" w:rsidRPr="00200BF2" w:rsidRDefault="00AC03F9" w:rsidP="00AC03F9">
            <w:pPr>
              <w:ind w:left="160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0BF2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อนุพันธ์ที่เกี่ยวกับพลังงาน</w:t>
            </w:r>
          </w:p>
        </w:tc>
        <w:tc>
          <w:tcPr>
            <w:tcW w:w="1315" w:type="dxa"/>
            <w:vAlign w:val="bottom"/>
          </w:tcPr>
          <w:p w14:paraId="39694952" w14:textId="618A2B06" w:rsidR="00AC03F9" w:rsidRPr="00200BF2" w:rsidRDefault="00AC03F9" w:rsidP="00AC03F9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02" w:type="dxa"/>
            <w:vAlign w:val="bottom"/>
          </w:tcPr>
          <w:p w14:paraId="172EA961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7424B8DD" w14:textId="5DFA66C7" w:rsidR="00AC03F9" w:rsidRPr="00200BF2" w:rsidRDefault="00874A5B" w:rsidP="00AC03F9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506</w:t>
            </w:r>
            <w:r w:rsidR="00AC03F9"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22</w:t>
            </w:r>
            <w:r w:rsidR="00DE078E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84" w:type="dxa"/>
            <w:vAlign w:val="bottom"/>
          </w:tcPr>
          <w:p w14:paraId="3FD4F331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78270D8" w14:textId="13DF6803" w:rsidR="00AC03F9" w:rsidRPr="00200BF2" w:rsidRDefault="00AC03F9" w:rsidP="00AC03F9">
            <w:pPr>
              <w:pStyle w:val="acctfourfigures"/>
              <w:tabs>
                <w:tab w:val="clear" w:pos="765"/>
                <w:tab w:val="decimal" w:pos="3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12300AB4" w14:textId="77777777" w:rsidR="00AC03F9" w:rsidRPr="00200BF2" w:rsidRDefault="00AC03F9" w:rsidP="00AC03F9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58175502" w14:textId="7CA6074A" w:rsidR="00AC03F9" w:rsidRPr="00200BF2" w:rsidRDefault="00AC03F9" w:rsidP="00AC03F9">
            <w:pPr>
              <w:pStyle w:val="acctfourfigures"/>
              <w:tabs>
                <w:tab w:val="clear" w:pos="765"/>
                <w:tab w:val="decimal" w:pos="4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122521B8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358B4A37" w14:textId="13FEEE1E" w:rsidR="00AC03F9" w:rsidRPr="00200BF2" w:rsidRDefault="00874A5B" w:rsidP="00200BF2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506</w:t>
            </w:r>
            <w:r w:rsidR="00AC03F9"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22</w:t>
            </w:r>
            <w:r w:rsidR="00DE078E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83" w:type="dxa"/>
            <w:vAlign w:val="bottom"/>
          </w:tcPr>
          <w:p w14:paraId="3BAAE690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265C0033" w14:textId="2F3169A4" w:rsidR="00AC03F9" w:rsidRPr="00200BF2" w:rsidRDefault="00AC03F9" w:rsidP="00AC03F9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32806EDB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429A898" w14:textId="77CDA63E" w:rsidR="00AC03F9" w:rsidRPr="00200BF2" w:rsidRDefault="00874A5B" w:rsidP="00200BF2">
            <w:pPr>
              <w:pStyle w:val="acctfourfigures"/>
              <w:tabs>
                <w:tab w:val="clear" w:pos="765"/>
              </w:tabs>
              <w:spacing w:line="240" w:lineRule="atLeast"/>
              <w:ind w:left="-43" w:right="-2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506</w:t>
            </w:r>
            <w:r w:rsidR="00AC03F9" w:rsidRPr="00200B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  <w:r w:rsidR="00DE07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87" w:type="dxa"/>
            <w:vAlign w:val="bottom"/>
          </w:tcPr>
          <w:p w14:paraId="4D358B50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</w:tcPr>
          <w:p w14:paraId="1A2E4977" w14:textId="2BB03314" w:rsidR="00AC03F9" w:rsidRPr="00200BF2" w:rsidRDefault="00AC03F9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7CC5260E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251E065" w14:textId="7F85066A" w:rsidR="00AC03F9" w:rsidRPr="00200BF2" w:rsidRDefault="00874A5B" w:rsidP="00AC03F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506</w:t>
            </w:r>
            <w:r w:rsidR="00AC03F9"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 w:rsidR="00DE078E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</w:tr>
      <w:tr w:rsidR="00200BF2" w:rsidRPr="00200BF2" w14:paraId="6C579CCA" w14:textId="77777777" w:rsidTr="00776BA5">
        <w:trPr>
          <w:trHeight w:val="261"/>
        </w:trPr>
        <w:tc>
          <w:tcPr>
            <w:tcW w:w="3061" w:type="dxa"/>
            <w:vAlign w:val="bottom"/>
          </w:tcPr>
          <w:p w14:paraId="34E9B0AA" w14:textId="77777777" w:rsidR="00200BF2" w:rsidRPr="00200BF2" w:rsidRDefault="00200BF2" w:rsidP="00AC03F9">
            <w:pPr>
              <w:ind w:left="160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5" w:type="dxa"/>
            <w:vAlign w:val="bottom"/>
          </w:tcPr>
          <w:p w14:paraId="042B342A" w14:textId="77777777" w:rsidR="00200BF2" w:rsidRPr="00200BF2" w:rsidRDefault="00200BF2" w:rsidP="00AC03F9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2" w:type="dxa"/>
            <w:vAlign w:val="bottom"/>
          </w:tcPr>
          <w:p w14:paraId="087CF0E6" w14:textId="77777777" w:rsidR="00200BF2" w:rsidRPr="00200BF2" w:rsidRDefault="00200BF2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3C325F87" w14:textId="77777777" w:rsidR="00200BF2" w:rsidRPr="00200BF2" w:rsidRDefault="00200BF2" w:rsidP="00AC03F9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73878BD1" w14:textId="77777777" w:rsidR="00200BF2" w:rsidRPr="00200BF2" w:rsidRDefault="00200BF2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20BBF99" w14:textId="77777777" w:rsidR="00200BF2" w:rsidRPr="00200BF2" w:rsidRDefault="00200BF2" w:rsidP="00AC03F9">
            <w:pPr>
              <w:pStyle w:val="acctfourfigures"/>
              <w:tabs>
                <w:tab w:val="clear" w:pos="765"/>
                <w:tab w:val="decimal" w:pos="3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07C20F00" w14:textId="77777777" w:rsidR="00200BF2" w:rsidRPr="00200BF2" w:rsidRDefault="00200BF2" w:rsidP="00AC03F9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3AC6323D" w14:textId="77777777" w:rsidR="00200BF2" w:rsidRPr="00200BF2" w:rsidRDefault="00200BF2" w:rsidP="00AC03F9">
            <w:pPr>
              <w:pStyle w:val="acctfourfigures"/>
              <w:tabs>
                <w:tab w:val="clear" w:pos="765"/>
                <w:tab w:val="decimal" w:pos="4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608233B0" w14:textId="77777777" w:rsidR="00200BF2" w:rsidRPr="00200BF2" w:rsidRDefault="00200BF2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7E05C57E" w14:textId="77777777" w:rsidR="00200BF2" w:rsidRPr="00200BF2" w:rsidRDefault="00200BF2" w:rsidP="00AC03F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3E767BD1" w14:textId="77777777" w:rsidR="00200BF2" w:rsidRPr="00200BF2" w:rsidRDefault="00200BF2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6278E34E" w14:textId="77777777" w:rsidR="00200BF2" w:rsidRPr="00200BF2" w:rsidRDefault="00200BF2" w:rsidP="00AC03F9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52B51422" w14:textId="77777777" w:rsidR="00200BF2" w:rsidRPr="00200BF2" w:rsidRDefault="00200BF2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7D22C4E" w14:textId="77777777" w:rsidR="00200BF2" w:rsidRPr="00200BF2" w:rsidRDefault="00200BF2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24FA588C" w14:textId="77777777" w:rsidR="00200BF2" w:rsidRPr="00200BF2" w:rsidRDefault="00200BF2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</w:tcPr>
          <w:p w14:paraId="3323ACC8" w14:textId="77777777" w:rsidR="00200BF2" w:rsidRPr="00200BF2" w:rsidRDefault="00200BF2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AA837CA" w14:textId="77777777" w:rsidR="00200BF2" w:rsidRPr="00200BF2" w:rsidRDefault="00200BF2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27136FF" w14:textId="77777777" w:rsidR="00200BF2" w:rsidRPr="00200BF2" w:rsidRDefault="00200BF2" w:rsidP="00AC03F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03F9" w:rsidRPr="00200BF2" w14:paraId="72E1A24D" w14:textId="77777777" w:rsidTr="008576FC">
        <w:trPr>
          <w:trHeight w:val="261"/>
        </w:trPr>
        <w:tc>
          <w:tcPr>
            <w:tcW w:w="3061" w:type="dxa"/>
            <w:vAlign w:val="bottom"/>
          </w:tcPr>
          <w:p w14:paraId="17A5110A" w14:textId="77777777" w:rsidR="00AC03F9" w:rsidRPr="00200BF2" w:rsidRDefault="00AC03F9" w:rsidP="00AC03F9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00B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15" w:type="dxa"/>
            <w:vAlign w:val="bottom"/>
          </w:tcPr>
          <w:p w14:paraId="328B5B9D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02" w:type="dxa"/>
            <w:vAlign w:val="bottom"/>
          </w:tcPr>
          <w:p w14:paraId="27466B9B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539ADD6B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772D2FFA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B968F6C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A08D09D" w14:textId="77777777" w:rsidR="00AC03F9" w:rsidRPr="00200BF2" w:rsidRDefault="00AC03F9" w:rsidP="00AC03F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3F380195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62A1965B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6C120A1B" w14:textId="77777777" w:rsidR="00AC03F9" w:rsidRPr="00B03815" w:rsidRDefault="00AC03F9" w:rsidP="00AC03F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0B1AA0FA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  <w:vAlign w:val="bottom"/>
          </w:tcPr>
          <w:p w14:paraId="179E5158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2FA34B20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685E045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78F98224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7029F6F" w14:textId="77777777" w:rsidR="00AC03F9" w:rsidRPr="00200BF2" w:rsidRDefault="00AC03F9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AAB1EA5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1C3780E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03F9" w:rsidRPr="00200BF2" w14:paraId="09987131" w14:textId="77777777" w:rsidTr="008576FC">
        <w:trPr>
          <w:trHeight w:val="261"/>
        </w:trPr>
        <w:tc>
          <w:tcPr>
            <w:tcW w:w="3061" w:type="dxa"/>
            <w:vAlign w:val="bottom"/>
          </w:tcPr>
          <w:p w14:paraId="551C4F7E" w14:textId="77777777" w:rsidR="00AC03F9" w:rsidRPr="00200BF2" w:rsidRDefault="00AC03F9" w:rsidP="00AC03F9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15" w:type="dxa"/>
            <w:vAlign w:val="bottom"/>
          </w:tcPr>
          <w:p w14:paraId="3A2287CA" w14:textId="4A2F7B90" w:rsidR="00AC03F9" w:rsidRPr="00200BF2" w:rsidRDefault="00AC03F9" w:rsidP="00AC03F9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02" w:type="dxa"/>
            <w:vAlign w:val="bottom"/>
          </w:tcPr>
          <w:p w14:paraId="59C02341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3B154A68" w14:textId="2369E514" w:rsidR="00AC03F9" w:rsidRPr="00200BF2" w:rsidRDefault="00AC03F9" w:rsidP="00AC03F9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3AD450CC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E2C73DA" w14:textId="1C4518C6" w:rsidR="00AC03F9" w:rsidRPr="00200BF2" w:rsidRDefault="00AC03F9" w:rsidP="00AC03F9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0A6578EC" w14:textId="77777777" w:rsidR="00AC03F9" w:rsidRPr="00200BF2" w:rsidRDefault="00AC03F9" w:rsidP="00AC03F9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71DC999F" w14:textId="37A23D55" w:rsidR="00AC03F9" w:rsidRPr="00200BF2" w:rsidRDefault="00AC03F9" w:rsidP="00AC03F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74</w:t>
            </w:r>
            <w:r w:rsidRPr="00200BF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680</w:t>
            </w:r>
            <w:r w:rsidRPr="00200BF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483</w:t>
            </w:r>
            <w:r w:rsidRPr="00200BF2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41" w:type="dxa"/>
            <w:vAlign w:val="bottom"/>
          </w:tcPr>
          <w:p w14:paraId="36FE6931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59163D2A" w14:textId="3822C784" w:rsidR="00AC03F9" w:rsidRPr="00200BF2" w:rsidRDefault="00AC03F9" w:rsidP="00AC03F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(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74</w:t>
            </w:r>
            <w:r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680</w:t>
            </w:r>
            <w:r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483</w:t>
            </w:r>
            <w:r w:rsidRPr="00200BF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bottom"/>
          </w:tcPr>
          <w:p w14:paraId="45354F39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  <w:vAlign w:val="bottom"/>
          </w:tcPr>
          <w:p w14:paraId="292D04D1" w14:textId="2E6D19B0" w:rsidR="00AC03F9" w:rsidRPr="00200BF2" w:rsidRDefault="00AC03F9" w:rsidP="00AC03F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3F1E87DD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14EFD22" w14:textId="0A840372" w:rsidR="00AC03F9" w:rsidRPr="00200BF2" w:rsidRDefault="00AC03F9" w:rsidP="00AC03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(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74</w:t>
            </w:r>
            <w:r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615</w:t>
            </w:r>
            <w:r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998</w:t>
            </w:r>
            <w:r w:rsidRPr="00200BF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7" w:type="dxa"/>
            <w:vAlign w:val="bottom"/>
          </w:tcPr>
          <w:p w14:paraId="1E51BEA5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410B89BF" w14:textId="2A5422DB" w:rsidR="00AC03F9" w:rsidRPr="00200BF2" w:rsidRDefault="00AC03F9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72B03B00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DD46E4D" w14:textId="0ED144C1" w:rsidR="00AC03F9" w:rsidRPr="00200BF2" w:rsidRDefault="00AC03F9" w:rsidP="00AC03F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(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74</w:t>
            </w:r>
            <w:r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615</w:t>
            </w:r>
            <w:r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998</w:t>
            </w:r>
            <w:r w:rsidRPr="00200BF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C03F9" w:rsidRPr="00200BF2" w14:paraId="6F41FC5B" w14:textId="77777777" w:rsidTr="008576FC">
        <w:trPr>
          <w:trHeight w:val="261"/>
        </w:trPr>
        <w:tc>
          <w:tcPr>
            <w:tcW w:w="3061" w:type="dxa"/>
            <w:vAlign w:val="bottom"/>
          </w:tcPr>
          <w:p w14:paraId="383B29F6" w14:textId="77777777" w:rsidR="00AC03F9" w:rsidRPr="00200BF2" w:rsidRDefault="00AC03F9" w:rsidP="00AC03F9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15" w:type="dxa"/>
            <w:vAlign w:val="bottom"/>
          </w:tcPr>
          <w:p w14:paraId="50C58EF1" w14:textId="14D944B7" w:rsidR="00AC03F9" w:rsidRPr="00200BF2" w:rsidRDefault="00AC03F9" w:rsidP="00AC03F9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02" w:type="dxa"/>
            <w:vAlign w:val="bottom"/>
          </w:tcPr>
          <w:p w14:paraId="4609A5D1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7B2B1CD6" w14:textId="7120390B" w:rsidR="00AC03F9" w:rsidRPr="00200BF2" w:rsidRDefault="00AC03F9" w:rsidP="00AC03F9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3FFE3CBF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76D40BC" w14:textId="3AC67AD1" w:rsidR="00AC03F9" w:rsidRPr="00200BF2" w:rsidRDefault="00AC03F9" w:rsidP="00AC03F9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55591B80" w14:textId="77777777" w:rsidR="00AC03F9" w:rsidRPr="00200BF2" w:rsidRDefault="00AC03F9" w:rsidP="00AC03F9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5680E7F9" w14:textId="20743186" w:rsidR="00AC03F9" w:rsidRPr="00200BF2" w:rsidRDefault="00AC03F9" w:rsidP="00AC03F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(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320</w:t>
            </w:r>
            <w:r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  <w:r w:rsidRPr="00200BF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1" w:type="dxa"/>
            <w:vAlign w:val="bottom"/>
          </w:tcPr>
          <w:p w14:paraId="2A501992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5DF1AEE8" w14:textId="3EEF1B89" w:rsidR="00AC03F9" w:rsidRPr="00200BF2" w:rsidRDefault="00AC03F9" w:rsidP="00AC03F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(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320</w:t>
            </w:r>
            <w:r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  <w:r w:rsidRPr="00200BF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bottom"/>
          </w:tcPr>
          <w:p w14:paraId="1BCFF551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  <w:vAlign w:val="bottom"/>
          </w:tcPr>
          <w:p w14:paraId="1402E1A5" w14:textId="626AC27C" w:rsidR="00AC03F9" w:rsidRPr="00200BF2" w:rsidRDefault="00AC03F9" w:rsidP="00AC03F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4D9739C7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D906208" w14:textId="7D928228" w:rsidR="00AC03F9" w:rsidRPr="00200BF2" w:rsidRDefault="00AC03F9" w:rsidP="00AC03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320</w:t>
            </w: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813</w:t>
            </w: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87" w:type="dxa"/>
            <w:vAlign w:val="bottom"/>
          </w:tcPr>
          <w:p w14:paraId="670DA578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191E143" w14:textId="780ABEED" w:rsidR="00AC03F9" w:rsidRPr="00200BF2" w:rsidRDefault="00AC03F9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247B73B3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F1261E3" w14:textId="7F66FCD6" w:rsidR="00AC03F9" w:rsidRPr="00200BF2" w:rsidRDefault="00AC03F9" w:rsidP="00AC03F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320</w:t>
            </w: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813</w:t>
            </w: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AC03F9" w:rsidRPr="00200BF2" w14:paraId="2D58771B" w14:textId="77777777" w:rsidTr="008576FC">
        <w:trPr>
          <w:trHeight w:val="261"/>
        </w:trPr>
        <w:tc>
          <w:tcPr>
            <w:tcW w:w="3061" w:type="dxa"/>
            <w:vAlign w:val="bottom"/>
          </w:tcPr>
          <w:p w14:paraId="517B266B" w14:textId="77777777" w:rsidR="00AC03F9" w:rsidRPr="00200BF2" w:rsidRDefault="00AC03F9" w:rsidP="00AC03F9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15" w:type="dxa"/>
            <w:vAlign w:val="bottom"/>
          </w:tcPr>
          <w:p w14:paraId="7C7DBE58" w14:textId="15FFD8B6" w:rsidR="00AC03F9" w:rsidRPr="00200BF2" w:rsidRDefault="00AC03F9" w:rsidP="00AC03F9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02" w:type="dxa"/>
            <w:vAlign w:val="bottom"/>
          </w:tcPr>
          <w:p w14:paraId="7EFC3040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2BD3F1E0" w14:textId="38D7DBCE" w:rsidR="00AC03F9" w:rsidRPr="00200BF2" w:rsidRDefault="00AC03F9" w:rsidP="00AC03F9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7CF2E421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D26CA51" w14:textId="5843A362" w:rsidR="00AC03F9" w:rsidRPr="00200BF2" w:rsidRDefault="00AC03F9" w:rsidP="00AC03F9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242C3083" w14:textId="77777777" w:rsidR="00AC03F9" w:rsidRPr="00200BF2" w:rsidRDefault="00AC03F9" w:rsidP="00AC03F9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4E4DD613" w14:textId="41488447" w:rsidR="00AC03F9" w:rsidRPr="00200BF2" w:rsidRDefault="00AC03F9" w:rsidP="00AC03F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(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23</w:t>
            </w:r>
            <w:r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943</w:t>
            </w:r>
            <w:r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062</w:t>
            </w:r>
            <w:r w:rsidRPr="00200BF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1" w:type="dxa"/>
            <w:vAlign w:val="bottom"/>
          </w:tcPr>
          <w:p w14:paraId="1B1A717E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6080B966" w14:textId="3817B495" w:rsidR="00AC03F9" w:rsidRPr="00200BF2" w:rsidRDefault="00AC03F9" w:rsidP="00AC03F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(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23</w:t>
            </w:r>
            <w:r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943</w:t>
            </w:r>
            <w:r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062</w:t>
            </w:r>
            <w:r w:rsidRPr="00200BF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bottom"/>
          </w:tcPr>
          <w:p w14:paraId="45557AF6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  <w:vAlign w:val="bottom"/>
          </w:tcPr>
          <w:p w14:paraId="7B5B0156" w14:textId="7D4D58F9" w:rsidR="00AC03F9" w:rsidRPr="00200BF2" w:rsidRDefault="00AC03F9" w:rsidP="00AC03F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6D4F3581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2C47A0C" w14:textId="24236839" w:rsidR="00AC03F9" w:rsidRPr="00200BF2" w:rsidRDefault="00AC03F9" w:rsidP="00AC03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24</w:t>
            </w: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670</w:t>
            </w: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034</w:t>
            </w: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87" w:type="dxa"/>
            <w:vAlign w:val="bottom"/>
          </w:tcPr>
          <w:p w14:paraId="168ACC4B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65CC19FB" w14:textId="6D4B18CA" w:rsidR="00AC03F9" w:rsidRPr="00200BF2" w:rsidRDefault="00AC03F9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620DAFFD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22555C6" w14:textId="7295B980" w:rsidR="00AC03F9" w:rsidRPr="00200BF2" w:rsidRDefault="00AC03F9" w:rsidP="00AC03F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24</w:t>
            </w: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670</w:t>
            </w: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034</w:t>
            </w: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AC03F9" w:rsidRPr="00200BF2" w14:paraId="6E088A18" w14:textId="77777777" w:rsidTr="008576FC">
        <w:trPr>
          <w:trHeight w:val="261"/>
        </w:trPr>
        <w:tc>
          <w:tcPr>
            <w:tcW w:w="3061" w:type="dxa"/>
            <w:vAlign w:val="bottom"/>
          </w:tcPr>
          <w:p w14:paraId="35DE090C" w14:textId="77777777" w:rsidR="00AC03F9" w:rsidRPr="00200BF2" w:rsidRDefault="00AC03F9" w:rsidP="00AC03F9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15" w:type="dxa"/>
            <w:vAlign w:val="bottom"/>
          </w:tcPr>
          <w:p w14:paraId="220DDAB7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2" w:type="dxa"/>
            <w:vAlign w:val="bottom"/>
          </w:tcPr>
          <w:p w14:paraId="088C71A8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0EF0DEF9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49A6BEFD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CF9C328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4C0A7CE" w14:textId="77777777" w:rsidR="00AC03F9" w:rsidRPr="00200BF2" w:rsidRDefault="00AC03F9" w:rsidP="00AC03F9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5DF24E3E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33B09A82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19243BFB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1E1DBBFE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  <w:vAlign w:val="bottom"/>
          </w:tcPr>
          <w:p w14:paraId="75C1AE66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224C88ED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D2DA7F7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dxa"/>
            <w:vAlign w:val="bottom"/>
          </w:tcPr>
          <w:p w14:paraId="0B918D98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69F1B232" w14:textId="77777777" w:rsidR="00AC03F9" w:rsidRPr="00200BF2" w:rsidRDefault="00AC03F9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84E07EB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492C7D1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</w:p>
        </w:tc>
      </w:tr>
      <w:tr w:rsidR="00AC03F9" w:rsidRPr="00200BF2" w14:paraId="53B91A94" w14:textId="77777777" w:rsidTr="008576FC">
        <w:trPr>
          <w:trHeight w:val="261"/>
        </w:trPr>
        <w:tc>
          <w:tcPr>
            <w:tcW w:w="3061" w:type="dxa"/>
          </w:tcPr>
          <w:p w14:paraId="58A6AD82" w14:textId="77777777" w:rsidR="00AC03F9" w:rsidRPr="00200BF2" w:rsidRDefault="00AC03F9" w:rsidP="00AC03F9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200BF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สัญญาแลกเปลี่ยนอัตราดอกเบี้ยที่ใช้ใน</w:t>
            </w:r>
            <w:r w:rsidRPr="00200BF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</w:t>
            </w:r>
            <w:r w:rsidRPr="00200BF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200B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การป้องกันความเสี่ยง</w:t>
            </w:r>
          </w:p>
        </w:tc>
        <w:tc>
          <w:tcPr>
            <w:tcW w:w="1315" w:type="dxa"/>
            <w:vAlign w:val="bottom"/>
          </w:tcPr>
          <w:p w14:paraId="0D5B388F" w14:textId="2252B675" w:rsidR="00AC03F9" w:rsidRPr="00200BF2" w:rsidRDefault="00AC03F9" w:rsidP="00AC03F9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728</w:t>
            </w:r>
            <w:r w:rsidRPr="00200BF2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766</w:t>
            </w:r>
            <w:r w:rsidRPr="00200BF2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302" w:type="dxa"/>
            <w:vAlign w:val="bottom"/>
          </w:tcPr>
          <w:p w14:paraId="7F9581BD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259F2DEB" w14:textId="17815D33" w:rsidR="00AC03F9" w:rsidRPr="00200BF2" w:rsidRDefault="00AC03F9" w:rsidP="00AC03F9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66B14664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9E6691C" w14:textId="50A1EAB0" w:rsidR="00AC03F9" w:rsidRPr="00200BF2" w:rsidRDefault="00AC03F9" w:rsidP="00AC03F9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575B1789" w14:textId="77777777" w:rsidR="00AC03F9" w:rsidRPr="00200BF2" w:rsidRDefault="00AC03F9" w:rsidP="00AC03F9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5CA2BDBB" w14:textId="3C07B8D7" w:rsidR="00AC03F9" w:rsidRPr="00200BF2" w:rsidRDefault="00AC03F9" w:rsidP="00AC03F9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6A559C67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715E03B7" w14:textId="42A2DCCD" w:rsidR="00AC03F9" w:rsidRPr="00200BF2" w:rsidRDefault="00AC03F9" w:rsidP="00AC03F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728</w:t>
            </w:r>
            <w:r w:rsidRPr="00200BF2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766</w:t>
            </w:r>
            <w:r w:rsidRPr="00200BF2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83" w:type="dxa"/>
            <w:vAlign w:val="bottom"/>
          </w:tcPr>
          <w:p w14:paraId="3EC17DB0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1FFFACAB" w14:textId="4198095A" w:rsidR="00AC03F9" w:rsidRPr="00200BF2" w:rsidRDefault="00AC03F9" w:rsidP="00AC03F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2E8FECE5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27FDFB0" w14:textId="2148B2BD" w:rsidR="00AC03F9" w:rsidRPr="00200BF2" w:rsidRDefault="00AC03F9" w:rsidP="00AC03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728</w:t>
            </w:r>
            <w:r w:rsidRPr="00200BF2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766</w:t>
            </w:r>
            <w:r w:rsidRPr="00200BF2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87" w:type="dxa"/>
            <w:vAlign w:val="bottom"/>
          </w:tcPr>
          <w:p w14:paraId="5EB53C40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69D550DE" w14:textId="6C11F77C" w:rsidR="00AC03F9" w:rsidRPr="00200BF2" w:rsidRDefault="00AC03F9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378C4AE3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C21B212" w14:textId="309C43DD" w:rsidR="00AC03F9" w:rsidRPr="00200BF2" w:rsidRDefault="00AC03F9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(</w:t>
            </w:r>
            <w:r w:rsidR="00874A5B" w:rsidRPr="00874A5B">
              <w:rPr>
                <w:rFonts w:ascii="Angsana New" w:hAnsi="Angsana New"/>
                <w:sz w:val="26"/>
                <w:szCs w:val="26"/>
              </w:rPr>
              <w:t>728</w:t>
            </w:r>
            <w:r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</w:rPr>
              <w:t>766</w:t>
            </w:r>
            <w:r w:rsidRPr="00200BF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C03F9" w:rsidRPr="00200BF2" w14:paraId="1C4ACADA" w14:textId="77777777" w:rsidTr="008576FC">
        <w:trPr>
          <w:trHeight w:val="261"/>
        </w:trPr>
        <w:tc>
          <w:tcPr>
            <w:tcW w:w="3061" w:type="dxa"/>
            <w:vAlign w:val="bottom"/>
          </w:tcPr>
          <w:p w14:paraId="7F3D88E3" w14:textId="77777777" w:rsidR="00AC03F9" w:rsidRPr="00200BF2" w:rsidRDefault="00AC03F9" w:rsidP="00AC03F9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200BF2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อนุพันธ์ที่เกี่ยวกับพลังงาน</w:t>
            </w:r>
          </w:p>
        </w:tc>
        <w:tc>
          <w:tcPr>
            <w:tcW w:w="1315" w:type="dxa"/>
            <w:vAlign w:val="bottom"/>
          </w:tcPr>
          <w:p w14:paraId="76B96698" w14:textId="4587B9DC" w:rsidR="00AC03F9" w:rsidRPr="00200BF2" w:rsidRDefault="00AC03F9" w:rsidP="00AC03F9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(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502</w:t>
            </w:r>
            <w:r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984</w:t>
            </w:r>
            <w:r w:rsidRPr="00200BF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302" w:type="dxa"/>
            <w:vAlign w:val="bottom"/>
          </w:tcPr>
          <w:p w14:paraId="41A1D86B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78F85CCE" w14:textId="42A0235B" w:rsidR="00AC03F9" w:rsidRPr="00200BF2" w:rsidRDefault="00AC03F9" w:rsidP="00AC03F9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6B0D462A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749B8DC" w14:textId="08E513D8" w:rsidR="00AC03F9" w:rsidRPr="00200BF2" w:rsidRDefault="00AC03F9" w:rsidP="00AC03F9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6245B6A6" w14:textId="77777777" w:rsidR="00AC03F9" w:rsidRPr="00200BF2" w:rsidRDefault="00AC03F9" w:rsidP="00AC03F9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277CD958" w14:textId="75CAAD1F" w:rsidR="00AC03F9" w:rsidRPr="00200BF2" w:rsidRDefault="00AC03F9" w:rsidP="00AC03F9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7BAAD30A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636F312C" w14:textId="1BAF24DB" w:rsidR="00AC03F9" w:rsidRPr="00200BF2" w:rsidRDefault="00AC03F9" w:rsidP="00AC03F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(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502</w:t>
            </w:r>
            <w:r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984</w:t>
            </w:r>
            <w:r w:rsidRPr="00200BF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bottom"/>
          </w:tcPr>
          <w:p w14:paraId="3BBE5FA4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1167FDAF" w14:textId="537D783C" w:rsidR="00AC03F9" w:rsidRPr="00200BF2" w:rsidRDefault="00AC03F9" w:rsidP="00AC03F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5D7BD3A7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2738688" w14:textId="26386B3C" w:rsidR="00AC03F9" w:rsidRPr="00200BF2" w:rsidRDefault="00AC03F9" w:rsidP="00AC03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(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502</w:t>
            </w:r>
            <w:r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984</w:t>
            </w:r>
            <w:r w:rsidRPr="00200BF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7" w:type="dxa"/>
            <w:vAlign w:val="bottom"/>
          </w:tcPr>
          <w:p w14:paraId="54FCF994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07FF8B72" w14:textId="6CC99131" w:rsidR="00AC03F9" w:rsidRPr="00200BF2" w:rsidRDefault="00AC03F9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71953E5F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586B7EE" w14:textId="2B1621BF" w:rsidR="00AC03F9" w:rsidRPr="00200BF2" w:rsidRDefault="00AC03F9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(</w:t>
            </w:r>
            <w:r w:rsidR="00874A5B" w:rsidRPr="00874A5B">
              <w:rPr>
                <w:rFonts w:ascii="Angsana New" w:hAnsi="Angsana New"/>
                <w:sz w:val="26"/>
                <w:szCs w:val="26"/>
              </w:rPr>
              <w:t>2</w:t>
            </w:r>
            <w:r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</w:rPr>
              <w:t>502</w:t>
            </w:r>
            <w:r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</w:rPr>
              <w:t>984</w:t>
            </w:r>
            <w:r w:rsidRPr="00200BF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C03F9" w:rsidRPr="00200BF2" w14:paraId="53B9027D" w14:textId="77777777" w:rsidTr="008576FC">
        <w:trPr>
          <w:trHeight w:val="261"/>
        </w:trPr>
        <w:tc>
          <w:tcPr>
            <w:tcW w:w="3061" w:type="dxa"/>
            <w:vAlign w:val="bottom"/>
          </w:tcPr>
          <w:p w14:paraId="672A8757" w14:textId="77777777" w:rsidR="00AC03F9" w:rsidRPr="00200BF2" w:rsidRDefault="00AC03F9" w:rsidP="00AC03F9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15" w:type="dxa"/>
            <w:vAlign w:val="bottom"/>
          </w:tcPr>
          <w:p w14:paraId="65970080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2" w:type="dxa"/>
            <w:vAlign w:val="bottom"/>
          </w:tcPr>
          <w:p w14:paraId="6CFB1DEA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78B79E07" w14:textId="77777777" w:rsidR="00AC03F9" w:rsidRPr="00200BF2" w:rsidRDefault="00AC03F9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73674D8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F2D5783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9831CA6" w14:textId="77777777" w:rsidR="00AC03F9" w:rsidRPr="00200BF2" w:rsidRDefault="00AC03F9" w:rsidP="00AC03F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45EEE0E6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7836B42A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65AA9C94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D45B434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  <w:vAlign w:val="bottom"/>
          </w:tcPr>
          <w:p w14:paraId="561F11F2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1004FB4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3FE5741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4F660831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8553240" w14:textId="77777777" w:rsidR="00AC03F9" w:rsidRPr="00200BF2" w:rsidRDefault="00AC03F9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77591CD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4672311" w14:textId="77777777" w:rsidR="00AC03F9" w:rsidRPr="00200BF2" w:rsidRDefault="00AC03F9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11184487" w14:textId="672805A3" w:rsidR="00886F54" w:rsidRDefault="00886F54" w:rsidP="00886F54">
      <w:pPr>
        <w:ind w:left="720"/>
        <w:rPr>
          <w:rFonts w:asciiTheme="majorBidi" w:hAnsiTheme="majorBidi" w:cstheme="majorBidi"/>
        </w:rPr>
      </w:pPr>
    </w:p>
    <w:tbl>
      <w:tblPr>
        <w:tblW w:w="1555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977"/>
        <w:gridCol w:w="1418"/>
        <w:gridCol w:w="283"/>
        <w:gridCol w:w="1276"/>
        <w:gridCol w:w="284"/>
        <w:gridCol w:w="1275"/>
        <w:gridCol w:w="284"/>
        <w:gridCol w:w="1134"/>
        <w:gridCol w:w="283"/>
        <w:gridCol w:w="993"/>
        <w:gridCol w:w="283"/>
        <w:gridCol w:w="851"/>
        <w:gridCol w:w="283"/>
        <w:gridCol w:w="992"/>
        <w:gridCol w:w="284"/>
        <w:gridCol w:w="992"/>
        <w:gridCol w:w="284"/>
        <w:gridCol w:w="1134"/>
        <w:gridCol w:w="240"/>
      </w:tblGrid>
      <w:tr w:rsidR="00F82FA7" w:rsidRPr="00F82FA7" w14:paraId="6B317B6B" w14:textId="77777777" w:rsidTr="00A35B32">
        <w:trPr>
          <w:gridAfter w:val="1"/>
          <w:wAfter w:w="240" w:type="dxa"/>
          <w:trHeight w:val="261"/>
          <w:tblHeader/>
        </w:trPr>
        <w:tc>
          <w:tcPr>
            <w:tcW w:w="2977" w:type="dxa"/>
            <w:vAlign w:val="bottom"/>
          </w:tcPr>
          <w:p w14:paraId="392AD26B" w14:textId="77777777" w:rsidR="00F82FA7" w:rsidRPr="00EC6306" w:rsidRDefault="00F82FA7" w:rsidP="006029A8">
            <w:pPr>
              <w:ind w:left="73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333" w:type="dxa"/>
            <w:gridSpan w:val="17"/>
            <w:vAlign w:val="bottom"/>
          </w:tcPr>
          <w:p w14:paraId="3AD7284A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EC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82FA7" w:rsidRPr="00F82FA7" w14:paraId="2A889D50" w14:textId="77777777" w:rsidTr="00A35B32">
        <w:trPr>
          <w:gridAfter w:val="1"/>
          <w:wAfter w:w="240" w:type="dxa"/>
          <w:trHeight w:val="261"/>
          <w:tblHeader/>
        </w:trPr>
        <w:tc>
          <w:tcPr>
            <w:tcW w:w="2977" w:type="dxa"/>
            <w:vAlign w:val="bottom"/>
          </w:tcPr>
          <w:p w14:paraId="64589E39" w14:textId="77777777" w:rsidR="00F82FA7" w:rsidRPr="00EC6306" w:rsidRDefault="00F82FA7" w:rsidP="006029A8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230" w:type="dxa"/>
            <w:gridSpan w:val="9"/>
            <w:tcBorders>
              <w:bottom w:val="single" w:sz="4" w:space="0" w:color="auto"/>
            </w:tcBorders>
            <w:vAlign w:val="bottom"/>
          </w:tcPr>
          <w:p w14:paraId="36BACF58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C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83" w:type="dxa"/>
            <w:vAlign w:val="bottom"/>
          </w:tcPr>
          <w:p w14:paraId="37B12641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vAlign w:val="bottom"/>
          </w:tcPr>
          <w:p w14:paraId="221569CD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C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82FA7" w:rsidRPr="00F82FA7" w14:paraId="4A40E634" w14:textId="77777777" w:rsidTr="00A35B32">
        <w:trPr>
          <w:gridAfter w:val="1"/>
          <w:wAfter w:w="240" w:type="dxa"/>
          <w:trHeight w:val="261"/>
          <w:tblHeader/>
        </w:trPr>
        <w:tc>
          <w:tcPr>
            <w:tcW w:w="2977" w:type="dxa"/>
            <w:vAlign w:val="bottom"/>
          </w:tcPr>
          <w:p w14:paraId="5607D69C" w14:textId="040F36A6" w:rsidR="00F82FA7" w:rsidRPr="00EC6306" w:rsidRDefault="00F82FA7" w:rsidP="006029A8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5C102A1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588E99CD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1AF39F7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A4FB988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ind w:left="-6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ยุติธรรมผ่าน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0F8D798A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17C6286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ยุติธรรมผ่าน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5BDC7BC8" w14:textId="77777777" w:rsidR="00F82FA7" w:rsidRPr="00EC6306" w:rsidRDefault="00F82FA7" w:rsidP="006029A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4857DFA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9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003E9CE4" w14:textId="77777777" w:rsidR="00F82FA7" w:rsidRPr="00EC6306" w:rsidRDefault="00F82FA7" w:rsidP="006029A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D158BB9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83" w:type="dxa"/>
            <w:vAlign w:val="bottom"/>
          </w:tcPr>
          <w:p w14:paraId="3E9E418D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845A480" w14:textId="4847A1B8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02C49A05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B556B49" w14:textId="1C8014B8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701B593" w14:textId="77777777" w:rsidR="00F82FA7" w:rsidRPr="00EC6306" w:rsidRDefault="00F82FA7" w:rsidP="006029A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79FA205" w14:textId="50AF50A2" w:rsidR="00F82FA7" w:rsidRPr="00EC6306" w:rsidRDefault="00F82FA7" w:rsidP="006029A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74A5B" w:rsidRPr="00874A5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12175696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46177E2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82FA7" w:rsidRPr="00F82FA7" w14:paraId="5F33FFD6" w14:textId="77777777" w:rsidTr="00A35B32">
        <w:trPr>
          <w:gridAfter w:val="1"/>
          <w:wAfter w:w="240" w:type="dxa"/>
          <w:trHeight w:val="261"/>
          <w:tblHeader/>
        </w:trPr>
        <w:tc>
          <w:tcPr>
            <w:tcW w:w="2977" w:type="dxa"/>
            <w:vAlign w:val="bottom"/>
          </w:tcPr>
          <w:p w14:paraId="36CC2F35" w14:textId="77777777" w:rsidR="00F82FA7" w:rsidRPr="00EC6306" w:rsidRDefault="00F82FA7" w:rsidP="006029A8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2333" w:type="dxa"/>
            <w:gridSpan w:val="17"/>
            <w:vAlign w:val="bottom"/>
          </w:tcPr>
          <w:p w14:paraId="523BE7AF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EC630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F82FA7" w:rsidRPr="00F82FA7" w14:paraId="38FBF786" w14:textId="77777777" w:rsidTr="00A35B32">
        <w:trPr>
          <w:gridAfter w:val="1"/>
          <w:wAfter w:w="240" w:type="dxa"/>
          <w:trHeight w:val="261"/>
          <w:tblHeader/>
        </w:trPr>
        <w:tc>
          <w:tcPr>
            <w:tcW w:w="2977" w:type="dxa"/>
            <w:vAlign w:val="bottom"/>
          </w:tcPr>
          <w:p w14:paraId="68EA97B8" w14:textId="16704CB1" w:rsidR="00F82FA7" w:rsidRPr="00EC6306" w:rsidRDefault="00F82FA7" w:rsidP="006029A8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C6306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874A5B" w:rsidRPr="00874A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EC630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C6306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874A5B" w:rsidRPr="00874A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12333" w:type="dxa"/>
            <w:gridSpan w:val="17"/>
            <w:vAlign w:val="bottom"/>
          </w:tcPr>
          <w:p w14:paraId="0ACB6C07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F82FA7" w:rsidRPr="00F82FA7" w14:paraId="19AFEA02" w14:textId="77777777" w:rsidTr="00A35B32">
        <w:trPr>
          <w:gridAfter w:val="1"/>
          <w:wAfter w:w="240" w:type="dxa"/>
          <w:trHeight w:val="333"/>
        </w:trPr>
        <w:tc>
          <w:tcPr>
            <w:tcW w:w="2977" w:type="dxa"/>
            <w:vAlign w:val="bottom"/>
          </w:tcPr>
          <w:p w14:paraId="3553A540" w14:textId="77777777" w:rsidR="00F82FA7" w:rsidRPr="00EC6306" w:rsidRDefault="00F82FA7" w:rsidP="006029A8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EC630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18" w:type="dxa"/>
            <w:vAlign w:val="bottom"/>
          </w:tcPr>
          <w:p w14:paraId="64F74C5C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7E394387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5E097A3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4264352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AF18B6A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F7E2730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5B259CB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362B963D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12F85AA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727ACFD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82444C5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26F11C3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A09114C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8E977EF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FAAF82C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CFF7C7D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0578C58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2FA7" w:rsidRPr="00F82FA7" w14:paraId="0CD81A94" w14:textId="77777777" w:rsidTr="00A35B32">
        <w:trPr>
          <w:gridAfter w:val="1"/>
          <w:wAfter w:w="240" w:type="dxa"/>
          <w:trHeight w:val="261"/>
        </w:trPr>
        <w:tc>
          <w:tcPr>
            <w:tcW w:w="2977" w:type="dxa"/>
            <w:vAlign w:val="bottom"/>
          </w:tcPr>
          <w:p w14:paraId="0CB100A2" w14:textId="77777777" w:rsidR="00F82FA7" w:rsidRPr="00EC6306" w:rsidRDefault="00F82FA7" w:rsidP="006029A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  <w:vAlign w:val="bottom"/>
          </w:tcPr>
          <w:p w14:paraId="7D71F946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874FC00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AF4525B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A085C66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DCDB21C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736BC15" w14:textId="77777777" w:rsidR="00F82FA7" w:rsidRPr="00EC6306" w:rsidRDefault="00F82FA7" w:rsidP="006029A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9DA3849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3AE2D5F" w14:textId="77777777" w:rsidR="00F82FA7" w:rsidRPr="00EC6306" w:rsidRDefault="00F82FA7" w:rsidP="006029A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C0F8215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9FE4109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A11D535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92D0B0C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00DBF6D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A7579F0" w14:textId="77777777" w:rsidR="00F82FA7" w:rsidRPr="00EC6306" w:rsidRDefault="00F82FA7" w:rsidP="006029A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7D3AEA6" w14:textId="77777777" w:rsidR="00F82FA7" w:rsidRPr="00EC6306" w:rsidRDefault="00F82FA7" w:rsidP="00602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0EE00234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2C14DF2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5B32" w:rsidRPr="00F82FA7" w14:paraId="0D7F5462" w14:textId="77777777" w:rsidTr="00A35B32">
        <w:trPr>
          <w:gridAfter w:val="1"/>
          <w:wAfter w:w="240" w:type="dxa"/>
          <w:trHeight w:val="261"/>
        </w:trPr>
        <w:tc>
          <w:tcPr>
            <w:tcW w:w="2977" w:type="dxa"/>
            <w:vAlign w:val="bottom"/>
          </w:tcPr>
          <w:p w14:paraId="59805530" w14:textId="77777777" w:rsidR="00A35B32" w:rsidRPr="00EC6306" w:rsidRDefault="00A35B32" w:rsidP="00A35B32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EC6306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418" w:type="dxa"/>
            <w:vAlign w:val="bottom"/>
          </w:tcPr>
          <w:p w14:paraId="2B50FFD6" w14:textId="691BA3CC" w:rsidR="00A35B32" w:rsidRPr="00A35B32" w:rsidRDefault="00A35B32" w:rsidP="00A35B32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5D736FB6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0917116" w14:textId="6891DAFE" w:rsidR="00A35B32" w:rsidRPr="00A35B32" w:rsidRDefault="00874A5B" w:rsidP="00A35B3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A35B32"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634</w:t>
            </w:r>
            <w:r w:rsidR="00A35B32"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045</w:t>
            </w:r>
          </w:p>
        </w:tc>
        <w:tc>
          <w:tcPr>
            <w:tcW w:w="284" w:type="dxa"/>
            <w:vAlign w:val="bottom"/>
          </w:tcPr>
          <w:p w14:paraId="56AC15E8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2D158F9" w14:textId="11E23308" w:rsidR="00A35B32" w:rsidRPr="00A35B32" w:rsidRDefault="00A35B32" w:rsidP="00A35B3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544F0D51" w14:textId="77777777" w:rsidR="00A35B32" w:rsidRPr="00A35B32" w:rsidRDefault="00A35B32" w:rsidP="00A35B32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7BEB37D" w14:textId="29DEDC03" w:rsidR="00A35B32" w:rsidRPr="00A35B32" w:rsidRDefault="00874A5B" w:rsidP="00A35B32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  <w:r w:rsidR="00A35B32"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995</w:t>
            </w:r>
          </w:p>
        </w:tc>
        <w:tc>
          <w:tcPr>
            <w:tcW w:w="283" w:type="dxa"/>
            <w:vAlign w:val="bottom"/>
          </w:tcPr>
          <w:p w14:paraId="69F8C528" w14:textId="77777777" w:rsidR="00A35B32" w:rsidRPr="00A35B32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7B08E63" w14:textId="0315F2B2" w:rsidR="00A35B32" w:rsidRPr="00A35B32" w:rsidRDefault="00874A5B" w:rsidP="00A35B3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A35B32"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664</w:t>
            </w:r>
            <w:r w:rsidR="00A35B32"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040</w:t>
            </w:r>
          </w:p>
        </w:tc>
        <w:tc>
          <w:tcPr>
            <w:tcW w:w="283" w:type="dxa"/>
            <w:vAlign w:val="bottom"/>
          </w:tcPr>
          <w:p w14:paraId="1B53334D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61E3C173" w14:textId="3E0DF922" w:rsidR="00A35B32" w:rsidRPr="00A35B32" w:rsidRDefault="00A35B32" w:rsidP="00A35B3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7981469E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F7F268A" w14:textId="092FF68A" w:rsidR="00A35B32" w:rsidRPr="00A35B32" w:rsidRDefault="00874A5B" w:rsidP="00A35B3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A35B32" w:rsidRPr="00A35B3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664</w:t>
            </w:r>
            <w:r w:rsidR="00A35B32" w:rsidRPr="00A35B3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118</w:t>
            </w:r>
          </w:p>
        </w:tc>
        <w:tc>
          <w:tcPr>
            <w:tcW w:w="284" w:type="dxa"/>
            <w:vAlign w:val="bottom"/>
          </w:tcPr>
          <w:p w14:paraId="7BF661CF" w14:textId="77777777" w:rsidR="00A35B32" w:rsidRPr="00A35B32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6132EC5" w14:textId="1DD5E5A5" w:rsidR="00A35B32" w:rsidRPr="00A35B32" w:rsidRDefault="00A35B32" w:rsidP="00A3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18F61D0D" w14:textId="77777777" w:rsidR="00A35B32" w:rsidRPr="00A35B32" w:rsidRDefault="00A35B32" w:rsidP="00A35B32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4C53B43" w14:textId="16633927" w:rsidR="00A35B32" w:rsidRPr="00A35B32" w:rsidRDefault="00874A5B" w:rsidP="00A35B3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A35B32" w:rsidRPr="00A35B3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664</w:t>
            </w:r>
            <w:r w:rsidR="00A35B32" w:rsidRPr="00A35B3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118</w:t>
            </w:r>
          </w:p>
        </w:tc>
      </w:tr>
      <w:tr w:rsidR="00A35B32" w:rsidRPr="00F82FA7" w14:paraId="7F8E5F3C" w14:textId="77777777" w:rsidTr="00A35B32">
        <w:trPr>
          <w:gridAfter w:val="1"/>
          <w:wAfter w:w="240" w:type="dxa"/>
          <w:trHeight w:val="261"/>
        </w:trPr>
        <w:tc>
          <w:tcPr>
            <w:tcW w:w="2977" w:type="dxa"/>
            <w:vAlign w:val="bottom"/>
          </w:tcPr>
          <w:p w14:paraId="68D4DB50" w14:textId="77777777" w:rsidR="00A35B32" w:rsidRPr="00EC6306" w:rsidRDefault="00A35B32" w:rsidP="00A35B32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vAlign w:val="bottom"/>
          </w:tcPr>
          <w:p w14:paraId="48EE703E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7E54CEBD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68C2F29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AF9ED2C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10C6A15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44E6AD7" w14:textId="77777777" w:rsidR="00A35B32" w:rsidRPr="00EC6306" w:rsidRDefault="00A35B32" w:rsidP="00A35B32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F659152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5684EC93" w14:textId="77777777" w:rsidR="00A35B32" w:rsidRPr="00EC6306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474B1EC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4BDA8180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8A6F261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7AD35C6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AF4D229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0D2F3196" w14:textId="77777777" w:rsidR="00A35B32" w:rsidRPr="00EC6306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68DEDEE" w14:textId="77777777" w:rsidR="00A35B32" w:rsidRPr="00EC6306" w:rsidRDefault="00A35B32" w:rsidP="00A3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DEDA444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0C3B89E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35B32" w:rsidRPr="00F82FA7" w14:paraId="77B67078" w14:textId="77777777" w:rsidTr="00A35B32">
        <w:trPr>
          <w:gridAfter w:val="1"/>
          <w:wAfter w:w="240" w:type="dxa"/>
          <w:trHeight w:val="261"/>
        </w:trPr>
        <w:tc>
          <w:tcPr>
            <w:tcW w:w="2977" w:type="dxa"/>
          </w:tcPr>
          <w:p w14:paraId="13E878D6" w14:textId="77777777" w:rsidR="00A35B32" w:rsidRPr="00EC6306" w:rsidRDefault="00A35B32" w:rsidP="00A35B32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เงินลงทุนในตราสารทุน</w:t>
            </w:r>
          </w:p>
        </w:tc>
        <w:tc>
          <w:tcPr>
            <w:tcW w:w="1418" w:type="dxa"/>
            <w:vAlign w:val="bottom"/>
          </w:tcPr>
          <w:p w14:paraId="58705CEB" w14:textId="3842491D" w:rsidR="00A35B32" w:rsidRPr="00A35B32" w:rsidRDefault="00A35B32" w:rsidP="00A35B32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69A97F88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68E6E48" w14:textId="0E7AA949" w:rsidR="00A35B32" w:rsidRPr="00A35B32" w:rsidRDefault="00A35B32" w:rsidP="00A3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41298CE2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20E93F0" w14:textId="0014B247" w:rsidR="00A35B32" w:rsidRPr="00A35B32" w:rsidRDefault="00874A5B" w:rsidP="00A35B32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A35B32" w:rsidRPr="00A35B3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245</w:t>
            </w:r>
            <w:r w:rsidR="00A35B32" w:rsidRPr="00A35B3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062</w:t>
            </w:r>
          </w:p>
        </w:tc>
        <w:tc>
          <w:tcPr>
            <w:tcW w:w="284" w:type="dxa"/>
            <w:vAlign w:val="bottom"/>
          </w:tcPr>
          <w:p w14:paraId="344E5639" w14:textId="77777777" w:rsidR="00A35B32" w:rsidRPr="00A35B32" w:rsidRDefault="00A35B32" w:rsidP="00A35B32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C4EA23F" w14:textId="29D13680" w:rsidR="00A35B32" w:rsidRPr="00A35B32" w:rsidRDefault="00A35B32" w:rsidP="00A35B32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2FB3270D" w14:textId="77777777" w:rsidR="00A35B32" w:rsidRPr="00A35B32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6EDE13D" w14:textId="0E39D059" w:rsidR="00A35B32" w:rsidRPr="00A35B32" w:rsidRDefault="00874A5B" w:rsidP="00A35B3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A35B32" w:rsidRPr="00A35B3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245</w:t>
            </w:r>
            <w:r w:rsidR="00A35B32" w:rsidRPr="00A35B3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062</w:t>
            </w:r>
          </w:p>
        </w:tc>
        <w:tc>
          <w:tcPr>
            <w:tcW w:w="283" w:type="dxa"/>
            <w:vAlign w:val="bottom"/>
          </w:tcPr>
          <w:p w14:paraId="6EE68785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CE9F985" w14:textId="3596F4FC" w:rsidR="00A35B32" w:rsidRPr="00A35B32" w:rsidRDefault="00874A5B" w:rsidP="00A35B3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647</w:t>
            </w:r>
            <w:r w:rsidR="00A35B32"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457</w:t>
            </w:r>
          </w:p>
        </w:tc>
        <w:tc>
          <w:tcPr>
            <w:tcW w:w="283" w:type="dxa"/>
            <w:vAlign w:val="bottom"/>
          </w:tcPr>
          <w:p w14:paraId="57163510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9FE872D" w14:textId="2C867E17" w:rsidR="00A35B32" w:rsidRPr="00A35B32" w:rsidRDefault="00A35B32" w:rsidP="00A35B32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04946D18" w14:textId="77777777" w:rsidR="00A35B32" w:rsidRPr="00A35B32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D29D77B" w14:textId="5BCBA1C8" w:rsidR="00A35B32" w:rsidRPr="00A35B32" w:rsidRDefault="00874A5B" w:rsidP="00A3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2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="Angsana New" w:hAnsi="Angsana New"/>
                <w:sz w:val="26"/>
                <w:szCs w:val="26"/>
              </w:rPr>
              <w:t>2</w:t>
            </w:r>
            <w:r w:rsidR="00A35B32"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</w:rPr>
              <w:t>597</w:t>
            </w:r>
            <w:r w:rsidR="00A35B32"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</w:rPr>
              <w:t>605</w:t>
            </w:r>
          </w:p>
        </w:tc>
        <w:tc>
          <w:tcPr>
            <w:tcW w:w="284" w:type="dxa"/>
            <w:vAlign w:val="bottom"/>
          </w:tcPr>
          <w:p w14:paraId="593C7880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FE7B923" w14:textId="60196475" w:rsidR="00A35B32" w:rsidRPr="00A35B32" w:rsidRDefault="00874A5B" w:rsidP="00A35B3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A35B32" w:rsidRPr="00A35B3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245</w:t>
            </w:r>
            <w:r w:rsidR="00A35B32" w:rsidRPr="00A35B3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062</w:t>
            </w:r>
          </w:p>
        </w:tc>
      </w:tr>
      <w:tr w:rsidR="00A35B32" w:rsidRPr="00F82FA7" w14:paraId="43F4F8A0" w14:textId="77777777" w:rsidTr="00A35B32">
        <w:trPr>
          <w:gridAfter w:val="1"/>
          <w:wAfter w:w="240" w:type="dxa"/>
          <w:trHeight w:val="261"/>
        </w:trPr>
        <w:tc>
          <w:tcPr>
            <w:tcW w:w="2977" w:type="dxa"/>
          </w:tcPr>
          <w:p w14:paraId="2D059611" w14:textId="77777777" w:rsidR="00A35B32" w:rsidRPr="00EC6306" w:rsidRDefault="00A35B32" w:rsidP="00A35B32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เงินลงทุนในตราสารหนี้</w:t>
            </w:r>
          </w:p>
        </w:tc>
        <w:tc>
          <w:tcPr>
            <w:tcW w:w="1418" w:type="dxa"/>
            <w:vAlign w:val="bottom"/>
          </w:tcPr>
          <w:p w14:paraId="4A5AE85C" w14:textId="3EF2CB42" w:rsidR="00A35B32" w:rsidRPr="00A35B32" w:rsidRDefault="00A35B32" w:rsidP="00A35B32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1C90F7A0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07885AD" w14:textId="71AA2A5E" w:rsidR="00A35B32" w:rsidRPr="00A35B32" w:rsidRDefault="00A35B32" w:rsidP="00A3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2AACFB71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936DD5E" w14:textId="2A5D19DC" w:rsidR="00A35B32" w:rsidRPr="00A35B32" w:rsidRDefault="00A35B32" w:rsidP="00A35B3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58D730C8" w14:textId="77777777" w:rsidR="00A35B32" w:rsidRPr="00A35B32" w:rsidRDefault="00A35B32" w:rsidP="00A35B32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27751B4" w14:textId="79105D5F" w:rsidR="00A35B32" w:rsidRPr="00A35B32" w:rsidRDefault="00874A5B" w:rsidP="00A35B32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82</w:t>
            </w:r>
            <w:r w:rsidR="00A35B32"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937</w:t>
            </w:r>
          </w:p>
        </w:tc>
        <w:tc>
          <w:tcPr>
            <w:tcW w:w="283" w:type="dxa"/>
            <w:vAlign w:val="bottom"/>
          </w:tcPr>
          <w:p w14:paraId="4686598E" w14:textId="77777777" w:rsidR="00A35B32" w:rsidRPr="00A35B32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B267D65" w14:textId="03299E3C" w:rsidR="00A35B32" w:rsidRPr="00A35B32" w:rsidRDefault="00874A5B" w:rsidP="00A35B3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82</w:t>
            </w:r>
            <w:r w:rsidR="00A35B32"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937</w:t>
            </w:r>
          </w:p>
        </w:tc>
        <w:tc>
          <w:tcPr>
            <w:tcW w:w="283" w:type="dxa"/>
            <w:vAlign w:val="bottom"/>
          </w:tcPr>
          <w:p w14:paraId="7EA5593D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285D794A" w14:textId="3E5D88A0" w:rsidR="00A35B32" w:rsidRPr="00A35B32" w:rsidRDefault="00A35B32" w:rsidP="00A35B32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2502D6BD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8F4D5BE" w14:textId="573A294D" w:rsidR="00A35B32" w:rsidRPr="00A35B32" w:rsidRDefault="00874A5B" w:rsidP="00A35B3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86</w:t>
            </w:r>
            <w:r w:rsidR="00A35B32" w:rsidRPr="00A35B3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863</w:t>
            </w:r>
          </w:p>
        </w:tc>
        <w:tc>
          <w:tcPr>
            <w:tcW w:w="284" w:type="dxa"/>
            <w:vAlign w:val="bottom"/>
          </w:tcPr>
          <w:p w14:paraId="63B8C5FE" w14:textId="77777777" w:rsidR="00A35B32" w:rsidRPr="00A35B32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429097BC" w14:textId="5BB8FD90" w:rsidR="00A35B32" w:rsidRPr="00A35B32" w:rsidRDefault="00A35B32" w:rsidP="00A35B32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4019E7CE" w14:textId="77777777" w:rsidR="00A35B32" w:rsidRPr="00A35B32" w:rsidRDefault="00A35B32" w:rsidP="00A35B32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CDEA1E1" w14:textId="69D573CA" w:rsidR="00A35B32" w:rsidRPr="00A35B32" w:rsidRDefault="00874A5B" w:rsidP="00A35B3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86</w:t>
            </w:r>
            <w:r w:rsidR="00A35B32"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863</w:t>
            </w:r>
          </w:p>
        </w:tc>
      </w:tr>
      <w:tr w:rsidR="00A35B32" w:rsidRPr="00F82FA7" w14:paraId="3214EABE" w14:textId="77777777" w:rsidTr="00A35B32">
        <w:trPr>
          <w:gridAfter w:val="1"/>
          <w:wAfter w:w="240" w:type="dxa"/>
          <w:trHeight w:val="261"/>
        </w:trPr>
        <w:tc>
          <w:tcPr>
            <w:tcW w:w="2977" w:type="dxa"/>
          </w:tcPr>
          <w:p w14:paraId="27F2DB55" w14:textId="77777777" w:rsidR="00A35B32" w:rsidRPr="00935513" w:rsidRDefault="00A35B32" w:rsidP="00A35B32">
            <w:pPr>
              <w:tabs>
                <w:tab w:val="clear" w:pos="2807"/>
                <w:tab w:val="left" w:pos="2738"/>
              </w:tabs>
              <w:ind w:left="-15" w:right="-33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3551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18" w:type="dxa"/>
          </w:tcPr>
          <w:p w14:paraId="2AD5111D" w14:textId="2FEC9C1A" w:rsidR="00A35B32" w:rsidRPr="00A35B32" w:rsidRDefault="00A35B32" w:rsidP="00A35B32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4AFE5914" w14:textId="77777777" w:rsidR="00A35B32" w:rsidRPr="00A35B32" w:rsidRDefault="00A35B32" w:rsidP="00A35B32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AAC426A" w14:textId="1DADE165" w:rsidR="00A35B32" w:rsidRPr="00A35B32" w:rsidRDefault="00A35B32" w:rsidP="00A3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5D7C906F" w14:textId="77777777" w:rsidR="00A35B32" w:rsidRPr="00A35B32" w:rsidRDefault="00A35B32" w:rsidP="00A35B32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EBDC772" w14:textId="25D2598A" w:rsidR="00A35B32" w:rsidRPr="00A35B32" w:rsidRDefault="00A35B32" w:rsidP="00A35B3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21992114" w14:textId="77777777" w:rsidR="00A35B32" w:rsidRPr="00A35B32" w:rsidRDefault="00A35B32" w:rsidP="00A35B32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A96CCBE" w14:textId="492AC058" w:rsidR="00A35B32" w:rsidRPr="00A35B32" w:rsidRDefault="00874A5B" w:rsidP="00A35B32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A35B32" w:rsidRPr="00A35B3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780</w:t>
            </w:r>
            <w:r w:rsidR="00A35B32" w:rsidRPr="00A35B3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737</w:t>
            </w:r>
          </w:p>
        </w:tc>
        <w:tc>
          <w:tcPr>
            <w:tcW w:w="283" w:type="dxa"/>
            <w:vAlign w:val="bottom"/>
          </w:tcPr>
          <w:p w14:paraId="56394BA5" w14:textId="77777777" w:rsidR="00A35B32" w:rsidRPr="00A35B32" w:rsidRDefault="00A35B32" w:rsidP="00A35B32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F17E2BD" w14:textId="133C5C64" w:rsidR="00A35B32" w:rsidRPr="00A35B32" w:rsidRDefault="00874A5B" w:rsidP="00A35B3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A35B32" w:rsidRPr="00A35B3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780</w:t>
            </w:r>
            <w:r w:rsidR="00A35B32" w:rsidRPr="00A35B3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737</w:t>
            </w:r>
          </w:p>
        </w:tc>
        <w:tc>
          <w:tcPr>
            <w:tcW w:w="283" w:type="dxa"/>
            <w:vAlign w:val="bottom"/>
          </w:tcPr>
          <w:p w14:paraId="026258C9" w14:textId="77777777" w:rsidR="00A35B32" w:rsidRPr="00A35B32" w:rsidRDefault="00A35B32" w:rsidP="00A35B32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11F4CEB2" w14:textId="46182CF1" w:rsidR="00A35B32" w:rsidRPr="00A35B32" w:rsidRDefault="00A35B32" w:rsidP="00A35B32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77AA3491" w14:textId="77777777" w:rsidR="00A35B32" w:rsidRPr="00A35B32" w:rsidRDefault="00A35B32" w:rsidP="00A35B32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7AF8E78" w14:textId="60EBA3D5" w:rsidR="00A35B32" w:rsidRPr="00A35B32" w:rsidRDefault="00874A5B" w:rsidP="00A35B32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A35B32" w:rsidRPr="00A35B3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780</w:t>
            </w:r>
            <w:r w:rsidR="00A35B32" w:rsidRPr="00A35B3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737</w:t>
            </w:r>
          </w:p>
        </w:tc>
        <w:tc>
          <w:tcPr>
            <w:tcW w:w="284" w:type="dxa"/>
            <w:vAlign w:val="bottom"/>
          </w:tcPr>
          <w:p w14:paraId="04F96BBD" w14:textId="77777777" w:rsidR="00A35B32" w:rsidRPr="00A35B32" w:rsidRDefault="00A35B32" w:rsidP="00A35B32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6FA6D27A" w14:textId="10569A54" w:rsidR="00A35B32" w:rsidRPr="00A35B32" w:rsidRDefault="00A35B32" w:rsidP="00A35B32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6DE58196" w14:textId="77777777" w:rsidR="00A35B32" w:rsidRPr="00A35B32" w:rsidRDefault="00A35B32" w:rsidP="00A35B32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8A94DA8" w14:textId="4CF0C204" w:rsidR="00A35B32" w:rsidRPr="00A35B32" w:rsidRDefault="00874A5B" w:rsidP="00A35B3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A35B32" w:rsidRPr="00A35B3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780</w:t>
            </w:r>
            <w:r w:rsidR="00A35B32" w:rsidRPr="00A35B3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737</w:t>
            </w:r>
          </w:p>
        </w:tc>
      </w:tr>
      <w:tr w:rsidR="00A35B32" w:rsidRPr="00F82FA7" w14:paraId="6DDD5482" w14:textId="77777777" w:rsidTr="00A35B32">
        <w:trPr>
          <w:gridAfter w:val="1"/>
          <w:wAfter w:w="240" w:type="dxa"/>
          <w:trHeight w:val="261"/>
        </w:trPr>
        <w:tc>
          <w:tcPr>
            <w:tcW w:w="2977" w:type="dxa"/>
          </w:tcPr>
          <w:p w14:paraId="6DDE6953" w14:textId="47D9E7EB" w:rsidR="00A35B32" w:rsidRPr="00B2766A" w:rsidRDefault="00A35B32" w:rsidP="00A35B32">
            <w:pPr>
              <w:tabs>
                <w:tab w:val="clear" w:pos="2807"/>
                <w:tab w:val="left" w:pos="2738"/>
              </w:tabs>
              <w:ind w:left="-15" w:right="-33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2766A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418" w:type="dxa"/>
            <w:vAlign w:val="bottom"/>
          </w:tcPr>
          <w:p w14:paraId="087B85B3" w14:textId="3CF5902C" w:rsidR="00A35B32" w:rsidRPr="00A35B32" w:rsidRDefault="00A35B32" w:rsidP="00A35B32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05C4D0EA" w14:textId="77777777" w:rsidR="00A35B32" w:rsidRPr="00A35B32" w:rsidRDefault="00A35B32" w:rsidP="00A35B32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A8F4CEA" w14:textId="33A8AB0C" w:rsidR="00A35B32" w:rsidRPr="00A35B32" w:rsidRDefault="00A35B32" w:rsidP="00A3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168697C9" w14:textId="77777777" w:rsidR="00A35B32" w:rsidRPr="00A35B32" w:rsidRDefault="00A35B32" w:rsidP="00A35B32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479A747" w14:textId="68B6B4A3" w:rsidR="00A35B32" w:rsidRPr="00A35B32" w:rsidRDefault="00A35B32" w:rsidP="00A35B3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0A131D8C" w14:textId="77777777" w:rsidR="00A35B32" w:rsidRPr="00A35B32" w:rsidRDefault="00A35B32" w:rsidP="00A35B32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A6133AB" w14:textId="543DE8B1" w:rsidR="00A35B32" w:rsidRPr="00A35B32" w:rsidRDefault="00874A5B" w:rsidP="00A35B32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A35B32"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046</w:t>
            </w:r>
            <w:r w:rsidR="00A35B32"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385</w:t>
            </w:r>
          </w:p>
        </w:tc>
        <w:tc>
          <w:tcPr>
            <w:tcW w:w="283" w:type="dxa"/>
            <w:vAlign w:val="bottom"/>
          </w:tcPr>
          <w:p w14:paraId="1E07D641" w14:textId="77777777" w:rsidR="00A35B32" w:rsidRPr="00A35B32" w:rsidRDefault="00A35B32" w:rsidP="00A35B32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DB338C2" w14:textId="452694D9" w:rsidR="00A35B32" w:rsidRPr="00A35B32" w:rsidRDefault="00874A5B" w:rsidP="00A35B3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A35B32" w:rsidRPr="00A35B3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046</w:t>
            </w:r>
            <w:r w:rsidR="00A35B32" w:rsidRPr="00A35B3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385</w:t>
            </w:r>
          </w:p>
        </w:tc>
        <w:tc>
          <w:tcPr>
            <w:tcW w:w="283" w:type="dxa"/>
            <w:vAlign w:val="bottom"/>
          </w:tcPr>
          <w:p w14:paraId="4F952658" w14:textId="77777777" w:rsidR="00A35B32" w:rsidRPr="00A35B32" w:rsidRDefault="00A35B32" w:rsidP="00A35B32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7ECDCD4" w14:textId="3FF6B0C9" w:rsidR="00A35B32" w:rsidRPr="00A35B32" w:rsidRDefault="00A35B32" w:rsidP="00A35B32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35B32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44E08935" w14:textId="77777777" w:rsidR="00A35B32" w:rsidRPr="00A35B32" w:rsidRDefault="00A35B32" w:rsidP="00A35B32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4FC8813" w14:textId="17DABC06" w:rsidR="00A35B32" w:rsidRPr="00A35B32" w:rsidRDefault="00874A5B" w:rsidP="00A35B32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A35B32"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051</w:t>
            </w:r>
            <w:r w:rsidR="00A35B32"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460</w:t>
            </w:r>
          </w:p>
        </w:tc>
        <w:tc>
          <w:tcPr>
            <w:tcW w:w="284" w:type="dxa"/>
            <w:vAlign w:val="bottom"/>
          </w:tcPr>
          <w:p w14:paraId="16FD283B" w14:textId="77777777" w:rsidR="00A35B32" w:rsidRPr="00A35B32" w:rsidRDefault="00A35B32" w:rsidP="00A35B32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8FD257F" w14:textId="02C436E6" w:rsidR="00A35B32" w:rsidRPr="00A35B32" w:rsidRDefault="00A35B32" w:rsidP="00A35B32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7294263E" w14:textId="77777777" w:rsidR="00A35B32" w:rsidRPr="00A35B32" w:rsidRDefault="00A35B32" w:rsidP="00A35B32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88BFFB3" w14:textId="04C4985E" w:rsidR="00A35B32" w:rsidRPr="00A35B32" w:rsidRDefault="00874A5B" w:rsidP="00A35B3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A35B32" w:rsidRPr="00A35B3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051</w:t>
            </w:r>
            <w:r w:rsidR="00A35B32" w:rsidRPr="00A35B3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460</w:t>
            </w:r>
          </w:p>
        </w:tc>
      </w:tr>
      <w:tr w:rsidR="00A35B32" w:rsidRPr="00F82FA7" w14:paraId="28B431C5" w14:textId="77777777" w:rsidTr="00A35B32">
        <w:trPr>
          <w:gridAfter w:val="1"/>
          <w:wAfter w:w="240" w:type="dxa"/>
          <w:trHeight w:val="261"/>
        </w:trPr>
        <w:tc>
          <w:tcPr>
            <w:tcW w:w="2977" w:type="dxa"/>
          </w:tcPr>
          <w:p w14:paraId="677E4427" w14:textId="77777777" w:rsidR="00A35B32" w:rsidRPr="00EC6306" w:rsidRDefault="00A35B32" w:rsidP="00A35B32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418" w:type="dxa"/>
            <w:vAlign w:val="bottom"/>
          </w:tcPr>
          <w:p w14:paraId="720970CB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F3919C6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C9EAED9" w14:textId="77777777" w:rsidR="00A35B32" w:rsidRPr="00EC6306" w:rsidRDefault="00A35B32" w:rsidP="00A3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EA6A6A7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A543D32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CBC69A0" w14:textId="77777777" w:rsidR="00A35B32" w:rsidRPr="00EC6306" w:rsidRDefault="00A35B32" w:rsidP="00A35B32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32CFD63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300185C6" w14:textId="77777777" w:rsidR="00A35B32" w:rsidRPr="00EC6306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575C95B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52BA8C63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9A8941F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33474127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F9B517B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491AD22" w14:textId="77777777" w:rsidR="00A35B32" w:rsidRPr="00EC6306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3ABB5D6" w14:textId="77777777" w:rsidR="00A35B32" w:rsidRPr="00EC6306" w:rsidRDefault="00A35B32" w:rsidP="00A3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D6BAD54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6E56083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35B32" w:rsidRPr="00F82FA7" w14:paraId="6A5AFF64" w14:textId="77777777" w:rsidTr="00A35B32">
        <w:trPr>
          <w:gridAfter w:val="1"/>
          <w:wAfter w:w="240" w:type="dxa"/>
          <w:trHeight w:val="261"/>
        </w:trPr>
        <w:tc>
          <w:tcPr>
            <w:tcW w:w="2977" w:type="dxa"/>
            <w:vAlign w:val="bottom"/>
          </w:tcPr>
          <w:p w14:paraId="23E6248A" w14:textId="77777777" w:rsidR="00A35B32" w:rsidRPr="00EC6306" w:rsidRDefault="00A35B32" w:rsidP="00A35B32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สัญญาแลกเปลี่ยนอัตราดอกเบี้ยที่ใช้ใน</w:t>
            </w:r>
          </w:p>
        </w:tc>
        <w:tc>
          <w:tcPr>
            <w:tcW w:w="1418" w:type="dxa"/>
            <w:vAlign w:val="bottom"/>
          </w:tcPr>
          <w:p w14:paraId="4F149108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30CC402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BC87456" w14:textId="77777777" w:rsidR="00A35B32" w:rsidRPr="00EC6306" w:rsidRDefault="00A35B32" w:rsidP="00A3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42411DC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6CE0043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7ECCDED" w14:textId="77777777" w:rsidR="00A35B32" w:rsidRPr="00EC6306" w:rsidRDefault="00A35B32" w:rsidP="00A35B32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2A4D0CB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7EAD177" w14:textId="77777777" w:rsidR="00A35B32" w:rsidRPr="00EC6306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6729448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44AF3DA9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1DD5C61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742DC2DC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A997905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0CC47B7A" w14:textId="77777777" w:rsidR="00A35B32" w:rsidRPr="00EC6306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8C1B5CF" w14:textId="77777777" w:rsidR="00A35B32" w:rsidRPr="00EC6306" w:rsidRDefault="00A35B32" w:rsidP="00A3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A68B2C5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D9F10F9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35B32" w:rsidRPr="00F82FA7" w14:paraId="5C658853" w14:textId="77777777" w:rsidTr="00A35B32">
        <w:trPr>
          <w:gridAfter w:val="1"/>
          <w:wAfter w:w="240" w:type="dxa"/>
          <w:trHeight w:val="261"/>
        </w:trPr>
        <w:tc>
          <w:tcPr>
            <w:tcW w:w="2977" w:type="dxa"/>
            <w:vAlign w:val="bottom"/>
          </w:tcPr>
          <w:p w14:paraId="40047E7D" w14:textId="77777777" w:rsidR="00A35B32" w:rsidRPr="00EC6306" w:rsidRDefault="00A35B32" w:rsidP="00A35B32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EC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การป้องกันความเสี่ยง</w:t>
            </w:r>
          </w:p>
        </w:tc>
        <w:tc>
          <w:tcPr>
            <w:tcW w:w="1418" w:type="dxa"/>
            <w:vAlign w:val="bottom"/>
          </w:tcPr>
          <w:p w14:paraId="07754F1D" w14:textId="0C628FD5" w:rsidR="00A35B32" w:rsidRPr="00A35B32" w:rsidRDefault="00874A5B" w:rsidP="00A35B32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="00A35B32" w:rsidRPr="00A35B32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 w:bidi="th-TH"/>
              </w:rPr>
              <w:t>86</w:t>
            </w:r>
            <w:r w:rsidR="00DE078E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83" w:type="dxa"/>
            <w:vAlign w:val="bottom"/>
          </w:tcPr>
          <w:p w14:paraId="3A68CCE0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1886FD6" w14:textId="05DA6AAD" w:rsidR="00A35B32" w:rsidRPr="00A35B32" w:rsidRDefault="00A35B32" w:rsidP="00A3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4A374300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512442C" w14:textId="20563635" w:rsidR="00A35B32" w:rsidRPr="00A35B32" w:rsidRDefault="00A35B32" w:rsidP="00A35B3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68CE1869" w14:textId="77777777" w:rsidR="00A35B32" w:rsidRPr="00A35B32" w:rsidRDefault="00A35B32" w:rsidP="00A35B32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58B5879" w14:textId="5ABED5DB" w:rsidR="00A35B32" w:rsidRPr="00A35B32" w:rsidRDefault="00A35B32" w:rsidP="00A35B32">
            <w:pPr>
              <w:pStyle w:val="acctfourfigures"/>
              <w:tabs>
                <w:tab w:val="clear" w:pos="765"/>
                <w:tab w:val="left" w:pos="526"/>
              </w:tabs>
              <w:spacing w:line="240" w:lineRule="atLeast"/>
              <w:ind w:left="76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0DCDFC1E" w14:textId="77777777" w:rsidR="00A35B32" w:rsidRPr="00A35B32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24DBC6D" w14:textId="473F7691" w:rsidR="00A35B32" w:rsidRPr="00A35B32" w:rsidRDefault="00874A5B" w:rsidP="00A35B3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="00A35B32" w:rsidRPr="00A35B3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86</w:t>
            </w:r>
            <w:r w:rsidR="00DE078E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83" w:type="dxa"/>
            <w:vAlign w:val="bottom"/>
          </w:tcPr>
          <w:p w14:paraId="6B427DE8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70E52517" w14:textId="7563CEE6" w:rsidR="00A35B32" w:rsidRPr="00A35B32" w:rsidRDefault="00A35B32" w:rsidP="00A35B3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21CCCE48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9125B6D" w14:textId="6F0CD2F0" w:rsidR="00A35B32" w:rsidRPr="00A35B32" w:rsidRDefault="00874A5B" w:rsidP="00A35B3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="00A35B32" w:rsidRPr="00A35B3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86</w:t>
            </w:r>
            <w:r w:rsidR="00DE078E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84" w:type="dxa"/>
            <w:vAlign w:val="bottom"/>
          </w:tcPr>
          <w:p w14:paraId="604A3212" w14:textId="77777777" w:rsidR="00A35B32" w:rsidRPr="00A35B32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96FD5B3" w14:textId="39DA5F84" w:rsidR="00A35B32" w:rsidRPr="00A35B32" w:rsidRDefault="00A35B32" w:rsidP="00A3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726602D9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E884255" w14:textId="176B027D" w:rsidR="00A35B32" w:rsidRPr="00A35B32" w:rsidRDefault="00874A5B" w:rsidP="00A35B3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="00A35B32" w:rsidRPr="00A35B3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874A5B">
              <w:rPr>
                <w:rFonts w:ascii="Angsana New" w:hAnsi="Angsana New"/>
                <w:sz w:val="26"/>
                <w:szCs w:val="26"/>
                <w:lang w:val="en-US"/>
              </w:rPr>
              <w:t>86</w:t>
            </w:r>
            <w:r w:rsidR="00DE078E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</w:tr>
      <w:tr w:rsidR="00A35B32" w:rsidRPr="00F82FA7" w14:paraId="0084C523" w14:textId="77777777" w:rsidTr="00A35B32">
        <w:trPr>
          <w:gridAfter w:val="1"/>
          <w:wAfter w:w="240" w:type="dxa"/>
          <w:trHeight w:val="261"/>
        </w:trPr>
        <w:tc>
          <w:tcPr>
            <w:tcW w:w="2977" w:type="dxa"/>
            <w:vAlign w:val="bottom"/>
          </w:tcPr>
          <w:p w14:paraId="7F0EB90B" w14:textId="77777777" w:rsidR="00A35B32" w:rsidRPr="00EC6306" w:rsidRDefault="00A35B32" w:rsidP="00A35B32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2DDCDEF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42323C3D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C3DD817" w14:textId="77777777" w:rsidR="00A35B32" w:rsidRPr="00EC6306" w:rsidRDefault="00A35B32" w:rsidP="00A3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0B979B5D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22FEA51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133D13B9" w14:textId="77777777" w:rsidR="00A35B32" w:rsidRPr="00EC6306" w:rsidRDefault="00A35B32" w:rsidP="00A35B32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92A6212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left" w:pos="526"/>
              </w:tabs>
              <w:spacing w:line="240" w:lineRule="atLeast"/>
              <w:ind w:left="76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A01196A" w14:textId="77777777" w:rsidR="00A35B32" w:rsidRPr="00EC6306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738DF48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5BDABCF3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718F906A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2BA4200E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26E8224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74837CBC" w14:textId="77777777" w:rsidR="00A35B32" w:rsidRPr="00EC6306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3553A72" w14:textId="77777777" w:rsidR="00A35B32" w:rsidRPr="00EC6306" w:rsidRDefault="00A35B32" w:rsidP="00A3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7B014E3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91E0A7A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35B32" w:rsidRPr="00F82FA7" w14:paraId="37C00EA2" w14:textId="77777777" w:rsidTr="00A35B32">
        <w:trPr>
          <w:gridAfter w:val="1"/>
          <w:wAfter w:w="240" w:type="dxa"/>
          <w:trHeight w:val="261"/>
        </w:trPr>
        <w:tc>
          <w:tcPr>
            <w:tcW w:w="2977" w:type="dxa"/>
            <w:vAlign w:val="bottom"/>
          </w:tcPr>
          <w:p w14:paraId="5DCA59EB" w14:textId="77777777" w:rsidR="00A35B32" w:rsidRPr="00EC6306" w:rsidRDefault="00A35B32" w:rsidP="00A35B32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6E8769F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0F1B7AF8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C494154" w14:textId="77777777" w:rsidR="00A35B32" w:rsidRPr="00EC6306" w:rsidRDefault="00A35B32" w:rsidP="00A3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15C0710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287B899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7BC17981" w14:textId="77777777" w:rsidR="00A35B32" w:rsidRPr="00EC6306" w:rsidRDefault="00A35B32" w:rsidP="00A35B32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85F4558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left" w:pos="526"/>
              </w:tabs>
              <w:spacing w:line="240" w:lineRule="atLeast"/>
              <w:ind w:left="76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9F42800" w14:textId="77777777" w:rsidR="00A35B32" w:rsidRPr="00EC6306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6AF321B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3A223929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DF79D68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2F5E6B82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44F3411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7D8D41D8" w14:textId="77777777" w:rsidR="00A35B32" w:rsidRPr="00EC6306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F23FB39" w14:textId="77777777" w:rsidR="00A35B32" w:rsidRPr="00EC6306" w:rsidRDefault="00A35B32" w:rsidP="00A3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2698803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5938772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35B32" w:rsidRPr="00FC13B5" w14:paraId="2EEDFFFC" w14:textId="77777777" w:rsidTr="00A35B32">
        <w:trPr>
          <w:gridAfter w:val="1"/>
          <w:wAfter w:w="240" w:type="dxa"/>
          <w:trHeight w:val="270"/>
        </w:trPr>
        <w:tc>
          <w:tcPr>
            <w:tcW w:w="2977" w:type="dxa"/>
            <w:vAlign w:val="bottom"/>
          </w:tcPr>
          <w:p w14:paraId="3E2BC300" w14:textId="77777777" w:rsidR="00A35B32" w:rsidRPr="00FC13B5" w:rsidRDefault="00A35B32" w:rsidP="00A35B32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13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8" w:type="dxa"/>
            <w:vAlign w:val="bottom"/>
          </w:tcPr>
          <w:p w14:paraId="2FE4B197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737DB87B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91B4397" w14:textId="77777777" w:rsidR="00A35B32" w:rsidRPr="00FC13B5" w:rsidRDefault="00A35B32" w:rsidP="00A3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5FCC9E6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DDA78CA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1589701" w14:textId="77777777" w:rsidR="00A35B32" w:rsidRPr="00FC13B5" w:rsidRDefault="00A35B32" w:rsidP="00A35B32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EA5CEFE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2A02A0A5" w14:textId="77777777" w:rsidR="00A35B32" w:rsidRPr="00FC13B5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1D9A086" w14:textId="77777777" w:rsidR="00A35B32" w:rsidRPr="00874B92" w:rsidRDefault="00A35B32" w:rsidP="00A35B3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54F01290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9050F02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721D7A65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FED5725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F351A5A" w14:textId="77777777" w:rsidR="00A35B32" w:rsidRPr="00FC13B5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340EEE6" w14:textId="77777777" w:rsidR="00A35B32" w:rsidRPr="00FC13B5" w:rsidRDefault="00A35B32" w:rsidP="00A3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D19BF4D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FCCCD55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5B32" w:rsidRPr="00FC13B5" w14:paraId="458B4F83" w14:textId="77777777" w:rsidTr="00A35B32">
        <w:trPr>
          <w:gridAfter w:val="1"/>
          <w:wAfter w:w="240" w:type="dxa"/>
          <w:trHeight w:val="270"/>
        </w:trPr>
        <w:tc>
          <w:tcPr>
            <w:tcW w:w="2977" w:type="dxa"/>
            <w:vAlign w:val="bottom"/>
          </w:tcPr>
          <w:p w14:paraId="7B8232AC" w14:textId="77777777" w:rsidR="00A35B32" w:rsidRPr="00FC13B5" w:rsidRDefault="00A35B32" w:rsidP="00A35B32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เงินกู้ยืมระยะยาวสถาบันการเงิน</w:t>
            </w:r>
          </w:p>
        </w:tc>
        <w:tc>
          <w:tcPr>
            <w:tcW w:w="1418" w:type="dxa"/>
            <w:vAlign w:val="bottom"/>
          </w:tcPr>
          <w:p w14:paraId="4CDEDF4E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1D297FB1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C14604C" w14:textId="77777777" w:rsidR="00A35B32" w:rsidRPr="00FC13B5" w:rsidRDefault="00A35B32" w:rsidP="00A3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14BF29E4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4B6C0FC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72163D04" w14:textId="77777777" w:rsidR="00A35B32" w:rsidRPr="00FC13B5" w:rsidRDefault="00A35B32" w:rsidP="00A35B32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A2FA881" w14:textId="190BB6E6" w:rsidR="00A35B32" w:rsidRPr="00A35B32" w:rsidRDefault="00A35B32" w:rsidP="00A35B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(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  <w:r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988</w:t>
            </w:r>
            <w:r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634</w:t>
            </w:r>
            <w:r w:rsidRPr="00A35B3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bottom"/>
          </w:tcPr>
          <w:p w14:paraId="716045FC" w14:textId="77777777" w:rsidR="00A35B32" w:rsidRPr="00A35B32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569CEAF" w14:textId="18F26DAD" w:rsidR="00A35B32" w:rsidRPr="00A35B32" w:rsidRDefault="00A35B32" w:rsidP="00A35B32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(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  <w:r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988</w:t>
            </w:r>
            <w:r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634</w:t>
            </w:r>
            <w:r w:rsidRPr="00A35B3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bottom"/>
          </w:tcPr>
          <w:p w14:paraId="172AC60D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EFC9638" w14:textId="18B550D2" w:rsidR="00A35B32" w:rsidRPr="00A35B32" w:rsidRDefault="00A35B32" w:rsidP="00A35B3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1B1BD6B6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608BAF8" w14:textId="17CEB589" w:rsidR="00A35B32" w:rsidRPr="00A35B32" w:rsidRDefault="00A35B32" w:rsidP="00A35B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(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  <w:r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988</w:t>
            </w:r>
            <w:r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634</w:t>
            </w:r>
            <w:r w:rsidRPr="00A35B3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4" w:type="dxa"/>
            <w:vAlign w:val="bottom"/>
          </w:tcPr>
          <w:p w14:paraId="67F96E12" w14:textId="77777777" w:rsidR="00A35B32" w:rsidRPr="00A35B32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700884C" w14:textId="07E6126A" w:rsidR="00A35B32" w:rsidRPr="00A35B32" w:rsidRDefault="00A35B32" w:rsidP="00A3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1A79AAB2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8963565" w14:textId="3C595440" w:rsidR="00A35B32" w:rsidRPr="00A35B32" w:rsidRDefault="00A35B32" w:rsidP="00A35B3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(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  <w:r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988</w:t>
            </w:r>
            <w:r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634</w:t>
            </w:r>
            <w:r w:rsidRPr="00A35B3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35B32" w:rsidRPr="00FC13B5" w14:paraId="0C57AE81" w14:textId="77777777" w:rsidTr="00A35B32">
        <w:trPr>
          <w:gridAfter w:val="1"/>
          <w:wAfter w:w="240" w:type="dxa"/>
          <w:trHeight w:val="261"/>
        </w:trPr>
        <w:tc>
          <w:tcPr>
            <w:tcW w:w="2977" w:type="dxa"/>
            <w:vAlign w:val="bottom"/>
          </w:tcPr>
          <w:p w14:paraId="0C763D0B" w14:textId="77777777" w:rsidR="00A35B32" w:rsidRPr="00FC13B5" w:rsidRDefault="00A35B32" w:rsidP="00A35B32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18" w:type="dxa"/>
            <w:vAlign w:val="bottom"/>
          </w:tcPr>
          <w:p w14:paraId="2F108A6A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289ADFEC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88D2B49" w14:textId="77777777" w:rsidR="00A35B32" w:rsidRPr="00FC13B5" w:rsidRDefault="00A35B32" w:rsidP="00A3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3AC28575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386AF98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710B4F1B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9E6A66F" w14:textId="0AB8DFDB" w:rsidR="00A35B32" w:rsidRPr="00A35B32" w:rsidRDefault="00A35B32" w:rsidP="00A35B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(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493</w:t>
            </w:r>
            <w:r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815</w:t>
            </w:r>
            <w:r w:rsidRPr="00A35B3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bottom"/>
          </w:tcPr>
          <w:p w14:paraId="008BD242" w14:textId="77777777" w:rsidR="00A35B32" w:rsidRPr="00A35B32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F0DF0F7" w14:textId="086FDC1C" w:rsidR="00A35B32" w:rsidRPr="00A35B32" w:rsidRDefault="00A35B32" w:rsidP="00A35B32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(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493</w:t>
            </w:r>
            <w:r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815</w:t>
            </w:r>
            <w:r w:rsidRPr="00A35B3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bottom"/>
          </w:tcPr>
          <w:p w14:paraId="24E1F60C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BA8DFD3" w14:textId="620B1CAD" w:rsidR="00A35B32" w:rsidRPr="00A35B32" w:rsidRDefault="00A35B32" w:rsidP="00A35B3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689F58FC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425AE00" w14:textId="08690D68" w:rsidR="00A35B32" w:rsidRPr="00A35B32" w:rsidRDefault="00A35B32" w:rsidP="00A35B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(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900</w:t>
            </w:r>
            <w:r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347</w:t>
            </w:r>
            <w:r w:rsidRPr="00A35B3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4" w:type="dxa"/>
            <w:vAlign w:val="bottom"/>
          </w:tcPr>
          <w:p w14:paraId="74910E1D" w14:textId="77777777" w:rsidR="00A35B32" w:rsidRPr="00A35B32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BD75FC0" w14:textId="3B54115F" w:rsidR="00A35B32" w:rsidRPr="00A35B32" w:rsidRDefault="00A35B32" w:rsidP="00A3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10813446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7BF2E15" w14:textId="17F85546" w:rsidR="00A35B32" w:rsidRPr="00A35B32" w:rsidRDefault="00A35B32" w:rsidP="00A35B3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(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900</w:t>
            </w:r>
            <w:r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347</w:t>
            </w:r>
            <w:r w:rsidRPr="00A35B3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35B32" w:rsidRPr="00FC13B5" w14:paraId="4B4C5532" w14:textId="77777777" w:rsidTr="00A35B32">
        <w:trPr>
          <w:gridAfter w:val="1"/>
          <w:wAfter w:w="240" w:type="dxa"/>
          <w:trHeight w:val="261"/>
        </w:trPr>
        <w:tc>
          <w:tcPr>
            <w:tcW w:w="2977" w:type="dxa"/>
            <w:vAlign w:val="bottom"/>
          </w:tcPr>
          <w:p w14:paraId="1ACE3A4C" w14:textId="77777777" w:rsidR="00A35B32" w:rsidRPr="00FC13B5" w:rsidRDefault="00A35B32" w:rsidP="00A35B32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หนี้สินอนุพันธ์</w:t>
            </w:r>
          </w:p>
        </w:tc>
        <w:tc>
          <w:tcPr>
            <w:tcW w:w="1418" w:type="dxa"/>
            <w:vAlign w:val="bottom"/>
          </w:tcPr>
          <w:p w14:paraId="749F2842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8D86417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084806D" w14:textId="77777777" w:rsidR="00A35B32" w:rsidRPr="00FC13B5" w:rsidRDefault="00A35B32" w:rsidP="00A3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63FA6AC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2E9DC7E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20BC969B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DEA810F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28662AF7" w14:textId="77777777" w:rsidR="00A35B32" w:rsidRPr="00FC13B5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28B0BC9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B5017DA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AAFED86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3A37F3AA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F8B8D43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7B70845" w14:textId="77777777" w:rsidR="00A35B32" w:rsidRPr="00FC13B5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3C54377" w14:textId="77777777" w:rsidR="00A35B32" w:rsidRPr="00FC13B5" w:rsidRDefault="00A35B32" w:rsidP="00A3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01BA0493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84E34CC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5B32" w:rsidRPr="00F82FA7" w14:paraId="086B0621" w14:textId="1D9DC879" w:rsidTr="00A35B32">
        <w:trPr>
          <w:trHeight w:val="261"/>
        </w:trPr>
        <w:tc>
          <w:tcPr>
            <w:tcW w:w="2977" w:type="dxa"/>
            <w:vAlign w:val="bottom"/>
          </w:tcPr>
          <w:p w14:paraId="4A6D3CE6" w14:textId="77777777" w:rsidR="00A35B32" w:rsidRPr="00FC13B5" w:rsidRDefault="00A35B32" w:rsidP="00A35B32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สัญญาแลกเปลี่ยนอัตราดอกเบี้ยที่ใช้ใน</w:t>
            </w:r>
            <w:r w:rsidRPr="00FC13B5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    การป้องกันความเสี่ยง</w:t>
            </w:r>
          </w:p>
        </w:tc>
        <w:tc>
          <w:tcPr>
            <w:tcW w:w="1418" w:type="dxa"/>
            <w:vAlign w:val="bottom"/>
          </w:tcPr>
          <w:p w14:paraId="5BC6264F" w14:textId="7749C505" w:rsidR="00A35B32" w:rsidRPr="00A35B32" w:rsidRDefault="00A35B32" w:rsidP="00A35B3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114</w:t>
            </w: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503</w:t>
            </w: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83" w:type="dxa"/>
            <w:vAlign w:val="bottom"/>
          </w:tcPr>
          <w:p w14:paraId="5BB88DF9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22B6B2A" w14:textId="437A9D30" w:rsidR="00A35B32" w:rsidRPr="00A35B32" w:rsidRDefault="00A35B32" w:rsidP="00A3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66BAFEB3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ECA0E11" w14:textId="117FDED4" w:rsidR="00A35B32" w:rsidRPr="00A35B32" w:rsidRDefault="00A35B32" w:rsidP="00A35B3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188A7161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22C497E" w14:textId="5993A2C1" w:rsidR="00A35B32" w:rsidRPr="00A35B32" w:rsidRDefault="00A35B32" w:rsidP="00A35B32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480C238A" w14:textId="77777777" w:rsidR="00A35B32" w:rsidRPr="00A35B32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4BC4AE3" w14:textId="1239D1F7" w:rsidR="00A35B32" w:rsidRPr="00A35B32" w:rsidRDefault="00A35B32" w:rsidP="00A35B32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114</w:t>
            </w: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503</w:t>
            </w: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83" w:type="dxa"/>
            <w:vAlign w:val="bottom"/>
          </w:tcPr>
          <w:p w14:paraId="1691B392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6EA297FE" w14:textId="2B5A86CC" w:rsidR="00A35B32" w:rsidRPr="00A35B32" w:rsidRDefault="00A35B32" w:rsidP="00A35B3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6EADCEB3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CDFAABB" w14:textId="4CA1242C" w:rsidR="00A35B32" w:rsidRPr="00A35B32" w:rsidRDefault="00A35B32" w:rsidP="00A35B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114</w:t>
            </w: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503</w:t>
            </w: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84" w:type="dxa"/>
            <w:vAlign w:val="bottom"/>
          </w:tcPr>
          <w:p w14:paraId="4BA58B98" w14:textId="77777777" w:rsidR="00A35B32" w:rsidRPr="00A35B32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8E920E2" w14:textId="51C3DFD1" w:rsidR="00A35B32" w:rsidRPr="00A35B32" w:rsidRDefault="00A35B32" w:rsidP="00A3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129F4FB4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4C15874" w14:textId="547A4609" w:rsidR="00A35B32" w:rsidRPr="00A35B32" w:rsidRDefault="00A35B32" w:rsidP="00A35B3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114</w:t>
            </w: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874A5B" w:rsidRPr="00874A5B">
              <w:rPr>
                <w:rFonts w:ascii="Angsana New" w:hAnsi="Angsana New"/>
                <w:sz w:val="26"/>
                <w:szCs w:val="26"/>
                <w:lang w:val="en-US"/>
              </w:rPr>
              <w:t>503</w:t>
            </w: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40" w:type="dxa"/>
            <w:vAlign w:val="bottom"/>
          </w:tcPr>
          <w:p w14:paraId="49208081" w14:textId="77777777" w:rsidR="00A35B32" w:rsidRPr="00F82FA7" w:rsidRDefault="00A35B32" w:rsidP="00A3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</w:tbl>
    <w:p w14:paraId="068BB852" w14:textId="77777777" w:rsidR="00F82FA7" w:rsidRPr="00627208" w:rsidRDefault="00F82FA7" w:rsidP="00886F54">
      <w:pPr>
        <w:ind w:left="720"/>
        <w:rPr>
          <w:rFonts w:asciiTheme="majorBidi" w:hAnsiTheme="majorBidi" w:cstheme="majorBidi"/>
        </w:rPr>
      </w:pPr>
    </w:p>
    <w:p w14:paraId="16666A36" w14:textId="77777777" w:rsidR="00414AA4" w:rsidRDefault="00414AA4" w:rsidP="00886F54">
      <w:pPr>
        <w:ind w:left="720"/>
        <w:rPr>
          <w:rFonts w:asciiTheme="majorBidi" w:hAnsiTheme="majorBidi" w:cstheme="majorBidi"/>
        </w:rPr>
      </w:pPr>
    </w:p>
    <w:p w14:paraId="136F6E75" w14:textId="77777777" w:rsidR="00444995" w:rsidRDefault="00444995" w:rsidP="00886F54">
      <w:pPr>
        <w:ind w:left="720"/>
        <w:rPr>
          <w:rFonts w:asciiTheme="majorBidi" w:hAnsiTheme="majorBidi" w:cstheme="majorBidi"/>
        </w:rPr>
      </w:pPr>
    </w:p>
    <w:p w14:paraId="09D4452C" w14:textId="77777777" w:rsidR="00444995" w:rsidRDefault="00444995" w:rsidP="00886F54">
      <w:pPr>
        <w:ind w:left="720"/>
        <w:rPr>
          <w:rFonts w:asciiTheme="majorBidi" w:hAnsiTheme="majorBidi" w:cstheme="majorBidi"/>
        </w:rPr>
      </w:pPr>
    </w:p>
    <w:p w14:paraId="3645BEE7" w14:textId="77777777" w:rsidR="00444995" w:rsidRDefault="00444995" w:rsidP="00886F54">
      <w:pPr>
        <w:ind w:left="720"/>
        <w:rPr>
          <w:rFonts w:asciiTheme="majorBidi" w:hAnsiTheme="majorBidi" w:cstheme="majorBidi"/>
        </w:rPr>
      </w:pPr>
    </w:p>
    <w:p w14:paraId="647EBD1C" w14:textId="77777777" w:rsidR="00444995" w:rsidRDefault="00444995" w:rsidP="00886F54">
      <w:pPr>
        <w:ind w:left="720"/>
        <w:rPr>
          <w:rFonts w:asciiTheme="majorBidi" w:hAnsiTheme="majorBidi" w:cstheme="majorBidi"/>
        </w:rPr>
      </w:pPr>
    </w:p>
    <w:p w14:paraId="168FF39A" w14:textId="77777777" w:rsidR="00886F54" w:rsidRPr="00AE5F83" w:rsidRDefault="00886F54" w:rsidP="00886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  <w:cs/>
        </w:rPr>
        <w:sectPr w:rsidR="00886F54" w:rsidRPr="00AE5F83" w:rsidSect="003343BC">
          <w:headerReference w:type="default" r:id="rId21"/>
          <w:footerReference w:type="default" r:id="rId22"/>
          <w:pgSz w:w="16840" w:h="11907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FFC4374" w14:textId="77777777" w:rsidR="00886F54" w:rsidRPr="00627208" w:rsidRDefault="00886F54" w:rsidP="00886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272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สัญญาแลกเปลี่ยนอัตราดอกเบี้ยและอัตราแลกเปลี่ยนสกุลเงิน</w:t>
      </w:r>
    </w:p>
    <w:p w14:paraId="5BB47C46" w14:textId="77777777" w:rsidR="00886F54" w:rsidRPr="006A3696" w:rsidRDefault="00886F54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4"/>
          <w:szCs w:val="24"/>
        </w:rPr>
      </w:pPr>
    </w:p>
    <w:p w14:paraId="6A18620F" w14:textId="76ACFD52" w:rsidR="00444995" w:rsidRPr="001D3E79" w:rsidRDefault="00444995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0233B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แลกเปลี่ยนอัตราดอกเบี้ยและอัตราแลกเปลี่ยนสกุลเงินหลายสัญญากับสถาบันการเงิน</w:t>
      </w:r>
      <w:r w:rsidRPr="0050233B">
        <w:rPr>
          <w:rFonts w:asciiTheme="majorBidi" w:hAnsiTheme="majorBidi" w:cstheme="majorBidi"/>
          <w:sz w:val="30"/>
          <w:szCs w:val="30"/>
          <w:cs/>
        </w:rPr>
        <w:br/>
        <w:t>หลาย</w:t>
      </w:r>
      <w:r w:rsidRPr="00516F6F">
        <w:rPr>
          <w:rFonts w:asciiTheme="majorBidi" w:hAnsiTheme="majorBidi" w:cstheme="majorBidi"/>
          <w:sz w:val="30"/>
          <w:szCs w:val="30"/>
          <w:cs/>
        </w:rPr>
        <w:t>แห่ง เพื่อใช้ในการจัดการความเสี่ยงที่เกิดจากความผันผวนของอัตราดอกเบี้ยและความเสี่ยงจากอัตราแลกเปลี่ยน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เงินตราต่างประเทศที่เกิดจากเงินกู้ยืม มูลค่าของสัญญาแลกเปลี่ยนอัตราดอกเบี้ยและอัตราแลกเปลี่ยนสกุลเงิน ณ วันที่ </w:t>
      </w:r>
      <w:r w:rsidR="00874A5B" w:rsidRPr="00874A5B">
        <w:rPr>
          <w:rFonts w:asciiTheme="majorBidi" w:hAnsiTheme="majorBidi" w:cstheme="majorBidi"/>
          <w:sz w:val="30"/>
          <w:szCs w:val="30"/>
        </w:rPr>
        <w:t>30</w:t>
      </w:r>
      <w:r w:rsidR="00470EF2" w:rsidRPr="003426B2">
        <w:rPr>
          <w:rFonts w:asciiTheme="majorBidi" w:hAnsiTheme="majorBidi" w:cstheme="majorBidi"/>
          <w:sz w:val="30"/>
          <w:szCs w:val="30"/>
        </w:rPr>
        <w:t xml:space="preserve"> </w:t>
      </w:r>
      <w:r w:rsidR="00470EF2" w:rsidRPr="003426B2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874A5B" w:rsidRPr="00874A5B">
        <w:rPr>
          <w:rFonts w:asciiTheme="majorBidi" w:hAnsiTheme="majorBidi" w:cstheme="majorBidi"/>
          <w:sz w:val="30"/>
          <w:szCs w:val="30"/>
        </w:rPr>
        <w:t>2569</w:t>
      </w:r>
      <w:r w:rsidR="00DB7F27"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Theme="majorBidi" w:hAnsiTheme="majorBidi" w:cstheme="majorBidi"/>
          <w:sz w:val="30"/>
          <w:szCs w:val="30"/>
          <w:cs/>
        </w:rPr>
        <w:t>ประกอบด้วยสกุลเงินบาทเป็นจำนวนเงิน</w:t>
      </w:r>
      <w:r w:rsidRPr="00A030C2">
        <w:rPr>
          <w:rFonts w:asciiTheme="majorBidi" w:hAnsiTheme="majorBidi" w:cstheme="majorBidi"/>
          <w:sz w:val="30"/>
          <w:szCs w:val="30"/>
          <w:cs/>
        </w:rPr>
        <w:t>รวม</w:t>
      </w:r>
      <w:r w:rsidR="004B47E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74A5B" w:rsidRPr="00874A5B">
        <w:rPr>
          <w:rFonts w:asciiTheme="majorBidi" w:hAnsiTheme="majorBidi" w:cstheme="majorBidi"/>
          <w:sz w:val="30"/>
          <w:szCs w:val="30"/>
        </w:rPr>
        <w:t>30</w:t>
      </w:r>
      <w:r w:rsidR="00A41AEE">
        <w:rPr>
          <w:rFonts w:asciiTheme="majorBidi" w:hAnsiTheme="majorBidi" w:cstheme="majorBidi"/>
          <w:sz w:val="30"/>
          <w:szCs w:val="30"/>
        </w:rPr>
        <w:t>,</w:t>
      </w:r>
      <w:r w:rsidR="00874A5B" w:rsidRPr="00874A5B">
        <w:rPr>
          <w:rFonts w:asciiTheme="majorBidi" w:hAnsiTheme="majorBidi" w:cstheme="majorBidi"/>
          <w:sz w:val="30"/>
          <w:szCs w:val="30"/>
        </w:rPr>
        <w:t>638</w:t>
      </w:r>
      <w:r w:rsidR="00A41AEE">
        <w:rPr>
          <w:rFonts w:asciiTheme="majorBidi" w:hAnsiTheme="majorBidi" w:cstheme="majorBidi"/>
          <w:sz w:val="30"/>
          <w:szCs w:val="30"/>
        </w:rPr>
        <w:t>.</w:t>
      </w:r>
      <w:r w:rsidR="00874A5B" w:rsidRPr="00874A5B">
        <w:rPr>
          <w:rFonts w:asciiTheme="majorBidi" w:hAnsiTheme="majorBidi" w:cstheme="majorBidi"/>
          <w:sz w:val="30"/>
          <w:szCs w:val="30"/>
        </w:rPr>
        <w:t>06</w:t>
      </w:r>
      <w:r w:rsidR="00A41AEE">
        <w:rPr>
          <w:rFonts w:asciiTheme="majorBidi" w:hAnsiTheme="majorBidi" w:cstheme="majorBidi"/>
          <w:sz w:val="30"/>
          <w:szCs w:val="30"/>
        </w:rPr>
        <w:t xml:space="preserve"> </w:t>
      </w:r>
      <w:r w:rsidRPr="00A030C2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4D31C8" w:rsidRPr="00A030C2">
        <w:rPr>
          <w:rFonts w:asciiTheme="majorBidi" w:hAnsiTheme="majorBidi" w:cstheme="majorBidi"/>
          <w:sz w:val="30"/>
          <w:szCs w:val="30"/>
          <w:cs/>
        </w:rPr>
        <w:t>สกุลเหรียญออสเตรเลียเป็นจำนวนเงินรวม</w:t>
      </w:r>
      <w:r w:rsidR="004D31C8" w:rsidRPr="00A030C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D31C8" w:rsidRPr="00874A5B">
        <w:rPr>
          <w:rFonts w:asciiTheme="majorBidi" w:hAnsiTheme="majorBidi" w:cstheme="majorBidi" w:hint="cs"/>
          <w:sz w:val="30"/>
          <w:szCs w:val="30"/>
        </w:rPr>
        <w:t>717</w:t>
      </w:r>
      <w:r w:rsidR="004D31C8">
        <w:rPr>
          <w:rFonts w:asciiTheme="majorBidi" w:hAnsiTheme="majorBidi" w:cstheme="majorBidi" w:hint="cs"/>
          <w:sz w:val="30"/>
          <w:szCs w:val="30"/>
          <w:cs/>
        </w:rPr>
        <w:t>.</w:t>
      </w:r>
      <w:r w:rsidR="004D31C8" w:rsidRPr="00874A5B">
        <w:rPr>
          <w:rFonts w:asciiTheme="majorBidi" w:hAnsiTheme="majorBidi" w:cstheme="majorBidi" w:hint="cs"/>
          <w:sz w:val="30"/>
          <w:szCs w:val="30"/>
        </w:rPr>
        <w:t>15</w:t>
      </w:r>
      <w:r w:rsidR="004D31C8">
        <w:rPr>
          <w:rFonts w:asciiTheme="majorBidi" w:hAnsiTheme="majorBidi" w:cstheme="majorBidi"/>
          <w:sz w:val="30"/>
          <w:szCs w:val="30"/>
        </w:rPr>
        <w:t xml:space="preserve"> </w:t>
      </w:r>
      <w:r w:rsidR="004D31C8" w:rsidRPr="00A030C2">
        <w:rPr>
          <w:rFonts w:asciiTheme="majorBidi" w:hAnsiTheme="majorBidi" w:cstheme="majorBidi"/>
          <w:sz w:val="30"/>
          <w:szCs w:val="30"/>
          <w:cs/>
        </w:rPr>
        <w:t xml:space="preserve">ล้านเหรียญออสเตรเลีย </w:t>
      </w:r>
      <w:r w:rsidR="004D31C8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A030C2">
        <w:rPr>
          <w:rFonts w:asciiTheme="majorBidi" w:hAnsiTheme="majorBidi" w:cstheme="majorBidi"/>
          <w:sz w:val="30"/>
          <w:szCs w:val="30"/>
          <w:cs/>
        </w:rPr>
        <w:t>สกุลเงินเหรียญสหรัฐอเมริกา</w:t>
      </w:r>
      <w:r w:rsidR="00EC1D9B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A030C2">
        <w:rPr>
          <w:rFonts w:asciiTheme="majorBidi" w:hAnsiTheme="majorBidi" w:cstheme="majorBidi"/>
          <w:sz w:val="30"/>
          <w:szCs w:val="30"/>
          <w:cs/>
        </w:rPr>
        <w:t>จำนวน</w:t>
      </w:r>
      <w:r w:rsidR="00EC1D9B">
        <w:rPr>
          <w:rFonts w:asciiTheme="majorBidi" w:hAnsiTheme="majorBidi" w:cstheme="majorBidi" w:hint="cs"/>
          <w:sz w:val="30"/>
          <w:szCs w:val="30"/>
          <w:cs/>
        </w:rPr>
        <w:t>เงินรวม</w:t>
      </w:r>
      <w:r w:rsidR="004B47E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74A5B" w:rsidRPr="00874A5B">
        <w:rPr>
          <w:rFonts w:asciiTheme="majorBidi" w:hAnsiTheme="majorBidi" w:cstheme="majorBidi"/>
          <w:sz w:val="30"/>
          <w:szCs w:val="30"/>
        </w:rPr>
        <w:t>398</w:t>
      </w:r>
      <w:r w:rsidR="00A41AEE">
        <w:rPr>
          <w:rFonts w:asciiTheme="majorBidi" w:hAnsiTheme="majorBidi" w:cstheme="majorBidi"/>
          <w:sz w:val="30"/>
          <w:szCs w:val="30"/>
        </w:rPr>
        <w:t>.</w:t>
      </w:r>
      <w:r w:rsidR="00874A5B" w:rsidRPr="00874A5B">
        <w:rPr>
          <w:rFonts w:asciiTheme="majorBidi" w:hAnsiTheme="majorBidi" w:cstheme="majorBidi"/>
          <w:sz w:val="30"/>
          <w:szCs w:val="30"/>
        </w:rPr>
        <w:t>53</w:t>
      </w:r>
      <w:r w:rsidR="00470EF2">
        <w:rPr>
          <w:rFonts w:asciiTheme="majorBidi" w:hAnsiTheme="majorBidi" w:cstheme="majorBidi"/>
          <w:sz w:val="30"/>
          <w:szCs w:val="30"/>
        </w:rPr>
        <w:t xml:space="preserve"> </w:t>
      </w:r>
      <w:r w:rsidRPr="00A030C2">
        <w:rPr>
          <w:rFonts w:asciiTheme="majorBidi" w:hAnsiTheme="majorBidi" w:cstheme="majorBidi"/>
          <w:sz w:val="30"/>
          <w:szCs w:val="30"/>
          <w:cs/>
        </w:rPr>
        <w:t>ล้านเหรียญสหรัฐอเมริกา โดยคู่สัญญามีข้อตกลงจะจ่ายชำระดอกเบี้ยและเงินต้นระหว่างกันตามเงื่อนไขและข้อกำหนด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ที่ระบุไว้ในสัญญา </w:t>
      </w:r>
      <w:r w:rsidRPr="001D3E7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874A5B" w:rsidRPr="00874A5B">
        <w:rPr>
          <w:rFonts w:ascii="Angsana New" w:hAnsi="Angsana New"/>
          <w:i/>
          <w:iCs/>
          <w:sz w:val="30"/>
          <w:szCs w:val="30"/>
        </w:rPr>
        <w:t>31</w:t>
      </w:r>
      <w:r w:rsidRPr="001D3E79">
        <w:rPr>
          <w:rFonts w:ascii="Angsana New" w:hAnsi="Angsana New"/>
          <w:i/>
          <w:iCs/>
          <w:sz w:val="30"/>
          <w:szCs w:val="30"/>
        </w:rPr>
        <w:t xml:space="preserve"> </w:t>
      </w:r>
      <w:r w:rsidRPr="001D3E7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874A5B" w:rsidRPr="00874A5B">
        <w:rPr>
          <w:rFonts w:ascii="Angsana New" w:hAnsi="Angsana New"/>
          <w:i/>
          <w:iCs/>
          <w:sz w:val="30"/>
          <w:szCs w:val="30"/>
        </w:rPr>
        <w:t>2568</w:t>
      </w:r>
      <w:r w:rsidRPr="001D3E79">
        <w:rPr>
          <w:rFonts w:ascii="Angsana New" w:hAnsi="Angsana New"/>
          <w:i/>
          <w:iCs/>
          <w:sz w:val="30"/>
          <w:szCs w:val="30"/>
        </w:rPr>
        <w:t xml:space="preserve">: </w:t>
      </w:r>
      <w:r w:rsidR="004F0A85" w:rsidRPr="001D3E79">
        <w:rPr>
          <w:rFonts w:ascii="Angsana New" w:hAnsi="Angsana New"/>
          <w:i/>
          <w:iCs/>
          <w:sz w:val="30"/>
          <w:szCs w:val="30"/>
          <w:cs/>
        </w:rPr>
        <w:t xml:space="preserve">สกุลเงินบาทเป็นจำนวนเงินรวม </w:t>
      </w:r>
      <w:r w:rsidR="00874A5B" w:rsidRPr="00874A5B">
        <w:rPr>
          <w:rFonts w:ascii="Angsana New" w:hAnsi="Angsana New"/>
          <w:i/>
          <w:iCs/>
          <w:sz w:val="30"/>
          <w:szCs w:val="30"/>
        </w:rPr>
        <w:t>31</w:t>
      </w:r>
      <w:r w:rsidR="00C62A6B" w:rsidRPr="00C62A6B">
        <w:rPr>
          <w:rFonts w:ascii="Angsana New" w:hAnsi="Angsana New"/>
          <w:i/>
          <w:iCs/>
          <w:sz w:val="30"/>
          <w:szCs w:val="30"/>
        </w:rPr>
        <w:t>,</w:t>
      </w:r>
      <w:r w:rsidR="00874A5B" w:rsidRPr="00874A5B">
        <w:rPr>
          <w:rFonts w:ascii="Angsana New" w:hAnsi="Angsana New"/>
          <w:i/>
          <w:iCs/>
          <w:sz w:val="30"/>
          <w:szCs w:val="30"/>
        </w:rPr>
        <w:t>154</w:t>
      </w:r>
      <w:r w:rsidR="00C62A6B" w:rsidRPr="00C62A6B">
        <w:rPr>
          <w:rFonts w:ascii="Angsana New" w:hAnsi="Angsana New"/>
          <w:i/>
          <w:iCs/>
          <w:sz w:val="30"/>
          <w:szCs w:val="30"/>
        </w:rPr>
        <w:t>.</w:t>
      </w:r>
      <w:r w:rsidR="00874A5B" w:rsidRPr="00874A5B">
        <w:rPr>
          <w:rFonts w:ascii="Angsana New" w:hAnsi="Angsana New"/>
          <w:i/>
          <w:iCs/>
          <w:sz w:val="30"/>
          <w:szCs w:val="30"/>
        </w:rPr>
        <w:t>06</w:t>
      </w:r>
      <w:r w:rsidR="00C62A6B" w:rsidRPr="00C26995">
        <w:rPr>
          <w:rFonts w:cs="Times New Roman"/>
          <w:szCs w:val="22"/>
        </w:rPr>
        <w:t xml:space="preserve"> </w:t>
      </w:r>
      <w:r w:rsidR="004F0A85" w:rsidRPr="001D3E79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1F78F4" w:rsidRPr="001D3E79">
        <w:rPr>
          <w:rFonts w:ascii="Angsana New" w:hAnsi="Angsana New"/>
          <w:i/>
          <w:iCs/>
          <w:sz w:val="30"/>
          <w:szCs w:val="30"/>
        </w:rPr>
        <w:t xml:space="preserve"> </w:t>
      </w:r>
      <w:r w:rsidR="00C62A6B" w:rsidRPr="00C62A6B">
        <w:rPr>
          <w:rFonts w:ascii="Angsana New" w:hAnsi="Angsana New" w:hint="cs"/>
          <w:i/>
          <w:iCs/>
          <w:sz w:val="30"/>
          <w:szCs w:val="30"/>
          <w:cs/>
        </w:rPr>
        <w:t xml:space="preserve">สกุลเหรียญออสเตรเลียเป็นจำนวนเงินรวม </w:t>
      </w:r>
      <w:r w:rsidR="00874A5B" w:rsidRPr="00874A5B">
        <w:rPr>
          <w:rFonts w:ascii="Angsana New" w:hAnsi="Angsana New"/>
          <w:i/>
          <w:iCs/>
          <w:sz w:val="30"/>
          <w:szCs w:val="30"/>
        </w:rPr>
        <w:t>748</w:t>
      </w:r>
      <w:r w:rsidR="00C62A6B" w:rsidRPr="00C62A6B">
        <w:rPr>
          <w:rFonts w:ascii="Angsana New" w:hAnsi="Angsana New"/>
          <w:i/>
          <w:iCs/>
          <w:sz w:val="30"/>
          <w:szCs w:val="30"/>
        </w:rPr>
        <w:t>.</w:t>
      </w:r>
      <w:r w:rsidR="00874A5B" w:rsidRPr="00874A5B">
        <w:rPr>
          <w:rFonts w:ascii="Angsana New" w:hAnsi="Angsana New"/>
          <w:i/>
          <w:iCs/>
          <w:sz w:val="30"/>
          <w:szCs w:val="30"/>
        </w:rPr>
        <w:t>04</w:t>
      </w:r>
      <w:r w:rsidR="00C62A6B" w:rsidRPr="00C62A6B">
        <w:rPr>
          <w:rFonts w:cs="Times New Roman"/>
          <w:i/>
          <w:iCs/>
          <w:szCs w:val="22"/>
        </w:rPr>
        <w:t xml:space="preserve"> </w:t>
      </w:r>
      <w:r w:rsidR="00C62A6B" w:rsidRPr="00C62A6B">
        <w:rPr>
          <w:rFonts w:ascii="Angsana New" w:hAnsi="Angsana New" w:hint="cs"/>
          <w:i/>
          <w:iCs/>
          <w:sz w:val="30"/>
          <w:szCs w:val="30"/>
          <w:cs/>
        </w:rPr>
        <w:t>ล้านเหรียญออสเตรเลีย</w:t>
      </w:r>
      <w:r w:rsidR="00C62A6B" w:rsidRPr="00C62A6B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C62A6B" w:rsidRPr="00C62A6B">
        <w:rPr>
          <w:rFonts w:ascii="Angsana New" w:hAnsi="Angsana New" w:hint="cs"/>
          <w:i/>
          <w:iCs/>
          <w:sz w:val="30"/>
          <w:szCs w:val="30"/>
          <w:cs/>
        </w:rPr>
        <w:t>และสกุลเงินเหรียญสหรัฐอเมริกาเป็นจำนวน</w:t>
      </w:r>
      <w:r w:rsidR="00EC1D9B">
        <w:rPr>
          <w:rFonts w:ascii="Angsana New" w:hAnsi="Angsana New" w:hint="cs"/>
          <w:i/>
          <w:iCs/>
          <w:sz w:val="30"/>
          <w:szCs w:val="30"/>
          <w:cs/>
        </w:rPr>
        <w:t>เงิน</w:t>
      </w:r>
      <w:r w:rsidR="00C62A6B" w:rsidRPr="00C62A6B">
        <w:rPr>
          <w:rFonts w:ascii="Angsana New" w:hAnsi="Angsana New" w:hint="cs"/>
          <w:i/>
          <w:iCs/>
          <w:sz w:val="30"/>
          <w:szCs w:val="30"/>
          <w:cs/>
        </w:rPr>
        <w:t xml:space="preserve">รวม </w:t>
      </w:r>
      <w:r w:rsidR="00874A5B" w:rsidRPr="00874A5B">
        <w:rPr>
          <w:rFonts w:ascii="Angsana New" w:hAnsi="Angsana New"/>
          <w:i/>
          <w:iCs/>
          <w:sz w:val="30"/>
          <w:szCs w:val="30"/>
        </w:rPr>
        <w:t>411</w:t>
      </w:r>
      <w:r w:rsidR="00C62A6B" w:rsidRPr="00C62A6B">
        <w:rPr>
          <w:rFonts w:ascii="Angsana New" w:hAnsi="Angsana New"/>
          <w:i/>
          <w:iCs/>
          <w:sz w:val="30"/>
          <w:szCs w:val="30"/>
        </w:rPr>
        <w:t>.</w:t>
      </w:r>
      <w:r w:rsidR="00874A5B" w:rsidRPr="00874A5B">
        <w:rPr>
          <w:rFonts w:ascii="Angsana New" w:hAnsi="Angsana New"/>
          <w:i/>
          <w:iCs/>
          <w:sz w:val="30"/>
          <w:szCs w:val="30"/>
        </w:rPr>
        <w:t>05</w:t>
      </w:r>
      <w:r w:rsidR="00C62A6B" w:rsidRPr="00C62A6B">
        <w:rPr>
          <w:rFonts w:cs="Times New Roman"/>
          <w:i/>
          <w:iCs/>
          <w:szCs w:val="22"/>
        </w:rPr>
        <w:t xml:space="preserve"> </w:t>
      </w:r>
      <w:r w:rsidR="00C62A6B" w:rsidRPr="00C62A6B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</w:t>
      </w:r>
      <w:r w:rsidRPr="001D3E79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564137F2" w14:textId="77777777" w:rsidR="00886F54" w:rsidRPr="003F243C" w:rsidRDefault="00886F54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262E2144" w14:textId="77777777" w:rsidR="00C00EF2" w:rsidRPr="001D3E79" w:rsidRDefault="00C00EF2" w:rsidP="001D3E7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1D3E7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ภาระผูกพันกับกิจการที่ไม่เกี่ยวข้องกัน</w:t>
      </w:r>
    </w:p>
    <w:p w14:paraId="52BEE393" w14:textId="77777777" w:rsidR="00C00EF2" w:rsidRPr="006A3696" w:rsidRDefault="00C00EF2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4"/>
          <w:szCs w:val="24"/>
        </w:rPr>
      </w:pPr>
    </w:p>
    <w:p w14:paraId="19A897E3" w14:textId="77777777" w:rsidR="003F243C" w:rsidRPr="00C26995" w:rsidRDefault="003F243C" w:rsidP="003F2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2699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สัญญาปฏิบัติการเดินเครื่องและบำรุงรักษาโรงไฟฟ้า</w:t>
      </w:r>
    </w:p>
    <w:p w14:paraId="73D79CD4" w14:textId="77777777" w:rsidR="003F243C" w:rsidRPr="003F243C" w:rsidRDefault="003F243C" w:rsidP="003F2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thaiDistribute"/>
        <w:rPr>
          <w:rFonts w:ascii="Angsana New" w:hAnsi="Angsana New"/>
          <w:sz w:val="24"/>
          <w:szCs w:val="24"/>
        </w:rPr>
      </w:pPr>
    </w:p>
    <w:p w14:paraId="31A86827" w14:textId="06285540" w:rsidR="003F243C" w:rsidRDefault="003F243C" w:rsidP="003F2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874A5B" w:rsidRPr="00874A5B">
        <w:rPr>
          <w:rFonts w:ascii="Angsana New" w:hAnsi="Angsana New" w:hint="cs"/>
          <w:sz w:val="30"/>
          <w:szCs w:val="30"/>
        </w:rPr>
        <w:t>9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74A5B" w:rsidRPr="00874A5B">
        <w:rPr>
          <w:rFonts w:ascii="Angsana New" w:hAnsi="Angsana New" w:hint="cs"/>
          <w:sz w:val="30"/>
          <w:szCs w:val="30"/>
        </w:rPr>
        <w:t>2562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บริษัท ราช โคเจนเนอเรชั่น จำกัด ซึ่งเป็นบริษัทย่อยทางตรง ได้ทำสัญญาปฏิบัติการเดินเครื่องและบำรุงรักษาโรงไฟฟ้ากับผู้ให้บริการรายหนึ่ง เป็นระยะเวลา </w:t>
      </w:r>
      <w:r w:rsidR="00874A5B" w:rsidRPr="00874A5B">
        <w:rPr>
          <w:rFonts w:ascii="Angsana New" w:hAnsi="Angsana New" w:hint="cs"/>
          <w:sz w:val="30"/>
          <w:szCs w:val="30"/>
        </w:rPr>
        <w:t>19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ปี นับจากวันที่ระบุในสัญญาตามเงื่อนไขของสัญญา ผู้ให้บริการรายดังกล่าวจะต้องดำเนินการผลิตกระแสไฟฟ้าและบำรุงรักษาโรงไฟฟ้าให้กับบริษัทย่อยดังกล่าว โดยมีค่าบริการในการบำรุงรักษาหลักตามรอบการใช้งานเป็นไปตามที่ระบุไว้ในสัญญา</w:t>
      </w:r>
    </w:p>
    <w:p w14:paraId="391FC545" w14:textId="77777777" w:rsidR="003F243C" w:rsidRPr="006A3696" w:rsidRDefault="003F243C" w:rsidP="003F2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4ABDD7E" w14:textId="77777777" w:rsidR="003F243C" w:rsidRPr="00C26995" w:rsidRDefault="003F243C" w:rsidP="003F2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2699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สัญญาซื้อขายเชื้อเพลิง</w:t>
      </w:r>
    </w:p>
    <w:p w14:paraId="405D0776" w14:textId="77777777" w:rsidR="003F243C" w:rsidRPr="003F243C" w:rsidRDefault="003F243C" w:rsidP="003F2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thaiDistribute"/>
        <w:rPr>
          <w:rFonts w:ascii="Angsana New" w:hAnsi="Angsana New"/>
          <w:sz w:val="24"/>
          <w:szCs w:val="24"/>
          <w:cs/>
        </w:rPr>
      </w:pPr>
    </w:p>
    <w:p w14:paraId="4BF407CB" w14:textId="2CD012A8" w:rsidR="003F243C" w:rsidRPr="00C26995" w:rsidRDefault="003F243C" w:rsidP="003F2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874A5B" w:rsidRPr="00874A5B">
        <w:rPr>
          <w:rFonts w:ascii="Angsana New" w:hAnsi="Angsana New" w:hint="cs"/>
          <w:sz w:val="30"/>
          <w:szCs w:val="30"/>
        </w:rPr>
        <w:t>27</w:t>
      </w:r>
      <w:r w:rsidRPr="00C26995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874A5B" w:rsidRPr="00874A5B">
        <w:rPr>
          <w:rFonts w:ascii="Angsana New" w:hAnsi="Angsana New" w:hint="cs"/>
          <w:sz w:val="30"/>
          <w:szCs w:val="30"/>
        </w:rPr>
        <w:t>2543</w:t>
      </w:r>
      <w:r w:rsidRPr="00C26995">
        <w:rPr>
          <w:rFonts w:ascii="Angsana New" w:hAnsi="Angsana New" w:hint="cs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ได้ทำสัญญาซื้อขาย</w:t>
      </w:r>
      <w:r w:rsidRPr="00C26995">
        <w:rPr>
          <w:rFonts w:ascii="Angsana New" w:hAnsi="Angsana New" w:hint="cs"/>
          <w:sz w:val="30"/>
          <w:szCs w:val="30"/>
          <w:cs/>
        </w:rPr>
        <w:br/>
        <w:t xml:space="preserve">ก๊าซธรรมชาติกับบริษัท ปตท. จำกัด (มหาชน) </w:t>
      </w:r>
      <w:r w:rsidRPr="00C26995">
        <w:rPr>
          <w:rFonts w:ascii="Angsana New" w:hAnsi="Angsana New" w:hint="cs"/>
          <w:sz w:val="30"/>
          <w:szCs w:val="30"/>
        </w:rPr>
        <w:t>(“</w:t>
      </w:r>
      <w:r w:rsidRPr="00C26995">
        <w:rPr>
          <w:rFonts w:ascii="Angsana New" w:hAnsi="Angsana New" w:hint="cs"/>
          <w:sz w:val="30"/>
          <w:szCs w:val="30"/>
          <w:cs/>
        </w:rPr>
        <w:t>ปตท</w:t>
      </w:r>
      <w:r w:rsidRPr="00C26995">
        <w:rPr>
          <w:rFonts w:ascii="Angsana New" w:hAnsi="Angsana New" w:hint="cs"/>
          <w:sz w:val="30"/>
          <w:szCs w:val="30"/>
        </w:rPr>
        <w:t xml:space="preserve">.”) </w:t>
      </w:r>
      <w:r w:rsidRPr="00C26995">
        <w:rPr>
          <w:rFonts w:ascii="Angsana New" w:hAnsi="Angsana New" w:hint="cs"/>
          <w:sz w:val="30"/>
          <w:szCs w:val="30"/>
          <w:cs/>
        </w:rPr>
        <w:t xml:space="preserve">เป็นระยะเวลา </w:t>
      </w:r>
      <w:r w:rsidR="00874A5B" w:rsidRPr="00874A5B">
        <w:rPr>
          <w:rFonts w:ascii="Angsana New" w:hAnsi="Angsana New" w:hint="cs"/>
          <w:sz w:val="30"/>
          <w:szCs w:val="30"/>
        </w:rPr>
        <w:t>25</w:t>
      </w:r>
      <w:r w:rsidRPr="00C26995">
        <w:rPr>
          <w:rFonts w:ascii="Angsana New" w:hAnsi="Angsana New" w:hint="cs"/>
          <w:sz w:val="30"/>
          <w:szCs w:val="30"/>
          <w:cs/>
        </w:rPr>
        <w:t xml:space="preserve"> ปีนับ</w:t>
      </w:r>
      <w:r w:rsidR="0086652C">
        <w:rPr>
          <w:rFonts w:ascii="Angsana New" w:hAnsi="Angsana New" w:hint="cs"/>
          <w:sz w:val="30"/>
          <w:szCs w:val="30"/>
          <w:cs/>
        </w:rPr>
        <w:t>ตั้งแต่วันที่เริ่มมีผล</w:t>
      </w:r>
      <w:r w:rsidRPr="00C26995">
        <w:rPr>
          <w:rFonts w:ascii="Angsana New" w:hAnsi="Angsana New" w:hint="cs"/>
          <w:sz w:val="30"/>
          <w:szCs w:val="30"/>
          <w:cs/>
        </w:rPr>
        <w:t xml:space="preserve"> โดย ปตท.</w:t>
      </w:r>
      <w:r w:rsidR="0086652C">
        <w:rPr>
          <w:rFonts w:ascii="Angsana New" w:hAnsi="Angsana New"/>
          <w:sz w:val="30"/>
          <w:szCs w:val="30"/>
          <w:cs/>
        </w:rPr>
        <w:br/>
      </w:r>
      <w:r w:rsidRPr="00C26995">
        <w:rPr>
          <w:rFonts w:ascii="Angsana New" w:hAnsi="Angsana New" w:hint="cs"/>
          <w:sz w:val="30"/>
          <w:szCs w:val="30"/>
          <w:cs/>
        </w:rPr>
        <w:t>จะจำหน่ายก๊าซธรรมชาติให้กับบริษัทย่อยดังกล่าวในปริมาณและราคาที่ตกลงกัน</w:t>
      </w:r>
    </w:p>
    <w:p w14:paraId="51433081" w14:textId="77777777" w:rsidR="003F243C" w:rsidRPr="006A3696" w:rsidRDefault="003F243C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4"/>
          <w:szCs w:val="24"/>
        </w:rPr>
      </w:pPr>
    </w:p>
    <w:p w14:paraId="16BEF984" w14:textId="152F2C9F" w:rsidR="003F243C" w:rsidRPr="00C26995" w:rsidRDefault="003F243C" w:rsidP="003F2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874A5B" w:rsidRPr="00874A5B">
        <w:rPr>
          <w:rFonts w:ascii="Angsana New" w:hAnsi="Angsana New" w:hint="cs"/>
          <w:sz w:val="30"/>
          <w:szCs w:val="30"/>
        </w:rPr>
        <w:t>1</w:t>
      </w:r>
      <w:r w:rsidRPr="00C26995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874A5B" w:rsidRPr="00874A5B">
        <w:rPr>
          <w:rFonts w:ascii="Angsana New" w:hAnsi="Angsana New" w:hint="cs"/>
          <w:sz w:val="30"/>
          <w:szCs w:val="30"/>
        </w:rPr>
        <w:t>2547</w:t>
      </w:r>
      <w:r w:rsidRPr="00C26995">
        <w:rPr>
          <w:rFonts w:ascii="Angsana New" w:hAnsi="Angsana New" w:hint="cs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ได้ทำสัญญาซื้อขายน้ำมันดีเซลกับ ปตท. เป็นระยะเวลา </w:t>
      </w:r>
      <w:r w:rsidR="00874A5B" w:rsidRPr="00874A5B">
        <w:rPr>
          <w:rFonts w:ascii="Angsana New" w:hAnsi="Angsana New" w:hint="cs"/>
          <w:sz w:val="30"/>
          <w:szCs w:val="30"/>
        </w:rPr>
        <w:t>3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ปี โดย ปตท. จะจำหน่ายน้ำมันดีเซลให้กับบริษัทย่อยดังกล่าวในปริมาณและราคาที่ตกลงกัน ทั้งนี้ ระยะเวลาตามสัญญาจะได้รับการขยายออกไปโดยอัตโนมัติอย่างต่อเนื่องอีกคราวละ </w:t>
      </w:r>
      <w:r w:rsidR="00874A5B" w:rsidRPr="00874A5B">
        <w:rPr>
          <w:rFonts w:ascii="Angsana New" w:hAnsi="Angsana New" w:hint="cs"/>
          <w:sz w:val="30"/>
          <w:szCs w:val="30"/>
        </w:rPr>
        <w:t>1</w:t>
      </w:r>
      <w:r w:rsidRPr="00C26995">
        <w:rPr>
          <w:rFonts w:ascii="Angsana New" w:hAnsi="Angsana New" w:hint="cs"/>
          <w:sz w:val="30"/>
          <w:szCs w:val="30"/>
          <w:cs/>
        </w:rPr>
        <w:t xml:space="preserve"> ปี จนกว่าจะมีการแจ้งยุติสัญญาเป็นลายลักษณ์อักษรไม่น้อยกว่า </w:t>
      </w:r>
      <w:r w:rsidR="00874A5B" w:rsidRPr="00874A5B">
        <w:rPr>
          <w:rFonts w:ascii="Angsana New" w:hAnsi="Angsana New" w:hint="cs"/>
          <w:sz w:val="30"/>
          <w:szCs w:val="30"/>
        </w:rPr>
        <w:t>6</w:t>
      </w:r>
      <w:r w:rsidRPr="00C26995">
        <w:rPr>
          <w:rFonts w:ascii="Angsana New" w:hAnsi="Angsana New" w:hint="cs"/>
          <w:sz w:val="30"/>
          <w:szCs w:val="30"/>
          <w:cs/>
        </w:rPr>
        <w:t xml:space="preserve"> เดือน ก่อนที่สัญญาจะขยายโดยอัตโนมัติ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ต่อมา</w:t>
      </w:r>
      <w:r w:rsidR="00EC1D9B">
        <w:rPr>
          <w:rFonts w:ascii="Angsana New" w:hAnsi="Angsana New" w:hint="cs"/>
          <w:sz w:val="30"/>
          <w:szCs w:val="30"/>
          <w:cs/>
        </w:rPr>
        <w:t>เมื่อ</w:t>
      </w:r>
      <w:r w:rsidRPr="00C26995">
        <w:rPr>
          <w:rFonts w:ascii="Angsana New" w:hAnsi="Angsana New"/>
          <w:sz w:val="30"/>
          <w:szCs w:val="30"/>
          <w:cs/>
        </w:rPr>
        <w:t xml:space="preserve">วันที่ </w:t>
      </w:r>
      <w:r w:rsidR="00874A5B" w:rsidRPr="00874A5B">
        <w:rPr>
          <w:rFonts w:ascii="Angsana New" w:hAnsi="Angsana New"/>
          <w:sz w:val="30"/>
          <w:szCs w:val="30"/>
        </w:rPr>
        <w:t>8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/>
          <w:sz w:val="30"/>
          <w:szCs w:val="30"/>
          <w:cs/>
        </w:rPr>
        <w:t xml:space="preserve">มีนาคม </w:t>
      </w:r>
      <w:r w:rsidR="00874A5B" w:rsidRPr="00874A5B">
        <w:rPr>
          <w:rFonts w:ascii="Angsana New" w:hAnsi="Angsana New"/>
          <w:sz w:val="30"/>
          <w:szCs w:val="30"/>
        </w:rPr>
        <w:t>2561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/>
          <w:sz w:val="30"/>
          <w:szCs w:val="30"/>
          <w:cs/>
        </w:rPr>
        <w:t>บริษัท ปตท. จำกัด (มหาชน) และบริษัท</w:t>
      </w:r>
      <w:r>
        <w:rPr>
          <w:rFonts w:ascii="Angsana New" w:hAnsi="Angsana New" w:hint="cs"/>
          <w:sz w:val="30"/>
          <w:szCs w:val="30"/>
          <w:cs/>
        </w:rPr>
        <w:t>ย่อยดังกล่าว</w:t>
      </w:r>
      <w:r w:rsidRPr="00C26995">
        <w:rPr>
          <w:rFonts w:ascii="Angsana New" w:hAnsi="Angsana New"/>
          <w:sz w:val="30"/>
          <w:szCs w:val="30"/>
          <w:cs/>
        </w:rPr>
        <w:t>ได้ลงนามบันทึกการเปลี่ยนตัวคู่สัญญาจาก บริษัท ปตท. จำกัด (มหาชน) เป็น บริษัท ปตท.น้ำมันและการค้าปลีก จำกัด (มหาชน)</w:t>
      </w:r>
      <w:r w:rsidRPr="00C26995">
        <w:rPr>
          <w:rFonts w:ascii="Angsana New" w:hAnsi="Angsana New"/>
          <w:sz w:val="30"/>
          <w:szCs w:val="30"/>
        </w:rPr>
        <w:t xml:space="preserve"> </w:t>
      </w:r>
    </w:p>
    <w:p w14:paraId="37770D6D" w14:textId="77777777" w:rsidR="003F243C" w:rsidRPr="006A3696" w:rsidRDefault="003F243C" w:rsidP="003F2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6D4AEB95" w14:textId="600B546B" w:rsidR="003F243C" w:rsidRDefault="003F243C" w:rsidP="003F243C">
      <w:pPr>
        <w:tabs>
          <w:tab w:val="left" w:pos="630"/>
        </w:tabs>
        <w:autoSpaceDE w:val="0"/>
        <w:autoSpaceDN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874A5B" w:rsidRPr="00874A5B">
        <w:rPr>
          <w:rFonts w:ascii="Angsana New" w:hAnsi="Angsana New" w:hint="cs"/>
          <w:sz w:val="30"/>
          <w:szCs w:val="30"/>
        </w:rPr>
        <w:t>31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874A5B" w:rsidRPr="00874A5B">
        <w:rPr>
          <w:rFonts w:ascii="Angsana New" w:hAnsi="Angsana New" w:hint="cs"/>
          <w:sz w:val="30"/>
          <w:szCs w:val="30"/>
        </w:rPr>
        <w:t>2554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บริษัท ราช โคเจนเนอเรชั่น จำกัด ซึ่งเป็นบริษัทย่อยทางตรง ได้ทำสัญญาซื้อขายก๊าซธรรมชาติกับ ปตท. เป็นระยะเวลา </w:t>
      </w:r>
      <w:r w:rsidR="00874A5B" w:rsidRPr="00874A5B">
        <w:rPr>
          <w:rFonts w:ascii="Angsana New" w:hAnsi="Angsana New" w:hint="cs"/>
          <w:sz w:val="30"/>
          <w:szCs w:val="30"/>
        </w:rPr>
        <w:t>25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ปี นับตั้งแต่วันเริ่มใช้ก๊าซเพื่อการค้า โดย ปตท. จะจำหน่ายก๊าซธรรมชาติให้กับบริษัทย่อยดังกล่าวในปริมาณและราคาที่ตกลงกัน</w:t>
      </w:r>
    </w:p>
    <w:p w14:paraId="623E9AA1" w14:textId="77777777" w:rsidR="003F243C" w:rsidRPr="001D3E79" w:rsidRDefault="003F243C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42B30B9C" w14:textId="4E34F87E" w:rsidR="00C00EF2" w:rsidRPr="001D3E79" w:rsidRDefault="00C00EF2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D3E7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สัญญาจัดหาและซ่อมอะไหล่โรงไฟฟ้า (Contractual Service Agreement)</w:t>
      </w:r>
    </w:p>
    <w:p w14:paraId="69D14100" w14:textId="77777777" w:rsidR="00C00EF2" w:rsidRPr="001D3E79" w:rsidRDefault="00C00EF2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105C5C" w14:textId="4313E031" w:rsidR="00E11B2F" w:rsidRPr="001D3E79" w:rsidRDefault="00E11B2F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D3E7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874A5B" w:rsidRPr="00874A5B">
        <w:rPr>
          <w:rFonts w:asciiTheme="majorBidi" w:hAnsiTheme="majorBidi" w:cstheme="majorBidi"/>
          <w:sz w:val="30"/>
          <w:szCs w:val="30"/>
        </w:rPr>
        <w:t>29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74A5B" w:rsidRPr="00874A5B">
        <w:rPr>
          <w:rFonts w:asciiTheme="majorBidi" w:hAnsiTheme="majorBidi" w:cstheme="majorBidi"/>
          <w:sz w:val="30"/>
          <w:szCs w:val="30"/>
        </w:rPr>
        <w:t>2548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</w:t>
      </w:r>
      <w:r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Theme="majorBidi" w:hAnsiTheme="majorBidi" w:cstheme="majorBidi"/>
          <w:sz w:val="30"/>
          <w:szCs w:val="30"/>
          <w:cs/>
        </w:rPr>
        <w:t>ได้ทำสัญญาจัดหาและซ่อมอะไหล่โรงไฟฟ้าพลังความร้อนร่วมกับ</w:t>
      </w:r>
      <w:r w:rsidR="00866AAC">
        <w:rPr>
          <w:rFonts w:asciiTheme="majorBidi" w:hAnsiTheme="majorBidi" w:cstheme="majorBidi" w:hint="cs"/>
          <w:sz w:val="30"/>
          <w:szCs w:val="30"/>
          <w:cs/>
        </w:rPr>
        <w:t xml:space="preserve">ผู้ให้บริการจำนวน </w:t>
      </w:r>
      <w:r w:rsidR="00866AAC">
        <w:rPr>
          <w:rFonts w:asciiTheme="majorBidi" w:hAnsiTheme="majorBidi" w:cstheme="majorBidi"/>
          <w:sz w:val="30"/>
          <w:szCs w:val="30"/>
        </w:rPr>
        <w:t xml:space="preserve">2 </w:t>
      </w:r>
      <w:r w:rsidR="00866AAC">
        <w:rPr>
          <w:rFonts w:asciiTheme="majorBidi" w:hAnsiTheme="majorBidi" w:cstheme="majorBidi" w:hint="cs"/>
          <w:sz w:val="30"/>
          <w:szCs w:val="30"/>
          <w:cs/>
        </w:rPr>
        <w:t>ราย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 สัญญาดังกล่าวมีผลบังคับใช้ตั้งแต่วันที่ลงนามในสัญญาจนถึงวันสิ้นสุดการเดินเครื่องของอุปกรณ์กังหันแก๊สตามสัญญาซื้อขายไฟฟ้าในปี </w:t>
      </w:r>
      <w:r w:rsidR="00874A5B" w:rsidRPr="00874A5B">
        <w:rPr>
          <w:rFonts w:asciiTheme="majorBidi" w:hAnsiTheme="majorBidi" w:cstheme="majorBidi"/>
          <w:sz w:val="30"/>
          <w:szCs w:val="30"/>
        </w:rPr>
        <w:t>2570</w:t>
      </w:r>
      <w:r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Theme="majorBidi" w:hAnsiTheme="majorBidi" w:cstheme="majorBidi"/>
          <w:sz w:val="30"/>
          <w:szCs w:val="30"/>
          <w:cs/>
        </w:rPr>
        <w:t>โดยมีมูลค่า</w:t>
      </w:r>
      <w:r w:rsidR="00A14BF8">
        <w:rPr>
          <w:rFonts w:asciiTheme="majorBidi" w:hAnsiTheme="majorBidi" w:cstheme="majorBidi"/>
          <w:sz w:val="30"/>
          <w:szCs w:val="30"/>
          <w:cs/>
        </w:rPr>
        <w:br/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ตามสัญญาเดิมเป็นจำนวนเงิน </w:t>
      </w:r>
      <w:r w:rsidR="00874A5B" w:rsidRPr="00874A5B">
        <w:rPr>
          <w:rFonts w:asciiTheme="majorBidi" w:hAnsiTheme="majorBidi" w:cstheme="majorBidi"/>
          <w:sz w:val="30"/>
          <w:szCs w:val="30"/>
        </w:rPr>
        <w:t>428</w:t>
      </w:r>
      <w:r w:rsidRPr="001D3E79">
        <w:rPr>
          <w:rFonts w:asciiTheme="majorBidi" w:hAnsiTheme="majorBidi" w:cstheme="majorBidi"/>
          <w:sz w:val="30"/>
          <w:szCs w:val="30"/>
        </w:rPr>
        <w:t>.</w:t>
      </w:r>
      <w:r w:rsidR="00874A5B" w:rsidRPr="00874A5B">
        <w:rPr>
          <w:rFonts w:asciiTheme="majorBidi" w:hAnsiTheme="majorBidi" w:cstheme="majorBidi"/>
          <w:sz w:val="30"/>
          <w:szCs w:val="30"/>
        </w:rPr>
        <w:t>60</w:t>
      </w:r>
      <w:r w:rsidR="00866AA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ล้านเหรียญสหรัฐอเมริกา ต่อมาเมื่อวันที่ </w:t>
      </w:r>
      <w:r w:rsidR="00874A5B" w:rsidRPr="00874A5B">
        <w:rPr>
          <w:rFonts w:asciiTheme="majorBidi" w:hAnsiTheme="majorBidi" w:cstheme="majorBidi"/>
          <w:sz w:val="30"/>
          <w:szCs w:val="30"/>
        </w:rPr>
        <w:t>19</w:t>
      </w:r>
      <w:r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="00874A5B" w:rsidRPr="00874A5B">
        <w:rPr>
          <w:rFonts w:asciiTheme="majorBidi" w:hAnsiTheme="majorBidi" w:cstheme="majorBidi"/>
          <w:sz w:val="30"/>
          <w:szCs w:val="30"/>
        </w:rPr>
        <w:t>2562</w:t>
      </w:r>
      <w:r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14BF8">
        <w:rPr>
          <w:rFonts w:asciiTheme="majorBidi" w:hAnsiTheme="majorBidi" w:cstheme="majorBidi"/>
          <w:sz w:val="30"/>
          <w:szCs w:val="30"/>
          <w:cs/>
        </w:rPr>
        <w:br/>
      </w:r>
      <w:r w:rsidR="00874A5B" w:rsidRPr="00874A5B">
        <w:rPr>
          <w:rFonts w:asciiTheme="majorBidi" w:hAnsiTheme="majorBidi" w:cstheme="majorBidi"/>
          <w:sz w:val="30"/>
          <w:szCs w:val="30"/>
        </w:rPr>
        <w:t>25</w:t>
      </w:r>
      <w:r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="00874A5B" w:rsidRPr="00874A5B">
        <w:rPr>
          <w:rFonts w:asciiTheme="majorBidi" w:hAnsiTheme="majorBidi" w:cstheme="majorBidi"/>
          <w:sz w:val="30"/>
          <w:szCs w:val="30"/>
        </w:rPr>
        <w:t>2563</w:t>
      </w:r>
      <w:r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Theme="majorBidi" w:hAnsiTheme="majorBidi" w:cstheme="majorBidi"/>
          <w:sz w:val="30"/>
          <w:szCs w:val="30"/>
          <w:cs/>
        </w:rPr>
        <w:t>คู่สัญญาทั้งสามฝ่ายได้ตกลงเปลี่ยนแปลงเงื่อนไขการให้บริการตามสัญญาเดิม โดยการเปลี่ยนแปลงตามสัญญาล่าสุดมีผลบังคับใช้ตั้งแต่เดือนสิงหาคม</w:t>
      </w:r>
      <w:r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="00874A5B" w:rsidRPr="00874A5B">
        <w:rPr>
          <w:rFonts w:asciiTheme="majorBidi" w:hAnsiTheme="majorBidi" w:cstheme="majorBidi"/>
          <w:sz w:val="30"/>
          <w:szCs w:val="30"/>
        </w:rPr>
        <w:t>2563</w:t>
      </w:r>
      <w:r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รวมมีมูลค่าตามสัญญาเป็นจำนวนเงิน </w:t>
      </w:r>
      <w:r w:rsidR="00A14BF8">
        <w:rPr>
          <w:rFonts w:asciiTheme="majorBidi" w:hAnsiTheme="majorBidi" w:cstheme="majorBidi"/>
          <w:sz w:val="30"/>
          <w:szCs w:val="30"/>
          <w:cs/>
        </w:rPr>
        <w:br/>
      </w:r>
      <w:r w:rsidR="00874A5B" w:rsidRPr="00874A5B">
        <w:rPr>
          <w:rFonts w:asciiTheme="majorBidi" w:hAnsiTheme="majorBidi" w:cstheme="majorBidi"/>
          <w:sz w:val="30"/>
          <w:szCs w:val="30"/>
        </w:rPr>
        <w:t>436</w:t>
      </w:r>
      <w:r w:rsidRPr="001D3E79">
        <w:rPr>
          <w:rFonts w:asciiTheme="majorBidi" w:hAnsiTheme="majorBidi" w:cstheme="majorBidi"/>
          <w:sz w:val="30"/>
          <w:szCs w:val="30"/>
        </w:rPr>
        <w:t>.</w:t>
      </w:r>
      <w:r w:rsidR="00874A5B" w:rsidRPr="00874A5B">
        <w:rPr>
          <w:rFonts w:asciiTheme="majorBidi" w:hAnsiTheme="majorBidi" w:cstheme="majorBidi"/>
          <w:sz w:val="30"/>
          <w:szCs w:val="30"/>
        </w:rPr>
        <w:t>75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ล้านเหรียญสหรัฐอเมริกา</w:t>
      </w:r>
      <w:r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="00874A5B" w:rsidRPr="00874A5B">
        <w:rPr>
          <w:rFonts w:asciiTheme="majorBidi" w:hAnsiTheme="majorBidi" w:cstheme="majorBidi"/>
          <w:sz w:val="30"/>
          <w:szCs w:val="30"/>
        </w:rPr>
        <w:t>30</w:t>
      </w:r>
      <w:r w:rsidR="005A6D59" w:rsidRPr="003426B2">
        <w:rPr>
          <w:rFonts w:asciiTheme="majorBidi" w:hAnsiTheme="majorBidi" w:cstheme="majorBidi"/>
          <w:sz w:val="30"/>
          <w:szCs w:val="30"/>
        </w:rPr>
        <w:t xml:space="preserve"> </w:t>
      </w:r>
      <w:r w:rsidR="005A6D59" w:rsidRPr="003426B2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874A5B" w:rsidRPr="00874A5B">
        <w:rPr>
          <w:rFonts w:asciiTheme="majorBidi" w:hAnsiTheme="majorBidi" w:cstheme="majorBidi"/>
          <w:sz w:val="30"/>
          <w:szCs w:val="30"/>
        </w:rPr>
        <w:t>2569</w:t>
      </w:r>
      <w:r w:rsidR="00DB7F27"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Theme="majorBidi" w:hAnsiTheme="majorBidi" w:cstheme="majorBidi"/>
          <w:sz w:val="30"/>
          <w:szCs w:val="30"/>
          <w:cs/>
        </w:rPr>
        <w:t>บริษัทย่อยดังกล่าวมีภาระผูกพันคงเหลือตามสัญญาเป็นจำนวน</w:t>
      </w:r>
      <w:r w:rsidRPr="00A030C2">
        <w:rPr>
          <w:rFonts w:asciiTheme="majorBidi" w:hAnsiTheme="majorBidi" w:cstheme="majorBidi"/>
          <w:sz w:val="30"/>
          <w:szCs w:val="30"/>
          <w:cs/>
        </w:rPr>
        <w:t>เงิน</w:t>
      </w:r>
      <w:r w:rsidR="003418B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74A5B" w:rsidRPr="00874A5B">
        <w:rPr>
          <w:rFonts w:asciiTheme="majorBidi" w:hAnsiTheme="majorBidi" w:cstheme="majorBidi" w:hint="cs"/>
          <w:sz w:val="30"/>
          <w:szCs w:val="30"/>
        </w:rPr>
        <w:t>19</w:t>
      </w:r>
      <w:r w:rsidR="003418B4">
        <w:rPr>
          <w:rFonts w:asciiTheme="majorBidi" w:hAnsiTheme="majorBidi" w:cstheme="majorBidi" w:hint="cs"/>
          <w:sz w:val="30"/>
          <w:szCs w:val="30"/>
          <w:cs/>
        </w:rPr>
        <w:t>.</w:t>
      </w:r>
      <w:r w:rsidR="00874A5B" w:rsidRPr="00874A5B">
        <w:rPr>
          <w:rFonts w:asciiTheme="majorBidi" w:hAnsiTheme="majorBidi" w:cstheme="majorBidi" w:hint="cs"/>
          <w:sz w:val="30"/>
          <w:szCs w:val="30"/>
        </w:rPr>
        <w:t>63</w:t>
      </w:r>
      <w:r w:rsidRPr="00A030C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030C2">
        <w:rPr>
          <w:rFonts w:asciiTheme="majorBidi" w:hAnsiTheme="majorBidi" w:cstheme="majorBidi"/>
          <w:sz w:val="30"/>
          <w:szCs w:val="30"/>
          <w:cs/>
        </w:rPr>
        <w:t>ล้าน</w:t>
      </w:r>
      <w:r w:rsidRPr="001D3E79">
        <w:rPr>
          <w:rFonts w:asciiTheme="majorBidi" w:hAnsiTheme="majorBidi" w:cstheme="majorBidi"/>
          <w:sz w:val="30"/>
          <w:szCs w:val="30"/>
          <w:cs/>
        </w:rPr>
        <w:t>เหรียญสหรัฐอเมริกา</w:t>
      </w:r>
      <w:r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874A5B" w:rsidRPr="00874A5B">
        <w:rPr>
          <w:rFonts w:ascii="Angsana New" w:hAnsi="Angsana New"/>
          <w:i/>
          <w:iCs/>
          <w:sz w:val="30"/>
          <w:szCs w:val="30"/>
        </w:rPr>
        <w:t>31</w:t>
      </w:r>
      <w:r w:rsidRPr="001D3E79">
        <w:rPr>
          <w:rFonts w:ascii="Angsana New" w:hAnsi="Angsana New"/>
          <w:i/>
          <w:iCs/>
          <w:sz w:val="30"/>
          <w:szCs w:val="30"/>
        </w:rPr>
        <w:t xml:space="preserve"> </w:t>
      </w:r>
      <w:r w:rsidRPr="001D3E7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874A5B" w:rsidRPr="00874A5B">
        <w:rPr>
          <w:rFonts w:ascii="Angsana New" w:hAnsi="Angsana New"/>
          <w:i/>
          <w:iCs/>
          <w:sz w:val="30"/>
          <w:szCs w:val="30"/>
        </w:rPr>
        <w:t>2568</w:t>
      </w:r>
      <w:r w:rsidRPr="001D3E79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874A5B" w:rsidRPr="00874A5B">
        <w:rPr>
          <w:rFonts w:ascii="Angsana New" w:hAnsi="Angsana New"/>
          <w:i/>
          <w:iCs/>
          <w:sz w:val="30"/>
          <w:szCs w:val="30"/>
        </w:rPr>
        <w:t>21</w:t>
      </w:r>
      <w:r w:rsidR="00C62A6B">
        <w:rPr>
          <w:rFonts w:ascii="Angsana New" w:hAnsi="Angsana New"/>
          <w:i/>
          <w:iCs/>
          <w:sz w:val="30"/>
          <w:szCs w:val="30"/>
        </w:rPr>
        <w:t>.</w:t>
      </w:r>
      <w:r w:rsidR="00874A5B" w:rsidRPr="00874A5B">
        <w:rPr>
          <w:rFonts w:ascii="Angsana New" w:hAnsi="Angsana New"/>
          <w:i/>
          <w:iCs/>
          <w:sz w:val="30"/>
          <w:szCs w:val="30"/>
        </w:rPr>
        <w:t>39</w:t>
      </w:r>
      <w:r w:rsidR="00D75D4B" w:rsidRPr="001D3E79">
        <w:rPr>
          <w:rFonts w:ascii="Angsana New" w:hAnsi="Angsana New"/>
          <w:i/>
          <w:iCs/>
          <w:sz w:val="30"/>
          <w:szCs w:val="30"/>
        </w:rPr>
        <w:t xml:space="preserve"> </w:t>
      </w:r>
      <w:r w:rsidRPr="001D3E79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ล้านเหรียญสหรัฐอเมริกา)</w:t>
      </w:r>
    </w:p>
    <w:p w14:paraId="1AB4231F" w14:textId="77777777" w:rsidR="00E11B2F" w:rsidRPr="00A82C65" w:rsidRDefault="00E11B2F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B40CBE" w14:textId="5945A945" w:rsidR="00E11B2F" w:rsidRPr="001D3E79" w:rsidRDefault="00E11B2F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D3E79">
        <w:rPr>
          <w:rFonts w:asciiTheme="majorBidi" w:hAnsiTheme="majorBidi" w:cstheme="majorBidi"/>
          <w:sz w:val="30"/>
          <w:szCs w:val="30"/>
          <w:cs/>
        </w:rPr>
        <w:t xml:space="preserve">นอกจากนี้ สัญญาดังกล่าวระบุให้บริษัทย่อยดังกล่าวเปิดเล็ตเตอร์ออฟเครดิตจำนวน </w:t>
      </w:r>
      <w:r w:rsidR="00874A5B" w:rsidRPr="00874A5B">
        <w:rPr>
          <w:rFonts w:asciiTheme="majorBidi" w:hAnsiTheme="majorBidi" w:cstheme="majorBidi"/>
          <w:sz w:val="30"/>
          <w:szCs w:val="30"/>
        </w:rPr>
        <w:t>6</w:t>
      </w:r>
      <w:r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Theme="majorBidi" w:hAnsiTheme="majorBidi" w:cstheme="majorBidi"/>
          <w:sz w:val="30"/>
          <w:szCs w:val="30"/>
          <w:cs/>
        </w:rPr>
        <w:t>ล้านเหรียญสหรัฐอเมริกา</w:t>
      </w:r>
      <w:r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Theme="majorBidi" w:hAnsiTheme="majorBidi" w:cstheme="majorBidi"/>
          <w:sz w:val="30"/>
          <w:szCs w:val="30"/>
        </w:rPr>
        <w:br/>
      </w:r>
      <w:r w:rsidRPr="001D3E79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="00874A5B" w:rsidRPr="00874A5B">
        <w:rPr>
          <w:rFonts w:asciiTheme="majorBidi" w:hAnsiTheme="majorBidi" w:cstheme="majorBidi"/>
          <w:sz w:val="30"/>
          <w:szCs w:val="30"/>
        </w:rPr>
        <w:t>30</w:t>
      </w:r>
      <w:r w:rsidR="005A6D59" w:rsidRPr="003426B2">
        <w:rPr>
          <w:rFonts w:asciiTheme="majorBidi" w:hAnsiTheme="majorBidi" w:cstheme="majorBidi"/>
          <w:sz w:val="30"/>
          <w:szCs w:val="30"/>
        </w:rPr>
        <w:t xml:space="preserve"> </w:t>
      </w:r>
      <w:r w:rsidR="005A6D59" w:rsidRPr="003426B2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874A5B" w:rsidRPr="00874A5B">
        <w:rPr>
          <w:rFonts w:asciiTheme="majorBidi" w:hAnsiTheme="majorBidi" w:cstheme="majorBidi"/>
          <w:sz w:val="30"/>
          <w:szCs w:val="30"/>
        </w:rPr>
        <w:t>2569</w:t>
      </w:r>
      <w:r w:rsidR="00DB7F27"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Theme="majorBidi" w:hAnsiTheme="majorBidi" w:cstheme="majorBidi"/>
          <w:sz w:val="30"/>
          <w:szCs w:val="30"/>
          <w:cs/>
        </w:rPr>
        <w:t>บริษัทย่อยดังกล่าวมีเล็ตเตอร์ออฟเครดิตคงเหลือที่ยังไม่ได้ใช้</w:t>
      </w:r>
      <w:r w:rsidRPr="00A030C2">
        <w:rPr>
          <w:rFonts w:asciiTheme="majorBidi" w:hAnsiTheme="majorBidi" w:cstheme="majorBidi"/>
          <w:sz w:val="30"/>
          <w:szCs w:val="30"/>
          <w:cs/>
        </w:rPr>
        <w:t>จำนวน</w:t>
      </w:r>
      <w:r w:rsidR="003418B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74A5B" w:rsidRPr="00874A5B">
        <w:rPr>
          <w:rFonts w:asciiTheme="majorBidi" w:hAnsiTheme="majorBidi" w:cstheme="majorBidi" w:hint="cs"/>
          <w:sz w:val="30"/>
          <w:szCs w:val="30"/>
        </w:rPr>
        <w:t>6</w:t>
      </w:r>
      <w:r w:rsidR="004F276C" w:rsidRPr="00A030C2">
        <w:rPr>
          <w:rFonts w:asciiTheme="majorBidi" w:hAnsiTheme="majorBidi" w:cstheme="majorBidi"/>
          <w:sz w:val="30"/>
          <w:szCs w:val="30"/>
        </w:rPr>
        <w:t xml:space="preserve"> </w:t>
      </w:r>
      <w:r w:rsidRPr="00A030C2">
        <w:rPr>
          <w:rFonts w:asciiTheme="majorBidi" w:hAnsiTheme="majorBidi" w:cstheme="majorBidi"/>
          <w:sz w:val="30"/>
          <w:szCs w:val="30"/>
          <w:cs/>
        </w:rPr>
        <w:t>ล้าน</w:t>
      </w:r>
      <w:r w:rsidRPr="001D3E79">
        <w:rPr>
          <w:rFonts w:asciiTheme="majorBidi" w:hAnsiTheme="majorBidi" w:cstheme="majorBidi"/>
          <w:sz w:val="30"/>
          <w:szCs w:val="30"/>
          <w:cs/>
        </w:rPr>
        <w:t>เหรียญสหรัฐอเมริกา</w:t>
      </w:r>
      <w:r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874A5B" w:rsidRPr="00874A5B">
        <w:rPr>
          <w:rFonts w:ascii="Angsana New" w:hAnsi="Angsana New"/>
          <w:i/>
          <w:iCs/>
          <w:sz w:val="30"/>
          <w:szCs w:val="30"/>
        </w:rPr>
        <w:t>31</w:t>
      </w:r>
      <w:r w:rsidRPr="001D3E79">
        <w:rPr>
          <w:rFonts w:ascii="Angsana New" w:hAnsi="Angsana New"/>
          <w:i/>
          <w:iCs/>
          <w:sz w:val="30"/>
          <w:szCs w:val="30"/>
        </w:rPr>
        <w:t xml:space="preserve"> </w:t>
      </w:r>
      <w:r w:rsidRPr="001D3E7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874A5B" w:rsidRPr="00874A5B">
        <w:rPr>
          <w:rFonts w:ascii="Angsana New" w:hAnsi="Angsana New" w:hint="cs"/>
          <w:i/>
          <w:iCs/>
          <w:sz w:val="30"/>
          <w:szCs w:val="30"/>
        </w:rPr>
        <w:t>256</w:t>
      </w:r>
      <w:r w:rsidR="00874A5B" w:rsidRPr="00874A5B">
        <w:rPr>
          <w:rFonts w:ascii="Angsana New" w:hAnsi="Angsana New"/>
          <w:i/>
          <w:iCs/>
          <w:sz w:val="30"/>
          <w:szCs w:val="30"/>
        </w:rPr>
        <w:t>8</w:t>
      </w:r>
      <w:r w:rsidRPr="001D3E79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874A5B" w:rsidRPr="00874A5B">
        <w:rPr>
          <w:rFonts w:ascii="Angsana New" w:hAnsi="Angsana New" w:hint="cs"/>
          <w:i/>
          <w:iCs/>
          <w:sz w:val="30"/>
          <w:szCs w:val="30"/>
        </w:rPr>
        <w:t>6</w:t>
      </w:r>
      <w:r w:rsidRPr="001D3E79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1D3E79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ล้านเหรียญสหรัฐอเมริกา)</w:t>
      </w:r>
    </w:p>
    <w:p w14:paraId="02FC188D" w14:textId="77777777" w:rsidR="00C00EF2" w:rsidRPr="001D3E79" w:rsidRDefault="00C00EF2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EE3705" w14:textId="3D1EEB8B" w:rsidR="00E11B2F" w:rsidRPr="001D3E79" w:rsidRDefault="00E11B2F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1D3E79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874A5B" w:rsidRPr="00874A5B">
        <w:rPr>
          <w:rFonts w:asciiTheme="majorBidi" w:hAnsiTheme="majorBidi" w:cstheme="majorBidi"/>
          <w:spacing w:val="-4"/>
          <w:sz w:val="30"/>
          <w:szCs w:val="30"/>
        </w:rPr>
        <w:t>29</w:t>
      </w:r>
      <w:r w:rsidRPr="001D3E7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D3E79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874A5B" w:rsidRPr="00874A5B">
        <w:rPr>
          <w:rFonts w:asciiTheme="majorBidi" w:hAnsiTheme="majorBidi" w:cstheme="majorBidi"/>
          <w:spacing w:val="-4"/>
          <w:sz w:val="30"/>
          <w:szCs w:val="30"/>
        </w:rPr>
        <w:t>2562</w:t>
      </w:r>
      <w:r w:rsidRPr="001D3E7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D3E79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 ราช โคเจนเนอเรชั่น จำกัด ซึ่งเป็นบริษัทย่อยทางตรง ได้ทำสัญญาจัดหาและซ่อมอะไหล่โรงไฟฟ้ากับผู้ให้บริการรายหนึ่ง เป็นระยะเวลา </w:t>
      </w:r>
      <w:r w:rsidR="00874A5B" w:rsidRPr="00874A5B">
        <w:rPr>
          <w:rFonts w:asciiTheme="majorBidi" w:hAnsiTheme="majorBidi" w:cstheme="majorBidi"/>
          <w:spacing w:val="-4"/>
          <w:sz w:val="30"/>
          <w:szCs w:val="30"/>
        </w:rPr>
        <w:t>15</w:t>
      </w:r>
      <w:r w:rsidRPr="001D3E7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D3E79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ปี นับจากวันที่ระบุในสัญญา </w:t>
      </w:r>
      <w:r w:rsidR="00DE078E">
        <w:rPr>
          <w:rFonts w:asciiTheme="majorBidi" w:hAnsiTheme="majorBidi" w:cstheme="majorBidi" w:hint="cs"/>
          <w:spacing w:val="-4"/>
          <w:sz w:val="30"/>
          <w:szCs w:val="30"/>
          <w:cs/>
        </w:rPr>
        <w:t>โดย</w:t>
      </w:r>
      <w:r w:rsidRPr="001D3E79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มีมูลค่าตามสัญญาเป็นจำนวนเงิน </w:t>
      </w:r>
      <w:r w:rsidR="00874A5B" w:rsidRPr="00874A5B">
        <w:rPr>
          <w:rFonts w:asciiTheme="majorBidi" w:hAnsiTheme="majorBidi" w:cstheme="majorBidi"/>
          <w:spacing w:val="-4"/>
          <w:sz w:val="30"/>
          <w:szCs w:val="30"/>
        </w:rPr>
        <w:t>28</w:t>
      </w:r>
      <w:r w:rsidRPr="001D3E79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874A5B" w:rsidRPr="00874A5B">
        <w:rPr>
          <w:rFonts w:asciiTheme="majorBidi" w:hAnsiTheme="majorBidi" w:cstheme="majorBidi"/>
          <w:spacing w:val="-4"/>
          <w:sz w:val="30"/>
          <w:szCs w:val="30"/>
        </w:rPr>
        <w:t>33</w:t>
      </w:r>
      <w:r w:rsidRPr="001D3E7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ล้านเหรียญสหรัฐอเมริกา ณ วันที่</w:t>
      </w:r>
      <w:r w:rsidRPr="001D3E7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874A5B" w:rsidRPr="00874A5B">
        <w:rPr>
          <w:rFonts w:asciiTheme="majorBidi" w:hAnsiTheme="majorBidi" w:cstheme="majorBidi"/>
          <w:sz w:val="30"/>
          <w:szCs w:val="30"/>
        </w:rPr>
        <w:t>30</w:t>
      </w:r>
      <w:r w:rsidR="005A6D59" w:rsidRPr="003426B2">
        <w:rPr>
          <w:rFonts w:asciiTheme="majorBidi" w:hAnsiTheme="majorBidi" w:cstheme="majorBidi"/>
          <w:sz w:val="30"/>
          <w:szCs w:val="30"/>
        </w:rPr>
        <w:t xml:space="preserve"> </w:t>
      </w:r>
      <w:r w:rsidR="005A6D59" w:rsidRPr="003426B2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874A5B" w:rsidRPr="00874A5B">
        <w:rPr>
          <w:rFonts w:asciiTheme="majorBidi" w:hAnsiTheme="majorBidi" w:cstheme="majorBidi"/>
          <w:sz w:val="30"/>
          <w:szCs w:val="30"/>
        </w:rPr>
        <w:t>2569</w:t>
      </w:r>
      <w:r w:rsidR="00DB7F27"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บริษัทย่อยดังกล่าวมีภาระผูกพันคงเหลือตามสัญญาเป็น</w:t>
      </w:r>
      <w:r w:rsidRPr="00A030C2">
        <w:rPr>
          <w:rFonts w:asciiTheme="majorBidi" w:hAnsiTheme="majorBidi" w:cstheme="majorBidi"/>
          <w:spacing w:val="-4"/>
          <w:sz w:val="30"/>
          <w:szCs w:val="30"/>
          <w:cs/>
        </w:rPr>
        <w:t>จำนวนเงิน</w:t>
      </w:r>
      <w:r w:rsidR="00687E9C" w:rsidRPr="00A030C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874A5B" w:rsidRPr="00874A5B">
        <w:rPr>
          <w:rFonts w:asciiTheme="majorBidi" w:hAnsiTheme="majorBidi" w:cstheme="majorBidi" w:hint="cs"/>
          <w:sz w:val="30"/>
          <w:szCs w:val="30"/>
        </w:rPr>
        <w:t>2</w:t>
      </w:r>
      <w:r w:rsidR="00361216">
        <w:rPr>
          <w:rFonts w:asciiTheme="majorBidi" w:hAnsiTheme="majorBidi" w:cstheme="majorBidi" w:hint="cs"/>
          <w:sz w:val="30"/>
          <w:szCs w:val="30"/>
          <w:cs/>
        </w:rPr>
        <w:t>.</w:t>
      </w:r>
      <w:r w:rsidR="00874A5B" w:rsidRPr="00874A5B">
        <w:rPr>
          <w:rFonts w:asciiTheme="majorBidi" w:hAnsiTheme="majorBidi" w:cstheme="majorBidi" w:hint="cs"/>
          <w:sz w:val="30"/>
          <w:szCs w:val="30"/>
        </w:rPr>
        <w:t>49</w:t>
      </w:r>
      <w:r w:rsidR="005A6D59">
        <w:rPr>
          <w:rFonts w:asciiTheme="majorBidi" w:hAnsiTheme="majorBidi" w:cstheme="majorBidi"/>
          <w:sz w:val="30"/>
          <w:szCs w:val="30"/>
        </w:rPr>
        <w:t xml:space="preserve"> </w:t>
      </w:r>
      <w:r w:rsidRPr="00A030C2">
        <w:rPr>
          <w:rFonts w:asciiTheme="majorBidi" w:hAnsiTheme="majorBidi" w:cstheme="majorBidi"/>
          <w:spacing w:val="-4"/>
          <w:sz w:val="30"/>
          <w:szCs w:val="30"/>
          <w:cs/>
        </w:rPr>
        <w:t>ล้านเหรียญสหรัฐอเมริกา</w:t>
      </w:r>
      <w:r w:rsidRPr="001D3E7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D3E79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="00874A5B" w:rsidRPr="00874A5B"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Pr="001D3E79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1D3E79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874A5B" w:rsidRPr="00874A5B">
        <w:rPr>
          <w:rFonts w:ascii="Angsana New" w:hAnsi="Angsana New" w:hint="cs"/>
          <w:i/>
          <w:iCs/>
          <w:spacing w:val="-4"/>
          <w:sz w:val="30"/>
          <w:szCs w:val="30"/>
        </w:rPr>
        <w:t>256</w:t>
      </w:r>
      <w:r w:rsidR="00874A5B" w:rsidRPr="00874A5B">
        <w:rPr>
          <w:rFonts w:ascii="Angsana New" w:hAnsi="Angsana New"/>
          <w:i/>
          <w:iCs/>
          <w:spacing w:val="-4"/>
          <w:sz w:val="30"/>
          <w:szCs w:val="30"/>
        </w:rPr>
        <w:t>8</w:t>
      </w:r>
      <w:r w:rsidRPr="001D3E79">
        <w:rPr>
          <w:rFonts w:ascii="Angsana New" w:hAnsi="Angsana New" w:hint="cs"/>
          <w:i/>
          <w:iCs/>
          <w:spacing w:val="-4"/>
          <w:sz w:val="30"/>
          <w:szCs w:val="30"/>
        </w:rPr>
        <w:t xml:space="preserve">: </w:t>
      </w:r>
      <w:r w:rsidR="00874A5B" w:rsidRPr="00874A5B">
        <w:rPr>
          <w:rFonts w:ascii="Angsana New" w:hAnsi="Angsana New"/>
          <w:i/>
          <w:iCs/>
          <w:spacing w:val="-4"/>
          <w:sz w:val="30"/>
          <w:szCs w:val="30"/>
        </w:rPr>
        <w:t>2</w:t>
      </w:r>
      <w:r w:rsidR="00C62A6B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874A5B" w:rsidRPr="00874A5B">
        <w:rPr>
          <w:rFonts w:ascii="Angsana New" w:hAnsi="Angsana New"/>
          <w:i/>
          <w:iCs/>
          <w:spacing w:val="-4"/>
          <w:sz w:val="30"/>
          <w:szCs w:val="30"/>
        </w:rPr>
        <w:t>46</w:t>
      </w:r>
      <w:r w:rsidRPr="001D3E79">
        <w:rPr>
          <w:rFonts w:ascii="Angsana New" w:hAnsi="Angsana New" w:hint="cs"/>
          <w:i/>
          <w:iCs/>
          <w:spacing w:val="-4"/>
          <w:sz w:val="30"/>
          <w:szCs w:val="30"/>
        </w:rPr>
        <w:t xml:space="preserve"> </w:t>
      </w:r>
      <w:r w:rsidRPr="001D3E79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ล้านเหรียญสหรัฐอเมริกา)</w:t>
      </w:r>
    </w:p>
    <w:p w14:paraId="50C1AA3C" w14:textId="77777777" w:rsidR="00E11B2F" w:rsidRPr="001D3E79" w:rsidRDefault="00E11B2F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AC9D75" w14:textId="338EF144" w:rsidR="00E11B2F" w:rsidRPr="001D3E79" w:rsidRDefault="00E11B2F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D3E79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1D3E79">
        <w:rPr>
          <w:rFonts w:asciiTheme="majorBidi" w:hAnsiTheme="majorBidi" w:cstheme="majorBidi"/>
          <w:sz w:val="30"/>
          <w:szCs w:val="30"/>
        </w:rPr>
        <w:t> </w:t>
      </w:r>
      <w:r w:rsidR="00874A5B" w:rsidRPr="00874A5B">
        <w:rPr>
          <w:rFonts w:asciiTheme="majorBidi" w:hAnsiTheme="majorBidi" w:cstheme="majorBidi"/>
          <w:sz w:val="30"/>
          <w:szCs w:val="30"/>
        </w:rPr>
        <w:t>13</w:t>
      </w:r>
      <w:r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1D3E79">
        <w:rPr>
          <w:rFonts w:asciiTheme="majorBidi" w:hAnsiTheme="majorBidi" w:cstheme="majorBidi"/>
          <w:sz w:val="30"/>
          <w:szCs w:val="30"/>
        </w:rPr>
        <w:t> </w:t>
      </w:r>
      <w:r w:rsidR="00874A5B" w:rsidRPr="00874A5B">
        <w:rPr>
          <w:rFonts w:asciiTheme="majorBidi" w:hAnsiTheme="majorBidi" w:cstheme="majorBidi"/>
          <w:sz w:val="30"/>
          <w:szCs w:val="30"/>
        </w:rPr>
        <w:t>2565</w:t>
      </w:r>
      <w:r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บริษัท ราช โคเจนเนอเรชั่น จำกัด ซึ่งเป็นบริษัทย่อยทางตรง ได้ทำสัญญาจัดหาอะไหล่และซ่อมบำรุงเครื่องยนต์ผลิตไฟฟ้าจากก๊าซธรรมชาติ และสัญญาบริการซ่อมบำรุงเครื่องยนต์ผลิตไฟฟ้าจากก๊าซธรรมชาติกับผู้ให้บริการจำนวน </w:t>
      </w:r>
      <w:r w:rsidR="00874A5B" w:rsidRPr="00874A5B">
        <w:rPr>
          <w:rFonts w:asciiTheme="majorBidi" w:hAnsiTheme="majorBidi" w:cstheme="majorBidi"/>
          <w:sz w:val="30"/>
          <w:szCs w:val="30"/>
        </w:rPr>
        <w:t>2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 ราย สัญญาดังกล่าว มีกำหนดระยะเวลา</w:t>
      </w:r>
      <w:r w:rsidRPr="001D3E79">
        <w:rPr>
          <w:rFonts w:asciiTheme="majorBidi" w:hAnsiTheme="majorBidi" w:cstheme="majorBidi"/>
          <w:sz w:val="30"/>
          <w:szCs w:val="30"/>
        </w:rPr>
        <w:t> </w:t>
      </w:r>
      <w:r w:rsidR="00874A5B" w:rsidRPr="00874A5B">
        <w:rPr>
          <w:rFonts w:asciiTheme="majorBidi" w:hAnsiTheme="majorBidi" w:cstheme="majorBidi"/>
          <w:sz w:val="30"/>
          <w:szCs w:val="30"/>
        </w:rPr>
        <w:t>15</w:t>
      </w:r>
      <w:r w:rsidRPr="001D3E79">
        <w:rPr>
          <w:rFonts w:asciiTheme="majorBidi" w:hAnsiTheme="majorBidi" w:cstheme="majorBidi"/>
          <w:sz w:val="30"/>
          <w:szCs w:val="30"/>
        </w:rPr>
        <w:t> 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ปี นับแต่วันที่ลงนามในสัญญา </w:t>
      </w:r>
      <w:r w:rsidRPr="001D3E79">
        <w:rPr>
          <w:rFonts w:asciiTheme="majorBidi" w:hAnsiTheme="majorBidi" w:cstheme="majorBidi"/>
          <w:sz w:val="30"/>
          <w:szCs w:val="30"/>
        </w:rPr>
        <w:br/>
      </w:r>
      <w:r w:rsidR="00DE078E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มีมูลค่าตามสัญญาเป็นจำนวนเงิน </w:t>
      </w:r>
      <w:r w:rsidR="00874A5B" w:rsidRPr="00874A5B">
        <w:rPr>
          <w:rFonts w:asciiTheme="majorBidi" w:hAnsiTheme="majorBidi" w:cstheme="majorBidi"/>
          <w:sz w:val="30"/>
          <w:szCs w:val="30"/>
        </w:rPr>
        <w:t>24</w:t>
      </w:r>
      <w:r w:rsidRPr="001D3E79">
        <w:rPr>
          <w:rFonts w:asciiTheme="majorBidi" w:hAnsiTheme="majorBidi" w:cstheme="majorBidi"/>
          <w:sz w:val="30"/>
          <w:szCs w:val="30"/>
        </w:rPr>
        <w:t>.</w:t>
      </w:r>
      <w:r w:rsidR="00874A5B" w:rsidRPr="00874A5B">
        <w:rPr>
          <w:rFonts w:asciiTheme="majorBidi" w:hAnsiTheme="majorBidi" w:cstheme="majorBidi"/>
          <w:sz w:val="30"/>
          <w:szCs w:val="30"/>
        </w:rPr>
        <w:t>90</w:t>
      </w:r>
      <w:r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874A5B" w:rsidRPr="00874A5B">
        <w:rPr>
          <w:rFonts w:asciiTheme="majorBidi" w:hAnsiTheme="majorBidi" w:cstheme="majorBidi"/>
          <w:sz w:val="30"/>
          <w:szCs w:val="30"/>
        </w:rPr>
        <w:t>854</w:t>
      </w:r>
      <w:r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Theme="majorBidi" w:hAnsiTheme="majorBidi" w:cstheme="majorBidi"/>
          <w:sz w:val="30"/>
          <w:szCs w:val="30"/>
          <w:cs/>
        </w:rPr>
        <w:t>ล้านเยน ณ วันที่</w:t>
      </w:r>
      <w:r w:rsidRPr="001D3E79">
        <w:rPr>
          <w:rFonts w:asciiTheme="majorBidi" w:hAnsiTheme="majorBidi" w:cstheme="majorBidi"/>
          <w:sz w:val="30"/>
          <w:szCs w:val="30"/>
        </w:rPr>
        <w:t> </w:t>
      </w:r>
      <w:r w:rsidR="00874A5B" w:rsidRPr="00874A5B">
        <w:rPr>
          <w:rFonts w:asciiTheme="majorBidi" w:hAnsiTheme="majorBidi" w:cstheme="majorBidi"/>
          <w:sz w:val="30"/>
          <w:szCs w:val="30"/>
        </w:rPr>
        <w:t>30</w:t>
      </w:r>
      <w:r w:rsidR="005A6D59" w:rsidRPr="003426B2">
        <w:rPr>
          <w:rFonts w:asciiTheme="majorBidi" w:hAnsiTheme="majorBidi" w:cstheme="majorBidi"/>
          <w:sz w:val="30"/>
          <w:szCs w:val="30"/>
        </w:rPr>
        <w:t xml:space="preserve"> </w:t>
      </w:r>
      <w:r w:rsidR="005A6D59" w:rsidRPr="003426B2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874A5B" w:rsidRPr="00874A5B">
        <w:rPr>
          <w:rFonts w:asciiTheme="majorBidi" w:hAnsiTheme="majorBidi" w:cstheme="majorBidi"/>
          <w:sz w:val="30"/>
          <w:szCs w:val="30"/>
        </w:rPr>
        <w:t>2569</w:t>
      </w:r>
      <w:r w:rsidR="00DB7F27"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F3A8A" w:rsidRPr="001D3E79">
        <w:rPr>
          <w:rFonts w:asciiTheme="majorBidi" w:hAnsiTheme="majorBidi" w:cstheme="majorBidi" w:hint="cs"/>
          <w:sz w:val="30"/>
          <w:szCs w:val="30"/>
          <w:cs/>
        </w:rPr>
        <w:t>ย่อยดังกล่าว</w:t>
      </w:r>
      <w:r w:rsidRPr="001D3E79">
        <w:rPr>
          <w:rFonts w:asciiTheme="majorBidi" w:hAnsiTheme="majorBidi" w:cstheme="majorBidi"/>
          <w:sz w:val="30"/>
          <w:szCs w:val="30"/>
          <w:cs/>
        </w:rPr>
        <w:t>มี</w:t>
      </w:r>
      <w:r w:rsidRPr="00A030C2">
        <w:rPr>
          <w:rFonts w:asciiTheme="majorBidi" w:hAnsiTheme="majorBidi" w:cstheme="majorBidi"/>
          <w:sz w:val="30"/>
          <w:szCs w:val="30"/>
          <w:cs/>
        </w:rPr>
        <w:t>ภาระผูกพันคงเหลือตามสัญญาเป็นจำนวนเงิน</w:t>
      </w:r>
      <w:r w:rsidR="0036121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74A5B" w:rsidRPr="00874A5B">
        <w:rPr>
          <w:rFonts w:asciiTheme="majorBidi" w:hAnsiTheme="majorBidi" w:cstheme="majorBidi" w:hint="cs"/>
          <w:sz w:val="30"/>
          <w:szCs w:val="30"/>
        </w:rPr>
        <w:t>22</w:t>
      </w:r>
      <w:r w:rsidR="00361216">
        <w:rPr>
          <w:rFonts w:asciiTheme="majorBidi" w:hAnsiTheme="majorBidi" w:cstheme="majorBidi" w:hint="cs"/>
          <w:sz w:val="30"/>
          <w:szCs w:val="30"/>
          <w:cs/>
        </w:rPr>
        <w:t>.</w:t>
      </w:r>
      <w:r w:rsidR="00874A5B" w:rsidRPr="00874A5B">
        <w:rPr>
          <w:rFonts w:asciiTheme="majorBidi" w:hAnsiTheme="majorBidi" w:cstheme="majorBidi" w:hint="cs"/>
          <w:sz w:val="30"/>
          <w:szCs w:val="30"/>
        </w:rPr>
        <w:t>37</w:t>
      </w:r>
      <w:r w:rsidR="0036121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030C2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A90CD5" w:rsidRPr="00A030C2">
        <w:rPr>
          <w:rFonts w:asciiTheme="majorBidi" w:hAnsiTheme="majorBidi" w:cstheme="majorBidi"/>
          <w:sz w:val="30"/>
          <w:szCs w:val="30"/>
        </w:rPr>
        <w:t xml:space="preserve"> </w:t>
      </w:r>
      <w:r w:rsidR="00874A5B" w:rsidRPr="00874A5B">
        <w:rPr>
          <w:rFonts w:asciiTheme="majorBidi" w:hAnsiTheme="majorBidi" w:cstheme="majorBidi"/>
          <w:sz w:val="30"/>
          <w:szCs w:val="30"/>
        </w:rPr>
        <w:t>767</w:t>
      </w:r>
      <w:r w:rsidR="00361216">
        <w:rPr>
          <w:rFonts w:asciiTheme="majorBidi" w:hAnsiTheme="majorBidi" w:cstheme="majorBidi"/>
          <w:sz w:val="30"/>
          <w:szCs w:val="30"/>
        </w:rPr>
        <w:t>.</w:t>
      </w:r>
      <w:r w:rsidR="00874A5B" w:rsidRPr="00874A5B">
        <w:rPr>
          <w:rFonts w:asciiTheme="majorBidi" w:hAnsiTheme="majorBidi" w:cstheme="majorBidi"/>
          <w:sz w:val="30"/>
          <w:szCs w:val="30"/>
        </w:rPr>
        <w:t>90</w:t>
      </w:r>
      <w:r w:rsidR="005A6D59">
        <w:rPr>
          <w:rFonts w:asciiTheme="majorBidi" w:hAnsiTheme="majorBidi" w:cstheme="majorBidi"/>
          <w:sz w:val="30"/>
          <w:szCs w:val="30"/>
        </w:rPr>
        <w:t xml:space="preserve"> </w:t>
      </w:r>
      <w:r w:rsidRPr="00A030C2">
        <w:rPr>
          <w:rFonts w:asciiTheme="majorBidi" w:hAnsiTheme="majorBidi" w:cstheme="majorBidi"/>
          <w:sz w:val="30"/>
          <w:szCs w:val="30"/>
          <w:cs/>
        </w:rPr>
        <w:t xml:space="preserve">ล้านเยน </w:t>
      </w:r>
      <w:r w:rsidRPr="00A030C2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874A5B" w:rsidRPr="00874A5B">
        <w:rPr>
          <w:rFonts w:ascii="Angsana New" w:hAnsi="Angsana New"/>
          <w:i/>
          <w:iCs/>
          <w:sz w:val="30"/>
          <w:szCs w:val="30"/>
        </w:rPr>
        <w:t>31</w:t>
      </w:r>
      <w:r w:rsidRPr="00A030C2">
        <w:rPr>
          <w:rFonts w:ascii="Angsana New" w:hAnsi="Angsana New"/>
          <w:i/>
          <w:iCs/>
          <w:sz w:val="30"/>
          <w:szCs w:val="30"/>
        </w:rPr>
        <w:t xml:space="preserve"> </w:t>
      </w:r>
      <w:r w:rsidRPr="00A030C2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874A5B" w:rsidRPr="00874A5B">
        <w:rPr>
          <w:rFonts w:ascii="Angsana New" w:hAnsi="Angsana New" w:hint="cs"/>
          <w:i/>
          <w:iCs/>
          <w:sz w:val="30"/>
          <w:szCs w:val="30"/>
        </w:rPr>
        <w:t>256</w:t>
      </w:r>
      <w:r w:rsidR="00874A5B" w:rsidRPr="00874A5B">
        <w:rPr>
          <w:rFonts w:ascii="Angsana New" w:hAnsi="Angsana New"/>
          <w:i/>
          <w:iCs/>
          <w:sz w:val="30"/>
          <w:szCs w:val="30"/>
        </w:rPr>
        <w:t>8</w:t>
      </w:r>
      <w:r w:rsidRPr="00A030C2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874A5B" w:rsidRPr="00874A5B">
        <w:rPr>
          <w:rFonts w:ascii="Angsana New" w:hAnsi="Angsana New"/>
          <w:i/>
          <w:iCs/>
          <w:sz w:val="30"/>
          <w:szCs w:val="30"/>
        </w:rPr>
        <w:t>22</w:t>
      </w:r>
      <w:r w:rsidRPr="00A030C2">
        <w:rPr>
          <w:rFonts w:ascii="Angsana New" w:hAnsi="Angsana New"/>
          <w:i/>
          <w:iCs/>
          <w:sz w:val="30"/>
          <w:szCs w:val="30"/>
        </w:rPr>
        <w:t>.</w:t>
      </w:r>
      <w:r w:rsidR="00874A5B" w:rsidRPr="00874A5B">
        <w:rPr>
          <w:rFonts w:ascii="Angsana New" w:hAnsi="Angsana New"/>
          <w:i/>
          <w:iCs/>
          <w:sz w:val="30"/>
          <w:szCs w:val="30"/>
        </w:rPr>
        <w:t>47</w:t>
      </w:r>
      <w:r w:rsidRPr="00A030C2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A030C2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A030C2">
        <w:rPr>
          <w:rFonts w:ascii="Angsana New" w:hAnsi="Angsana New"/>
          <w:i/>
          <w:iCs/>
          <w:sz w:val="30"/>
          <w:szCs w:val="30"/>
        </w:rPr>
        <w:t xml:space="preserve"> </w:t>
      </w:r>
      <w:r w:rsidRPr="00A030C2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874A5B" w:rsidRPr="00874A5B">
        <w:rPr>
          <w:rFonts w:ascii="Angsana New" w:hAnsi="Angsana New"/>
          <w:i/>
          <w:iCs/>
          <w:sz w:val="30"/>
          <w:szCs w:val="30"/>
        </w:rPr>
        <w:t>772</w:t>
      </w:r>
      <w:r w:rsidR="00D75D4B" w:rsidRPr="00A030C2">
        <w:rPr>
          <w:rFonts w:ascii="Angsana New" w:hAnsi="Angsana New"/>
          <w:i/>
          <w:iCs/>
          <w:sz w:val="30"/>
          <w:szCs w:val="30"/>
        </w:rPr>
        <w:t>.</w:t>
      </w:r>
      <w:r w:rsidR="00874A5B" w:rsidRPr="00874A5B">
        <w:rPr>
          <w:rFonts w:ascii="Angsana New" w:hAnsi="Angsana New"/>
          <w:i/>
          <w:iCs/>
          <w:sz w:val="30"/>
          <w:szCs w:val="30"/>
        </w:rPr>
        <w:t>17</w:t>
      </w:r>
      <w:r w:rsidRPr="00A030C2">
        <w:rPr>
          <w:rFonts w:ascii="Angsana New" w:hAnsi="Angsana New"/>
          <w:i/>
          <w:iCs/>
          <w:sz w:val="30"/>
          <w:szCs w:val="30"/>
        </w:rPr>
        <w:t xml:space="preserve"> </w:t>
      </w:r>
      <w:r w:rsidRPr="00A030C2">
        <w:rPr>
          <w:rFonts w:ascii="Angsana New" w:hAnsi="Angsana New" w:hint="cs"/>
          <w:i/>
          <w:iCs/>
          <w:sz w:val="30"/>
          <w:szCs w:val="30"/>
          <w:cs/>
        </w:rPr>
        <w:t>ล้านเยน)</w:t>
      </w:r>
    </w:p>
    <w:p w14:paraId="4E9054FC" w14:textId="1F002AD5" w:rsidR="00926E09" w:rsidRDefault="00926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FFCFFB1" w14:textId="126BD9D4" w:rsidR="004C606C" w:rsidRPr="001D3E79" w:rsidRDefault="004C606C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D3E7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สัญญาบำรุงรักษาเครื่องกังหันก๊าซและเครื่องกำเนิดไฟฟ้า </w:t>
      </w:r>
      <w:r w:rsidRPr="001D3E79">
        <w:rPr>
          <w:rFonts w:ascii="Angsana New" w:hAnsi="Angsana New"/>
          <w:b/>
          <w:bCs/>
          <w:i/>
          <w:iCs/>
          <w:sz w:val="30"/>
          <w:szCs w:val="30"/>
        </w:rPr>
        <w:t>(Maintenance of Gas Turbine and Generator)</w:t>
      </w:r>
    </w:p>
    <w:p w14:paraId="60B39C61" w14:textId="77777777" w:rsidR="004C606C" w:rsidRPr="001D3E79" w:rsidRDefault="004C606C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A99F9EF" w14:textId="79CE94D0" w:rsidR="004C606C" w:rsidRDefault="004C606C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3E7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874A5B" w:rsidRPr="00874A5B">
        <w:rPr>
          <w:rFonts w:ascii="Angsana New" w:hAnsi="Angsana New"/>
          <w:sz w:val="30"/>
          <w:szCs w:val="30"/>
        </w:rPr>
        <w:t>26</w:t>
      </w:r>
      <w:r w:rsidRPr="001D3E79">
        <w:rPr>
          <w:rFonts w:ascii="Angsana New" w:hAnsi="Angsana New"/>
          <w:sz w:val="30"/>
          <w:szCs w:val="30"/>
        </w:rPr>
        <w:t xml:space="preserve"> </w:t>
      </w:r>
      <w:r w:rsidRPr="001D3E79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874A5B" w:rsidRPr="00874A5B">
        <w:rPr>
          <w:rFonts w:ascii="Angsana New" w:hAnsi="Angsana New"/>
          <w:sz w:val="30"/>
          <w:szCs w:val="30"/>
        </w:rPr>
        <w:t>2563</w:t>
      </w:r>
      <w:r w:rsidRPr="001D3E79">
        <w:rPr>
          <w:rFonts w:ascii="Angsana New" w:hAnsi="Angsana New"/>
          <w:sz w:val="30"/>
          <w:szCs w:val="30"/>
        </w:rPr>
        <w:t xml:space="preserve"> </w:t>
      </w:r>
      <w:r w:rsidRPr="001D3E79">
        <w:rPr>
          <w:rFonts w:ascii="Angsana New" w:hAnsi="Angsana New" w:hint="cs"/>
          <w:sz w:val="30"/>
          <w:szCs w:val="30"/>
          <w:cs/>
        </w:rPr>
        <w:t>บริษัท ราช เอ็นเนอร์จี ระยอง จำกัด ซึ่งเป็นบริษัทย่อยทางตรง ได้ทำสัญญาซ่อมและบำรุงรักษาเครื่องกังหันก๊าซ และเครื่องกำเนิดไฟฟ้ากับ</w:t>
      </w:r>
      <w:r w:rsidR="00B20C5C">
        <w:rPr>
          <w:rFonts w:ascii="Angsana New" w:hAnsi="Angsana New" w:hint="cs"/>
          <w:sz w:val="30"/>
          <w:szCs w:val="30"/>
          <w:cs/>
        </w:rPr>
        <w:t>ผู้ให้บริการรายหนึ่ง</w:t>
      </w:r>
      <w:r w:rsidRPr="001D3E79">
        <w:rPr>
          <w:rFonts w:ascii="Angsana New" w:hAnsi="Angsana New" w:hint="cs"/>
          <w:sz w:val="30"/>
          <w:szCs w:val="30"/>
          <w:cs/>
        </w:rPr>
        <w:t xml:space="preserve"> เป็นระยะเวลา </w:t>
      </w:r>
      <w:r w:rsidR="00874A5B" w:rsidRPr="00874A5B">
        <w:rPr>
          <w:rFonts w:ascii="Angsana New" w:hAnsi="Angsana New"/>
          <w:sz w:val="30"/>
          <w:szCs w:val="30"/>
        </w:rPr>
        <w:t>15</w:t>
      </w:r>
      <w:r w:rsidRPr="001D3E79">
        <w:rPr>
          <w:rFonts w:ascii="Angsana New" w:hAnsi="Angsana New"/>
          <w:sz w:val="30"/>
          <w:szCs w:val="30"/>
        </w:rPr>
        <w:t xml:space="preserve"> </w:t>
      </w:r>
      <w:r w:rsidRPr="001D3E79">
        <w:rPr>
          <w:rFonts w:ascii="Angsana New" w:hAnsi="Angsana New" w:hint="cs"/>
          <w:sz w:val="30"/>
          <w:szCs w:val="30"/>
          <w:cs/>
        </w:rPr>
        <w:t xml:space="preserve">ปี นับแต่วันที่เดินเครื่องเชิงพาณิชย์ หรือครบชั่วโมงการเดินเครื่องเทียบเท่า </w:t>
      </w:r>
      <w:r w:rsidR="00874A5B" w:rsidRPr="00874A5B">
        <w:rPr>
          <w:rFonts w:ascii="Angsana New" w:hAnsi="Angsana New"/>
          <w:sz w:val="30"/>
          <w:szCs w:val="30"/>
        </w:rPr>
        <w:t>120</w:t>
      </w:r>
      <w:r w:rsidRPr="001D3E79">
        <w:rPr>
          <w:rFonts w:ascii="Angsana New" w:hAnsi="Angsana New"/>
          <w:sz w:val="30"/>
          <w:szCs w:val="30"/>
        </w:rPr>
        <w:t>,</w:t>
      </w:r>
      <w:r w:rsidR="00874A5B" w:rsidRPr="00874A5B">
        <w:rPr>
          <w:rFonts w:ascii="Angsana New" w:hAnsi="Angsana New"/>
          <w:sz w:val="30"/>
          <w:szCs w:val="30"/>
        </w:rPr>
        <w:t>000</w:t>
      </w:r>
      <w:r w:rsidRPr="001D3E79">
        <w:rPr>
          <w:rFonts w:ascii="Angsana New" w:hAnsi="Angsana New"/>
          <w:sz w:val="30"/>
          <w:szCs w:val="30"/>
        </w:rPr>
        <w:t xml:space="preserve"> </w:t>
      </w:r>
      <w:r w:rsidRPr="001D3E79">
        <w:rPr>
          <w:rFonts w:ascii="Angsana New" w:hAnsi="Angsana New" w:hint="cs"/>
          <w:sz w:val="30"/>
          <w:szCs w:val="30"/>
          <w:cs/>
        </w:rPr>
        <w:t xml:space="preserve">ชั่วโมง หรือครบ </w:t>
      </w:r>
      <w:r w:rsidR="00874A5B" w:rsidRPr="00874A5B">
        <w:rPr>
          <w:rFonts w:ascii="Angsana New" w:hAnsi="Angsana New"/>
          <w:sz w:val="30"/>
          <w:szCs w:val="30"/>
        </w:rPr>
        <w:t>2</w:t>
      </w:r>
      <w:r w:rsidRPr="001D3E79">
        <w:rPr>
          <w:rFonts w:ascii="Angsana New" w:hAnsi="Angsana New"/>
          <w:sz w:val="30"/>
          <w:szCs w:val="30"/>
        </w:rPr>
        <w:t>,</w:t>
      </w:r>
      <w:r w:rsidR="00874A5B" w:rsidRPr="00874A5B">
        <w:rPr>
          <w:rFonts w:ascii="Angsana New" w:hAnsi="Angsana New"/>
          <w:sz w:val="30"/>
          <w:szCs w:val="30"/>
        </w:rPr>
        <w:t>000</w:t>
      </w:r>
      <w:r w:rsidRPr="001D3E79">
        <w:rPr>
          <w:rFonts w:ascii="Angsana New" w:hAnsi="Angsana New"/>
          <w:sz w:val="30"/>
          <w:szCs w:val="30"/>
        </w:rPr>
        <w:t xml:space="preserve"> </w:t>
      </w:r>
      <w:r w:rsidRPr="001D3E79">
        <w:rPr>
          <w:rFonts w:ascii="Angsana New" w:hAnsi="Angsana New" w:hint="cs"/>
          <w:sz w:val="30"/>
          <w:szCs w:val="30"/>
          <w:cs/>
        </w:rPr>
        <w:t xml:space="preserve">รอบการเดินเครื่องเทียบเท่าอย่างใดอย่างหนึ่งถึงก่อน ทั้งนี้ บริษัทย่อยดังกล่าวต้องจ่ายค่าตอบแทนแก่คู่สัญญาตามอัตราที่ระบุไว้ในสัญญาและจะมีการปรับมูลค่าตามสูตรการคำนวณที่ระบุไว้ไม่เกินร้อยละ </w:t>
      </w:r>
      <w:r w:rsidR="00874A5B" w:rsidRPr="00874A5B">
        <w:rPr>
          <w:rFonts w:ascii="Angsana New" w:hAnsi="Angsana New"/>
          <w:sz w:val="30"/>
          <w:szCs w:val="30"/>
        </w:rPr>
        <w:t>3</w:t>
      </w:r>
      <w:r w:rsidRPr="001D3E79">
        <w:rPr>
          <w:rFonts w:ascii="Angsana New" w:hAnsi="Angsana New"/>
          <w:sz w:val="30"/>
          <w:szCs w:val="30"/>
        </w:rPr>
        <w:t xml:space="preserve"> </w:t>
      </w:r>
      <w:r w:rsidRPr="001D3E79">
        <w:rPr>
          <w:rFonts w:ascii="Angsana New" w:hAnsi="Angsana New" w:hint="cs"/>
          <w:sz w:val="30"/>
          <w:szCs w:val="30"/>
          <w:cs/>
        </w:rPr>
        <w:t xml:space="preserve">แต่ไม่ต่ำกว่ามูลค่าตามสัญญา และหากปีใดมูลค่าการปรับสูตรการคำนวณเกินกว่าร้อยละ </w:t>
      </w:r>
      <w:r w:rsidR="00874A5B" w:rsidRPr="00874A5B">
        <w:rPr>
          <w:rFonts w:ascii="Angsana New" w:hAnsi="Angsana New"/>
          <w:sz w:val="30"/>
          <w:szCs w:val="30"/>
        </w:rPr>
        <w:t>3</w:t>
      </w:r>
      <w:r w:rsidRPr="001D3E79">
        <w:rPr>
          <w:rFonts w:ascii="Angsana New" w:hAnsi="Angsana New"/>
          <w:sz w:val="30"/>
          <w:szCs w:val="30"/>
        </w:rPr>
        <w:t xml:space="preserve"> </w:t>
      </w:r>
      <w:r w:rsidRPr="001D3E79">
        <w:rPr>
          <w:rFonts w:ascii="Angsana New" w:hAnsi="Angsana New" w:hint="cs"/>
          <w:sz w:val="30"/>
          <w:szCs w:val="30"/>
          <w:cs/>
        </w:rPr>
        <w:t xml:space="preserve">บริษัทผู้ให้บริการจะออกใบลดหนี้เมื่อสิ้นสุดสัญญา ณ วันที่ </w:t>
      </w:r>
      <w:r w:rsidR="00874A5B" w:rsidRPr="00874A5B">
        <w:rPr>
          <w:rFonts w:asciiTheme="majorBidi" w:hAnsiTheme="majorBidi" w:cstheme="majorBidi"/>
          <w:sz w:val="30"/>
          <w:szCs w:val="30"/>
        </w:rPr>
        <w:t>30</w:t>
      </w:r>
      <w:r w:rsidR="005A6D59" w:rsidRPr="003426B2">
        <w:rPr>
          <w:rFonts w:asciiTheme="majorBidi" w:hAnsiTheme="majorBidi" w:cstheme="majorBidi"/>
          <w:sz w:val="30"/>
          <w:szCs w:val="30"/>
        </w:rPr>
        <w:t xml:space="preserve"> </w:t>
      </w:r>
      <w:r w:rsidR="005A6D59" w:rsidRPr="003426B2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874A5B" w:rsidRPr="00874A5B">
        <w:rPr>
          <w:rFonts w:asciiTheme="majorBidi" w:hAnsiTheme="majorBidi" w:cstheme="majorBidi"/>
          <w:sz w:val="30"/>
          <w:szCs w:val="30"/>
        </w:rPr>
        <w:t>2569</w:t>
      </w:r>
      <w:r w:rsidR="00DB7F27"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="003F3A8A" w:rsidRPr="001D3E79">
        <w:rPr>
          <w:rFonts w:ascii="Angsana New" w:hAnsi="Angsana New" w:hint="cs"/>
          <w:sz w:val="30"/>
          <w:szCs w:val="30"/>
          <w:cs/>
        </w:rPr>
        <w:t>บริษัทย่อยดังกล่าวมีภาระผูกพันคงเหลือตาม</w:t>
      </w:r>
      <w:r w:rsidR="003F3A8A" w:rsidRPr="00A030C2">
        <w:rPr>
          <w:rFonts w:ascii="Angsana New" w:hAnsi="Angsana New" w:hint="cs"/>
          <w:sz w:val="30"/>
          <w:szCs w:val="30"/>
          <w:cs/>
        </w:rPr>
        <w:t>สัญญาเป็นจำนวนเงิน</w:t>
      </w:r>
      <w:r w:rsidR="00874B92" w:rsidRPr="00A030C2">
        <w:rPr>
          <w:rFonts w:ascii="Angsana New" w:hAnsi="Angsana New" w:hint="cs"/>
          <w:sz w:val="30"/>
          <w:szCs w:val="30"/>
          <w:cs/>
        </w:rPr>
        <w:t xml:space="preserve"> </w:t>
      </w:r>
      <w:r w:rsidR="00874A5B" w:rsidRPr="00874A5B">
        <w:rPr>
          <w:rFonts w:asciiTheme="majorBidi" w:hAnsiTheme="majorBidi" w:cstheme="majorBidi" w:hint="cs"/>
          <w:sz w:val="30"/>
          <w:szCs w:val="30"/>
        </w:rPr>
        <w:t>121</w:t>
      </w:r>
      <w:r w:rsidR="00361216">
        <w:rPr>
          <w:rFonts w:asciiTheme="majorBidi" w:hAnsiTheme="majorBidi" w:cstheme="majorBidi" w:hint="cs"/>
          <w:sz w:val="30"/>
          <w:szCs w:val="30"/>
          <w:cs/>
        </w:rPr>
        <w:t>.</w:t>
      </w:r>
      <w:r w:rsidR="00874A5B" w:rsidRPr="00874A5B">
        <w:rPr>
          <w:rFonts w:asciiTheme="majorBidi" w:hAnsiTheme="majorBidi" w:cstheme="majorBidi" w:hint="cs"/>
          <w:sz w:val="30"/>
          <w:szCs w:val="30"/>
        </w:rPr>
        <w:t>63</w:t>
      </w:r>
      <w:r w:rsidR="005A6D59">
        <w:rPr>
          <w:rFonts w:asciiTheme="majorBidi" w:hAnsiTheme="majorBidi" w:cstheme="majorBidi"/>
          <w:sz w:val="30"/>
          <w:szCs w:val="30"/>
        </w:rPr>
        <w:t xml:space="preserve"> </w:t>
      </w:r>
      <w:r w:rsidR="003F3A8A" w:rsidRPr="00A030C2">
        <w:rPr>
          <w:rFonts w:ascii="Angsana New" w:hAnsi="Angsana New" w:hint="cs"/>
          <w:sz w:val="30"/>
          <w:szCs w:val="30"/>
          <w:cs/>
        </w:rPr>
        <w:t>ล้านโคร</w:t>
      </w:r>
      <w:r w:rsidR="003F3A8A" w:rsidRPr="001D3E79">
        <w:rPr>
          <w:rFonts w:ascii="Angsana New" w:hAnsi="Angsana New" w:hint="cs"/>
          <w:sz w:val="30"/>
          <w:szCs w:val="30"/>
          <w:cs/>
        </w:rPr>
        <w:t>นา</w:t>
      </w:r>
      <w:r w:rsidR="009E3645" w:rsidRPr="001D3E79">
        <w:rPr>
          <w:rFonts w:ascii="Angsana New" w:hAnsi="Angsana New"/>
          <w:sz w:val="30"/>
          <w:szCs w:val="30"/>
          <w:cs/>
        </w:rPr>
        <w:br/>
      </w:r>
      <w:r w:rsidR="003F3A8A" w:rsidRPr="001D3E79">
        <w:rPr>
          <w:rFonts w:ascii="Angsana New" w:hAnsi="Angsana New" w:hint="cs"/>
          <w:sz w:val="30"/>
          <w:szCs w:val="30"/>
          <w:cs/>
        </w:rPr>
        <w:t xml:space="preserve">สวีเดน </w:t>
      </w:r>
      <w:r w:rsidR="003F3A8A" w:rsidRPr="001D3E7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874A5B" w:rsidRPr="00874A5B">
        <w:rPr>
          <w:rFonts w:ascii="Angsana New" w:hAnsi="Angsana New"/>
          <w:i/>
          <w:iCs/>
          <w:sz w:val="30"/>
          <w:szCs w:val="30"/>
        </w:rPr>
        <w:t>31</w:t>
      </w:r>
      <w:r w:rsidR="003F3A8A" w:rsidRPr="001D3E79">
        <w:rPr>
          <w:rFonts w:ascii="Angsana New" w:hAnsi="Angsana New"/>
          <w:i/>
          <w:iCs/>
          <w:sz w:val="30"/>
          <w:szCs w:val="30"/>
        </w:rPr>
        <w:t xml:space="preserve"> </w:t>
      </w:r>
      <w:r w:rsidR="003F3A8A" w:rsidRPr="001D3E7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874A5B" w:rsidRPr="00874A5B">
        <w:rPr>
          <w:rFonts w:ascii="Angsana New" w:hAnsi="Angsana New"/>
          <w:i/>
          <w:iCs/>
          <w:sz w:val="30"/>
          <w:szCs w:val="30"/>
        </w:rPr>
        <w:t>2568</w:t>
      </w:r>
      <w:r w:rsidR="003F3A8A" w:rsidRPr="001D3E79">
        <w:rPr>
          <w:rFonts w:ascii="Angsana New" w:hAnsi="Angsana New"/>
          <w:i/>
          <w:iCs/>
          <w:sz w:val="30"/>
          <w:szCs w:val="30"/>
        </w:rPr>
        <w:t xml:space="preserve">: </w:t>
      </w:r>
      <w:r w:rsidR="00874A5B" w:rsidRPr="00874A5B">
        <w:rPr>
          <w:rFonts w:ascii="Angsana New" w:hAnsi="Angsana New"/>
          <w:i/>
          <w:iCs/>
          <w:sz w:val="30"/>
          <w:szCs w:val="30"/>
        </w:rPr>
        <w:t>127</w:t>
      </w:r>
      <w:r w:rsidR="003F3A8A" w:rsidRPr="001D3E79">
        <w:rPr>
          <w:rFonts w:ascii="Angsana New" w:hAnsi="Angsana New"/>
          <w:i/>
          <w:iCs/>
          <w:sz w:val="30"/>
          <w:szCs w:val="30"/>
        </w:rPr>
        <w:t>.</w:t>
      </w:r>
      <w:r w:rsidR="00874A5B" w:rsidRPr="00874A5B">
        <w:rPr>
          <w:rFonts w:ascii="Angsana New" w:hAnsi="Angsana New"/>
          <w:i/>
          <w:iCs/>
          <w:sz w:val="30"/>
          <w:szCs w:val="30"/>
        </w:rPr>
        <w:t>71</w:t>
      </w:r>
      <w:r w:rsidR="003F3A8A" w:rsidRPr="001D3E79">
        <w:rPr>
          <w:rFonts w:ascii="Angsana New" w:hAnsi="Angsana New"/>
          <w:i/>
          <w:iCs/>
          <w:sz w:val="30"/>
          <w:szCs w:val="30"/>
        </w:rPr>
        <w:t xml:space="preserve"> </w:t>
      </w:r>
      <w:r w:rsidR="003F3A8A" w:rsidRPr="001D3E79">
        <w:rPr>
          <w:rFonts w:ascii="Angsana New" w:hAnsi="Angsana New" w:hint="cs"/>
          <w:i/>
          <w:iCs/>
          <w:sz w:val="30"/>
          <w:szCs w:val="30"/>
          <w:cs/>
        </w:rPr>
        <w:t>ล้านโครนาสวีเดน)</w:t>
      </w:r>
      <w:r w:rsidRPr="00606ADA">
        <w:rPr>
          <w:rFonts w:ascii="Angsana New" w:hAnsi="Angsana New"/>
          <w:sz w:val="30"/>
          <w:szCs w:val="30"/>
        </w:rPr>
        <w:t xml:space="preserve"> </w:t>
      </w:r>
      <w:r w:rsidRPr="00606AD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0E9017D" w14:textId="77777777" w:rsidR="00256067" w:rsidRDefault="00256067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D0BF0D6" w14:textId="77777777" w:rsidR="00256067" w:rsidRPr="00C26995" w:rsidRDefault="00256067" w:rsidP="00256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2699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สัญญาบริการระยะยาว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(Long Term Service Agreement)</w:t>
      </w:r>
    </w:p>
    <w:p w14:paraId="2E233A9A" w14:textId="77777777" w:rsidR="00256067" w:rsidRPr="00256067" w:rsidRDefault="00256067" w:rsidP="00256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88BFF43" w14:textId="16E721A7" w:rsidR="00256067" w:rsidRDefault="00256067" w:rsidP="00256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874A5B" w:rsidRPr="00874A5B">
        <w:rPr>
          <w:rFonts w:ascii="Angsana New" w:hAnsi="Angsana New"/>
          <w:sz w:val="30"/>
          <w:szCs w:val="30"/>
        </w:rPr>
        <w:t>29</w:t>
      </w:r>
      <w:r w:rsidRPr="00C26995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874A5B" w:rsidRPr="00874A5B">
        <w:rPr>
          <w:rFonts w:ascii="Angsana New" w:hAnsi="Angsana New"/>
          <w:sz w:val="30"/>
          <w:szCs w:val="30"/>
        </w:rPr>
        <w:t>2563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บริษัท หินกองเพาเวอร์ จำกัด ซึ่งเป็นบริษัทย่อยทางตรง ได้ลงนามสัญญาบริ</w:t>
      </w:r>
      <w:r w:rsidRPr="00D67E60">
        <w:rPr>
          <w:rFonts w:ascii="Angsana New" w:hAnsi="Angsana New" w:hint="cs"/>
          <w:spacing w:val="-2"/>
          <w:sz w:val="30"/>
          <w:szCs w:val="30"/>
          <w:cs/>
        </w:rPr>
        <w:t>การซ่อม</w:t>
      </w:r>
      <w:r w:rsidRPr="00C26995">
        <w:rPr>
          <w:rFonts w:ascii="Angsana New" w:hAnsi="Angsana New" w:hint="cs"/>
          <w:sz w:val="30"/>
          <w:szCs w:val="30"/>
          <w:cs/>
        </w:rPr>
        <w:t>บำรุงรักษาและจัดหาอะไหล่ระยะยาวกับ</w:t>
      </w:r>
      <w:r>
        <w:rPr>
          <w:rFonts w:ascii="Angsana New" w:hAnsi="Angsana New" w:hint="cs"/>
          <w:sz w:val="30"/>
          <w:szCs w:val="30"/>
          <w:cs/>
        </w:rPr>
        <w:t>ผู้ให้บริการรายหนึ่ง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สัญญาดังกล่าวมีผลบังคับใช้ตั้งแต่วันที่ลงนามในสัญญาจนถึงวันสิ้นสุดการเดินเครื่องตามสัญญาซื้อขายไฟฟ้าในปี </w:t>
      </w:r>
      <w:r w:rsidR="00874A5B" w:rsidRPr="00874A5B">
        <w:rPr>
          <w:rFonts w:ascii="Angsana New" w:hAnsi="Angsana New"/>
          <w:sz w:val="30"/>
          <w:szCs w:val="30"/>
        </w:rPr>
        <w:t>2593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โดยมีมูลค่าตามสัญญาเป็นจำนวนเงิน </w:t>
      </w:r>
      <w:r w:rsidR="00874A5B" w:rsidRPr="00874A5B">
        <w:rPr>
          <w:rFonts w:ascii="Angsana New" w:hAnsi="Angsana New"/>
          <w:spacing w:val="2"/>
          <w:sz w:val="30"/>
          <w:szCs w:val="30"/>
        </w:rPr>
        <w:t>29</w:t>
      </w:r>
      <w:r w:rsidRPr="00566E67">
        <w:rPr>
          <w:rFonts w:ascii="Angsana New" w:hAnsi="Angsana New"/>
          <w:spacing w:val="2"/>
          <w:sz w:val="30"/>
          <w:szCs w:val="30"/>
        </w:rPr>
        <w:t>,</w:t>
      </w:r>
      <w:r w:rsidR="00874A5B" w:rsidRPr="00874A5B">
        <w:rPr>
          <w:rFonts w:ascii="Angsana New" w:hAnsi="Angsana New"/>
          <w:spacing w:val="2"/>
          <w:sz w:val="30"/>
          <w:szCs w:val="30"/>
        </w:rPr>
        <w:t>263</w:t>
      </w:r>
      <w:r w:rsidRPr="00566E67">
        <w:rPr>
          <w:rFonts w:ascii="Angsana New" w:hAnsi="Angsana New" w:hint="cs"/>
          <w:spacing w:val="2"/>
          <w:sz w:val="30"/>
          <w:szCs w:val="30"/>
          <w:cs/>
        </w:rPr>
        <w:t xml:space="preserve"> ล้านเยน ณ วันที่ </w:t>
      </w:r>
      <w:r w:rsidR="00874A5B" w:rsidRPr="00874A5B">
        <w:rPr>
          <w:rFonts w:asciiTheme="majorBidi" w:hAnsiTheme="majorBidi" w:cstheme="majorBidi"/>
          <w:sz w:val="30"/>
          <w:szCs w:val="30"/>
        </w:rPr>
        <w:t>30</w:t>
      </w:r>
      <w:r w:rsidR="005A6D59" w:rsidRPr="003426B2">
        <w:rPr>
          <w:rFonts w:asciiTheme="majorBidi" w:hAnsiTheme="majorBidi" w:cstheme="majorBidi"/>
          <w:sz w:val="30"/>
          <w:szCs w:val="30"/>
        </w:rPr>
        <w:t xml:space="preserve"> </w:t>
      </w:r>
      <w:r w:rsidR="005A6D59" w:rsidRPr="003426B2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874A5B" w:rsidRPr="00874A5B">
        <w:rPr>
          <w:rFonts w:ascii="Angsana New" w:hAnsi="Angsana New"/>
          <w:spacing w:val="2"/>
          <w:sz w:val="30"/>
          <w:szCs w:val="30"/>
        </w:rPr>
        <w:t>2569</w:t>
      </w:r>
      <w:r w:rsidRPr="00566E67">
        <w:rPr>
          <w:rFonts w:ascii="Angsana New" w:hAnsi="Angsana New"/>
          <w:spacing w:val="2"/>
          <w:sz w:val="30"/>
          <w:szCs w:val="30"/>
        </w:rPr>
        <w:t xml:space="preserve"> </w:t>
      </w:r>
      <w:r w:rsidRPr="00566E67">
        <w:rPr>
          <w:rFonts w:ascii="Angsana New" w:hAnsi="Angsana New" w:hint="cs"/>
          <w:spacing w:val="2"/>
          <w:sz w:val="30"/>
          <w:szCs w:val="30"/>
          <w:cs/>
        </w:rPr>
        <w:t xml:space="preserve">บริษัทย่อยดังกล่าวมีภาระผูกพันคงเหลือตามสัญญาเป็นจำนวนเงิน </w:t>
      </w:r>
      <w:r w:rsidR="00874A5B" w:rsidRPr="00874A5B">
        <w:rPr>
          <w:rFonts w:asciiTheme="majorBidi" w:hAnsiTheme="majorBidi" w:cstheme="majorBidi" w:hint="cs"/>
          <w:sz w:val="30"/>
          <w:szCs w:val="30"/>
        </w:rPr>
        <w:t>28</w:t>
      </w:r>
      <w:r w:rsidR="00671B27">
        <w:rPr>
          <w:rFonts w:asciiTheme="majorBidi" w:hAnsiTheme="majorBidi" w:cstheme="majorBidi"/>
          <w:sz w:val="30"/>
          <w:szCs w:val="30"/>
        </w:rPr>
        <w:t>,</w:t>
      </w:r>
      <w:r w:rsidR="00874A5B" w:rsidRPr="00874A5B">
        <w:rPr>
          <w:rFonts w:asciiTheme="majorBidi" w:hAnsiTheme="majorBidi" w:cstheme="majorBidi"/>
          <w:sz w:val="30"/>
          <w:szCs w:val="30"/>
        </w:rPr>
        <w:t>618</w:t>
      </w:r>
      <w:r w:rsidR="005A6D59">
        <w:rPr>
          <w:rFonts w:asciiTheme="majorBidi" w:hAnsiTheme="majorBidi" w:cstheme="majorBidi"/>
          <w:sz w:val="30"/>
          <w:szCs w:val="30"/>
        </w:rPr>
        <w:t xml:space="preserve"> </w:t>
      </w:r>
      <w:r w:rsidRPr="00566E67">
        <w:rPr>
          <w:rFonts w:ascii="Angsana New" w:hAnsi="Angsana New" w:hint="cs"/>
          <w:spacing w:val="2"/>
          <w:sz w:val="30"/>
          <w:szCs w:val="30"/>
          <w:cs/>
        </w:rPr>
        <w:t>ล้านเยน</w:t>
      </w:r>
    </w:p>
    <w:p w14:paraId="6966FBAB" w14:textId="77777777" w:rsidR="00D038DF" w:rsidRPr="00C26995" w:rsidRDefault="00D038DF" w:rsidP="00256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0CEE288" w14:textId="77777777" w:rsidR="00D038DF" w:rsidRPr="00C26995" w:rsidRDefault="00D038DF" w:rsidP="00D03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C26995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สัญญาสนับสนุนทางการเงิน</w:t>
      </w:r>
    </w:p>
    <w:p w14:paraId="6BD53061" w14:textId="77777777" w:rsidR="00D038DF" w:rsidRPr="00D038DF" w:rsidRDefault="00D038DF" w:rsidP="00D03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6"/>
          <w:szCs w:val="36"/>
          <w:cs/>
        </w:rPr>
      </w:pPr>
    </w:p>
    <w:p w14:paraId="6CADE32F" w14:textId="0D63AE44" w:rsidR="00D038DF" w:rsidRPr="00C26995" w:rsidRDefault="00D038DF" w:rsidP="00D03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874A5B" w:rsidRPr="00874A5B">
        <w:rPr>
          <w:rFonts w:ascii="Angsana New" w:hAnsi="Angsana New"/>
          <w:sz w:val="30"/>
          <w:szCs w:val="30"/>
        </w:rPr>
        <w:t>11</w:t>
      </w:r>
      <w:r w:rsidRPr="00C26995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874A5B" w:rsidRPr="00874A5B">
        <w:rPr>
          <w:rFonts w:ascii="Angsana New" w:hAnsi="Angsana New" w:hint="cs"/>
          <w:sz w:val="30"/>
          <w:szCs w:val="30"/>
        </w:rPr>
        <w:t>2560</w:t>
      </w:r>
      <w:r w:rsidRPr="00C26995">
        <w:rPr>
          <w:rFonts w:ascii="Angsana New" w:hAnsi="Angsana New" w:hint="cs"/>
          <w:sz w:val="30"/>
          <w:szCs w:val="30"/>
          <w:cs/>
        </w:rPr>
        <w:t xml:space="preserve"> บริษัทได้ทำสัญญาสนับสนุนทางการเงินแก่บริษัท นอร์ทเทิร์น บางกอกโมโนเรล จำกัด และบริษัท อีสเทิร์น บางกอกโมโนเรล จำกัด โดยบริษัทตกลงที่จะให้การสนับสนุนทางการเงินในรูปของเงินกู้</w:t>
      </w:r>
      <w:r w:rsidRPr="00C26995">
        <w:rPr>
          <w:rFonts w:ascii="Angsana New" w:hAnsi="Angsana New"/>
          <w:sz w:val="30"/>
          <w:szCs w:val="30"/>
          <w:cs/>
        </w:rPr>
        <w:br/>
      </w:r>
      <w:r w:rsidRPr="00C26995">
        <w:rPr>
          <w:rFonts w:ascii="Angsana New" w:hAnsi="Angsana New" w:hint="cs"/>
          <w:sz w:val="30"/>
          <w:szCs w:val="30"/>
          <w:cs/>
        </w:rPr>
        <w:t xml:space="preserve">ผู้ถือหุ้น หรือการค้ำประกันใด ๆ ตามสัดส่วนการถือหุ้นร้อยละ </w:t>
      </w:r>
      <w:r w:rsidR="00874A5B" w:rsidRPr="00874A5B">
        <w:rPr>
          <w:rFonts w:ascii="Angsana New" w:hAnsi="Angsana New" w:hint="cs"/>
          <w:sz w:val="30"/>
          <w:szCs w:val="30"/>
        </w:rPr>
        <w:t>10</w:t>
      </w:r>
      <w:r w:rsidRPr="00C26995">
        <w:rPr>
          <w:rFonts w:ascii="Angsana New" w:hAnsi="Angsana New" w:hint="cs"/>
          <w:sz w:val="30"/>
          <w:szCs w:val="30"/>
          <w:cs/>
        </w:rPr>
        <w:t xml:space="preserve"> โดยมีวงเงินและเงื่อนไขตามที่ระบุในสัญญา </w:t>
      </w:r>
    </w:p>
    <w:p w14:paraId="19C95D45" w14:textId="77777777" w:rsidR="00256067" w:rsidRDefault="00256067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CB6AFE7" w14:textId="106AF9B0" w:rsidR="00C00EF2" w:rsidRPr="00606ADA" w:rsidRDefault="00C00EF2" w:rsidP="001D3E79">
      <w:pPr>
        <w:spacing w:line="240" w:lineRule="auto"/>
        <w:ind w:left="540" w:right="-43"/>
        <w:jc w:val="thaiDistribute"/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606ADA"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  <w:t>วงเงินธุรกรรมที่ยังไม่ได้ใช้</w:t>
      </w:r>
    </w:p>
    <w:p w14:paraId="07872297" w14:textId="77777777" w:rsidR="00C00EF2" w:rsidRPr="00606ADA" w:rsidRDefault="00C00EF2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1E31ED1" w14:textId="1FD12440" w:rsidR="00C972A4" w:rsidRPr="00627208" w:rsidRDefault="00C00EF2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i/>
          <w:iCs/>
          <w:snapToGrid w:val="0"/>
          <w:sz w:val="30"/>
          <w:szCs w:val="30"/>
          <w:lang w:eastAsia="th-TH"/>
        </w:rPr>
      </w:pPr>
      <w:bookmarkStart w:id="4" w:name="_Hlk196918997"/>
      <w:r w:rsidRPr="001D3E7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74A5B" w:rsidRPr="00874A5B">
        <w:rPr>
          <w:rFonts w:asciiTheme="majorBidi" w:hAnsiTheme="majorBidi" w:cstheme="majorBidi"/>
          <w:sz w:val="30"/>
          <w:szCs w:val="30"/>
        </w:rPr>
        <w:t>30</w:t>
      </w:r>
      <w:r w:rsidR="005A6D59" w:rsidRPr="003426B2">
        <w:rPr>
          <w:rFonts w:asciiTheme="majorBidi" w:hAnsiTheme="majorBidi" w:cstheme="majorBidi"/>
          <w:sz w:val="30"/>
          <w:szCs w:val="30"/>
        </w:rPr>
        <w:t xml:space="preserve"> </w:t>
      </w:r>
      <w:r w:rsidR="005A6D59" w:rsidRPr="003426B2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874A5B" w:rsidRPr="00874A5B">
        <w:rPr>
          <w:rFonts w:asciiTheme="majorBidi" w:hAnsiTheme="majorBidi" w:cstheme="majorBidi"/>
          <w:sz w:val="30"/>
          <w:szCs w:val="30"/>
        </w:rPr>
        <w:t>2569</w:t>
      </w:r>
      <w:r w:rsidR="00DB7F27"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>บริษัทและบริษัทย่อย</w:t>
      </w:r>
      <w:r w:rsidRPr="001D3E79">
        <w:rPr>
          <w:rFonts w:asciiTheme="majorBidi" w:hAnsiTheme="majorBidi" w:cstheme="majorBidi"/>
          <w:sz w:val="30"/>
          <w:szCs w:val="30"/>
          <w:cs/>
        </w:rPr>
        <w:t>มีวงเงินธุรกรรมที่ยังไม่ได้ใช้</w:t>
      </w:r>
      <w:r w:rsidRPr="001D3E79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>เป็นจำนวนเงิน</w:t>
      </w:r>
      <w:r w:rsidR="00C36417" w:rsidRPr="001D3E79">
        <w:rPr>
          <w:rFonts w:asciiTheme="majorBidi" w:eastAsia="Cordia New" w:hAnsiTheme="majorBidi" w:cstheme="majorBidi" w:hint="cs"/>
          <w:snapToGrid w:val="0"/>
          <w:sz w:val="30"/>
          <w:szCs w:val="30"/>
          <w:cs/>
          <w:lang w:eastAsia="th-TH"/>
        </w:rPr>
        <w:t xml:space="preserve"> </w:t>
      </w:r>
      <w:r w:rsidR="00874A5B" w:rsidRPr="00874A5B">
        <w:rPr>
          <w:rFonts w:asciiTheme="majorBidi" w:hAnsiTheme="majorBidi" w:cstheme="majorBidi"/>
          <w:sz w:val="30"/>
          <w:szCs w:val="30"/>
        </w:rPr>
        <w:t>4</w:t>
      </w:r>
      <w:r w:rsidR="0004200D">
        <w:rPr>
          <w:rFonts w:asciiTheme="majorBidi" w:hAnsiTheme="majorBidi" w:cstheme="majorBidi"/>
          <w:sz w:val="30"/>
          <w:szCs w:val="30"/>
        </w:rPr>
        <w:t>,</w:t>
      </w:r>
      <w:r w:rsidR="00874A5B" w:rsidRPr="00874A5B">
        <w:rPr>
          <w:rFonts w:asciiTheme="majorBidi" w:hAnsiTheme="majorBidi" w:cstheme="majorBidi"/>
          <w:sz w:val="30"/>
          <w:szCs w:val="30"/>
        </w:rPr>
        <w:t>984</w:t>
      </w:r>
      <w:r w:rsidR="0004200D">
        <w:rPr>
          <w:rFonts w:asciiTheme="majorBidi" w:hAnsiTheme="majorBidi" w:cstheme="majorBidi"/>
          <w:sz w:val="30"/>
          <w:szCs w:val="30"/>
        </w:rPr>
        <w:t>.</w:t>
      </w:r>
      <w:r w:rsidR="00874A5B" w:rsidRPr="00874A5B">
        <w:rPr>
          <w:rFonts w:asciiTheme="majorBidi" w:hAnsiTheme="majorBidi" w:cstheme="majorBidi"/>
          <w:sz w:val="30"/>
          <w:szCs w:val="30"/>
        </w:rPr>
        <w:t>51</w:t>
      </w:r>
      <w:r w:rsidR="005A6D5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Theme="majorBidi" w:eastAsia="Cordia New" w:hAnsiTheme="majorBidi" w:cstheme="majorBidi"/>
          <w:snapToGrid w:val="0"/>
          <w:sz w:val="30"/>
          <w:szCs w:val="30"/>
          <w:cs/>
          <w:lang w:eastAsia="th-TH"/>
        </w:rPr>
        <w:t>ล้</w:t>
      </w:r>
      <w:r w:rsidRPr="001D3E79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>านบาท</w:t>
      </w:r>
      <w:r w:rsidR="00853A59">
        <w:rPr>
          <w:rFonts w:asciiTheme="majorBidi" w:eastAsia="Cordia New" w:hAnsiTheme="majorBidi" w:cstheme="majorBidi" w:hint="cs"/>
          <w:snapToGrid w:val="0"/>
          <w:sz w:val="30"/>
          <w:szCs w:val="30"/>
          <w:cs/>
          <w:lang w:val="th-TH" w:eastAsia="th-TH"/>
        </w:rPr>
        <w:t xml:space="preserve"> </w:t>
      </w:r>
      <w:r w:rsidR="00C36417" w:rsidRPr="001D3E79">
        <w:rPr>
          <w:rFonts w:asciiTheme="majorBidi" w:eastAsia="Cordia New" w:hAnsiTheme="majorBidi" w:cstheme="majorBidi" w:hint="cs"/>
          <w:snapToGrid w:val="0"/>
          <w:sz w:val="30"/>
          <w:szCs w:val="30"/>
          <w:cs/>
          <w:lang w:val="th-TH" w:eastAsia="th-TH"/>
        </w:rPr>
        <w:t>และ</w:t>
      </w:r>
      <w:r w:rsidR="00C972A4" w:rsidRPr="001D3E79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874A5B" w:rsidRPr="00874A5B">
        <w:rPr>
          <w:rFonts w:asciiTheme="majorBidi" w:hAnsiTheme="majorBidi" w:cstheme="majorBidi"/>
          <w:sz w:val="30"/>
          <w:szCs w:val="30"/>
        </w:rPr>
        <w:t>608</w:t>
      </w:r>
      <w:r w:rsidR="0004200D">
        <w:rPr>
          <w:rFonts w:asciiTheme="majorBidi" w:hAnsiTheme="majorBidi" w:cstheme="majorBidi"/>
          <w:sz w:val="30"/>
          <w:szCs w:val="30"/>
        </w:rPr>
        <w:t>.</w:t>
      </w:r>
      <w:r w:rsidR="00874A5B" w:rsidRPr="00874A5B">
        <w:rPr>
          <w:rFonts w:asciiTheme="majorBidi" w:hAnsiTheme="majorBidi" w:cstheme="majorBidi"/>
          <w:sz w:val="30"/>
          <w:szCs w:val="30"/>
        </w:rPr>
        <w:t>50</w:t>
      </w:r>
      <w:r w:rsidR="0004200D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>ล้านเหรียญสหรัฐอเมริกา</w:t>
      </w:r>
      <w:r w:rsidR="00557D32" w:rsidRPr="001D3E79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 xml:space="preserve"> </w:t>
      </w:r>
      <w:r w:rsidR="00E11B2F" w:rsidRPr="001D3E79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>(</w:t>
      </w:r>
      <w:r w:rsidR="00874A5B" w:rsidRPr="00874A5B">
        <w:rPr>
          <w:rFonts w:ascii="Angsana New" w:hAnsi="Angsana New"/>
          <w:i/>
          <w:iCs/>
          <w:sz w:val="30"/>
          <w:szCs w:val="30"/>
        </w:rPr>
        <w:t>31</w:t>
      </w:r>
      <w:r w:rsidR="00E11B2F" w:rsidRPr="001D3E79">
        <w:rPr>
          <w:rFonts w:ascii="Angsana New" w:hAnsi="Angsana New"/>
          <w:i/>
          <w:iCs/>
          <w:sz w:val="30"/>
          <w:szCs w:val="30"/>
        </w:rPr>
        <w:t xml:space="preserve"> </w:t>
      </w:r>
      <w:r w:rsidR="00E11B2F" w:rsidRPr="001D3E7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874A5B" w:rsidRPr="00874A5B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2568</w:t>
      </w:r>
      <w:r w:rsidR="00E11B2F" w:rsidRPr="001D3E79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: </w:t>
      </w:r>
      <w:r w:rsidR="00874A5B" w:rsidRPr="00874A5B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8</w:t>
      </w:r>
      <w:r w:rsidR="00C62A6B" w:rsidRPr="00C62A6B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,</w:t>
      </w:r>
      <w:r w:rsidR="00874A5B" w:rsidRPr="00874A5B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037</w:t>
      </w:r>
      <w:r w:rsidR="00C62A6B" w:rsidRPr="00C62A6B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.</w:t>
      </w:r>
      <w:r w:rsidR="00874A5B" w:rsidRPr="00874A5B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59</w:t>
      </w:r>
      <w:r w:rsidR="00C62A6B" w:rsidRPr="00C26995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4F0A85" w:rsidRPr="001D3E79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 xml:space="preserve">ล้านบาท และ </w:t>
      </w:r>
      <w:r w:rsidR="00874A5B" w:rsidRPr="00874A5B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485</w:t>
      </w:r>
      <w:r w:rsidR="00C62A6B" w:rsidRPr="00C62A6B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.</w:t>
      </w:r>
      <w:r w:rsidR="00874A5B" w:rsidRPr="00874A5B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96</w:t>
      </w:r>
      <w:r w:rsidR="00C62A6B" w:rsidRPr="00C26995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4F0A85" w:rsidRPr="001D3E79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>ล้านเหรียญสหรัฐอเมริกา</w:t>
      </w:r>
      <w:r w:rsidR="00E11B2F" w:rsidRPr="001D3E79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>)</w:t>
      </w:r>
    </w:p>
    <w:bookmarkEnd w:id="4"/>
    <w:p w14:paraId="59C9DCCE" w14:textId="6FF90E61" w:rsidR="00D038DF" w:rsidRDefault="00D03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62"/>
        <w:gridCol w:w="242"/>
        <w:gridCol w:w="1289"/>
      </w:tblGrid>
      <w:tr w:rsidR="00CC4E68" w:rsidRPr="00627208" w14:paraId="340C29E5" w14:textId="77777777" w:rsidTr="006643BC">
        <w:trPr>
          <w:trHeight w:val="659"/>
          <w:tblHeader/>
        </w:trPr>
        <w:tc>
          <w:tcPr>
            <w:tcW w:w="3479" w:type="pct"/>
            <w:vAlign w:val="bottom"/>
          </w:tcPr>
          <w:p w14:paraId="3F3810C4" w14:textId="60D2AB37" w:rsidR="00CC4E68" w:rsidRPr="00627208" w:rsidRDefault="005A6D59" w:rsidP="001D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74A5B" w:rsidRPr="00874A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727E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27EC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874A5B" w:rsidRPr="00874A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687" w:type="pct"/>
            <w:vAlign w:val="bottom"/>
          </w:tcPr>
          <w:p w14:paraId="64E8097D" w14:textId="3129B36C" w:rsidR="00CC4E68" w:rsidRPr="00627208" w:rsidRDefault="00CC4E68" w:rsidP="001D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2" w:type="pct"/>
            <w:vAlign w:val="bottom"/>
          </w:tcPr>
          <w:p w14:paraId="34C0FBE5" w14:textId="77777777" w:rsidR="00CC4E68" w:rsidRPr="00627208" w:rsidRDefault="00CC4E68" w:rsidP="001D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6A8C40DA" w14:textId="77777777" w:rsidR="00CC4E68" w:rsidRPr="00627208" w:rsidRDefault="00CC4E68" w:rsidP="001D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1A0E209" w14:textId="27D5135F" w:rsidR="00CC4E68" w:rsidRPr="00627208" w:rsidRDefault="00CC4E68" w:rsidP="001D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CC4E68" w:rsidRPr="00627208" w14:paraId="46A15DD9" w14:textId="77777777" w:rsidTr="006643BC">
        <w:trPr>
          <w:tblHeader/>
        </w:trPr>
        <w:tc>
          <w:tcPr>
            <w:tcW w:w="3479" w:type="pct"/>
          </w:tcPr>
          <w:p w14:paraId="51AFF9A0" w14:textId="2351696F" w:rsidR="00CC4E68" w:rsidRPr="00627208" w:rsidRDefault="00CC4E68" w:rsidP="001D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1" w:type="pct"/>
            <w:gridSpan w:val="3"/>
          </w:tcPr>
          <w:p w14:paraId="67085B3F" w14:textId="77777777" w:rsidR="00CC4E68" w:rsidRPr="00627208" w:rsidRDefault="00CC4E68" w:rsidP="001D3E7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C4E68" w:rsidRPr="00627208" w14:paraId="0304FE0F" w14:textId="77777777" w:rsidTr="00516F6F">
        <w:tc>
          <w:tcPr>
            <w:tcW w:w="3479" w:type="pct"/>
          </w:tcPr>
          <w:p w14:paraId="379A1F21" w14:textId="14028A2A" w:rsidR="00CC4E68" w:rsidRPr="00627208" w:rsidRDefault="00CC4E68" w:rsidP="001D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87" w:type="pct"/>
          </w:tcPr>
          <w:p w14:paraId="2EA911E7" w14:textId="77777777" w:rsidR="00CC4E68" w:rsidRPr="00627208" w:rsidRDefault="00CC4E68" w:rsidP="001D3E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27208763" w14:textId="77777777" w:rsidR="00CC4E68" w:rsidRPr="00627208" w:rsidRDefault="00CC4E68" w:rsidP="001D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2" w:type="pct"/>
          </w:tcPr>
          <w:p w14:paraId="25F6AAD9" w14:textId="77777777" w:rsidR="00CC4E68" w:rsidRPr="00627208" w:rsidRDefault="00CC4E68" w:rsidP="001D3E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E68" w:rsidRPr="00627208" w14:paraId="63E5C1E5" w14:textId="77777777" w:rsidTr="00516F6F">
        <w:tc>
          <w:tcPr>
            <w:tcW w:w="3479" w:type="pct"/>
          </w:tcPr>
          <w:p w14:paraId="719333E7" w14:textId="68BF9AD8" w:rsidR="00CC4E68" w:rsidRPr="00627208" w:rsidRDefault="00F8521F" w:rsidP="001D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6F6F">
              <w:rPr>
                <w:rFonts w:asciiTheme="majorBidi" w:hAnsiTheme="majorBidi" w:cstheme="majorBidi"/>
                <w:sz w:val="30"/>
                <w:szCs w:val="30"/>
                <w:cs/>
              </w:rPr>
              <w:t>โรงไฟฟ้า</w:t>
            </w:r>
            <w:r w:rsidR="00AE5F83" w:rsidRPr="00516F6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AE5F83" w:rsidRPr="00516F6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87" w:type="pct"/>
            <w:tcBorders>
              <w:bottom w:val="double" w:sz="4" w:space="0" w:color="auto"/>
            </w:tcBorders>
          </w:tcPr>
          <w:p w14:paraId="373B1670" w14:textId="748B64FE" w:rsidR="00CC4E68" w:rsidRPr="00AB58C3" w:rsidRDefault="00874A5B" w:rsidP="001D3E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133</w:t>
            </w:r>
            <w:r w:rsidR="00657427" w:rsidRPr="006574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132" w:type="pct"/>
          </w:tcPr>
          <w:p w14:paraId="70D89848" w14:textId="77777777" w:rsidR="00CC4E68" w:rsidRPr="00E27119" w:rsidRDefault="00CC4E68" w:rsidP="001D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double" w:sz="4" w:space="0" w:color="auto"/>
            </w:tcBorders>
          </w:tcPr>
          <w:p w14:paraId="4056FAF1" w14:textId="2AA273E9" w:rsidR="00CC4E68" w:rsidRPr="00AB58C3" w:rsidRDefault="00874A5B" w:rsidP="001D3E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6574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</w:p>
        </w:tc>
      </w:tr>
      <w:tr w:rsidR="00CC4E68" w:rsidRPr="00C95278" w14:paraId="78CD6933" w14:textId="77777777" w:rsidTr="00516F6F">
        <w:tc>
          <w:tcPr>
            <w:tcW w:w="3479" w:type="pct"/>
          </w:tcPr>
          <w:p w14:paraId="7FFDCC2B" w14:textId="77777777" w:rsidR="00CC4E68" w:rsidRPr="00C95278" w:rsidRDefault="00CC4E68" w:rsidP="001D3E79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tcBorders>
              <w:top w:val="double" w:sz="4" w:space="0" w:color="auto"/>
            </w:tcBorders>
          </w:tcPr>
          <w:p w14:paraId="468E7ADE" w14:textId="77777777" w:rsidR="00CC4E68" w:rsidRPr="00C95278" w:rsidRDefault="00CC4E68" w:rsidP="001D3E79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630C6A31" w14:textId="77777777" w:rsidR="00CC4E68" w:rsidRPr="00C95278" w:rsidRDefault="00CC4E68" w:rsidP="001D3E79">
            <w:pPr>
              <w:pStyle w:val="NoSpacing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double" w:sz="4" w:space="0" w:color="auto"/>
            </w:tcBorders>
          </w:tcPr>
          <w:p w14:paraId="6E52C7F1" w14:textId="77777777" w:rsidR="00CC4E68" w:rsidRPr="00C95278" w:rsidRDefault="00CC4E68" w:rsidP="001D3E79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4E68" w:rsidRPr="00627208" w14:paraId="6B3ACE94" w14:textId="77777777" w:rsidTr="00516F6F">
        <w:tc>
          <w:tcPr>
            <w:tcW w:w="3479" w:type="pct"/>
          </w:tcPr>
          <w:p w14:paraId="7B49C515" w14:textId="49C1E65F" w:rsidR="00CC4E68" w:rsidRPr="00627208" w:rsidRDefault="00CC4E68" w:rsidP="001D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87" w:type="pct"/>
          </w:tcPr>
          <w:p w14:paraId="581AA4B3" w14:textId="6D621DA7" w:rsidR="00CC4E68" w:rsidRPr="00213B29" w:rsidRDefault="00CC4E68" w:rsidP="001D3E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</w:tcPr>
          <w:p w14:paraId="112D3A6D" w14:textId="77777777" w:rsidR="00CC4E68" w:rsidRPr="00627208" w:rsidRDefault="00CC4E68" w:rsidP="001D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2" w:type="pct"/>
          </w:tcPr>
          <w:p w14:paraId="0F272172" w14:textId="77777777" w:rsidR="00CC4E68" w:rsidRPr="00627208" w:rsidRDefault="00CC4E68" w:rsidP="001D3E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E68" w:rsidRPr="00627208" w14:paraId="0FCCE517" w14:textId="77777777" w:rsidTr="00516F6F">
        <w:tc>
          <w:tcPr>
            <w:tcW w:w="3479" w:type="pct"/>
          </w:tcPr>
          <w:p w14:paraId="285E9E7A" w14:textId="783BC0B5" w:rsidR="00CC4E68" w:rsidRPr="00627208" w:rsidRDefault="00CC4E68" w:rsidP="001D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</w:t>
            </w:r>
            <w:r w:rsidR="009B6B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9B6BAA" w:rsidRPr="00627208">
              <w:rPr>
                <w:rFonts w:asciiTheme="majorBidi" w:hAnsiTheme="majorBidi" w:cstheme="majorBidi"/>
                <w:sz w:val="30"/>
                <w:szCs w:val="30"/>
              </w:rPr>
              <w:t>Standby Letters of Credit</w:t>
            </w:r>
          </w:p>
        </w:tc>
        <w:tc>
          <w:tcPr>
            <w:tcW w:w="687" w:type="pct"/>
            <w:tcBorders>
              <w:bottom w:val="double" w:sz="4" w:space="0" w:color="auto"/>
            </w:tcBorders>
          </w:tcPr>
          <w:p w14:paraId="50F27F8B" w14:textId="5773BAE1" w:rsidR="00CC4E68" w:rsidRPr="00AB58C3" w:rsidRDefault="00874A5B" w:rsidP="001D3E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74A5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</w:t>
            </w:r>
            <w:r w:rsidR="006574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770</w:t>
            </w:r>
            <w:r w:rsidR="006574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</w:t>
            </w:r>
          </w:p>
        </w:tc>
        <w:tc>
          <w:tcPr>
            <w:tcW w:w="132" w:type="pct"/>
          </w:tcPr>
          <w:p w14:paraId="0213CD71" w14:textId="77777777" w:rsidR="00CC4E68" w:rsidRPr="00055890" w:rsidRDefault="00CC4E68" w:rsidP="001D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double" w:sz="4" w:space="0" w:color="auto"/>
            </w:tcBorders>
          </w:tcPr>
          <w:p w14:paraId="4CBD28A3" w14:textId="4A11B2D6" w:rsidR="00CC4E68" w:rsidRPr="00AB58C3" w:rsidRDefault="00874A5B" w:rsidP="001D3E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305</w:t>
            </w:r>
            <w:r w:rsidR="006574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874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</w:t>
            </w:r>
          </w:p>
        </w:tc>
      </w:tr>
    </w:tbl>
    <w:p w14:paraId="2911A4F0" w14:textId="77777777" w:rsidR="000559E7" w:rsidRPr="00C95278" w:rsidRDefault="000559E7" w:rsidP="001D3E7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snapToGrid w:val="0"/>
          <w:sz w:val="24"/>
          <w:szCs w:val="24"/>
          <w:lang w:eastAsia="th-TH"/>
        </w:rPr>
      </w:pPr>
    </w:p>
    <w:p w14:paraId="5EFF0684" w14:textId="4362317F" w:rsidR="00E11B2F" w:rsidRPr="00A82C65" w:rsidRDefault="00E11B2F" w:rsidP="001D3E7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A82C65"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สัญญาการจำนำหุ้น</w:t>
      </w:r>
    </w:p>
    <w:p w14:paraId="78A9DA94" w14:textId="77777777" w:rsidR="00E11B2F" w:rsidRPr="00C95278" w:rsidRDefault="00E11B2F" w:rsidP="001D3E7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snapToGrid w:val="0"/>
          <w:sz w:val="24"/>
          <w:szCs w:val="24"/>
          <w:cs/>
          <w:lang w:eastAsia="th-TH"/>
        </w:rPr>
      </w:pPr>
    </w:p>
    <w:p w14:paraId="27335DCC" w14:textId="213FAD5B" w:rsidR="00E11B2F" w:rsidRPr="00A82C65" w:rsidRDefault="00E11B2F" w:rsidP="001D3E7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pacing w:val="2"/>
          <w:sz w:val="30"/>
          <w:szCs w:val="30"/>
          <w:lang w:val="th-TH" w:eastAsia="th-TH"/>
        </w:rPr>
      </w:pPr>
      <w:r w:rsidRPr="00A82C65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บริษัทได้นำใบหุ้นทั้งหมดของบริษัท ราช โคเจนเนอเรชั่น จำกัด </w:t>
      </w:r>
      <w:r w:rsidR="0042150E" w:rsidRPr="00A82C65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 ราช เอ็นเนอร์จี ระยอง จำกัด</w:t>
      </w:r>
      <w:r w:rsidR="00ED5918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ED5918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และ</w:t>
      </w:r>
      <w:r w:rsidR="00ED5918" w:rsidRPr="00ED5918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>บริษัท หินกองเพาเวอร์ จำกัด</w:t>
      </w:r>
      <w:r w:rsidR="00ED5918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A82C65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ซึ่งเป็น</w:t>
      </w:r>
      <w:r w:rsidRPr="00A82C65">
        <w:rPr>
          <w:rFonts w:ascii="Angsana New" w:eastAsia="Cordia New" w:hAnsi="Angsana New"/>
          <w:snapToGrid w:val="0"/>
          <w:spacing w:val="2"/>
          <w:sz w:val="30"/>
          <w:szCs w:val="30"/>
          <w:cs/>
          <w:lang w:val="th-TH" w:eastAsia="th-TH"/>
        </w:rPr>
        <w:t>บริษัทย่อยทางตรง ไปเป็นหลักทรัพย์ค้ำประกันการกู้เงินให้แก่เจ้าหนี้เงินกู้ของบริษัทย่อยดังกล่าว</w:t>
      </w:r>
    </w:p>
    <w:p w14:paraId="78A222AA" w14:textId="77777777" w:rsidR="00E11B2F" w:rsidRPr="00C95278" w:rsidRDefault="00E11B2F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cs/>
          <w:lang w:val="th-TH" w:eastAsia="th-TH"/>
        </w:rPr>
      </w:pPr>
    </w:p>
    <w:p w14:paraId="7F18BF80" w14:textId="77777777" w:rsidR="00E11B2F" w:rsidRPr="00A82C65" w:rsidRDefault="00E11B2F" w:rsidP="001D3E7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A82C65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เฟิร์ส โคราช วินด์ จำกัด และบริษัท เค.อาร์.ทู จำกัด ซึ่งเป็นบริษัทร่วมทางตรง ไปเป็นหลักทรัพย์ค้ำประกันการกู้เงินให้แก่เจ้าหนี้เงินกู้ของบริษัทร่วมดังกล่าว</w:t>
      </w:r>
    </w:p>
    <w:p w14:paraId="7377997E" w14:textId="77777777" w:rsidR="00E11B2F" w:rsidRPr="00C95278" w:rsidRDefault="00E11B2F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cs/>
          <w:lang w:val="th-TH" w:eastAsia="th-TH"/>
        </w:rPr>
      </w:pPr>
    </w:p>
    <w:p w14:paraId="4E486AB0" w14:textId="74372FE9" w:rsidR="00E11B2F" w:rsidRPr="00A82C65" w:rsidRDefault="00E11B2F" w:rsidP="001D3E7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A82C65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กลุ่มบริษัทได้นำใบหุ้นทั้งหมดของบริษัท ไฟฟ้า เซเปียน-เซน้ำน้อย จำกัด บริษัท ราชบุรีเวอลด์ โคเจนเนอเรชั่น จำกัด </w:t>
      </w:r>
      <w:r w:rsidR="0042150E" w:rsidRPr="00A82C65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 อาร์ อี เอ็น โคราช เอนเนอร์ยี</w:t>
      </w:r>
      <w:r w:rsidR="00B931D6" w:rsidRPr="00A82C65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่</w:t>
      </w:r>
      <w:r w:rsidR="0042150E" w:rsidRPr="00A82C65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จำกัด </w:t>
      </w:r>
      <w:r w:rsidRPr="00A82C65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และบริษัท ไฟฟ้าหงสา จำกัด ซึ่งเป็นการร่วมค้า ไปเป็นหลักทรัพย์ค้ำประกันการกู้เงินให้แก่เจ้าหนี้เงินกู้ของการร่วมค้าดังกล่าว</w:t>
      </w:r>
    </w:p>
    <w:p w14:paraId="4B31BBC7" w14:textId="77777777" w:rsidR="00E11B2F" w:rsidRPr="00C95278" w:rsidRDefault="00E11B2F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cs/>
          <w:lang w:val="th-TH" w:eastAsia="th-TH"/>
        </w:rPr>
      </w:pPr>
    </w:p>
    <w:p w14:paraId="4DFD92F7" w14:textId="77777777" w:rsidR="00E11B2F" w:rsidRPr="00A82C65" w:rsidRDefault="00E11B2F" w:rsidP="001D3E7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A82C65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 xml:space="preserve">Fareast Renewable Development Pte. Ltd. </w:t>
      </w:r>
      <w:r w:rsidRPr="00A82C65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ซึ่งเป็นบริษัทย่อยทางอ้อม ได้นำใบหุ้นบางส่วนของ </w:t>
      </w:r>
      <w:r w:rsidRPr="00A82C65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 xml:space="preserve">PT Bajradaya Sentranusa </w:t>
      </w:r>
      <w:r w:rsidRPr="00A82C65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ซึ่งเป็นบริษัทย่อยของบริษัทย่อยดังกล่าวไปเป็นหลักทรัพย์ค้ำประกันการกู้เงินให้แก่เจ้าหนี้เงินกู้ของ</w:t>
      </w:r>
      <w:r w:rsidRPr="00A82C65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A82C65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>PT Bajradaya Sentranusa</w:t>
      </w:r>
    </w:p>
    <w:p w14:paraId="0ADBAD2B" w14:textId="77777777" w:rsidR="00E11B2F" w:rsidRPr="00C95278" w:rsidRDefault="00E11B2F" w:rsidP="001D3E79">
      <w:pPr>
        <w:ind w:left="540"/>
        <w:jc w:val="thaiDistribute"/>
        <w:rPr>
          <w:rFonts w:ascii="Angsana New" w:hAnsi="Angsana New"/>
          <w:snapToGrid w:val="0"/>
          <w:sz w:val="24"/>
          <w:szCs w:val="24"/>
          <w:cs/>
          <w:lang w:eastAsia="th-TH"/>
        </w:rPr>
      </w:pPr>
    </w:p>
    <w:p w14:paraId="4D3C4C1D" w14:textId="77777777" w:rsidR="00E11B2F" w:rsidRPr="00A82C65" w:rsidRDefault="00E11B2F" w:rsidP="001D3E7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</w:pPr>
      <w:r w:rsidRPr="00A82C65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บริษัท อาร์เอช อินเตอร์เนชั่นแนล </w:t>
      </w:r>
      <w:r w:rsidRPr="00A82C65">
        <w:rPr>
          <w:rFonts w:ascii="Angsana New" w:eastAsia="Cordia New" w:hAnsi="Angsana New"/>
          <w:snapToGrid w:val="0"/>
          <w:sz w:val="30"/>
          <w:szCs w:val="30"/>
          <w:lang w:eastAsia="th-TH"/>
        </w:rPr>
        <w:t>(</w:t>
      </w:r>
      <w:r w:rsidRPr="00A82C65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สิงคโปร์</w:t>
      </w:r>
      <w:r w:rsidRPr="00A82C65">
        <w:rPr>
          <w:rFonts w:ascii="Angsana New" w:eastAsia="Cordia New" w:hAnsi="Angsana New"/>
          <w:snapToGrid w:val="0"/>
          <w:sz w:val="30"/>
          <w:szCs w:val="30"/>
          <w:lang w:eastAsia="th-TH"/>
        </w:rPr>
        <w:t>)</w:t>
      </w:r>
      <w:r w:rsidRPr="00A82C65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คอร์ปอเรชั่น จำกัด ซึ่งเป็นบริษัทย่อยทางอ้อม ได้นำใบหุ้นของบริษัท </w:t>
      </w:r>
      <w:proofErr w:type="spellStart"/>
      <w:r w:rsidRPr="00A82C65">
        <w:rPr>
          <w:rFonts w:ascii="Angsana New" w:eastAsia="Cordia New" w:hAnsi="Angsana New"/>
          <w:snapToGrid w:val="0"/>
          <w:sz w:val="30"/>
          <w:szCs w:val="30"/>
          <w:lang w:eastAsia="th-TH"/>
        </w:rPr>
        <w:t>Minejesa</w:t>
      </w:r>
      <w:proofErr w:type="spellEnd"/>
      <w:r w:rsidRPr="00A82C65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Capital B.V. </w:t>
      </w:r>
      <w:r w:rsidRPr="00A82C65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ซึ่งเป็นการร่วมค้าทางตรงของบริษัทย่อยดังกล่าวไปเป็นหลักทรัพย์ค้ำประกันการกู้เงินให้แก่เจ้าหนี้เงินกู้ของการร่วมค้าดังกล่าว</w:t>
      </w:r>
    </w:p>
    <w:p w14:paraId="43AD280E" w14:textId="77777777" w:rsidR="0042150E" w:rsidRPr="00C95278" w:rsidRDefault="0042150E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cs/>
          <w:lang w:val="th-TH" w:eastAsia="th-TH"/>
        </w:rPr>
      </w:pPr>
    </w:p>
    <w:p w14:paraId="64E681E4" w14:textId="77777777" w:rsidR="0042150E" w:rsidRDefault="0042150E" w:rsidP="001D3E7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  <w:r w:rsidRPr="00A82C65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นอร์ทเทิร์น บางกอกโมโนเรล จำกัด และบริษัท อีสเทิร์น บางกอกโมโนเรล จำกัด ไปเป็นหลักทรัพย์ค้ำประกันการกู้เงินให้แก่เจ้าหนี้เงินกู้ของบริษัทดังกล่าว</w:t>
      </w:r>
    </w:p>
    <w:p w14:paraId="487C8589" w14:textId="77777777" w:rsidR="00C95278" w:rsidRPr="00C95278" w:rsidRDefault="00C95278" w:rsidP="001D3E7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lang w:eastAsia="th-TH"/>
        </w:rPr>
      </w:pPr>
    </w:p>
    <w:p w14:paraId="58EC998C" w14:textId="77777777" w:rsidR="00E11B2F" w:rsidRPr="0050233B" w:rsidRDefault="00E11B2F" w:rsidP="001D3E7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023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คดีความสำคัญ</w:t>
      </w:r>
    </w:p>
    <w:p w14:paraId="07CB7AF0" w14:textId="77777777" w:rsidR="00E11B2F" w:rsidRPr="00734FAF" w:rsidRDefault="00E11B2F" w:rsidP="001D3E79">
      <w:pPr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pacing w:val="-3"/>
          <w:sz w:val="22"/>
          <w:szCs w:val="22"/>
          <w:lang w:eastAsia="th-TH"/>
        </w:rPr>
      </w:pPr>
    </w:p>
    <w:p w14:paraId="2437EBF5" w14:textId="0757C840" w:rsidR="00E11B2F" w:rsidRDefault="00E11B2F" w:rsidP="001D3E79">
      <w:pPr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pacing w:val="-3"/>
          <w:sz w:val="30"/>
          <w:szCs w:val="30"/>
          <w:lang w:val="th-TH" w:eastAsia="th-TH"/>
        </w:rPr>
      </w:pPr>
      <w:r w:rsidRPr="00A82C65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val="th-TH" w:eastAsia="th-TH"/>
        </w:rPr>
        <w:t xml:space="preserve">ในปี </w:t>
      </w:r>
      <w:r w:rsidR="00874A5B" w:rsidRPr="00874A5B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>2562</w:t>
      </w:r>
      <w:r w:rsidRPr="00A82C65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val="th-TH" w:eastAsia="th-TH"/>
        </w:rPr>
        <w:t xml:space="preserve"> บริษัทถูกฟ้องร้องเป็นจำเลยในคดีแพ่ง โดยมีทุนทรัพย์ที่เรียกร้องจำนวน </w:t>
      </w:r>
      <w:r w:rsidR="00874A5B" w:rsidRPr="00874A5B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>5</w:t>
      </w:r>
      <w:r w:rsidRPr="00A82C65">
        <w:rPr>
          <w:rFonts w:asciiTheme="majorBidi" w:hAnsiTheme="majorBidi" w:cstheme="majorBidi"/>
          <w:snapToGrid w:val="0"/>
          <w:spacing w:val="-3"/>
          <w:sz w:val="30"/>
          <w:szCs w:val="30"/>
          <w:lang w:val="th-TH" w:eastAsia="th-TH"/>
        </w:rPr>
        <w:t>,</w:t>
      </w:r>
      <w:r w:rsidR="00874A5B" w:rsidRPr="00874A5B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>271</w:t>
      </w:r>
      <w:r w:rsidRPr="00A82C65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val="th-TH" w:eastAsia="th-TH"/>
        </w:rPr>
        <w:t>.</w:t>
      </w:r>
      <w:r w:rsidR="00874A5B" w:rsidRPr="00874A5B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>10</w:t>
      </w:r>
      <w:r w:rsidRPr="00A82C65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val="th-TH" w:eastAsia="th-TH"/>
        </w:rPr>
        <w:t xml:space="preserve"> ล้านบาท ซึ่งโจทก์กล่าวหาว่าบริษัทละเมิดสิทธิความลับทางการค้า โดยการนำข้อมูลอันเป็นความลับทางการค้าซึ่งเป็นกรรมสิทธิ์ของโจทก์ไปใช้ประโยชน์โดยไม่ได้รับความยินยอม ทำให้โจทก์เสียสิทธิ รายได้ หรือผลประโยชน์ตอบแทนที่ควรจะได้รับจากข้อมูลอันเป็นความลับทางการค้าดังกล่าว เมื่อวันที่ </w:t>
      </w:r>
      <w:r w:rsidR="00874A5B" w:rsidRPr="00874A5B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>30</w:t>
      </w:r>
      <w:r w:rsidRPr="00A82C65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val="th-TH" w:eastAsia="th-TH"/>
        </w:rPr>
        <w:t xml:space="preserve"> กันยายน </w:t>
      </w:r>
      <w:r w:rsidR="00874A5B" w:rsidRPr="00874A5B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>2563</w:t>
      </w:r>
      <w:r w:rsidRPr="00A82C65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val="th-TH" w:eastAsia="th-TH"/>
        </w:rPr>
        <w:t xml:space="preserve"> ศาลทรัพย์สินทางปัญญ</w:t>
      </w:r>
      <w:r w:rsidRPr="00A82C65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eastAsia="th-TH"/>
        </w:rPr>
        <w:t>าและการค้าระหว่างประเทศกลางได้มีคำพิพากษายกฟ้องโจทก์ในคดีดังกล่าว</w:t>
      </w:r>
      <w:r w:rsidRPr="00A82C65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val="th-TH" w:eastAsia="th-TH"/>
        </w:rPr>
        <w:t xml:space="preserve">ด้วยเหตุผลว่าข้อมูลที่โจทก์กล่าวอ้างได้สิ้นสุดสภาพการเป็นความลับทางการค้าไปแล้ว ซึ่งโจทก์ได้ยื่นอุทธรณ์คำพิพากษาดังกล่าวต่อศาลอุทธรณ์คดีชำนัญพิเศษ ต่อมาเมื่อวันที่ </w:t>
      </w:r>
      <w:r w:rsidR="00874A5B" w:rsidRPr="00874A5B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>12</w:t>
      </w:r>
      <w:r w:rsidRPr="00A82C65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 xml:space="preserve"> </w:t>
      </w:r>
      <w:r w:rsidRPr="00A82C65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eastAsia="th-TH"/>
        </w:rPr>
        <w:t xml:space="preserve">กรกฎาคม </w:t>
      </w:r>
      <w:r w:rsidR="00874A5B" w:rsidRPr="00874A5B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>2565</w:t>
      </w:r>
      <w:r w:rsidRPr="00A82C65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 xml:space="preserve"> </w:t>
      </w:r>
      <w:r w:rsidRPr="00A82C65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val="th-TH" w:eastAsia="th-TH"/>
        </w:rPr>
        <w:t>ศาลอุทธรณ์คดีชำนัญพิเศ</w:t>
      </w:r>
      <w:r w:rsidRPr="00A82C65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eastAsia="th-TH"/>
        </w:rPr>
        <w:t>ษ</w:t>
      </w:r>
      <w:r w:rsidRPr="00A82C65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val="th-TH" w:eastAsia="th-TH"/>
        </w:rPr>
        <w:t>ได้มีคำพิพากษายืนตามคำพิพากษาของศาลทรัพย์สินทางปัญญาและการค้าระหว่างประเทศกลางที่ยกฟ้องโจทก์ บริษัทจึงไม่ได้บันทึกหนี้สินที่อาจจะเกิดขึ้นจากคดีดังกล่าว</w:t>
      </w:r>
    </w:p>
    <w:p w14:paraId="0E762BC0" w14:textId="77777777" w:rsidR="00D038DF" w:rsidRPr="00734FAF" w:rsidRDefault="00D038DF" w:rsidP="001D3E79">
      <w:pPr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pacing w:val="-3"/>
          <w:sz w:val="22"/>
          <w:szCs w:val="22"/>
          <w:lang w:eastAsia="th-TH"/>
        </w:rPr>
      </w:pPr>
    </w:p>
    <w:p w14:paraId="6D5E3E15" w14:textId="6204D027" w:rsidR="00734FAF" w:rsidRPr="0008359C" w:rsidRDefault="00734FAF" w:rsidP="00734FAF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08359C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เหตุการณ์</w:t>
      </w:r>
      <w:r w:rsidRPr="0008359C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ภายหลังรอบระยะเวลารายงาน</w:t>
      </w:r>
    </w:p>
    <w:p w14:paraId="57D876FF" w14:textId="77777777" w:rsidR="00734FAF" w:rsidRPr="00734FAF" w:rsidRDefault="00734FAF" w:rsidP="00734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napToGrid w:val="0"/>
          <w:sz w:val="22"/>
          <w:szCs w:val="22"/>
          <w:lang w:eastAsia="th-TH"/>
        </w:rPr>
      </w:pPr>
    </w:p>
    <w:p w14:paraId="10B48C54" w14:textId="744FDB7C" w:rsidR="00734FAF" w:rsidRDefault="00734FAF" w:rsidP="00734FAF">
      <w:pPr>
        <w:pStyle w:val="ListParagraph"/>
        <w:ind w:left="51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734FA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="0008359C">
        <w:rPr>
          <w:rFonts w:ascii="Angsana New" w:hAnsi="Angsana New"/>
          <w:snapToGrid w:val="0"/>
          <w:sz w:val="30"/>
          <w:szCs w:val="30"/>
          <w:lang w:eastAsia="th-TH"/>
        </w:rPr>
        <w:t>13</w:t>
      </w:r>
      <w:r w:rsidRPr="00734FAF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734FA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สิงหาคม </w:t>
      </w:r>
      <w:r w:rsidR="0008359C">
        <w:rPr>
          <w:rFonts w:ascii="Angsana New" w:hAnsi="Angsana New"/>
          <w:snapToGrid w:val="0"/>
          <w:sz w:val="30"/>
          <w:szCs w:val="30"/>
          <w:lang w:eastAsia="th-TH"/>
        </w:rPr>
        <w:t>2569</w:t>
      </w:r>
      <w:r w:rsidRPr="00734FAF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734FAF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 อาร์เอช อินเตอร์เนชั่นแนล (สิงคโปร์) คอร์ปอเรชั่น จำกัด ซึ่งเป็นบริษัทย่อยทางอ้อม (ในฐานะผู้กู้) และบริษัท (ในฐานะผู้ค้ำประกัน) ได้ลงนามสัญญาเงินกู้</w:t>
      </w:r>
      <w:r w:rsidR="00C3637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ยืม</w:t>
      </w:r>
      <w:r w:rsidRPr="00734FA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ระยะยาว จำนวน </w:t>
      </w:r>
      <w:r w:rsidRPr="00734FAF">
        <w:rPr>
          <w:rFonts w:ascii="Angsana New" w:hAnsi="Angsana New"/>
          <w:snapToGrid w:val="0"/>
          <w:sz w:val="30"/>
          <w:szCs w:val="30"/>
          <w:lang w:eastAsia="th-TH"/>
        </w:rPr>
        <w:t>250</w:t>
      </w:r>
      <w:r w:rsidRPr="00734FA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ล้านเหรียญสหรัฐอเมริกา กับสถาบันการเงินแห่งหนึ่ง โดยมีวัตถุประสงค์เพื่อใช้เป็นเงินทุนหมุนเวียน และ</w:t>
      </w:r>
      <w:r w:rsidRPr="00734FAF">
        <w:rPr>
          <w:rFonts w:ascii="Angsana New" w:hAnsi="Angsana New"/>
          <w:snapToGrid w:val="0"/>
          <w:sz w:val="30"/>
          <w:szCs w:val="30"/>
          <w:lang w:eastAsia="th-TH"/>
        </w:rPr>
        <w:t>/</w:t>
      </w:r>
      <w:r w:rsidRPr="00734FAF">
        <w:rPr>
          <w:rFonts w:ascii="Angsana New" w:hAnsi="Angsana New"/>
          <w:snapToGrid w:val="0"/>
          <w:sz w:val="30"/>
          <w:szCs w:val="30"/>
          <w:cs/>
          <w:lang w:eastAsia="th-TH"/>
        </w:rPr>
        <w:t>หรือชำระคืนเงินกู้ และ</w:t>
      </w:r>
      <w:r w:rsidRPr="00734FAF">
        <w:rPr>
          <w:rFonts w:ascii="Angsana New" w:hAnsi="Angsana New"/>
          <w:snapToGrid w:val="0"/>
          <w:sz w:val="30"/>
          <w:szCs w:val="30"/>
          <w:lang w:eastAsia="th-TH"/>
        </w:rPr>
        <w:t>/</w:t>
      </w:r>
      <w:r w:rsidRPr="00734FAF">
        <w:rPr>
          <w:rFonts w:ascii="Angsana New" w:hAnsi="Angsana New"/>
          <w:snapToGrid w:val="0"/>
          <w:sz w:val="30"/>
          <w:szCs w:val="30"/>
          <w:cs/>
          <w:lang w:eastAsia="th-TH"/>
        </w:rPr>
        <w:t>หรือลงทุนในโครงการต่างๆ</w:t>
      </w:r>
    </w:p>
    <w:p w14:paraId="0B35774D" w14:textId="77777777" w:rsidR="00734FAF" w:rsidRPr="00734FAF" w:rsidRDefault="00734FAF" w:rsidP="00734FAF">
      <w:pPr>
        <w:pStyle w:val="ListParagraph"/>
        <w:ind w:left="518"/>
        <w:jc w:val="thaiDistribute"/>
        <w:rPr>
          <w:rFonts w:ascii="Angsana New" w:hAnsi="Angsana New"/>
          <w:snapToGrid w:val="0"/>
          <w:sz w:val="22"/>
          <w:lang w:eastAsia="th-TH"/>
        </w:rPr>
      </w:pPr>
    </w:p>
    <w:p w14:paraId="568AE148" w14:textId="1FE5EC76" w:rsidR="001B2421" w:rsidRPr="00452EE7" w:rsidRDefault="001B2421" w:rsidP="001B2421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452EE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มาตรฐานการรายงานทางการเงินที่ยังไม่ได้ใช้</w:t>
      </w:r>
    </w:p>
    <w:p w14:paraId="5BCEF25E" w14:textId="77777777" w:rsidR="001B2421" w:rsidRPr="00734FAF" w:rsidRDefault="001B2421" w:rsidP="00452EE7">
      <w:pPr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pacing w:val="-3"/>
          <w:sz w:val="22"/>
          <w:szCs w:val="22"/>
          <w:lang w:eastAsia="th-TH"/>
        </w:rPr>
      </w:pPr>
    </w:p>
    <w:p w14:paraId="3C1EE7AC" w14:textId="2A25F6C9" w:rsidR="001B2421" w:rsidRDefault="001B2421" w:rsidP="009D6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2EE7">
        <w:rPr>
          <w:rFonts w:asciiTheme="majorBidi" w:hAnsiTheme="majorBidi" w:cstheme="majorBidi"/>
          <w:sz w:val="30"/>
          <w:szCs w:val="30"/>
          <w:cs/>
          <w:lang w:val="th-TH"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</w:t>
      </w:r>
      <w:r w:rsidR="00452EE7" w:rsidRPr="00452EE7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452EE7">
        <w:rPr>
          <w:rFonts w:asciiTheme="majorBidi" w:hAnsiTheme="majorBidi" w:cstheme="majorBidi"/>
          <w:sz w:val="30"/>
          <w:szCs w:val="30"/>
          <w:cs/>
          <w:lang w:val="th-TH"/>
        </w:rPr>
        <w:t>และ</w:t>
      </w:r>
      <w:r w:rsidRPr="00452EE7">
        <w:rPr>
          <w:rFonts w:asciiTheme="majorBidi" w:hAnsiTheme="majorBidi" w:cstheme="majorBidi"/>
          <w:sz w:val="30"/>
          <w:szCs w:val="30"/>
          <w:cs/>
        </w:rPr>
        <w:t>จะ</w:t>
      </w:r>
      <w:r w:rsidR="00452EE7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452EE7">
        <w:rPr>
          <w:rFonts w:asciiTheme="majorBidi" w:hAnsiTheme="majorBidi" w:cstheme="majorBidi"/>
          <w:sz w:val="30"/>
          <w:szCs w:val="30"/>
          <w:cs/>
        </w:rPr>
        <w:t xml:space="preserve">ผลบังคับใช้กับงบการเงินสำหรับรอบระยะเวลาบัญชีที่เริ่มในหรือหลังวันที่ </w:t>
      </w:r>
      <w:r w:rsidR="00874A5B" w:rsidRPr="00874A5B">
        <w:rPr>
          <w:rFonts w:asciiTheme="majorBidi" w:hAnsiTheme="majorBidi" w:cstheme="majorBidi"/>
          <w:sz w:val="30"/>
          <w:szCs w:val="30"/>
        </w:rPr>
        <w:t>1</w:t>
      </w:r>
      <w:r w:rsidRPr="00452EE7">
        <w:rPr>
          <w:rFonts w:asciiTheme="majorBidi" w:hAnsiTheme="majorBidi" w:cstheme="majorBidi"/>
          <w:sz w:val="30"/>
          <w:szCs w:val="30"/>
          <w:cs/>
        </w:rPr>
        <w:t xml:space="preserve"> มกราคมในปีดังต่อไปนี้ และอนุญาตให้นำมาถือปฏิบัติก่อนวันที่มีผลบังคับใช้ได้ อย่างไรก็ตาม กลุ่มบริษัทไม่ได้นำมาตรฐานการรายงานทางการเงิ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  <w:r w:rsidRPr="00452EE7">
        <w:rPr>
          <w:rFonts w:asciiTheme="majorBidi" w:hAnsiTheme="majorBidi" w:cstheme="majorBidi"/>
          <w:sz w:val="30"/>
          <w:szCs w:val="30"/>
        </w:rPr>
        <w:t xml:space="preserve"> </w:t>
      </w:r>
    </w:p>
    <w:p w14:paraId="64D6D57D" w14:textId="77777777" w:rsidR="009D68E3" w:rsidRPr="009D68E3" w:rsidRDefault="009D68E3" w:rsidP="009D6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napToGrid w:val="0"/>
          <w:spacing w:val="-3"/>
          <w:lang w:eastAsia="th-TH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4410"/>
        <w:gridCol w:w="1260"/>
      </w:tblGrid>
      <w:tr w:rsidR="001B2421" w:rsidRPr="001B2421" w14:paraId="218EA7B5" w14:textId="77777777" w:rsidTr="00452EE7">
        <w:trPr>
          <w:tblHeader/>
        </w:trPr>
        <w:tc>
          <w:tcPr>
            <w:tcW w:w="3510" w:type="dxa"/>
            <w:vAlign w:val="bottom"/>
          </w:tcPr>
          <w:p w14:paraId="08AA77EC" w14:textId="713539A9" w:rsidR="001B2421" w:rsidRPr="00452EE7" w:rsidRDefault="001B2421" w:rsidP="0090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52EE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  <w:r w:rsidRPr="00452EE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52EE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4410" w:type="dxa"/>
            <w:vAlign w:val="bottom"/>
          </w:tcPr>
          <w:p w14:paraId="0EC74253" w14:textId="77777777" w:rsidR="001B2421" w:rsidRPr="00452EE7" w:rsidRDefault="001B2421" w:rsidP="0090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452EE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60" w:type="dxa"/>
            <w:vAlign w:val="bottom"/>
          </w:tcPr>
          <w:p w14:paraId="0D48165D" w14:textId="77777777" w:rsidR="001B2421" w:rsidRPr="00452EE7" w:rsidRDefault="001B2421" w:rsidP="0090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452EE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1B2421" w:rsidRPr="001B2421" w14:paraId="34932501" w14:textId="77777777" w:rsidTr="00452EE7">
        <w:tc>
          <w:tcPr>
            <w:tcW w:w="3510" w:type="dxa"/>
          </w:tcPr>
          <w:p w14:paraId="78C48DE3" w14:textId="51D989D4" w:rsidR="001B2421" w:rsidRPr="00452EE7" w:rsidRDefault="001B2421" w:rsidP="0045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6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52EE7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874A5B" w:rsidRPr="00874A5B">
              <w:rPr>
                <w:rFonts w:asciiTheme="majorBidi" w:eastAsia="Calibri" w:hAnsiTheme="majorBidi" w:cstheme="majorBidi"/>
                <w:spacing w:val="-4"/>
                <w:sz w:val="30"/>
                <w:szCs w:val="30"/>
              </w:rPr>
              <w:t>18</w:t>
            </w:r>
          </w:p>
        </w:tc>
        <w:tc>
          <w:tcPr>
            <w:tcW w:w="4410" w:type="dxa"/>
          </w:tcPr>
          <w:p w14:paraId="27843414" w14:textId="77777777" w:rsidR="001B2421" w:rsidRPr="00452EE7" w:rsidRDefault="001B2421" w:rsidP="0090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52EE7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60" w:type="dxa"/>
          </w:tcPr>
          <w:p w14:paraId="15CEAB6D" w14:textId="7AD951BA" w:rsidR="001B2421" w:rsidRPr="00452EE7" w:rsidRDefault="00874A5B" w:rsidP="0090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74A5B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  <w:tr w:rsidR="001B2421" w:rsidRPr="001B2421" w14:paraId="05B52D16" w14:textId="77777777" w:rsidTr="00452EE7">
        <w:tc>
          <w:tcPr>
            <w:tcW w:w="3510" w:type="dxa"/>
          </w:tcPr>
          <w:p w14:paraId="0BFF57E1" w14:textId="5F0F53BA" w:rsidR="001B2421" w:rsidRPr="00452EE7" w:rsidRDefault="001B2421" w:rsidP="0045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6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52E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="00874A5B" w:rsidRPr="00874A5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52E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410" w:type="dxa"/>
          </w:tcPr>
          <w:p w14:paraId="5DDB1546" w14:textId="77777777" w:rsidR="001B2421" w:rsidRPr="00452EE7" w:rsidRDefault="001B2421" w:rsidP="0090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52EE7">
              <w:rPr>
                <w:rFonts w:asciiTheme="majorBidi" w:hAnsiTheme="majorBidi" w:cstheme="majorBidi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260" w:type="dxa"/>
          </w:tcPr>
          <w:p w14:paraId="38CC03A9" w14:textId="66001E8E" w:rsidR="001B2421" w:rsidRPr="00452EE7" w:rsidRDefault="00874A5B" w:rsidP="0090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74A5B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</w:tbl>
    <w:p w14:paraId="128F4B6F" w14:textId="77777777" w:rsidR="001B2421" w:rsidRPr="00D30695" w:rsidRDefault="001B2421" w:rsidP="001B2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hd w:val="clear" w:color="auto" w:fill="D9D9D9" w:themeFill="background1" w:themeFillShade="D9"/>
          <w:cs/>
        </w:rPr>
      </w:pPr>
    </w:p>
    <w:p w14:paraId="73E843C3" w14:textId="198A3E7B" w:rsidR="001B2421" w:rsidRPr="001B2421" w:rsidRDefault="001B2421" w:rsidP="00FD792A">
      <w:pPr>
        <w:tabs>
          <w:tab w:val="clear" w:pos="454"/>
          <w:tab w:val="clear" w:pos="68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D792A">
        <w:rPr>
          <w:rFonts w:asciiTheme="majorBidi" w:hAnsiTheme="majorBidi" w:cstheme="majorBidi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</w:t>
      </w:r>
    </w:p>
    <w:p w14:paraId="5C21B573" w14:textId="77777777" w:rsidR="006F23E3" w:rsidRPr="00D30695" w:rsidRDefault="006F23E3" w:rsidP="006F2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napToGrid w:val="0"/>
          <w:lang w:eastAsia="th-TH"/>
        </w:rPr>
      </w:pPr>
    </w:p>
    <w:sectPr w:rsidR="006F23E3" w:rsidRPr="00D30695" w:rsidSect="003343BC">
      <w:headerReference w:type="default" r:id="rId23"/>
      <w:footerReference w:type="default" r:id="rId24"/>
      <w:pgSz w:w="11907" w:h="16840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BDED8" w14:textId="77777777" w:rsidR="00CE1573" w:rsidRDefault="00CE1573" w:rsidP="004956B4">
      <w:r>
        <w:separator/>
      </w:r>
    </w:p>
  </w:endnote>
  <w:endnote w:type="continuationSeparator" w:id="0">
    <w:p w14:paraId="59C1D50A" w14:textId="77777777" w:rsidR="00CE1573" w:rsidRDefault="00CE1573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Yu Gothic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466018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175E3E4" w14:textId="7AAF385B" w:rsidR="00D26C7E" w:rsidRPr="0046520C" w:rsidRDefault="00D26C7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6520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6520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6520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74A5B" w:rsidRPr="00874A5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6520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A96F3" w14:textId="0C5A64BA" w:rsidR="00AA432E" w:rsidRPr="00702A20" w:rsidRDefault="00AA432E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="00874A5B" w:rsidRPr="00874A5B">
      <w:rPr>
        <w:rStyle w:val="PageNumber"/>
        <w:rFonts w:ascii="Angsana New" w:hAnsi="Angsana New"/>
        <w:noProof/>
        <w:sz w:val="30"/>
        <w:szCs w:val="30"/>
      </w:rPr>
      <w:t>0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6DD873A" w14:textId="77777777" w:rsidR="00AA432E" w:rsidRPr="00E04E3D" w:rsidRDefault="00AA432E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161B5" w14:textId="48656DBC" w:rsidR="00556DBA" w:rsidRPr="00702A20" w:rsidRDefault="00556DBA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="00874A5B" w:rsidRPr="00874A5B">
      <w:rPr>
        <w:rStyle w:val="PageNumber"/>
        <w:rFonts w:ascii="Angsana New" w:hAnsi="Angsana New"/>
        <w:noProof/>
        <w:sz w:val="30"/>
        <w:szCs w:val="30"/>
      </w:rPr>
      <w:t>0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9E35B2" w14:textId="77777777" w:rsidR="00556DBA" w:rsidRPr="00E04E3D" w:rsidRDefault="00556DBA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BEFD0" w14:textId="739B6D92" w:rsidR="00D26C7E" w:rsidRPr="00702A20" w:rsidRDefault="00D26C7E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="00874A5B" w:rsidRPr="00874A5B">
      <w:rPr>
        <w:rStyle w:val="PageNumber"/>
        <w:rFonts w:ascii="Angsana New" w:hAnsi="Angsana New"/>
        <w:noProof/>
        <w:sz w:val="30"/>
        <w:szCs w:val="30"/>
      </w:rPr>
      <w:t>0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7BBDC9A" w14:textId="77777777" w:rsidR="00D26C7E" w:rsidRPr="00E04E3D" w:rsidRDefault="00D26C7E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9E199" w14:textId="509EFBE9" w:rsidR="00D26C7E" w:rsidRPr="00702A20" w:rsidRDefault="00D26C7E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="00874A5B" w:rsidRPr="00874A5B">
      <w:rPr>
        <w:rStyle w:val="PageNumber"/>
        <w:rFonts w:ascii="Angsana New" w:hAnsi="Angsana New"/>
        <w:noProof/>
        <w:sz w:val="30"/>
        <w:szCs w:val="30"/>
      </w:rPr>
      <w:t>0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AB0919D" w14:textId="77777777" w:rsidR="00D26C7E" w:rsidRPr="00E04E3D" w:rsidRDefault="00D26C7E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1F315" w14:textId="38DA2801" w:rsidR="00D26C7E" w:rsidRPr="00702A20" w:rsidRDefault="00D26C7E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="00874A5B" w:rsidRPr="00874A5B">
      <w:rPr>
        <w:rStyle w:val="PageNumber"/>
        <w:rFonts w:ascii="Angsana New" w:hAnsi="Angsana New"/>
        <w:noProof/>
        <w:sz w:val="30"/>
        <w:szCs w:val="30"/>
      </w:rPr>
      <w:t>0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C472161" w14:textId="77777777" w:rsidR="00D26C7E" w:rsidRPr="00E04E3D" w:rsidRDefault="00D26C7E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2DD82" w14:textId="348D93EF" w:rsidR="00D26C7E" w:rsidRPr="00702A20" w:rsidRDefault="00D26C7E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="00874A5B" w:rsidRPr="00874A5B">
      <w:rPr>
        <w:rStyle w:val="PageNumber"/>
        <w:rFonts w:ascii="Angsana New" w:hAnsi="Angsana New"/>
        <w:noProof/>
        <w:sz w:val="30"/>
        <w:szCs w:val="30"/>
      </w:rPr>
      <w:t>0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B38A051" w14:textId="77777777" w:rsidR="00D26C7E" w:rsidRPr="00E04E3D" w:rsidRDefault="00D26C7E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38F02" w14:textId="77777777" w:rsidR="00CE1573" w:rsidRDefault="00CE1573" w:rsidP="004956B4">
      <w:r>
        <w:separator/>
      </w:r>
    </w:p>
  </w:footnote>
  <w:footnote w:type="continuationSeparator" w:id="0">
    <w:p w14:paraId="47F6CBB6" w14:textId="77777777" w:rsidR="00CE1573" w:rsidRDefault="00CE1573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84DA4" w14:textId="77777777" w:rsidR="003343BC" w:rsidRDefault="003343BC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2837873D" w14:textId="77777777" w:rsidR="003343BC" w:rsidRPr="004F0871" w:rsidRDefault="003343BC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381F3F3" w14:textId="52A590AB" w:rsidR="00C51841" w:rsidRPr="0023512F" w:rsidRDefault="004A4A32" w:rsidP="00C518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bookmarkStart w:id="3" w:name="_Hlk199234489"/>
    <w:r w:rsidRPr="007E3326">
      <w:rPr>
        <w:rFonts w:ascii="Angsana New" w:hAnsi="Angsana New"/>
        <w:b/>
        <w:bCs/>
        <w:sz w:val="32"/>
        <w:szCs w:val="32"/>
        <w:cs/>
      </w:rPr>
      <w:t xml:space="preserve">และหกเดือนสิ้นสุดวันที่ </w:t>
    </w:r>
    <w:r w:rsidR="00874A5B" w:rsidRPr="00874A5B">
      <w:rPr>
        <w:rFonts w:ascii="Angsana New" w:hAnsi="Angsana New"/>
        <w:b/>
        <w:bCs/>
        <w:sz w:val="32"/>
        <w:szCs w:val="32"/>
      </w:rPr>
      <w:t>30</w:t>
    </w:r>
    <w:r w:rsidRPr="007E3326">
      <w:rPr>
        <w:rFonts w:ascii="Angsana New" w:hAnsi="Angsana New"/>
        <w:b/>
        <w:bCs/>
        <w:sz w:val="32"/>
        <w:szCs w:val="32"/>
        <w:cs/>
      </w:rPr>
      <w:t xml:space="preserve"> มิถุนายน</w:t>
    </w:r>
    <w:bookmarkEnd w:id="3"/>
    <w:r>
      <w:rPr>
        <w:rFonts w:ascii="Angsana New" w:hAnsi="Angsana New"/>
        <w:b/>
        <w:bCs/>
        <w:sz w:val="32"/>
        <w:szCs w:val="32"/>
      </w:rPr>
      <w:t xml:space="preserve"> </w:t>
    </w:r>
    <w:r w:rsidR="00874A5B" w:rsidRPr="00874A5B">
      <w:rPr>
        <w:rFonts w:ascii="Angsana New" w:hAnsi="Angsana New"/>
        <w:b/>
        <w:bCs/>
        <w:sz w:val="32"/>
        <w:szCs w:val="32"/>
      </w:rPr>
      <w:t>2569</w:t>
    </w:r>
    <w:r w:rsidR="00C51841"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="00C51841" w:rsidRPr="0023512F">
      <w:rPr>
        <w:rFonts w:asciiTheme="majorBidi" w:hAnsiTheme="majorBidi" w:cstheme="majorBidi"/>
        <w:b/>
        <w:bCs/>
        <w:sz w:val="32"/>
        <w:szCs w:val="32"/>
      </w:rPr>
      <w:t>(</w:t>
    </w:r>
    <w:r w:rsidR="00C51841" w:rsidRPr="0023512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="00C51841" w:rsidRPr="0023512F">
      <w:rPr>
        <w:rFonts w:asciiTheme="majorBidi" w:hAnsiTheme="majorBidi" w:cstheme="majorBidi"/>
        <w:b/>
        <w:bCs/>
        <w:sz w:val="32"/>
        <w:szCs w:val="32"/>
      </w:rPr>
      <w:t>)</w:t>
    </w:r>
  </w:p>
  <w:p w14:paraId="7D3F21FE" w14:textId="77777777" w:rsidR="003343BC" w:rsidRPr="009873F3" w:rsidRDefault="003343BC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EC3F0" w14:textId="4F85EEFD" w:rsidR="00AA432E" w:rsidRDefault="00AA432E" w:rsidP="00AA43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379FAF72" w14:textId="77777777" w:rsidR="00AA432E" w:rsidRPr="004F0871" w:rsidRDefault="00AA432E" w:rsidP="00AA43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55B9779" w14:textId="3EBA452B" w:rsidR="006930EF" w:rsidRPr="0023512F" w:rsidRDefault="006930EF" w:rsidP="006930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7E3326">
      <w:rPr>
        <w:rFonts w:ascii="Angsana New" w:hAnsi="Angsana New"/>
        <w:b/>
        <w:bCs/>
        <w:sz w:val="32"/>
        <w:szCs w:val="32"/>
        <w:cs/>
      </w:rPr>
      <w:t xml:space="preserve">และหกเดือนสิ้นสุดวันที่ </w:t>
    </w:r>
    <w:r w:rsidR="00874A5B" w:rsidRPr="00874A5B">
      <w:rPr>
        <w:rFonts w:ascii="Angsana New" w:hAnsi="Angsana New"/>
        <w:b/>
        <w:bCs/>
        <w:sz w:val="32"/>
        <w:szCs w:val="32"/>
      </w:rPr>
      <w:t>30</w:t>
    </w:r>
    <w:r w:rsidRPr="007E3326">
      <w:rPr>
        <w:rFonts w:ascii="Angsana New" w:hAnsi="Angsana New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874A5B" w:rsidRPr="00874A5B">
      <w:rPr>
        <w:rFonts w:ascii="Angsana New" w:hAnsi="Angsana New"/>
        <w:b/>
        <w:bCs/>
        <w:sz w:val="32"/>
        <w:szCs w:val="32"/>
      </w:rPr>
      <w:t>2569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3512F">
      <w:rPr>
        <w:rFonts w:asciiTheme="majorBidi" w:hAnsiTheme="majorBidi" w:cstheme="majorBidi"/>
        <w:b/>
        <w:bCs/>
        <w:sz w:val="32"/>
        <w:szCs w:val="32"/>
      </w:rPr>
      <w:t>(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3512F">
      <w:rPr>
        <w:rFonts w:asciiTheme="majorBidi" w:hAnsiTheme="majorBidi" w:cstheme="majorBidi"/>
        <w:b/>
        <w:bCs/>
        <w:sz w:val="32"/>
        <w:szCs w:val="32"/>
      </w:rPr>
      <w:t>)</w:t>
    </w:r>
  </w:p>
  <w:p w14:paraId="06B0988D" w14:textId="77777777" w:rsidR="00AA432E" w:rsidRPr="00DB4924" w:rsidRDefault="00AA432E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8A3D4" w14:textId="70E90D0B" w:rsidR="00556DBA" w:rsidRDefault="00AA432E" w:rsidP="00AE28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27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 w:rsidR="00556DBA"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2AD1E451" w14:textId="04133BC8" w:rsidR="00556DBA" w:rsidRPr="004F0871" w:rsidRDefault="00AA432E" w:rsidP="00AE28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27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 w:rsidR="00556DBA"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="00556DBA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4AA0401" w14:textId="09DAA3FE" w:rsidR="006930EF" w:rsidRPr="0023512F" w:rsidRDefault="006930EF" w:rsidP="006930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7E3326">
      <w:rPr>
        <w:rFonts w:ascii="Angsana New" w:hAnsi="Angsana New"/>
        <w:b/>
        <w:bCs/>
        <w:sz w:val="32"/>
        <w:szCs w:val="32"/>
        <w:cs/>
      </w:rPr>
      <w:t xml:space="preserve">และหกเดือนสิ้นสุดวันที่ </w:t>
    </w:r>
    <w:r w:rsidR="00874A5B" w:rsidRPr="00874A5B">
      <w:rPr>
        <w:rFonts w:ascii="Angsana New" w:hAnsi="Angsana New"/>
        <w:b/>
        <w:bCs/>
        <w:sz w:val="32"/>
        <w:szCs w:val="32"/>
      </w:rPr>
      <w:t>30</w:t>
    </w:r>
    <w:r w:rsidRPr="007E3326">
      <w:rPr>
        <w:rFonts w:ascii="Angsana New" w:hAnsi="Angsana New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874A5B" w:rsidRPr="00874A5B">
      <w:rPr>
        <w:rFonts w:ascii="Angsana New" w:hAnsi="Angsana New"/>
        <w:b/>
        <w:bCs/>
        <w:sz w:val="32"/>
        <w:szCs w:val="32"/>
      </w:rPr>
      <w:t>2569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3512F">
      <w:rPr>
        <w:rFonts w:asciiTheme="majorBidi" w:hAnsiTheme="majorBidi" w:cstheme="majorBidi"/>
        <w:b/>
        <w:bCs/>
        <w:sz w:val="32"/>
        <w:szCs w:val="32"/>
      </w:rPr>
      <w:t>(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3512F">
      <w:rPr>
        <w:rFonts w:asciiTheme="majorBidi" w:hAnsiTheme="majorBidi" w:cstheme="majorBidi"/>
        <w:b/>
        <w:bCs/>
        <w:sz w:val="32"/>
        <w:szCs w:val="32"/>
      </w:rPr>
      <w:t>)</w:t>
    </w:r>
  </w:p>
  <w:p w14:paraId="57F2F9B8" w14:textId="77777777" w:rsidR="00556DBA" w:rsidRPr="00DB4924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64511" w14:textId="77777777" w:rsidR="00886F54" w:rsidRDefault="00886F54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326461D0" w14:textId="77777777" w:rsidR="00886F54" w:rsidRPr="004F0871" w:rsidRDefault="00886F54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6FCA1FA" w14:textId="1E61679C" w:rsidR="006930EF" w:rsidRPr="0023512F" w:rsidRDefault="006930EF" w:rsidP="006930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7E3326">
      <w:rPr>
        <w:rFonts w:ascii="Angsana New" w:hAnsi="Angsana New"/>
        <w:b/>
        <w:bCs/>
        <w:sz w:val="32"/>
        <w:szCs w:val="32"/>
        <w:cs/>
      </w:rPr>
      <w:t xml:space="preserve">และหกเดือนสิ้นสุดวันที่ </w:t>
    </w:r>
    <w:r w:rsidR="00874A5B" w:rsidRPr="00874A5B">
      <w:rPr>
        <w:rFonts w:ascii="Angsana New" w:hAnsi="Angsana New"/>
        <w:b/>
        <w:bCs/>
        <w:sz w:val="32"/>
        <w:szCs w:val="32"/>
      </w:rPr>
      <w:t>30</w:t>
    </w:r>
    <w:r w:rsidRPr="007E3326">
      <w:rPr>
        <w:rFonts w:ascii="Angsana New" w:hAnsi="Angsana New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874A5B" w:rsidRPr="00874A5B">
      <w:rPr>
        <w:rFonts w:ascii="Angsana New" w:hAnsi="Angsana New"/>
        <w:b/>
        <w:bCs/>
        <w:sz w:val="32"/>
        <w:szCs w:val="32"/>
      </w:rPr>
      <w:t>2569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3512F">
      <w:rPr>
        <w:rFonts w:asciiTheme="majorBidi" w:hAnsiTheme="majorBidi" w:cstheme="majorBidi"/>
        <w:b/>
        <w:bCs/>
        <w:sz w:val="32"/>
        <w:szCs w:val="32"/>
      </w:rPr>
      <w:t>(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3512F">
      <w:rPr>
        <w:rFonts w:asciiTheme="majorBidi" w:hAnsiTheme="majorBidi" w:cstheme="majorBidi"/>
        <w:b/>
        <w:bCs/>
        <w:sz w:val="32"/>
        <w:szCs w:val="32"/>
      </w:rPr>
      <w:t>)</w:t>
    </w:r>
  </w:p>
  <w:p w14:paraId="0AB8E3F6" w14:textId="77777777" w:rsidR="00886F54" w:rsidRPr="00DB4924" w:rsidRDefault="00886F54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DFF8A" w14:textId="77777777" w:rsidR="00886F54" w:rsidRDefault="00886F54" w:rsidP="002202B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2B711D30" w14:textId="77777777" w:rsidR="00886F54" w:rsidRPr="004F0871" w:rsidRDefault="00886F54" w:rsidP="002202B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342AC26" w14:textId="7A1140A2" w:rsidR="004E07FD" w:rsidRPr="0023512F" w:rsidRDefault="004E07FD" w:rsidP="004E07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7E3326">
      <w:rPr>
        <w:rFonts w:ascii="Angsana New" w:hAnsi="Angsana New"/>
        <w:b/>
        <w:bCs/>
        <w:sz w:val="32"/>
        <w:szCs w:val="32"/>
        <w:cs/>
      </w:rPr>
      <w:t xml:space="preserve">และหกเดือนสิ้นสุดวันที่ </w:t>
    </w:r>
    <w:r w:rsidR="00874A5B" w:rsidRPr="00874A5B">
      <w:rPr>
        <w:rFonts w:ascii="Angsana New" w:hAnsi="Angsana New"/>
        <w:b/>
        <w:bCs/>
        <w:sz w:val="32"/>
        <w:szCs w:val="32"/>
      </w:rPr>
      <w:t>30</w:t>
    </w:r>
    <w:r w:rsidRPr="007E3326">
      <w:rPr>
        <w:rFonts w:ascii="Angsana New" w:hAnsi="Angsana New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874A5B" w:rsidRPr="00874A5B">
      <w:rPr>
        <w:rFonts w:ascii="Angsana New" w:hAnsi="Angsana New"/>
        <w:b/>
        <w:bCs/>
        <w:sz w:val="32"/>
        <w:szCs w:val="32"/>
      </w:rPr>
      <w:t>2569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3512F">
      <w:rPr>
        <w:rFonts w:asciiTheme="majorBidi" w:hAnsiTheme="majorBidi" w:cstheme="majorBidi"/>
        <w:b/>
        <w:bCs/>
        <w:sz w:val="32"/>
        <w:szCs w:val="32"/>
      </w:rPr>
      <w:t>(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3512F">
      <w:rPr>
        <w:rFonts w:asciiTheme="majorBidi" w:hAnsiTheme="majorBidi" w:cstheme="majorBidi"/>
        <w:b/>
        <w:bCs/>
        <w:sz w:val="32"/>
        <w:szCs w:val="32"/>
      </w:rPr>
      <w:t>)</w:t>
    </w:r>
  </w:p>
  <w:p w14:paraId="6080182A" w14:textId="77777777" w:rsidR="00DB7F27" w:rsidRPr="00AA432E" w:rsidRDefault="00DB7F27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C30C8" w14:textId="77777777" w:rsidR="00886F54" w:rsidRDefault="00886F54" w:rsidP="00D26C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6FC84CD5" w14:textId="77777777" w:rsidR="00886F54" w:rsidRPr="004F0871" w:rsidRDefault="00886F54" w:rsidP="00D26C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2486506" w14:textId="01D97A11" w:rsidR="004E07FD" w:rsidRPr="0023512F" w:rsidRDefault="004E07FD" w:rsidP="004E07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7E3326">
      <w:rPr>
        <w:rFonts w:ascii="Angsana New" w:hAnsi="Angsana New"/>
        <w:b/>
        <w:bCs/>
        <w:sz w:val="32"/>
        <w:szCs w:val="32"/>
        <w:cs/>
      </w:rPr>
      <w:t xml:space="preserve">และหกเดือนสิ้นสุดวันที่ </w:t>
    </w:r>
    <w:r w:rsidR="00874A5B" w:rsidRPr="00874A5B">
      <w:rPr>
        <w:rFonts w:ascii="Angsana New" w:hAnsi="Angsana New"/>
        <w:b/>
        <w:bCs/>
        <w:sz w:val="32"/>
        <w:szCs w:val="32"/>
      </w:rPr>
      <w:t>30</w:t>
    </w:r>
    <w:r w:rsidRPr="007E3326">
      <w:rPr>
        <w:rFonts w:ascii="Angsana New" w:hAnsi="Angsana New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874A5B" w:rsidRPr="00874A5B">
      <w:rPr>
        <w:rFonts w:ascii="Angsana New" w:hAnsi="Angsana New"/>
        <w:b/>
        <w:bCs/>
        <w:sz w:val="32"/>
        <w:szCs w:val="32"/>
      </w:rPr>
      <w:t>2569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3512F">
      <w:rPr>
        <w:rFonts w:asciiTheme="majorBidi" w:hAnsiTheme="majorBidi" w:cstheme="majorBidi"/>
        <w:b/>
        <w:bCs/>
        <w:sz w:val="32"/>
        <w:szCs w:val="32"/>
      </w:rPr>
      <w:t>(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3512F">
      <w:rPr>
        <w:rFonts w:asciiTheme="majorBidi" w:hAnsiTheme="majorBidi" w:cstheme="majorBidi"/>
        <w:b/>
        <w:bCs/>
        <w:sz w:val="32"/>
        <w:szCs w:val="32"/>
      </w:rPr>
      <w:t>)</w:t>
    </w:r>
  </w:p>
  <w:p w14:paraId="32FC7501" w14:textId="77777777" w:rsidR="00DB7F27" w:rsidRPr="00AA432E" w:rsidRDefault="00DB7F27" w:rsidP="00D26C7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F1211" w14:textId="77777777" w:rsidR="00556DBA" w:rsidRDefault="00556DBA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7C150F2E" w14:textId="77777777" w:rsidR="00556DBA" w:rsidRPr="004F0871" w:rsidRDefault="00556DBA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3FB39A0" w14:textId="640A0DD1" w:rsidR="004E07FD" w:rsidRPr="0023512F" w:rsidRDefault="004E07FD" w:rsidP="004E07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7E3326">
      <w:rPr>
        <w:rFonts w:ascii="Angsana New" w:hAnsi="Angsana New"/>
        <w:b/>
        <w:bCs/>
        <w:sz w:val="32"/>
        <w:szCs w:val="32"/>
        <w:cs/>
      </w:rPr>
      <w:t xml:space="preserve">และหกเดือนสิ้นสุดวันที่ </w:t>
    </w:r>
    <w:r w:rsidR="00874A5B" w:rsidRPr="00874A5B">
      <w:rPr>
        <w:rFonts w:ascii="Angsana New" w:hAnsi="Angsana New"/>
        <w:b/>
        <w:bCs/>
        <w:sz w:val="32"/>
        <w:szCs w:val="32"/>
      </w:rPr>
      <w:t>30</w:t>
    </w:r>
    <w:r w:rsidRPr="007E3326">
      <w:rPr>
        <w:rFonts w:ascii="Angsana New" w:hAnsi="Angsana New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874A5B" w:rsidRPr="00874A5B">
      <w:rPr>
        <w:rFonts w:ascii="Angsana New" w:hAnsi="Angsana New"/>
        <w:b/>
        <w:bCs/>
        <w:sz w:val="32"/>
        <w:szCs w:val="32"/>
      </w:rPr>
      <w:t>2569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3512F">
      <w:rPr>
        <w:rFonts w:asciiTheme="majorBidi" w:hAnsiTheme="majorBidi" w:cstheme="majorBidi"/>
        <w:b/>
        <w:bCs/>
        <w:sz w:val="32"/>
        <w:szCs w:val="32"/>
      </w:rPr>
      <w:t>(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3512F">
      <w:rPr>
        <w:rFonts w:asciiTheme="majorBidi" w:hAnsiTheme="majorBidi" w:cstheme="majorBidi"/>
        <w:b/>
        <w:bCs/>
        <w:sz w:val="32"/>
        <w:szCs w:val="32"/>
      </w:rPr>
      <w:t>)</w:t>
    </w:r>
  </w:p>
  <w:p w14:paraId="24999596" w14:textId="77777777" w:rsidR="00DB7F27" w:rsidRPr="00AA432E" w:rsidRDefault="00DB7F27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749E8"/>
    <w:multiLevelType w:val="hybridMultilevel"/>
    <w:tmpl w:val="6C72D40C"/>
    <w:lvl w:ilvl="0" w:tplc="5EA20606">
      <w:start w:val="7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957799C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0B642EE0"/>
    <w:multiLevelType w:val="hybridMultilevel"/>
    <w:tmpl w:val="69682458"/>
    <w:lvl w:ilvl="0" w:tplc="D112303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A40B2A"/>
    <w:multiLevelType w:val="multilevel"/>
    <w:tmpl w:val="77207314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BA716B7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A7507CF"/>
    <w:multiLevelType w:val="hybridMultilevel"/>
    <w:tmpl w:val="89EA572A"/>
    <w:lvl w:ilvl="0" w:tplc="D1AAEB4C">
      <w:start w:val="9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10A17A6"/>
    <w:multiLevelType w:val="hybridMultilevel"/>
    <w:tmpl w:val="1AE2C9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C46796F"/>
    <w:multiLevelType w:val="singleLevel"/>
    <w:tmpl w:val="FDE60F20"/>
    <w:lvl w:ilvl="0">
      <w:start w:val="1"/>
      <w:numFmt w:val="bullet"/>
      <w:lvlText w:val="•"/>
      <w:lvlJc w:val="left"/>
      <w:pPr>
        <w:tabs>
          <w:tab w:val="num" w:pos="1330"/>
        </w:tabs>
        <w:ind w:left="1330" w:hanging="340"/>
      </w:pPr>
      <w:rPr>
        <w:rFonts w:ascii="Arial" w:hAnsi="Arial" w:cs="Arial" w:hint="default"/>
        <w:color w:val="auto"/>
        <w:sz w:val="24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6F60A98"/>
    <w:multiLevelType w:val="singleLevel"/>
    <w:tmpl w:val="BDC820C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8" w15:restartNumberingAfterBreak="0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2C5891"/>
    <w:multiLevelType w:val="hybridMultilevel"/>
    <w:tmpl w:val="93001052"/>
    <w:lvl w:ilvl="0" w:tplc="B922EE8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1A7BEA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4F135D2E"/>
    <w:multiLevelType w:val="hybridMultilevel"/>
    <w:tmpl w:val="D9AAFCC6"/>
    <w:lvl w:ilvl="0" w:tplc="C4FA228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9057056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6D5C3CFB"/>
    <w:multiLevelType w:val="hybridMultilevel"/>
    <w:tmpl w:val="3348B8F4"/>
    <w:lvl w:ilvl="0" w:tplc="F40AE0F6">
      <w:start w:val="1"/>
      <w:numFmt w:val="decimal"/>
      <w:lvlText w:val="%1)"/>
      <w:lvlJc w:val="left"/>
      <w:pPr>
        <w:ind w:left="1361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2081" w:hanging="360"/>
      </w:pPr>
    </w:lvl>
    <w:lvl w:ilvl="2" w:tplc="0409001B">
      <w:start w:val="1"/>
      <w:numFmt w:val="lowerRoman"/>
      <w:lvlText w:val="%3."/>
      <w:lvlJc w:val="right"/>
      <w:pPr>
        <w:ind w:left="2801" w:hanging="180"/>
      </w:pPr>
    </w:lvl>
    <w:lvl w:ilvl="3" w:tplc="0409000F">
      <w:start w:val="1"/>
      <w:numFmt w:val="decimal"/>
      <w:lvlText w:val="%4."/>
      <w:lvlJc w:val="left"/>
      <w:pPr>
        <w:ind w:left="3521" w:hanging="360"/>
      </w:pPr>
    </w:lvl>
    <w:lvl w:ilvl="4" w:tplc="04090019">
      <w:start w:val="1"/>
      <w:numFmt w:val="lowerLetter"/>
      <w:lvlText w:val="%5."/>
      <w:lvlJc w:val="left"/>
      <w:pPr>
        <w:ind w:left="4241" w:hanging="360"/>
      </w:pPr>
    </w:lvl>
    <w:lvl w:ilvl="5" w:tplc="0409001B">
      <w:start w:val="1"/>
      <w:numFmt w:val="lowerRoman"/>
      <w:lvlText w:val="%6."/>
      <w:lvlJc w:val="right"/>
      <w:pPr>
        <w:ind w:left="4961" w:hanging="180"/>
      </w:pPr>
    </w:lvl>
    <w:lvl w:ilvl="6" w:tplc="0409000F">
      <w:start w:val="1"/>
      <w:numFmt w:val="decimal"/>
      <w:lvlText w:val="%7."/>
      <w:lvlJc w:val="left"/>
      <w:pPr>
        <w:ind w:left="5681" w:hanging="360"/>
      </w:pPr>
    </w:lvl>
    <w:lvl w:ilvl="7" w:tplc="04090019">
      <w:start w:val="1"/>
      <w:numFmt w:val="lowerLetter"/>
      <w:lvlText w:val="%8."/>
      <w:lvlJc w:val="left"/>
      <w:pPr>
        <w:ind w:left="6401" w:hanging="360"/>
      </w:pPr>
    </w:lvl>
    <w:lvl w:ilvl="8" w:tplc="0409001B">
      <w:start w:val="1"/>
      <w:numFmt w:val="lowerRoman"/>
      <w:lvlText w:val="%9."/>
      <w:lvlJc w:val="right"/>
      <w:pPr>
        <w:ind w:left="7121" w:hanging="180"/>
      </w:pPr>
    </w:lvl>
  </w:abstractNum>
  <w:abstractNum w:abstractNumId="41" w15:restartNumberingAfterBreak="0">
    <w:nsid w:val="6D6E5F9A"/>
    <w:multiLevelType w:val="singleLevel"/>
    <w:tmpl w:val="19D2D30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2" w15:restartNumberingAfterBreak="0">
    <w:nsid w:val="6F706D0A"/>
    <w:multiLevelType w:val="hybridMultilevel"/>
    <w:tmpl w:val="AEAEB6CA"/>
    <w:lvl w:ilvl="0" w:tplc="1786C160">
      <w:start w:val="2"/>
      <w:numFmt w:val="bullet"/>
      <w:lvlText w:val="-"/>
      <w:lvlJc w:val="left"/>
      <w:pPr>
        <w:ind w:left="594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4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436236">
    <w:abstractNumId w:val="6"/>
  </w:num>
  <w:num w:numId="2" w16cid:durableId="1086150213">
    <w:abstractNumId w:val="5"/>
  </w:num>
  <w:num w:numId="3" w16cid:durableId="53549428">
    <w:abstractNumId w:val="9"/>
  </w:num>
  <w:num w:numId="4" w16cid:durableId="1876428474">
    <w:abstractNumId w:val="7"/>
  </w:num>
  <w:num w:numId="5" w16cid:durableId="255098252">
    <w:abstractNumId w:val="8"/>
  </w:num>
  <w:num w:numId="6" w16cid:durableId="594480873">
    <w:abstractNumId w:val="3"/>
  </w:num>
  <w:num w:numId="7" w16cid:durableId="1653367043">
    <w:abstractNumId w:val="2"/>
  </w:num>
  <w:num w:numId="8" w16cid:durableId="573125722">
    <w:abstractNumId w:val="0"/>
  </w:num>
  <w:num w:numId="9" w16cid:durableId="1061367853">
    <w:abstractNumId w:val="1"/>
  </w:num>
  <w:num w:numId="10" w16cid:durableId="627122988">
    <w:abstractNumId w:val="4"/>
  </w:num>
  <w:num w:numId="11" w16cid:durableId="577372399">
    <w:abstractNumId w:val="23"/>
  </w:num>
  <w:num w:numId="12" w16cid:durableId="647826077">
    <w:abstractNumId w:val="19"/>
  </w:num>
  <w:num w:numId="13" w16cid:durableId="1851022401">
    <w:abstractNumId w:val="38"/>
  </w:num>
  <w:num w:numId="14" w16cid:durableId="181286400">
    <w:abstractNumId w:val="22"/>
  </w:num>
  <w:num w:numId="15" w16cid:durableId="1628584710">
    <w:abstractNumId w:val="25"/>
  </w:num>
  <w:num w:numId="16" w16cid:durableId="153037106">
    <w:abstractNumId w:val="43"/>
  </w:num>
  <w:num w:numId="17" w16cid:durableId="544023893">
    <w:abstractNumId w:val="44"/>
  </w:num>
  <w:num w:numId="18" w16cid:durableId="1960604579">
    <w:abstractNumId w:val="28"/>
  </w:num>
  <w:num w:numId="19" w16cid:durableId="495606549">
    <w:abstractNumId w:val="16"/>
  </w:num>
  <w:num w:numId="20" w16cid:durableId="471795874">
    <w:abstractNumId w:val="11"/>
  </w:num>
  <w:num w:numId="21" w16cid:durableId="2004432530">
    <w:abstractNumId w:val="14"/>
  </w:num>
  <w:num w:numId="22" w16cid:durableId="1666281206">
    <w:abstractNumId w:val="35"/>
  </w:num>
  <w:num w:numId="23" w16cid:durableId="2107117742">
    <w:abstractNumId w:val="32"/>
  </w:num>
  <w:num w:numId="24" w16cid:durableId="716979262">
    <w:abstractNumId w:val="18"/>
  </w:num>
  <w:num w:numId="25" w16cid:durableId="989208243">
    <w:abstractNumId w:val="46"/>
  </w:num>
  <w:num w:numId="26" w16cid:durableId="1128624319">
    <w:abstractNumId w:val="22"/>
  </w:num>
  <w:num w:numId="27" w16cid:durableId="1374305785">
    <w:abstractNumId w:val="37"/>
  </w:num>
  <w:num w:numId="28" w16cid:durableId="506865414">
    <w:abstractNumId w:val="42"/>
  </w:num>
  <w:num w:numId="29" w16cid:durableId="504907980">
    <w:abstractNumId w:val="33"/>
  </w:num>
  <w:num w:numId="30" w16cid:durableId="32509570">
    <w:abstractNumId w:val="36"/>
  </w:num>
  <w:num w:numId="31" w16cid:durableId="382103497">
    <w:abstractNumId w:val="29"/>
  </w:num>
  <w:num w:numId="32" w16cid:durableId="2038315622">
    <w:abstractNumId w:val="10"/>
  </w:num>
  <w:num w:numId="33" w16cid:durableId="1666087286">
    <w:abstractNumId w:val="45"/>
  </w:num>
  <w:num w:numId="34" w16cid:durableId="1336148846">
    <w:abstractNumId w:val="31"/>
  </w:num>
  <w:num w:numId="35" w16cid:durableId="1953516480">
    <w:abstractNumId w:val="12"/>
  </w:num>
  <w:num w:numId="36" w16cid:durableId="1226448447">
    <w:abstractNumId w:val="30"/>
  </w:num>
  <w:num w:numId="37" w16cid:durableId="2074693097">
    <w:abstractNumId w:val="20"/>
  </w:num>
  <w:num w:numId="38" w16cid:durableId="526137466">
    <w:abstractNumId w:val="15"/>
  </w:num>
  <w:num w:numId="39" w16cid:durableId="209153195">
    <w:abstractNumId w:val="41"/>
  </w:num>
  <w:num w:numId="40" w16cid:durableId="16170406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881750282">
    <w:abstractNumId w:val="21"/>
  </w:num>
  <w:num w:numId="42" w16cid:durableId="1251112883">
    <w:abstractNumId w:val="27"/>
  </w:num>
  <w:num w:numId="43" w16cid:durableId="1159805657">
    <w:abstractNumId w:val="39"/>
  </w:num>
  <w:num w:numId="44" w16cid:durableId="216092473">
    <w:abstractNumId w:val="34"/>
  </w:num>
  <w:num w:numId="45" w16cid:durableId="1485897910">
    <w:abstractNumId w:val="26"/>
  </w:num>
  <w:num w:numId="46" w16cid:durableId="1242713964">
    <w:abstractNumId w:val="17"/>
  </w:num>
  <w:num w:numId="47" w16cid:durableId="775947585">
    <w:abstractNumId w:val="13"/>
  </w:num>
  <w:num w:numId="48" w16cid:durableId="657731334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姭佨ധԕ찔嫀"/>
  </w:docVars>
  <w:rsids>
    <w:rsidRoot w:val="00127299"/>
    <w:rsid w:val="000005ED"/>
    <w:rsid w:val="0000063D"/>
    <w:rsid w:val="000007A2"/>
    <w:rsid w:val="000008D5"/>
    <w:rsid w:val="00000BB5"/>
    <w:rsid w:val="00000CE7"/>
    <w:rsid w:val="00000D56"/>
    <w:rsid w:val="00000D62"/>
    <w:rsid w:val="00000F5E"/>
    <w:rsid w:val="00000FCD"/>
    <w:rsid w:val="0000104D"/>
    <w:rsid w:val="00001260"/>
    <w:rsid w:val="000013D1"/>
    <w:rsid w:val="0000176B"/>
    <w:rsid w:val="000017C7"/>
    <w:rsid w:val="0000183C"/>
    <w:rsid w:val="000019C7"/>
    <w:rsid w:val="00001E81"/>
    <w:rsid w:val="0000229C"/>
    <w:rsid w:val="00002354"/>
    <w:rsid w:val="0000240E"/>
    <w:rsid w:val="0000270A"/>
    <w:rsid w:val="00002AF0"/>
    <w:rsid w:val="00002BC6"/>
    <w:rsid w:val="00002EC7"/>
    <w:rsid w:val="000031D3"/>
    <w:rsid w:val="000036B5"/>
    <w:rsid w:val="0000384E"/>
    <w:rsid w:val="00003A38"/>
    <w:rsid w:val="00003A9F"/>
    <w:rsid w:val="00003ACC"/>
    <w:rsid w:val="00003C49"/>
    <w:rsid w:val="00003CF4"/>
    <w:rsid w:val="00003E88"/>
    <w:rsid w:val="000049DF"/>
    <w:rsid w:val="00004D38"/>
    <w:rsid w:val="00004EE5"/>
    <w:rsid w:val="000050FD"/>
    <w:rsid w:val="000052FD"/>
    <w:rsid w:val="00005436"/>
    <w:rsid w:val="0000544C"/>
    <w:rsid w:val="00005554"/>
    <w:rsid w:val="000055DD"/>
    <w:rsid w:val="00005964"/>
    <w:rsid w:val="000059D5"/>
    <w:rsid w:val="00005CE3"/>
    <w:rsid w:val="00005EFE"/>
    <w:rsid w:val="000060ED"/>
    <w:rsid w:val="000063D8"/>
    <w:rsid w:val="000063E0"/>
    <w:rsid w:val="00006671"/>
    <w:rsid w:val="00006792"/>
    <w:rsid w:val="00006934"/>
    <w:rsid w:val="000069C0"/>
    <w:rsid w:val="00006A56"/>
    <w:rsid w:val="00006AA8"/>
    <w:rsid w:val="00006C45"/>
    <w:rsid w:val="00006D3A"/>
    <w:rsid w:val="00006EDD"/>
    <w:rsid w:val="000075CB"/>
    <w:rsid w:val="00007660"/>
    <w:rsid w:val="00007766"/>
    <w:rsid w:val="00007770"/>
    <w:rsid w:val="00007DC7"/>
    <w:rsid w:val="00007F9B"/>
    <w:rsid w:val="00010549"/>
    <w:rsid w:val="00010661"/>
    <w:rsid w:val="00010665"/>
    <w:rsid w:val="0001071E"/>
    <w:rsid w:val="000107E1"/>
    <w:rsid w:val="00010D91"/>
    <w:rsid w:val="00010DBC"/>
    <w:rsid w:val="00010E08"/>
    <w:rsid w:val="00010F72"/>
    <w:rsid w:val="00011155"/>
    <w:rsid w:val="00011267"/>
    <w:rsid w:val="000113DC"/>
    <w:rsid w:val="0001194A"/>
    <w:rsid w:val="00011A6B"/>
    <w:rsid w:val="00011E5D"/>
    <w:rsid w:val="00011F46"/>
    <w:rsid w:val="00012064"/>
    <w:rsid w:val="00012358"/>
    <w:rsid w:val="00012397"/>
    <w:rsid w:val="00012528"/>
    <w:rsid w:val="00012B85"/>
    <w:rsid w:val="00012BA4"/>
    <w:rsid w:val="00012EF3"/>
    <w:rsid w:val="00012FBF"/>
    <w:rsid w:val="000132EA"/>
    <w:rsid w:val="0001342C"/>
    <w:rsid w:val="00013616"/>
    <w:rsid w:val="000136AF"/>
    <w:rsid w:val="00013704"/>
    <w:rsid w:val="00013A54"/>
    <w:rsid w:val="00013BD8"/>
    <w:rsid w:val="000142B5"/>
    <w:rsid w:val="0001435A"/>
    <w:rsid w:val="000143E8"/>
    <w:rsid w:val="0001449E"/>
    <w:rsid w:val="00014526"/>
    <w:rsid w:val="00014B96"/>
    <w:rsid w:val="00014BBD"/>
    <w:rsid w:val="00014C05"/>
    <w:rsid w:val="00014CD6"/>
    <w:rsid w:val="00014E03"/>
    <w:rsid w:val="00014E5B"/>
    <w:rsid w:val="0001501E"/>
    <w:rsid w:val="00015077"/>
    <w:rsid w:val="000150C9"/>
    <w:rsid w:val="000152A3"/>
    <w:rsid w:val="000152C1"/>
    <w:rsid w:val="000154D2"/>
    <w:rsid w:val="0001581F"/>
    <w:rsid w:val="00015860"/>
    <w:rsid w:val="000159BC"/>
    <w:rsid w:val="00015AEE"/>
    <w:rsid w:val="00015C27"/>
    <w:rsid w:val="00015E6D"/>
    <w:rsid w:val="00015F1A"/>
    <w:rsid w:val="00015FAA"/>
    <w:rsid w:val="00016256"/>
    <w:rsid w:val="0001635D"/>
    <w:rsid w:val="00016633"/>
    <w:rsid w:val="00016742"/>
    <w:rsid w:val="000167C6"/>
    <w:rsid w:val="000169F4"/>
    <w:rsid w:val="000169F6"/>
    <w:rsid w:val="00016DE4"/>
    <w:rsid w:val="0001700D"/>
    <w:rsid w:val="00017844"/>
    <w:rsid w:val="00017C07"/>
    <w:rsid w:val="00017DB7"/>
    <w:rsid w:val="0002016E"/>
    <w:rsid w:val="00020295"/>
    <w:rsid w:val="000204E2"/>
    <w:rsid w:val="0002058D"/>
    <w:rsid w:val="00020898"/>
    <w:rsid w:val="000208C6"/>
    <w:rsid w:val="00020955"/>
    <w:rsid w:val="00020C6D"/>
    <w:rsid w:val="0002110F"/>
    <w:rsid w:val="000212D4"/>
    <w:rsid w:val="000213E2"/>
    <w:rsid w:val="00021442"/>
    <w:rsid w:val="00021566"/>
    <w:rsid w:val="00021CC7"/>
    <w:rsid w:val="00021D1B"/>
    <w:rsid w:val="00021D6B"/>
    <w:rsid w:val="00021E28"/>
    <w:rsid w:val="00021F91"/>
    <w:rsid w:val="000221BF"/>
    <w:rsid w:val="000223E4"/>
    <w:rsid w:val="0002277D"/>
    <w:rsid w:val="00022861"/>
    <w:rsid w:val="00022944"/>
    <w:rsid w:val="00022B7B"/>
    <w:rsid w:val="00022CCA"/>
    <w:rsid w:val="00022E65"/>
    <w:rsid w:val="00022F48"/>
    <w:rsid w:val="0002318D"/>
    <w:rsid w:val="00023541"/>
    <w:rsid w:val="000235BD"/>
    <w:rsid w:val="0002369A"/>
    <w:rsid w:val="00023813"/>
    <w:rsid w:val="0002390E"/>
    <w:rsid w:val="00023912"/>
    <w:rsid w:val="00023A7E"/>
    <w:rsid w:val="00023E11"/>
    <w:rsid w:val="00023E63"/>
    <w:rsid w:val="00023ED3"/>
    <w:rsid w:val="00023FEB"/>
    <w:rsid w:val="00024234"/>
    <w:rsid w:val="00024258"/>
    <w:rsid w:val="0002426A"/>
    <w:rsid w:val="0002428B"/>
    <w:rsid w:val="000242C9"/>
    <w:rsid w:val="000242F0"/>
    <w:rsid w:val="0002442B"/>
    <w:rsid w:val="0002455A"/>
    <w:rsid w:val="000246F2"/>
    <w:rsid w:val="00024960"/>
    <w:rsid w:val="00024B6C"/>
    <w:rsid w:val="00024B70"/>
    <w:rsid w:val="00024C24"/>
    <w:rsid w:val="00024DC0"/>
    <w:rsid w:val="00024E83"/>
    <w:rsid w:val="00025093"/>
    <w:rsid w:val="000250BF"/>
    <w:rsid w:val="000250F2"/>
    <w:rsid w:val="0002566A"/>
    <w:rsid w:val="000258F4"/>
    <w:rsid w:val="00025989"/>
    <w:rsid w:val="00025EE6"/>
    <w:rsid w:val="00026143"/>
    <w:rsid w:val="0002641B"/>
    <w:rsid w:val="000265CC"/>
    <w:rsid w:val="000267CD"/>
    <w:rsid w:val="00026923"/>
    <w:rsid w:val="00026952"/>
    <w:rsid w:val="000269A7"/>
    <w:rsid w:val="00026B06"/>
    <w:rsid w:val="00026B5F"/>
    <w:rsid w:val="00026B8B"/>
    <w:rsid w:val="00026C27"/>
    <w:rsid w:val="00026CA3"/>
    <w:rsid w:val="00026D2A"/>
    <w:rsid w:val="00026D5E"/>
    <w:rsid w:val="00026E0D"/>
    <w:rsid w:val="000271C5"/>
    <w:rsid w:val="00027356"/>
    <w:rsid w:val="00027395"/>
    <w:rsid w:val="0002775A"/>
    <w:rsid w:val="00027796"/>
    <w:rsid w:val="000277ED"/>
    <w:rsid w:val="0002797D"/>
    <w:rsid w:val="00027A78"/>
    <w:rsid w:val="00027BB3"/>
    <w:rsid w:val="00027C1D"/>
    <w:rsid w:val="00027C5A"/>
    <w:rsid w:val="00027C8C"/>
    <w:rsid w:val="0003011D"/>
    <w:rsid w:val="000301A8"/>
    <w:rsid w:val="000301F2"/>
    <w:rsid w:val="0003043E"/>
    <w:rsid w:val="00030551"/>
    <w:rsid w:val="000308D0"/>
    <w:rsid w:val="000309F0"/>
    <w:rsid w:val="00030B98"/>
    <w:rsid w:val="00030C1A"/>
    <w:rsid w:val="0003102B"/>
    <w:rsid w:val="00031110"/>
    <w:rsid w:val="00031A1E"/>
    <w:rsid w:val="00031B7A"/>
    <w:rsid w:val="00031DFB"/>
    <w:rsid w:val="00031F31"/>
    <w:rsid w:val="00031F89"/>
    <w:rsid w:val="000320CD"/>
    <w:rsid w:val="000321F9"/>
    <w:rsid w:val="00032255"/>
    <w:rsid w:val="000323CB"/>
    <w:rsid w:val="000324F0"/>
    <w:rsid w:val="00032675"/>
    <w:rsid w:val="000326F5"/>
    <w:rsid w:val="000332A7"/>
    <w:rsid w:val="0003353C"/>
    <w:rsid w:val="000336E4"/>
    <w:rsid w:val="000339B8"/>
    <w:rsid w:val="000339E3"/>
    <w:rsid w:val="00033D45"/>
    <w:rsid w:val="00033E0D"/>
    <w:rsid w:val="00033F70"/>
    <w:rsid w:val="00033FCC"/>
    <w:rsid w:val="0003422E"/>
    <w:rsid w:val="000346A2"/>
    <w:rsid w:val="0003483C"/>
    <w:rsid w:val="000348C9"/>
    <w:rsid w:val="00034A55"/>
    <w:rsid w:val="00034B0F"/>
    <w:rsid w:val="00034BEA"/>
    <w:rsid w:val="00034DAE"/>
    <w:rsid w:val="00034DFD"/>
    <w:rsid w:val="00034F3E"/>
    <w:rsid w:val="00034FA7"/>
    <w:rsid w:val="0003508B"/>
    <w:rsid w:val="00035149"/>
    <w:rsid w:val="000351AB"/>
    <w:rsid w:val="00035AA5"/>
    <w:rsid w:val="00035AE2"/>
    <w:rsid w:val="00035C3E"/>
    <w:rsid w:val="00035D98"/>
    <w:rsid w:val="00036529"/>
    <w:rsid w:val="000369D6"/>
    <w:rsid w:val="00036C19"/>
    <w:rsid w:val="00036CA0"/>
    <w:rsid w:val="00036E08"/>
    <w:rsid w:val="0003707F"/>
    <w:rsid w:val="000372E8"/>
    <w:rsid w:val="000375B7"/>
    <w:rsid w:val="0003782E"/>
    <w:rsid w:val="0003793F"/>
    <w:rsid w:val="00037A5C"/>
    <w:rsid w:val="00037B04"/>
    <w:rsid w:val="00037CF6"/>
    <w:rsid w:val="00037F1A"/>
    <w:rsid w:val="00040077"/>
    <w:rsid w:val="0004022C"/>
    <w:rsid w:val="0004081C"/>
    <w:rsid w:val="00040B4A"/>
    <w:rsid w:val="00040BCC"/>
    <w:rsid w:val="00041159"/>
    <w:rsid w:val="0004129F"/>
    <w:rsid w:val="000412E6"/>
    <w:rsid w:val="00041576"/>
    <w:rsid w:val="0004162C"/>
    <w:rsid w:val="000419C7"/>
    <w:rsid w:val="00041E41"/>
    <w:rsid w:val="0004200D"/>
    <w:rsid w:val="00042059"/>
    <w:rsid w:val="0004263F"/>
    <w:rsid w:val="00042E12"/>
    <w:rsid w:val="00042E2F"/>
    <w:rsid w:val="00042FE9"/>
    <w:rsid w:val="000431BB"/>
    <w:rsid w:val="00043297"/>
    <w:rsid w:val="00043334"/>
    <w:rsid w:val="000437D4"/>
    <w:rsid w:val="00043856"/>
    <w:rsid w:val="00043B82"/>
    <w:rsid w:val="00043F2F"/>
    <w:rsid w:val="00043FBA"/>
    <w:rsid w:val="00044312"/>
    <w:rsid w:val="00044740"/>
    <w:rsid w:val="000448C5"/>
    <w:rsid w:val="00044DC9"/>
    <w:rsid w:val="00044FE0"/>
    <w:rsid w:val="000458DE"/>
    <w:rsid w:val="00045BC5"/>
    <w:rsid w:val="00045F1F"/>
    <w:rsid w:val="00045F78"/>
    <w:rsid w:val="000463D7"/>
    <w:rsid w:val="00046537"/>
    <w:rsid w:val="000466C6"/>
    <w:rsid w:val="0004697D"/>
    <w:rsid w:val="00046CB3"/>
    <w:rsid w:val="00046D0B"/>
    <w:rsid w:val="00046DD5"/>
    <w:rsid w:val="0004702B"/>
    <w:rsid w:val="0004709F"/>
    <w:rsid w:val="0004735A"/>
    <w:rsid w:val="0004744F"/>
    <w:rsid w:val="000476B3"/>
    <w:rsid w:val="0004778F"/>
    <w:rsid w:val="000477EA"/>
    <w:rsid w:val="000479BE"/>
    <w:rsid w:val="00047C6D"/>
    <w:rsid w:val="00047CA3"/>
    <w:rsid w:val="00050183"/>
    <w:rsid w:val="0005037F"/>
    <w:rsid w:val="000507A6"/>
    <w:rsid w:val="00050AFE"/>
    <w:rsid w:val="00050BAB"/>
    <w:rsid w:val="00050BE6"/>
    <w:rsid w:val="00050DF0"/>
    <w:rsid w:val="000512F9"/>
    <w:rsid w:val="00051307"/>
    <w:rsid w:val="0005163C"/>
    <w:rsid w:val="000516EB"/>
    <w:rsid w:val="0005172F"/>
    <w:rsid w:val="0005198E"/>
    <w:rsid w:val="00051A0B"/>
    <w:rsid w:val="00051A69"/>
    <w:rsid w:val="00051FC9"/>
    <w:rsid w:val="000520A3"/>
    <w:rsid w:val="0005210C"/>
    <w:rsid w:val="00052408"/>
    <w:rsid w:val="000525DD"/>
    <w:rsid w:val="000527C0"/>
    <w:rsid w:val="00052808"/>
    <w:rsid w:val="0005295F"/>
    <w:rsid w:val="00052D76"/>
    <w:rsid w:val="00053059"/>
    <w:rsid w:val="000531C2"/>
    <w:rsid w:val="00053262"/>
    <w:rsid w:val="0005326C"/>
    <w:rsid w:val="00053331"/>
    <w:rsid w:val="000533EE"/>
    <w:rsid w:val="000534E7"/>
    <w:rsid w:val="00053C55"/>
    <w:rsid w:val="00053E19"/>
    <w:rsid w:val="00053ED5"/>
    <w:rsid w:val="00054401"/>
    <w:rsid w:val="0005461D"/>
    <w:rsid w:val="000546EE"/>
    <w:rsid w:val="00054892"/>
    <w:rsid w:val="00054E2D"/>
    <w:rsid w:val="00054FD2"/>
    <w:rsid w:val="00055234"/>
    <w:rsid w:val="00055468"/>
    <w:rsid w:val="00055482"/>
    <w:rsid w:val="00055528"/>
    <w:rsid w:val="00055546"/>
    <w:rsid w:val="00055890"/>
    <w:rsid w:val="00055960"/>
    <w:rsid w:val="000559B2"/>
    <w:rsid w:val="000559E7"/>
    <w:rsid w:val="00055A1B"/>
    <w:rsid w:val="00055D63"/>
    <w:rsid w:val="00055F8C"/>
    <w:rsid w:val="00056116"/>
    <w:rsid w:val="000563CA"/>
    <w:rsid w:val="00056416"/>
    <w:rsid w:val="00056740"/>
    <w:rsid w:val="000568F0"/>
    <w:rsid w:val="00056906"/>
    <w:rsid w:val="00056C53"/>
    <w:rsid w:val="00056E66"/>
    <w:rsid w:val="00056EAC"/>
    <w:rsid w:val="000571CF"/>
    <w:rsid w:val="000573F1"/>
    <w:rsid w:val="000574DA"/>
    <w:rsid w:val="0005751D"/>
    <w:rsid w:val="000576E6"/>
    <w:rsid w:val="0005790E"/>
    <w:rsid w:val="00057B31"/>
    <w:rsid w:val="00057C6E"/>
    <w:rsid w:val="000603B8"/>
    <w:rsid w:val="00060457"/>
    <w:rsid w:val="000606D5"/>
    <w:rsid w:val="00060877"/>
    <w:rsid w:val="000609F1"/>
    <w:rsid w:val="00060C3F"/>
    <w:rsid w:val="00060C4D"/>
    <w:rsid w:val="00060CB8"/>
    <w:rsid w:val="00060EE9"/>
    <w:rsid w:val="00060EFD"/>
    <w:rsid w:val="00061145"/>
    <w:rsid w:val="000612E5"/>
    <w:rsid w:val="00061335"/>
    <w:rsid w:val="00061359"/>
    <w:rsid w:val="00061415"/>
    <w:rsid w:val="00061AAE"/>
    <w:rsid w:val="00061D45"/>
    <w:rsid w:val="00061F0B"/>
    <w:rsid w:val="00062009"/>
    <w:rsid w:val="000622B0"/>
    <w:rsid w:val="0006264E"/>
    <w:rsid w:val="00062EE4"/>
    <w:rsid w:val="00062F3E"/>
    <w:rsid w:val="00062F6B"/>
    <w:rsid w:val="0006354B"/>
    <w:rsid w:val="00063C92"/>
    <w:rsid w:val="00063FDE"/>
    <w:rsid w:val="00063FFA"/>
    <w:rsid w:val="000640A0"/>
    <w:rsid w:val="00064500"/>
    <w:rsid w:val="0006456E"/>
    <w:rsid w:val="00064641"/>
    <w:rsid w:val="000646A7"/>
    <w:rsid w:val="0006470E"/>
    <w:rsid w:val="00064C8C"/>
    <w:rsid w:val="00064D57"/>
    <w:rsid w:val="0006500F"/>
    <w:rsid w:val="0006526D"/>
    <w:rsid w:val="0006549F"/>
    <w:rsid w:val="0006552B"/>
    <w:rsid w:val="000656D4"/>
    <w:rsid w:val="000656E1"/>
    <w:rsid w:val="0006573E"/>
    <w:rsid w:val="000658B2"/>
    <w:rsid w:val="00065ADE"/>
    <w:rsid w:val="00065BFA"/>
    <w:rsid w:val="00065C28"/>
    <w:rsid w:val="00065C80"/>
    <w:rsid w:val="00065EE4"/>
    <w:rsid w:val="000663F9"/>
    <w:rsid w:val="00066403"/>
    <w:rsid w:val="0006640C"/>
    <w:rsid w:val="00066538"/>
    <w:rsid w:val="000666CA"/>
    <w:rsid w:val="00066730"/>
    <w:rsid w:val="000668DF"/>
    <w:rsid w:val="00066A24"/>
    <w:rsid w:val="00066D24"/>
    <w:rsid w:val="00067206"/>
    <w:rsid w:val="00067412"/>
    <w:rsid w:val="00067554"/>
    <w:rsid w:val="00067906"/>
    <w:rsid w:val="00067D22"/>
    <w:rsid w:val="00067E62"/>
    <w:rsid w:val="00067F09"/>
    <w:rsid w:val="00070119"/>
    <w:rsid w:val="00070443"/>
    <w:rsid w:val="0007063D"/>
    <w:rsid w:val="00070C1C"/>
    <w:rsid w:val="00070E4A"/>
    <w:rsid w:val="00070ED0"/>
    <w:rsid w:val="00070F50"/>
    <w:rsid w:val="0007101C"/>
    <w:rsid w:val="000711BF"/>
    <w:rsid w:val="00071261"/>
    <w:rsid w:val="000712AB"/>
    <w:rsid w:val="00071670"/>
    <w:rsid w:val="00071B10"/>
    <w:rsid w:val="00071B2A"/>
    <w:rsid w:val="00071B79"/>
    <w:rsid w:val="00071CCD"/>
    <w:rsid w:val="00071D38"/>
    <w:rsid w:val="00071FBA"/>
    <w:rsid w:val="000722E1"/>
    <w:rsid w:val="000725C1"/>
    <w:rsid w:val="000726F4"/>
    <w:rsid w:val="0007277C"/>
    <w:rsid w:val="000730CF"/>
    <w:rsid w:val="000738D8"/>
    <w:rsid w:val="00073C85"/>
    <w:rsid w:val="00073E77"/>
    <w:rsid w:val="00073F9A"/>
    <w:rsid w:val="000742FD"/>
    <w:rsid w:val="00074301"/>
    <w:rsid w:val="000744FA"/>
    <w:rsid w:val="000748D0"/>
    <w:rsid w:val="00074D89"/>
    <w:rsid w:val="00074E6D"/>
    <w:rsid w:val="00074FA8"/>
    <w:rsid w:val="0007509B"/>
    <w:rsid w:val="000751B4"/>
    <w:rsid w:val="000754D3"/>
    <w:rsid w:val="0007557D"/>
    <w:rsid w:val="000757CB"/>
    <w:rsid w:val="00075915"/>
    <w:rsid w:val="00075990"/>
    <w:rsid w:val="000759B4"/>
    <w:rsid w:val="00075A71"/>
    <w:rsid w:val="00075A8B"/>
    <w:rsid w:val="00075C8C"/>
    <w:rsid w:val="00075C9B"/>
    <w:rsid w:val="00075EF4"/>
    <w:rsid w:val="00076366"/>
    <w:rsid w:val="000763A9"/>
    <w:rsid w:val="00076495"/>
    <w:rsid w:val="000766A2"/>
    <w:rsid w:val="0007679B"/>
    <w:rsid w:val="00076B13"/>
    <w:rsid w:val="00076C73"/>
    <w:rsid w:val="00076D0C"/>
    <w:rsid w:val="00076FBF"/>
    <w:rsid w:val="0007725A"/>
    <w:rsid w:val="000772F4"/>
    <w:rsid w:val="00077965"/>
    <w:rsid w:val="000779C7"/>
    <w:rsid w:val="00077BBE"/>
    <w:rsid w:val="00077D53"/>
    <w:rsid w:val="00077D7C"/>
    <w:rsid w:val="00080001"/>
    <w:rsid w:val="000802BD"/>
    <w:rsid w:val="00080577"/>
    <w:rsid w:val="00080715"/>
    <w:rsid w:val="000808F4"/>
    <w:rsid w:val="00080972"/>
    <w:rsid w:val="0008138F"/>
    <w:rsid w:val="00081A59"/>
    <w:rsid w:val="00081BD6"/>
    <w:rsid w:val="00081FD7"/>
    <w:rsid w:val="00082523"/>
    <w:rsid w:val="00082576"/>
    <w:rsid w:val="00082BA6"/>
    <w:rsid w:val="00082F02"/>
    <w:rsid w:val="00082F55"/>
    <w:rsid w:val="000832F2"/>
    <w:rsid w:val="000834DF"/>
    <w:rsid w:val="0008356D"/>
    <w:rsid w:val="0008359C"/>
    <w:rsid w:val="000835AF"/>
    <w:rsid w:val="00083673"/>
    <w:rsid w:val="000838F4"/>
    <w:rsid w:val="00083B65"/>
    <w:rsid w:val="00083D69"/>
    <w:rsid w:val="00083F7F"/>
    <w:rsid w:val="000843A2"/>
    <w:rsid w:val="0008445F"/>
    <w:rsid w:val="00084539"/>
    <w:rsid w:val="00084563"/>
    <w:rsid w:val="00084CB7"/>
    <w:rsid w:val="000851AB"/>
    <w:rsid w:val="00085299"/>
    <w:rsid w:val="00085345"/>
    <w:rsid w:val="00085373"/>
    <w:rsid w:val="0008537C"/>
    <w:rsid w:val="00085548"/>
    <w:rsid w:val="00085726"/>
    <w:rsid w:val="00085F9E"/>
    <w:rsid w:val="00086280"/>
    <w:rsid w:val="0008635F"/>
    <w:rsid w:val="000864C3"/>
    <w:rsid w:val="0008685E"/>
    <w:rsid w:val="00086A5B"/>
    <w:rsid w:val="00086C65"/>
    <w:rsid w:val="00086E51"/>
    <w:rsid w:val="0008716C"/>
    <w:rsid w:val="00087576"/>
    <w:rsid w:val="000877F1"/>
    <w:rsid w:val="00087832"/>
    <w:rsid w:val="000878A2"/>
    <w:rsid w:val="00087B4B"/>
    <w:rsid w:val="00087BCE"/>
    <w:rsid w:val="00087C6D"/>
    <w:rsid w:val="00087C9A"/>
    <w:rsid w:val="00087D46"/>
    <w:rsid w:val="00087D9E"/>
    <w:rsid w:val="0009004B"/>
    <w:rsid w:val="00090392"/>
    <w:rsid w:val="000903F5"/>
    <w:rsid w:val="000905B0"/>
    <w:rsid w:val="0009074D"/>
    <w:rsid w:val="00090C74"/>
    <w:rsid w:val="00090EA4"/>
    <w:rsid w:val="0009103D"/>
    <w:rsid w:val="000910E9"/>
    <w:rsid w:val="00091116"/>
    <w:rsid w:val="0009114C"/>
    <w:rsid w:val="0009119A"/>
    <w:rsid w:val="000911F7"/>
    <w:rsid w:val="000915D5"/>
    <w:rsid w:val="000915E7"/>
    <w:rsid w:val="0009173D"/>
    <w:rsid w:val="0009182F"/>
    <w:rsid w:val="00091874"/>
    <w:rsid w:val="00091943"/>
    <w:rsid w:val="00091C62"/>
    <w:rsid w:val="00091D45"/>
    <w:rsid w:val="00091F31"/>
    <w:rsid w:val="00092641"/>
    <w:rsid w:val="000926C1"/>
    <w:rsid w:val="0009279D"/>
    <w:rsid w:val="00092820"/>
    <w:rsid w:val="00092CF8"/>
    <w:rsid w:val="00092E52"/>
    <w:rsid w:val="00092F14"/>
    <w:rsid w:val="00093258"/>
    <w:rsid w:val="000935F0"/>
    <w:rsid w:val="00093684"/>
    <w:rsid w:val="000936D5"/>
    <w:rsid w:val="00093900"/>
    <w:rsid w:val="00093A25"/>
    <w:rsid w:val="00093B7D"/>
    <w:rsid w:val="00093DFB"/>
    <w:rsid w:val="000940EC"/>
    <w:rsid w:val="00094460"/>
    <w:rsid w:val="0009447D"/>
    <w:rsid w:val="0009458D"/>
    <w:rsid w:val="000945B8"/>
    <w:rsid w:val="00094891"/>
    <w:rsid w:val="00094A02"/>
    <w:rsid w:val="00094BDB"/>
    <w:rsid w:val="00094C20"/>
    <w:rsid w:val="00094E2C"/>
    <w:rsid w:val="00094EB9"/>
    <w:rsid w:val="00095096"/>
    <w:rsid w:val="000950AA"/>
    <w:rsid w:val="0009515F"/>
    <w:rsid w:val="00095505"/>
    <w:rsid w:val="000955D2"/>
    <w:rsid w:val="000957CE"/>
    <w:rsid w:val="00095847"/>
    <w:rsid w:val="00095939"/>
    <w:rsid w:val="00096568"/>
    <w:rsid w:val="00096694"/>
    <w:rsid w:val="00096700"/>
    <w:rsid w:val="00096712"/>
    <w:rsid w:val="000967C8"/>
    <w:rsid w:val="000968E5"/>
    <w:rsid w:val="00096A05"/>
    <w:rsid w:val="00096E14"/>
    <w:rsid w:val="00097114"/>
    <w:rsid w:val="0009727B"/>
    <w:rsid w:val="000973AE"/>
    <w:rsid w:val="000973DB"/>
    <w:rsid w:val="000974F3"/>
    <w:rsid w:val="0009756E"/>
    <w:rsid w:val="0009759B"/>
    <w:rsid w:val="0009763D"/>
    <w:rsid w:val="000977BF"/>
    <w:rsid w:val="000979CA"/>
    <w:rsid w:val="00097A19"/>
    <w:rsid w:val="00097B55"/>
    <w:rsid w:val="00097BC9"/>
    <w:rsid w:val="00097BEF"/>
    <w:rsid w:val="00097BFD"/>
    <w:rsid w:val="00097F39"/>
    <w:rsid w:val="000A0034"/>
    <w:rsid w:val="000A00E4"/>
    <w:rsid w:val="000A0369"/>
    <w:rsid w:val="000A036D"/>
    <w:rsid w:val="000A0568"/>
    <w:rsid w:val="000A080A"/>
    <w:rsid w:val="000A08C3"/>
    <w:rsid w:val="000A0ACC"/>
    <w:rsid w:val="000A0C9B"/>
    <w:rsid w:val="000A0EA3"/>
    <w:rsid w:val="000A0F72"/>
    <w:rsid w:val="000A1623"/>
    <w:rsid w:val="000A1719"/>
    <w:rsid w:val="000A18F8"/>
    <w:rsid w:val="000A192A"/>
    <w:rsid w:val="000A1BF8"/>
    <w:rsid w:val="000A1C51"/>
    <w:rsid w:val="000A2079"/>
    <w:rsid w:val="000A23CD"/>
    <w:rsid w:val="000A249C"/>
    <w:rsid w:val="000A259D"/>
    <w:rsid w:val="000A2659"/>
    <w:rsid w:val="000A2B4E"/>
    <w:rsid w:val="000A2CAF"/>
    <w:rsid w:val="000A2CB6"/>
    <w:rsid w:val="000A2F6E"/>
    <w:rsid w:val="000A34F9"/>
    <w:rsid w:val="000A363B"/>
    <w:rsid w:val="000A3877"/>
    <w:rsid w:val="000A38C4"/>
    <w:rsid w:val="000A3A71"/>
    <w:rsid w:val="000A3B93"/>
    <w:rsid w:val="000A3BDE"/>
    <w:rsid w:val="000A3F22"/>
    <w:rsid w:val="000A3FBE"/>
    <w:rsid w:val="000A43D0"/>
    <w:rsid w:val="000A43F1"/>
    <w:rsid w:val="000A4A06"/>
    <w:rsid w:val="000A4A90"/>
    <w:rsid w:val="000A4C89"/>
    <w:rsid w:val="000A4DA6"/>
    <w:rsid w:val="000A4DAB"/>
    <w:rsid w:val="000A4EFE"/>
    <w:rsid w:val="000A50CC"/>
    <w:rsid w:val="000A54F5"/>
    <w:rsid w:val="000A5583"/>
    <w:rsid w:val="000A5694"/>
    <w:rsid w:val="000A57C8"/>
    <w:rsid w:val="000A5807"/>
    <w:rsid w:val="000A58A2"/>
    <w:rsid w:val="000A5C37"/>
    <w:rsid w:val="000A5D77"/>
    <w:rsid w:val="000A5EAF"/>
    <w:rsid w:val="000A608F"/>
    <w:rsid w:val="000A62C5"/>
    <w:rsid w:val="000A64B4"/>
    <w:rsid w:val="000A64EC"/>
    <w:rsid w:val="000A6627"/>
    <w:rsid w:val="000A67A9"/>
    <w:rsid w:val="000A67F9"/>
    <w:rsid w:val="000A6B9E"/>
    <w:rsid w:val="000A6BE1"/>
    <w:rsid w:val="000A6BE6"/>
    <w:rsid w:val="000A6C35"/>
    <w:rsid w:val="000A6D38"/>
    <w:rsid w:val="000A6D96"/>
    <w:rsid w:val="000A6FC3"/>
    <w:rsid w:val="000A6FD0"/>
    <w:rsid w:val="000A71EC"/>
    <w:rsid w:val="000A71FF"/>
    <w:rsid w:val="000A7206"/>
    <w:rsid w:val="000A75BF"/>
    <w:rsid w:val="000A77C3"/>
    <w:rsid w:val="000A7CDE"/>
    <w:rsid w:val="000A7D06"/>
    <w:rsid w:val="000A7E53"/>
    <w:rsid w:val="000B018B"/>
    <w:rsid w:val="000B0720"/>
    <w:rsid w:val="000B0A13"/>
    <w:rsid w:val="000B0BE6"/>
    <w:rsid w:val="000B0E74"/>
    <w:rsid w:val="000B13CC"/>
    <w:rsid w:val="000B1511"/>
    <w:rsid w:val="000B16F0"/>
    <w:rsid w:val="000B184F"/>
    <w:rsid w:val="000B1B44"/>
    <w:rsid w:val="000B20E0"/>
    <w:rsid w:val="000B21DC"/>
    <w:rsid w:val="000B21FA"/>
    <w:rsid w:val="000B220F"/>
    <w:rsid w:val="000B23AC"/>
    <w:rsid w:val="000B2485"/>
    <w:rsid w:val="000B26DA"/>
    <w:rsid w:val="000B27A1"/>
    <w:rsid w:val="000B2A85"/>
    <w:rsid w:val="000B2E70"/>
    <w:rsid w:val="000B2F90"/>
    <w:rsid w:val="000B2FCB"/>
    <w:rsid w:val="000B30BC"/>
    <w:rsid w:val="000B3193"/>
    <w:rsid w:val="000B34DA"/>
    <w:rsid w:val="000B36B2"/>
    <w:rsid w:val="000B3AAD"/>
    <w:rsid w:val="000B3B58"/>
    <w:rsid w:val="000B3C59"/>
    <w:rsid w:val="000B3CC2"/>
    <w:rsid w:val="000B41EF"/>
    <w:rsid w:val="000B438E"/>
    <w:rsid w:val="000B447B"/>
    <w:rsid w:val="000B4621"/>
    <w:rsid w:val="000B4690"/>
    <w:rsid w:val="000B47C8"/>
    <w:rsid w:val="000B4934"/>
    <w:rsid w:val="000B4AD5"/>
    <w:rsid w:val="000B4B62"/>
    <w:rsid w:val="000B4C86"/>
    <w:rsid w:val="000B4E23"/>
    <w:rsid w:val="000B5088"/>
    <w:rsid w:val="000B5147"/>
    <w:rsid w:val="000B5708"/>
    <w:rsid w:val="000B62AC"/>
    <w:rsid w:val="000B6837"/>
    <w:rsid w:val="000B685D"/>
    <w:rsid w:val="000B695E"/>
    <w:rsid w:val="000B6998"/>
    <w:rsid w:val="000B6AF9"/>
    <w:rsid w:val="000B6AFD"/>
    <w:rsid w:val="000B6BDA"/>
    <w:rsid w:val="000B6E22"/>
    <w:rsid w:val="000B6FC1"/>
    <w:rsid w:val="000B71B2"/>
    <w:rsid w:val="000B777C"/>
    <w:rsid w:val="000B78AD"/>
    <w:rsid w:val="000B7A60"/>
    <w:rsid w:val="000B7BB2"/>
    <w:rsid w:val="000B7D61"/>
    <w:rsid w:val="000B7F82"/>
    <w:rsid w:val="000C0088"/>
    <w:rsid w:val="000C01D6"/>
    <w:rsid w:val="000C0365"/>
    <w:rsid w:val="000C036B"/>
    <w:rsid w:val="000C03C5"/>
    <w:rsid w:val="000C08E1"/>
    <w:rsid w:val="000C0946"/>
    <w:rsid w:val="000C0BFB"/>
    <w:rsid w:val="000C0C26"/>
    <w:rsid w:val="000C0C99"/>
    <w:rsid w:val="000C0CF2"/>
    <w:rsid w:val="000C0D2D"/>
    <w:rsid w:val="000C1079"/>
    <w:rsid w:val="000C129B"/>
    <w:rsid w:val="000C14C7"/>
    <w:rsid w:val="000C14F6"/>
    <w:rsid w:val="000C1635"/>
    <w:rsid w:val="000C1822"/>
    <w:rsid w:val="000C19ED"/>
    <w:rsid w:val="000C1A68"/>
    <w:rsid w:val="000C2123"/>
    <w:rsid w:val="000C222A"/>
    <w:rsid w:val="000C2275"/>
    <w:rsid w:val="000C22C7"/>
    <w:rsid w:val="000C26F3"/>
    <w:rsid w:val="000C2F8C"/>
    <w:rsid w:val="000C3201"/>
    <w:rsid w:val="000C3576"/>
    <w:rsid w:val="000C35C8"/>
    <w:rsid w:val="000C3C20"/>
    <w:rsid w:val="000C3E27"/>
    <w:rsid w:val="000C4097"/>
    <w:rsid w:val="000C4178"/>
    <w:rsid w:val="000C4231"/>
    <w:rsid w:val="000C48CB"/>
    <w:rsid w:val="000C4D02"/>
    <w:rsid w:val="000C4F26"/>
    <w:rsid w:val="000C4F69"/>
    <w:rsid w:val="000C5453"/>
    <w:rsid w:val="000C55D7"/>
    <w:rsid w:val="000C56FF"/>
    <w:rsid w:val="000C5898"/>
    <w:rsid w:val="000C5B66"/>
    <w:rsid w:val="000C5D9C"/>
    <w:rsid w:val="000C5DC6"/>
    <w:rsid w:val="000C5F42"/>
    <w:rsid w:val="000C61C9"/>
    <w:rsid w:val="000C6262"/>
    <w:rsid w:val="000C66D7"/>
    <w:rsid w:val="000C693A"/>
    <w:rsid w:val="000C6B43"/>
    <w:rsid w:val="000C6C83"/>
    <w:rsid w:val="000C6CC6"/>
    <w:rsid w:val="000C6D34"/>
    <w:rsid w:val="000C6E5B"/>
    <w:rsid w:val="000C6F1B"/>
    <w:rsid w:val="000C71B2"/>
    <w:rsid w:val="000C73B0"/>
    <w:rsid w:val="000C74A7"/>
    <w:rsid w:val="000C75BD"/>
    <w:rsid w:val="000C7827"/>
    <w:rsid w:val="000C7A7D"/>
    <w:rsid w:val="000C7C75"/>
    <w:rsid w:val="000C7D2E"/>
    <w:rsid w:val="000C7EF9"/>
    <w:rsid w:val="000C7F15"/>
    <w:rsid w:val="000D03D6"/>
    <w:rsid w:val="000D05B1"/>
    <w:rsid w:val="000D07AA"/>
    <w:rsid w:val="000D0913"/>
    <w:rsid w:val="000D0AC3"/>
    <w:rsid w:val="000D0B08"/>
    <w:rsid w:val="000D0B83"/>
    <w:rsid w:val="000D0DE0"/>
    <w:rsid w:val="000D104A"/>
    <w:rsid w:val="000D1453"/>
    <w:rsid w:val="000D15F7"/>
    <w:rsid w:val="000D1636"/>
    <w:rsid w:val="000D18D9"/>
    <w:rsid w:val="000D191D"/>
    <w:rsid w:val="000D19F0"/>
    <w:rsid w:val="000D1AB9"/>
    <w:rsid w:val="000D1CA0"/>
    <w:rsid w:val="000D1D16"/>
    <w:rsid w:val="000D1D38"/>
    <w:rsid w:val="000D1F19"/>
    <w:rsid w:val="000D1F87"/>
    <w:rsid w:val="000D21E1"/>
    <w:rsid w:val="000D2210"/>
    <w:rsid w:val="000D2357"/>
    <w:rsid w:val="000D2706"/>
    <w:rsid w:val="000D2780"/>
    <w:rsid w:val="000D29FC"/>
    <w:rsid w:val="000D2A64"/>
    <w:rsid w:val="000D2A68"/>
    <w:rsid w:val="000D2C08"/>
    <w:rsid w:val="000D2DF1"/>
    <w:rsid w:val="000D3186"/>
    <w:rsid w:val="000D33B4"/>
    <w:rsid w:val="000D38EC"/>
    <w:rsid w:val="000D3B84"/>
    <w:rsid w:val="000D3ED5"/>
    <w:rsid w:val="000D41FB"/>
    <w:rsid w:val="000D435D"/>
    <w:rsid w:val="000D45D4"/>
    <w:rsid w:val="000D483D"/>
    <w:rsid w:val="000D4901"/>
    <w:rsid w:val="000D4B9B"/>
    <w:rsid w:val="000D5152"/>
    <w:rsid w:val="000D5189"/>
    <w:rsid w:val="000D535A"/>
    <w:rsid w:val="000D57AC"/>
    <w:rsid w:val="000D581D"/>
    <w:rsid w:val="000D59AD"/>
    <w:rsid w:val="000D5B22"/>
    <w:rsid w:val="000D5E76"/>
    <w:rsid w:val="000D5F8C"/>
    <w:rsid w:val="000D5FDB"/>
    <w:rsid w:val="000D6056"/>
    <w:rsid w:val="000D6157"/>
    <w:rsid w:val="000D6266"/>
    <w:rsid w:val="000D6393"/>
    <w:rsid w:val="000D63C1"/>
    <w:rsid w:val="000D65FE"/>
    <w:rsid w:val="000D6ABB"/>
    <w:rsid w:val="000D6FC6"/>
    <w:rsid w:val="000D7027"/>
    <w:rsid w:val="000D7143"/>
    <w:rsid w:val="000D74C9"/>
    <w:rsid w:val="000D778F"/>
    <w:rsid w:val="000D79B8"/>
    <w:rsid w:val="000D79DC"/>
    <w:rsid w:val="000D7B69"/>
    <w:rsid w:val="000D7B7A"/>
    <w:rsid w:val="000D7B80"/>
    <w:rsid w:val="000D7CB7"/>
    <w:rsid w:val="000D7E2D"/>
    <w:rsid w:val="000E0408"/>
    <w:rsid w:val="000E042E"/>
    <w:rsid w:val="000E046F"/>
    <w:rsid w:val="000E0645"/>
    <w:rsid w:val="000E0809"/>
    <w:rsid w:val="000E0B9C"/>
    <w:rsid w:val="000E0BDD"/>
    <w:rsid w:val="000E0DD0"/>
    <w:rsid w:val="000E0EEE"/>
    <w:rsid w:val="000E0FB3"/>
    <w:rsid w:val="000E11F9"/>
    <w:rsid w:val="000E13A4"/>
    <w:rsid w:val="000E14B1"/>
    <w:rsid w:val="000E1C70"/>
    <w:rsid w:val="000E1EE5"/>
    <w:rsid w:val="000E21C8"/>
    <w:rsid w:val="000E25F5"/>
    <w:rsid w:val="000E280D"/>
    <w:rsid w:val="000E29CA"/>
    <w:rsid w:val="000E2A26"/>
    <w:rsid w:val="000E2B53"/>
    <w:rsid w:val="000E2CF3"/>
    <w:rsid w:val="000E2E18"/>
    <w:rsid w:val="000E2F73"/>
    <w:rsid w:val="000E302C"/>
    <w:rsid w:val="000E33BB"/>
    <w:rsid w:val="000E340C"/>
    <w:rsid w:val="000E37B7"/>
    <w:rsid w:val="000E38A8"/>
    <w:rsid w:val="000E38D5"/>
    <w:rsid w:val="000E3AD4"/>
    <w:rsid w:val="000E3E5A"/>
    <w:rsid w:val="000E3F37"/>
    <w:rsid w:val="000E407D"/>
    <w:rsid w:val="000E4080"/>
    <w:rsid w:val="000E448A"/>
    <w:rsid w:val="000E4629"/>
    <w:rsid w:val="000E4683"/>
    <w:rsid w:val="000E47D0"/>
    <w:rsid w:val="000E482D"/>
    <w:rsid w:val="000E49CB"/>
    <w:rsid w:val="000E511E"/>
    <w:rsid w:val="000E5549"/>
    <w:rsid w:val="000E57F4"/>
    <w:rsid w:val="000E5EB1"/>
    <w:rsid w:val="000E5F8F"/>
    <w:rsid w:val="000E605F"/>
    <w:rsid w:val="000E61CC"/>
    <w:rsid w:val="000E640C"/>
    <w:rsid w:val="000E64A5"/>
    <w:rsid w:val="000E652E"/>
    <w:rsid w:val="000E6757"/>
    <w:rsid w:val="000E6A6E"/>
    <w:rsid w:val="000E6AFB"/>
    <w:rsid w:val="000E6B4E"/>
    <w:rsid w:val="000E6CD9"/>
    <w:rsid w:val="000E6CEA"/>
    <w:rsid w:val="000E6E34"/>
    <w:rsid w:val="000E6FD0"/>
    <w:rsid w:val="000E7073"/>
    <w:rsid w:val="000E72D9"/>
    <w:rsid w:val="000E74E0"/>
    <w:rsid w:val="000E7583"/>
    <w:rsid w:val="000E7BDB"/>
    <w:rsid w:val="000E7D00"/>
    <w:rsid w:val="000E7DAE"/>
    <w:rsid w:val="000E7E13"/>
    <w:rsid w:val="000F092A"/>
    <w:rsid w:val="000F0A9B"/>
    <w:rsid w:val="000F0F72"/>
    <w:rsid w:val="000F101E"/>
    <w:rsid w:val="000F1023"/>
    <w:rsid w:val="000F11B6"/>
    <w:rsid w:val="000F1580"/>
    <w:rsid w:val="000F17F0"/>
    <w:rsid w:val="000F18D7"/>
    <w:rsid w:val="000F1B01"/>
    <w:rsid w:val="000F1B1B"/>
    <w:rsid w:val="000F1B1D"/>
    <w:rsid w:val="000F1CA9"/>
    <w:rsid w:val="000F23B8"/>
    <w:rsid w:val="000F249F"/>
    <w:rsid w:val="000F256F"/>
    <w:rsid w:val="000F2577"/>
    <w:rsid w:val="000F2767"/>
    <w:rsid w:val="000F2CBC"/>
    <w:rsid w:val="000F2E5D"/>
    <w:rsid w:val="000F2E6E"/>
    <w:rsid w:val="000F3319"/>
    <w:rsid w:val="000F3324"/>
    <w:rsid w:val="000F3360"/>
    <w:rsid w:val="000F3365"/>
    <w:rsid w:val="000F3401"/>
    <w:rsid w:val="000F3899"/>
    <w:rsid w:val="000F3E52"/>
    <w:rsid w:val="000F403A"/>
    <w:rsid w:val="000F480A"/>
    <w:rsid w:val="000F4C7A"/>
    <w:rsid w:val="000F4D1A"/>
    <w:rsid w:val="000F4F11"/>
    <w:rsid w:val="000F4FDD"/>
    <w:rsid w:val="000F511D"/>
    <w:rsid w:val="000F52B1"/>
    <w:rsid w:val="000F52CD"/>
    <w:rsid w:val="000F5851"/>
    <w:rsid w:val="000F5897"/>
    <w:rsid w:val="000F5C3C"/>
    <w:rsid w:val="000F5E98"/>
    <w:rsid w:val="000F5F15"/>
    <w:rsid w:val="000F607B"/>
    <w:rsid w:val="000F6126"/>
    <w:rsid w:val="000F6235"/>
    <w:rsid w:val="000F6375"/>
    <w:rsid w:val="000F639B"/>
    <w:rsid w:val="000F64DA"/>
    <w:rsid w:val="000F69E2"/>
    <w:rsid w:val="000F6BCA"/>
    <w:rsid w:val="000F6CFE"/>
    <w:rsid w:val="000F72B3"/>
    <w:rsid w:val="000F7366"/>
    <w:rsid w:val="000F7393"/>
    <w:rsid w:val="000F7503"/>
    <w:rsid w:val="000F75DF"/>
    <w:rsid w:val="000F7920"/>
    <w:rsid w:val="000F7AF0"/>
    <w:rsid w:val="000F7B42"/>
    <w:rsid w:val="000F7C16"/>
    <w:rsid w:val="000F7CD6"/>
    <w:rsid w:val="000F7E9A"/>
    <w:rsid w:val="000F7F49"/>
    <w:rsid w:val="001003C6"/>
    <w:rsid w:val="00100573"/>
    <w:rsid w:val="00100666"/>
    <w:rsid w:val="00100C2F"/>
    <w:rsid w:val="00100FD0"/>
    <w:rsid w:val="00100FFF"/>
    <w:rsid w:val="001012F2"/>
    <w:rsid w:val="001014D0"/>
    <w:rsid w:val="00101600"/>
    <w:rsid w:val="00101B3F"/>
    <w:rsid w:val="00101B5C"/>
    <w:rsid w:val="00101B62"/>
    <w:rsid w:val="00101BC9"/>
    <w:rsid w:val="00101E70"/>
    <w:rsid w:val="0010205F"/>
    <w:rsid w:val="001022EB"/>
    <w:rsid w:val="001023A6"/>
    <w:rsid w:val="00102612"/>
    <w:rsid w:val="00102960"/>
    <w:rsid w:val="001029A7"/>
    <w:rsid w:val="00102CD6"/>
    <w:rsid w:val="00102D69"/>
    <w:rsid w:val="0010304C"/>
    <w:rsid w:val="001031E6"/>
    <w:rsid w:val="0010337C"/>
    <w:rsid w:val="0010338C"/>
    <w:rsid w:val="00103521"/>
    <w:rsid w:val="0010352B"/>
    <w:rsid w:val="0010370B"/>
    <w:rsid w:val="0010376D"/>
    <w:rsid w:val="001038AD"/>
    <w:rsid w:val="00103B37"/>
    <w:rsid w:val="00103C5C"/>
    <w:rsid w:val="00103DD1"/>
    <w:rsid w:val="00103FD7"/>
    <w:rsid w:val="001040EB"/>
    <w:rsid w:val="0010416B"/>
    <w:rsid w:val="00104406"/>
    <w:rsid w:val="00104539"/>
    <w:rsid w:val="001045D0"/>
    <w:rsid w:val="001048AD"/>
    <w:rsid w:val="001049B3"/>
    <w:rsid w:val="00104B5D"/>
    <w:rsid w:val="00104DDE"/>
    <w:rsid w:val="00104EAD"/>
    <w:rsid w:val="00105648"/>
    <w:rsid w:val="00105795"/>
    <w:rsid w:val="0010597C"/>
    <w:rsid w:val="001059DD"/>
    <w:rsid w:val="00105B0D"/>
    <w:rsid w:val="00105CB6"/>
    <w:rsid w:val="00106168"/>
    <w:rsid w:val="0010630A"/>
    <w:rsid w:val="0010633F"/>
    <w:rsid w:val="001063D8"/>
    <w:rsid w:val="00106514"/>
    <w:rsid w:val="0010654F"/>
    <w:rsid w:val="00106636"/>
    <w:rsid w:val="001066F4"/>
    <w:rsid w:val="00106986"/>
    <w:rsid w:val="00106B2A"/>
    <w:rsid w:val="00106B2D"/>
    <w:rsid w:val="00106BB0"/>
    <w:rsid w:val="00106ED1"/>
    <w:rsid w:val="001071D1"/>
    <w:rsid w:val="00107594"/>
    <w:rsid w:val="00107655"/>
    <w:rsid w:val="0010775C"/>
    <w:rsid w:val="001077C4"/>
    <w:rsid w:val="00107886"/>
    <w:rsid w:val="00107B27"/>
    <w:rsid w:val="00107EF7"/>
    <w:rsid w:val="00107F3C"/>
    <w:rsid w:val="00107FAD"/>
    <w:rsid w:val="001101AE"/>
    <w:rsid w:val="001102F8"/>
    <w:rsid w:val="0011053B"/>
    <w:rsid w:val="001105B3"/>
    <w:rsid w:val="00110942"/>
    <w:rsid w:val="00110AAD"/>
    <w:rsid w:val="00110CE0"/>
    <w:rsid w:val="00110CE2"/>
    <w:rsid w:val="001110FC"/>
    <w:rsid w:val="0011122B"/>
    <w:rsid w:val="0011137C"/>
    <w:rsid w:val="00111467"/>
    <w:rsid w:val="00111AB5"/>
    <w:rsid w:val="00111B77"/>
    <w:rsid w:val="00112015"/>
    <w:rsid w:val="0011228A"/>
    <w:rsid w:val="00112301"/>
    <w:rsid w:val="0011248E"/>
    <w:rsid w:val="001125BB"/>
    <w:rsid w:val="001127E5"/>
    <w:rsid w:val="00112819"/>
    <w:rsid w:val="0011283C"/>
    <w:rsid w:val="00112DFD"/>
    <w:rsid w:val="00112EC0"/>
    <w:rsid w:val="00113091"/>
    <w:rsid w:val="0011354A"/>
    <w:rsid w:val="0011355C"/>
    <w:rsid w:val="0011378F"/>
    <w:rsid w:val="00113B03"/>
    <w:rsid w:val="00113E1F"/>
    <w:rsid w:val="00113F6C"/>
    <w:rsid w:val="00113F99"/>
    <w:rsid w:val="00114082"/>
    <w:rsid w:val="0011413D"/>
    <w:rsid w:val="00114430"/>
    <w:rsid w:val="00114450"/>
    <w:rsid w:val="001146FB"/>
    <w:rsid w:val="001147FB"/>
    <w:rsid w:val="001148B4"/>
    <w:rsid w:val="001149A6"/>
    <w:rsid w:val="00114B96"/>
    <w:rsid w:val="001153E5"/>
    <w:rsid w:val="001154B2"/>
    <w:rsid w:val="001155DE"/>
    <w:rsid w:val="001156F6"/>
    <w:rsid w:val="00115A74"/>
    <w:rsid w:val="00115DFC"/>
    <w:rsid w:val="00115E89"/>
    <w:rsid w:val="0011618F"/>
    <w:rsid w:val="00116261"/>
    <w:rsid w:val="001164B9"/>
    <w:rsid w:val="001164C2"/>
    <w:rsid w:val="00116574"/>
    <w:rsid w:val="001170DE"/>
    <w:rsid w:val="0011739C"/>
    <w:rsid w:val="001174EC"/>
    <w:rsid w:val="00117582"/>
    <w:rsid w:val="0011770A"/>
    <w:rsid w:val="00117909"/>
    <w:rsid w:val="00117B23"/>
    <w:rsid w:val="00117B4A"/>
    <w:rsid w:val="00117B78"/>
    <w:rsid w:val="00117C37"/>
    <w:rsid w:val="00117D6F"/>
    <w:rsid w:val="001200B5"/>
    <w:rsid w:val="001202E8"/>
    <w:rsid w:val="00120302"/>
    <w:rsid w:val="001204B8"/>
    <w:rsid w:val="0012070E"/>
    <w:rsid w:val="001208B2"/>
    <w:rsid w:val="001208BB"/>
    <w:rsid w:val="001209FE"/>
    <w:rsid w:val="00120C22"/>
    <w:rsid w:val="00121317"/>
    <w:rsid w:val="001214D5"/>
    <w:rsid w:val="001219E3"/>
    <w:rsid w:val="00121AD0"/>
    <w:rsid w:val="00121D45"/>
    <w:rsid w:val="00121ED3"/>
    <w:rsid w:val="00121EDA"/>
    <w:rsid w:val="00121FA3"/>
    <w:rsid w:val="00122677"/>
    <w:rsid w:val="00122AB7"/>
    <w:rsid w:val="00122B8F"/>
    <w:rsid w:val="00122D79"/>
    <w:rsid w:val="00122E79"/>
    <w:rsid w:val="00122E9F"/>
    <w:rsid w:val="001231CC"/>
    <w:rsid w:val="001231D5"/>
    <w:rsid w:val="00123336"/>
    <w:rsid w:val="00123419"/>
    <w:rsid w:val="001234A3"/>
    <w:rsid w:val="001236F5"/>
    <w:rsid w:val="00123737"/>
    <w:rsid w:val="00123AC4"/>
    <w:rsid w:val="00123D39"/>
    <w:rsid w:val="00123DF2"/>
    <w:rsid w:val="0012447F"/>
    <w:rsid w:val="001245E6"/>
    <w:rsid w:val="001245F1"/>
    <w:rsid w:val="00124623"/>
    <w:rsid w:val="00124B92"/>
    <w:rsid w:val="00124BFC"/>
    <w:rsid w:val="0012508E"/>
    <w:rsid w:val="001254B0"/>
    <w:rsid w:val="00125885"/>
    <w:rsid w:val="001258DE"/>
    <w:rsid w:val="00125939"/>
    <w:rsid w:val="00125980"/>
    <w:rsid w:val="00125982"/>
    <w:rsid w:val="001259A1"/>
    <w:rsid w:val="00125C02"/>
    <w:rsid w:val="00126259"/>
    <w:rsid w:val="0012668E"/>
    <w:rsid w:val="0012675B"/>
    <w:rsid w:val="0012683E"/>
    <w:rsid w:val="00126A30"/>
    <w:rsid w:val="00126C10"/>
    <w:rsid w:val="00126C68"/>
    <w:rsid w:val="00126D02"/>
    <w:rsid w:val="00127299"/>
    <w:rsid w:val="001272A0"/>
    <w:rsid w:val="00127C44"/>
    <w:rsid w:val="00130144"/>
    <w:rsid w:val="0013014E"/>
    <w:rsid w:val="001303C0"/>
    <w:rsid w:val="00130442"/>
    <w:rsid w:val="0013048A"/>
    <w:rsid w:val="00130564"/>
    <w:rsid w:val="001306EF"/>
    <w:rsid w:val="00130776"/>
    <w:rsid w:val="0013098E"/>
    <w:rsid w:val="00130AF4"/>
    <w:rsid w:val="00130B26"/>
    <w:rsid w:val="00130BE7"/>
    <w:rsid w:val="00130CB5"/>
    <w:rsid w:val="00130D37"/>
    <w:rsid w:val="00130DBC"/>
    <w:rsid w:val="00130E4C"/>
    <w:rsid w:val="00130EE2"/>
    <w:rsid w:val="0013123A"/>
    <w:rsid w:val="00131345"/>
    <w:rsid w:val="00131392"/>
    <w:rsid w:val="0013142A"/>
    <w:rsid w:val="001314C0"/>
    <w:rsid w:val="001315F1"/>
    <w:rsid w:val="0013174E"/>
    <w:rsid w:val="00131BD3"/>
    <w:rsid w:val="00131CF8"/>
    <w:rsid w:val="00131DED"/>
    <w:rsid w:val="00131E5C"/>
    <w:rsid w:val="00131E85"/>
    <w:rsid w:val="00131EBE"/>
    <w:rsid w:val="00132190"/>
    <w:rsid w:val="00132225"/>
    <w:rsid w:val="00132249"/>
    <w:rsid w:val="001325E0"/>
    <w:rsid w:val="001326EC"/>
    <w:rsid w:val="0013280C"/>
    <w:rsid w:val="001328F9"/>
    <w:rsid w:val="00132D52"/>
    <w:rsid w:val="00132F28"/>
    <w:rsid w:val="00132FE0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526B"/>
    <w:rsid w:val="001352C8"/>
    <w:rsid w:val="001354F3"/>
    <w:rsid w:val="001357DA"/>
    <w:rsid w:val="00135BE1"/>
    <w:rsid w:val="00135C33"/>
    <w:rsid w:val="00135D4C"/>
    <w:rsid w:val="00135DD8"/>
    <w:rsid w:val="00136471"/>
    <w:rsid w:val="00136657"/>
    <w:rsid w:val="00136A81"/>
    <w:rsid w:val="001372E4"/>
    <w:rsid w:val="00137413"/>
    <w:rsid w:val="00137742"/>
    <w:rsid w:val="00137780"/>
    <w:rsid w:val="00137A81"/>
    <w:rsid w:val="00137C9A"/>
    <w:rsid w:val="00137CFC"/>
    <w:rsid w:val="00137D57"/>
    <w:rsid w:val="001400ED"/>
    <w:rsid w:val="0014058B"/>
    <w:rsid w:val="00140633"/>
    <w:rsid w:val="001407B8"/>
    <w:rsid w:val="001409FE"/>
    <w:rsid w:val="00140C26"/>
    <w:rsid w:val="00140C7C"/>
    <w:rsid w:val="00140FB7"/>
    <w:rsid w:val="00141092"/>
    <w:rsid w:val="0014111E"/>
    <w:rsid w:val="00141127"/>
    <w:rsid w:val="0014137F"/>
    <w:rsid w:val="001413F4"/>
    <w:rsid w:val="001419B7"/>
    <w:rsid w:val="00141CFC"/>
    <w:rsid w:val="00141E3E"/>
    <w:rsid w:val="001423D0"/>
    <w:rsid w:val="001427E2"/>
    <w:rsid w:val="001428E0"/>
    <w:rsid w:val="00142925"/>
    <w:rsid w:val="0014298D"/>
    <w:rsid w:val="00143430"/>
    <w:rsid w:val="001434A2"/>
    <w:rsid w:val="0014359A"/>
    <w:rsid w:val="001436AF"/>
    <w:rsid w:val="001439E9"/>
    <w:rsid w:val="00143C41"/>
    <w:rsid w:val="00143D1F"/>
    <w:rsid w:val="00144325"/>
    <w:rsid w:val="00144425"/>
    <w:rsid w:val="00144E19"/>
    <w:rsid w:val="00144EFC"/>
    <w:rsid w:val="001452BB"/>
    <w:rsid w:val="001453F0"/>
    <w:rsid w:val="001453F2"/>
    <w:rsid w:val="00145465"/>
    <w:rsid w:val="001457B1"/>
    <w:rsid w:val="00145954"/>
    <w:rsid w:val="00145AB6"/>
    <w:rsid w:val="00145D94"/>
    <w:rsid w:val="0014612C"/>
    <w:rsid w:val="00146505"/>
    <w:rsid w:val="001465D3"/>
    <w:rsid w:val="00146600"/>
    <w:rsid w:val="00146856"/>
    <w:rsid w:val="00146857"/>
    <w:rsid w:val="00146971"/>
    <w:rsid w:val="00146E02"/>
    <w:rsid w:val="00146E63"/>
    <w:rsid w:val="00146E97"/>
    <w:rsid w:val="001471BB"/>
    <w:rsid w:val="001472BD"/>
    <w:rsid w:val="00147412"/>
    <w:rsid w:val="00147905"/>
    <w:rsid w:val="0014791F"/>
    <w:rsid w:val="00147A1D"/>
    <w:rsid w:val="00147E02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EC2"/>
    <w:rsid w:val="00150FD7"/>
    <w:rsid w:val="0015119E"/>
    <w:rsid w:val="00151345"/>
    <w:rsid w:val="00151693"/>
    <w:rsid w:val="001516F0"/>
    <w:rsid w:val="0015191D"/>
    <w:rsid w:val="001519A5"/>
    <w:rsid w:val="00151F14"/>
    <w:rsid w:val="00152214"/>
    <w:rsid w:val="0015267D"/>
    <w:rsid w:val="00152B69"/>
    <w:rsid w:val="00153470"/>
    <w:rsid w:val="00153BED"/>
    <w:rsid w:val="00153C41"/>
    <w:rsid w:val="00153DCA"/>
    <w:rsid w:val="00153E32"/>
    <w:rsid w:val="001544F1"/>
    <w:rsid w:val="00154626"/>
    <w:rsid w:val="00154633"/>
    <w:rsid w:val="00154842"/>
    <w:rsid w:val="00154989"/>
    <w:rsid w:val="00154FB1"/>
    <w:rsid w:val="00154FF0"/>
    <w:rsid w:val="00155116"/>
    <w:rsid w:val="001551DB"/>
    <w:rsid w:val="001558D9"/>
    <w:rsid w:val="001559F5"/>
    <w:rsid w:val="00155AB2"/>
    <w:rsid w:val="00155E4C"/>
    <w:rsid w:val="0015645F"/>
    <w:rsid w:val="001569D0"/>
    <w:rsid w:val="00156C26"/>
    <w:rsid w:val="00156CD7"/>
    <w:rsid w:val="00156CF3"/>
    <w:rsid w:val="00156DB8"/>
    <w:rsid w:val="00156DE3"/>
    <w:rsid w:val="00156FFE"/>
    <w:rsid w:val="001571B6"/>
    <w:rsid w:val="00157857"/>
    <w:rsid w:val="00157A4E"/>
    <w:rsid w:val="00157C74"/>
    <w:rsid w:val="00157CE5"/>
    <w:rsid w:val="00157DB5"/>
    <w:rsid w:val="00157E07"/>
    <w:rsid w:val="00157F30"/>
    <w:rsid w:val="00157FD3"/>
    <w:rsid w:val="001601B2"/>
    <w:rsid w:val="00160214"/>
    <w:rsid w:val="0016028C"/>
    <w:rsid w:val="0016056B"/>
    <w:rsid w:val="00160899"/>
    <w:rsid w:val="0016091A"/>
    <w:rsid w:val="00160B21"/>
    <w:rsid w:val="00160B28"/>
    <w:rsid w:val="00160D31"/>
    <w:rsid w:val="00160E30"/>
    <w:rsid w:val="00160FCF"/>
    <w:rsid w:val="0016110C"/>
    <w:rsid w:val="00161627"/>
    <w:rsid w:val="001617A6"/>
    <w:rsid w:val="001618C8"/>
    <w:rsid w:val="00161DBE"/>
    <w:rsid w:val="00161F65"/>
    <w:rsid w:val="001620C9"/>
    <w:rsid w:val="001621DA"/>
    <w:rsid w:val="00162AE3"/>
    <w:rsid w:val="00162AE9"/>
    <w:rsid w:val="0016339C"/>
    <w:rsid w:val="0016383F"/>
    <w:rsid w:val="00163F0F"/>
    <w:rsid w:val="00163F9A"/>
    <w:rsid w:val="00164109"/>
    <w:rsid w:val="0016429C"/>
    <w:rsid w:val="001642D0"/>
    <w:rsid w:val="0016432D"/>
    <w:rsid w:val="00164603"/>
    <w:rsid w:val="00164E1C"/>
    <w:rsid w:val="00164E9D"/>
    <w:rsid w:val="00165223"/>
    <w:rsid w:val="00165237"/>
    <w:rsid w:val="001652C1"/>
    <w:rsid w:val="0016555B"/>
    <w:rsid w:val="00165759"/>
    <w:rsid w:val="001657FE"/>
    <w:rsid w:val="00165BB2"/>
    <w:rsid w:val="00165DFD"/>
    <w:rsid w:val="001667AB"/>
    <w:rsid w:val="0016711F"/>
    <w:rsid w:val="001671AA"/>
    <w:rsid w:val="00167225"/>
    <w:rsid w:val="00167293"/>
    <w:rsid w:val="00167955"/>
    <w:rsid w:val="00167AC3"/>
    <w:rsid w:val="00167EC2"/>
    <w:rsid w:val="00167EE1"/>
    <w:rsid w:val="00167FF2"/>
    <w:rsid w:val="0017007F"/>
    <w:rsid w:val="001708ED"/>
    <w:rsid w:val="00170913"/>
    <w:rsid w:val="00170E05"/>
    <w:rsid w:val="00171079"/>
    <w:rsid w:val="001710E4"/>
    <w:rsid w:val="001711F3"/>
    <w:rsid w:val="00171478"/>
    <w:rsid w:val="001715C8"/>
    <w:rsid w:val="0017192F"/>
    <w:rsid w:val="00171A8D"/>
    <w:rsid w:val="00171D05"/>
    <w:rsid w:val="00171E67"/>
    <w:rsid w:val="00171F4F"/>
    <w:rsid w:val="00171FE3"/>
    <w:rsid w:val="00172046"/>
    <w:rsid w:val="001721C3"/>
    <w:rsid w:val="001721FC"/>
    <w:rsid w:val="001722DF"/>
    <w:rsid w:val="00172914"/>
    <w:rsid w:val="00172CF2"/>
    <w:rsid w:val="00172F9F"/>
    <w:rsid w:val="001730B7"/>
    <w:rsid w:val="00173342"/>
    <w:rsid w:val="00173536"/>
    <w:rsid w:val="001737C1"/>
    <w:rsid w:val="00173C0F"/>
    <w:rsid w:val="00173ED1"/>
    <w:rsid w:val="00174171"/>
    <w:rsid w:val="00174217"/>
    <w:rsid w:val="00174254"/>
    <w:rsid w:val="0017429F"/>
    <w:rsid w:val="001746C9"/>
    <w:rsid w:val="001747FF"/>
    <w:rsid w:val="001748A6"/>
    <w:rsid w:val="001748BB"/>
    <w:rsid w:val="00174BBF"/>
    <w:rsid w:val="00174C01"/>
    <w:rsid w:val="00174C91"/>
    <w:rsid w:val="00174E60"/>
    <w:rsid w:val="00174EAD"/>
    <w:rsid w:val="0017522D"/>
    <w:rsid w:val="00175552"/>
    <w:rsid w:val="00175561"/>
    <w:rsid w:val="0017561B"/>
    <w:rsid w:val="0017565A"/>
    <w:rsid w:val="001758A1"/>
    <w:rsid w:val="00175926"/>
    <w:rsid w:val="00175937"/>
    <w:rsid w:val="00175B2F"/>
    <w:rsid w:val="00175C3F"/>
    <w:rsid w:val="00175C59"/>
    <w:rsid w:val="00175EE8"/>
    <w:rsid w:val="001762AD"/>
    <w:rsid w:val="001762F1"/>
    <w:rsid w:val="001766D8"/>
    <w:rsid w:val="00176AE7"/>
    <w:rsid w:val="00177070"/>
    <w:rsid w:val="001771F9"/>
    <w:rsid w:val="001777C4"/>
    <w:rsid w:val="0017795C"/>
    <w:rsid w:val="001779F4"/>
    <w:rsid w:val="00177A43"/>
    <w:rsid w:val="00177A73"/>
    <w:rsid w:val="00177A91"/>
    <w:rsid w:val="00177C93"/>
    <w:rsid w:val="00177D03"/>
    <w:rsid w:val="0018003B"/>
    <w:rsid w:val="00180187"/>
    <w:rsid w:val="00180434"/>
    <w:rsid w:val="0018055F"/>
    <w:rsid w:val="00180863"/>
    <w:rsid w:val="00180865"/>
    <w:rsid w:val="001808BE"/>
    <w:rsid w:val="001808C6"/>
    <w:rsid w:val="00180A97"/>
    <w:rsid w:val="00180DBE"/>
    <w:rsid w:val="00180DFA"/>
    <w:rsid w:val="00180F65"/>
    <w:rsid w:val="00180FF1"/>
    <w:rsid w:val="00181176"/>
    <w:rsid w:val="00181182"/>
    <w:rsid w:val="0018159A"/>
    <w:rsid w:val="00181609"/>
    <w:rsid w:val="00181691"/>
    <w:rsid w:val="001819F8"/>
    <w:rsid w:val="00181A61"/>
    <w:rsid w:val="00181A9D"/>
    <w:rsid w:val="00181B71"/>
    <w:rsid w:val="00181C4B"/>
    <w:rsid w:val="00182605"/>
    <w:rsid w:val="001828A2"/>
    <w:rsid w:val="001829C5"/>
    <w:rsid w:val="00182A2A"/>
    <w:rsid w:val="00182DC4"/>
    <w:rsid w:val="00182F4C"/>
    <w:rsid w:val="00182FD4"/>
    <w:rsid w:val="001833FE"/>
    <w:rsid w:val="001834B5"/>
    <w:rsid w:val="00183770"/>
    <w:rsid w:val="00183941"/>
    <w:rsid w:val="00183C4D"/>
    <w:rsid w:val="00183DDE"/>
    <w:rsid w:val="00183F59"/>
    <w:rsid w:val="00183FAE"/>
    <w:rsid w:val="00184022"/>
    <w:rsid w:val="001842AB"/>
    <w:rsid w:val="001846A4"/>
    <w:rsid w:val="001847A0"/>
    <w:rsid w:val="001847E2"/>
    <w:rsid w:val="00184878"/>
    <w:rsid w:val="0018495D"/>
    <w:rsid w:val="0018497D"/>
    <w:rsid w:val="00184AB3"/>
    <w:rsid w:val="00184B97"/>
    <w:rsid w:val="00184D6D"/>
    <w:rsid w:val="00184DAA"/>
    <w:rsid w:val="0018524F"/>
    <w:rsid w:val="00185392"/>
    <w:rsid w:val="001853F3"/>
    <w:rsid w:val="001859C7"/>
    <w:rsid w:val="001859E7"/>
    <w:rsid w:val="00185A52"/>
    <w:rsid w:val="00185CCA"/>
    <w:rsid w:val="00185E1F"/>
    <w:rsid w:val="00185EED"/>
    <w:rsid w:val="00185EF5"/>
    <w:rsid w:val="001861F1"/>
    <w:rsid w:val="00186283"/>
    <w:rsid w:val="00186379"/>
    <w:rsid w:val="001863A1"/>
    <w:rsid w:val="001868AA"/>
    <w:rsid w:val="00186A12"/>
    <w:rsid w:val="00186D10"/>
    <w:rsid w:val="00186EA6"/>
    <w:rsid w:val="00186F12"/>
    <w:rsid w:val="001874C6"/>
    <w:rsid w:val="0018775F"/>
    <w:rsid w:val="00187870"/>
    <w:rsid w:val="00187A66"/>
    <w:rsid w:val="00187CFC"/>
    <w:rsid w:val="00187DD6"/>
    <w:rsid w:val="00187ED0"/>
    <w:rsid w:val="00187FEF"/>
    <w:rsid w:val="00190055"/>
    <w:rsid w:val="0019009C"/>
    <w:rsid w:val="001904CA"/>
    <w:rsid w:val="00190953"/>
    <w:rsid w:val="001909D4"/>
    <w:rsid w:val="00190B60"/>
    <w:rsid w:val="00190BCC"/>
    <w:rsid w:val="00190FE5"/>
    <w:rsid w:val="001910CB"/>
    <w:rsid w:val="001912E1"/>
    <w:rsid w:val="001914EC"/>
    <w:rsid w:val="001915BA"/>
    <w:rsid w:val="001915BD"/>
    <w:rsid w:val="001916F0"/>
    <w:rsid w:val="001919A8"/>
    <w:rsid w:val="00191B63"/>
    <w:rsid w:val="00191C01"/>
    <w:rsid w:val="00191CCD"/>
    <w:rsid w:val="00191D6B"/>
    <w:rsid w:val="00191DC1"/>
    <w:rsid w:val="00191F68"/>
    <w:rsid w:val="00192018"/>
    <w:rsid w:val="0019233E"/>
    <w:rsid w:val="001924FB"/>
    <w:rsid w:val="0019267F"/>
    <w:rsid w:val="0019290C"/>
    <w:rsid w:val="00192BAD"/>
    <w:rsid w:val="00192CD5"/>
    <w:rsid w:val="00192E65"/>
    <w:rsid w:val="00192E7C"/>
    <w:rsid w:val="00192FA5"/>
    <w:rsid w:val="001932AB"/>
    <w:rsid w:val="001933C0"/>
    <w:rsid w:val="001936D3"/>
    <w:rsid w:val="00193822"/>
    <w:rsid w:val="0019384B"/>
    <w:rsid w:val="001938B6"/>
    <w:rsid w:val="00193BD8"/>
    <w:rsid w:val="00193D18"/>
    <w:rsid w:val="00193F8D"/>
    <w:rsid w:val="0019442F"/>
    <w:rsid w:val="00194593"/>
    <w:rsid w:val="001946EA"/>
    <w:rsid w:val="001947C3"/>
    <w:rsid w:val="001947FB"/>
    <w:rsid w:val="0019498E"/>
    <w:rsid w:val="001949E8"/>
    <w:rsid w:val="00194AC9"/>
    <w:rsid w:val="00194BD3"/>
    <w:rsid w:val="00194F4C"/>
    <w:rsid w:val="00194F63"/>
    <w:rsid w:val="00195071"/>
    <w:rsid w:val="001950B0"/>
    <w:rsid w:val="001950BC"/>
    <w:rsid w:val="001953AE"/>
    <w:rsid w:val="001953D9"/>
    <w:rsid w:val="001955B6"/>
    <w:rsid w:val="00195844"/>
    <w:rsid w:val="00195D3D"/>
    <w:rsid w:val="00195E5F"/>
    <w:rsid w:val="00196041"/>
    <w:rsid w:val="001961AA"/>
    <w:rsid w:val="001967D1"/>
    <w:rsid w:val="00196C58"/>
    <w:rsid w:val="00196FBB"/>
    <w:rsid w:val="001971E4"/>
    <w:rsid w:val="001971F6"/>
    <w:rsid w:val="00197219"/>
    <w:rsid w:val="00197279"/>
    <w:rsid w:val="0019727B"/>
    <w:rsid w:val="001972DD"/>
    <w:rsid w:val="001973CF"/>
    <w:rsid w:val="00197517"/>
    <w:rsid w:val="00197967"/>
    <w:rsid w:val="00197A64"/>
    <w:rsid w:val="00197B50"/>
    <w:rsid w:val="00197BA8"/>
    <w:rsid w:val="00197C82"/>
    <w:rsid w:val="00197EC9"/>
    <w:rsid w:val="00197FF6"/>
    <w:rsid w:val="001A021F"/>
    <w:rsid w:val="001A029C"/>
    <w:rsid w:val="001A0369"/>
    <w:rsid w:val="001A0487"/>
    <w:rsid w:val="001A0C6F"/>
    <w:rsid w:val="001A0CB9"/>
    <w:rsid w:val="001A116F"/>
    <w:rsid w:val="001A1171"/>
    <w:rsid w:val="001A1712"/>
    <w:rsid w:val="001A18BF"/>
    <w:rsid w:val="001A1BC8"/>
    <w:rsid w:val="001A224E"/>
    <w:rsid w:val="001A2627"/>
    <w:rsid w:val="001A29E3"/>
    <w:rsid w:val="001A2A1C"/>
    <w:rsid w:val="001A2CE3"/>
    <w:rsid w:val="001A2E51"/>
    <w:rsid w:val="001A2EB1"/>
    <w:rsid w:val="001A301C"/>
    <w:rsid w:val="001A304D"/>
    <w:rsid w:val="001A31E9"/>
    <w:rsid w:val="001A3358"/>
    <w:rsid w:val="001A34AA"/>
    <w:rsid w:val="001A350F"/>
    <w:rsid w:val="001A35EB"/>
    <w:rsid w:val="001A3A74"/>
    <w:rsid w:val="001A3B52"/>
    <w:rsid w:val="001A3D0A"/>
    <w:rsid w:val="001A3DF2"/>
    <w:rsid w:val="001A3F68"/>
    <w:rsid w:val="001A4280"/>
    <w:rsid w:val="001A4530"/>
    <w:rsid w:val="001A462E"/>
    <w:rsid w:val="001A4684"/>
    <w:rsid w:val="001A4AC4"/>
    <w:rsid w:val="001A4ADA"/>
    <w:rsid w:val="001A4C35"/>
    <w:rsid w:val="001A4C4C"/>
    <w:rsid w:val="001A4E1C"/>
    <w:rsid w:val="001A4F0F"/>
    <w:rsid w:val="001A4F75"/>
    <w:rsid w:val="001A50A1"/>
    <w:rsid w:val="001A5100"/>
    <w:rsid w:val="001A51D4"/>
    <w:rsid w:val="001A580F"/>
    <w:rsid w:val="001A583F"/>
    <w:rsid w:val="001A5D27"/>
    <w:rsid w:val="001A5ED1"/>
    <w:rsid w:val="001A5F25"/>
    <w:rsid w:val="001A6405"/>
    <w:rsid w:val="001A65C2"/>
    <w:rsid w:val="001A65FF"/>
    <w:rsid w:val="001A67F1"/>
    <w:rsid w:val="001A6961"/>
    <w:rsid w:val="001A6A4A"/>
    <w:rsid w:val="001A6D76"/>
    <w:rsid w:val="001A6EBF"/>
    <w:rsid w:val="001A70EA"/>
    <w:rsid w:val="001A727D"/>
    <w:rsid w:val="001A763A"/>
    <w:rsid w:val="001A793F"/>
    <w:rsid w:val="001A7CF0"/>
    <w:rsid w:val="001A7E45"/>
    <w:rsid w:val="001B018D"/>
    <w:rsid w:val="001B01A7"/>
    <w:rsid w:val="001B02BF"/>
    <w:rsid w:val="001B068F"/>
    <w:rsid w:val="001B0920"/>
    <w:rsid w:val="001B09D4"/>
    <w:rsid w:val="001B0B13"/>
    <w:rsid w:val="001B0E7A"/>
    <w:rsid w:val="001B101F"/>
    <w:rsid w:val="001B103E"/>
    <w:rsid w:val="001B1061"/>
    <w:rsid w:val="001B1600"/>
    <w:rsid w:val="001B166C"/>
    <w:rsid w:val="001B1AB3"/>
    <w:rsid w:val="001B1AFC"/>
    <w:rsid w:val="001B1C98"/>
    <w:rsid w:val="001B1C9D"/>
    <w:rsid w:val="001B1CC1"/>
    <w:rsid w:val="001B2355"/>
    <w:rsid w:val="001B2421"/>
    <w:rsid w:val="001B244F"/>
    <w:rsid w:val="001B26B7"/>
    <w:rsid w:val="001B27D6"/>
    <w:rsid w:val="001B28D7"/>
    <w:rsid w:val="001B2F03"/>
    <w:rsid w:val="001B3029"/>
    <w:rsid w:val="001B3638"/>
    <w:rsid w:val="001B3CC3"/>
    <w:rsid w:val="001B3CF9"/>
    <w:rsid w:val="001B461D"/>
    <w:rsid w:val="001B474A"/>
    <w:rsid w:val="001B47A8"/>
    <w:rsid w:val="001B4BA1"/>
    <w:rsid w:val="001B4F27"/>
    <w:rsid w:val="001B5059"/>
    <w:rsid w:val="001B529A"/>
    <w:rsid w:val="001B535D"/>
    <w:rsid w:val="001B5569"/>
    <w:rsid w:val="001B56FE"/>
    <w:rsid w:val="001B5AD3"/>
    <w:rsid w:val="001B5B39"/>
    <w:rsid w:val="001B5D0C"/>
    <w:rsid w:val="001B5D9F"/>
    <w:rsid w:val="001B5EED"/>
    <w:rsid w:val="001B5EF8"/>
    <w:rsid w:val="001B5F63"/>
    <w:rsid w:val="001B5FD7"/>
    <w:rsid w:val="001B6335"/>
    <w:rsid w:val="001B646A"/>
    <w:rsid w:val="001B646D"/>
    <w:rsid w:val="001B68CF"/>
    <w:rsid w:val="001B6A80"/>
    <w:rsid w:val="001B6A8C"/>
    <w:rsid w:val="001B6B11"/>
    <w:rsid w:val="001B6B58"/>
    <w:rsid w:val="001B6EC9"/>
    <w:rsid w:val="001B6F0F"/>
    <w:rsid w:val="001B7290"/>
    <w:rsid w:val="001B739C"/>
    <w:rsid w:val="001B73E5"/>
    <w:rsid w:val="001B768B"/>
    <w:rsid w:val="001B76D1"/>
    <w:rsid w:val="001B7988"/>
    <w:rsid w:val="001B7C95"/>
    <w:rsid w:val="001B7EDE"/>
    <w:rsid w:val="001B7EDF"/>
    <w:rsid w:val="001C017F"/>
    <w:rsid w:val="001C01A2"/>
    <w:rsid w:val="001C054D"/>
    <w:rsid w:val="001C0574"/>
    <w:rsid w:val="001C058A"/>
    <w:rsid w:val="001C0663"/>
    <w:rsid w:val="001C075D"/>
    <w:rsid w:val="001C0764"/>
    <w:rsid w:val="001C07F6"/>
    <w:rsid w:val="001C0A29"/>
    <w:rsid w:val="001C0C3E"/>
    <w:rsid w:val="001C0C51"/>
    <w:rsid w:val="001C1078"/>
    <w:rsid w:val="001C15FF"/>
    <w:rsid w:val="001C16DA"/>
    <w:rsid w:val="001C1747"/>
    <w:rsid w:val="001C176A"/>
    <w:rsid w:val="001C1810"/>
    <w:rsid w:val="001C1943"/>
    <w:rsid w:val="001C1A2F"/>
    <w:rsid w:val="001C1F60"/>
    <w:rsid w:val="001C2044"/>
    <w:rsid w:val="001C23D6"/>
    <w:rsid w:val="001C273A"/>
    <w:rsid w:val="001C2950"/>
    <w:rsid w:val="001C2A20"/>
    <w:rsid w:val="001C2A75"/>
    <w:rsid w:val="001C2B04"/>
    <w:rsid w:val="001C2CE5"/>
    <w:rsid w:val="001C2D3A"/>
    <w:rsid w:val="001C2EB2"/>
    <w:rsid w:val="001C2FE9"/>
    <w:rsid w:val="001C34A3"/>
    <w:rsid w:val="001C373A"/>
    <w:rsid w:val="001C377C"/>
    <w:rsid w:val="001C39E8"/>
    <w:rsid w:val="001C3CBD"/>
    <w:rsid w:val="001C3DB6"/>
    <w:rsid w:val="001C3F3F"/>
    <w:rsid w:val="001C4355"/>
    <w:rsid w:val="001C47EB"/>
    <w:rsid w:val="001C493B"/>
    <w:rsid w:val="001C4BFB"/>
    <w:rsid w:val="001C4DB6"/>
    <w:rsid w:val="001C5078"/>
    <w:rsid w:val="001C50FE"/>
    <w:rsid w:val="001C5172"/>
    <w:rsid w:val="001C52DE"/>
    <w:rsid w:val="001C5394"/>
    <w:rsid w:val="001C5501"/>
    <w:rsid w:val="001C5A5D"/>
    <w:rsid w:val="001C5CF6"/>
    <w:rsid w:val="001C5D99"/>
    <w:rsid w:val="001C5DD2"/>
    <w:rsid w:val="001C5EAE"/>
    <w:rsid w:val="001C6514"/>
    <w:rsid w:val="001C6523"/>
    <w:rsid w:val="001C69C8"/>
    <w:rsid w:val="001C6BCF"/>
    <w:rsid w:val="001C6DCF"/>
    <w:rsid w:val="001C6F37"/>
    <w:rsid w:val="001C7119"/>
    <w:rsid w:val="001C71C2"/>
    <w:rsid w:val="001C72AB"/>
    <w:rsid w:val="001C74F9"/>
    <w:rsid w:val="001C790F"/>
    <w:rsid w:val="001C7C95"/>
    <w:rsid w:val="001C7D0D"/>
    <w:rsid w:val="001C7E14"/>
    <w:rsid w:val="001C7EC1"/>
    <w:rsid w:val="001D02D0"/>
    <w:rsid w:val="001D040D"/>
    <w:rsid w:val="001D051D"/>
    <w:rsid w:val="001D0626"/>
    <w:rsid w:val="001D098B"/>
    <w:rsid w:val="001D0A04"/>
    <w:rsid w:val="001D0AC6"/>
    <w:rsid w:val="001D0B59"/>
    <w:rsid w:val="001D116D"/>
    <w:rsid w:val="001D1694"/>
    <w:rsid w:val="001D16D9"/>
    <w:rsid w:val="001D17CC"/>
    <w:rsid w:val="001D17D2"/>
    <w:rsid w:val="001D1A0B"/>
    <w:rsid w:val="001D1B85"/>
    <w:rsid w:val="001D1BE7"/>
    <w:rsid w:val="001D1C2A"/>
    <w:rsid w:val="001D1C31"/>
    <w:rsid w:val="001D1DAD"/>
    <w:rsid w:val="001D221D"/>
    <w:rsid w:val="001D274D"/>
    <w:rsid w:val="001D2791"/>
    <w:rsid w:val="001D2BE1"/>
    <w:rsid w:val="001D2D67"/>
    <w:rsid w:val="001D2DF9"/>
    <w:rsid w:val="001D2EB6"/>
    <w:rsid w:val="001D2F18"/>
    <w:rsid w:val="001D30B0"/>
    <w:rsid w:val="001D326A"/>
    <w:rsid w:val="001D34F0"/>
    <w:rsid w:val="001D36CB"/>
    <w:rsid w:val="001D36E0"/>
    <w:rsid w:val="001D3784"/>
    <w:rsid w:val="001D37E6"/>
    <w:rsid w:val="001D3B6C"/>
    <w:rsid w:val="001D3C2B"/>
    <w:rsid w:val="001D3DBD"/>
    <w:rsid w:val="001D3E79"/>
    <w:rsid w:val="001D3EB0"/>
    <w:rsid w:val="001D4213"/>
    <w:rsid w:val="001D43E6"/>
    <w:rsid w:val="001D4550"/>
    <w:rsid w:val="001D4D81"/>
    <w:rsid w:val="001D5312"/>
    <w:rsid w:val="001D576E"/>
    <w:rsid w:val="001D5943"/>
    <w:rsid w:val="001D5E6A"/>
    <w:rsid w:val="001D5F4C"/>
    <w:rsid w:val="001D6173"/>
    <w:rsid w:val="001D61A6"/>
    <w:rsid w:val="001D61ED"/>
    <w:rsid w:val="001D6667"/>
    <w:rsid w:val="001D67DF"/>
    <w:rsid w:val="001D6801"/>
    <w:rsid w:val="001D6AF3"/>
    <w:rsid w:val="001D6BEA"/>
    <w:rsid w:val="001D6EAE"/>
    <w:rsid w:val="001D70CD"/>
    <w:rsid w:val="001D7275"/>
    <w:rsid w:val="001D7310"/>
    <w:rsid w:val="001D73CA"/>
    <w:rsid w:val="001D74BD"/>
    <w:rsid w:val="001D7692"/>
    <w:rsid w:val="001D7728"/>
    <w:rsid w:val="001D7AB0"/>
    <w:rsid w:val="001D7AE5"/>
    <w:rsid w:val="001D7B15"/>
    <w:rsid w:val="001D7C23"/>
    <w:rsid w:val="001D7FCB"/>
    <w:rsid w:val="001E0251"/>
    <w:rsid w:val="001E03F6"/>
    <w:rsid w:val="001E089F"/>
    <w:rsid w:val="001E0DC1"/>
    <w:rsid w:val="001E0E8D"/>
    <w:rsid w:val="001E1083"/>
    <w:rsid w:val="001E12B2"/>
    <w:rsid w:val="001E14B2"/>
    <w:rsid w:val="001E1AC3"/>
    <w:rsid w:val="001E1BFE"/>
    <w:rsid w:val="001E1C75"/>
    <w:rsid w:val="001E1E57"/>
    <w:rsid w:val="001E2824"/>
    <w:rsid w:val="001E288A"/>
    <w:rsid w:val="001E28DE"/>
    <w:rsid w:val="001E2A4F"/>
    <w:rsid w:val="001E2B23"/>
    <w:rsid w:val="001E31DA"/>
    <w:rsid w:val="001E329B"/>
    <w:rsid w:val="001E3460"/>
    <w:rsid w:val="001E35A0"/>
    <w:rsid w:val="001E36AA"/>
    <w:rsid w:val="001E3CAB"/>
    <w:rsid w:val="001E3D8B"/>
    <w:rsid w:val="001E3DD2"/>
    <w:rsid w:val="001E3E14"/>
    <w:rsid w:val="001E400A"/>
    <w:rsid w:val="001E40D9"/>
    <w:rsid w:val="001E415A"/>
    <w:rsid w:val="001E43A8"/>
    <w:rsid w:val="001E441F"/>
    <w:rsid w:val="001E465A"/>
    <w:rsid w:val="001E49A3"/>
    <w:rsid w:val="001E49AD"/>
    <w:rsid w:val="001E49BD"/>
    <w:rsid w:val="001E4D76"/>
    <w:rsid w:val="001E4E87"/>
    <w:rsid w:val="001E4F80"/>
    <w:rsid w:val="001E51B6"/>
    <w:rsid w:val="001E58BC"/>
    <w:rsid w:val="001E59BD"/>
    <w:rsid w:val="001E5B7C"/>
    <w:rsid w:val="001E6013"/>
    <w:rsid w:val="001E60E4"/>
    <w:rsid w:val="001E62AA"/>
    <w:rsid w:val="001E6408"/>
    <w:rsid w:val="001E68CE"/>
    <w:rsid w:val="001E6D68"/>
    <w:rsid w:val="001E6D7E"/>
    <w:rsid w:val="001E6EFB"/>
    <w:rsid w:val="001E700D"/>
    <w:rsid w:val="001E70C9"/>
    <w:rsid w:val="001E7238"/>
    <w:rsid w:val="001E76A4"/>
    <w:rsid w:val="001E7807"/>
    <w:rsid w:val="001E789C"/>
    <w:rsid w:val="001E7CA5"/>
    <w:rsid w:val="001E7E16"/>
    <w:rsid w:val="001F00C1"/>
    <w:rsid w:val="001F046A"/>
    <w:rsid w:val="001F05AF"/>
    <w:rsid w:val="001F05BD"/>
    <w:rsid w:val="001F0965"/>
    <w:rsid w:val="001F0B05"/>
    <w:rsid w:val="001F0D57"/>
    <w:rsid w:val="001F0F18"/>
    <w:rsid w:val="001F150C"/>
    <w:rsid w:val="001F1549"/>
    <w:rsid w:val="001F1676"/>
    <w:rsid w:val="001F1967"/>
    <w:rsid w:val="001F226F"/>
    <w:rsid w:val="001F22FE"/>
    <w:rsid w:val="001F2349"/>
    <w:rsid w:val="001F257F"/>
    <w:rsid w:val="001F2618"/>
    <w:rsid w:val="001F26DB"/>
    <w:rsid w:val="001F27A5"/>
    <w:rsid w:val="001F27FF"/>
    <w:rsid w:val="001F2B5D"/>
    <w:rsid w:val="001F2C59"/>
    <w:rsid w:val="001F33D6"/>
    <w:rsid w:val="001F3544"/>
    <w:rsid w:val="001F35C9"/>
    <w:rsid w:val="001F374C"/>
    <w:rsid w:val="001F3857"/>
    <w:rsid w:val="001F397C"/>
    <w:rsid w:val="001F3986"/>
    <w:rsid w:val="001F3E12"/>
    <w:rsid w:val="001F41EF"/>
    <w:rsid w:val="001F45C5"/>
    <w:rsid w:val="001F493D"/>
    <w:rsid w:val="001F499D"/>
    <w:rsid w:val="001F4B72"/>
    <w:rsid w:val="001F4DDD"/>
    <w:rsid w:val="001F4ED8"/>
    <w:rsid w:val="001F4FEA"/>
    <w:rsid w:val="001F50FD"/>
    <w:rsid w:val="001F5492"/>
    <w:rsid w:val="001F55B6"/>
    <w:rsid w:val="001F56B3"/>
    <w:rsid w:val="001F56BE"/>
    <w:rsid w:val="001F5941"/>
    <w:rsid w:val="001F5AF7"/>
    <w:rsid w:val="001F5B9C"/>
    <w:rsid w:val="001F5C62"/>
    <w:rsid w:val="001F5D92"/>
    <w:rsid w:val="001F5DFF"/>
    <w:rsid w:val="001F600D"/>
    <w:rsid w:val="001F6015"/>
    <w:rsid w:val="001F6045"/>
    <w:rsid w:val="001F65C1"/>
    <w:rsid w:val="001F67A8"/>
    <w:rsid w:val="001F6DF4"/>
    <w:rsid w:val="001F7354"/>
    <w:rsid w:val="001F746F"/>
    <w:rsid w:val="001F74F5"/>
    <w:rsid w:val="001F75FA"/>
    <w:rsid w:val="001F7667"/>
    <w:rsid w:val="001F78F4"/>
    <w:rsid w:val="001F79F9"/>
    <w:rsid w:val="001F7A85"/>
    <w:rsid w:val="001F7B2A"/>
    <w:rsid w:val="00200093"/>
    <w:rsid w:val="00200163"/>
    <w:rsid w:val="002002CE"/>
    <w:rsid w:val="002003E3"/>
    <w:rsid w:val="00200408"/>
    <w:rsid w:val="002004FB"/>
    <w:rsid w:val="00200537"/>
    <w:rsid w:val="002005CE"/>
    <w:rsid w:val="002006A9"/>
    <w:rsid w:val="0020092A"/>
    <w:rsid w:val="002009E6"/>
    <w:rsid w:val="00200BF2"/>
    <w:rsid w:val="00201504"/>
    <w:rsid w:val="00201728"/>
    <w:rsid w:val="0020178D"/>
    <w:rsid w:val="002019E5"/>
    <w:rsid w:val="00201D77"/>
    <w:rsid w:val="00202292"/>
    <w:rsid w:val="00202377"/>
    <w:rsid w:val="00202860"/>
    <w:rsid w:val="00202AEC"/>
    <w:rsid w:val="00202D63"/>
    <w:rsid w:val="00202FC5"/>
    <w:rsid w:val="002033D1"/>
    <w:rsid w:val="002035DE"/>
    <w:rsid w:val="00203633"/>
    <w:rsid w:val="002037AB"/>
    <w:rsid w:val="00203DF7"/>
    <w:rsid w:val="0020440B"/>
    <w:rsid w:val="00204744"/>
    <w:rsid w:val="002047CB"/>
    <w:rsid w:val="002048D6"/>
    <w:rsid w:val="00204B6D"/>
    <w:rsid w:val="00204C5D"/>
    <w:rsid w:val="00204D9D"/>
    <w:rsid w:val="00204DAA"/>
    <w:rsid w:val="00205050"/>
    <w:rsid w:val="002052A9"/>
    <w:rsid w:val="0020547E"/>
    <w:rsid w:val="002056B7"/>
    <w:rsid w:val="00205893"/>
    <w:rsid w:val="00205934"/>
    <w:rsid w:val="002059E9"/>
    <w:rsid w:val="00205B41"/>
    <w:rsid w:val="00205DAF"/>
    <w:rsid w:val="002060BB"/>
    <w:rsid w:val="0020635E"/>
    <w:rsid w:val="00206569"/>
    <w:rsid w:val="0020679D"/>
    <w:rsid w:val="00206A4F"/>
    <w:rsid w:val="00206CBD"/>
    <w:rsid w:val="00206EFC"/>
    <w:rsid w:val="002071DC"/>
    <w:rsid w:val="00207260"/>
    <w:rsid w:val="00207422"/>
    <w:rsid w:val="00207724"/>
    <w:rsid w:val="002079BA"/>
    <w:rsid w:val="00207AEC"/>
    <w:rsid w:val="00207B2F"/>
    <w:rsid w:val="00207C15"/>
    <w:rsid w:val="00207C55"/>
    <w:rsid w:val="00207CD4"/>
    <w:rsid w:val="00207EDA"/>
    <w:rsid w:val="002101BC"/>
    <w:rsid w:val="0021056F"/>
    <w:rsid w:val="00210605"/>
    <w:rsid w:val="0021064D"/>
    <w:rsid w:val="002106EC"/>
    <w:rsid w:val="00210791"/>
    <w:rsid w:val="00210822"/>
    <w:rsid w:val="00210900"/>
    <w:rsid w:val="00210A36"/>
    <w:rsid w:val="00210B6C"/>
    <w:rsid w:val="00210DE1"/>
    <w:rsid w:val="002112FB"/>
    <w:rsid w:val="00211394"/>
    <w:rsid w:val="002116EF"/>
    <w:rsid w:val="00211981"/>
    <w:rsid w:val="00211CD0"/>
    <w:rsid w:val="00212112"/>
    <w:rsid w:val="00212115"/>
    <w:rsid w:val="00212377"/>
    <w:rsid w:val="002127E2"/>
    <w:rsid w:val="0021308B"/>
    <w:rsid w:val="0021308C"/>
    <w:rsid w:val="00213435"/>
    <w:rsid w:val="002134D3"/>
    <w:rsid w:val="00213B29"/>
    <w:rsid w:val="00213BBB"/>
    <w:rsid w:val="00213CBA"/>
    <w:rsid w:val="00213D71"/>
    <w:rsid w:val="00213E26"/>
    <w:rsid w:val="00213EC2"/>
    <w:rsid w:val="00214001"/>
    <w:rsid w:val="00214398"/>
    <w:rsid w:val="002143B1"/>
    <w:rsid w:val="002143BE"/>
    <w:rsid w:val="002146A0"/>
    <w:rsid w:val="002146F5"/>
    <w:rsid w:val="00214A07"/>
    <w:rsid w:val="00214AD9"/>
    <w:rsid w:val="00214EF0"/>
    <w:rsid w:val="00214FF6"/>
    <w:rsid w:val="00215008"/>
    <w:rsid w:val="00215153"/>
    <w:rsid w:val="002151E8"/>
    <w:rsid w:val="00215243"/>
    <w:rsid w:val="00215368"/>
    <w:rsid w:val="00215546"/>
    <w:rsid w:val="00215838"/>
    <w:rsid w:val="002159D2"/>
    <w:rsid w:val="00215B43"/>
    <w:rsid w:val="00215C16"/>
    <w:rsid w:val="00215D05"/>
    <w:rsid w:val="00215E40"/>
    <w:rsid w:val="0021634C"/>
    <w:rsid w:val="002163FD"/>
    <w:rsid w:val="0021671D"/>
    <w:rsid w:val="00216822"/>
    <w:rsid w:val="00216824"/>
    <w:rsid w:val="00216C6B"/>
    <w:rsid w:val="00216D05"/>
    <w:rsid w:val="00217088"/>
    <w:rsid w:val="0021719C"/>
    <w:rsid w:val="00217C6A"/>
    <w:rsid w:val="00217CAA"/>
    <w:rsid w:val="00217E88"/>
    <w:rsid w:val="00217FE8"/>
    <w:rsid w:val="00220154"/>
    <w:rsid w:val="00220163"/>
    <w:rsid w:val="00220226"/>
    <w:rsid w:val="00220290"/>
    <w:rsid w:val="002202B9"/>
    <w:rsid w:val="002206F4"/>
    <w:rsid w:val="002207A2"/>
    <w:rsid w:val="0022086F"/>
    <w:rsid w:val="00220DF6"/>
    <w:rsid w:val="00220F20"/>
    <w:rsid w:val="0022107A"/>
    <w:rsid w:val="0022151E"/>
    <w:rsid w:val="00221929"/>
    <w:rsid w:val="00221EE6"/>
    <w:rsid w:val="00222122"/>
    <w:rsid w:val="00222144"/>
    <w:rsid w:val="00222240"/>
    <w:rsid w:val="002224A5"/>
    <w:rsid w:val="0022349F"/>
    <w:rsid w:val="002234DC"/>
    <w:rsid w:val="002235E3"/>
    <w:rsid w:val="0022370C"/>
    <w:rsid w:val="00223A2D"/>
    <w:rsid w:val="002242B3"/>
    <w:rsid w:val="002243CB"/>
    <w:rsid w:val="00224791"/>
    <w:rsid w:val="00224795"/>
    <w:rsid w:val="002248FE"/>
    <w:rsid w:val="00224B3A"/>
    <w:rsid w:val="00224C4D"/>
    <w:rsid w:val="00224F3B"/>
    <w:rsid w:val="0022516B"/>
    <w:rsid w:val="00225A5E"/>
    <w:rsid w:val="00225A77"/>
    <w:rsid w:val="00225B8E"/>
    <w:rsid w:val="00225D3D"/>
    <w:rsid w:val="00225DF2"/>
    <w:rsid w:val="0022627C"/>
    <w:rsid w:val="002264FA"/>
    <w:rsid w:val="0022651C"/>
    <w:rsid w:val="00226840"/>
    <w:rsid w:val="002268BB"/>
    <w:rsid w:val="00226B6B"/>
    <w:rsid w:val="00226FBC"/>
    <w:rsid w:val="002270F5"/>
    <w:rsid w:val="002274F8"/>
    <w:rsid w:val="00227595"/>
    <w:rsid w:val="002277BE"/>
    <w:rsid w:val="0022789B"/>
    <w:rsid w:val="00227A85"/>
    <w:rsid w:val="00227DC8"/>
    <w:rsid w:val="00227E9E"/>
    <w:rsid w:val="00227F0A"/>
    <w:rsid w:val="002300C6"/>
    <w:rsid w:val="00230204"/>
    <w:rsid w:val="00230B00"/>
    <w:rsid w:val="00230C6D"/>
    <w:rsid w:val="00230DDF"/>
    <w:rsid w:val="00230F25"/>
    <w:rsid w:val="00231242"/>
    <w:rsid w:val="002312FD"/>
    <w:rsid w:val="002313C1"/>
    <w:rsid w:val="002314BE"/>
    <w:rsid w:val="0023194E"/>
    <w:rsid w:val="00231E9A"/>
    <w:rsid w:val="002321E8"/>
    <w:rsid w:val="00232294"/>
    <w:rsid w:val="0023232F"/>
    <w:rsid w:val="00232511"/>
    <w:rsid w:val="00232755"/>
    <w:rsid w:val="00232760"/>
    <w:rsid w:val="002327D7"/>
    <w:rsid w:val="00232B73"/>
    <w:rsid w:val="00232BF2"/>
    <w:rsid w:val="00232E1B"/>
    <w:rsid w:val="002331D7"/>
    <w:rsid w:val="002331F4"/>
    <w:rsid w:val="00233318"/>
    <w:rsid w:val="002338E8"/>
    <w:rsid w:val="002338FA"/>
    <w:rsid w:val="00233979"/>
    <w:rsid w:val="00233A10"/>
    <w:rsid w:val="00233F1A"/>
    <w:rsid w:val="00233F73"/>
    <w:rsid w:val="0023412E"/>
    <w:rsid w:val="00234193"/>
    <w:rsid w:val="002342C0"/>
    <w:rsid w:val="0023430C"/>
    <w:rsid w:val="00234391"/>
    <w:rsid w:val="002343D2"/>
    <w:rsid w:val="00234405"/>
    <w:rsid w:val="00234485"/>
    <w:rsid w:val="00234B19"/>
    <w:rsid w:val="00234B29"/>
    <w:rsid w:val="00234BBC"/>
    <w:rsid w:val="002350CC"/>
    <w:rsid w:val="002350F8"/>
    <w:rsid w:val="0023512F"/>
    <w:rsid w:val="00235246"/>
    <w:rsid w:val="002354CB"/>
    <w:rsid w:val="002359B3"/>
    <w:rsid w:val="00235CB8"/>
    <w:rsid w:val="00235F5F"/>
    <w:rsid w:val="00236017"/>
    <w:rsid w:val="002362FB"/>
    <w:rsid w:val="00236A33"/>
    <w:rsid w:val="00236AEC"/>
    <w:rsid w:val="00236EDE"/>
    <w:rsid w:val="00236EE1"/>
    <w:rsid w:val="002371F4"/>
    <w:rsid w:val="002373D1"/>
    <w:rsid w:val="002374BB"/>
    <w:rsid w:val="002374F9"/>
    <w:rsid w:val="002379A9"/>
    <w:rsid w:val="00237B69"/>
    <w:rsid w:val="002400BF"/>
    <w:rsid w:val="002401A9"/>
    <w:rsid w:val="002401CA"/>
    <w:rsid w:val="00240217"/>
    <w:rsid w:val="002405CE"/>
    <w:rsid w:val="00240816"/>
    <w:rsid w:val="002409C8"/>
    <w:rsid w:val="00240EDA"/>
    <w:rsid w:val="00241191"/>
    <w:rsid w:val="00241361"/>
    <w:rsid w:val="00241500"/>
    <w:rsid w:val="002415E3"/>
    <w:rsid w:val="00241682"/>
    <w:rsid w:val="002416EB"/>
    <w:rsid w:val="002417F3"/>
    <w:rsid w:val="00241AF8"/>
    <w:rsid w:val="00241C75"/>
    <w:rsid w:val="00241CB4"/>
    <w:rsid w:val="00241D33"/>
    <w:rsid w:val="00242298"/>
    <w:rsid w:val="00242B14"/>
    <w:rsid w:val="00242CD5"/>
    <w:rsid w:val="00242FC0"/>
    <w:rsid w:val="0024300F"/>
    <w:rsid w:val="00243250"/>
    <w:rsid w:val="00243318"/>
    <w:rsid w:val="0024333B"/>
    <w:rsid w:val="0024348E"/>
    <w:rsid w:val="00243502"/>
    <w:rsid w:val="00243712"/>
    <w:rsid w:val="0024377A"/>
    <w:rsid w:val="002438DD"/>
    <w:rsid w:val="002439CB"/>
    <w:rsid w:val="00243D71"/>
    <w:rsid w:val="00243D8D"/>
    <w:rsid w:val="00243EBF"/>
    <w:rsid w:val="00243F45"/>
    <w:rsid w:val="00243FAE"/>
    <w:rsid w:val="00244127"/>
    <w:rsid w:val="002441FD"/>
    <w:rsid w:val="0024430A"/>
    <w:rsid w:val="0024449E"/>
    <w:rsid w:val="002446B0"/>
    <w:rsid w:val="002447E0"/>
    <w:rsid w:val="00244919"/>
    <w:rsid w:val="00244CAE"/>
    <w:rsid w:val="00244CE8"/>
    <w:rsid w:val="00244F4E"/>
    <w:rsid w:val="002450EB"/>
    <w:rsid w:val="002450F9"/>
    <w:rsid w:val="0024524F"/>
    <w:rsid w:val="00245C20"/>
    <w:rsid w:val="00245CA1"/>
    <w:rsid w:val="00246025"/>
    <w:rsid w:val="002460B1"/>
    <w:rsid w:val="00246242"/>
    <w:rsid w:val="002462BC"/>
    <w:rsid w:val="00246630"/>
    <w:rsid w:val="002468CC"/>
    <w:rsid w:val="00246CCB"/>
    <w:rsid w:val="00246D7B"/>
    <w:rsid w:val="002470EB"/>
    <w:rsid w:val="00247173"/>
    <w:rsid w:val="00247393"/>
    <w:rsid w:val="00247C20"/>
    <w:rsid w:val="00247F55"/>
    <w:rsid w:val="00250164"/>
    <w:rsid w:val="00250205"/>
    <w:rsid w:val="002507CE"/>
    <w:rsid w:val="00250BB0"/>
    <w:rsid w:val="00250D82"/>
    <w:rsid w:val="00250FAB"/>
    <w:rsid w:val="002510A2"/>
    <w:rsid w:val="00251274"/>
    <w:rsid w:val="00251690"/>
    <w:rsid w:val="0025195C"/>
    <w:rsid w:val="00251AD9"/>
    <w:rsid w:val="00251B2C"/>
    <w:rsid w:val="00251BEF"/>
    <w:rsid w:val="00251C6C"/>
    <w:rsid w:val="00251D0F"/>
    <w:rsid w:val="00252778"/>
    <w:rsid w:val="002527F3"/>
    <w:rsid w:val="002529DB"/>
    <w:rsid w:val="00252A1C"/>
    <w:rsid w:val="00252D56"/>
    <w:rsid w:val="00253042"/>
    <w:rsid w:val="0025310B"/>
    <w:rsid w:val="00253535"/>
    <w:rsid w:val="002535D9"/>
    <w:rsid w:val="00253671"/>
    <w:rsid w:val="002538E6"/>
    <w:rsid w:val="002538EB"/>
    <w:rsid w:val="00253A2F"/>
    <w:rsid w:val="00253B35"/>
    <w:rsid w:val="002542B7"/>
    <w:rsid w:val="002542FE"/>
    <w:rsid w:val="0025461D"/>
    <w:rsid w:val="00254AC7"/>
    <w:rsid w:val="00254AFC"/>
    <w:rsid w:val="00254E92"/>
    <w:rsid w:val="00255613"/>
    <w:rsid w:val="00255AA3"/>
    <w:rsid w:val="00255ABD"/>
    <w:rsid w:val="00255B1C"/>
    <w:rsid w:val="00255FE7"/>
    <w:rsid w:val="00256055"/>
    <w:rsid w:val="00256067"/>
    <w:rsid w:val="002560D5"/>
    <w:rsid w:val="00256163"/>
    <w:rsid w:val="0025621D"/>
    <w:rsid w:val="002564C9"/>
    <w:rsid w:val="0025655E"/>
    <w:rsid w:val="002565CA"/>
    <w:rsid w:val="002565EE"/>
    <w:rsid w:val="002565FE"/>
    <w:rsid w:val="002566A6"/>
    <w:rsid w:val="00256701"/>
    <w:rsid w:val="00256A9C"/>
    <w:rsid w:val="00256D62"/>
    <w:rsid w:val="00256DE8"/>
    <w:rsid w:val="0025723D"/>
    <w:rsid w:val="0025733D"/>
    <w:rsid w:val="00257436"/>
    <w:rsid w:val="00257BF5"/>
    <w:rsid w:val="00257C82"/>
    <w:rsid w:val="00257C99"/>
    <w:rsid w:val="00257E2F"/>
    <w:rsid w:val="002604EB"/>
    <w:rsid w:val="00260B1B"/>
    <w:rsid w:val="00260CC0"/>
    <w:rsid w:val="00260CCF"/>
    <w:rsid w:val="00260DC5"/>
    <w:rsid w:val="002611F8"/>
    <w:rsid w:val="0026150F"/>
    <w:rsid w:val="002617F7"/>
    <w:rsid w:val="00261F1B"/>
    <w:rsid w:val="002620AE"/>
    <w:rsid w:val="00262205"/>
    <w:rsid w:val="00262284"/>
    <w:rsid w:val="002622DA"/>
    <w:rsid w:val="00262317"/>
    <w:rsid w:val="002625A6"/>
    <w:rsid w:val="00262A92"/>
    <w:rsid w:val="00262D7A"/>
    <w:rsid w:val="00262EFE"/>
    <w:rsid w:val="00262F3E"/>
    <w:rsid w:val="00263225"/>
    <w:rsid w:val="00263342"/>
    <w:rsid w:val="00263365"/>
    <w:rsid w:val="002634A8"/>
    <w:rsid w:val="00263606"/>
    <w:rsid w:val="00263900"/>
    <w:rsid w:val="002639F8"/>
    <w:rsid w:val="00263D4F"/>
    <w:rsid w:val="00263F8E"/>
    <w:rsid w:val="00264148"/>
    <w:rsid w:val="00264465"/>
    <w:rsid w:val="002647B3"/>
    <w:rsid w:val="00264854"/>
    <w:rsid w:val="00264878"/>
    <w:rsid w:val="002648B7"/>
    <w:rsid w:val="00264BE8"/>
    <w:rsid w:val="00264D7D"/>
    <w:rsid w:val="002651BE"/>
    <w:rsid w:val="0026533D"/>
    <w:rsid w:val="002655D6"/>
    <w:rsid w:val="00265A63"/>
    <w:rsid w:val="00265BDB"/>
    <w:rsid w:val="00265CFC"/>
    <w:rsid w:val="00265DE1"/>
    <w:rsid w:val="00265F4B"/>
    <w:rsid w:val="00265FD6"/>
    <w:rsid w:val="00265FFB"/>
    <w:rsid w:val="002666D0"/>
    <w:rsid w:val="00266A3D"/>
    <w:rsid w:val="00266D6B"/>
    <w:rsid w:val="00266F06"/>
    <w:rsid w:val="002672BB"/>
    <w:rsid w:val="002672EC"/>
    <w:rsid w:val="002674E6"/>
    <w:rsid w:val="00267800"/>
    <w:rsid w:val="00267A49"/>
    <w:rsid w:val="00267C54"/>
    <w:rsid w:val="00267EA8"/>
    <w:rsid w:val="00267F7D"/>
    <w:rsid w:val="00267FE8"/>
    <w:rsid w:val="0027010B"/>
    <w:rsid w:val="002702F8"/>
    <w:rsid w:val="002707C6"/>
    <w:rsid w:val="002707FD"/>
    <w:rsid w:val="00270AD3"/>
    <w:rsid w:val="00270C0D"/>
    <w:rsid w:val="00270E4F"/>
    <w:rsid w:val="00271180"/>
    <w:rsid w:val="00271285"/>
    <w:rsid w:val="00271A00"/>
    <w:rsid w:val="00271D89"/>
    <w:rsid w:val="00271DFE"/>
    <w:rsid w:val="00271E85"/>
    <w:rsid w:val="00271F45"/>
    <w:rsid w:val="002721A5"/>
    <w:rsid w:val="002721E1"/>
    <w:rsid w:val="00272248"/>
    <w:rsid w:val="0027240A"/>
    <w:rsid w:val="0027271B"/>
    <w:rsid w:val="00272B15"/>
    <w:rsid w:val="00272BD6"/>
    <w:rsid w:val="00272DBF"/>
    <w:rsid w:val="00272ED0"/>
    <w:rsid w:val="00272F69"/>
    <w:rsid w:val="00273443"/>
    <w:rsid w:val="002734E9"/>
    <w:rsid w:val="002736A6"/>
    <w:rsid w:val="002736F8"/>
    <w:rsid w:val="002738BC"/>
    <w:rsid w:val="00273A78"/>
    <w:rsid w:val="00273EF5"/>
    <w:rsid w:val="00274314"/>
    <w:rsid w:val="0027437E"/>
    <w:rsid w:val="0027447B"/>
    <w:rsid w:val="0027478F"/>
    <w:rsid w:val="0027480F"/>
    <w:rsid w:val="00274E70"/>
    <w:rsid w:val="00274F1F"/>
    <w:rsid w:val="00275011"/>
    <w:rsid w:val="00275085"/>
    <w:rsid w:val="002750B7"/>
    <w:rsid w:val="0027547B"/>
    <w:rsid w:val="00275697"/>
    <w:rsid w:val="00275713"/>
    <w:rsid w:val="0027596E"/>
    <w:rsid w:val="00275C99"/>
    <w:rsid w:val="00275E1D"/>
    <w:rsid w:val="00275E5D"/>
    <w:rsid w:val="00275F08"/>
    <w:rsid w:val="00275F65"/>
    <w:rsid w:val="00276092"/>
    <w:rsid w:val="0027629F"/>
    <w:rsid w:val="0027656E"/>
    <w:rsid w:val="00276874"/>
    <w:rsid w:val="00276B17"/>
    <w:rsid w:val="00276BC9"/>
    <w:rsid w:val="00276C34"/>
    <w:rsid w:val="00276CBD"/>
    <w:rsid w:val="00276D51"/>
    <w:rsid w:val="0027701E"/>
    <w:rsid w:val="0027702E"/>
    <w:rsid w:val="00277098"/>
    <w:rsid w:val="0027709B"/>
    <w:rsid w:val="002770D5"/>
    <w:rsid w:val="002772AA"/>
    <w:rsid w:val="00277394"/>
    <w:rsid w:val="00277402"/>
    <w:rsid w:val="002774C4"/>
    <w:rsid w:val="00277962"/>
    <w:rsid w:val="00277AA4"/>
    <w:rsid w:val="00277AD8"/>
    <w:rsid w:val="00277C63"/>
    <w:rsid w:val="00277CB8"/>
    <w:rsid w:val="00277D10"/>
    <w:rsid w:val="00277D46"/>
    <w:rsid w:val="00277EF7"/>
    <w:rsid w:val="00277F51"/>
    <w:rsid w:val="00277FC9"/>
    <w:rsid w:val="002802EC"/>
    <w:rsid w:val="00280379"/>
    <w:rsid w:val="002804F6"/>
    <w:rsid w:val="002806E8"/>
    <w:rsid w:val="002807A5"/>
    <w:rsid w:val="00280AD2"/>
    <w:rsid w:val="00280B65"/>
    <w:rsid w:val="00280D2B"/>
    <w:rsid w:val="00280FCF"/>
    <w:rsid w:val="00280FEB"/>
    <w:rsid w:val="0028109A"/>
    <w:rsid w:val="002810A3"/>
    <w:rsid w:val="002810DB"/>
    <w:rsid w:val="00281237"/>
    <w:rsid w:val="0028127E"/>
    <w:rsid w:val="00281F6D"/>
    <w:rsid w:val="00282243"/>
    <w:rsid w:val="00282335"/>
    <w:rsid w:val="002823FE"/>
    <w:rsid w:val="00282570"/>
    <w:rsid w:val="002828E5"/>
    <w:rsid w:val="00282A55"/>
    <w:rsid w:val="00283109"/>
    <w:rsid w:val="00283373"/>
    <w:rsid w:val="00283549"/>
    <w:rsid w:val="002835B3"/>
    <w:rsid w:val="00283608"/>
    <w:rsid w:val="00283640"/>
    <w:rsid w:val="00283668"/>
    <w:rsid w:val="00283917"/>
    <w:rsid w:val="00283BA5"/>
    <w:rsid w:val="00283CCA"/>
    <w:rsid w:val="00283EA2"/>
    <w:rsid w:val="00283EEF"/>
    <w:rsid w:val="002840F0"/>
    <w:rsid w:val="00284463"/>
    <w:rsid w:val="00284582"/>
    <w:rsid w:val="00284692"/>
    <w:rsid w:val="002848A4"/>
    <w:rsid w:val="00284F85"/>
    <w:rsid w:val="00284FA2"/>
    <w:rsid w:val="002853D9"/>
    <w:rsid w:val="00285885"/>
    <w:rsid w:val="002859D6"/>
    <w:rsid w:val="00285D52"/>
    <w:rsid w:val="00285F0D"/>
    <w:rsid w:val="00286003"/>
    <w:rsid w:val="002860D0"/>
    <w:rsid w:val="00286513"/>
    <w:rsid w:val="00286518"/>
    <w:rsid w:val="00286956"/>
    <w:rsid w:val="002869EF"/>
    <w:rsid w:val="00286C09"/>
    <w:rsid w:val="00286E81"/>
    <w:rsid w:val="00286F09"/>
    <w:rsid w:val="00286F6D"/>
    <w:rsid w:val="002875A0"/>
    <w:rsid w:val="0028771E"/>
    <w:rsid w:val="00287924"/>
    <w:rsid w:val="0028795A"/>
    <w:rsid w:val="00287C9A"/>
    <w:rsid w:val="00287CB7"/>
    <w:rsid w:val="00287EE4"/>
    <w:rsid w:val="00287F8A"/>
    <w:rsid w:val="00290074"/>
    <w:rsid w:val="002901F6"/>
    <w:rsid w:val="0029029B"/>
    <w:rsid w:val="002904A0"/>
    <w:rsid w:val="0029055A"/>
    <w:rsid w:val="002906B8"/>
    <w:rsid w:val="00290F78"/>
    <w:rsid w:val="00291176"/>
    <w:rsid w:val="002913B6"/>
    <w:rsid w:val="002914AC"/>
    <w:rsid w:val="00291546"/>
    <w:rsid w:val="002917F3"/>
    <w:rsid w:val="00291880"/>
    <w:rsid w:val="00291A93"/>
    <w:rsid w:val="00291C63"/>
    <w:rsid w:val="00291C98"/>
    <w:rsid w:val="00291DCF"/>
    <w:rsid w:val="00291F7D"/>
    <w:rsid w:val="002920C1"/>
    <w:rsid w:val="0029224E"/>
    <w:rsid w:val="002922B1"/>
    <w:rsid w:val="002923F6"/>
    <w:rsid w:val="00292441"/>
    <w:rsid w:val="0029248F"/>
    <w:rsid w:val="002924DC"/>
    <w:rsid w:val="00292566"/>
    <w:rsid w:val="00292740"/>
    <w:rsid w:val="002928AA"/>
    <w:rsid w:val="00292D26"/>
    <w:rsid w:val="00292D57"/>
    <w:rsid w:val="00292DF4"/>
    <w:rsid w:val="00292E78"/>
    <w:rsid w:val="002930AB"/>
    <w:rsid w:val="00293708"/>
    <w:rsid w:val="00293792"/>
    <w:rsid w:val="00293991"/>
    <w:rsid w:val="00293B83"/>
    <w:rsid w:val="00293CE1"/>
    <w:rsid w:val="00293FBB"/>
    <w:rsid w:val="0029401A"/>
    <w:rsid w:val="002942A6"/>
    <w:rsid w:val="002944D6"/>
    <w:rsid w:val="002944DB"/>
    <w:rsid w:val="00294564"/>
    <w:rsid w:val="00294B02"/>
    <w:rsid w:val="00294BB1"/>
    <w:rsid w:val="00294C78"/>
    <w:rsid w:val="00294CD3"/>
    <w:rsid w:val="00294F1D"/>
    <w:rsid w:val="00294FB9"/>
    <w:rsid w:val="00295658"/>
    <w:rsid w:val="0029583A"/>
    <w:rsid w:val="002959D7"/>
    <w:rsid w:val="00295B46"/>
    <w:rsid w:val="00295BCC"/>
    <w:rsid w:val="00295F30"/>
    <w:rsid w:val="00296019"/>
    <w:rsid w:val="00296391"/>
    <w:rsid w:val="002963BC"/>
    <w:rsid w:val="00296552"/>
    <w:rsid w:val="00296E24"/>
    <w:rsid w:val="00296EA0"/>
    <w:rsid w:val="00296F90"/>
    <w:rsid w:val="002972E4"/>
    <w:rsid w:val="0029740E"/>
    <w:rsid w:val="00297486"/>
    <w:rsid w:val="0029752E"/>
    <w:rsid w:val="002976A7"/>
    <w:rsid w:val="002976EE"/>
    <w:rsid w:val="002979EE"/>
    <w:rsid w:val="00297D76"/>
    <w:rsid w:val="00297DF4"/>
    <w:rsid w:val="00297F27"/>
    <w:rsid w:val="002A03E7"/>
    <w:rsid w:val="002A0481"/>
    <w:rsid w:val="002A07FC"/>
    <w:rsid w:val="002A09F6"/>
    <w:rsid w:val="002A0BF2"/>
    <w:rsid w:val="002A0E89"/>
    <w:rsid w:val="002A0EA7"/>
    <w:rsid w:val="002A0F20"/>
    <w:rsid w:val="002A117C"/>
    <w:rsid w:val="002A11D7"/>
    <w:rsid w:val="002A1295"/>
    <w:rsid w:val="002A13CB"/>
    <w:rsid w:val="002A1508"/>
    <w:rsid w:val="002A1524"/>
    <w:rsid w:val="002A15DF"/>
    <w:rsid w:val="002A19C1"/>
    <w:rsid w:val="002A1B15"/>
    <w:rsid w:val="002A1CEC"/>
    <w:rsid w:val="002A1DD0"/>
    <w:rsid w:val="002A1DF4"/>
    <w:rsid w:val="002A24F1"/>
    <w:rsid w:val="002A26BE"/>
    <w:rsid w:val="002A2796"/>
    <w:rsid w:val="002A2C74"/>
    <w:rsid w:val="002A2CFE"/>
    <w:rsid w:val="002A2DBC"/>
    <w:rsid w:val="002A3037"/>
    <w:rsid w:val="002A3117"/>
    <w:rsid w:val="002A3212"/>
    <w:rsid w:val="002A3335"/>
    <w:rsid w:val="002A33D2"/>
    <w:rsid w:val="002A361B"/>
    <w:rsid w:val="002A3845"/>
    <w:rsid w:val="002A3848"/>
    <w:rsid w:val="002A3BB0"/>
    <w:rsid w:val="002A3CE8"/>
    <w:rsid w:val="002A41B0"/>
    <w:rsid w:val="002A4262"/>
    <w:rsid w:val="002A443F"/>
    <w:rsid w:val="002A44C6"/>
    <w:rsid w:val="002A4A19"/>
    <w:rsid w:val="002A4C10"/>
    <w:rsid w:val="002A4CE3"/>
    <w:rsid w:val="002A4D48"/>
    <w:rsid w:val="002A4D8B"/>
    <w:rsid w:val="002A4F72"/>
    <w:rsid w:val="002A4FBD"/>
    <w:rsid w:val="002A5303"/>
    <w:rsid w:val="002A55C8"/>
    <w:rsid w:val="002A5A79"/>
    <w:rsid w:val="002A5D42"/>
    <w:rsid w:val="002A5EA5"/>
    <w:rsid w:val="002A5EED"/>
    <w:rsid w:val="002A62CF"/>
    <w:rsid w:val="002A62E2"/>
    <w:rsid w:val="002A62F4"/>
    <w:rsid w:val="002A6570"/>
    <w:rsid w:val="002A65CD"/>
    <w:rsid w:val="002A6C6A"/>
    <w:rsid w:val="002A7324"/>
    <w:rsid w:val="002A748E"/>
    <w:rsid w:val="002A76FB"/>
    <w:rsid w:val="002A785C"/>
    <w:rsid w:val="002A79F8"/>
    <w:rsid w:val="002A7CC9"/>
    <w:rsid w:val="002A7E08"/>
    <w:rsid w:val="002A7F7E"/>
    <w:rsid w:val="002B04F0"/>
    <w:rsid w:val="002B068B"/>
    <w:rsid w:val="002B0757"/>
    <w:rsid w:val="002B090D"/>
    <w:rsid w:val="002B0BA0"/>
    <w:rsid w:val="002B0C8D"/>
    <w:rsid w:val="002B0D30"/>
    <w:rsid w:val="002B0E04"/>
    <w:rsid w:val="002B13EC"/>
    <w:rsid w:val="002B1497"/>
    <w:rsid w:val="002B19A0"/>
    <w:rsid w:val="002B1A11"/>
    <w:rsid w:val="002B1E6B"/>
    <w:rsid w:val="002B2098"/>
    <w:rsid w:val="002B211E"/>
    <w:rsid w:val="002B2273"/>
    <w:rsid w:val="002B2365"/>
    <w:rsid w:val="002B26A7"/>
    <w:rsid w:val="002B30E0"/>
    <w:rsid w:val="002B3142"/>
    <w:rsid w:val="002B3251"/>
    <w:rsid w:val="002B34F1"/>
    <w:rsid w:val="002B373D"/>
    <w:rsid w:val="002B451E"/>
    <w:rsid w:val="002B47B2"/>
    <w:rsid w:val="002B47F2"/>
    <w:rsid w:val="002B4891"/>
    <w:rsid w:val="002B49CC"/>
    <w:rsid w:val="002B4A40"/>
    <w:rsid w:val="002B4D1B"/>
    <w:rsid w:val="002B4D77"/>
    <w:rsid w:val="002B4EC8"/>
    <w:rsid w:val="002B4FB7"/>
    <w:rsid w:val="002B5441"/>
    <w:rsid w:val="002B5488"/>
    <w:rsid w:val="002B5708"/>
    <w:rsid w:val="002B5796"/>
    <w:rsid w:val="002B57C6"/>
    <w:rsid w:val="002B58AA"/>
    <w:rsid w:val="002B59AD"/>
    <w:rsid w:val="002B5D2D"/>
    <w:rsid w:val="002B5EE2"/>
    <w:rsid w:val="002B5EF8"/>
    <w:rsid w:val="002B608C"/>
    <w:rsid w:val="002B62A2"/>
    <w:rsid w:val="002B6516"/>
    <w:rsid w:val="002B652F"/>
    <w:rsid w:val="002B6661"/>
    <w:rsid w:val="002B6774"/>
    <w:rsid w:val="002B681F"/>
    <w:rsid w:val="002B684A"/>
    <w:rsid w:val="002B6997"/>
    <w:rsid w:val="002B6A94"/>
    <w:rsid w:val="002B6ACD"/>
    <w:rsid w:val="002B6BB9"/>
    <w:rsid w:val="002B72C0"/>
    <w:rsid w:val="002B7316"/>
    <w:rsid w:val="002B757A"/>
    <w:rsid w:val="002B76BF"/>
    <w:rsid w:val="002B7802"/>
    <w:rsid w:val="002B7855"/>
    <w:rsid w:val="002B788D"/>
    <w:rsid w:val="002B799A"/>
    <w:rsid w:val="002B79E1"/>
    <w:rsid w:val="002B7DCC"/>
    <w:rsid w:val="002C039A"/>
    <w:rsid w:val="002C03E0"/>
    <w:rsid w:val="002C042C"/>
    <w:rsid w:val="002C0476"/>
    <w:rsid w:val="002C06CF"/>
    <w:rsid w:val="002C0713"/>
    <w:rsid w:val="002C0C39"/>
    <w:rsid w:val="002C0F85"/>
    <w:rsid w:val="002C1318"/>
    <w:rsid w:val="002C13BE"/>
    <w:rsid w:val="002C1549"/>
    <w:rsid w:val="002C1573"/>
    <w:rsid w:val="002C15C1"/>
    <w:rsid w:val="002C1698"/>
    <w:rsid w:val="002C16B2"/>
    <w:rsid w:val="002C1759"/>
    <w:rsid w:val="002C1A18"/>
    <w:rsid w:val="002C1D2B"/>
    <w:rsid w:val="002C1D2F"/>
    <w:rsid w:val="002C1E3F"/>
    <w:rsid w:val="002C1E96"/>
    <w:rsid w:val="002C1F0D"/>
    <w:rsid w:val="002C201E"/>
    <w:rsid w:val="002C21B0"/>
    <w:rsid w:val="002C2511"/>
    <w:rsid w:val="002C26B3"/>
    <w:rsid w:val="002C28EF"/>
    <w:rsid w:val="002C2977"/>
    <w:rsid w:val="002C2A75"/>
    <w:rsid w:val="002C2C4D"/>
    <w:rsid w:val="002C2CD0"/>
    <w:rsid w:val="002C2DD8"/>
    <w:rsid w:val="002C2EEB"/>
    <w:rsid w:val="002C3133"/>
    <w:rsid w:val="002C358B"/>
    <w:rsid w:val="002C368C"/>
    <w:rsid w:val="002C3B1A"/>
    <w:rsid w:val="002C3D36"/>
    <w:rsid w:val="002C3E41"/>
    <w:rsid w:val="002C3F89"/>
    <w:rsid w:val="002C40ED"/>
    <w:rsid w:val="002C420D"/>
    <w:rsid w:val="002C4461"/>
    <w:rsid w:val="002C452B"/>
    <w:rsid w:val="002C4A3D"/>
    <w:rsid w:val="002C4A89"/>
    <w:rsid w:val="002C4CC5"/>
    <w:rsid w:val="002C4EA7"/>
    <w:rsid w:val="002C4F62"/>
    <w:rsid w:val="002C5460"/>
    <w:rsid w:val="002C5465"/>
    <w:rsid w:val="002C56D8"/>
    <w:rsid w:val="002C5728"/>
    <w:rsid w:val="002C57BD"/>
    <w:rsid w:val="002C5A05"/>
    <w:rsid w:val="002C5C17"/>
    <w:rsid w:val="002C5C74"/>
    <w:rsid w:val="002C6009"/>
    <w:rsid w:val="002C6245"/>
    <w:rsid w:val="002C6320"/>
    <w:rsid w:val="002C6386"/>
    <w:rsid w:val="002C653B"/>
    <w:rsid w:val="002C67CA"/>
    <w:rsid w:val="002C70DC"/>
    <w:rsid w:val="002C70EA"/>
    <w:rsid w:val="002C7121"/>
    <w:rsid w:val="002C7351"/>
    <w:rsid w:val="002C751A"/>
    <w:rsid w:val="002C796E"/>
    <w:rsid w:val="002C7A85"/>
    <w:rsid w:val="002C7DC7"/>
    <w:rsid w:val="002C7DE1"/>
    <w:rsid w:val="002C7F96"/>
    <w:rsid w:val="002C7FC6"/>
    <w:rsid w:val="002D000E"/>
    <w:rsid w:val="002D024A"/>
    <w:rsid w:val="002D045B"/>
    <w:rsid w:val="002D09BB"/>
    <w:rsid w:val="002D0A49"/>
    <w:rsid w:val="002D0BFB"/>
    <w:rsid w:val="002D1069"/>
    <w:rsid w:val="002D1091"/>
    <w:rsid w:val="002D141F"/>
    <w:rsid w:val="002D146C"/>
    <w:rsid w:val="002D16F2"/>
    <w:rsid w:val="002D18B8"/>
    <w:rsid w:val="002D1927"/>
    <w:rsid w:val="002D1A6F"/>
    <w:rsid w:val="002D1DF8"/>
    <w:rsid w:val="002D22EC"/>
    <w:rsid w:val="002D23D2"/>
    <w:rsid w:val="002D24C5"/>
    <w:rsid w:val="002D2511"/>
    <w:rsid w:val="002D27D7"/>
    <w:rsid w:val="002D296A"/>
    <w:rsid w:val="002D2E10"/>
    <w:rsid w:val="002D2FCE"/>
    <w:rsid w:val="002D3006"/>
    <w:rsid w:val="002D339B"/>
    <w:rsid w:val="002D34DF"/>
    <w:rsid w:val="002D3540"/>
    <w:rsid w:val="002D3E3C"/>
    <w:rsid w:val="002D3EB1"/>
    <w:rsid w:val="002D41B9"/>
    <w:rsid w:val="002D437F"/>
    <w:rsid w:val="002D43FC"/>
    <w:rsid w:val="002D4565"/>
    <w:rsid w:val="002D463B"/>
    <w:rsid w:val="002D479A"/>
    <w:rsid w:val="002D488F"/>
    <w:rsid w:val="002D4F12"/>
    <w:rsid w:val="002D51C9"/>
    <w:rsid w:val="002D5229"/>
    <w:rsid w:val="002D526E"/>
    <w:rsid w:val="002D599F"/>
    <w:rsid w:val="002D5B0A"/>
    <w:rsid w:val="002D5BB4"/>
    <w:rsid w:val="002D5F76"/>
    <w:rsid w:val="002D6119"/>
    <w:rsid w:val="002D612A"/>
    <w:rsid w:val="002D6216"/>
    <w:rsid w:val="002D62EE"/>
    <w:rsid w:val="002D633C"/>
    <w:rsid w:val="002D642B"/>
    <w:rsid w:val="002D66EF"/>
    <w:rsid w:val="002D68ED"/>
    <w:rsid w:val="002D6AD6"/>
    <w:rsid w:val="002D6E30"/>
    <w:rsid w:val="002D6FD5"/>
    <w:rsid w:val="002D706F"/>
    <w:rsid w:val="002D722C"/>
    <w:rsid w:val="002D751D"/>
    <w:rsid w:val="002D7817"/>
    <w:rsid w:val="002D7A31"/>
    <w:rsid w:val="002D7F6A"/>
    <w:rsid w:val="002E013F"/>
    <w:rsid w:val="002E03AF"/>
    <w:rsid w:val="002E0630"/>
    <w:rsid w:val="002E0631"/>
    <w:rsid w:val="002E0731"/>
    <w:rsid w:val="002E0821"/>
    <w:rsid w:val="002E0A99"/>
    <w:rsid w:val="002E0C7B"/>
    <w:rsid w:val="002E0D6A"/>
    <w:rsid w:val="002E0F92"/>
    <w:rsid w:val="002E10D2"/>
    <w:rsid w:val="002E1326"/>
    <w:rsid w:val="002E188D"/>
    <w:rsid w:val="002E1D7D"/>
    <w:rsid w:val="002E1EFF"/>
    <w:rsid w:val="002E1F1D"/>
    <w:rsid w:val="002E214D"/>
    <w:rsid w:val="002E2301"/>
    <w:rsid w:val="002E2783"/>
    <w:rsid w:val="002E29AC"/>
    <w:rsid w:val="002E2A9E"/>
    <w:rsid w:val="002E2AD3"/>
    <w:rsid w:val="002E2CFD"/>
    <w:rsid w:val="002E2D36"/>
    <w:rsid w:val="002E2E63"/>
    <w:rsid w:val="002E2EEC"/>
    <w:rsid w:val="002E30DF"/>
    <w:rsid w:val="002E30E6"/>
    <w:rsid w:val="002E38E3"/>
    <w:rsid w:val="002E3A45"/>
    <w:rsid w:val="002E4090"/>
    <w:rsid w:val="002E41A8"/>
    <w:rsid w:val="002E4350"/>
    <w:rsid w:val="002E4591"/>
    <w:rsid w:val="002E4990"/>
    <w:rsid w:val="002E4D5E"/>
    <w:rsid w:val="002E50AA"/>
    <w:rsid w:val="002E558F"/>
    <w:rsid w:val="002E57BD"/>
    <w:rsid w:val="002E595B"/>
    <w:rsid w:val="002E5A45"/>
    <w:rsid w:val="002E5CEE"/>
    <w:rsid w:val="002E5D1B"/>
    <w:rsid w:val="002E5E13"/>
    <w:rsid w:val="002E5F33"/>
    <w:rsid w:val="002E6094"/>
    <w:rsid w:val="002E613F"/>
    <w:rsid w:val="002E61E4"/>
    <w:rsid w:val="002E6346"/>
    <w:rsid w:val="002E64CC"/>
    <w:rsid w:val="002E65A3"/>
    <w:rsid w:val="002E6781"/>
    <w:rsid w:val="002E6AE6"/>
    <w:rsid w:val="002E6B5A"/>
    <w:rsid w:val="002E6B5E"/>
    <w:rsid w:val="002E6BA6"/>
    <w:rsid w:val="002E6EA4"/>
    <w:rsid w:val="002E6FD9"/>
    <w:rsid w:val="002E7490"/>
    <w:rsid w:val="002E765B"/>
    <w:rsid w:val="002E77DB"/>
    <w:rsid w:val="002E7983"/>
    <w:rsid w:val="002E7F6C"/>
    <w:rsid w:val="002E7FE3"/>
    <w:rsid w:val="002F0015"/>
    <w:rsid w:val="002F0133"/>
    <w:rsid w:val="002F01AC"/>
    <w:rsid w:val="002F02E8"/>
    <w:rsid w:val="002F0425"/>
    <w:rsid w:val="002F0529"/>
    <w:rsid w:val="002F0572"/>
    <w:rsid w:val="002F06C8"/>
    <w:rsid w:val="002F06D6"/>
    <w:rsid w:val="002F0718"/>
    <w:rsid w:val="002F074F"/>
    <w:rsid w:val="002F081A"/>
    <w:rsid w:val="002F09E7"/>
    <w:rsid w:val="002F0CFE"/>
    <w:rsid w:val="002F0F2C"/>
    <w:rsid w:val="002F137E"/>
    <w:rsid w:val="002F13DF"/>
    <w:rsid w:val="002F16C8"/>
    <w:rsid w:val="002F1B8C"/>
    <w:rsid w:val="002F1BB2"/>
    <w:rsid w:val="002F1C7E"/>
    <w:rsid w:val="002F1CA2"/>
    <w:rsid w:val="002F1CD1"/>
    <w:rsid w:val="002F1CF0"/>
    <w:rsid w:val="002F1CFF"/>
    <w:rsid w:val="002F1F99"/>
    <w:rsid w:val="002F20BA"/>
    <w:rsid w:val="002F20BB"/>
    <w:rsid w:val="002F2361"/>
    <w:rsid w:val="002F25CF"/>
    <w:rsid w:val="002F2638"/>
    <w:rsid w:val="002F2860"/>
    <w:rsid w:val="002F295D"/>
    <w:rsid w:val="002F29E0"/>
    <w:rsid w:val="002F2A8D"/>
    <w:rsid w:val="002F2C7D"/>
    <w:rsid w:val="002F2E59"/>
    <w:rsid w:val="002F2EB3"/>
    <w:rsid w:val="002F2EBD"/>
    <w:rsid w:val="002F33B5"/>
    <w:rsid w:val="002F35C8"/>
    <w:rsid w:val="002F3D01"/>
    <w:rsid w:val="002F414D"/>
    <w:rsid w:val="002F4340"/>
    <w:rsid w:val="002F4602"/>
    <w:rsid w:val="002F4763"/>
    <w:rsid w:val="002F4DE8"/>
    <w:rsid w:val="002F4DFF"/>
    <w:rsid w:val="002F4F3A"/>
    <w:rsid w:val="002F53BB"/>
    <w:rsid w:val="002F549B"/>
    <w:rsid w:val="002F556A"/>
    <w:rsid w:val="002F5A9F"/>
    <w:rsid w:val="002F5D32"/>
    <w:rsid w:val="002F60B1"/>
    <w:rsid w:val="002F60B9"/>
    <w:rsid w:val="002F62A0"/>
    <w:rsid w:val="002F649C"/>
    <w:rsid w:val="002F66BC"/>
    <w:rsid w:val="002F6EC0"/>
    <w:rsid w:val="002F71F4"/>
    <w:rsid w:val="002F72E9"/>
    <w:rsid w:val="002F73C9"/>
    <w:rsid w:val="002F7412"/>
    <w:rsid w:val="002F7521"/>
    <w:rsid w:val="002F7529"/>
    <w:rsid w:val="002F7861"/>
    <w:rsid w:val="002F7943"/>
    <w:rsid w:val="002F79D2"/>
    <w:rsid w:val="002F7AB4"/>
    <w:rsid w:val="00300069"/>
    <w:rsid w:val="003000CD"/>
    <w:rsid w:val="00300116"/>
    <w:rsid w:val="00300121"/>
    <w:rsid w:val="0030012F"/>
    <w:rsid w:val="003002E3"/>
    <w:rsid w:val="003004E1"/>
    <w:rsid w:val="003007FC"/>
    <w:rsid w:val="00300A52"/>
    <w:rsid w:val="00300D6F"/>
    <w:rsid w:val="00300EB9"/>
    <w:rsid w:val="00300FD4"/>
    <w:rsid w:val="00301497"/>
    <w:rsid w:val="00301519"/>
    <w:rsid w:val="00301B7C"/>
    <w:rsid w:val="00301C19"/>
    <w:rsid w:val="00301E03"/>
    <w:rsid w:val="00302038"/>
    <w:rsid w:val="0030208F"/>
    <w:rsid w:val="00302259"/>
    <w:rsid w:val="00302291"/>
    <w:rsid w:val="0030235C"/>
    <w:rsid w:val="003024DF"/>
    <w:rsid w:val="003024F3"/>
    <w:rsid w:val="0030257D"/>
    <w:rsid w:val="00302912"/>
    <w:rsid w:val="003029CC"/>
    <w:rsid w:val="00302EF5"/>
    <w:rsid w:val="00302FA8"/>
    <w:rsid w:val="00303183"/>
    <w:rsid w:val="00303220"/>
    <w:rsid w:val="00303497"/>
    <w:rsid w:val="003039E9"/>
    <w:rsid w:val="00303A0A"/>
    <w:rsid w:val="00303D6B"/>
    <w:rsid w:val="00303F09"/>
    <w:rsid w:val="00304739"/>
    <w:rsid w:val="00304873"/>
    <w:rsid w:val="00304AE3"/>
    <w:rsid w:val="00304D26"/>
    <w:rsid w:val="00304DB5"/>
    <w:rsid w:val="00304DBE"/>
    <w:rsid w:val="00304F23"/>
    <w:rsid w:val="00304F3E"/>
    <w:rsid w:val="00305033"/>
    <w:rsid w:val="00305228"/>
    <w:rsid w:val="003057D6"/>
    <w:rsid w:val="00305961"/>
    <w:rsid w:val="00305AA6"/>
    <w:rsid w:val="00305D03"/>
    <w:rsid w:val="00305E08"/>
    <w:rsid w:val="00306121"/>
    <w:rsid w:val="0030612B"/>
    <w:rsid w:val="0030613D"/>
    <w:rsid w:val="003063CE"/>
    <w:rsid w:val="00306591"/>
    <w:rsid w:val="0030668A"/>
    <w:rsid w:val="003066A6"/>
    <w:rsid w:val="00306750"/>
    <w:rsid w:val="00306799"/>
    <w:rsid w:val="00306A6E"/>
    <w:rsid w:val="00306BF9"/>
    <w:rsid w:val="00306C11"/>
    <w:rsid w:val="00306CFA"/>
    <w:rsid w:val="00307003"/>
    <w:rsid w:val="00307114"/>
    <w:rsid w:val="0030724E"/>
    <w:rsid w:val="0030728F"/>
    <w:rsid w:val="003073D1"/>
    <w:rsid w:val="003074FE"/>
    <w:rsid w:val="00307994"/>
    <w:rsid w:val="003079D5"/>
    <w:rsid w:val="00307C4C"/>
    <w:rsid w:val="00307D09"/>
    <w:rsid w:val="00307DCA"/>
    <w:rsid w:val="00307E02"/>
    <w:rsid w:val="00310224"/>
    <w:rsid w:val="003102B5"/>
    <w:rsid w:val="00310725"/>
    <w:rsid w:val="00310731"/>
    <w:rsid w:val="003107B6"/>
    <w:rsid w:val="00310D5A"/>
    <w:rsid w:val="00310E87"/>
    <w:rsid w:val="003110C8"/>
    <w:rsid w:val="0031117F"/>
    <w:rsid w:val="003111D0"/>
    <w:rsid w:val="00311211"/>
    <w:rsid w:val="0031141D"/>
    <w:rsid w:val="00311790"/>
    <w:rsid w:val="00311ABB"/>
    <w:rsid w:val="00311D67"/>
    <w:rsid w:val="00311E87"/>
    <w:rsid w:val="00312028"/>
    <w:rsid w:val="003120B4"/>
    <w:rsid w:val="00312162"/>
    <w:rsid w:val="00312239"/>
    <w:rsid w:val="00312380"/>
    <w:rsid w:val="0031242A"/>
    <w:rsid w:val="003125CB"/>
    <w:rsid w:val="003126D3"/>
    <w:rsid w:val="0031296F"/>
    <w:rsid w:val="00312AC5"/>
    <w:rsid w:val="00312B6C"/>
    <w:rsid w:val="00312B77"/>
    <w:rsid w:val="00312BD1"/>
    <w:rsid w:val="00312E1C"/>
    <w:rsid w:val="00312F1F"/>
    <w:rsid w:val="00313076"/>
    <w:rsid w:val="003130D3"/>
    <w:rsid w:val="0031360E"/>
    <w:rsid w:val="00313651"/>
    <w:rsid w:val="00313ACB"/>
    <w:rsid w:val="00313C10"/>
    <w:rsid w:val="0031404D"/>
    <w:rsid w:val="003141C7"/>
    <w:rsid w:val="003142AD"/>
    <w:rsid w:val="00314390"/>
    <w:rsid w:val="00314557"/>
    <w:rsid w:val="00314781"/>
    <w:rsid w:val="003148D5"/>
    <w:rsid w:val="00314BDD"/>
    <w:rsid w:val="00314D84"/>
    <w:rsid w:val="00314E14"/>
    <w:rsid w:val="00314F79"/>
    <w:rsid w:val="00314FD3"/>
    <w:rsid w:val="00315674"/>
    <w:rsid w:val="00315720"/>
    <w:rsid w:val="00315999"/>
    <w:rsid w:val="00315C83"/>
    <w:rsid w:val="00315CEE"/>
    <w:rsid w:val="00315EB0"/>
    <w:rsid w:val="00316054"/>
    <w:rsid w:val="00316059"/>
    <w:rsid w:val="003161D3"/>
    <w:rsid w:val="003162A2"/>
    <w:rsid w:val="003167AD"/>
    <w:rsid w:val="00316B2E"/>
    <w:rsid w:val="00316C2F"/>
    <w:rsid w:val="00316F2F"/>
    <w:rsid w:val="00316F61"/>
    <w:rsid w:val="00316FDF"/>
    <w:rsid w:val="00317173"/>
    <w:rsid w:val="00317668"/>
    <w:rsid w:val="003178C0"/>
    <w:rsid w:val="00317A89"/>
    <w:rsid w:val="00317AD9"/>
    <w:rsid w:val="00317B65"/>
    <w:rsid w:val="00317BEF"/>
    <w:rsid w:val="00317BFF"/>
    <w:rsid w:val="00317D60"/>
    <w:rsid w:val="00317DAF"/>
    <w:rsid w:val="00317F97"/>
    <w:rsid w:val="00317FE7"/>
    <w:rsid w:val="003200BC"/>
    <w:rsid w:val="003203A1"/>
    <w:rsid w:val="003207B2"/>
    <w:rsid w:val="003208CB"/>
    <w:rsid w:val="0032095A"/>
    <w:rsid w:val="00320BA5"/>
    <w:rsid w:val="00320C5B"/>
    <w:rsid w:val="00320D17"/>
    <w:rsid w:val="00320EA3"/>
    <w:rsid w:val="00321009"/>
    <w:rsid w:val="00321057"/>
    <w:rsid w:val="0032120F"/>
    <w:rsid w:val="003214BD"/>
    <w:rsid w:val="00321592"/>
    <w:rsid w:val="00321A25"/>
    <w:rsid w:val="00321ADE"/>
    <w:rsid w:val="00321CA9"/>
    <w:rsid w:val="00321F64"/>
    <w:rsid w:val="00322851"/>
    <w:rsid w:val="00322BFF"/>
    <w:rsid w:val="00322C66"/>
    <w:rsid w:val="00322EA1"/>
    <w:rsid w:val="00323069"/>
    <w:rsid w:val="00323094"/>
    <w:rsid w:val="003234AD"/>
    <w:rsid w:val="003234DE"/>
    <w:rsid w:val="0032374C"/>
    <w:rsid w:val="003238FC"/>
    <w:rsid w:val="00323CC9"/>
    <w:rsid w:val="00323D70"/>
    <w:rsid w:val="00323E38"/>
    <w:rsid w:val="0032401F"/>
    <w:rsid w:val="0032418B"/>
    <w:rsid w:val="00324255"/>
    <w:rsid w:val="00324833"/>
    <w:rsid w:val="00324A6F"/>
    <w:rsid w:val="00324B77"/>
    <w:rsid w:val="00324CC3"/>
    <w:rsid w:val="00324D52"/>
    <w:rsid w:val="00324E58"/>
    <w:rsid w:val="00324E8B"/>
    <w:rsid w:val="003250D5"/>
    <w:rsid w:val="003251F6"/>
    <w:rsid w:val="00325261"/>
    <w:rsid w:val="00325502"/>
    <w:rsid w:val="00325ADD"/>
    <w:rsid w:val="00325CC4"/>
    <w:rsid w:val="00325EE6"/>
    <w:rsid w:val="0032609C"/>
    <w:rsid w:val="003261D5"/>
    <w:rsid w:val="0032679C"/>
    <w:rsid w:val="0032696B"/>
    <w:rsid w:val="00326C49"/>
    <w:rsid w:val="00326D07"/>
    <w:rsid w:val="00326DEF"/>
    <w:rsid w:val="00326E35"/>
    <w:rsid w:val="00326EE5"/>
    <w:rsid w:val="00327120"/>
    <w:rsid w:val="00327177"/>
    <w:rsid w:val="003271AC"/>
    <w:rsid w:val="003271F2"/>
    <w:rsid w:val="003274BB"/>
    <w:rsid w:val="003274E3"/>
    <w:rsid w:val="00327870"/>
    <w:rsid w:val="00327ABA"/>
    <w:rsid w:val="00327AE6"/>
    <w:rsid w:val="00327CE9"/>
    <w:rsid w:val="00327F6A"/>
    <w:rsid w:val="00327FFA"/>
    <w:rsid w:val="00330022"/>
    <w:rsid w:val="00330227"/>
    <w:rsid w:val="003308BC"/>
    <w:rsid w:val="00330940"/>
    <w:rsid w:val="00330A96"/>
    <w:rsid w:val="00330DD0"/>
    <w:rsid w:val="00330F7A"/>
    <w:rsid w:val="00331274"/>
    <w:rsid w:val="00331301"/>
    <w:rsid w:val="00331A74"/>
    <w:rsid w:val="00331BFC"/>
    <w:rsid w:val="00331D7B"/>
    <w:rsid w:val="00331DBB"/>
    <w:rsid w:val="00332256"/>
    <w:rsid w:val="003323A3"/>
    <w:rsid w:val="003324FE"/>
    <w:rsid w:val="0033258C"/>
    <w:rsid w:val="0033262C"/>
    <w:rsid w:val="00332A36"/>
    <w:rsid w:val="00332B77"/>
    <w:rsid w:val="00332BF6"/>
    <w:rsid w:val="00332D2F"/>
    <w:rsid w:val="00332D55"/>
    <w:rsid w:val="00332E43"/>
    <w:rsid w:val="00333130"/>
    <w:rsid w:val="00333273"/>
    <w:rsid w:val="003333AA"/>
    <w:rsid w:val="00333C8C"/>
    <w:rsid w:val="00333D31"/>
    <w:rsid w:val="003342B7"/>
    <w:rsid w:val="003343BC"/>
    <w:rsid w:val="003345A9"/>
    <w:rsid w:val="003346BE"/>
    <w:rsid w:val="003349F2"/>
    <w:rsid w:val="00334ED6"/>
    <w:rsid w:val="00334EF7"/>
    <w:rsid w:val="00334F46"/>
    <w:rsid w:val="00335276"/>
    <w:rsid w:val="003355C0"/>
    <w:rsid w:val="003357B1"/>
    <w:rsid w:val="0033593F"/>
    <w:rsid w:val="00335980"/>
    <w:rsid w:val="00335B5B"/>
    <w:rsid w:val="00335D80"/>
    <w:rsid w:val="00335E13"/>
    <w:rsid w:val="00335EDD"/>
    <w:rsid w:val="00336218"/>
    <w:rsid w:val="0033624B"/>
    <w:rsid w:val="00336265"/>
    <w:rsid w:val="003368FD"/>
    <w:rsid w:val="00336915"/>
    <w:rsid w:val="003369C6"/>
    <w:rsid w:val="00336A29"/>
    <w:rsid w:val="00336F91"/>
    <w:rsid w:val="00336FFD"/>
    <w:rsid w:val="00337196"/>
    <w:rsid w:val="003371DD"/>
    <w:rsid w:val="003373C3"/>
    <w:rsid w:val="00337586"/>
    <w:rsid w:val="003376E9"/>
    <w:rsid w:val="003377B5"/>
    <w:rsid w:val="0034034F"/>
    <w:rsid w:val="00340642"/>
    <w:rsid w:val="003407E9"/>
    <w:rsid w:val="00340A8F"/>
    <w:rsid w:val="00340AC2"/>
    <w:rsid w:val="003411D7"/>
    <w:rsid w:val="003413AF"/>
    <w:rsid w:val="0034172B"/>
    <w:rsid w:val="00341745"/>
    <w:rsid w:val="003418B4"/>
    <w:rsid w:val="003419F0"/>
    <w:rsid w:val="00341E79"/>
    <w:rsid w:val="00341F4C"/>
    <w:rsid w:val="0034204B"/>
    <w:rsid w:val="00342270"/>
    <w:rsid w:val="00342274"/>
    <w:rsid w:val="00342392"/>
    <w:rsid w:val="003424D2"/>
    <w:rsid w:val="00342649"/>
    <w:rsid w:val="003426B2"/>
    <w:rsid w:val="00342B13"/>
    <w:rsid w:val="0034307E"/>
    <w:rsid w:val="003430F2"/>
    <w:rsid w:val="003431C1"/>
    <w:rsid w:val="00343274"/>
    <w:rsid w:val="0034336E"/>
    <w:rsid w:val="003433CC"/>
    <w:rsid w:val="003435F3"/>
    <w:rsid w:val="00343637"/>
    <w:rsid w:val="00343798"/>
    <w:rsid w:val="00343A3F"/>
    <w:rsid w:val="00343B33"/>
    <w:rsid w:val="00343B70"/>
    <w:rsid w:val="00343D74"/>
    <w:rsid w:val="00343DD0"/>
    <w:rsid w:val="00343DE2"/>
    <w:rsid w:val="00343FF2"/>
    <w:rsid w:val="0034431D"/>
    <w:rsid w:val="00344533"/>
    <w:rsid w:val="0034457C"/>
    <w:rsid w:val="00344735"/>
    <w:rsid w:val="003447CA"/>
    <w:rsid w:val="003449FE"/>
    <w:rsid w:val="00344C18"/>
    <w:rsid w:val="00344E34"/>
    <w:rsid w:val="00345020"/>
    <w:rsid w:val="003452E9"/>
    <w:rsid w:val="003452F2"/>
    <w:rsid w:val="003453A9"/>
    <w:rsid w:val="003453CB"/>
    <w:rsid w:val="0034540C"/>
    <w:rsid w:val="003454D5"/>
    <w:rsid w:val="00345709"/>
    <w:rsid w:val="003458DC"/>
    <w:rsid w:val="00345A4A"/>
    <w:rsid w:val="00345C4A"/>
    <w:rsid w:val="00345CBA"/>
    <w:rsid w:val="00345FD0"/>
    <w:rsid w:val="003460F2"/>
    <w:rsid w:val="00346189"/>
    <w:rsid w:val="00346308"/>
    <w:rsid w:val="00346317"/>
    <w:rsid w:val="0034634A"/>
    <w:rsid w:val="00346616"/>
    <w:rsid w:val="00346E00"/>
    <w:rsid w:val="00347107"/>
    <w:rsid w:val="003471E8"/>
    <w:rsid w:val="00347477"/>
    <w:rsid w:val="0034761E"/>
    <w:rsid w:val="003477AD"/>
    <w:rsid w:val="00347B5A"/>
    <w:rsid w:val="00347D38"/>
    <w:rsid w:val="00347D4F"/>
    <w:rsid w:val="00347E66"/>
    <w:rsid w:val="00347EC9"/>
    <w:rsid w:val="00350783"/>
    <w:rsid w:val="003509D1"/>
    <w:rsid w:val="00350FDA"/>
    <w:rsid w:val="003510D2"/>
    <w:rsid w:val="00351317"/>
    <w:rsid w:val="0035149C"/>
    <w:rsid w:val="0035153C"/>
    <w:rsid w:val="00351621"/>
    <w:rsid w:val="003516A5"/>
    <w:rsid w:val="00351711"/>
    <w:rsid w:val="0035173D"/>
    <w:rsid w:val="00351754"/>
    <w:rsid w:val="003517B5"/>
    <w:rsid w:val="00351874"/>
    <w:rsid w:val="00351928"/>
    <w:rsid w:val="00351BE8"/>
    <w:rsid w:val="00351C6D"/>
    <w:rsid w:val="00351C8E"/>
    <w:rsid w:val="00351F64"/>
    <w:rsid w:val="0035266D"/>
    <w:rsid w:val="0035270E"/>
    <w:rsid w:val="0035292C"/>
    <w:rsid w:val="00352CF6"/>
    <w:rsid w:val="00352D9F"/>
    <w:rsid w:val="0035348C"/>
    <w:rsid w:val="003534CE"/>
    <w:rsid w:val="003535C4"/>
    <w:rsid w:val="00353785"/>
    <w:rsid w:val="00353789"/>
    <w:rsid w:val="003537D1"/>
    <w:rsid w:val="003539F8"/>
    <w:rsid w:val="00353A27"/>
    <w:rsid w:val="00353B76"/>
    <w:rsid w:val="00353DC5"/>
    <w:rsid w:val="003545A8"/>
    <w:rsid w:val="003545BC"/>
    <w:rsid w:val="00354CD9"/>
    <w:rsid w:val="00354CED"/>
    <w:rsid w:val="00354D6D"/>
    <w:rsid w:val="00354E9F"/>
    <w:rsid w:val="00354F31"/>
    <w:rsid w:val="00355252"/>
    <w:rsid w:val="003552B8"/>
    <w:rsid w:val="00355603"/>
    <w:rsid w:val="00355787"/>
    <w:rsid w:val="0035585D"/>
    <w:rsid w:val="00355870"/>
    <w:rsid w:val="00355D76"/>
    <w:rsid w:val="00355E08"/>
    <w:rsid w:val="0035604B"/>
    <w:rsid w:val="003560D1"/>
    <w:rsid w:val="0035615A"/>
    <w:rsid w:val="0035631A"/>
    <w:rsid w:val="0035648F"/>
    <w:rsid w:val="003569B5"/>
    <w:rsid w:val="00356A46"/>
    <w:rsid w:val="00356ACA"/>
    <w:rsid w:val="00356BEC"/>
    <w:rsid w:val="003574C4"/>
    <w:rsid w:val="00357670"/>
    <w:rsid w:val="003576E4"/>
    <w:rsid w:val="0035779C"/>
    <w:rsid w:val="00357975"/>
    <w:rsid w:val="003579AA"/>
    <w:rsid w:val="00357A4F"/>
    <w:rsid w:val="00357B33"/>
    <w:rsid w:val="00357BCB"/>
    <w:rsid w:val="00357C07"/>
    <w:rsid w:val="00357E55"/>
    <w:rsid w:val="00357F41"/>
    <w:rsid w:val="00360054"/>
    <w:rsid w:val="003600DF"/>
    <w:rsid w:val="0036071C"/>
    <w:rsid w:val="0036077E"/>
    <w:rsid w:val="0036088F"/>
    <w:rsid w:val="003608CF"/>
    <w:rsid w:val="00360958"/>
    <w:rsid w:val="00360BC8"/>
    <w:rsid w:val="00360F32"/>
    <w:rsid w:val="00361216"/>
    <w:rsid w:val="00361327"/>
    <w:rsid w:val="00361438"/>
    <w:rsid w:val="00361440"/>
    <w:rsid w:val="00361572"/>
    <w:rsid w:val="00361779"/>
    <w:rsid w:val="00361974"/>
    <w:rsid w:val="00361980"/>
    <w:rsid w:val="003619E7"/>
    <w:rsid w:val="00361B92"/>
    <w:rsid w:val="0036255A"/>
    <w:rsid w:val="003625CB"/>
    <w:rsid w:val="003626EA"/>
    <w:rsid w:val="00362892"/>
    <w:rsid w:val="00362E10"/>
    <w:rsid w:val="00363080"/>
    <w:rsid w:val="003632F5"/>
    <w:rsid w:val="00363367"/>
    <w:rsid w:val="00363693"/>
    <w:rsid w:val="003640DF"/>
    <w:rsid w:val="003640F4"/>
    <w:rsid w:val="00364123"/>
    <w:rsid w:val="0036422D"/>
    <w:rsid w:val="00364251"/>
    <w:rsid w:val="0036438C"/>
    <w:rsid w:val="00364513"/>
    <w:rsid w:val="0036452A"/>
    <w:rsid w:val="00364805"/>
    <w:rsid w:val="0036484E"/>
    <w:rsid w:val="00364CD0"/>
    <w:rsid w:val="00364ED8"/>
    <w:rsid w:val="00365BBA"/>
    <w:rsid w:val="00365EEE"/>
    <w:rsid w:val="00365F2D"/>
    <w:rsid w:val="00365FC5"/>
    <w:rsid w:val="0036625F"/>
    <w:rsid w:val="003664F2"/>
    <w:rsid w:val="00366562"/>
    <w:rsid w:val="00366CFE"/>
    <w:rsid w:val="00366FCF"/>
    <w:rsid w:val="00367282"/>
    <w:rsid w:val="003679F1"/>
    <w:rsid w:val="003679FD"/>
    <w:rsid w:val="00367BDA"/>
    <w:rsid w:val="00367D11"/>
    <w:rsid w:val="00367E27"/>
    <w:rsid w:val="00367E6E"/>
    <w:rsid w:val="00367EBC"/>
    <w:rsid w:val="00370007"/>
    <w:rsid w:val="00370341"/>
    <w:rsid w:val="003703EC"/>
    <w:rsid w:val="0037044D"/>
    <w:rsid w:val="003705BF"/>
    <w:rsid w:val="00370641"/>
    <w:rsid w:val="00370742"/>
    <w:rsid w:val="0037093B"/>
    <w:rsid w:val="00370DE1"/>
    <w:rsid w:val="00370E95"/>
    <w:rsid w:val="003714B6"/>
    <w:rsid w:val="003715A0"/>
    <w:rsid w:val="0037173F"/>
    <w:rsid w:val="00371890"/>
    <w:rsid w:val="003718F3"/>
    <w:rsid w:val="00371904"/>
    <w:rsid w:val="0037198E"/>
    <w:rsid w:val="00372031"/>
    <w:rsid w:val="003720E6"/>
    <w:rsid w:val="003720EF"/>
    <w:rsid w:val="003721E4"/>
    <w:rsid w:val="00372276"/>
    <w:rsid w:val="00372278"/>
    <w:rsid w:val="003722B9"/>
    <w:rsid w:val="003722FF"/>
    <w:rsid w:val="00372626"/>
    <w:rsid w:val="00372733"/>
    <w:rsid w:val="003727E6"/>
    <w:rsid w:val="003727F8"/>
    <w:rsid w:val="00372AEA"/>
    <w:rsid w:val="00372BE6"/>
    <w:rsid w:val="00372C02"/>
    <w:rsid w:val="00372EE0"/>
    <w:rsid w:val="00372FAB"/>
    <w:rsid w:val="00373367"/>
    <w:rsid w:val="003733F8"/>
    <w:rsid w:val="0037344B"/>
    <w:rsid w:val="0037349E"/>
    <w:rsid w:val="003736D1"/>
    <w:rsid w:val="00373795"/>
    <w:rsid w:val="0037389C"/>
    <w:rsid w:val="00373963"/>
    <w:rsid w:val="00373A47"/>
    <w:rsid w:val="00373B1B"/>
    <w:rsid w:val="00373CDE"/>
    <w:rsid w:val="00373DCC"/>
    <w:rsid w:val="00373DD8"/>
    <w:rsid w:val="00373DF0"/>
    <w:rsid w:val="003741B4"/>
    <w:rsid w:val="003745A1"/>
    <w:rsid w:val="003745E9"/>
    <w:rsid w:val="0037466F"/>
    <w:rsid w:val="00374A94"/>
    <w:rsid w:val="00374A96"/>
    <w:rsid w:val="00374AFA"/>
    <w:rsid w:val="00374B46"/>
    <w:rsid w:val="00374B7C"/>
    <w:rsid w:val="00374DAE"/>
    <w:rsid w:val="003750CF"/>
    <w:rsid w:val="00375300"/>
    <w:rsid w:val="00375334"/>
    <w:rsid w:val="00375A20"/>
    <w:rsid w:val="00375C14"/>
    <w:rsid w:val="00375D0D"/>
    <w:rsid w:val="00375F5C"/>
    <w:rsid w:val="00376245"/>
    <w:rsid w:val="00376302"/>
    <w:rsid w:val="003766F4"/>
    <w:rsid w:val="0037676B"/>
    <w:rsid w:val="00376805"/>
    <w:rsid w:val="00376D42"/>
    <w:rsid w:val="00376D49"/>
    <w:rsid w:val="00376F88"/>
    <w:rsid w:val="00377080"/>
    <w:rsid w:val="0037709E"/>
    <w:rsid w:val="00377290"/>
    <w:rsid w:val="00377356"/>
    <w:rsid w:val="0037760B"/>
    <w:rsid w:val="003779AF"/>
    <w:rsid w:val="00377A8B"/>
    <w:rsid w:val="00377C06"/>
    <w:rsid w:val="00377CAA"/>
    <w:rsid w:val="00377EA1"/>
    <w:rsid w:val="00377F1F"/>
    <w:rsid w:val="00380078"/>
    <w:rsid w:val="0038030A"/>
    <w:rsid w:val="00380335"/>
    <w:rsid w:val="0038036B"/>
    <w:rsid w:val="003808DE"/>
    <w:rsid w:val="00380A0E"/>
    <w:rsid w:val="00380A54"/>
    <w:rsid w:val="00380B1E"/>
    <w:rsid w:val="00380B83"/>
    <w:rsid w:val="00380D23"/>
    <w:rsid w:val="00380EF3"/>
    <w:rsid w:val="00381154"/>
    <w:rsid w:val="00381226"/>
    <w:rsid w:val="003812E8"/>
    <w:rsid w:val="00381513"/>
    <w:rsid w:val="0038156F"/>
    <w:rsid w:val="00381ABB"/>
    <w:rsid w:val="003820DB"/>
    <w:rsid w:val="00382141"/>
    <w:rsid w:val="003821BA"/>
    <w:rsid w:val="0038239F"/>
    <w:rsid w:val="003824D5"/>
    <w:rsid w:val="003825A1"/>
    <w:rsid w:val="003825B9"/>
    <w:rsid w:val="003825C5"/>
    <w:rsid w:val="00382794"/>
    <w:rsid w:val="0038284D"/>
    <w:rsid w:val="0038285C"/>
    <w:rsid w:val="0038287A"/>
    <w:rsid w:val="00382A2D"/>
    <w:rsid w:val="00382F2C"/>
    <w:rsid w:val="00383036"/>
    <w:rsid w:val="00383061"/>
    <w:rsid w:val="003834A6"/>
    <w:rsid w:val="003835ED"/>
    <w:rsid w:val="00383835"/>
    <w:rsid w:val="0038389D"/>
    <w:rsid w:val="00383B72"/>
    <w:rsid w:val="00383D18"/>
    <w:rsid w:val="00383E06"/>
    <w:rsid w:val="00383E7C"/>
    <w:rsid w:val="00383E9C"/>
    <w:rsid w:val="00384057"/>
    <w:rsid w:val="00384328"/>
    <w:rsid w:val="00384411"/>
    <w:rsid w:val="00384851"/>
    <w:rsid w:val="00384CAC"/>
    <w:rsid w:val="00385477"/>
    <w:rsid w:val="0038576B"/>
    <w:rsid w:val="00385967"/>
    <w:rsid w:val="00385D48"/>
    <w:rsid w:val="00385E3D"/>
    <w:rsid w:val="00386396"/>
    <w:rsid w:val="003863F4"/>
    <w:rsid w:val="00386415"/>
    <w:rsid w:val="003867F5"/>
    <w:rsid w:val="00386831"/>
    <w:rsid w:val="0038693D"/>
    <w:rsid w:val="003869F1"/>
    <w:rsid w:val="00386B05"/>
    <w:rsid w:val="00386B4D"/>
    <w:rsid w:val="00386B94"/>
    <w:rsid w:val="00386DF3"/>
    <w:rsid w:val="00386E94"/>
    <w:rsid w:val="00386F9A"/>
    <w:rsid w:val="00386FA1"/>
    <w:rsid w:val="003870AD"/>
    <w:rsid w:val="00387484"/>
    <w:rsid w:val="0038749F"/>
    <w:rsid w:val="00387848"/>
    <w:rsid w:val="00387B04"/>
    <w:rsid w:val="00387BD2"/>
    <w:rsid w:val="00387C18"/>
    <w:rsid w:val="00387CA6"/>
    <w:rsid w:val="00387D31"/>
    <w:rsid w:val="00387E3D"/>
    <w:rsid w:val="003900F6"/>
    <w:rsid w:val="003902C4"/>
    <w:rsid w:val="00390613"/>
    <w:rsid w:val="003906D8"/>
    <w:rsid w:val="00390A92"/>
    <w:rsid w:val="00390CAD"/>
    <w:rsid w:val="00390CB0"/>
    <w:rsid w:val="0039114B"/>
    <w:rsid w:val="003912B7"/>
    <w:rsid w:val="00391580"/>
    <w:rsid w:val="003916E9"/>
    <w:rsid w:val="0039178C"/>
    <w:rsid w:val="003918A9"/>
    <w:rsid w:val="00391CB7"/>
    <w:rsid w:val="00391D76"/>
    <w:rsid w:val="00391F3D"/>
    <w:rsid w:val="00391F85"/>
    <w:rsid w:val="00391FA3"/>
    <w:rsid w:val="00391FB7"/>
    <w:rsid w:val="00392038"/>
    <w:rsid w:val="003921F5"/>
    <w:rsid w:val="0039237A"/>
    <w:rsid w:val="00392381"/>
    <w:rsid w:val="003926B7"/>
    <w:rsid w:val="00392932"/>
    <w:rsid w:val="00392B4D"/>
    <w:rsid w:val="00392B8B"/>
    <w:rsid w:val="00392F8B"/>
    <w:rsid w:val="003931AE"/>
    <w:rsid w:val="0039323E"/>
    <w:rsid w:val="003933A2"/>
    <w:rsid w:val="003935C2"/>
    <w:rsid w:val="00393736"/>
    <w:rsid w:val="0039399F"/>
    <w:rsid w:val="00393D28"/>
    <w:rsid w:val="0039438D"/>
    <w:rsid w:val="0039470F"/>
    <w:rsid w:val="00394BBB"/>
    <w:rsid w:val="00394BDB"/>
    <w:rsid w:val="00394C32"/>
    <w:rsid w:val="00394F33"/>
    <w:rsid w:val="003950DC"/>
    <w:rsid w:val="003950FD"/>
    <w:rsid w:val="00395128"/>
    <w:rsid w:val="003951CA"/>
    <w:rsid w:val="003951D7"/>
    <w:rsid w:val="003952CA"/>
    <w:rsid w:val="003953FE"/>
    <w:rsid w:val="00395558"/>
    <w:rsid w:val="00395A41"/>
    <w:rsid w:val="00395A62"/>
    <w:rsid w:val="00395AFF"/>
    <w:rsid w:val="00395B6F"/>
    <w:rsid w:val="00395C6D"/>
    <w:rsid w:val="00395D96"/>
    <w:rsid w:val="00395E1C"/>
    <w:rsid w:val="00395FC8"/>
    <w:rsid w:val="00395FD1"/>
    <w:rsid w:val="003962E4"/>
    <w:rsid w:val="00396302"/>
    <w:rsid w:val="003965D2"/>
    <w:rsid w:val="003966FB"/>
    <w:rsid w:val="00396968"/>
    <w:rsid w:val="00396C9B"/>
    <w:rsid w:val="00396E1C"/>
    <w:rsid w:val="00396E97"/>
    <w:rsid w:val="003974D1"/>
    <w:rsid w:val="00397518"/>
    <w:rsid w:val="00397B54"/>
    <w:rsid w:val="00397B61"/>
    <w:rsid w:val="00397C74"/>
    <w:rsid w:val="00397D8F"/>
    <w:rsid w:val="00397F91"/>
    <w:rsid w:val="003A0184"/>
    <w:rsid w:val="003A02E3"/>
    <w:rsid w:val="003A04D5"/>
    <w:rsid w:val="003A0830"/>
    <w:rsid w:val="003A0886"/>
    <w:rsid w:val="003A0A5C"/>
    <w:rsid w:val="003A0C7D"/>
    <w:rsid w:val="003A0C8E"/>
    <w:rsid w:val="003A131C"/>
    <w:rsid w:val="003A1668"/>
    <w:rsid w:val="003A18CF"/>
    <w:rsid w:val="003A1CFC"/>
    <w:rsid w:val="003A1E61"/>
    <w:rsid w:val="003A1EF3"/>
    <w:rsid w:val="003A1EFF"/>
    <w:rsid w:val="003A2141"/>
    <w:rsid w:val="003A23A3"/>
    <w:rsid w:val="003A277C"/>
    <w:rsid w:val="003A299D"/>
    <w:rsid w:val="003A2BC8"/>
    <w:rsid w:val="003A2D1B"/>
    <w:rsid w:val="003A3154"/>
    <w:rsid w:val="003A3315"/>
    <w:rsid w:val="003A374C"/>
    <w:rsid w:val="003A3B2A"/>
    <w:rsid w:val="003A3B59"/>
    <w:rsid w:val="003A3C9A"/>
    <w:rsid w:val="003A3E24"/>
    <w:rsid w:val="003A3F23"/>
    <w:rsid w:val="003A3F91"/>
    <w:rsid w:val="003A40FA"/>
    <w:rsid w:val="003A42A5"/>
    <w:rsid w:val="003A442E"/>
    <w:rsid w:val="003A46C1"/>
    <w:rsid w:val="003A4AEB"/>
    <w:rsid w:val="003A4C7B"/>
    <w:rsid w:val="003A4D5D"/>
    <w:rsid w:val="003A4FD8"/>
    <w:rsid w:val="003A4FEE"/>
    <w:rsid w:val="003A51AC"/>
    <w:rsid w:val="003A529B"/>
    <w:rsid w:val="003A53FE"/>
    <w:rsid w:val="003A5491"/>
    <w:rsid w:val="003A57EA"/>
    <w:rsid w:val="003A58DA"/>
    <w:rsid w:val="003A58DE"/>
    <w:rsid w:val="003A5992"/>
    <w:rsid w:val="003A5A0D"/>
    <w:rsid w:val="003A5AC1"/>
    <w:rsid w:val="003A5B04"/>
    <w:rsid w:val="003A5EC9"/>
    <w:rsid w:val="003A5FD1"/>
    <w:rsid w:val="003A6367"/>
    <w:rsid w:val="003A6455"/>
    <w:rsid w:val="003A6854"/>
    <w:rsid w:val="003A68EC"/>
    <w:rsid w:val="003A6A92"/>
    <w:rsid w:val="003A6D57"/>
    <w:rsid w:val="003A6F0C"/>
    <w:rsid w:val="003A7034"/>
    <w:rsid w:val="003A722E"/>
    <w:rsid w:val="003A76C1"/>
    <w:rsid w:val="003A77DE"/>
    <w:rsid w:val="003A7B69"/>
    <w:rsid w:val="003A7BE9"/>
    <w:rsid w:val="003A7C24"/>
    <w:rsid w:val="003A7C9F"/>
    <w:rsid w:val="003A7E0B"/>
    <w:rsid w:val="003A7E33"/>
    <w:rsid w:val="003B01CD"/>
    <w:rsid w:val="003B0300"/>
    <w:rsid w:val="003B048E"/>
    <w:rsid w:val="003B0562"/>
    <w:rsid w:val="003B05ED"/>
    <w:rsid w:val="003B0644"/>
    <w:rsid w:val="003B07E1"/>
    <w:rsid w:val="003B09E5"/>
    <w:rsid w:val="003B0A65"/>
    <w:rsid w:val="003B0B32"/>
    <w:rsid w:val="003B0BE9"/>
    <w:rsid w:val="003B0BED"/>
    <w:rsid w:val="003B102F"/>
    <w:rsid w:val="003B107C"/>
    <w:rsid w:val="003B1296"/>
    <w:rsid w:val="003B13E9"/>
    <w:rsid w:val="003B14DE"/>
    <w:rsid w:val="003B1805"/>
    <w:rsid w:val="003B1B11"/>
    <w:rsid w:val="003B1CE1"/>
    <w:rsid w:val="003B2059"/>
    <w:rsid w:val="003B225D"/>
    <w:rsid w:val="003B22FF"/>
    <w:rsid w:val="003B2342"/>
    <w:rsid w:val="003B2530"/>
    <w:rsid w:val="003B2882"/>
    <w:rsid w:val="003B28BA"/>
    <w:rsid w:val="003B2A2C"/>
    <w:rsid w:val="003B2A86"/>
    <w:rsid w:val="003B2AED"/>
    <w:rsid w:val="003B2B1B"/>
    <w:rsid w:val="003B2BE5"/>
    <w:rsid w:val="003B2CE7"/>
    <w:rsid w:val="003B31A7"/>
    <w:rsid w:val="003B3397"/>
    <w:rsid w:val="003B3B33"/>
    <w:rsid w:val="003B3B77"/>
    <w:rsid w:val="003B4125"/>
    <w:rsid w:val="003B4161"/>
    <w:rsid w:val="003B4652"/>
    <w:rsid w:val="003B465F"/>
    <w:rsid w:val="003B4736"/>
    <w:rsid w:val="003B4A62"/>
    <w:rsid w:val="003B4A8C"/>
    <w:rsid w:val="003B4CB7"/>
    <w:rsid w:val="003B4D02"/>
    <w:rsid w:val="003B4E8C"/>
    <w:rsid w:val="003B4ED9"/>
    <w:rsid w:val="003B4F69"/>
    <w:rsid w:val="003B507C"/>
    <w:rsid w:val="003B515F"/>
    <w:rsid w:val="003B5588"/>
    <w:rsid w:val="003B572F"/>
    <w:rsid w:val="003B59E8"/>
    <w:rsid w:val="003B5BAC"/>
    <w:rsid w:val="003B5E7B"/>
    <w:rsid w:val="003B5F50"/>
    <w:rsid w:val="003B601A"/>
    <w:rsid w:val="003B609D"/>
    <w:rsid w:val="003B610E"/>
    <w:rsid w:val="003B61FC"/>
    <w:rsid w:val="003B66D0"/>
    <w:rsid w:val="003B6D1F"/>
    <w:rsid w:val="003B6D2E"/>
    <w:rsid w:val="003B6D63"/>
    <w:rsid w:val="003B6E78"/>
    <w:rsid w:val="003B6FCC"/>
    <w:rsid w:val="003B716D"/>
    <w:rsid w:val="003B728F"/>
    <w:rsid w:val="003B7514"/>
    <w:rsid w:val="003B796C"/>
    <w:rsid w:val="003B79EF"/>
    <w:rsid w:val="003B7B67"/>
    <w:rsid w:val="003B7BB0"/>
    <w:rsid w:val="003B7C12"/>
    <w:rsid w:val="003C001C"/>
    <w:rsid w:val="003C01C4"/>
    <w:rsid w:val="003C02B5"/>
    <w:rsid w:val="003C037C"/>
    <w:rsid w:val="003C043E"/>
    <w:rsid w:val="003C0662"/>
    <w:rsid w:val="003C0768"/>
    <w:rsid w:val="003C08DC"/>
    <w:rsid w:val="003C0C5C"/>
    <w:rsid w:val="003C0D65"/>
    <w:rsid w:val="003C0E17"/>
    <w:rsid w:val="003C0EF5"/>
    <w:rsid w:val="003C1061"/>
    <w:rsid w:val="003C10DE"/>
    <w:rsid w:val="003C12C9"/>
    <w:rsid w:val="003C1588"/>
    <w:rsid w:val="003C15ED"/>
    <w:rsid w:val="003C166B"/>
    <w:rsid w:val="003C1D04"/>
    <w:rsid w:val="003C1E73"/>
    <w:rsid w:val="003C22C4"/>
    <w:rsid w:val="003C2300"/>
    <w:rsid w:val="003C27BB"/>
    <w:rsid w:val="003C294E"/>
    <w:rsid w:val="003C2C26"/>
    <w:rsid w:val="003C2C34"/>
    <w:rsid w:val="003C2C66"/>
    <w:rsid w:val="003C2D2E"/>
    <w:rsid w:val="003C3759"/>
    <w:rsid w:val="003C380E"/>
    <w:rsid w:val="003C38BB"/>
    <w:rsid w:val="003C3A28"/>
    <w:rsid w:val="003C3DBF"/>
    <w:rsid w:val="003C3E88"/>
    <w:rsid w:val="003C3EFF"/>
    <w:rsid w:val="003C3FE8"/>
    <w:rsid w:val="003C4076"/>
    <w:rsid w:val="003C4093"/>
    <w:rsid w:val="003C40A6"/>
    <w:rsid w:val="003C4172"/>
    <w:rsid w:val="003C4274"/>
    <w:rsid w:val="003C43FC"/>
    <w:rsid w:val="003C48C4"/>
    <w:rsid w:val="003C4906"/>
    <w:rsid w:val="003C4A68"/>
    <w:rsid w:val="003C4B27"/>
    <w:rsid w:val="003C4C23"/>
    <w:rsid w:val="003C4CD3"/>
    <w:rsid w:val="003C4EA2"/>
    <w:rsid w:val="003C50B0"/>
    <w:rsid w:val="003C5296"/>
    <w:rsid w:val="003C5377"/>
    <w:rsid w:val="003C5689"/>
    <w:rsid w:val="003C56BE"/>
    <w:rsid w:val="003C5988"/>
    <w:rsid w:val="003C5CD9"/>
    <w:rsid w:val="003C5F4C"/>
    <w:rsid w:val="003C6034"/>
    <w:rsid w:val="003C60D1"/>
    <w:rsid w:val="003C641C"/>
    <w:rsid w:val="003C6696"/>
    <w:rsid w:val="003C695E"/>
    <w:rsid w:val="003C6961"/>
    <w:rsid w:val="003C6A50"/>
    <w:rsid w:val="003C6AEB"/>
    <w:rsid w:val="003C6B33"/>
    <w:rsid w:val="003C6BC0"/>
    <w:rsid w:val="003C6E1C"/>
    <w:rsid w:val="003C6F4A"/>
    <w:rsid w:val="003C706A"/>
    <w:rsid w:val="003C71FC"/>
    <w:rsid w:val="003C720A"/>
    <w:rsid w:val="003C7237"/>
    <w:rsid w:val="003C73DD"/>
    <w:rsid w:val="003C7459"/>
    <w:rsid w:val="003C763B"/>
    <w:rsid w:val="003C78CE"/>
    <w:rsid w:val="003C79AD"/>
    <w:rsid w:val="003C7AF0"/>
    <w:rsid w:val="003C7B4C"/>
    <w:rsid w:val="003C7B79"/>
    <w:rsid w:val="003C7B93"/>
    <w:rsid w:val="003C7DC7"/>
    <w:rsid w:val="003C7E66"/>
    <w:rsid w:val="003D03CC"/>
    <w:rsid w:val="003D0745"/>
    <w:rsid w:val="003D08CC"/>
    <w:rsid w:val="003D0AB3"/>
    <w:rsid w:val="003D0DA9"/>
    <w:rsid w:val="003D117B"/>
    <w:rsid w:val="003D1349"/>
    <w:rsid w:val="003D139B"/>
    <w:rsid w:val="003D19AB"/>
    <w:rsid w:val="003D1A31"/>
    <w:rsid w:val="003D1FA7"/>
    <w:rsid w:val="003D20CF"/>
    <w:rsid w:val="003D22B6"/>
    <w:rsid w:val="003D2369"/>
    <w:rsid w:val="003D247B"/>
    <w:rsid w:val="003D263B"/>
    <w:rsid w:val="003D29EE"/>
    <w:rsid w:val="003D2FAB"/>
    <w:rsid w:val="003D2FB5"/>
    <w:rsid w:val="003D30B9"/>
    <w:rsid w:val="003D31C5"/>
    <w:rsid w:val="003D3251"/>
    <w:rsid w:val="003D325C"/>
    <w:rsid w:val="003D33A9"/>
    <w:rsid w:val="003D33EE"/>
    <w:rsid w:val="003D393B"/>
    <w:rsid w:val="003D440B"/>
    <w:rsid w:val="003D4659"/>
    <w:rsid w:val="003D4879"/>
    <w:rsid w:val="003D48E6"/>
    <w:rsid w:val="003D4A18"/>
    <w:rsid w:val="003D4CC7"/>
    <w:rsid w:val="003D4D17"/>
    <w:rsid w:val="003D5112"/>
    <w:rsid w:val="003D55C3"/>
    <w:rsid w:val="003D561C"/>
    <w:rsid w:val="003D5740"/>
    <w:rsid w:val="003D5D44"/>
    <w:rsid w:val="003D64CF"/>
    <w:rsid w:val="003D6504"/>
    <w:rsid w:val="003D6630"/>
    <w:rsid w:val="003D6A17"/>
    <w:rsid w:val="003D6B65"/>
    <w:rsid w:val="003D6CDC"/>
    <w:rsid w:val="003D70DD"/>
    <w:rsid w:val="003D711F"/>
    <w:rsid w:val="003D726D"/>
    <w:rsid w:val="003D73B1"/>
    <w:rsid w:val="003D7596"/>
    <w:rsid w:val="003D76EC"/>
    <w:rsid w:val="003D77EA"/>
    <w:rsid w:val="003D7865"/>
    <w:rsid w:val="003D79C2"/>
    <w:rsid w:val="003D7B52"/>
    <w:rsid w:val="003D7BAF"/>
    <w:rsid w:val="003D7D4A"/>
    <w:rsid w:val="003E0706"/>
    <w:rsid w:val="003E082C"/>
    <w:rsid w:val="003E0A8A"/>
    <w:rsid w:val="003E0B8C"/>
    <w:rsid w:val="003E0C0F"/>
    <w:rsid w:val="003E14C0"/>
    <w:rsid w:val="003E171F"/>
    <w:rsid w:val="003E1949"/>
    <w:rsid w:val="003E1959"/>
    <w:rsid w:val="003E1A03"/>
    <w:rsid w:val="003E1A75"/>
    <w:rsid w:val="003E1AF6"/>
    <w:rsid w:val="003E1C2F"/>
    <w:rsid w:val="003E1C96"/>
    <w:rsid w:val="003E1E8E"/>
    <w:rsid w:val="003E1EA4"/>
    <w:rsid w:val="003E1EE4"/>
    <w:rsid w:val="003E1F7B"/>
    <w:rsid w:val="003E2000"/>
    <w:rsid w:val="003E2202"/>
    <w:rsid w:val="003E2473"/>
    <w:rsid w:val="003E24FE"/>
    <w:rsid w:val="003E2931"/>
    <w:rsid w:val="003E2B38"/>
    <w:rsid w:val="003E30B4"/>
    <w:rsid w:val="003E3186"/>
    <w:rsid w:val="003E3316"/>
    <w:rsid w:val="003E3501"/>
    <w:rsid w:val="003E3735"/>
    <w:rsid w:val="003E3A08"/>
    <w:rsid w:val="003E3B48"/>
    <w:rsid w:val="003E3BD5"/>
    <w:rsid w:val="003E3DDE"/>
    <w:rsid w:val="003E40B0"/>
    <w:rsid w:val="003E4134"/>
    <w:rsid w:val="003E422C"/>
    <w:rsid w:val="003E433A"/>
    <w:rsid w:val="003E44AA"/>
    <w:rsid w:val="003E49A4"/>
    <w:rsid w:val="003E4E2A"/>
    <w:rsid w:val="003E5033"/>
    <w:rsid w:val="003E525B"/>
    <w:rsid w:val="003E5336"/>
    <w:rsid w:val="003E5429"/>
    <w:rsid w:val="003E5597"/>
    <w:rsid w:val="003E5614"/>
    <w:rsid w:val="003E5E2F"/>
    <w:rsid w:val="003E5E55"/>
    <w:rsid w:val="003E5EA5"/>
    <w:rsid w:val="003E60BA"/>
    <w:rsid w:val="003E61D4"/>
    <w:rsid w:val="003E6265"/>
    <w:rsid w:val="003E69A3"/>
    <w:rsid w:val="003E6AEB"/>
    <w:rsid w:val="003E6B0E"/>
    <w:rsid w:val="003E6B4A"/>
    <w:rsid w:val="003E6B66"/>
    <w:rsid w:val="003E6C07"/>
    <w:rsid w:val="003E6C48"/>
    <w:rsid w:val="003E6C84"/>
    <w:rsid w:val="003E6C97"/>
    <w:rsid w:val="003E6D89"/>
    <w:rsid w:val="003E6D9D"/>
    <w:rsid w:val="003E6ED4"/>
    <w:rsid w:val="003E7050"/>
    <w:rsid w:val="003E710D"/>
    <w:rsid w:val="003E71BB"/>
    <w:rsid w:val="003E71C0"/>
    <w:rsid w:val="003E7563"/>
    <w:rsid w:val="003E7AD5"/>
    <w:rsid w:val="003E7B81"/>
    <w:rsid w:val="003E7E70"/>
    <w:rsid w:val="003E7F58"/>
    <w:rsid w:val="003F0525"/>
    <w:rsid w:val="003F0685"/>
    <w:rsid w:val="003F07A1"/>
    <w:rsid w:val="003F0852"/>
    <w:rsid w:val="003F0B40"/>
    <w:rsid w:val="003F0E8E"/>
    <w:rsid w:val="003F13A8"/>
    <w:rsid w:val="003F15C2"/>
    <w:rsid w:val="003F15FA"/>
    <w:rsid w:val="003F16EE"/>
    <w:rsid w:val="003F1704"/>
    <w:rsid w:val="003F19AA"/>
    <w:rsid w:val="003F1C8C"/>
    <w:rsid w:val="003F1C99"/>
    <w:rsid w:val="003F1CE8"/>
    <w:rsid w:val="003F1D17"/>
    <w:rsid w:val="003F1DCE"/>
    <w:rsid w:val="003F1F20"/>
    <w:rsid w:val="003F1FAD"/>
    <w:rsid w:val="003F210B"/>
    <w:rsid w:val="003F2218"/>
    <w:rsid w:val="003F2371"/>
    <w:rsid w:val="003F243C"/>
    <w:rsid w:val="003F273E"/>
    <w:rsid w:val="003F27F9"/>
    <w:rsid w:val="003F288C"/>
    <w:rsid w:val="003F2C4B"/>
    <w:rsid w:val="003F2D02"/>
    <w:rsid w:val="003F31C1"/>
    <w:rsid w:val="003F3206"/>
    <w:rsid w:val="003F3280"/>
    <w:rsid w:val="003F34E8"/>
    <w:rsid w:val="003F36AA"/>
    <w:rsid w:val="003F3740"/>
    <w:rsid w:val="003F3A8A"/>
    <w:rsid w:val="003F3C94"/>
    <w:rsid w:val="003F404B"/>
    <w:rsid w:val="003F45D1"/>
    <w:rsid w:val="003F4A74"/>
    <w:rsid w:val="003F4B72"/>
    <w:rsid w:val="003F4DE3"/>
    <w:rsid w:val="003F4E91"/>
    <w:rsid w:val="003F4F02"/>
    <w:rsid w:val="003F5076"/>
    <w:rsid w:val="003F5777"/>
    <w:rsid w:val="003F579D"/>
    <w:rsid w:val="003F5843"/>
    <w:rsid w:val="003F5B54"/>
    <w:rsid w:val="003F5BAA"/>
    <w:rsid w:val="003F5C95"/>
    <w:rsid w:val="003F6020"/>
    <w:rsid w:val="003F624A"/>
    <w:rsid w:val="003F6479"/>
    <w:rsid w:val="003F6685"/>
    <w:rsid w:val="003F6795"/>
    <w:rsid w:val="003F67FD"/>
    <w:rsid w:val="003F68FD"/>
    <w:rsid w:val="003F6947"/>
    <w:rsid w:val="003F6E8D"/>
    <w:rsid w:val="003F6FF0"/>
    <w:rsid w:val="003F70A9"/>
    <w:rsid w:val="003F7293"/>
    <w:rsid w:val="003F747D"/>
    <w:rsid w:val="003F7853"/>
    <w:rsid w:val="003F7C42"/>
    <w:rsid w:val="00400285"/>
    <w:rsid w:val="004002F2"/>
    <w:rsid w:val="00400591"/>
    <w:rsid w:val="0040073C"/>
    <w:rsid w:val="004009D2"/>
    <w:rsid w:val="00400A65"/>
    <w:rsid w:val="00400BE2"/>
    <w:rsid w:val="00400EDD"/>
    <w:rsid w:val="0040122A"/>
    <w:rsid w:val="00401363"/>
    <w:rsid w:val="004015D9"/>
    <w:rsid w:val="00401741"/>
    <w:rsid w:val="00401872"/>
    <w:rsid w:val="00401AA7"/>
    <w:rsid w:val="00401C4E"/>
    <w:rsid w:val="00401EE8"/>
    <w:rsid w:val="0040209A"/>
    <w:rsid w:val="004023B1"/>
    <w:rsid w:val="004029EE"/>
    <w:rsid w:val="00402CC7"/>
    <w:rsid w:val="0040318F"/>
    <w:rsid w:val="0040329B"/>
    <w:rsid w:val="0040353F"/>
    <w:rsid w:val="00403980"/>
    <w:rsid w:val="00403AEB"/>
    <w:rsid w:val="00403B3C"/>
    <w:rsid w:val="00403CBF"/>
    <w:rsid w:val="00403CFE"/>
    <w:rsid w:val="00403D9A"/>
    <w:rsid w:val="00403E00"/>
    <w:rsid w:val="004041DB"/>
    <w:rsid w:val="00404352"/>
    <w:rsid w:val="00404431"/>
    <w:rsid w:val="00404559"/>
    <w:rsid w:val="0040472A"/>
    <w:rsid w:val="00404ADE"/>
    <w:rsid w:val="00404D25"/>
    <w:rsid w:val="00404EFF"/>
    <w:rsid w:val="004050AE"/>
    <w:rsid w:val="004058F7"/>
    <w:rsid w:val="00405C12"/>
    <w:rsid w:val="00405C9E"/>
    <w:rsid w:val="00406138"/>
    <w:rsid w:val="004063A3"/>
    <w:rsid w:val="004064B8"/>
    <w:rsid w:val="0040667D"/>
    <w:rsid w:val="00406854"/>
    <w:rsid w:val="00406EF4"/>
    <w:rsid w:val="00406F7D"/>
    <w:rsid w:val="004076FF"/>
    <w:rsid w:val="0040772E"/>
    <w:rsid w:val="00407985"/>
    <w:rsid w:val="004079D6"/>
    <w:rsid w:val="00407BCA"/>
    <w:rsid w:val="00407DCA"/>
    <w:rsid w:val="00407EDE"/>
    <w:rsid w:val="00407FAC"/>
    <w:rsid w:val="00410272"/>
    <w:rsid w:val="0041043F"/>
    <w:rsid w:val="00410BB7"/>
    <w:rsid w:val="004110E8"/>
    <w:rsid w:val="00411181"/>
    <w:rsid w:val="00411186"/>
    <w:rsid w:val="00411487"/>
    <w:rsid w:val="00411545"/>
    <w:rsid w:val="004116DF"/>
    <w:rsid w:val="0041173C"/>
    <w:rsid w:val="00411772"/>
    <w:rsid w:val="004117F7"/>
    <w:rsid w:val="00411A5B"/>
    <w:rsid w:val="00411B8F"/>
    <w:rsid w:val="00412079"/>
    <w:rsid w:val="00412923"/>
    <w:rsid w:val="00412BE4"/>
    <w:rsid w:val="00412DC8"/>
    <w:rsid w:val="00412F4A"/>
    <w:rsid w:val="0041300E"/>
    <w:rsid w:val="00413045"/>
    <w:rsid w:val="0041305F"/>
    <w:rsid w:val="004130C9"/>
    <w:rsid w:val="004132B9"/>
    <w:rsid w:val="00413492"/>
    <w:rsid w:val="004135B9"/>
    <w:rsid w:val="0041361C"/>
    <w:rsid w:val="0041364C"/>
    <w:rsid w:val="00413C85"/>
    <w:rsid w:val="00413E39"/>
    <w:rsid w:val="00414066"/>
    <w:rsid w:val="004140CB"/>
    <w:rsid w:val="004141A3"/>
    <w:rsid w:val="004141FB"/>
    <w:rsid w:val="00414249"/>
    <w:rsid w:val="004142B0"/>
    <w:rsid w:val="00414332"/>
    <w:rsid w:val="004145CE"/>
    <w:rsid w:val="00414792"/>
    <w:rsid w:val="00414946"/>
    <w:rsid w:val="00414AA4"/>
    <w:rsid w:val="00414C00"/>
    <w:rsid w:val="00414F71"/>
    <w:rsid w:val="004150C8"/>
    <w:rsid w:val="004152F2"/>
    <w:rsid w:val="00415619"/>
    <w:rsid w:val="0041567B"/>
    <w:rsid w:val="004157EA"/>
    <w:rsid w:val="00415855"/>
    <w:rsid w:val="004159D5"/>
    <w:rsid w:val="0041602D"/>
    <w:rsid w:val="004160C7"/>
    <w:rsid w:val="004161D3"/>
    <w:rsid w:val="0041630A"/>
    <w:rsid w:val="00416832"/>
    <w:rsid w:val="00416A8C"/>
    <w:rsid w:val="00416C19"/>
    <w:rsid w:val="00416CB6"/>
    <w:rsid w:val="004174F5"/>
    <w:rsid w:val="0041755E"/>
    <w:rsid w:val="0041774A"/>
    <w:rsid w:val="00417A6D"/>
    <w:rsid w:val="00417BC9"/>
    <w:rsid w:val="00417E5F"/>
    <w:rsid w:val="00417EB8"/>
    <w:rsid w:val="00417EC2"/>
    <w:rsid w:val="00417F22"/>
    <w:rsid w:val="00420151"/>
    <w:rsid w:val="004201BE"/>
    <w:rsid w:val="00420233"/>
    <w:rsid w:val="00420321"/>
    <w:rsid w:val="004204E8"/>
    <w:rsid w:val="004205F3"/>
    <w:rsid w:val="004206CD"/>
    <w:rsid w:val="00420741"/>
    <w:rsid w:val="004207C1"/>
    <w:rsid w:val="00420F63"/>
    <w:rsid w:val="00420FAE"/>
    <w:rsid w:val="00420FBF"/>
    <w:rsid w:val="004212D5"/>
    <w:rsid w:val="004214EE"/>
    <w:rsid w:val="0042150E"/>
    <w:rsid w:val="00421934"/>
    <w:rsid w:val="00421EC8"/>
    <w:rsid w:val="00422147"/>
    <w:rsid w:val="004223B0"/>
    <w:rsid w:val="0042253F"/>
    <w:rsid w:val="004227A8"/>
    <w:rsid w:val="00422BD3"/>
    <w:rsid w:val="00422FB0"/>
    <w:rsid w:val="004231FF"/>
    <w:rsid w:val="00423290"/>
    <w:rsid w:val="004233A2"/>
    <w:rsid w:val="0042343D"/>
    <w:rsid w:val="0042348F"/>
    <w:rsid w:val="00423490"/>
    <w:rsid w:val="004234A1"/>
    <w:rsid w:val="0042360A"/>
    <w:rsid w:val="00423661"/>
    <w:rsid w:val="0042396E"/>
    <w:rsid w:val="00423DAC"/>
    <w:rsid w:val="00424203"/>
    <w:rsid w:val="00424359"/>
    <w:rsid w:val="00424574"/>
    <w:rsid w:val="004249D5"/>
    <w:rsid w:val="00424EA3"/>
    <w:rsid w:val="00424F3C"/>
    <w:rsid w:val="00424F72"/>
    <w:rsid w:val="00424FCF"/>
    <w:rsid w:val="00425227"/>
    <w:rsid w:val="00425895"/>
    <w:rsid w:val="00425A17"/>
    <w:rsid w:val="00425AA9"/>
    <w:rsid w:val="00425CC4"/>
    <w:rsid w:val="00425D60"/>
    <w:rsid w:val="00425DEC"/>
    <w:rsid w:val="00425EB0"/>
    <w:rsid w:val="00425ED4"/>
    <w:rsid w:val="00425F74"/>
    <w:rsid w:val="00426181"/>
    <w:rsid w:val="00426540"/>
    <w:rsid w:val="004266A9"/>
    <w:rsid w:val="004268E6"/>
    <w:rsid w:val="00426983"/>
    <w:rsid w:val="00426BB9"/>
    <w:rsid w:val="00426CFF"/>
    <w:rsid w:val="00426F43"/>
    <w:rsid w:val="00427184"/>
    <w:rsid w:val="0042745F"/>
    <w:rsid w:val="004276A0"/>
    <w:rsid w:val="00427AF8"/>
    <w:rsid w:val="00427C0E"/>
    <w:rsid w:val="00427C16"/>
    <w:rsid w:val="00427D0A"/>
    <w:rsid w:val="00427EEA"/>
    <w:rsid w:val="004303B9"/>
    <w:rsid w:val="00430A15"/>
    <w:rsid w:val="00430A4D"/>
    <w:rsid w:val="00430ADC"/>
    <w:rsid w:val="00430BC2"/>
    <w:rsid w:val="00430C40"/>
    <w:rsid w:val="00430C69"/>
    <w:rsid w:val="00430C93"/>
    <w:rsid w:val="00430CD0"/>
    <w:rsid w:val="00430CEC"/>
    <w:rsid w:val="00430DCA"/>
    <w:rsid w:val="00430E22"/>
    <w:rsid w:val="00430E48"/>
    <w:rsid w:val="0043117C"/>
    <w:rsid w:val="00431224"/>
    <w:rsid w:val="004312AD"/>
    <w:rsid w:val="004315B2"/>
    <w:rsid w:val="004315F8"/>
    <w:rsid w:val="004317A7"/>
    <w:rsid w:val="004319C8"/>
    <w:rsid w:val="00431ABF"/>
    <w:rsid w:val="00431D41"/>
    <w:rsid w:val="00432173"/>
    <w:rsid w:val="004322FA"/>
    <w:rsid w:val="00432539"/>
    <w:rsid w:val="004327AE"/>
    <w:rsid w:val="00432809"/>
    <w:rsid w:val="00432974"/>
    <w:rsid w:val="00432A50"/>
    <w:rsid w:val="00432C74"/>
    <w:rsid w:val="00432F95"/>
    <w:rsid w:val="0043312A"/>
    <w:rsid w:val="0043313C"/>
    <w:rsid w:val="004331A4"/>
    <w:rsid w:val="00433249"/>
    <w:rsid w:val="00433255"/>
    <w:rsid w:val="0043328F"/>
    <w:rsid w:val="004332ED"/>
    <w:rsid w:val="00433342"/>
    <w:rsid w:val="0043335C"/>
    <w:rsid w:val="004336E5"/>
    <w:rsid w:val="004337C6"/>
    <w:rsid w:val="00433BC1"/>
    <w:rsid w:val="00433C61"/>
    <w:rsid w:val="00433FB7"/>
    <w:rsid w:val="0043408A"/>
    <w:rsid w:val="00434453"/>
    <w:rsid w:val="00434582"/>
    <w:rsid w:val="00434670"/>
    <w:rsid w:val="00434ABF"/>
    <w:rsid w:val="00434C0D"/>
    <w:rsid w:val="00434D35"/>
    <w:rsid w:val="0043503F"/>
    <w:rsid w:val="0043505E"/>
    <w:rsid w:val="004353D4"/>
    <w:rsid w:val="004356F6"/>
    <w:rsid w:val="00435A95"/>
    <w:rsid w:val="00435D13"/>
    <w:rsid w:val="00435DB1"/>
    <w:rsid w:val="00435E61"/>
    <w:rsid w:val="004360E1"/>
    <w:rsid w:val="00436159"/>
    <w:rsid w:val="00436271"/>
    <w:rsid w:val="004362A2"/>
    <w:rsid w:val="004364B6"/>
    <w:rsid w:val="004368FA"/>
    <w:rsid w:val="00436999"/>
    <w:rsid w:val="00436A95"/>
    <w:rsid w:val="00436C7D"/>
    <w:rsid w:val="00436EED"/>
    <w:rsid w:val="00437224"/>
    <w:rsid w:val="0043732D"/>
    <w:rsid w:val="0043783F"/>
    <w:rsid w:val="00437929"/>
    <w:rsid w:val="00437B65"/>
    <w:rsid w:val="00440030"/>
    <w:rsid w:val="004401A0"/>
    <w:rsid w:val="00440244"/>
    <w:rsid w:val="0044032D"/>
    <w:rsid w:val="004403A8"/>
    <w:rsid w:val="00440567"/>
    <w:rsid w:val="0044056B"/>
    <w:rsid w:val="004407D8"/>
    <w:rsid w:val="0044081C"/>
    <w:rsid w:val="00440873"/>
    <w:rsid w:val="004408CC"/>
    <w:rsid w:val="00440AEF"/>
    <w:rsid w:val="00440B0B"/>
    <w:rsid w:val="00440CE4"/>
    <w:rsid w:val="00440CE6"/>
    <w:rsid w:val="0044115A"/>
    <w:rsid w:val="004415D2"/>
    <w:rsid w:val="00441659"/>
    <w:rsid w:val="0044169B"/>
    <w:rsid w:val="00441742"/>
    <w:rsid w:val="0044184A"/>
    <w:rsid w:val="00441D15"/>
    <w:rsid w:val="00441D7D"/>
    <w:rsid w:val="00441FDD"/>
    <w:rsid w:val="00442187"/>
    <w:rsid w:val="0044234A"/>
    <w:rsid w:val="004425EB"/>
    <w:rsid w:val="00442769"/>
    <w:rsid w:val="00442B09"/>
    <w:rsid w:val="00442B89"/>
    <w:rsid w:val="00442C3A"/>
    <w:rsid w:val="00442E60"/>
    <w:rsid w:val="0044312A"/>
    <w:rsid w:val="00443405"/>
    <w:rsid w:val="00443AC1"/>
    <w:rsid w:val="00443C49"/>
    <w:rsid w:val="00443CB6"/>
    <w:rsid w:val="00443F11"/>
    <w:rsid w:val="00444068"/>
    <w:rsid w:val="0044412A"/>
    <w:rsid w:val="00444309"/>
    <w:rsid w:val="00444423"/>
    <w:rsid w:val="004445D1"/>
    <w:rsid w:val="0044473D"/>
    <w:rsid w:val="004447B2"/>
    <w:rsid w:val="00444995"/>
    <w:rsid w:val="00444A5C"/>
    <w:rsid w:val="00444DE0"/>
    <w:rsid w:val="00444ECA"/>
    <w:rsid w:val="00444FDA"/>
    <w:rsid w:val="004456A5"/>
    <w:rsid w:val="004457DB"/>
    <w:rsid w:val="00445870"/>
    <w:rsid w:val="00445B4F"/>
    <w:rsid w:val="00445CDC"/>
    <w:rsid w:val="00446619"/>
    <w:rsid w:val="00446AE0"/>
    <w:rsid w:val="00446C9C"/>
    <w:rsid w:val="00446CAD"/>
    <w:rsid w:val="00446ED4"/>
    <w:rsid w:val="00446FAC"/>
    <w:rsid w:val="004470C4"/>
    <w:rsid w:val="00447163"/>
    <w:rsid w:val="004474AC"/>
    <w:rsid w:val="00447725"/>
    <w:rsid w:val="00447A5A"/>
    <w:rsid w:val="00447B89"/>
    <w:rsid w:val="00447BF5"/>
    <w:rsid w:val="00447C38"/>
    <w:rsid w:val="00447DF1"/>
    <w:rsid w:val="00450035"/>
    <w:rsid w:val="00450089"/>
    <w:rsid w:val="004500CB"/>
    <w:rsid w:val="0045010C"/>
    <w:rsid w:val="004504C2"/>
    <w:rsid w:val="0045068F"/>
    <w:rsid w:val="00450A34"/>
    <w:rsid w:val="00450B03"/>
    <w:rsid w:val="00450B9D"/>
    <w:rsid w:val="00450CAF"/>
    <w:rsid w:val="00450EA0"/>
    <w:rsid w:val="0045144F"/>
    <w:rsid w:val="00451990"/>
    <w:rsid w:val="004519DF"/>
    <w:rsid w:val="00451A2F"/>
    <w:rsid w:val="00451B74"/>
    <w:rsid w:val="00451EB8"/>
    <w:rsid w:val="00451FC7"/>
    <w:rsid w:val="004521EB"/>
    <w:rsid w:val="0045222A"/>
    <w:rsid w:val="004524A0"/>
    <w:rsid w:val="004524D7"/>
    <w:rsid w:val="0045270F"/>
    <w:rsid w:val="004527CC"/>
    <w:rsid w:val="004527F3"/>
    <w:rsid w:val="00452A90"/>
    <w:rsid w:val="00452AB5"/>
    <w:rsid w:val="00452AC5"/>
    <w:rsid w:val="00452B20"/>
    <w:rsid w:val="00452C7B"/>
    <w:rsid w:val="00452D71"/>
    <w:rsid w:val="00452E9E"/>
    <w:rsid w:val="00452EE7"/>
    <w:rsid w:val="004531CA"/>
    <w:rsid w:val="00453249"/>
    <w:rsid w:val="004533C6"/>
    <w:rsid w:val="004535C9"/>
    <w:rsid w:val="00453AB7"/>
    <w:rsid w:val="00453C70"/>
    <w:rsid w:val="00453F01"/>
    <w:rsid w:val="00453FC5"/>
    <w:rsid w:val="00453FDC"/>
    <w:rsid w:val="004541EC"/>
    <w:rsid w:val="00454255"/>
    <w:rsid w:val="00454339"/>
    <w:rsid w:val="004543CF"/>
    <w:rsid w:val="0045446D"/>
    <w:rsid w:val="00454A9F"/>
    <w:rsid w:val="00454B5F"/>
    <w:rsid w:val="00454C6D"/>
    <w:rsid w:val="00454CBA"/>
    <w:rsid w:val="00454D0F"/>
    <w:rsid w:val="00454D42"/>
    <w:rsid w:val="00454D44"/>
    <w:rsid w:val="004552A2"/>
    <w:rsid w:val="00455344"/>
    <w:rsid w:val="0045536C"/>
    <w:rsid w:val="0045553B"/>
    <w:rsid w:val="004556FE"/>
    <w:rsid w:val="004558BF"/>
    <w:rsid w:val="004558EE"/>
    <w:rsid w:val="0045595F"/>
    <w:rsid w:val="00455B03"/>
    <w:rsid w:val="00455CF3"/>
    <w:rsid w:val="00455D54"/>
    <w:rsid w:val="00455E26"/>
    <w:rsid w:val="00456146"/>
    <w:rsid w:val="00456A9F"/>
    <w:rsid w:val="00456B80"/>
    <w:rsid w:val="00456D9C"/>
    <w:rsid w:val="00456E25"/>
    <w:rsid w:val="00456F1D"/>
    <w:rsid w:val="00457120"/>
    <w:rsid w:val="004571CB"/>
    <w:rsid w:val="004575C8"/>
    <w:rsid w:val="004576D7"/>
    <w:rsid w:val="004576F3"/>
    <w:rsid w:val="00457BF9"/>
    <w:rsid w:val="00457F9F"/>
    <w:rsid w:val="00457FD1"/>
    <w:rsid w:val="004600CF"/>
    <w:rsid w:val="00460278"/>
    <w:rsid w:val="004604EC"/>
    <w:rsid w:val="0046082C"/>
    <w:rsid w:val="00460AAB"/>
    <w:rsid w:val="00460B83"/>
    <w:rsid w:val="00460F76"/>
    <w:rsid w:val="0046104F"/>
    <w:rsid w:val="00461375"/>
    <w:rsid w:val="0046143E"/>
    <w:rsid w:val="0046159E"/>
    <w:rsid w:val="0046190A"/>
    <w:rsid w:val="00461A72"/>
    <w:rsid w:val="00461BB5"/>
    <w:rsid w:val="0046213D"/>
    <w:rsid w:val="00462282"/>
    <w:rsid w:val="004625A1"/>
    <w:rsid w:val="00462919"/>
    <w:rsid w:val="00462A68"/>
    <w:rsid w:val="004630DB"/>
    <w:rsid w:val="004635DA"/>
    <w:rsid w:val="00463899"/>
    <w:rsid w:val="00463E50"/>
    <w:rsid w:val="00463F34"/>
    <w:rsid w:val="004642F9"/>
    <w:rsid w:val="004644B5"/>
    <w:rsid w:val="0046469E"/>
    <w:rsid w:val="0046486F"/>
    <w:rsid w:val="00464A14"/>
    <w:rsid w:val="00464FAE"/>
    <w:rsid w:val="0046520C"/>
    <w:rsid w:val="00465258"/>
    <w:rsid w:val="0046539B"/>
    <w:rsid w:val="004653B1"/>
    <w:rsid w:val="00465468"/>
    <w:rsid w:val="00465611"/>
    <w:rsid w:val="00465617"/>
    <w:rsid w:val="0046573D"/>
    <w:rsid w:val="00465C8B"/>
    <w:rsid w:val="00465FCB"/>
    <w:rsid w:val="00466470"/>
    <w:rsid w:val="004666EC"/>
    <w:rsid w:val="00466831"/>
    <w:rsid w:val="00466A5B"/>
    <w:rsid w:val="00466BE0"/>
    <w:rsid w:val="0046745A"/>
    <w:rsid w:val="004675D8"/>
    <w:rsid w:val="004675E1"/>
    <w:rsid w:val="0046769A"/>
    <w:rsid w:val="00467E66"/>
    <w:rsid w:val="00470228"/>
    <w:rsid w:val="004702AC"/>
    <w:rsid w:val="0047060E"/>
    <w:rsid w:val="004709CA"/>
    <w:rsid w:val="00470E4A"/>
    <w:rsid w:val="00470EF2"/>
    <w:rsid w:val="00470F7D"/>
    <w:rsid w:val="00471121"/>
    <w:rsid w:val="0047124D"/>
    <w:rsid w:val="0047142C"/>
    <w:rsid w:val="00471691"/>
    <w:rsid w:val="00471E01"/>
    <w:rsid w:val="004723C9"/>
    <w:rsid w:val="004725B8"/>
    <w:rsid w:val="004727CB"/>
    <w:rsid w:val="00472939"/>
    <w:rsid w:val="004729DF"/>
    <w:rsid w:val="004733BA"/>
    <w:rsid w:val="004734C5"/>
    <w:rsid w:val="00473665"/>
    <w:rsid w:val="004736A8"/>
    <w:rsid w:val="00473707"/>
    <w:rsid w:val="004738A1"/>
    <w:rsid w:val="004738CF"/>
    <w:rsid w:val="004738DB"/>
    <w:rsid w:val="00473961"/>
    <w:rsid w:val="00473B21"/>
    <w:rsid w:val="00473C63"/>
    <w:rsid w:val="004742A0"/>
    <w:rsid w:val="004742A3"/>
    <w:rsid w:val="00474AC8"/>
    <w:rsid w:val="00474B36"/>
    <w:rsid w:val="0047502F"/>
    <w:rsid w:val="0047539A"/>
    <w:rsid w:val="0047579F"/>
    <w:rsid w:val="00475C84"/>
    <w:rsid w:val="00475D5F"/>
    <w:rsid w:val="00476067"/>
    <w:rsid w:val="004761C0"/>
    <w:rsid w:val="00476279"/>
    <w:rsid w:val="004763AB"/>
    <w:rsid w:val="00476438"/>
    <w:rsid w:val="00476527"/>
    <w:rsid w:val="00476621"/>
    <w:rsid w:val="0047668F"/>
    <w:rsid w:val="00476859"/>
    <w:rsid w:val="004768D4"/>
    <w:rsid w:val="00476AE5"/>
    <w:rsid w:val="00476FD9"/>
    <w:rsid w:val="00477055"/>
    <w:rsid w:val="0047714F"/>
    <w:rsid w:val="0047722F"/>
    <w:rsid w:val="0047726D"/>
    <w:rsid w:val="0047727D"/>
    <w:rsid w:val="004776AC"/>
    <w:rsid w:val="00477742"/>
    <w:rsid w:val="00477783"/>
    <w:rsid w:val="0047783F"/>
    <w:rsid w:val="00477903"/>
    <w:rsid w:val="00477AB0"/>
    <w:rsid w:val="00477B20"/>
    <w:rsid w:val="00477C32"/>
    <w:rsid w:val="00477CAD"/>
    <w:rsid w:val="00480011"/>
    <w:rsid w:val="00480015"/>
    <w:rsid w:val="004801DB"/>
    <w:rsid w:val="00480238"/>
    <w:rsid w:val="00480413"/>
    <w:rsid w:val="004804A5"/>
    <w:rsid w:val="00480507"/>
    <w:rsid w:val="00480665"/>
    <w:rsid w:val="004809A6"/>
    <w:rsid w:val="00480E17"/>
    <w:rsid w:val="00480E51"/>
    <w:rsid w:val="004810F4"/>
    <w:rsid w:val="00481457"/>
    <w:rsid w:val="00481BCD"/>
    <w:rsid w:val="00481C2A"/>
    <w:rsid w:val="00481EF2"/>
    <w:rsid w:val="00482075"/>
    <w:rsid w:val="004820DA"/>
    <w:rsid w:val="00482574"/>
    <w:rsid w:val="004827C1"/>
    <w:rsid w:val="00482C0B"/>
    <w:rsid w:val="00482D28"/>
    <w:rsid w:val="00482DB3"/>
    <w:rsid w:val="004830F0"/>
    <w:rsid w:val="004833F3"/>
    <w:rsid w:val="0048399E"/>
    <w:rsid w:val="00483DF4"/>
    <w:rsid w:val="004846C8"/>
    <w:rsid w:val="00484841"/>
    <w:rsid w:val="00484ABD"/>
    <w:rsid w:val="00484D0B"/>
    <w:rsid w:val="00484F68"/>
    <w:rsid w:val="004853BA"/>
    <w:rsid w:val="00485BC7"/>
    <w:rsid w:val="00485C8B"/>
    <w:rsid w:val="0048609B"/>
    <w:rsid w:val="00486196"/>
    <w:rsid w:val="00486357"/>
    <w:rsid w:val="004864AE"/>
    <w:rsid w:val="00486564"/>
    <w:rsid w:val="00486764"/>
    <w:rsid w:val="004867EF"/>
    <w:rsid w:val="00486CCF"/>
    <w:rsid w:val="00486EF1"/>
    <w:rsid w:val="00487035"/>
    <w:rsid w:val="0048707F"/>
    <w:rsid w:val="0048757D"/>
    <w:rsid w:val="00487656"/>
    <w:rsid w:val="004879FA"/>
    <w:rsid w:val="0049021F"/>
    <w:rsid w:val="004903B5"/>
    <w:rsid w:val="004903EA"/>
    <w:rsid w:val="004906F0"/>
    <w:rsid w:val="00490ECE"/>
    <w:rsid w:val="004912CE"/>
    <w:rsid w:val="004914EB"/>
    <w:rsid w:val="00491777"/>
    <w:rsid w:val="00491943"/>
    <w:rsid w:val="00491965"/>
    <w:rsid w:val="00491F5E"/>
    <w:rsid w:val="00492174"/>
    <w:rsid w:val="0049223D"/>
    <w:rsid w:val="00492377"/>
    <w:rsid w:val="004924C0"/>
    <w:rsid w:val="004925FD"/>
    <w:rsid w:val="0049281E"/>
    <w:rsid w:val="00492BF1"/>
    <w:rsid w:val="00492CC2"/>
    <w:rsid w:val="00492DC5"/>
    <w:rsid w:val="00493129"/>
    <w:rsid w:val="004931C6"/>
    <w:rsid w:val="00493261"/>
    <w:rsid w:val="0049342E"/>
    <w:rsid w:val="00493689"/>
    <w:rsid w:val="004939B2"/>
    <w:rsid w:val="004939FA"/>
    <w:rsid w:val="00493B61"/>
    <w:rsid w:val="00493BBB"/>
    <w:rsid w:val="00493E23"/>
    <w:rsid w:val="00493EEC"/>
    <w:rsid w:val="00493FE2"/>
    <w:rsid w:val="00494003"/>
    <w:rsid w:val="00494180"/>
    <w:rsid w:val="00494185"/>
    <w:rsid w:val="0049452D"/>
    <w:rsid w:val="004945FD"/>
    <w:rsid w:val="0049463D"/>
    <w:rsid w:val="0049471E"/>
    <w:rsid w:val="004947B8"/>
    <w:rsid w:val="0049480A"/>
    <w:rsid w:val="0049489B"/>
    <w:rsid w:val="004948C0"/>
    <w:rsid w:val="00494971"/>
    <w:rsid w:val="00494E10"/>
    <w:rsid w:val="00495081"/>
    <w:rsid w:val="004950DF"/>
    <w:rsid w:val="004951A8"/>
    <w:rsid w:val="00495286"/>
    <w:rsid w:val="0049544A"/>
    <w:rsid w:val="004955AA"/>
    <w:rsid w:val="004956B4"/>
    <w:rsid w:val="00495746"/>
    <w:rsid w:val="00495901"/>
    <w:rsid w:val="00495A21"/>
    <w:rsid w:val="00495B07"/>
    <w:rsid w:val="00495B7B"/>
    <w:rsid w:val="00495CC1"/>
    <w:rsid w:val="00495F3F"/>
    <w:rsid w:val="0049602C"/>
    <w:rsid w:val="00496031"/>
    <w:rsid w:val="004966E1"/>
    <w:rsid w:val="0049673D"/>
    <w:rsid w:val="0049677C"/>
    <w:rsid w:val="0049684E"/>
    <w:rsid w:val="00496876"/>
    <w:rsid w:val="00496AAB"/>
    <w:rsid w:val="00496B31"/>
    <w:rsid w:val="00497007"/>
    <w:rsid w:val="00497146"/>
    <w:rsid w:val="00497265"/>
    <w:rsid w:val="00497510"/>
    <w:rsid w:val="00497517"/>
    <w:rsid w:val="0049766C"/>
    <w:rsid w:val="004A010F"/>
    <w:rsid w:val="004A0144"/>
    <w:rsid w:val="004A0325"/>
    <w:rsid w:val="004A052C"/>
    <w:rsid w:val="004A0576"/>
    <w:rsid w:val="004A0619"/>
    <w:rsid w:val="004A0658"/>
    <w:rsid w:val="004A07A7"/>
    <w:rsid w:val="004A0859"/>
    <w:rsid w:val="004A098B"/>
    <w:rsid w:val="004A0B01"/>
    <w:rsid w:val="004A0B56"/>
    <w:rsid w:val="004A0C6B"/>
    <w:rsid w:val="004A0F84"/>
    <w:rsid w:val="004A11D9"/>
    <w:rsid w:val="004A13F9"/>
    <w:rsid w:val="004A14E8"/>
    <w:rsid w:val="004A15B3"/>
    <w:rsid w:val="004A174D"/>
    <w:rsid w:val="004A192C"/>
    <w:rsid w:val="004A19AE"/>
    <w:rsid w:val="004A19B7"/>
    <w:rsid w:val="004A1C3C"/>
    <w:rsid w:val="004A1CE0"/>
    <w:rsid w:val="004A2126"/>
    <w:rsid w:val="004A21BF"/>
    <w:rsid w:val="004A225D"/>
    <w:rsid w:val="004A2309"/>
    <w:rsid w:val="004A2734"/>
    <w:rsid w:val="004A27F7"/>
    <w:rsid w:val="004A2865"/>
    <w:rsid w:val="004A290E"/>
    <w:rsid w:val="004A2D89"/>
    <w:rsid w:val="004A2DC6"/>
    <w:rsid w:val="004A3085"/>
    <w:rsid w:val="004A30A4"/>
    <w:rsid w:val="004A314D"/>
    <w:rsid w:val="004A3347"/>
    <w:rsid w:val="004A34B8"/>
    <w:rsid w:val="004A38AE"/>
    <w:rsid w:val="004A3B8B"/>
    <w:rsid w:val="004A4053"/>
    <w:rsid w:val="004A4313"/>
    <w:rsid w:val="004A451B"/>
    <w:rsid w:val="004A46BE"/>
    <w:rsid w:val="004A4701"/>
    <w:rsid w:val="004A472D"/>
    <w:rsid w:val="004A4878"/>
    <w:rsid w:val="004A4A32"/>
    <w:rsid w:val="004A4BF2"/>
    <w:rsid w:val="004A4C70"/>
    <w:rsid w:val="004A4CB6"/>
    <w:rsid w:val="004A4D8F"/>
    <w:rsid w:val="004A4E17"/>
    <w:rsid w:val="004A4ED5"/>
    <w:rsid w:val="004A5013"/>
    <w:rsid w:val="004A54AB"/>
    <w:rsid w:val="004A55DE"/>
    <w:rsid w:val="004A5723"/>
    <w:rsid w:val="004A58EC"/>
    <w:rsid w:val="004A5C3E"/>
    <w:rsid w:val="004A68CE"/>
    <w:rsid w:val="004A6931"/>
    <w:rsid w:val="004A69B9"/>
    <w:rsid w:val="004A69E8"/>
    <w:rsid w:val="004A6A7D"/>
    <w:rsid w:val="004A6E47"/>
    <w:rsid w:val="004A6E8F"/>
    <w:rsid w:val="004A72A8"/>
    <w:rsid w:val="004A7422"/>
    <w:rsid w:val="004A74B7"/>
    <w:rsid w:val="004A7793"/>
    <w:rsid w:val="004A7CC2"/>
    <w:rsid w:val="004A7F16"/>
    <w:rsid w:val="004A7FFA"/>
    <w:rsid w:val="004B0018"/>
    <w:rsid w:val="004B017B"/>
    <w:rsid w:val="004B05C5"/>
    <w:rsid w:val="004B05E3"/>
    <w:rsid w:val="004B073F"/>
    <w:rsid w:val="004B0778"/>
    <w:rsid w:val="004B07AD"/>
    <w:rsid w:val="004B089E"/>
    <w:rsid w:val="004B08A7"/>
    <w:rsid w:val="004B0AE5"/>
    <w:rsid w:val="004B0CB5"/>
    <w:rsid w:val="004B0F24"/>
    <w:rsid w:val="004B1069"/>
    <w:rsid w:val="004B1197"/>
    <w:rsid w:val="004B12C0"/>
    <w:rsid w:val="004B137D"/>
    <w:rsid w:val="004B1B56"/>
    <w:rsid w:val="004B206E"/>
    <w:rsid w:val="004B2159"/>
    <w:rsid w:val="004B2648"/>
    <w:rsid w:val="004B2A55"/>
    <w:rsid w:val="004B2FF5"/>
    <w:rsid w:val="004B3069"/>
    <w:rsid w:val="004B31A6"/>
    <w:rsid w:val="004B3357"/>
    <w:rsid w:val="004B3580"/>
    <w:rsid w:val="004B3900"/>
    <w:rsid w:val="004B3BD9"/>
    <w:rsid w:val="004B3C08"/>
    <w:rsid w:val="004B439F"/>
    <w:rsid w:val="004B4635"/>
    <w:rsid w:val="004B47EC"/>
    <w:rsid w:val="004B495E"/>
    <w:rsid w:val="004B499E"/>
    <w:rsid w:val="004B4B96"/>
    <w:rsid w:val="004B4CA4"/>
    <w:rsid w:val="004B4E64"/>
    <w:rsid w:val="004B4E71"/>
    <w:rsid w:val="004B4FA2"/>
    <w:rsid w:val="004B5009"/>
    <w:rsid w:val="004B502F"/>
    <w:rsid w:val="004B5428"/>
    <w:rsid w:val="004B547F"/>
    <w:rsid w:val="004B567B"/>
    <w:rsid w:val="004B5682"/>
    <w:rsid w:val="004B591B"/>
    <w:rsid w:val="004B598E"/>
    <w:rsid w:val="004B5B3C"/>
    <w:rsid w:val="004B5BEC"/>
    <w:rsid w:val="004B5C93"/>
    <w:rsid w:val="004B5D84"/>
    <w:rsid w:val="004B63EF"/>
    <w:rsid w:val="004B6473"/>
    <w:rsid w:val="004B6833"/>
    <w:rsid w:val="004B6A50"/>
    <w:rsid w:val="004B6BD0"/>
    <w:rsid w:val="004B6C0C"/>
    <w:rsid w:val="004B6C28"/>
    <w:rsid w:val="004B7A2E"/>
    <w:rsid w:val="004B7CD2"/>
    <w:rsid w:val="004C008D"/>
    <w:rsid w:val="004C0394"/>
    <w:rsid w:val="004C0906"/>
    <w:rsid w:val="004C0A80"/>
    <w:rsid w:val="004C0EB7"/>
    <w:rsid w:val="004C111A"/>
    <w:rsid w:val="004C14E4"/>
    <w:rsid w:val="004C1937"/>
    <w:rsid w:val="004C1A67"/>
    <w:rsid w:val="004C1B64"/>
    <w:rsid w:val="004C1CC3"/>
    <w:rsid w:val="004C1DB5"/>
    <w:rsid w:val="004C1EBD"/>
    <w:rsid w:val="004C210B"/>
    <w:rsid w:val="004C22C3"/>
    <w:rsid w:val="004C2D60"/>
    <w:rsid w:val="004C2F82"/>
    <w:rsid w:val="004C31AC"/>
    <w:rsid w:val="004C31CE"/>
    <w:rsid w:val="004C3378"/>
    <w:rsid w:val="004C338A"/>
    <w:rsid w:val="004C33FD"/>
    <w:rsid w:val="004C36A9"/>
    <w:rsid w:val="004C378A"/>
    <w:rsid w:val="004C3CA5"/>
    <w:rsid w:val="004C3D79"/>
    <w:rsid w:val="004C3EE2"/>
    <w:rsid w:val="004C3FE9"/>
    <w:rsid w:val="004C41E0"/>
    <w:rsid w:val="004C4236"/>
    <w:rsid w:val="004C4249"/>
    <w:rsid w:val="004C444E"/>
    <w:rsid w:val="004C4644"/>
    <w:rsid w:val="004C466F"/>
    <w:rsid w:val="004C4706"/>
    <w:rsid w:val="004C4A9A"/>
    <w:rsid w:val="004C4B32"/>
    <w:rsid w:val="004C4BC0"/>
    <w:rsid w:val="004C4D22"/>
    <w:rsid w:val="004C4D62"/>
    <w:rsid w:val="004C4E6C"/>
    <w:rsid w:val="004C5080"/>
    <w:rsid w:val="004C529F"/>
    <w:rsid w:val="004C579E"/>
    <w:rsid w:val="004C57DB"/>
    <w:rsid w:val="004C5D0E"/>
    <w:rsid w:val="004C5F1D"/>
    <w:rsid w:val="004C606C"/>
    <w:rsid w:val="004C621B"/>
    <w:rsid w:val="004C6599"/>
    <w:rsid w:val="004C677F"/>
    <w:rsid w:val="004C67F2"/>
    <w:rsid w:val="004C689E"/>
    <w:rsid w:val="004C68A5"/>
    <w:rsid w:val="004C6A2C"/>
    <w:rsid w:val="004C6BB0"/>
    <w:rsid w:val="004C6C7B"/>
    <w:rsid w:val="004C6F0A"/>
    <w:rsid w:val="004C770C"/>
    <w:rsid w:val="004C776C"/>
    <w:rsid w:val="004C779A"/>
    <w:rsid w:val="004C77C2"/>
    <w:rsid w:val="004C7807"/>
    <w:rsid w:val="004C7B76"/>
    <w:rsid w:val="004C7BEF"/>
    <w:rsid w:val="004C7D45"/>
    <w:rsid w:val="004D0024"/>
    <w:rsid w:val="004D037F"/>
    <w:rsid w:val="004D03B6"/>
    <w:rsid w:val="004D0526"/>
    <w:rsid w:val="004D05B5"/>
    <w:rsid w:val="004D0815"/>
    <w:rsid w:val="004D0996"/>
    <w:rsid w:val="004D0CEA"/>
    <w:rsid w:val="004D0FF0"/>
    <w:rsid w:val="004D11F3"/>
    <w:rsid w:val="004D143E"/>
    <w:rsid w:val="004D1856"/>
    <w:rsid w:val="004D19CC"/>
    <w:rsid w:val="004D1F05"/>
    <w:rsid w:val="004D1F4E"/>
    <w:rsid w:val="004D2097"/>
    <w:rsid w:val="004D22CB"/>
    <w:rsid w:val="004D2405"/>
    <w:rsid w:val="004D2436"/>
    <w:rsid w:val="004D24DA"/>
    <w:rsid w:val="004D2A4F"/>
    <w:rsid w:val="004D2C53"/>
    <w:rsid w:val="004D2C80"/>
    <w:rsid w:val="004D2D24"/>
    <w:rsid w:val="004D2E7E"/>
    <w:rsid w:val="004D2F54"/>
    <w:rsid w:val="004D31C8"/>
    <w:rsid w:val="004D31EE"/>
    <w:rsid w:val="004D3201"/>
    <w:rsid w:val="004D36A6"/>
    <w:rsid w:val="004D379B"/>
    <w:rsid w:val="004D3955"/>
    <w:rsid w:val="004D3B30"/>
    <w:rsid w:val="004D3C34"/>
    <w:rsid w:val="004D4003"/>
    <w:rsid w:val="004D40EB"/>
    <w:rsid w:val="004D4342"/>
    <w:rsid w:val="004D4439"/>
    <w:rsid w:val="004D46E0"/>
    <w:rsid w:val="004D48C8"/>
    <w:rsid w:val="004D4B67"/>
    <w:rsid w:val="004D4BE3"/>
    <w:rsid w:val="004D4D25"/>
    <w:rsid w:val="004D4EC7"/>
    <w:rsid w:val="004D4F01"/>
    <w:rsid w:val="004D5163"/>
    <w:rsid w:val="004D5169"/>
    <w:rsid w:val="004D5298"/>
    <w:rsid w:val="004D5482"/>
    <w:rsid w:val="004D54D0"/>
    <w:rsid w:val="004D563A"/>
    <w:rsid w:val="004D5848"/>
    <w:rsid w:val="004D59BD"/>
    <w:rsid w:val="004D5A9A"/>
    <w:rsid w:val="004D5D40"/>
    <w:rsid w:val="004D5E6D"/>
    <w:rsid w:val="004D60C8"/>
    <w:rsid w:val="004D61E1"/>
    <w:rsid w:val="004D6666"/>
    <w:rsid w:val="004D676A"/>
    <w:rsid w:val="004D6979"/>
    <w:rsid w:val="004D6C41"/>
    <w:rsid w:val="004D6D83"/>
    <w:rsid w:val="004D6E16"/>
    <w:rsid w:val="004D6F95"/>
    <w:rsid w:val="004D700C"/>
    <w:rsid w:val="004D7212"/>
    <w:rsid w:val="004D7988"/>
    <w:rsid w:val="004D79A7"/>
    <w:rsid w:val="004D79FB"/>
    <w:rsid w:val="004D7AB4"/>
    <w:rsid w:val="004D7BAC"/>
    <w:rsid w:val="004D7D04"/>
    <w:rsid w:val="004D7D55"/>
    <w:rsid w:val="004D7EE3"/>
    <w:rsid w:val="004D7F51"/>
    <w:rsid w:val="004E03A0"/>
    <w:rsid w:val="004E03B6"/>
    <w:rsid w:val="004E03DC"/>
    <w:rsid w:val="004E0527"/>
    <w:rsid w:val="004E07FD"/>
    <w:rsid w:val="004E0AC7"/>
    <w:rsid w:val="004E0B8A"/>
    <w:rsid w:val="004E0D98"/>
    <w:rsid w:val="004E0E27"/>
    <w:rsid w:val="004E0F89"/>
    <w:rsid w:val="004E1191"/>
    <w:rsid w:val="004E11C3"/>
    <w:rsid w:val="004E1209"/>
    <w:rsid w:val="004E13D8"/>
    <w:rsid w:val="004E13FE"/>
    <w:rsid w:val="004E14D4"/>
    <w:rsid w:val="004E1685"/>
    <w:rsid w:val="004E16B7"/>
    <w:rsid w:val="004E16F1"/>
    <w:rsid w:val="004E1718"/>
    <w:rsid w:val="004E1757"/>
    <w:rsid w:val="004E176F"/>
    <w:rsid w:val="004E1800"/>
    <w:rsid w:val="004E1EE7"/>
    <w:rsid w:val="004E1FEB"/>
    <w:rsid w:val="004E227B"/>
    <w:rsid w:val="004E2339"/>
    <w:rsid w:val="004E26E1"/>
    <w:rsid w:val="004E275B"/>
    <w:rsid w:val="004E27FA"/>
    <w:rsid w:val="004E282E"/>
    <w:rsid w:val="004E336C"/>
    <w:rsid w:val="004E35FA"/>
    <w:rsid w:val="004E3674"/>
    <w:rsid w:val="004E36FE"/>
    <w:rsid w:val="004E37C8"/>
    <w:rsid w:val="004E3958"/>
    <w:rsid w:val="004E3A1B"/>
    <w:rsid w:val="004E3BCB"/>
    <w:rsid w:val="004E3D6A"/>
    <w:rsid w:val="004E42F9"/>
    <w:rsid w:val="004E44DC"/>
    <w:rsid w:val="004E45D4"/>
    <w:rsid w:val="004E4802"/>
    <w:rsid w:val="004E4AE8"/>
    <w:rsid w:val="004E4C8F"/>
    <w:rsid w:val="004E4F85"/>
    <w:rsid w:val="004E4FD8"/>
    <w:rsid w:val="004E4FE7"/>
    <w:rsid w:val="004E51FF"/>
    <w:rsid w:val="004E555B"/>
    <w:rsid w:val="004E55CC"/>
    <w:rsid w:val="004E583C"/>
    <w:rsid w:val="004E58EC"/>
    <w:rsid w:val="004E593B"/>
    <w:rsid w:val="004E5950"/>
    <w:rsid w:val="004E5AE2"/>
    <w:rsid w:val="004E5E67"/>
    <w:rsid w:val="004E5EF2"/>
    <w:rsid w:val="004E6313"/>
    <w:rsid w:val="004E6A5A"/>
    <w:rsid w:val="004E6A70"/>
    <w:rsid w:val="004E6BC9"/>
    <w:rsid w:val="004E7076"/>
    <w:rsid w:val="004E7398"/>
    <w:rsid w:val="004E764E"/>
    <w:rsid w:val="004E777E"/>
    <w:rsid w:val="004E7A69"/>
    <w:rsid w:val="004E7C5C"/>
    <w:rsid w:val="004E7D99"/>
    <w:rsid w:val="004E7FBD"/>
    <w:rsid w:val="004F0054"/>
    <w:rsid w:val="004F0160"/>
    <w:rsid w:val="004F02F1"/>
    <w:rsid w:val="004F0815"/>
    <w:rsid w:val="004F0871"/>
    <w:rsid w:val="004F09C8"/>
    <w:rsid w:val="004F09F4"/>
    <w:rsid w:val="004F0A85"/>
    <w:rsid w:val="004F0E2D"/>
    <w:rsid w:val="004F104F"/>
    <w:rsid w:val="004F16AC"/>
    <w:rsid w:val="004F1AAF"/>
    <w:rsid w:val="004F1AFC"/>
    <w:rsid w:val="004F21A5"/>
    <w:rsid w:val="004F2347"/>
    <w:rsid w:val="004F23A8"/>
    <w:rsid w:val="004F23B7"/>
    <w:rsid w:val="004F25BD"/>
    <w:rsid w:val="004F26ED"/>
    <w:rsid w:val="004F26F9"/>
    <w:rsid w:val="004F276C"/>
    <w:rsid w:val="004F2861"/>
    <w:rsid w:val="004F28F5"/>
    <w:rsid w:val="004F2C77"/>
    <w:rsid w:val="004F2ED7"/>
    <w:rsid w:val="004F2EFC"/>
    <w:rsid w:val="004F3134"/>
    <w:rsid w:val="004F3348"/>
    <w:rsid w:val="004F35EC"/>
    <w:rsid w:val="004F36D9"/>
    <w:rsid w:val="004F36F4"/>
    <w:rsid w:val="004F37DF"/>
    <w:rsid w:val="004F3A98"/>
    <w:rsid w:val="004F3CFE"/>
    <w:rsid w:val="004F3EB4"/>
    <w:rsid w:val="004F3EE6"/>
    <w:rsid w:val="004F4060"/>
    <w:rsid w:val="004F41FD"/>
    <w:rsid w:val="004F41FF"/>
    <w:rsid w:val="004F42D4"/>
    <w:rsid w:val="004F446D"/>
    <w:rsid w:val="004F44EB"/>
    <w:rsid w:val="004F4601"/>
    <w:rsid w:val="004F4656"/>
    <w:rsid w:val="004F484D"/>
    <w:rsid w:val="004F48FB"/>
    <w:rsid w:val="004F493E"/>
    <w:rsid w:val="004F4B2E"/>
    <w:rsid w:val="004F4B48"/>
    <w:rsid w:val="004F4B87"/>
    <w:rsid w:val="004F4C48"/>
    <w:rsid w:val="004F4CF4"/>
    <w:rsid w:val="004F4CFF"/>
    <w:rsid w:val="004F4DB8"/>
    <w:rsid w:val="004F4E83"/>
    <w:rsid w:val="004F4E87"/>
    <w:rsid w:val="004F4F7C"/>
    <w:rsid w:val="004F5097"/>
    <w:rsid w:val="004F5098"/>
    <w:rsid w:val="004F50A5"/>
    <w:rsid w:val="004F5337"/>
    <w:rsid w:val="004F5352"/>
    <w:rsid w:val="004F5499"/>
    <w:rsid w:val="004F553E"/>
    <w:rsid w:val="004F5558"/>
    <w:rsid w:val="004F5603"/>
    <w:rsid w:val="004F56E0"/>
    <w:rsid w:val="004F590F"/>
    <w:rsid w:val="004F5A13"/>
    <w:rsid w:val="004F5A2D"/>
    <w:rsid w:val="004F5ACA"/>
    <w:rsid w:val="004F5BE6"/>
    <w:rsid w:val="004F5CA3"/>
    <w:rsid w:val="004F5D23"/>
    <w:rsid w:val="004F5D90"/>
    <w:rsid w:val="004F6497"/>
    <w:rsid w:val="004F6528"/>
    <w:rsid w:val="004F658B"/>
    <w:rsid w:val="004F66A3"/>
    <w:rsid w:val="004F6722"/>
    <w:rsid w:val="004F680A"/>
    <w:rsid w:val="004F6B15"/>
    <w:rsid w:val="004F6B8A"/>
    <w:rsid w:val="004F6C73"/>
    <w:rsid w:val="004F6E51"/>
    <w:rsid w:val="004F706A"/>
    <w:rsid w:val="004F7309"/>
    <w:rsid w:val="004F7404"/>
    <w:rsid w:val="004F744C"/>
    <w:rsid w:val="004F76AD"/>
    <w:rsid w:val="004F76CD"/>
    <w:rsid w:val="004F778F"/>
    <w:rsid w:val="004F782B"/>
    <w:rsid w:val="004F78CA"/>
    <w:rsid w:val="004F79F3"/>
    <w:rsid w:val="004F7CF1"/>
    <w:rsid w:val="004F7E49"/>
    <w:rsid w:val="004F7E84"/>
    <w:rsid w:val="00500415"/>
    <w:rsid w:val="005004E0"/>
    <w:rsid w:val="005009DE"/>
    <w:rsid w:val="00500AA3"/>
    <w:rsid w:val="00500BB5"/>
    <w:rsid w:val="00500C4D"/>
    <w:rsid w:val="00500DB2"/>
    <w:rsid w:val="00500E66"/>
    <w:rsid w:val="00500E67"/>
    <w:rsid w:val="00500ECB"/>
    <w:rsid w:val="00501C12"/>
    <w:rsid w:val="00501C36"/>
    <w:rsid w:val="00501D8E"/>
    <w:rsid w:val="005021E6"/>
    <w:rsid w:val="0050237F"/>
    <w:rsid w:val="005023D0"/>
    <w:rsid w:val="00502605"/>
    <w:rsid w:val="00502751"/>
    <w:rsid w:val="0050279F"/>
    <w:rsid w:val="005029E3"/>
    <w:rsid w:val="00502D56"/>
    <w:rsid w:val="00502F3D"/>
    <w:rsid w:val="00503088"/>
    <w:rsid w:val="00503415"/>
    <w:rsid w:val="0050382F"/>
    <w:rsid w:val="005038E7"/>
    <w:rsid w:val="00503A58"/>
    <w:rsid w:val="00503C4D"/>
    <w:rsid w:val="00503CAC"/>
    <w:rsid w:val="00503DAA"/>
    <w:rsid w:val="00503DCE"/>
    <w:rsid w:val="00503E69"/>
    <w:rsid w:val="0050440C"/>
    <w:rsid w:val="0050442A"/>
    <w:rsid w:val="00504435"/>
    <w:rsid w:val="0050443E"/>
    <w:rsid w:val="005044FA"/>
    <w:rsid w:val="0050471D"/>
    <w:rsid w:val="005047BF"/>
    <w:rsid w:val="00504A08"/>
    <w:rsid w:val="00504BE7"/>
    <w:rsid w:val="00504D8E"/>
    <w:rsid w:val="00505024"/>
    <w:rsid w:val="005050C7"/>
    <w:rsid w:val="00505358"/>
    <w:rsid w:val="0050561D"/>
    <w:rsid w:val="00505938"/>
    <w:rsid w:val="00505EBF"/>
    <w:rsid w:val="00506035"/>
    <w:rsid w:val="0050612B"/>
    <w:rsid w:val="0050615E"/>
    <w:rsid w:val="005062B3"/>
    <w:rsid w:val="00506349"/>
    <w:rsid w:val="00506503"/>
    <w:rsid w:val="00506564"/>
    <w:rsid w:val="005065DE"/>
    <w:rsid w:val="00506699"/>
    <w:rsid w:val="005066D6"/>
    <w:rsid w:val="005067D2"/>
    <w:rsid w:val="00506B19"/>
    <w:rsid w:val="00506B47"/>
    <w:rsid w:val="00506CA7"/>
    <w:rsid w:val="00506D0C"/>
    <w:rsid w:val="00506D67"/>
    <w:rsid w:val="00506E2D"/>
    <w:rsid w:val="00506E7B"/>
    <w:rsid w:val="00506EF5"/>
    <w:rsid w:val="005074B2"/>
    <w:rsid w:val="00507522"/>
    <w:rsid w:val="005075B3"/>
    <w:rsid w:val="00507677"/>
    <w:rsid w:val="005076B5"/>
    <w:rsid w:val="005079CE"/>
    <w:rsid w:val="005104B5"/>
    <w:rsid w:val="005112EC"/>
    <w:rsid w:val="005116F8"/>
    <w:rsid w:val="0051184D"/>
    <w:rsid w:val="00511F77"/>
    <w:rsid w:val="00512163"/>
    <w:rsid w:val="0051225C"/>
    <w:rsid w:val="005122C9"/>
    <w:rsid w:val="00512760"/>
    <w:rsid w:val="00512946"/>
    <w:rsid w:val="00512B31"/>
    <w:rsid w:val="00512B3E"/>
    <w:rsid w:val="00512F35"/>
    <w:rsid w:val="00513529"/>
    <w:rsid w:val="00513AA3"/>
    <w:rsid w:val="00513B2D"/>
    <w:rsid w:val="00513EC0"/>
    <w:rsid w:val="00513EE9"/>
    <w:rsid w:val="00514106"/>
    <w:rsid w:val="00514383"/>
    <w:rsid w:val="00514776"/>
    <w:rsid w:val="0051486C"/>
    <w:rsid w:val="00514C0B"/>
    <w:rsid w:val="00514EFC"/>
    <w:rsid w:val="00515269"/>
    <w:rsid w:val="00515604"/>
    <w:rsid w:val="00515745"/>
    <w:rsid w:val="00515797"/>
    <w:rsid w:val="00515D1D"/>
    <w:rsid w:val="00515DBD"/>
    <w:rsid w:val="00515E1F"/>
    <w:rsid w:val="005161CE"/>
    <w:rsid w:val="00516312"/>
    <w:rsid w:val="00516699"/>
    <w:rsid w:val="00516772"/>
    <w:rsid w:val="00516C9E"/>
    <w:rsid w:val="00516F5D"/>
    <w:rsid w:val="00516F6F"/>
    <w:rsid w:val="00517100"/>
    <w:rsid w:val="005173FF"/>
    <w:rsid w:val="00517408"/>
    <w:rsid w:val="00517521"/>
    <w:rsid w:val="00517F4A"/>
    <w:rsid w:val="00520153"/>
    <w:rsid w:val="00520176"/>
    <w:rsid w:val="005201B2"/>
    <w:rsid w:val="00520466"/>
    <w:rsid w:val="0052063C"/>
    <w:rsid w:val="00520819"/>
    <w:rsid w:val="005209AF"/>
    <w:rsid w:val="00520D4F"/>
    <w:rsid w:val="00520EA0"/>
    <w:rsid w:val="00520F7E"/>
    <w:rsid w:val="00520FBE"/>
    <w:rsid w:val="00520FD4"/>
    <w:rsid w:val="0052129D"/>
    <w:rsid w:val="0052172D"/>
    <w:rsid w:val="00521874"/>
    <w:rsid w:val="00521A1C"/>
    <w:rsid w:val="00521D45"/>
    <w:rsid w:val="00521FF2"/>
    <w:rsid w:val="005221E2"/>
    <w:rsid w:val="005221FC"/>
    <w:rsid w:val="00522840"/>
    <w:rsid w:val="00522BB0"/>
    <w:rsid w:val="00522BB1"/>
    <w:rsid w:val="00522C3A"/>
    <w:rsid w:val="00522FA9"/>
    <w:rsid w:val="0052360A"/>
    <w:rsid w:val="0052389F"/>
    <w:rsid w:val="0052393E"/>
    <w:rsid w:val="005239D7"/>
    <w:rsid w:val="00523C97"/>
    <w:rsid w:val="00523D0E"/>
    <w:rsid w:val="00523FA6"/>
    <w:rsid w:val="00524220"/>
    <w:rsid w:val="005242EB"/>
    <w:rsid w:val="005245AF"/>
    <w:rsid w:val="005245F6"/>
    <w:rsid w:val="005247AF"/>
    <w:rsid w:val="005248A7"/>
    <w:rsid w:val="005248C9"/>
    <w:rsid w:val="00524C7D"/>
    <w:rsid w:val="00524D54"/>
    <w:rsid w:val="00525148"/>
    <w:rsid w:val="005255D3"/>
    <w:rsid w:val="00525CD8"/>
    <w:rsid w:val="00525D73"/>
    <w:rsid w:val="00526873"/>
    <w:rsid w:val="00526952"/>
    <w:rsid w:val="00526B79"/>
    <w:rsid w:val="005271F4"/>
    <w:rsid w:val="005272C9"/>
    <w:rsid w:val="005273CE"/>
    <w:rsid w:val="005273F2"/>
    <w:rsid w:val="005275B3"/>
    <w:rsid w:val="00527B8C"/>
    <w:rsid w:val="00527D50"/>
    <w:rsid w:val="00527E63"/>
    <w:rsid w:val="00530010"/>
    <w:rsid w:val="00530093"/>
    <w:rsid w:val="00530127"/>
    <w:rsid w:val="005304CD"/>
    <w:rsid w:val="00530547"/>
    <w:rsid w:val="00530852"/>
    <w:rsid w:val="00530ADB"/>
    <w:rsid w:val="00530ADE"/>
    <w:rsid w:val="00530B4B"/>
    <w:rsid w:val="00530D8B"/>
    <w:rsid w:val="00530FA9"/>
    <w:rsid w:val="00530FCA"/>
    <w:rsid w:val="00531453"/>
    <w:rsid w:val="00531565"/>
    <w:rsid w:val="005316C8"/>
    <w:rsid w:val="005319C5"/>
    <w:rsid w:val="00531ED9"/>
    <w:rsid w:val="00531F39"/>
    <w:rsid w:val="0053217F"/>
    <w:rsid w:val="0053224C"/>
    <w:rsid w:val="00532393"/>
    <w:rsid w:val="005323F9"/>
    <w:rsid w:val="0053258D"/>
    <w:rsid w:val="005327C7"/>
    <w:rsid w:val="005329C5"/>
    <w:rsid w:val="00532AE1"/>
    <w:rsid w:val="00532F71"/>
    <w:rsid w:val="00533980"/>
    <w:rsid w:val="005339EA"/>
    <w:rsid w:val="00533A13"/>
    <w:rsid w:val="00533A41"/>
    <w:rsid w:val="00533B2C"/>
    <w:rsid w:val="00533E05"/>
    <w:rsid w:val="00533E28"/>
    <w:rsid w:val="005340F2"/>
    <w:rsid w:val="005347C5"/>
    <w:rsid w:val="00534871"/>
    <w:rsid w:val="00534C88"/>
    <w:rsid w:val="00534E8C"/>
    <w:rsid w:val="00534F27"/>
    <w:rsid w:val="005350A3"/>
    <w:rsid w:val="0053517E"/>
    <w:rsid w:val="005351E5"/>
    <w:rsid w:val="0053524E"/>
    <w:rsid w:val="00535279"/>
    <w:rsid w:val="00535296"/>
    <w:rsid w:val="005353B1"/>
    <w:rsid w:val="00535561"/>
    <w:rsid w:val="005356F5"/>
    <w:rsid w:val="005357E9"/>
    <w:rsid w:val="00535966"/>
    <w:rsid w:val="005359B4"/>
    <w:rsid w:val="00535A9D"/>
    <w:rsid w:val="00535AA2"/>
    <w:rsid w:val="005362A9"/>
    <w:rsid w:val="00536359"/>
    <w:rsid w:val="0053640B"/>
    <w:rsid w:val="00536437"/>
    <w:rsid w:val="0053672C"/>
    <w:rsid w:val="0053673E"/>
    <w:rsid w:val="005367DA"/>
    <w:rsid w:val="005367F1"/>
    <w:rsid w:val="005369C9"/>
    <w:rsid w:val="00536CA3"/>
    <w:rsid w:val="00536D35"/>
    <w:rsid w:val="00536F22"/>
    <w:rsid w:val="00536F8E"/>
    <w:rsid w:val="00537720"/>
    <w:rsid w:val="00537B00"/>
    <w:rsid w:val="00537BEC"/>
    <w:rsid w:val="00537DAF"/>
    <w:rsid w:val="00537DEB"/>
    <w:rsid w:val="00537F5F"/>
    <w:rsid w:val="00540384"/>
    <w:rsid w:val="00540443"/>
    <w:rsid w:val="005408B5"/>
    <w:rsid w:val="00540ADB"/>
    <w:rsid w:val="00540E32"/>
    <w:rsid w:val="0054143F"/>
    <w:rsid w:val="005414B5"/>
    <w:rsid w:val="00541817"/>
    <w:rsid w:val="0054189E"/>
    <w:rsid w:val="00541A4C"/>
    <w:rsid w:val="00541F9A"/>
    <w:rsid w:val="00542126"/>
    <w:rsid w:val="00542154"/>
    <w:rsid w:val="005422EE"/>
    <w:rsid w:val="0054238F"/>
    <w:rsid w:val="005424DB"/>
    <w:rsid w:val="005425F4"/>
    <w:rsid w:val="00542B55"/>
    <w:rsid w:val="00542BA1"/>
    <w:rsid w:val="00542D84"/>
    <w:rsid w:val="00542D89"/>
    <w:rsid w:val="00542DFA"/>
    <w:rsid w:val="00542E45"/>
    <w:rsid w:val="00542F53"/>
    <w:rsid w:val="0054306B"/>
    <w:rsid w:val="005431BD"/>
    <w:rsid w:val="00543485"/>
    <w:rsid w:val="00543870"/>
    <w:rsid w:val="005439E6"/>
    <w:rsid w:val="00543B6D"/>
    <w:rsid w:val="00544373"/>
    <w:rsid w:val="00544460"/>
    <w:rsid w:val="005446FB"/>
    <w:rsid w:val="00544872"/>
    <w:rsid w:val="00544909"/>
    <w:rsid w:val="00544D47"/>
    <w:rsid w:val="00544DC9"/>
    <w:rsid w:val="00544DED"/>
    <w:rsid w:val="00545178"/>
    <w:rsid w:val="0054522C"/>
    <w:rsid w:val="0054577F"/>
    <w:rsid w:val="00545783"/>
    <w:rsid w:val="005459B7"/>
    <w:rsid w:val="00545B5F"/>
    <w:rsid w:val="00545B9E"/>
    <w:rsid w:val="00545BB8"/>
    <w:rsid w:val="00545D08"/>
    <w:rsid w:val="00545DBC"/>
    <w:rsid w:val="00545E37"/>
    <w:rsid w:val="00546079"/>
    <w:rsid w:val="0054607E"/>
    <w:rsid w:val="0054609E"/>
    <w:rsid w:val="005460FB"/>
    <w:rsid w:val="005461B2"/>
    <w:rsid w:val="0054642E"/>
    <w:rsid w:val="00546487"/>
    <w:rsid w:val="00546540"/>
    <w:rsid w:val="005466DB"/>
    <w:rsid w:val="0054676B"/>
    <w:rsid w:val="00546789"/>
    <w:rsid w:val="005467FC"/>
    <w:rsid w:val="0054688D"/>
    <w:rsid w:val="005469E7"/>
    <w:rsid w:val="00546A05"/>
    <w:rsid w:val="00546A8D"/>
    <w:rsid w:val="00546B27"/>
    <w:rsid w:val="00546BE3"/>
    <w:rsid w:val="00546E44"/>
    <w:rsid w:val="00546F31"/>
    <w:rsid w:val="00547420"/>
    <w:rsid w:val="00547421"/>
    <w:rsid w:val="00547478"/>
    <w:rsid w:val="00547687"/>
    <w:rsid w:val="005476D3"/>
    <w:rsid w:val="005477C4"/>
    <w:rsid w:val="00547D03"/>
    <w:rsid w:val="00547D99"/>
    <w:rsid w:val="00550076"/>
    <w:rsid w:val="005503AC"/>
    <w:rsid w:val="005503F2"/>
    <w:rsid w:val="00550784"/>
    <w:rsid w:val="00550843"/>
    <w:rsid w:val="005509C8"/>
    <w:rsid w:val="00550D6F"/>
    <w:rsid w:val="00550DF3"/>
    <w:rsid w:val="00550F30"/>
    <w:rsid w:val="00551026"/>
    <w:rsid w:val="005510DA"/>
    <w:rsid w:val="005515BA"/>
    <w:rsid w:val="005516AA"/>
    <w:rsid w:val="0055174D"/>
    <w:rsid w:val="005517A5"/>
    <w:rsid w:val="00551A2C"/>
    <w:rsid w:val="00551A32"/>
    <w:rsid w:val="00551A38"/>
    <w:rsid w:val="00551AF5"/>
    <w:rsid w:val="00551C3C"/>
    <w:rsid w:val="00551CF0"/>
    <w:rsid w:val="00551F00"/>
    <w:rsid w:val="00552068"/>
    <w:rsid w:val="00552139"/>
    <w:rsid w:val="0055216B"/>
    <w:rsid w:val="00552196"/>
    <w:rsid w:val="005521C5"/>
    <w:rsid w:val="00552228"/>
    <w:rsid w:val="00552447"/>
    <w:rsid w:val="00552735"/>
    <w:rsid w:val="00552855"/>
    <w:rsid w:val="00552868"/>
    <w:rsid w:val="00552B02"/>
    <w:rsid w:val="00552C5F"/>
    <w:rsid w:val="00552E15"/>
    <w:rsid w:val="00552F70"/>
    <w:rsid w:val="00552F84"/>
    <w:rsid w:val="00553025"/>
    <w:rsid w:val="0055307B"/>
    <w:rsid w:val="005530E3"/>
    <w:rsid w:val="00553149"/>
    <w:rsid w:val="005538CE"/>
    <w:rsid w:val="00553B1A"/>
    <w:rsid w:val="00553C0C"/>
    <w:rsid w:val="00553C95"/>
    <w:rsid w:val="00553D54"/>
    <w:rsid w:val="00553DEA"/>
    <w:rsid w:val="00553E01"/>
    <w:rsid w:val="00554500"/>
    <w:rsid w:val="0055450B"/>
    <w:rsid w:val="005546C0"/>
    <w:rsid w:val="00554809"/>
    <w:rsid w:val="005549A0"/>
    <w:rsid w:val="00554A42"/>
    <w:rsid w:val="00554C0B"/>
    <w:rsid w:val="00554C4F"/>
    <w:rsid w:val="00554DCC"/>
    <w:rsid w:val="00554E05"/>
    <w:rsid w:val="00554F04"/>
    <w:rsid w:val="0055505A"/>
    <w:rsid w:val="005551ED"/>
    <w:rsid w:val="00555254"/>
    <w:rsid w:val="005555A8"/>
    <w:rsid w:val="005556EE"/>
    <w:rsid w:val="00555961"/>
    <w:rsid w:val="00555B09"/>
    <w:rsid w:val="00555E8D"/>
    <w:rsid w:val="0055622A"/>
    <w:rsid w:val="00556402"/>
    <w:rsid w:val="0055650F"/>
    <w:rsid w:val="0055657D"/>
    <w:rsid w:val="00556A97"/>
    <w:rsid w:val="00556A98"/>
    <w:rsid w:val="00556C60"/>
    <w:rsid w:val="00556CD2"/>
    <w:rsid w:val="00556DBA"/>
    <w:rsid w:val="00556ECB"/>
    <w:rsid w:val="00556F46"/>
    <w:rsid w:val="00557086"/>
    <w:rsid w:val="00557101"/>
    <w:rsid w:val="00557975"/>
    <w:rsid w:val="005579AC"/>
    <w:rsid w:val="00557B22"/>
    <w:rsid w:val="00557CD9"/>
    <w:rsid w:val="00557D32"/>
    <w:rsid w:val="005604FC"/>
    <w:rsid w:val="00560559"/>
    <w:rsid w:val="00560726"/>
    <w:rsid w:val="00560760"/>
    <w:rsid w:val="0056085F"/>
    <w:rsid w:val="00560BAB"/>
    <w:rsid w:val="00560C17"/>
    <w:rsid w:val="00560DD0"/>
    <w:rsid w:val="005619FA"/>
    <w:rsid w:val="00561BC4"/>
    <w:rsid w:val="00561EAD"/>
    <w:rsid w:val="00561F51"/>
    <w:rsid w:val="00561F81"/>
    <w:rsid w:val="00561FD4"/>
    <w:rsid w:val="00562161"/>
    <w:rsid w:val="0056219D"/>
    <w:rsid w:val="005622D0"/>
    <w:rsid w:val="00562377"/>
    <w:rsid w:val="005623E6"/>
    <w:rsid w:val="0056243F"/>
    <w:rsid w:val="0056247C"/>
    <w:rsid w:val="00562610"/>
    <w:rsid w:val="00562881"/>
    <w:rsid w:val="005629B8"/>
    <w:rsid w:val="00562A05"/>
    <w:rsid w:val="00562A6E"/>
    <w:rsid w:val="00562AE2"/>
    <w:rsid w:val="00562CA6"/>
    <w:rsid w:val="00562EB4"/>
    <w:rsid w:val="005630A8"/>
    <w:rsid w:val="00563115"/>
    <w:rsid w:val="0056352D"/>
    <w:rsid w:val="005635D9"/>
    <w:rsid w:val="005636BC"/>
    <w:rsid w:val="005637E5"/>
    <w:rsid w:val="005638DD"/>
    <w:rsid w:val="0056392D"/>
    <w:rsid w:val="00563DFD"/>
    <w:rsid w:val="0056403D"/>
    <w:rsid w:val="00564270"/>
    <w:rsid w:val="005647EE"/>
    <w:rsid w:val="00564A38"/>
    <w:rsid w:val="00564B0A"/>
    <w:rsid w:val="00564C83"/>
    <w:rsid w:val="00564F0A"/>
    <w:rsid w:val="005650D8"/>
    <w:rsid w:val="00565399"/>
    <w:rsid w:val="00565442"/>
    <w:rsid w:val="005657A8"/>
    <w:rsid w:val="005657E8"/>
    <w:rsid w:val="00565873"/>
    <w:rsid w:val="005658C9"/>
    <w:rsid w:val="00565A19"/>
    <w:rsid w:val="00565C1D"/>
    <w:rsid w:val="005663B1"/>
    <w:rsid w:val="005667B7"/>
    <w:rsid w:val="00566898"/>
    <w:rsid w:val="00566909"/>
    <w:rsid w:val="00566922"/>
    <w:rsid w:val="005669A3"/>
    <w:rsid w:val="00566D2A"/>
    <w:rsid w:val="00566E67"/>
    <w:rsid w:val="00566F62"/>
    <w:rsid w:val="005670D6"/>
    <w:rsid w:val="00567108"/>
    <w:rsid w:val="00567286"/>
    <w:rsid w:val="0056728E"/>
    <w:rsid w:val="00567567"/>
    <w:rsid w:val="00567590"/>
    <w:rsid w:val="00567610"/>
    <w:rsid w:val="00567A66"/>
    <w:rsid w:val="00567BDC"/>
    <w:rsid w:val="00567C66"/>
    <w:rsid w:val="00567EA3"/>
    <w:rsid w:val="00570013"/>
    <w:rsid w:val="0057029F"/>
    <w:rsid w:val="005705AD"/>
    <w:rsid w:val="00570691"/>
    <w:rsid w:val="00570741"/>
    <w:rsid w:val="0057080A"/>
    <w:rsid w:val="00570A39"/>
    <w:rsid w:val="00570AB5"/>
    <w:rsid w:val="00570E2E"/>
    <w:rsid w:val="00570ED2"/>
    <w:rsid w:val="00570FE8"/>
    <w:rsid w:val="00571095"/>
    <w:rsid w:val="0057117B"/>
    <w:rsid w:val="00571570"/>
    <w:rsid w:val="00571573"/>
    <w:rsid w:val="00571BD0"/>
    <w:rsid w:val="00571C27"/>
    <w:rsid w:val="00571DB0"/>
    <w:rsid w:val="00572035"/>
    <w:rsid w:val="00572062"/>
    <w:rsid w:val="0057212A"/>
    <w:rsid w:val="005726EA"/>
    <w:rsid w:val="0057280B"/>
    <w:rsid w:val="00572B0D"/>
    <w:rsid w:val="00572BA3"/>
    <w:rsid w:val="00572E95"/>
    <w:rsid w:val="00572EE7"/>
    <w:rsid w:val="00572F88"/>
    <w:rsid w:val="005733F9"/>
    <w:rsid w:val="00573641"/>
    <w:rsid w:val="00573841"/>
    <w:rsid w:val="00573BAC"/>
    <w:rsid w:val="00573BBF"/>
    <w:rsid w:val="00573D67"/>
    <w:rsid w:val="00573E9F"/>
    <w:rsid w:val="00574660"/>
    <w:rsid w:val="00574816"/>
    <w:rsid w:val="00574DEF"/>
    <w:rsid w:val="00574F13"/>
    <w:rsid w:val="00574F88"/>
    <w:rsid w:val="00575107"/>
    <w:rsid w:val="005756D1"/>
    <w:rsid w:val="00575A90"/>
    <w:rsid w:val="00575B6C"/>
    <w:rsid w:val="00575C73"/>
    <w:rsid w:val="00575D66"/>
    <w:rsid w:val="00575E53"/>
    <w:rsid w:val="0057620D"/>
    <w:rsid w:val="005762BF"/>
    <w:rsid w:val="005762FF"/>
    <w:rsid w:val="005764A1"/>
    <w:rsid w:val="0057672C"/>
    <w:rsid w:val="00576790"/>
    <w:rsid w:val="005768F3"/>
    <w:rsid w:val="00576978"/>
    <w:rsid w:val="00576CF7"/>
    <w:rsid w:val="00576EC9"/>
    <w:rsid w:val="00577827"/>
    <w:rsid w:val="0057783E"/>
    <w:rsid w:val="00577CF5"/>
    <w:rsid w:val="00577ECC"/>
    <w:rsid w:val="0058000D"/>
    <w:rsid w:val="005802DE"/>
    <w:rsid w:val="00580474"/>
    <w:rsid w:val="005806ED"/>
    <w:rsid w:val="00580757"/>
    <w:rsid w:val="0058085C"/>
    <w:rsid w:val="005808B5"/>
    <w:rsid w:val="00580979"/>
    <w:rsid w:val="00580A3A"/>
    <w:rsid w:val="00580A74"/>
    <w:rsid w:val="00580D14"/>
    <w:rsid w:val="00580F65"/>
    <w:rsid w:val="00581024"/>
    <w:rsid w:val="0058145E"/>
    <w:rsid w:val="00581A06"/>
    <w:rsid w:val="00581A22"/>
    <w:rsid w:val="00581BA5"/>
    <w:rsid w:val="005821C2"/>
    <w:rsid w:val="0058249F"/>
    <w:rsid w:val="00582584"/>
    <w:rsid w:val="0058274B"/>
    <w:rsid w:val="00582910"/>
    <w:rsid w:val="00582E0B"/>
    <w:rsid w:val="00582FA5"/>
    <w:rsid w:val="00582FDB"/>
    <w:rsid w:val="005830E7"/>
    <w:rsid w:val="005830FD"/>
    <w:rsid w:val="0058311F"/>
    <w:rsid w:val="00583212"/>
    <w:rsid w:val="005832F5"/>
    <w:rsid w:val="00583338"/>
    <w:rsid w:val="00583413"/>
    <w:rsid w:val="00583681"/>
    <w:rsid w:val="00583ACD"/>
    <w:rsid w:val="00583DD1"/>
    <w:rsid w:val="00583EA7"/>
    <w:rsid w:val="00583EEB"/>
    <w:rsid w:val="00584066"/>
    <w:rsid w:val="005840D4"/>
    <w:rsid w:val="005846A8"/>
    <w:rsid w:val="00584938"/>
    <w:rsid w:val="00584A55"/>
    <w:rsid w:val="00584C12"/>
    <w:rsid w:val="00584D9B"/>
    <w:rsid w:val="0058532E"/>
    <w:rsid w:val="00585412"/>
    <w:rsid w:val="00585889"/>
    <w:rsid w:val="00585938"/>
    <w:rsid w:val="0058596D"/>
    <w:rsid w:val="0058598F"/>
    <w:rsid w:val="00585A1D"/>
    <w:rsid w:val="00585B63"/>
    <w:rsid w:val="00586366"/>
    <w:rsid w:val="00586502"/>
    <w:rsid w:val="00586762"/>
    <w:rsid w:val="00586911"/>
    <w:rsid w:val="00586B7F"/>
    <w:rsid w:val="00586C59"/>
    <w:rsid w:val="00586CE9"/>
    <w:rsid w:val="00586D75"/>
    <w:rsid w:val="00586DE7"/>
    <w:rsid w:val="00586E03"/>
    <w:rsid w:val="00586E7D"/>
    <w:rsid w:val="00587310"/>
    <w:rsid w:val="00587419"/>
    <w:rsid w:val="00587F64"/>
    <w:rsid w:val="00587FA9"/>
    <w:rsid w:val="005905C5"/>
    <w:rsid w:val="005906C9"/>
    <w:rsid w:val="005906D9"/>
    <w:rsid w:val="00590718"/>
    <w:rsid w:val="0059084D"/>
    <w:rsid w:val="00590AAF"/>
    <w:rsid w:val="00591359"/>
    <w:rsid w:val="005914AF"/>
    <w:rsid w:val="00591B55"/>
    <w:rsid w:val="00591BCC"/>
    <w:rsid w:val="00591D0F"/>
    <w:rsid w:val="00591D13"/>
    <w:rsid w:val="00591E03"/>
    <w:rsid w:val="00591FFA"/>
    <w:rsid w:val="005920A7"/>
    <w:rsid w:val="005923AE"/>
    <w:rsid w:val="005925D9"/>
    <w:rsid w:val="00592640"/>
    <w:rsid w:val="00592B06"/>
    <w:rsid w:val="00592B58"/>
    <w:rsid w:val="00592BAC"/>
    <w:rsid w:val="00592E7D"/>
    <w:rsid w:val="005932B1"/>
    <w:rsid w:val="0059339A"/>
    <w:rsid w:val="0059347F"/>
    <w:rsid w:val="005934E8"/>
    <w:rsid w:val="005935DA"/>
    <w:rsid w:val="0059362D"/>
    <w:rsid w:val="005936A1"/>
    <w:rsid w:val="005936AF"/>
    <w:rsid w:val="00593788"/>
    <w:rsid w:val="00593799"/>
    <w:rsid w:val="00593960"/>
    <w:rsid w:val="00593BB7"/>
    <w:rsid w:val="00593E64"/>
    <w:rsid w:val="00593EFA"/>
    <w:rsid w:val="0059428F"/>
    <w:rsid w:val="005943B6"/>
    <w:rsid w:val="00594627"/>
    <w:rsid w:val="005947C1"/>
    <w:rsid w:val="00594804"/>
    <w:rsid w:val="005948C1"/>
    <w:rsid w:val="005948C4"/>
    <w:rsid w:val="005949DC"/>
    <w:rsid w:val="00594D5B"/>
    <w:rsid w:val="00594E86"/>
    <w:rsid w:val="00595501"/>
    <w:rsid w:val="005956B2"/>
    <w:rsid w:val="00595A16"/>
    <w:rsid w:val="00595BD9"/>
    <w:rsid w:val="00595E0B"/>
    <w:rsid w:val="005962EE"/>
    <w:rsid w:val="005963DB"/>
    <w:rsid w:val="005964A8"/>
    <w:rsid w:val="0059653B"/>
    <w:rsid w:val="00596590"/>
    <w:rsid w:val="00596845"/>
    <w:rsid w:val="00596DCF"/>
    <w:rsid w:val="00596E8A"/>
    <w:rsid w:val="00596F38"/>
    <w:rsid w:val="0059708D"/>
    <w:rsid w:val="005972AC"/>
    <w:rsid w:val="005972F3"/>
    <w:rsid w:val="005976B5"/>
    <w:rsid w:val="0059788F"/>
    <w:rsid w:val="00597A50"/>
    <w:rsid w:val="00597B6B"/>
    <w:rsid w:val="00597CBB"/>
    <w:rsid w:val="00597E1D"/>
    <w:rsid w:val="00597FEF"/>
    <w:rsid w:val="005A00BD"/>
    <w:rsid w:val="005A0184"/>
    <w:rsid w:val="005A05F4"/>
    <w:rsid w:val="005A093C"/>
    <w:rsid w:val="005A0954"/>
    <w:rsid w:val="005A0965"/>
    <w:rsid w:val="005A0CBD"/>
    <w:rsid w:val="005A0CE1"/>
    <w:rsid w:val="005A0D81"/>
    <w:rsid w:val="005A0D83"/>
    <w:rsid w:val="005A0E5D"/>
    <w:rsid w:val="005A0EB3"/>
    <w:rsid w:val="005A0F87"/>
    <w:rsid w:val="005A105B"/>
    <w:rsid w:val="005A1432"/>
    <w:rsid w:val="005A15EF"/>
    <w:rsid w:val="005A1C58"/>
    <w:rsid w:val="005A1C99"/>
    <w:rsid w:val="005A1E26"/>
    <w:rsid w:val="005A201E"/>
    <w:rsid w:val="005A211D"/>
    <w:rsid w:val="005A2628"/>
    <w:rsid w:val="005A27E2"/>
    <w:rsid w:val="005A2841"/>
    <w:rsid w:val="005A2963"/>
    <w:rsid w:val="005A29D0"/>
    <w:rsid w:val="005A2AC6"/>
    <w:rsid w:val="005A2D07"/>
    <w:rsid w:val="005A2DB4"/>
    <w:rsid w:val="005A2E49"/>
    <w:rsid w:val="005A30CD"/>
    <w:rsid w:val="005A3260"/>
    <w:rsid w:val="005A3612"/>
    <w:rsid w:val="005A3642"/>
    <w:rsid w:val="005A394F"/>
    <w:rsid w:val="005A39FC"/>
    <w:rsid w:val="005A3A79"/>
    <w:rsid w:val="005A3CAC"/>
    <w:rsid w:val="005A3EDF"/>
    <w:rsid w:val="005A3F14"/>
    <w:rsid w:val="005A4282"/>
    <w:rsid w:val="005A4353"/>
    <w:rsid w:val="005A447D"/>
    <w:rsid w:val="005A4495"/>
    <w:rsid w:val="005A4554"/>
    <w:rsid w:val="005A4A12"/>
    <w:rsid w:val="005A4A5B"/>
    <w:rsid w:val="005A4D61"/>
    <w:rsid w:val="005A4D9C"/>
    <w:rsid w:val="005A5067"/>
    <w:rsid w:val="005A5289"/>
    <w:rsid w:val="005A53F4"/>
    <w:rsid w:val="005A5963"/>
    <w:rsid w:val="005A5965"/>
    <w:rsid w:val="005A5A42"/>
    <w:rsid w:val="005A5CA4"/>
    <w:rsid w:val="005A6124"/>
    <w:rsid w:val="005A624E"/>
    <w:rsid w:val="005A627E"/>
    <w:rsid w:val="005A6457"/>
    <w:rsid w:val="005A689D"/>
    <w:rsid w:val="005A6AA4"/>
    <w:rsid w:val="005A6AF6"/>
    <w:rsid w:val="005A6D59"/>
    <w:rsid w:val="005A6D5B"/>
    <w:rsid w:val="005A70CB"/>
    <w:rsid w:val="005A7159"/>
    <w:rsid w:val="005A72D6"/>
    <w:rsid w:val="005A7351"/>
    <w:rsid w:val="005A7618"/>
    <w:rsid w:val="005A769C"/>
    <w:rsid w:val="005A76F3"/>
    <w:rsid w:val="005A77B7"/>
    <w:rsid w:val="005A78EE"/>
    <w:rsid w:val="005A7A3E"/>
    <w:rsid w:val="005A7CC6"/>
    <w:rsid w:val="005A7E64"/>
    <w:rsid w:val="005B0034"/>
    <w:rsid w:val="005B0087"/>
    <w:rsid w:val="005B01DD"/>
    <w:rsid w:val="005B029C"/>
    <w:rsid w:val="005B031C"/>
    <w:rsid w:val="005B04FF"/>
    <w:rsid w:val="005B07D0"/>
    <w:rsid w:val="005B0818"/>
    <w:rsid w:val="005B0871"/>
    <w:rsid w:val="005B0A74"/>
    <w:rsid w:val="005B1303"/>
    <w:rsid w:val="005B16D8"/>
    <w:rsid w:val="005B17E1"/>
    <w:rsid w:val="005B1C57"/>
    <w:rsid w:val="005B1C5A"/>
    <w:rsid w:val="005B1E62"/>
    <w:rsid w:val="005B1EC1"/>
    <w:rsid w:val="005B2036"/>
    <w:rsid w:val="005B23A4"/>
    <w:rsid w:val="005B26A2"/>
    <w:rsid w:val="005B2829"/>
    <w:rsid w:val="005B29DD"/>
    <w:rsid w:val="005B2A03"/>
    <w:rsid w:val="005B2CB7"/>
    <w:rsid w:val="005B2D05"/>
    <w:rsid w:val="005B3236"/>
    <w:rsid w:val="005B3331"/>
    <w:rsid w:val="005B33AA"/>
    <w:rsid w:val="005B3401"/>
    <w:rsid w:val="005B3634"/>
    <w:rsid w:val="005B3D16"/>
    <w:rsid w:val="005B3F27"/>
    <w:rsid w:val="005B404C"/>
    <w:rsid w:val="005B405F"/>
    <w:rsid w:val="005B40E9"/>
    <w:rsid w:val="005B43C2"/>
    <w:rsid w:val="005B47DF"/>
    <w:rsid w:val="005B4AB5"/>
    <w:rsid w:val="005B4D4C"/>
    <w:rsid w:val="005B4E99"/>
    <w:rsid w:val="005B4F96"/>
    <w:rsid w:val="005B515E"/>
    <w:rsid w:val="005B5302"/>
    <w:rsid w:val="005B53E6"/>
    <w:rsid w:val="005B57B3"/>
    <w:rsid w:val="005B59D8"/>
    <w:rsid w:val="005B5AAD"/>
    <w:rsid w:val="005B5B38"/>
    <w:rsid w:val="005B5BB7"/>
    <w:rsid w:val="005B5DF6"/>
    <w:rsid w:val="005B5EB2"/>
    <w:rsid w:val="005B61A0"/>
    <w:rsid w:val="005B62BF"/>
    <w:rsid w:val="005B6398"/>
    <w:rsid w:val="005B63F0"/>
    <w:rsid w:val="005B6686"/>
    <w:rsid w:val="005B6726"/>
    <w:rsid w:val="005B68A8"/>
    <w:rsid w:val="005B69AC"/>
    <w:rsid w:val="005B6AF7"/>
    <w:rsid w:val="005B6B05"/>
    <w:rsid w:val="005B6B0A"/>
    <w:rsid w:val="005B6CF8"/>
    <w:rsid w:val="005B6E7F"/>
    <w:rsid w:val="005B71E2"/>
    <w:rsid w:val="005B7852"/>
    <w:rsid w:val="005B7966"/>
    <w:rsid w:val="005B7A08"/>
    <w:rsid w:val="005B7BB7"/>
    <w:rsid w:val="005B7C07"/>
    <w:rsid w:val="005B7D89"/>
    <w:rsid w:val="005B7DDA"/>
    <w:rsid w:val="005C0408"/>
    <w:rsid w:val="005C0487"/>
    <w:rsid w:val="005C06ED"/>
    <w:rsid w:val="005C0747"/>
    <w:rsid w:val="005C08C8"/>
    <w:rsid w:val="005C0909"/>
    <w:rsid w:val="005C0A5A"/>
    <w:rsid w:val="005C0CCF"/>
    <w:rsid w:val="005C1258"/>
    <w:rsid w:val="005C15DE"/>
    <w:rsid w:val="005C19B3"/>
    <w:rsid w:val="005C1A58"/>
    <w:rsid w:val="005C1CA7"/>
    <w:rsid w:val="005C1CBD"/>
    <w:rsid w:val="005C1D49"/>
    <w:rsid w:val="005C1E7B"/>
    <w:rsid w:val="005C215A"/>
    <w:rsid w:val="005C21A8"/>
    <w:rsid w:val="005C21AE"/>
    <w:rsid w:val="005C224B"/>
    <w:rsid w:val="005C29B1"/>
    <w:rsid w:val="005C2A34"/>
    <w:rsid w:val="005C2A87"/>
    <w:rsid w:val="005C2F04"/>
    <w:rsid w:val="005C31B6"/>
    <w:rsid w:val="005C31FB"/>
    <w:rsid w:val="005C337B"/>
    <w:rsid w:val="005C34A4"/>
    <w:rsid w:val="005C34E6"/>
    <w:rsid w:val="005C3574"/>
    <w:rsid w:val="005C3747"/>
    <w:rsid w:val="005C37FB"/>
    <w:rsid w:val="005C397B"/>
    <w:rsid w:val="005C3D29"/>
    <w:rsid w:val="005C3D43"/>
    <w:rsid w:val="005C3D4E"/>
    <w:rsid w:val="005C3E25"/>
    <w:rsid w:val="005C3F80"/>
    <w:rsid w:val="005C405E"/>
    <w:rsid w:val="005C42FA"/>
    <w:rsid w:val="005C45AE"/>
    <w:rsid w:val="005C46AA"/>
    <w:rsid w:val="005C46E4"/>
    <w:rsid w:val="005C471F"/>
    <w:rsid w:val="005C47B4"/>
    <w:rsid w:val="005C4A89"/>
    <w:rsid w:val="005C4BC7"/>
    <w:rsid w:val="005C4BE8"/>
    <w:rsid w:val="005C4CD8"/>
    <w:rsid w:val="005C4EAC"/>
    <w:rsid w:val="005C4F02"/>
    <w:rsid w:val="005C530E"/>
    <w:rsid w:val="005C5691"/>
    <w:rsid w:val="005C595C"/>
    <w:rsid w:val="005C59EE"/>
    <w:rsid w:val="005C5BF2"/>
    <w:rsid w:val="005C60B8"/>
    <w:rsid w:val="005C60C2"/>
    <w:rsid w:val="005C6139"/>
    <w:rsid w:val="005C66D3"/>
    <w:rsid w:val="005C694F"/>
    <w:rsid w:val="005C6BEC"/>
    <w:rsid w:val="005C6C05"/>
    <w:rsid w:val="005C6D86"/>
    <w:rsid w:val="005C7280"/>
    <w:rsid w:val="005C75E2"/>
    <w:rsid w:val="005C7635"/>
    <w:rsid w:val="005C7687"/>
    <w:rsid w:val="005C777E"/>
    <w:rsid w:val="005C7803"/>
    <w:rsid w:val="005C79EF"/>
    <w:rsid w:val="005C7D60"/>
    <w:rsid w:val="005C7DDA"/>
    <w:rsid w:val="005D0277"/>
    <w:rsid w:val="005D0393"/>
    <w:rsid w:val="005D03E5"/>
    <w:rsid w:val="005D0542"/>
    <w:rsid w:val="005D0640"/>
    <w:rsid w:val="005D064D"/>
    <w:rsid w:val="005D081A"/>
    <w:rsid w:val="005D09C6"/>
    <w:rsid w:val="005D0A21"/>
    <w:rsid w:val="005D0B7D"/>
    <w:rsid w:val="005D0C1A"/>
    <w:rsid w:val="005D0C24"/>
    <w:rsid w:val="005D0E39"/>
    <w:rsid w:val="005D108F"/>
    <w:rsid w:val="005D12CD"/>
    <w:rsid w:val="005D14A4"/>
    <w:rsid w:val="005D16EF"/>
    <w:rsid w:val="005D1749"/>
    <w:rsid w:val="005D1A3C"/>
    <w:rsid w:val="005D2017"/>
    <w:rsid w:val="005D2106"/>
    <w:rsid w:val="005D230C"/>
    <w:rsid w:val="005D232B"/>
    <w:rsid w:val="005D25C8"/>
    <w:rsid w:val="005D28F5"/>
    <w:rsid w:val="005D2938"/>
    <w:rsid w:val="005D2E3B"/>
    <w:rsid w:val="005D3133"/>
    <w:rsid w:val="005D3170"/>
    <w:rsid w:val="005D327D"/>
    <w:rsid w:val="005D3689"/>
    <w:rsid w:val="005D3753"/>
    <w:rsid w:val="005D3781"/>
    <w:rsid w:val="005D3E1D"/>
    <w:rsid w:val="005D40ED"/>
    <w:rsid w:val="005D419D"/>
    <w:rsid w:val="005D4336"/>
    <w:rsid w:val="005D45BB"/>
    <w:rsid w:val="005D4644"/>
    <w:rsid w:val="005D46AC"/>
    <w:rsid w:val="005D491F"/>
    <w:rsid w:val="005D4BF8"/>
    <w:rsid w:val="005D4D4B"/>
    <w:rsid w:val="005D4E89"/>
    <w:rsid w:val="005D4FD8"/>
    <w:rsid w:val="005D5031"/>
    <w:rsid w:val="005D5846"/>
    <w:rsid w:val="005D5862"/>
    <w:rsid w:val="005D5AE8"/>
    <w:rsid w:val="005D5BB3"/>
    <w:rsid w:val="005D5C02"/>
    <w:rsid w:val="005D5DCD"/>
    <w:rsid w:val="005D5FD6"/>
    <w:rsid w:val="005D61CF"/>
    <w:rsid w:val="005D6311"/>
    <w:rsid w:val="005D684A"/>
    <w:rsid w:val="005D699A"/>
    <w:rsid w:val="005D6BC5"/>
    <w:rsid w:val="005D6C9C"/>
    <w:rsid w:val="005D70FB"/>
    <w:rsid w:val="005D710B"/>
    <w:rsid w:val="005D7252"/>
    <w:rsid w:val="005D73A7"/>
    <w:rsid w:val="005D73B9"/>
    <w:rsid w:val="005D7625"/>
    <w:rsid w:val="005D794B"/>
    <w:rsid w:val="005D79B8"/>
    <w:rsid w:val="005D7CE2"/>
    <w:rsid w:val="005E01F8"/>
    <w:rsid w:val="005E04C0"/>
    <w:rsid w:val="005E05B4"/>
    <w:rsid w:val="005E0850"/>
    <w:rsid w:val="005E089F"/>
    <w:rsid w:val="005E08E3"/>
    <w:rsid w:val="005E0993"/>
    <w:rsid w:val="005E0A8D"/>
    <w:rsid w:val="005E0C07"/>
    <w:rsid w:val="005E0CB5"/>
    <w:rsid w:val="005E105A"/>
    <w:rsid w:val="005E10C0"/>
    <w:rsid w:val="005E111C"/>
    <w:rsid w:val="005E12A7"/>
    <w:rsid w:val="005E12D7"/>
    <w:rsid w:val="005E18F0"/>
    <w:rsid w:val="005E1A4A"/>
    <w:rsid w:val="005E1BE8"/>
    <w:rsid w:val="005E1C8A"/>
    <w:rsid w:val="005E22D7"/>
    <w:rsid w:val="005E230C"/>
    <w:rsid w:val="005E2619"/>
    <w:rsid w:val="005E2A86"/>
    <w:rsid w:val="005E2B43"/>
    <w:rsid w:val="005E2BB1"/>
    <w:rsid w:val="005E2F87"/>
    <w:rsid w:val="005E30FD"/>
    <w:rsid w:val="005E329B"/>
    <w:rsid w:val="005E3437"/>
    <w:rsid w:val="005E3750"/>
    <w:rsid w:val="005E378D"/>
    <w:rsid w:val="005E3806"/>
    <w:rsid w:val="005E3881"/>
    <w:rsid w:val="005E38CC"/>
    <w:rsid w:val="005E3A37"/>
    <w:rsid w:val="005E3DDB"/>
    <w:rsid w:val="005E3F8D"/>
    <w:rsid w:val="005E40A1"/>
    <w:rsid w:val="005E40CB"/>
    <w:rsid w:val="005E44C6"/>
    <w:rsid w:val="005E45DC"/>
    <w:rsid w:val="005E487B"/>
    <w:rsid w:val="005E49BC"/>
    <w:rsid w:val="005E4ADB"/>
    <w:rsid w:val="005E4B0D"/>
    <w:rsid w:val="005E4E8A"/>
    <w:rsid w:val="005E4ED2"/>
    <w:rsid w:val="005E5289"/>
    <w:rsid w:val="005E528D"/>
    <w:rsid w:val="005E52D7"/>
    <w:rsid w:val="005E5689"/>
    <w:rsid w:val="005E5696"/>
    <w:rsid w:val="005E5792"/>
    <w:rsid w:val="005E5A3C"/>
    <w:rsid w:val="005E5ACE"/>
    <w:rsid w:val="005E5C03"/>
    <w:rsid w:val="005E5C39"/>
    <w:rsid w:val="005E5C9D"/>
    <w:rsid w:val="005E5D84"/>
    <w:rsid w:val="005E5DD2"/>
    <w:rsid w:val="005E60EE"/>
    <w:rsid w:val="005E633A"/>
    <w:rsid w:val="005E6406"/>
    <w:rsid w:val="005E64AD"/>
    <w:rsid w:val="005E6775"/>
    <w:rsid w:val="005E6855"/>
    <w:rsid w:val="005E6A21"/>
    <w:rsid w:val="005E6CD1"/>
    <w:rsid w:val="005E711F"/>
    <w:rsid w:val="005E7634"/>
    <w:rsid w:val="005E7724"/>
    <w:rsid w:val="005E7A1F"/>
    <w:rsid w:val="005E7C1D"/>
    <w:rsid w:val="005E7C6B"/>
    <w:rsid w:val="005E7F4B"/>
    <w:rsid w:val="005F025E"/>
    <w:rsid w:val="005F0433"/>
    <w:rsid w:val="005F0869"/>
    <w:rsid w:val="005F08FA"/>
    <w:rsid w:val="005F0C26"/>
    <w:rsid w:val="005F0D9C"/>
    <w:rsid w:val="005F0E9E"/>
    <w:rsid w:val="005F0EBD"/>
    <w:rsid w:val="005F0FB3"/>
    <w:rsid w:val="005F11BF"/>
    <w:rsid w:val="005F1580"/>
    <w:rsid w:val="005F1A76"/>
    <w:rsid w:val="005F1C33"/>
    <w:rsid w:val="005F1C85"/>
    <w:rsid w:val="005F2060"/>
    <w:rsid w:val="005F22D0"/>
    <w:rsid w:val="005F2770"/>
    <w:rsid w:val="005F2812"/>
    <w:rsid w:val="005F2B55"/>
    <w:rsid w:val="005F2C7A"/>
    <w:rsid w:val="005F2D05"/>
    <w:rsid w:val="005F2FFF"/>
    <w:rsid w:val="005F300E"/>
    <w:rsid w:val="005F3032"/>
    <w:rsid w:val="005F3207"/>
    <w:rsid w:val="005F3818"/>
    <w:rsid w:val="005F3A8A"/>
    <w:rsid w:val="005F3AFE"/>
    <w:rsid w:val="005F3B1F"/>
    <w:rsid w:val="005F3D99"/>
    <w:rsid w:val="005F3E25"/>
    <w:rsid w:val="005F3E54"/>
    <w:rsid w:val="005F41EC"/>
    <w:rsid w:val="005F448E"/>
    <w:rsid w:val="005F45CB"/>
    <w:rsid w:val="005F4751"/>
    <w:rsid w:val="005F4B3B"/>
    <w:rsid w:val="005F4CF0"/>
    <w:rsid w:val="005F4CFF"/>
    <w:rsid w:val="005F4D09"/>
    <w:rsid w:val="005F4EB9"/>
    <w:rsid w:val="005F4F1E"/>
    <w:rsid w:val="005F4F9D"/>
    <w:rsid w:val="005F52B8"/>
    <w:rsid w:val="005F5657"/>
    <w:rsid w:val="005F576C"/>
    <w:rsid w:val="005F58BA"/>
    <w:rsid w:val="005F591D"/>
    <w:rsid w:val="005F5CE7"/>
    <w:rsid w:val="005F5FF8"/>
    <w:rsid w:val="005F6382"/>
    <w:rsid w:val="005F6445"/>
    <w:rsid w:val="005F644A"/>
    <w:rsid w:val="005F6554"/>
    <w:rsid w:val="005F6707"/>
    <w:rsid w:val="005F673A"/>
    <w:rsid w:val="005F680B"/>
    <w:rsid w:val="005F6919"/>
    <w:rsid w:val="005F6A8B"/>
    <w:rsid w:val="005F6CF2"/>
    <w:rsid w:val="005F6ECA"/>
    <w:rsid w:val="005F702A"/>
    <w:rsid w:val="005F70D8"/>
    <w:rsid w:val="005F7779"/>
    <w:rsid w:val="005F77E5"/>
    <w:rsid w:val="005F78FD"/>
    <w:rsid w:val="005F791A"/>
    <w:rsid w:val="005F7EBC"/>
    <w:rsid w:val="0060017B"/>
    <w:rsid w:val="00600225"/>
    <w:rsid w:val="00600387"/>
    <w:rsid w:val="006004D7"/>
    <w:rsid w:val="006005CA"/>
    <w:rsid w:val="006005EB"/>
    <w:rsid w:val="00600864"/>
    <w:rsid w:val="00600A81"/>
    <w:rsid w:val="00600B13"/>
    <w:rsid w:val="00600C54"/>
    <w:rsid w:val="00600C88"/>
    <w:rsid w:val="00600DDA"/>
    <w:rsid w:val="00600E67"/>
    <w:rsid w:val="00600F9F"/>
    <w:rsid w:val="00600FCE"/>
    <w:rsid w:val="00601050"/>
    <w:rsid w:val="006010E9"/>
    <w:rsid w:val="00601253"/>
    <w:rsid w:val="0060142C"/>
    <w:rsid w:val="00601488"/>
    <w:rsid w:val="006014A4"/>
    <w:rsid w:val="006014F8"/>
    <w:rsid w:val="00601613"/>
    <w:rsid w:val="00601A5A"/>
    <w:rsid w:val="00601A8A"/>
    <w:rsid w:val="00601B7A"/>
    <w:rsid w:val="00601BB4"/>
    <w:rsid w:val="00601F73"/>
    <w:rsid w:val="006022A9"/>
    <w:rsid w:val="006022FD"/>
    <w:rsid w:val="00602474"/>
    <w:rsid w:val="00602714"/>
    <w:rsid w:val="00602766"/>
    <w:rsid w:val="006028DE"/>
    <w:rsid w:val="00602AA1"/>
    <w:rsid w:val="00602C21"/>
    <w:rsid w:val="00602C69"/>
    <w:rsid w:val="00602D3F"/>
    <w:rsid w:val="00602DA6"/>
    <w:rsid w:val="006030D0"/>
    <w:rsid w:val="0060318A"/>
    <w:rsid w:val="00603667"/>
    <w:rsid w:val="006038B5"/>
    <w:rsid w:val="006039B1"/>
    <w:rsid w:val="00603BAC"/>
    <w:rsid w:val="00603BDE"/>
    <w:rsid w:val="00603E0A"/>
    <w:rsid w:val="00604088"/>
    <w:rsid w:val="00604120"/>
    <w:rsid w:val="006041DB"/>
    <w:rsid w:val="0060433A"/>
    <w:rsid w:val="006043E3"/>
    <w:rsid w:val="006044AC"/>
    <w:rsid w:val="006044EC"/>
    <w:rsid w:val="0060485F"/>
    <w:rsid w:val="00604ABB"/>
    <w:rsid w:val="00604BC1"/>
    <w:rsid w:val="00604CDD"/>
    <w:rsid w:val="006050A2"/>
    <w:rsid w:val="00605417"/>
    <w:rsid w:val="00605630"/>
    <w:rsid w:val="006056A4"/>
    <w:rsid w:val="0060572A"/>
    <w:rsid w:val="006058AE"/>
    <w:rsid w:val="0060590A"/>
    <w:rsid w:val="0060594A"/>
    <w:rsid w:val="00605CE5"/>
    <w:rsid w:val="00605CF1"/>
    <w:rsid w:val="00605D6A"/>
    <w:rsid w:val="00605DBC"/>
    <w:rsid w:val="006064A0"/>
    <w:rsid w:val="00606987"/>
    <w:rsid w:val="00606ADA"/>
    <w:rsid w:val="00606AF6"/>
    <w:rsid w:val="00606CFB"/>
    <w:rsid w:val="00606F2F"/>
    <w:rsid w:val="00607052"/>
    <w:rsid w:val="0060740F"/>
    <w:rsid w:val="0060745A"/>
    <w:rsid w:val="00607688"/>
    <w:rsid w:val="00607A6C"/>
    <w:rsid w:val="00607B5C"/>
    <w:rsid w:val="00607BB2"/>
    <w:rsid w:val="00607CB8"/>
    <w:rsid w:val="00607E82"/>
    <w:rsid w:val="00610654"/>
    <w:rsid w:val="006106AC"/>
    <w:rsid w:val="00610B8B"/>
    <w:rsid w:val="00610C74"/>
    <w:rsid w:val="00610D74"/>
    <w:rsid w:val="00610E1C"/>
    <w:rsid w:val="00610FE0"/>
    <w:rsid w:val="006111F6"/>
    <w:rsid w:val="006111FE"/>
    <w:rsid w:val="00611262"/>
    <w:rsid w:val="00611500"/>
    <w:rsid w:val="006117CF"/>
    <w:rsid w:val="006118E4"/>
    <w:rsid w:val="00611BD8"/>
    <w:rsid w:val="00611DE1"/>
    <w:rsid w:val="0061201E"/>
    <w:rsid w:val="006121AF"/>
    <w:rsid w:val="0061222C"/>
    <w:rsid w:val="00612500"/>
    <w:rsid w:val="006125CD"/>
    <w:rsid w:val="0061269A"/>
    <w:rsid w:val="00612736"/>
    <w:rsid w:val="0061276E"/>
    <w:rsid w:val="00612A3C"/>
    <w:rsid w:val="00612DBB"/>
    <w:rsid w:val="00612DFE"/>
    <w:rsid w:val="00612EE2"/>
    <w:rsid w:val="00612F25"/>
    <w:rsid w:val="00613A30"/>
    <w:rsid w:val="00613B8F"/>
    <w:rsid w:val="00613BB1"/>
    <w:rsid w:val="00613D83"/>
    <w:rsid w:val="00613DA6"/>
    <w:rsid w:val="006141C0"/>
    <w:rsid w:val="006142D5"/>
    <w:rsid w:val="00614361"/>
    <w:rsid w:val="006144BB"/>
    <w:rsid w:val="00614587"/>
    <w:rsid w:val="006145CB"/>
    <w:rsid w:val="0061460A"/>
    <w:rsid w:val="0061462C"/>
    <w:rsid w:val="00614802"/>
    <w:rsid w:val="00614B00"/>
    <w:rsid w:val="00614C52"/>
    <w:rsid w:val="00614F92"/>
    <w:rsid w:val="00615002"/>
    <w:rsid w:val="00615843"/>
    <w:rsid w:val="00615A10"/>
    <w:rsid w:val="00615B8A"/>
    <w:rsid w:val="00615FE0"/>
    <w:rsid w:val="0061600D"/>
    <w:rsid w:val="006160B4"/>
    <w:rsid w:val="006160B7"/>
    <w:rsid w:val="006161D6"/>
    <w:rsid w:val="00616649"/>
    <w:rsid w:val="0061682E"/>
    <w:rsid w:val="00616A47"/>
    <w:rsid w:val="00617045"/>
    <w:rsid w:val="006173B9"/>
    <w:rsid w:val="006175D8"/>
    <w:rsid w:val="006175DE"/>
    <w:rsid w:val="00617728"/>
    <w:rsid w:val="0061777C"/>
    <w:rsid w:val="0061799C"/>
    <w:rsid w:val="00617CAB"/>
    <w:rsid w:val="00617F9F"/>
    <w:rsid w:val="00620080"/>
    <w:rsid w:val="00620195"/>
    <w:rsid w:val="00620267"/>
    <w:rsid w:val="0062026F"/>
    <w:rsid w:val="0062030F"/>
    <w:rsid w:val="00620510"/>
    <w:rsid w:val="00620616"/>
    <w:rsid w:val="00620A41"/>
    <w:rsid w:val="00620AA0"/>
    <w:rsid w:val="00621174"/>
    <w:rsid w:val="0062159F"/>
    <w:rsid w:val="006216FA"/>
    <w:rsid w:val="0062188A"/>
    <w:rsid w:val="00621955"/>
    <w:rsid w:val="0062197A"/>
    <w:rsid w:val="00621ECC"/>
    <w:rsid w:val="006220AF"/>
    <w:rsid w:val="0062229E"/>
    <w:rsid w:val="0062244F"/>
    <w:rsid w:val="0062245D"/>
    <w:rsid w:val="006227A2"/>
    <w:rsid w:val="0062284E"/>
    <w:rsid w:val="00622A7C"/>
    <w:rsid w:val="0062314F"/>
    <w:rsid w:val="006233F9"/>
    <w:rsid w:val="006233FD"/>
    <w:rsid w:val="006234DD"/>
    <w:rsid w:val="00623A3B"/>
    <w:rsid w:val="00623A8E"/>
    <w:rsid w:val="00623CED"/>
    <w:rsid w:val="006244AB"/>
    <w:rsid w:val="0062464C"/>
    <w:rsid w:val="0062466A"/>
    <w:rsid w:val="0062467D"/>
    <w:rsid w:val="00624CB3"/>
    <w:rsid w:val="00624EA0"/>
    <w:rsid w:val="00624EFF"/>
    <w:rsid w:val="0062573E"/>
    <w:rsid w:val="00625DCB"/>
    <w:rsid w:val="0062608B"/>
    <w:rsid w:val="00626217"/>
    <w:rsid w:val="006266CB"/>
    <w:rsid w:val="0062671F"/>
    <w:rsid w:val="00626B71"/>
    <w:rsid w:val="00626BB6"/>
    <w:rsid w:val="00626C51"/>
    <w:rsid w:val="00626D64"/>
    <w:rsid w:val="00627208"/>
    <w:rsid w:val="0062757B"/>
    <w:rsid w:val="006276CD"/>
    <w:rsid w:val="006278EE"/>
    <w:rsid w:val="00627936"/>
    <w:rsid w:val="00627B2D"/>
    <w:rsid w:val="00627BFC"/>
    <w:rsid w:val="00627E75"/>
    <w:rsid w:val="00630157"/>
    <w:rsid w:val="0063060A"/>
    <w:rsid w:val="006306E3"/>
    <w:rsid w:val="006306FC"/>
    <w:rsid w:val="006307E6"/>
    <w:rsid w:val="0063082B"/>
    <w:rsid w:val="00630D92"/>
    <w:rsid w:val="00630DD4"/>
    <w:rsid w:val="00631089"/>
    <w:rsid w:val="006312C9"/>
    <w:rsid w:val="0063143F"/>
    <w:rsid w:val="006317AF"/>
    <w:rsid w:val="00631816"/>
    <w:rsid w:val="00631822"/>
    <w:rsid w:val="00631998"/>
    <w:rsid w:val="00631E7B"/>
    <w:rsid w:val="00631FEE"/>
    <w:rsid w:val="006320E5"/>
    <w:rsid w:val="00632100"/>
    <w:rsid w:val="006321A0"/>
    <w:rsid w:val="00632272"/>
    <w:rsid w:val="00632331"/>
    <w:rsid w:val="0063249E"/>
    <w:rsid w:val="00632725"/>
    <w:rsid w:val="00632C17"/>
    <w:rsid w:val="00632D46"/>
    <w:rsid w:val="00632D64"/>
    <w:rsid w:val="00632EAC"/>
    <w:rsid w:val="00632F30"/>
    <w:rsid w:val="00633096"/>
    <w:rsid w:val="006331EC"/>
    <w:rsid w:val="006334A3"/>
    <w:rsid w:val="00633538"/>
    <w:rsid w:val="00633792"/>
    <w:rsid w:val="006338A3"/>
    <w:rsid w:val="00633AB0"/>
    <w:rsid w:val="00633ADF"/>
    <w:rsid w:val="00633E1D"/>
    <w:rsid w:val="00633EEA"/>
    <w:rsid w:val="0063443A"/>
    <w:rsid w:val="006348BF"/>
    <w:rsid w:val="00634AB0"/>
    <w:rsid w:val="00634B01"/>
    <w:rsid w:val="00634C38"/>
    <w:rsid w:val="00635493"/>
    <w:rsid w:val="0063572F"/>
    <w:rsid w:val="006359F7"/>
    <w:rsid w:val="00635AAD"/>
    <w:rsid w:val="00635ACB"/>
    <w:rsid w:val="00635B5A"/>
    <w:rsid w:val="00635E61"/>
    <w:rsid w:val="00635F68"/>
    <w:rsid w:val="006361A7"/>
    <w:rsid w:val="0063666B"/>
    <w:rsid w:val="00636683"/>
    <w:rsid w:val="00636988"/>
    <w:rsid w:val="00636989"/>
    <w:rsid w:val="00636A55"/>
    <w:rsid w:val="00636B1D"/>
    <w:rsid w:val="00636B54"/>
    <w:rsid w:val="00636F05"/>
    <w:rsid w:val="006372DC"/>
    <w:rsid w:val="0063737D"/>
    <w:rsid w:val="006375A3"/>
    <w:rsid w:val="006377BB"/>
    <w:rsid w:val="00637BF0"/>
    <w:rsid w:val="00637CD6"/>
    <w:rsid w:val="00637F21"/>
    <w:rsid w:val="00637FCD"/>
    <w:rsid w:val="00640383"/>
    <w:rsid w:val="00640476"/>
    <w:rsid w:val="00640502"/>
    <w:rsid w:val="0064068C"/>
    <w:rsid w:val="00640737"/>
    <w:rsid w:val="006408C1"/>
    <w:rsid w:val="00640C30"/>
    <w:rsid w:val="00640C79"/>
    <w:rsid w:val="00640D5A"/>
    <w:rsid w:val="00640DC9"/>
    <w:rsid w:val="00640E08"/>
    <w:rsid w:val="00640F0C"/>
    <w:rsid w:val="006411BD"/>
    <w:rsid w:val="00641206"/>
    <w:rsid w:val="00641429"/>
    <w:rsid w:val="00641800"/>
    <w:rsid w:val="00641B46"/>
    <w:rsid w:val="00641B76"/>
    <w:rsid w:val="00641BE3"/>
    <w:rsid w:val="00641CA6"/>
    <w:rsid w:val="00641D33"/>
    <w:rsid w:val="00641DB5"/>
    <w:rsid w:val="00642062"/>
    <w:rsid w:val="00642099"/>
    <w:rsid w:val="006422A5"/>
    <w:rsid w:val="00642805"/>
    <w:rsid w:val="00642851"/>
    <w:rsid w:val="006428B8"/>
    <w:rsid w:val="00642A7B"/>
    <w:rsid w:val="00642D8A"/>
    <w:rsid w:val="00642EC6"/>
    <w:rsid w:val="006430AA"/>
    <w:rsid w:val="0064318D"/>
    <w:rsid w:val="006431EA"/>
    <w:rsid w:val="0064333F"/>
    <w:rsid w:val="00643585"/>
    <w:rsid w:val="00643A0A"/>
    <w:rsid w:val="00643AD1"/>
    <w:rsid w:val="00643ADA"/>
    <w:rsid w:val="00643B92"/>
    <w:rsid w:val="00643FB4"/>
    <w:rsid w:val="00644152"/>
    <w:rsid w:val="006441DC"/>
    <w:rsid w:val="006445E0"/>
    <w:rsid w:val="006446F2"/>
    <w:rsid w:val="00644753"/>
    <w:rsid w:val="00644841"/>
    <w:rsid w:val="00644D26"/>
    <w:rsid w:val="00644F38"/>
    <w:rsid w:val="00644FF3"/>
    <w:rsid w:val="006453C6"/>
    <w:rsid w:val="0064540E"/>
    <w:rsid w:val="0064558D"/>
    <w:rsid w:val="006456C9"/>
    <w:rsid w:val="006456F1"/>
    <w:rsid w:val="006458AC"/>
    <w:rsid w:val="00645A41"/>
    <w:rsid w:val="00645C05"/>
    <w:rsid w:val="00645E03"/>
    <w:rsid w:val="00645F7F"/>
    <w:rsid w:val="00645F8F"/>
    <w:rsid w:val="00646011"/>
    <w:rsid w:val="0064609A"/>
    <w:rsid w:val="006460AC"/>
    <w:rsid w:val="0064625B"/>
    <w:rsid w:val="00646646"/>
    <w:rsid w:val="006466A1"/>
    <w:rsid w:val="006467ED"/>
    <w:rsid w:val="00646AA6"/>
    <w:rsid w:val="00646B9A"/>
    <w:rsid w:val="00646DDC"/>
    <w:rsid w:val="0064714F"/>
    <w:rsid w:val="00647431"/>
    <w:rsid w:val="006474E9"/>
    <w:rsid w:val="0064750F"/>
    <w:rsid w:val="0064763D"/>
    <w:rsid w:val="00647715"/>
    <w:rsid w:val="0064781A"/>
    <w:rsid w:val="00647D26"/>
    <w:rsid w:val="00647E5B"/>
    <w:rsid w:val="00650004"/>
    <w:rsid w:val="00650187"/>
    <w:rsid w:val="0065025B"/>
    <w:rsid w:val="006502BF"/>
    <w:rsid w:val="00650658"/>
    <w:rsid w:val="0065085C"/>
    <w:rsid w:val="006508CE"/>
    <w:rsid w:val="00650A31"/>
    <w:rsid w:val="00650C44"/>
    <w:rsid w:val="0065123D"/>
    <w:rsid w:val="00651367"/>
    <w:rsid w:val="00651626"/>
    <w:rsid w:val="00651AF1"/>
    <w:rsid w:val="00651D58"/>
    <w:rsid w:val="006521CD"/>
    <w:rsid w:val="006526D2"/>
    <w:rsid w:val="00652867"/>
    <w:rsid w:val="0065297D"/>
    <w:rsid w:val="006529A2"/>
    <w:rsid w:val="00652AD0"/>
    <w:rsid w:val="00652B53"/>
    <w:rsid w:val="00652C5A"/>
    <w:rsid w:val="00652C88"/>
    <w:rsid w:val="00653435"/>
    <w:rsid w:val="0065346C"/>
    <w:rsid w:val="006534F9"/>
    <w:rsid w:val="006535B9"/>
    <w:rsid w:val="006538BD"/>
    <w:rsid w:val="00653AF6"/>
    <w:rsid w:val="00653FD3"/>
    <w:rsid w:val="0065407E"/>
    <w:rsid w:val="006543CF"/>
    <w:rsid w:val="006543D5"/>
    <w:rsid w:val="00654762"/>
    <w:rsid w:val="00654816"/>
    <w:rsid w:val="00654A37"/>
    <w:rsid w:val="00654AE6"/>
    <w:rsid w:val="00654B76"/>
    <w:rsid w:val="00654BE3"/>
    <w:rsid w:val="00654C3C"/>
    <w:rsid w:val="00654CC5"/>
    <w:rsid w:val="00654D0D"/>
    <w:rsid w:val="00654DED"/>
    <w:rsid w:val="00654E88"/>
    <w:rsid w:val="00655228"/>
    <w:rsid w:val="00655261"/>
    <w:rsid w:val="00655422"/>
    <w:rsid w:val="0065552C"/>
    <w:rsid w:val="00655C11"/>
    <w:rsid w:val="00655DC0"/>
    <w:rsid w:val="00655E0E"/>
    <w:rsid w:val="00655E5C"/>
    <w:rsid w:val="0065610F"/>
    <w:rsid w:val="006562AD"/>
    <w:rsid w:val="0065641D"/>
    <w:rsid w:val="00656467"/>
    <w:rsid w:val="0065662A"/>
    <w:rsid w:val="006567D3"/>
    <w:rsid w:val="0065688C"/>
    <w:rsid w:val="006569C7"/>
    <w:rsid w:val="00656C1F"/>
    <w:rsid w:val="00656D30"/>
    <w:rsid w:val="00656E9A"/>
    <w:rsid w:val="00656F16"/>
    <w:rsid w:val="00657298"/>
    <w:rsid w:val="006573B1"/>
    <w:rsid w:val="006573DA"/>
    <w:rsid w:val="00657427"/>
    <w:rsid w:val="00657780"/>
    <w:rsid w:val="00657982"/>
    <w:rsid w:val="00657B9B"/>
    <w:rsid w:val="00657F16"/>
    <w:rsid w:val="006602B7"/>
    <w:rsid w:val="00660696"/>
    <w:rsid w:val="00660870"/>
    <w:rsid w:val="00660AF9"/>
    <w:rsid w:val="00660E8C"/>
    <w:rsid w:val="00661076"/>
    <w:rsid w:val="00661097"/>
    <w:rsid w:val="0066116B"/>
    <w:rsid w:val="00661256"/>
    <w:rsid w:val="00661474"/>
    <w:rsid w:val="00661567"/>
    <w:rsid w:val="006616EA"/>
    <w:rsid w:val="006617B5"/>
    <w:rsid w:val="0066188B"/>
    <w:rsid w:val="006618F7"/>
    <w:rsid w:val="00661D50"/>
    <w:rsid w:val="00661F24"/>
    <w:rsid w:val="00662219"/>
    <w:rsid w:val="006625C7"/>
    <w:rsid w:val="0066292C"/>
    <w:rsid w:val="006629D4"/>
    <w:rsid w:val="00662AA1"/>
    <w:rsid w:val="00662C0C"/>
    <w:rsid w:val="00662D7D"/>
    <w:rsid w:val="00662E28"/>
    <w:rsid w:val="00662E86"/>
    <w:rsid w:val="006631D6"/>
    <w:rsid w:val="006632BC"/>
    <w:rsid w:val="006633CE"/>
    <w:rsid w:val="006634C7"/>
    <w:rsid w:val="0066389F"/>
    <w:rsid w:val="00663AE1"/>
    <w:rsid w:val="00663CC0"/>
    <w:rsid w:val="00663F2A"/>
    <w:rsid w:val="006642B7"/>
    <w:rsid w:val="006643BC"/>
    <w:rsid w:val="00664613"/>
    <w:rsid w:val="006647AC"/>
    <w:rsid w:val="006647F4"/>
    <w:rsid w:val="006647FC"/>
    <w:rsid w:val="00664889"/>
    <w:rsid w:val="00664999"/>
    <w:rsid w:val="00664A4E"/>
    <w:rsid w:val="00664C26"/>
    <w:rsid w:val="00664CA4"/>
    <w:rsid w:val="00664DBE"/>
    <w:rsid w:val="0066508F"/>
    <w:rsid w:val="006650F5"/>
    <w:rsid w:val="006651A8"/>
    <w:rsid w:val="006651B4"/>
    <w:rsid w:val="0066533A"/>
    <w:rsid w:val="006655D8"/>
    <w:rsid w:val="006657F7"/>
    <w:rsid w:val="00665E6E"/>
    <w:rsid w:val="006662E2"/>
    <w:rsid w:val="006663A5"/>
    <w:rsid w:val="00666479"/>
    <w:rsid w:val="00666534"/>
    <w:rsid w:val="00666848"/>
    <w:rsid w:val="00666A86"/>
    <w:rsid w:val="00666BDA"/>
    <w:rsid w:val="00666C1C"/>
    <w:rsid w:val="00666D6B"/>
    <w:rsid w:val="006670FC"/>
    <w:rsid w:val="00667264"/>
    <w:rsid w:val="00667339"/>
    <w:rsid w:val="0066767A"/>
    <w:rsid w:val="00667D70"/>
    <w:rsid w:val="00667DBB"/>
    <w:rsid w:val="00667E5D"/>
    <w:rsid w:val="006700D4"/>
    <w:rsid w:val="00670122"/>
    <w:rsid w:val="006702DE"/>
    <w:rsid w:val="006704E3"/>
    <w:rsid w:val="0067050A"/>
    <w:rsid w:val="006705C4"/>
    <w:rsid w:val="0067060A"/>
    <w:rsid w:val="00670681"/>
    <w:rsid w:val="006708E3"/>
    <w:rsid w:val="00670A05"/>
    <w:rsid w:val="00670A55"/>
    <w:rsid w:val="00670B1B"/>
    <w:rsid w:val="00670BFB"/>
    <w:rsid w:val="00670C57"/>
    <w:rsid w:val="00671066"/>
    <w:rsid w:val="0067142F"/>
    <w:rsid w:val="0067150F"/>
    <w:rsid w:val="006716B8"/>
    <w:rsid w:val="00671878"/>
    <w:rsid w:val="00671B27"/>
    <w:rsid w:val="00671BC0"/>
    <w:rsid w:val="00671C0B"/>
    <w:rsid w:val="00671D06"/>
    <w:rsid w:val="00671DF7"/>
    <w:rsid w:val="00671E7D"/>
    <w:rsid w:val="00672302"/>
    <w:rsid w:val="00672854"/>
    <w:rsid w:val="00672A4D"/>
    <w:rsid w:val="00672A7B"/>
    <w:rsid w:val="006730B7"/>
    <w:rsid w:val="006733C2"/>
    <w:rsid w:val="0067350A"/>
    <w:rsid w:val="0067374C"/>
    <w:rsid w:val="0067375B"/>
    <w:rsid w:val="00673A50"/>
    <w:rsid w:val="00673C86"/>
    <w:rsid w:val="00674221"/>
    <w:rsid w:val="00674932"/>
    <w:rsid w:val="00674E8B"/>
    <w:rsid w:val="00674F7E"/>
    <w:rsid w:val="00675231"/>
    <w:rsid w:val="00675538"/>
    <w:rsid w:val="0067582F"/>
    <w:rsid w:val="00675B5F"/>
    <w:rsid w:val="00675DEA"/>
    <w:rsid w:val="0067606C"/>
    <w:rsid w:val="00676295"/>
    <w:rsid w:val="0067635E"/>
    <w:rsid w:val="00676523"/>
    <w:rsid w:val="006768DD"/>
    <w:rsid w:val="00676B55"/>
    <w:rsid w:val="00676D9D"/>
    <w:rsid w:val="00677112"/>
    <w:rsid w:val="006771E9"/>
    <w:rsid w:val="006771FB"/>
    <w:rsid w:val="0067763B"/>
    <w:rsid w:val="00677E6F"/>
    <w:rsid w:val="00677FA6"/>
    <w:rsid w:val="00677FD1"/>
    <w:rsid w:val="0068003D"/>
    <w:rsid w:val="00680202"/>
    <w:rsid w:val="00680461"/>
    <w:rsid w:val="006804F6"/>
    <w:rsid w:val="00680627"/>
    <w:rsid w:val="00680629"/>
    <w:rsid w:val="006806AD"/>
    <w:rsid w:val="00680826"/>
    <w:rsid w:val="00680831"/>
    <w:rsid w:val="00680836"/>
    <w:rsid w:val="00680B77"/>
    <w:rsid w:val="00680CFA"/>
    <w:rsid w:val="00680E2E"/>
    <w:rsid w:val="00680F79"/>
    <w:rsid w:val="00680F95"/>
    <w:rsid w:val="00680FFF"/>
    <w:rsid w:val="00681516"/>
    <w:rsid w:val="00681555"/>
    <w:rsid w:val="006816C0"/>
    <w:rsid w:val="006817C0"/>
    <w:rsid w:val="006817E9"/>
    <w:rsid w:val="006818D9"/>
    <w:rsid w:val="006818E1"/>
    <w:rsid w:val="006818EE"/>
    <w:rsid w:val="00681A91"/>
    <w:rsid w:val="00681E14"/>
    <w:rsid w:val="006820B7"/>
    <w:rsid w:val="00682645"/>
    <w:rsid w:val="006826BF"/>
    <w:rsid w:val="00682796"/>
    <w:rsid w:val="00682834"/>
    <w:rsid w:val="006828B7"/>
    <w:rsid w:val="00682938"/>
    <w:rsid w:val="00682CDF"/>
    <w:rsid w:val="00683058"/>
    <w:rsid w:val="00683416"/>
    <w:rsid w:val="006836CC"/>
    <w:rsid w:val="0068370D"/>
    <w:rsid w:val="006837B2"/>
    <w:rsid w:val="00683818"/>
    <w:rsid w:val="006838BD"/>
    <w:rsid w:val="00683BAD"/>
    <w:rsid w:val="00683E00"/>
    <w:rsid w:val="00683E28"/>
    <w:rsid w:val="00683EF4"/>
    <w:rsid w:val="0068405F"/>
    <w:rsid w:val="006844C1"/>
    <w:rsid w:val="00684561"/>
    <w:rsid w:val="0068472F"/>
    <w:rsid w:val="00684C84"/>
    <w:rsid w:val="00684C9C"/>
    <w:rsid w:val="00684CF6"/>
    <w:rsid w:val="00684F23"/>
    <w:rsid w:val="0068526B"/>
    <w:rsid w:val="00685426"/>
    <w:rsid w:val="00685444"/>
    <w:rsid w:val="00685589"/>
    <w:rsid w:val="00685638"/>
    <w:rsid w:val="006857A4"/>
    <w:rsid w:val="006858F9"/>
    <w:rsid w:val="00685B41"/>
    <w:rsid w:val="00685C88"/>
    <w:rsid w:val="00686005"/>
    <w:rsid w:val="0068602A"/>
    <w:rsid w:val="00686249"/>
    <w:rsid w:val="00686289"/>
    <w:rsid w:val="006862C2"/>
    <w:rsid w:val="0068636A"/>
    <w:rsid w:val="0068682B"/>
    <w:rsid w:val="00686947"/>
    <w:rsid w:val="00686A7A"/>
    <w:rsid w:val="00686FB7"/>
    <w:rsid w:val="006871A6"/>
    <w:rsid w:val="006872A5"/>
    <w:rsid w:val="006872CC"/>
    <w:rsid w:val="006872F9"/>
    <w:rsid w:val="006874C6"/>
    <w:rsid w:val="00687700"/>
    <w:rsid w:val="0068771C"/>
    <w:rsid w:val="006877A0"/>
    <w:rsid w:val="00687E9C"/>
    <w:rsid w:val="0069011E"/>
    <w:rsid w:val="00690124"/>
    <w:rsid w:val="00690248"/>
    <w:rsid w:val="0069029B"/>
    <w:rsid w:val="00690468"/>
    <w:rsid w:val="00690544"/>
    <w:rsid w:val="00690A54"/>
    <w:rsid w:val="0069107F"/>
    <w:rsid w:val="006913C5"/>
    <w:rsid w:val="0069160C"/>
    <w:rsid w:val="00691646"/>
    <w:rsid w:val="00691892"/>
    <w:rsid w:val="006918FA"/>
    <w:rsid w:val="00691978"/>
    <w:rsid w:val="006919C0"/>
    <w:rsid w:val="006919FE"/>
    <w:rsid w:val="00691AAE"/>
    <w:rsid w:val="00691AC8"/>
    <w:rsid w:val="00691E6D"/>
    <w:rsid w:val="00692568"/>
    <w:rsid w:val="006926DC"/>
    <w:rsid w:val="00692A13"/>
    <w:rsid w:val="00692B6A"/>
    <w:rsid w:val="00692C3B"/>
    <w:rsid w:val="00692C73"/>
    <w:rsid w:val="00692CB7"/>
    <w:rsid w:val="00692D27"/>
    <w:rsid w:val="00692EAB"/>
    <w:rsid w:val="00692EEF"/>
    <w:rsid w:val="00692F57"/>
    <w:rsid w:val="00692F95"/>
    <w:rsid w:val="006930EF"/>
    <w:rsid w:val="00693560"/>
    <w:rsid w:val="0069363D"/>
    <w:rsid w:val="00693B53"/>
    <w:rsid w:val="00693FB7"/>
    <w:rsid w:val="006940F0"/>
    <w:rsid w:val="00694213"/>
    <w:rsid w:val="00694241"/>
    <w:rsid w:val="006944E8"/>
    <w:rsid w:val="00694517"/>
    <w:rsid w:val="00694526"/>
    <w:rsid w:val="006946BB"/>
    <w:rsid w:val="00694B4E"/>
    <w:rsid w:val="00694D0A"/>
    <w:rsid w:val="00694E13"/>
    <w:rsid w:val="00694F76"/>
    <w:rsid w:val="00694F88"/>
    <w:rsid w:val="006954B5"/>
    <w:rsid w:val="006955D4"/>
    <w:rsid w:val="00695798"/>
    <w:rsid w:val="0069593E"/>
    <w:rsid w:val="00695B9B"/>
    <w:rsid w:val="00695C32"/>
    <w:rsid w:val="00696034"/>
    <w:rsid w:val="00696264"/>
    <w:rsid w:val="0069626A"/>
    <w:rsid w:val="00696412"/>
    <w:rsid w:val="0069662A"/>
    <w:rsid w:val="006967C7"/>
    <w:rsid w:val="006967EA"/>
    <w:rsid w:val="00696896"/>
    <w:rsid w:val="00696C0A"/>
    <w:rsid w:val="00696EDA"/>
    <w:rsid w:val="00697062"/>
    <w:rsid w:val="0069767E"/>
    <w:rsid w:val="00697685"/>
    <w:rsid w:val="006976D9"/>
    <w:rsid w:val="00697A25"/>
    <w:rsid w:val="00697E72"/>
    <w:rsid w:val="006A0063"/>
    <w:rsid w:val="006A01D2"/>
    <w:rsid w:val="006A0472"/>
    <w:rsid w:val="006A0626"/>
    <w:rsid w:val="006A076C"/>
    <w:rsid w:val="006A07CA"/>
    <w:rsid w:val="006A0935"/>
    <w:rsid w:val="006A09A9"/>
    <w:rsid w:val="006A09B4"/>
    <w:rsid w:val="006A0AC0"/>
    <w:rsid w:val="006A0DDA"/>
    <w:rsid w:val="006A0F26"/>
    <w:rsid w:val="006A0F6C"/>
    <w:rsid w:val="006A102F"/>
    <w:rsid w:val="006A11BA"/>
    <w:rsid w:val="006A14CE"/>
    <w:rsid w:val="006A1839"/>
    <w:rsid w:val="006A1907"/>
    <w:rsid w:val="006A1A14"/>
    <w:rsid w:val="006A1AC3"/>
    <w:rsid w:val="006A1AD4"/>
    <w:rsid w:val="006A1DBB"/>
    <w:rsid w:val="006A2009"/>
    <w:rsid w:val="006A21C2"/>
    <w:rsid w:val="006A23D5"/>
    <w:rsid w:val="006A24D5"/>
    <w:rsid w:val="006A2783"/>
    <w:rsid w:val="006A27C0"/>
    <w:rsid w:val="006A27C3"/>
    <w:rsid w:val="006A2A1E"/>
    <w:rsid w:val="006A2BD6"/>
    <w:rsid w:val="006A2CF7"/>
    <w:rsid w:val="006A2D3A"/>
    <w:rsid w:val="006A2E06"/>
    <w:rsid w:val="006A2E7C"/>
    <w:rsid w:val="006A3033"/>
    <w:rsid w:val="006A3267"/>
    <w:rsid w:val="006A3696"/>
    <w:rsid w:val="006A36E0"/>
    <w:rsid w:val="006A38A7"/>
    <w:rsid w:val="006A3935"/>
    <w:rsid w:val="006A3A00"/>
    <w:rsid w:val="006A3A37"/>
    <w:rsid w:val="006A3A81"/>
    <w:rsid w:val="006A3BFF"/>
    <w:rsid w:val="006A4010"/>
    <w:rsid w:val="006A40CF"/>
    <w:rsid w:val="006A42B3"/>
    <w:rsid w:val="006A42BB"/>
    <w:rsid w:val="006A449E"/>
    <w:rsid w:val="006A489C"/>
    <w:rsid w:val="006A4B1A"/>
    <w:rsid w:val="006A5345"/>
    <w:rsid w:val="006A5504"/>
    <w:rsid w:val="006A5B76"/>
    <w:rsid w:val="006A6276"/>
    <w:rsid w:val="006A6581"/>
    <w:rsid w:val="006A66B6"/>
    <w:rsid w:val="006A673B"/>
    <w:rsid w:val="006A6979"/>
    <w:rsid w:val="006A6C05"/>
    <w:rsid w:val="006A6D16"/>
    <w:rsid w:val="006A6E46"/>
    <w:rsid w:val="006A70DB"/>
    <w:rsid w:val="006A721C"/>
    <w:rsid w:val="006A747C"/>
    <w:rsid w:val="006A75B8"/>
    <w:rsid w:val="006A7AB9"/>
    <w:rsid w:val="006A7EAC"/>
    <w:rsid w:val="006B013F"/>
    <w:rsid w:val="006B06F7"/>
    <w:rsid w:val="006B0991"/>
    <w:rsid w:val="006B09B1"/>
    <w:rsid w:val="006B0C23"/>
    <w:rsid w:val="006B0CA3"/>
    <w:rsid w:val="006B0CB0"/>
    <w:rsid w:val="006B0EFB"/>
    <w:rsid w:val="006B1158"/>
    <w:rsid w:val="006B12D5"/>
    <w:rsid w:val="006B1384"/>
    <w:rsid w:val="006B19C0"/>
    <w:rsid w:val="006B1A39"/>
    <w:rsid w:val="006B1F90"/>
    <w:rsid w:val="006B1FA9"/>
    <w:rsid w:val="006B2043"/>
    <w:rsid w:val="006B2065"/>
    <w:rsid w:val="006B206E"/>
    <w:rsid w:val="006B2581"/>
    <w:rsid w:val="006B2A60"/>
    <w:rsid w:val="006B2B83"/>
    <w:rsid w:val="006B2EB6"/>
    <w:rsid w:val="006B30FD"/>
    <w:rsid w:val="006B3489"/>
    <w:rsid w:val="006B357E"/>
    <w:rsid w:val="006B3DBD"/>
    <w:rsid w:val="006B3E5C"/>
    <w:rsid w:val="006B3F06"/>
    <w:rsid w:val="006B3F69"/>
    <w:rsid w:val="006B4014"/>
    <w:rsid w:val="006B440F"/>
    <w:rsid w:val="006B465E"/>
    <w:rsid w:val="006B4D8C"/>
    <w:rsid w:val="006B4DD4"/>
    <w:rsid w:val="006B50F5"/>
    <w:rsid w:val="006B51A3"/>
    <w:rsid w:val="006B53F6"/>
    <w:rsid w:val="006B5460"/>
    <w:rsid w:val="006B55F4"/>
    <w:rsid w:val="006B5777"/>
    <w:rsid w:val="006B5840"/>
    <w:rsid w:val="006B58C9"/>
    <w:rsid w:val="006B5A27"/>
    <w:rsid w:val="006B5E84"/>
    <w:rsid w:val="006B5FB9"/>
    <w:rsid w:val="006B6118"/>
    <w:rsid w:val="006B61E2"/>
    <w:rsid w:val="006B646D"/>
    <w:rsid w:val="006B6576"/>
    <w:rsid w:val="006B6860"/>
    <w:rsid w:val="006B694F"/>
    <w:rsid w:val="006B6A94"/>
    <w:rsid w:val="006B6AC1"/>
    <w:rsid w:val="006B6B43"/>
    <w:rsid w:val="006B6C55"/>
    <w:rsid w:val="006B6E0B"/>
    <w:rsid w:val="006B6F24"/>
    <w:rsid w:val="006B6F5E"/>
    <w:rsid w:val="006B7203"/>
    <w:rsid w:val="006B7395"/>
    <w:rsid w:val="006B7518"/>
    <w:rsid w:val="006B7675"/>
    <w:rsid w:val="006B78C7"/>
    <w:rsid w:val="006B79BE"/>
    <w:rsid w:val="006B7A01"/>
    <w:rsid w:val="006B7C24"/>
    <w:rsid w:val="006B7D1F"/>
    <w:rsid w:val="006B7D86"/>
    <w:rsid w:val="006B7E49"/>
    <w:rsid w:val="006B7E6F"/>
    <w:rsid w:val="006B7F22"/>
    <w:rsid w:val="006C0079"/>
    <w:rsid w:val="006C028A"/>
    <w:rsid w:val="006C07BC"/>
    <w:rsid w:val="006C09C4"/>
    <w:rsid w:val="006C0A7F"/>
    <w:rsid w:val="006C0B5A"/>
    <w:rsid w:val="006C0E8D"/>
    <w:rsid w:val="006C0F0F"/>
    <w:rsid w:val="006C115E"/>
    <w:rsid w:val="006C11E8"/>
    <w:rsid w:val="006C11FE"/>
    <w:rsid w:val="006C1601"/>
    <w:rsid w:val="006C17C1"/>
    <w:rsid w:val="006C18F7"/>
    <w:rsid w:val="006C1BA4"/>
    <w:rsid w:val="006C2058"/>
    <w:rsid w:val="006C21CF"/>
    <w:rsid w:val="006C221E"/>
    <w:rsid w:val="006C2314"/>
    <w:rsid w:val="006C23E1"/>
    <w:rsid w:val="006C2440"/>
    <w:rsid w:val="006C24D9"/>
    <w:rsid w:val="006C24FD"/>
    <w:rsid w:val="006C250C"/>
    <w:rsid w:val="006C2562"/>
    <w:rsid w:val="006C26B2"/>
    <w:rsid w:val="006C28A2"/>
    <w:rsid w:val="006C28A6"/>
    <w:rsid w:val="006C28AB"/>
    <w:rsid w:val="006C2CBC"/>
    <w:rsid w:val="006C2DAC"/>
    <w:rsid w:val="006C2DF1"/>
    <w:rsid w:val="006C2E62"/>
    <w:rsid w:val="006C30D8"/>
    <w:rsid w:val="006C30F8"/>
    <w:rsid w:val="006C3295"/>
    <w:rsid w:val="006C3328"/>
    <w:rsid w:val="006C38CC"/>
    <w:rsid w:val="006C3ACB"/>
    <w:rsid w:val="006C3DE9"/>
    <w:rsid w:val="006C3E60"/>
    <w:rsid w:val="006C4012"/>
    <w:rsid w:val="006C4047"/>
    <w:rsid w:val="006C4636"/>
    <w:rsid w:val="006C478D"/>
    <w:rsid w:val="006C4850"/>
    <w:rsid w:val="006C4902"/>
    <w:rsid w:val="006C4B30"/>
    <w:rsid w:val="006C4B9F"/>
    <w:rsid w:val="006C4BCB"/>
    <w:rsid w:val="006C4BE2"/>
    <w:rsid w:val="006C4BE6"/>
    <w:rsid w:val="006C4CD4"/>
    <w:rsid w:val="006C4E21"/>
    <w:rsid w:val="006C517D"/>
    <w:rsid w:val="006C530F"/>
    <w:rsid w:val="006C53C8"/>
    <w:rsid w:val="006C54C2"/>
    <w:rsid w:val="006C57BF"/>
    <w:rsid w:val="006C588F"/>
    <w:rsid w:val="006C58AD"/>
    <w:rsid w:val="006C5B17"/>
    <w:rsid w:val="006C5B31"/>
    <w:rsid w:val="006C5C0D"/>
    <w:rsid w:val="006C5C3B"/>
    <w:rsid w:val="006C648C"/>
    <w:rsid w:val="006C66CB"/>
    <w:rsid w:val="006C67DA"/>
    <w:rsid w:val="006C6AD7"/>
    <w:rsid w:val="006C6C4E"/>
    <w:rsid w:val="006C6C6D"/>
    <w:rsid w:val="006C6D26"/>
    <w:rsid w:val="006C6F4E"/>
    <w:rsid w:val="006C751D"/>
    <w:rsid w:val="006C761C"/>
    <w:rsid w:val="006C7945"/>
    <w:rsid w:val="006C7A3A"/>
    <w:rsid w:val="006C7C3A"/>
    <w:rsid w:val="006C7C45"/>
    <w:rsid w:val="006D00C8"/>
    <w:rsid w:val="006D020D"/>
    <w:rsid w:val="006D03E2"/>
    <w:rsid w:val="006D04ED"/>
    <w:rsid w:val="006D05B8"/>
    <w:rsid w:val="006D0691"/>
    <w:rsid w:val="006D0733"/>
    <w:rsid w:val="006D07E1"/>
    <w:rsid w:val="006D0C83"/>
    <w:rsid w:val="006D0D65"/>
    <w:rsid w:val="006D0E14"/>
    <w:rsid w:val="006D10CE"/>
    <w:rsid w:val="006D1348"/>
    <w:rsid w:val="006D1564"/>
    <w:rsid w:val="006D1C41"/>
    <w:rsid w:val="006D1DF9"/>
    <w:rsid w:val="006D21B9"/>
    <w:rsid w:val="006D22DC"/>
    <w:rsid w:val="006D248A"/>
    <w:rsid w:val="006D25BE"/>
    <w:rsid w:val="006D2933"/>
    <w:rsid w:val="006D2A16"/>
    <w:rsid w:val="006D2A48"/>
    <w:rsid w:val="006D2A66"/>
    <w:rsid w:val="006D2B0E"/>
    <w:rsid w:val="006D2D31"/>
    <w:rsid w:val="006D2EE3"/>
    <w:rsid w:val="006D3030"/>
    <w:rsid w:val="006D3192"/>
    <w:rsid w:val="006D3553"/>
    <w:rsid w:val="006D36BC"/>
    <w:rsid w:val="006D3D91"/>
    <w:rsid w:val="006D3F22"/>
    <w:rsid w:val="006D424F"/>
    <w:rsid w:val="006D4310"/>
    <w:rsid w:val="006D45A8"/>
    <w:rsid w:val="006D45DF"/>
    <w:rsid w:val="006D472C"/>
    <w:rsid w:val="006D4921"/>
    <w:rsid w:val="006D4A45"/>
    <w:rsid w:val="006D4A8E"/>
    <w:rsid w:val="006D4A90"/>
    <w:rsid w:val="006D4B11"/>
    <w:rsid w:val="006D4FE4"/>
    <w:rsid w:val="006D5092"/>
    <w:rsid w:val="006D5207"/>
    <w:rsid w:val="006D52B3"/>
    <w:rsid w:val="006D53AA"/>
    <w:rsid w:val="006D5454"/>
    <w:rsid w:val="006D573F"/>
    <w:rsid w:val="006D5774"/>
    <w:rsid w:val="006D5909"/>
    <w:rsid w:val="006D5BF5"/>
    <w:rsid w:val="006D5C60"/>
    <w:rsid w:val="006D630F"/>
    <w:rsid w:val="006D632B"/>
    <w:rsid w:val="006D637A"/>
    <w:rsid w:val="006D65F5"/>
    <w:rsid w:val="006D6681"/>
    <w:rsid w:val="006D68B1"/>
    <w:rsid w:val="006D6B14"/>
    <w:rsid w:val="006D6B2A"/>
    <w:rsid w:val="006D6C49"/>
    <w:rsid w:val="006D6CB7"/>
    <w:rsid w:val="006D6D16"/>
    <w:rsid w:val="006D6E4B"/>
    <w:rsid w:val="006D6ECF"/>
    <w:rsid w:val="006D702B"/>
    <w:rsid w:val="006D717E"/>
    <w:rsid w:val="006D7262"/>
    <w:rsid w:val="006D74CA"/>
    <w:rsid w:val="006D75B8"/>
    <w:rsid w:val="006D7610"/>
    <w:rsid w:val="006D768B"/>
    <w:rsid w:val="006D778C"/>
    <w:rsid w:val="006D782B"/>
    <w:rsid w:val="006D7989"/>
    <w:rsid w:val="006D7C42"/>
    <w:rsid w:val="006D7CED"/>
    <w:rsid w:val="006D7E88"/>
    <w:rsid w:val="006D7F0F"/>
    <w:rsid w:val="006E0223"/>
    <w:rsid w:val="006E0358"/>
    <w:rsid w:val="006E0806"/>
    <w:rsid w:val="006E0848"/>
    <w:rsid w:val="006E0862"/>
    <w:rsid w:val="006E09E1"/>
    <w:rsid w:val="006E0D67"/>
    <w:rsid w:val="006E0F60"/>
    <w:rsid w:val="006E0F98"/>
    <w:rsid w:val="006E1216"/>
    <w:rsid w:val="006E170B"/>
    <w:rsid w:val="006E19FE"/>
    <w:rsid w:val="006E1A7A"/>
    <w:rsid w:val="006E1B7F"/>
    <w:rsid w:val="006E1FED"/>
    <w:rsid w:val="006E23E9"/>
    <w:rsid w:val="006E25B8"/>
    <w:rsid w:val="006E283C"/>
    <w:rsid w:val="006E29BC"/>
    <w:rsid w:val="006E2A6A"/>
    <w:rsid w:val="006E2BB9"/>
    <w:rsid w:val="006E2C82"/>
    <w:rsid w:val="006E2E94"/>
    <w:rsid w:val="006E2FC4"/>
    <w:rsid w:val="006E2FDE"/>
    <w:rsid w:val="006E307F"/>
    <w:rsid w:val="006E340F"/>
    <w:rsid w:val="006E3475"/>
    <w:rsid w:val="006E350F"/>
    <w:rsid w:val="006E3917"/>
    <w:rsid w:val="006E3ABB"/>
    <w:rsid w:val="006E3CEE"/>
    <w:rsid w:val="006E3E30"/>
    <w:rsid w:val="006E413B"/>
    <w:rsid w:val="006E42E6"/>
    <w:rsid w:val="006E4496"/>
    <w:rsid w:val="006E4770"/>
    <w:rsid w:val="006E47DB"/>
    <w:rsid w:val="006E4814"/>
    <w:rsid w:val="006E48D6"/>
    <w:rsid w:val="006E4CE3"/>
    <w:rsid w:val="006E4D2B"/>
    <w:rsid w:val="006E4E2E"/>
    <w:rsid w:val="006E4FE6"/>
    <w:rsid w:val="006E53EE"/>
    <w:rsid w:val="006E56DF"/>
    <w:rsid w:val="006E5901"/>
    <w:rsid w:val="006E5A3F"/>
    <w:rsid w:val="006E6021"/>
    <w:rsid w:val="006E6070"/>
    <w:rsid w:val="006E60CF"/>
    <w:rsid w:val="006E6246"/>
    <w:rsid w:val="006E6528"/>
    <w:rsid w:val="006E68B6"/>
    <w:rsid w:val="006E6A34"/>
    <w:rsid w:val="006E6A5F"/>
    <w:rsid w:val="006E6ABC"/>
    <w:rsid w:val="006E6B19"/>
    <w:rsid w:val="006E6C89"/>
    <w:rsid w:val="006E6F8A"/>
    <w:rsid w:val="006E715F"/>
    <w:rsid w:val="006E736D"/>
    <w:rsid w:val="006E73F6"/>
    <w:rsid w:val="006E75BD"/>
    <w:rsid w:val="006E76BF"/>
    <w:rsid w:val="006E76E3"/>
    <w:rsid w:val="006E7785"/>
    <w:rsid w:val="006E7833"/>
    <w:rsid w:val="006E79C7"/>
    <w:rsid w:val="006E7C31"/>
    <w:rsid w:val="006E7D34"/>
    <w:rsid w:val="006E7F37"/>
    <w:rsid w:val="006F0150"/>
    <w:rsid w:val="006F0198"/>
    <w:rsid w:val="006F0248"/>
    <w:rsid w:val="006F0271"/>
    <w:rsid w:val="006F0607"/>
    <w:rsid w:val="006F0758"/>
    <w:rsid w:val="006F09B3"/>
    <w:rsid w:val="006F0C34"/>
    <w:rsid w:val="006F0F01"/>
    <w:rsid w:val="006F0FE9"/>
    <w:rsid w:val="006F102F"/>
    <w:rsid w:val="006F1507"/>
    <w:rsid w:val="006F1561"/>
    <w:rsid w:val="006F16DE"/>
    <w:rsid w:val="006F191B"/>
    <w:rsid w:val="006F1938"/>
    <w:rsid w:val="006F19C6"/>
    <w:rsid w:val="006F1D8A"/>
    <w:rsid w:val="006F1F94"/>
    <w:rsid w:val="006F20A5"/>
    <w:rsid w:val="006F20AF"/>
    <w:rsid w:val="006F2385"/>
    <w:rsid w:val="006F23E3"/>
    <w:rsid w:val="006F295A"/>
    <w:rsid w:val="006F2BB5"/>
    <w:rsid w:val="006F2E9B"/>
    <w:rsid w:val="006F3278"/>
    <w:rsid w:val="006F3288"/>
    <w:rsid w:val="006F3458"/>
    <w:rsid w:val="006F352D"/>
    <w:rsid w:val="006F35F2"/>
    <w:rsid w:val="006F36CC"/>
    <w:rsid w:val="006F3A24"/>
    <w:rsid w:val="006F3AD7"/>
    <w:rsid w:val="006F3B4A"/>
    <w:rsid w:val="006F3C16"/>
    <w:rsid w:val="006F3D8C"/>
    <w:rsid w:val="006F427A"/>
    <w:rsid w:val="006F441A"/>
    <w:rsid w:val="006F4550"/>
    <w:rsid w:val="006F46C1"/>
    <w:rsid w:val="006F4794"/>
    <w:rsid w:val="006F484B"/>
    <w:rsid w:val="006F489E"/>
    <w:rsid w:val="006F4E86"/>
    <w:rsid w:val="006F4F5F"/>
    <w:rsid w:val="006F4FA5"/>
    <w:rsid w:val="006F5063"/>
    <w:rsid w:val="006F5176"/>
    <w:rsid w:val="006F52D0"/>
    <w:rsid w:val="006F55C1"/>
    <w:rsid w:val="006F569D"/>
    <w:rsid w:val="006F56AF"/>
    <w:rsid w:val="006F56E9"/>
    <w:rsid w:val="006F57A5"/>
    <w:rsid w:val="006F58DA"/>
    <w:rsid w:val="006F5CB1"/>
    <w:rsid w:val="006F5F48"/>
    <w:rsid w:val="006F60E1"/>
    <w:rsid w:val="006F60F7"/>
    <w:rsid w:val="006F613C"/>
    <w:rsid w:val="006F62A4"/>
    <w:rsid w:val="006F62B3"/>
    <w:rsid w:val="006F64F0"/>
    <w:rsid w:val="006F67F0"/>
    <w:rsid w:val="006F6885"/>
    <w:rsid w:val="006F6B4F"/>
    <w:rsid w:val="006F6BEE"/>
    <w:rsid w:val="006F6E36"/>
    <w:rsid w:val="006F6EEB"/>
    <w:rsid w:val="006F719F"/>
    <w:rsid w:val="006F7324"/>
    <w:rsid w:val="006F7336"/>
    <w:rsid w:val="006F7528"/>
    <w:rsid w:val="006F75D0"/>
    <w:rsid w:val="006F7B62"/>
    <w:rsid w:val="006F7D8C"/>
    <w:rsid w:val="006F7DC0"/>
    <w:rsid w:val="00700009"/>
    <w:rsid w:val="00700253"/>
    <w:rsid w:val="0070072B"/>
    <w:rsid w:val="0070073E"/>
    <w:rsid w:val="00700CB4"/>
    <w:rsid w:val="00700CE7"/>
    <w:rsid w:val="00700E0E"/>
    <w:rsid w:val="00700E36"/>
    <w:rsid w:val="00700EA7"/>
    <w:rsid w:val="007012B2"/>
    <w:rsid w:val="0070134C"/>
    <w:rsid w:val="007014B4"/>
    <w:rsid w:val="007016A9"/>
    <w:rsid w:val="00701783"/>
    <w:rsid w:val="00701965"/>
    <w:rsid w:val="00701986"/>
    <w:rsid w:val="007019C0"/>
    <w:rsid w:val="00701D27"/>
    <w:rsid w:val="007020B0"/>
    <w:rsid w:val="00702457"/>
    <w:rsid w:val="007024E1"/>
    <w:rsid w:val="007025A2"/>
    <w:rsid w:val="007028CE"/>
    <w:rsid w:val="00702A20"/>
    <w:rsid w:val="00702C40"/>
    <w:rsid w:val="007030A7"/>
    <w:rsid w:val="007030E6"/>
    <w:rsid w:val="0070328B"/>
    <w:rsid w:val="00703366"/>
    <w:rsid w:val="00703583"/>
    <w:rsid w:val="007036F9"/>
    <w:rsid w:val="00703C81"/>
    <w:rsid w:val="00703F66"/>
    <w:rsid w:val="00704161"/>
    <w:rsid w:val="00704222"/>
    <w:rsid w:val="00704274"/>
    <w:rsid w:val="007045E7"/>
    <w:rsid w:val="0070476C"/>
    <w:rsid w:val="00704787"/>
    <w:rsid w:val="0070489F"/>
    <w:rsid w:val="0070493C"/>
    <w:rsid w:val="007049F8"/>
    <w:rsid w:val="00704E9E"/>
    <w:rsid w:val="00704F6B"/>
    <w:rsid w:val="007050C9"/>
    <w:rsid w:val="0070549A"/>
    <w:rsid w:val="0070562B"/>
    <w:rsid w:val="00705CC1"/>
    <w:rsid w:val="00705D9C"/>
    <w:rsid w:val="00705EDA"/>
    <w:rsid w:val="0070604A"/>
    <w:rsid w:val="00706261"/>
    <w:rsid w:val="00706858"/>
    <w:rsid w:val="0070694C"/>
    <w:rsid w:val="00706C39"/>
    <w:rsid w:val="007070D4"/>
    <w:rsid w:val="00707671"/>
    <w:rsid w:val="00707698"/>
    <w:rsid w:val="00707D68"/>
    <w:rsid w:val="00707EA0"/>
    <w:rsid w:val="00707F53"/>
    <w:rsid w:val="00707FAB"/>
    <w:rsid w:val="007104CB"/>
    <w:rsid w:val="007105E4"/>
    <w:rsid w:val="007109AD"/>
    <w:rsid w:val="00710A76"/>
    <w:rsid w:val="00710C99"/>
    <w:rsid w:val="00710EAC"/>
    <w:rsid w:val="00711336"/>
    <w:rsid w:val="007116D0"/>
    <w:rsid w:val="00711993"/>
    <w:rsid w:val="00711C79"/>
    <w:rsid w:val="00711F23"/>
    <w:rsid w:val="00712008"/>
    <w:rsid w:val="0071205B"/>
    <w:rsid w:val="0071229A"/>
    <w:rsid w:val="00712662"/>
    <w:rsid w:val="007126F5"/>
    <w:rsid w:val="00712910"/>
    <w:rsid w:val="00712AA0"/>
    <w:rsid w:val="00712B58"/>
    <w:rsid w:val="00712B80"/>
    <w:rsid w:val="00712F28"/>
    <w:rsid w:val="00712F2B"/>
    <w:rsid w:val="00713199"/>
    <w:rsid w:val="007133C4"/>
    <w:rsid w:val="00713430"/>
    <w:rsid w:val="00713836"/>
    <w:rsid w:val="00713A70"/>
    <w:rsid w:val="00713C0C"/>
    <w:rsid w:val="00713E11"/>
    <w:rsid w:val="00713E86"/>
    <w:rsid w:val="00713FAC"/>
    <w:rsid w:val="00713FF7"/>
    <w:rsid w:val="007142C7"/>
    <w:rsid w:val="0071434C"/>
    <w:rsid w:val="00714459"/>
    <w:rsid w:val="007144A3"/>
    <w:rsid w:val="007146A4"/>
    <w:rsid w:val="007147F9"/>
    <w:rsid w:val="007149AC"/>
    <w:rsid w:val="007149CF"/>
    <w:rsid w:val="00714A17"/>
    <w:rsid w:val="00714B29"/>
    <w:rsid w:val="00714C64"/>
    <w:rsid w:val="00714E9B"/>
    <w:rsid w:val="00714E9C"/>
    <w:rsid w:val="00715395"/>
    <w:rsid w:val="007153C7"/>
    <w:rsid w:val="007154A2"/>
    <w:rsid w:val="0071563B"/>
    <w:rsid w:val="00715962"/>
    <w:rsid w:val="00715984"/>
    <w:rsid w:val="007159DF"/>
    <w:rsid w:val="00715A60"/>
    <w:rsid w:val="00715CD8"/>
    <w:rsid w:val="00715D91"/>
    <w:rsid w:val="00715E38"/>
    <w:rsid w:val="00715F99"/>
    <w:rsid w:val="007162C6"/>
    <w:rsid w:val="007164DA"/>
    <w:rsid w:val="007166D9"/>
    <w:rsid w:val="00716947"/>
    <w:rsid w:val="00716983"/>
    <w:rsid w:val="00716C9B"/>
    <w:rsid w:val="00716CBF"/>
    <w:rsid w:val="00716D52"/>
    <w:rsid w:val="00716FA0"/>
    <w:rsid w:val="00717295"/>
    <w:rsid w:val="00717412"/>
    <w:rsid w:val="00717878"/>
    <w:rsid w:val="00717919"/>
    <w:rsid w:val="00717BD1"/>
    <w:rsid w:val="00717D3A"/>
    <w:rsid w:val="00717E58"/>
    <w:rsid w:val="00717F1B"/>
    <w:rsid w:val="007200C9"/>
    <w:rsid w:val="00720526"/>
    <w:rsid w:val="00720583"/>
    <w:rsid w:val="007205D0"/>
    <w:rsid w:val="007206CE"/>
    <w:rsid w:val="0072076D"/>
    <w:rsid w:val="00720B79"/>
    <w:rsid w:val="00720D1F"/>
    <w:rsid w:val="00720FD4"/>
    <w:rsid w:val="007210CB"/>
    <w:rsid w:val="007210DC"/>
    <w:rsid w:val="0072117E"/>
    <w:rsid w:val="007212F9"/>
    <w:rsid w:val="007214CF"/>
    <w:rsid w:val="00721589"/>
    <w:rsid w:val="007215C0"/>
    <w:rsid w:val="00721766"/>
    <w:rsid w:val="00721824"/>
    <w:rsid w:val="00721B83"/>
    <w:rsid w:val="00721C91"/>
    <w:rsid w:val="00721EF3"/>
    <w:rsid w:val="00721FF8"/>
    <w:rsid w:val="00722073"/>
    <w:rsid w:val="0072209C"/>
    <w:rsid w:val="007227D2"/>
    <w:rsid w:val="00722A5C"/>
    <w:rsid w:val="007231B6"/>
    <w:rsid w:val="00723524"/>
    <w:rsid w:val="007237DB"/>
    <w:rsid w:val="00723C92"/>
    <w:rsid w:val="00723CDD"/>
    <w:rsid w:val="00723D5C"/>
    <w:rsid w:val="007240F5"/>
    <w:rsid w:val="007241E0"/>
    <w:rsid w:val="00724563"/>
    <w:rsid w:val="00724E68"/>
    <w:rsid w:val="00724E77"/>
    <w:rsid w:val="00724FFB"/>
    <w:rsid w:val="0072506E"/>
    <w:rsid w:val="007250C1"/>
    <w:rsid w:val="007252E4"/>
    <w:rsid w:val="00725350"/>
    <w:rsid w:val="00725591"/>
    <w:rsid w:val="007255E7"/>
    <w:rsid w:val="00725A0B"/>
    <w:rsid w:val="00725BC6"/>
    <w:rsid w:val="00725C95"/>
    <w:rsid w:val="00725D94"/>
    <w:rsid w:val="00725DD3"/>
    <w:rsid w:val="00726146"/>
    <w:rsid w:val="00726190"/>
    <w:rsid w:val="0072652B"/>
    <w:rsid w:val="00726665"/>
    <w:rsid w:val="0072671B"/>
    <w:rsid w:val="0072678D"/>
    <w:rsid w:val="00726847"/>
    <w:rsid w:val="00726EAA"/>
    <w:rsid w:val="00726F81"/>
    <w:rsid w:val="00727132"/>
    <w:rsid w:val="00727135"/>
    <w:rsid w:val="00727334"/>
    <w:rsid w:val="007274A9"/>
    <w:rsid w:val="007274D8"/>
    <w:rsid w:val="00727620"/>
    <w:rsid w:val="00727852"/>
    <w:rsid w:val="00727863"/>
    <w:rsid w:val="00727B5D"/>
    <w:rsid w:val="00727B6D"/>
    <w:rsid w:val="00727CFF"/>
    <w:rsid w:val="00727ECD"/>
    <w:rsid w:val="00727F21"/>
    <w:rsid w:val="0073009F"/>
    <w:rsid w:val="0073021B"/>
    <w:rsid w:val="0073029D"/>
    <w:rsid w:val="0073036F"/>
    <w:rsid w:val="007304CE"/>
    <w:rsid w:val="00730838"/>
    <w:rsid w:val="00730A48"/>
    <w:rsid w:val="00730B67"/>
    <w:rsid w:val="00730BAB"/>
    <w:rsid w:val="00730DC2"/>
    <w:rsid w:val="00730DD5"/>
    <w:rsid w:val="00730E2C"/>
    <w:rsid w:val="00731180"/>
    <w:rsid w:val="007312B6"/>
    <w:rsid w:val="007315D3"/>
    <w:rsid w:val="007316EC"/>
    <w:rsid w:val="007316EE"/>
    <w:rsid w:val="007318D3"/>
    <w:rsid w:val="00731954"/>
    <w:rsid w:val="00731D02"/>
    <w:rsid w:val="00732093"/>
    <w:rsid w:val="00732309"/>
    <w:rsid w:val="007328AB"/>
    <w:rsid w:val="0073295B"/>
    <w:rsid w:val="0073345A"/>
    <w:rsid w:val="00733505"/>
    <w:rsid w:val="007338AD"/>
    <w:rsid w:val="007339AF"/>
    <w:rsid w:val="00733CA3"/>
    <w:rsid w:val="00733E7B"/>
    <w:rsid w:val="00733F4C"/>
    <w:rsid w:val="0073451B"/>
    <w:rsid w:val="0073456B"/>
    <w:rsid w:val="0073477F"/>
    <w:rsid w:val="00734A10"/>
    <w:rsid w:val="00734B5D"/>
    <w:rsid w:val="00734F25"/>
    <w:rsid w:val="00734FAF"/>
    <w:rsid w:val="0073506D"/>
    <w:rsid w:val="007353B1"/>
    <w:rsid w:val="00735424"/>
    <w:rsid w:val="007354CE"/>
    <w:rsid w:val="0073562C"/>
    <w:rsid w:val="00735875"/>
    <w:rsid w:val="00735987"/>
    <w:rsid w:val="007359AD"/>
    <w:rsid w:val="00735A74"/>
    <w:rsid w:val="00735A79"/>
    <w:rsid w:val="00735A7F"/>
    <w:rsid w:val="00735B08"/>
    <w:rsid w:val="00735B4B"/>
    <w:rsid w:val="00735C37"/>
    <w:rsid w:val="0073601A"/>
    <w:rsid w:val="007362B2"/>
    <w:rsid w:val="0073659F"/>
    <w:rsid w:val="0073660E"/>
    <w:rsid w:val="00736628"/>
    <w:rsid w:val="0073669F"/>
    <w:rsid w:val="007366B0"/>
    <w:rsid w:val="00736726"/>
    <w:rsid w:val="00736850"/>
    <w:rsid w:val="007369E3"/>
    <w:rsid w:val="00736EC4"/>
    <w:rsid w:val="00736EF1"/>
    <w:rsid w:val="00736FFA"/>
    <w:rsid w:val="0073719D"/>
    <w:rsid w:val="00737941"/>
    <w:rsid w:val="007379FE"/>
    <w:rsid w:val="00737AE1"/>
    <w:rsid w:val="00737CE0"/>
    <w:rsid w:val="00737D38"/>
    <w:rsid w:val="007401BB"/>
    <w:rsid w:val="00740268"/>
    <w:rsid w:val="00740565"/>
    <w:rsid w:val="00740BF1"/>
    <w:rsid w:val="00740DC6"/>
    <w:rsid w:val="007411FD"/>
    <w:rsid w:val="0074136C"/>
    <w:rsid w:val="00741400"/>
    <w:rsid w:val="007415D0"/>
    <w:rsid w:val="007417FA"/>
    <w:rsid w:val="00741A1C"/>
    <w:rsid w:val="00741D5E"/>
    <w:rsid w:val="00741E6B"/>
    <w:rsid w:val="00742197"/>
    <w:rsid w:val="00742476"/>
    <w:rsid w:val="0074263E"/>
    <w:rsid w:val="007428A2"/>
    <w:rsid w:val="007428FE"/>
    <w:rsid w:val="00742B88"/>
    <w:rsid w:val="00742F51"/>
    <w:rsid w:val="0074305A"/>
    <w:rsid w:val="0074348C"/>
    <w:rsid w:val="00743530"/>
    <w:rsid w:val="007436AD"/>
    <w:rsid w:val="0074389C"/>
    <w:rsid w:val="007439FD"/>
    <w:rsid w:val="00743E7F"/>
    <w:rsid w:val="00743F71"/>
    <w:rsid w:val="0074411F"/>
    <w:rsid w:val="0074457F"/>
    <w:rsid w:val="007445A6"/>
    <w:rsid w:val="00744679"/>
    <w:rsid w:val="00744825"/>
    <w:rsid w:val="00744A01"/>
    <w:rsid w:val="00744CA7"/>
    <w:rsid w:val="007454B5"/>
    <w:rsid w:val="00745654"/>
    <w:rsid w:val="0074594D"/>
    <w:rsid w:val="00745965"/>
    <w:rsid w:val="00745AD8"/>
    <w:rsid w:val="00745C03"/>
    <w:rsid w:val="00745C6D"/>
    <w:rsid w:val="00745D39"/>
    <w:rsid w:val="00745F13"/>
    <w:rsid w:val="007463EE"/>
    <w:rsid w:val="00746779"/>
    <w:rsid w:val="007468D6"/>
    <w:rsid w:val="007468D7"/>
    <w:rsid w:val="00746BC3"/>
    <w:rsid w:val="00746EAA"/>
    <w:rsid w:val="00746FAA"/>
    <w:rsid w:val="00747261"/>
    <w:rsid w:val="0074733C"/>
    <w:rsid w:val="007473D9"/>
    <w:rsid w:val="007476D7"/>
    <w:rsid w:val="00747791"/>
    <w:rsid w:val="00747C7F"/>
    <w:rsid w:val="00747FFD"/>
    <w:rsid w:val="00750201"/>
    <w:rsid w:val="00750453"/>
    <w:rsid w:val="0075049F"/>
    <w:rsid w:val="00750BF7"/>
    <w:rsid w:val="00750C8D"/>
    <w:rsid w:val="00750E16"/>
    <w:rsid w:val="00750F5A"/>
    <w:rsid w:val="00750FF8"/>
    <w:rsid w:val="00751132"/>
    <w:rsid w:val="007515F8"/>
    <w:rsid w:val="00751B49"/>
    <w:rsid w:val="00751DA5"/>
    <w:rsid w:val="007521CC"/>
    <w:rsid w:val="007523B5"/>
    <w:rsid w:val="007525BD"/>
    <w:rsid w:val="007527BB"/>
    <w:rsid w:val="00752960"/>
    <w:rsid w:val="00752B6A"/>
    <w:rsid w:val="00752C0D"/>
    <w:rsid w:val="00752C8D"/>
    <w:rsid w:val="00752CB0"/>
    <w:rsid w:val="00752F78"/>
    <w:rsid w:val="007532B1"/>
    <w:rsid w:val="00753439"/>
    <w:rsid w:val="0075349A"/>
    <w:rsid w:val="007539ED"/>
    <w:rsid w:val="00753AC1"/>
    <w:rsid w:val="00753D91"/>
    <w:rsid w:val="007540FB"/>
    <w:rsid w:val="0075442E"/>
    <w:rsid w:val="00754491"/>
    <w:rsid w:val="00754691"/>
    <w:rsid w:val="00754E37"/>
    <w:rsid w:val="00754EA5"/>
    <w:rsid w:val="00754FC7"/>
    <w:rsid w:val="0075532F"/>
    <w:rsid w:val="00755482"/>
    <w:rsid w:val="007554EE"/>
    <w:rsid w:val="0075553F"/>
    <w:rsid w:val="00755A0F"/>
    <w:rsid w:val="00755E4C"/>
    <w:rsid w:val="007561B5"/>
    <w:rsid w:val="00756311"/>
    <w:rsid w:val="007563F9"/>
    <w:rsid w:val="007564BF"/>
    <w:rsid w:val="00756622"/>
    <w:rsid w:val="00756665"/>
    <w:rsid w:val="0075669B"/>
    <w:rsid w:val="007566E7"/>
    <w:rsid w:val="00756A3C"/>
    <w:rsid w:val="00756A46"/>
    <w:rsid w:val="00756E3C"/>
    <w:rsid w:val="00757569"/>
    <w:rsid w:val="007575B2"/>
    <w:rsid w:val="00757696"/>
    <w:rsid w:val="00757976"/>
    <w:rsid w:val="00757E06"/>
    <w:rsid w:val="0076004F"/>
    <w:rsid w:val="00760562"/>
    <w:rsid w:val="0076084E"/>
    <w:rsid w:val="00760BFC"/>
    <w:rsid w:val="00760C46"/>
    <w:rsid w:val="00760CD0"/>
    <w:rsid w:val="00760D89"/>
    <w:rsid w:val="007611EF"/>
    <w:rsid w:val="007612DA"/>
    <w:rsid w:val="007612F3"/>
    <w:rsid w:val="007614FB"/>
    <w:rsid w:val="0076186B"/>
    <w:rsid w:val="007619D7"/>
    <w:rsid w:val="00761A57"/>
    <w:rsid w:val="00761AB8"/>
    <w:rsid w:val="00761AD6"/>
    <w:rsid w:val="00761AE4"/>
    <w:rsid w:val="00761C7D"/>
    <w:rsid w:val="00761E48"/>
    <w:rsid w:val="00761EE2"/>
    <w:rsid w:val="0076206F"/>
    <w:rsid w:val="007624D9"/>
    <w:rsid w:val="00762779"/>
    <w:rsid w:val="00762785"/>
    <w:rsid w:val="0076283E"/>
    <w:rsid w:val="00762CE4"/>
    <w:rsid w:val="00762D33"/>
    <w:rsid w:val="00762D80"/>
    <w:rsid w:val="00762D87"/>
    <w:rsid w:val="00762FDB"/>
    <w:rsid w:val="0076333E"/>
    <w:rsid w:val="00763382"/>
    <w:rsid w:val="007635BB"/>
    <w:rsid w:val="0076376E"/>
    <w:rsid w:val="007638B0"/>
    <w:rsid w:val="00763935"/>
    <w:rsid w:val="00763B8D"/>
    <w:rsid w:val="0076404C"/>
    <w:rsid w:val="0076437B"/>
    <w:rsid w:val="00764872"/>
    <w:rsid w:val="00764BFF"/>
    <w:rsid w:val="00764D3A"/>
    <w:rsid w:val="00764F71"/>
    <w:rsid w:val="007650C7"/>
    <w:rsid w:val="007653EC"/>
    <w:rsid w:val="00765507"/>
    <w:rsid w:val="007659F1"/>
    <w:rsid w:val="00765A30"/>
    <w:rsid w:val="00765B34"/>
    <w:rsid w:val="00765CF2"/>
    <w:rsid w:val="00765F06"/>
    <w:rsid w:val="00765F36"/>
    <w:rsid w:val="0076606A"/>
    <w:rsid w:val="007660BB"/>
    <w:rsid w:val="007663BA"/>
    <w:rsid w:val="007663F9"/>
    <w:rsid w:val="007664B1"/>
    <w:rsid w:val="00766B8F"/>
    <w:rsid w:val="00766D26"/>
    <w:rsid w:val="0076700F"/>
    <w:rsid w:val="0076733D"/>
    <w:rsid w:val="007673D7"/>
    <w:rsid w:val="007674BF"/>
    <w:rsid w:val="007675B5"/>
    <w:rsid w:val="00767838"/>
    <w:rsid w:val="00767B88"/>
    <w:rsid w:val="00767E44"/>
    <w:rsid w:val="007703AA"/>
    <w:rsid w:val="00770422"/>
    <w:rsid w:val="00770545"/>
    <w:rsid w:val="00770566"/>
    <w:rsid w:val="00770B08"/>
    <w:rsid w:val="00770CF9"/>
    <w:rsid w:val="00770D66"/>
    <w:rsid w:val="00770DE5"/>
    <w:rsid w:val="00771048"/>
    <w:rsid w:val="0077118A"/>
    <w:rsid w:val="0077127E"/>
    <w:rsid w:val="007712E1"/>
    <w:rsid w:val="007718D0"/>
    <w:rsid w:val="00771C2E"/>
    <w:rsid w:val="00771D88"/>
    <w:rsid w:val="00771F1A"/>
    <w:rsid w:val="00771FB8"/>
    <w:rsid w:val="00771FD9"/>
    <w:rsid w:val="00772087"/>
    <w:rsid w:val="007722B0"/>
    <w:rsid w:val="007724B8"/>
    <w:rsid w:val="007725BF"/>
    <w:rsid w:val="007726DC"/>
    <w:rsid w:val="00772827"/>
    <w:rsid w:val="00772BD9"/>
    <w:rsid w:val="00772C18"/>
    <w:rsid w:val="00772F13"/>
    <w:rsid w:val="00772F68"/>
    <w:rsid w:val="00773114"/>
    <w:rsid w:val="0077374B"/>
    <w:rsid w:val="007737F9"/>
    <w:rsid w:val="00773AA7"/>
    <w:rsid w:val="00773BC0"/>
    <w:rsid w:val="00773D1E"/>
    <w:rsid w:val="00774061"/>
    <w:rsid w:val="00774326"/>
    <w:rsid w:val="007743DF"/>
    <w:rsid w:val="007746F5"/>
    <w:rsid w:val="007751D9"/>
    <w:rsid w:val="00775903"/>
    <w:rsid w:val="00775BA3"/>
    <w:rsid w:val="0077601E"/>
    <w:rsid w:val="007764D3"/>
    <w:rsid w:val="007765AA"/>
    <w:rsid w:val="007767F0"/>
    <w:rsid w:val="007769DE"/>
    <w:rsid w:val="00776B71"/>
    <w:rsid w:val="00776C03"/>
    <w:rsid w:val="00776D37"/>
    <w:rsid w:val="00776D9F"/>
    <w:rsid w:val="00776EB3"/>
    <w:rsid w:val="00776FB4"/>
    <w:rsid w:val="0077705B"/>
    <w:rsid w:val="007770C8"/>
    <w:rsid w:val="007770DF"/>
    <w:rsid w:val="007775FF"/>
    <w:rsid w:val="0077770B"/>
    <w:rsid w:val="007777E0"/>
    <w:rsid w:val="00777A69"/>
    <w:rsid w:val="00777D0D"/>
    <w:rsid w:val="00777DFF"/>
    <w:rsid w:val="00777E8E"/>
    <w:rsid w:val="00780142"/>
    <w:rsid w:val="00780227"/>
    <w:rsid w:val="007802F6"/>
    <w:rsid w:val="007803E8"/>
    <w:rsid w:val="0078092C"/>
    <w:rsid w:val="0078095E"/>
    <w:rsid w:val="00780A92"/>
    <w:rsid w:val="00780DE8"/>
    <w:rsid w:val="00780F23"/>
    <w:rsid w:val="007810F5"/>
    <w:rsid w:val="00781C7B"/>
    <w:rsid w:val="00781FEA"/>
    <w:rsid w:val="00782346"/>
    <w:rsid w:val="00782616"/>
    <w:rsid w:val="00782669"/>
    <w:rsid w:val="007828DE"/>
    <w:rsid w:val="00782AD9"/>
    <w:rsid w:val="00783041"/>
    <w:rsid w:val="007830B3"/>
    <w:rsid w:val="00783249"/>
    <w:rsid w:val="00783567"/>
    <w:rsid w:val="00783752"/>
    <w:rsid w:val="00783763"/>
    <w:rsid w:val="007839DD"/>
    <w:rsid w:val="00783B1E"/>
    <w:rsid w:val="00783E28"/>
    <w:rsid w:val="00783F90"/>
    <w:rsid w:val="00783F97"/>
    <w:rsid w:val="007841B7"/>
    <w:rsid w:val="007842E0"/>
    <w:rsid w:val="00784452"/>
    <w:rsid w:val="007847ED"/>
    <w:rsid w:val="0078493D"/>
    <w:rsid w:val="00785368"/>
    <w:rsid w:val="007853C3"/>
    <w:rsid w:val="00785474"/>
    <w:rsid w:val="00785A90"/>
    <w:rsid w:val="00785FDE"/>
    <w:rsid w:val="0078620C"/>
    <w:rsid w:val="00786368"/>
    <w:rsid w:val="007863DA"/>
    <w:rsid w:val="00786545"/>
    <w:rsid w:val="00786841"/>
    <w:rsid w:val="00786BC0"/>
    <w:rsid w:val="00786C8B"/>
    <w:rsid w:val="00786E2A"/>
    <w:rsid w:val="007871F7"/>
    <w:rsid w:val="00787390"/>
    <w:rsid w:val="007873A3"/>
    <w:rsid w:val="00787477"/>
    <w:rsid w:val="00787579"/>
    <w:rsid w:val="0078758E"/>
    <w:rsid w:val="00787617"/>
    <w:rsid w:val="00787683"/>
    <w:rsid w:val="007877F7"/>
    <w:rsid w:val="00787B56"/>
    <w:rsid w:val="00787B65"/>
    <w:rsid w:val="00787EE4"/>
    <w:rsid w:val="0079053F"/>
    <w:rsid w:val="0079066F"/>
    <w:rsid w:val="007907AB"/>
    <w:rsid w:val="007908FD"/>
    <w:rsid w:val="00790C3F"/>
    <w:rsid w:val="00790DBF"/>
    <w:rsid w:val="00791076"/>
    <w:rsid w:val="0079107F"/>
    <w:rsid w:val="0079111F"/>
    <w:rsid w:val="0079129C"/>
    <w:rsid w:val="007914D1"/>
    <w:rsid w:val="007915C9"/>
    <w:rsid w:val="007919BE"/>
    <w:rsid w:val="00791B11"/>
    <w:rsid w:val="00791BBA"/>
    <w:rsid w:val="00791C77"/>
    <w:rsid w:val="00791D70"/>
    <w:rsid w:val="00791DD7"/>
    <w:rsid w:val="00791E51"/>
    <w:rsid w:val="00791E8C"/>
    <w:rsid w:val="007925AD"/>
    <w:rsid w:val="007925B8"/>
    <w:rsid w:val="00792662"/>
    <w:rsid w:val="007928E7"/>
    <w:rsid w:val="00792E6E"/>
    <w:rsid w:val="00792FEB"/>
    <w:rsid w:val="007930BA"/>
    <w:rsid w:val="0079315A"/>
    <w:rsid w:val="00793200"/>
    <w:rsid w:val="00793293"/>
    <w:rsid w:val="007933F0"/>
    <w:rsid w:val="00793463"/>
    <w:rsid w:val="007937CD"/>
    <w:rsid w:val="007937E7"/>
    <w:rsid w:val="00793902"/>
    <w:rsid w:val="0079394E"/>
    <w:rsid w:val="00793C1D"/>
    <w:rsid w:val="00793C2D"/>
    <w:rsid w:val="00793CD7"/>
    <w:rsid w:val="00793D33"/>
    <w:rsid w:val="00793D9F"/>
    <w:rsid w:val="00793DF3"/>
    <w:rsid w:val="00793FE2"/>
    <w:rsid w:val="00794025"/>
    <w:rsid w:val="0079415A"/>
    <w:rsid w:val="0079423B"/>
    <w:rsid w:val="0079438D"/>
    <w:rsid w:val="0079444A"/>
    <w:rsid w:val="0079463E"/>
    <w:rsid w:val="0079482B"/>
    <w:rsid w:val="007948AF"/>
    <w:rsid w:val="0079533E"/>
    <w:rsid w:val="0079561B"/>
    <w:rsid w:val="007956B4"/>
    <w:rsid w:val="00795810"/>
    <w:rsid w:val="00795920"/>
    <w:rsid w:val="00795BCF"/>
    <w:rsid w:val="00795D8B"/>
    <w:rsid w:val="00796042"/>
    <w:rsid w:val="0079643C"/>
    <w:rsid w:val="0079673F"/>
    <w:rsid w:val="00796898"/>
    <w:rsid w:val="007969A2"/>
    <w:rsid w:val="00796BDA"/>
    <w:rsid w:val="00796C1E"/>
    <w:rsid w:val="00796C8C"/>
    <w:rsid w:val="00796D5D"/>
    <w:rsid w:val="00796E8F"/>
    <w:rsid w:val="00796FA5"/>
    <w:rsid w:val="00797063"/>
    <w:rsid w:val="007973A7"/>
    <w:rsid w:val="007974B9"/>
    <w:rsid w:val="00797AD6"/>
    <w:rsid w:val="00797BE6"/>
    <w:rsid w:val="00797EA8"/>
    <w:rsid w:val="007A01E2"/>
    <w:rsid w:val="007A029A"/>
    <w:rsid w:val="007A0695"/>
    <w:rsid w:val="007A06A3"/>
    <w:rsid w:val="007A07F5"/>
    <w:rsid w:val="007A090B"/>
    <w:rsid w:val="007A0E65"/>
    <w:rsid w:val="007A1238"/>
    <w:rsid w:val="007A1479"/>
    <w:rsid w:val="007A14AB"/>
    <w:rsid w:val="007A1564"/>
    <w:rsid w:val="007A15CB"/>
    <w:rsid w:val="007A187B"/>
    <w:rsid w:val="007A1A18"/>
    <w:rsid w:val="007A1AFE"/>
    <w:rsid w:val="007A1DA0"/>
    <w:rsid w:val="007A232F"/>
    <w:rsid w:val="007A23B2"/>
    <w:rsid w:val="007A24CF"/>
    <w:rsid w:val="007A2546"/>
    <w:rsid w:val="007A2617"/>
    <w:rsid w:val="007A26CC"/>
    <w:rsid w:val="007A281A"/>
    <w:rsid w:val="007A2871"/>
    <w:rsid w:val="007A29B6"/>
    <w:rsid w:val="007A2A6F"/>
    <w:rsid w:val="007A2B6B"/>
    <w:rsid w:val="007A32AE"/>
    <w:rsid w:val="007A3341"/>
    <w:rsid w:val="007A3345"/>
    <w:rsid w:val="007A3407"/>
    <w:rsid w:val="007A374A"/>
    <w:rsid w:val="007A3A6D"/>
    <w:rsid w:val="007A3A8C"/>
    <w:rsid w:val="007A3B34"/>
    <w:rsid w:val="007A3D10"/>
    <w:rsid w:val="007A3DB7"/>
    <w:rsid w:val="007A3E12"/>
    <w:rsid w:val="007A3E40"/>
    <w:rsid w:val="007A41D2"/>
    <w:rsid w:val="007A451C"/>
    <w:rsid w:val="007A4781"/>
    <w:rsid w:val="007A4790"/>
    <w:rsid w:val="007A49F5"/>
    <w:rsid w:val="007A4B77"/>
    <w:rsid w:val="007A4C24"/>
    <w:rsid w:val="007A4D9A"/>
    <w:rsid w:val="007A4DB8"/>
    <w:rsid w:val="007A4E00"/>
    <w:rsid w:val="007A532B"/>
    <w:rsid w:val="007A5397"/>
    <w:rsid w:val="007A53FE"/>
    <w:rsid w:val="007A56E8"/>
    <w:rsid w:val="007A57B0"/>
    <w:rsid w:val="007A5B46"/>
    <w:rsid w:val="007A5B4B"/>
    <w:rsid w:val="007A5FE2"/>
    <w:rsid w:val="007A63B1"/>
    <w:rsid w:val="007A6448"/>
    <w:rsid w:val="007A6593"/>
    <w:rsid w:val="007A6941"/>
    <w:rsid w:val="007A6AE2"/>
    <w:rsid w:val="007A6CBF"/>
    <w:rsid w:val="007A70BA"/>
    <w:rsid w:val="007A71DD"/>
    <w:rsid w:val="007A7452"/>
    <w:rsid w:val="007A7562"/>
    <w:rsid w:val="007A7737"/>
    <w:rsid w:val="007A7895"/>
    <w:rsid w:val="007A7980"/>
    <w:rsid w:val="007A7A52"/>
    <w:rsid w:val="007A7CA8"/>
    <w:rsid w:val="007A7D3C"/>
    <w:rsid w:val="007B0009"/>
    <w:rsid w:val="007B0765"/>
    <w:rsid w:val="007B0928"/>
    <w:rsid w:val="007B09AA"/>
    <w:rsid w:val="007B09EE"/>
    <w:rsid w:val="007B0AC0"/>
    <w:rsid w:val="007B0CCD"/>
    <w:rsid w:val="007B0D31"/>
    <w:rsid w:val="007B0D48"/>
    <w:rsid w:val="007B0DDB"/>
    <w:rsid w:val="007B100A"/>
    <w:rsid w:val="007B1271"/>
    <w:rsid w:val="007B12AC"/>
    <w:rsid w:val="007B12F0"/>
    <w:rsid w:val="007B13CB"/>
    <w:rsid w:val="007B1693"/>
    <w:rsid w:val="007B1B32"/>
    <w:rsid w:val="007B1BBE"/>
    <w:rsid w:val="007B1FC1"/>
    <w:rsid w:val="007B20EF"/>
    <w:rsid w:val="007B2389"/>
    <w:rsid w:val="007B23E6"/>
    <w:rsid w:val="007B259D"/>
    <w:rsid w:val="007B29C9"/>
    <w:rsid w:val="007B2A73"/>
    <w:rsid w:val="007B2EEA"/>
    <w:rsid w:val="007B3123"/>
    <w:rsid w:val="007B34C7"/>
    <w:rsid w:val="007B3915"/>
    <w:rsid w:val="007B3D56"/>
    <w:rsid w:val="007B3D63"/>
    <w:rsid w:val="007B3FF4"/>
    <w:rsid w:val="007B40EA"/>
    <w:rsid w:val="007B449B"/>
    <w:rsid w:val="007B4555"/>
    <w:rsid w:val="007B45AF"/>
    <w:rsid w:val="007B46AF"/>
    <w:rsid w:val="007B48AA"/>
    <w:rsid w:val="007B4B8D"/>
    <w:rsid w:val="007B4CB2"/>
    <w:rsid w:val="007B4DFB"/>
    <w:rsid w:val="007B4E7F"/>
    <w:rsid w:val="007B4E81"/>
    <w:rsid w:val="007B50DE"/>
    <w:rsid w:val="007B51D8"/>
    <w:rsid w:val="007B54A3"/>
    <w:rsid w:val="007B59B9"/>
    <w:rsid w:val="007B5C40"/>
    <w:rsid w:val="007B6064"/>
    <w:rsid w:val="007B6258"/>
    <w:rsid w:val="007B62DA"/>
    <w:rsid w:val="007B63CF"/>
    <w:rsid w:val="007B6673"/>
    <w:rsid w:val="007B6C24"/>
    <w:rsid w:val="007B6E4D"/>
    <w:rsid w:val="007B7022"/>
    <w:rsid w:val="007B7231"/>
    <w:rsid w:val="007B7506"/>
    <w:rsid w:val="007B760D"/>
    <w:rsid w:val="007B7628"/>
    <w:rsid w:val="007B7749"/>
    <w:rsid w:val="007B7A9A"/>
    <w:rsid w:val="007B7D49"/>
    <w:rsid w:val="007B7F9A"/>
    <w:rsid w:val="007B7FD3"/>
    <w:rsid w:val="007C01E2"/>
    <w:rsid w:val="007C0355"/>
    <w:rsid w:val="007C04AB"/>
    <w:rsid w:val="007C089C"/>
    <w:rsid w:val="007C095B"/>
    <w:rsid w:val="007C0A84"/>
    <w:rsid w:val="007C0BCB"/>
    <w:rsid w:val="007C0FEE"/>
    <w:rsid w:val="007C1194"/>
    <w:rsid w:val="007C135E"/>
    <w:rsid w:val="007C154B"/>
    <w:rsid w:val="007C15DD"/>
    <w:rsid w:val="007C1A7A"/>
    <w:rsid w:val="007C20A3"/>
    <w:rsid w:val="007C2642"/>
    <w:rsid w:val="007C29AF"/>
    <w:rsid w:val="007C2AF2"/>
    <w:rsid w:val="007C2AFD"/>
    <w:rsid w:val="007C3439"/>
    <w:rsid w:val="007C350E"/>
    <w:rsid w:val="007C3658"/>
    <w:rsid w:val="007C393D"/>
    <w:rsid w:val="007C3CBC"/>
    <w:rsid w:val="007C3F14"/>
    <w:rsid w:val="007C3FDE"/>
    <w:rsid w:val="007C4565"/>
    <w:rsid w:val="007C48A2"/>
    <w:rsid w:val="007C4B51"/>
    <w:rsid w:val="007C4C62"/>
    <w:rsid w:val="007C4C8B"/>
    <w:rsid w:val="007C511C"/>
    <w:rsid w:val="007C536A"/>
    <w:rsid w:val="007C543F"/>
    <w:rsid w:val="007C57CD"/>
    <w:rsid w:val="007C582A"/>
    <w:rsid w:val="007C5872"/>
    <w:rsid w:val="007C59D8"/>
    <w:rsid w:val="007C5AFF"/>
    <w:rsid w:val="007C5B0E"/>
    <w:rsid w:val="007C5CD0"/>
    <w:rsid w:val="007C5F38"/>
    <w:rsid w:val="007C5FBD"/>
    <w:rsid w:val="007C60A2"/>
    <w:rsid w:val="007C64E8"/>
    <w:rsid w:val="007C6956"/>
    <w:rsid w:val="007C6C0F"/>
    <w:rsid w:val="007C6D5F"/>
    <w:rsid w:val="007C70B7"/>
    <w:rsid w:val="007C70EA"/>
    <w:rsid w:val="007C72E8"/>
    <w:rsid w:val="007C764D"/>
    <w:rsid w:val="007C7680"/>
    <w:rsid w:val="007C774E"/>
    <w:rsid w:val="007C7B50"/>
    <w:rsid w:val="007C7C66"/>
    <w:rsid w:val="007D0023"/>
    <w:rsid w:val="007D011C"/>
    <w:rsid w:val="007D01A9"/>
    <w:rsid w:val="007D042C"/>
    <w:rsid w:val="007D048F"/>
    <w:rsid w:val="007D0518"/>
    <w:rsid w:val="007D0527"/>
    <w:rsid w:val="007D0668"/>
    <w:rsid w:val="007D0799"/>
    <w:rsid w:val="007D08C6"/>
    <w:rsid w:val="007D097E"/>
    <w:rsid w:val="007D0A1D"/>
    <w:rsid w:val="007D0A93"/>
    <w:rsid w:val="007D0CFA"/>
    <w:rsid w:val="007D0D70"/>
    <w:rsid w:val="007D0F5F"/>
    <w:rsid w:val="007D0FAF"/>
    <w:rsid w:val="007D0FE2"/>
    <w:rsid w:val="007D112B"/>
    <w:rsid w:val="007D143C"/>
    <w:rsid w:val="007D166B"/>
    <w:rsid w:val="007D1704"/>
    <w:rsid w:val="007D1807"/>
    <w:rsid w:val="007D19BD"/>
    <w:rsid w:val="007D1AD2"/>
    <w:rsid w:val="007D1F1F"/>
    <w:rsid w:val="007D1F77"/>
    <w:rsid w:val="007D1FDB"/>
    <w:rsid w:val="007D237E"/>
    <w:rsid w:val="007D23FA"/>
    <w:rsid w:val="007D2404"/>
    <w:rsid w:val="007D2415"/>
    <w:rsid w:val="007D2560"/>
    <w:rsid w:val="007D2653"/>
    <w:rsid w:val="007D26F1"/>
    <w:rsid w:val="007D2E96"/>
    <w:rsid w:val="007D2FAD"/>
    <w:rsid w:val="007D2FEB"/>
    <w:rsid w:val="007D3287"/>
    <w:rsid w:val="007D3353"/>
    <w:rsid w:val="007D337C"/>
    <w:rsid w:val="007D34B9"/>
    <w:rsid w:val="007D3791"/>
    <w:rsid w:val="007D39D1"/>
    <w:rsid w:val="007D3A0A"/>
    <w:rsid w:val="007D3B09"/>
    <w:rsid w:val="007D3E25"/>
    <w:rsid w:val="007D3E3C"/>
    <w:rsid w:val="007D418E"/>
    <w:rsid w:val="007D4264"/>
    <w:rsid w:val="007D44C4"/>
    <w:rsid w:val="007D4636"/>
    <w:rsid w:val="007D48FF"/>
    <w:rsid w:val="007D4976"/>
    <w:rsid w:val="007D4985"/>
    <w:rsid w:val="007D4B2E"/>
    <w:rsid w:val="007D4BFA"/>
    <w:rsid w:val="007D52AE"/>
    <w:rsid w:val="007D5694"/>
    <w:rsid w:val="007D5925"/>
    <w:rsid w:val="007D5B68"/>
    <w:rsid w:val="007D5C69"/>
    <w:rsid w:val="007D5DCF"/>
    <w:rsid w:val="007D5DD4"/>
    <w:rsid w:val="007D5E00"/>
    <w:rsid w:val="007D628D"/>
    <w:rsid w:val="007D6428"/>
    <w:rsid w:val="007D6447"/>
    <w:rsid w:val="007D6551"/>
    <w:rsid w:val="007D67B2"/>
    <w:rsid w:val="007D6884"/>
    <w:rsid w:val="007D6889"/>
    <w:rsid w:val="007D6B0A"/>
    <w:rsid w:val="007D6B73"/>
    <w:rsid w:val="007D6BFE"/>
    <w:rsid w:val="007D74B0"/>
    <w:rsid w:val="007D778A"/>
    <w:rsid w:val="007D7D56"/>
    <w:rsid w:val="007E00F5"/>
    <w:rsid w:val="007E0233"/>
    <w:rsid w:val="007E0325"/>
    <w:rsid w:val="007E0331"/>
    <w:rsid w:val="007E03B5"/>
    <w:rsid w:val="007E03BA"/>
    <w:rsid w:val="007E04A2"/>
    <w:rsid w:val="007E0520"/>
    <w:rsid w:val="007E0C69"/>
    <w:rsid w:val="007E0D0B"/>
    <w:rsid w:val="007E0DC0"/>
    <w:rsid w:val="007E0E84"/>
    <w:rsid w:val="007E13A0"/>
    <w:rsid w:val="007E14C2"/>
    <w:rsid w:val="007E1687"/>
    <w:rsid w:val="007E16CF"/>
    <w:rsid w:val="007E1893"/>
    <w:rsid w:val="007E1907"/>
    <w:rsid w:val="007E1959"/>
    <w:rsid w:val="007E1A79"/>
    <w:rsid w:val="007E1AD3"/>
    <w:rsid w:val="007E1CFB"/>
    <w:rsid w:val="007E1D58"/>
    <w:rsid w:val="007E1D7E"/>
    <w:rsid w:val="007E1F7B"/>
    <w:rsid w:val="007E2373"/>
    <w:rsid w:val="007E2632"/>
    <w:rsid w:val="007E2664"/>
    <w:rsid w:val="007E2958"/>
    <w:rsid w:val="007E2AB2"/>
    <w:rsid w:val="007E2C69"/>
    <w:rsid w:val="007E2F2E"/>
    <w:rsid w:val="007E3089"/>
    <w:rsid w:val="007E31BD"/>
    <w:rsid w:val="007E3326"/>
    <w:rsid w:val="007E3616"/>
    <w:rsid w:val="007E3628"/>
    <w:rsid w:val="007E3A85"/>
    <w:rsid w:val="007E3C3C"/>
    <w:rsid w:val="007E3F03"/>
    <w:rsid w:val="007E40A9"/>
    <w:rsid w:val="007E4357"/>
    <w:rsid w:val="007E4398"/>
    <w:rsid w:val="007E4522"/>
    <w:rsid w:val="007E4C8A"/>
    <w:rsid w:val="007E4CBF"/>
    <w:rsid w:val="007E4D11"/>
    <w:rsid w:val="007E4DC0"/>
    <w:rsid w:val="007E51C8"/>
    <w:rsid w:val="007E5226"/>
    <w:rsid w:val="007E56BF"/>
    <w:rsid w:val="007E58BF"/>
    <w:rsid w:val="007E5E57"/>
    <w:rsid w:val="007E604A"/>
    <w:rsid w:val="007E64C8"/>
    <w:rsid w:val="007E6571"/>
    <w:rsid w:val="007E6744"/>
    <w:rsid w:val="007E67F2"/>
    <w:rsid w:val="007E683B"/>
    <w:rsid w:val="007E6A1F"/>
    <w:rsid w:val="007E6D01"/>
    <w:rsid w:val="007E6E05"/>
    <w:rsid w:val="007E7049"/>
    <w:rsid w:val="007E709E"/>
    <w:rsid w:val="007E711C"/>
    <w:rsid w:val="007E72B5"/>
    <w:rsid w:val="007E752E"/>
    <w:rsid w:val="007E76B1"/>
    <w:rsid w:val="007E77A4"/>
    <w:rsid w:val="007E7851"/>
    <w:rsid w:val="007E7ADC"/>
    <w:rsid w:val="007E7CE2"/>
    <w:rsid w:val="007E7ED3"/>
    <w:rsid w:val="007F03C7"/>
    <w:rsid w:val="007F0631"/>
    <w:rsid w:val="007F086C"/>
    <w:rsid w:val="007F0906"/>
    <w:rsid w:val="007F094C"/>
    <w:rsid w:val="007F0A2C"/>
    <w:rsid w:val="007F0B60"/>
    <w:rsid w:val="007F0CDD"/>
    <w:rsid w:val="007F0E61"/>
    <w:rsid w:val="007F0EF2"/>
    <w:rsid w:val="007F12EE"/>
    <w:rsid w:val="007F1348"/>
    <w:rsid w:val="007F14D7"/>
    <w:rsid w:val="007F18A6"/>
    <w:rsid w:val="007F1912"/>
    <w:rsid w:val="007F1D1C"/>
    <w:rsid w:val="007F1EFC"/>
    <w:rsid w:val="007F217C"/>
    <w:rsid w:val="007F2271"/>
    <w:rsid w:val="007F2470"/>
    <w:rsid w:val="007F2476"/>
    <w:rsid w:val="007F2898"/>
    <w:rsid w:val="007F2DC9"/>
    <w:rsid w:val="007F32D5"/>
    <w:rsid w:val="007F3348"/>
    <w:rsid w:val="007F3377"/>
    <w:rsid w:val="007F3615"/>
    <w:rsid w:val="007F3DA3"/>
    <w:rsid w:val="007F3DBE"/>
    <w:rsid w:val="007F3DE8"/>
    <w:rsid w:val="007F3F72"/>
    <w:rsid w:val="007F4090"/>
    <w:rsid w:val="007F4112"/>
    <w:rsid w:val="007F41B4"/>
    <w:rsid w:val="007F43A5"/>
    <w:rsid w:val="007F45B3"/>
    <w:rsid w:val="007F48E4"/>
    <w:rsid w:val="007F4936"/>
    <w:rsid w:val="007F4997"/>
    <w:rsid w:val="007F4A34"/>
    <w:rsid w:val="007F511F"/>
    <w:rsid w:val="007F51AF"/>
    <w:rsid w:val="007F51E1"/>
    <w:rsid w:val="007F5351"/>
    <w:rsid w:val="007F5364"/>
    <w:rsid w:val="007F5514"/>
    <w:rsid w:val="007F5642"/>
    <w:rsid w:val="007F5AFB"/>
    <w:rsid w:val="007F5BA5"/>
    <w:rsid w:val="007F5BF5"/>
    <w:rsid w:val="007F5CD3"/>
    <w:rsid w:val="007F5DB7"/>
    <w:rsid w:val="007F5F2C"/>
    <w:rsid w:val="007F60AD"/>
    <w:rsid w:val="007F62ED"/>
    <w:rsid w:val="007F637F"/>
    <w:rsid w:val="007F63D7"/>
    <w:rsid w:val="007F6582"/>
    <w:rsid w:val="007F674A"/>
    <w:rsid w:val="007F6796"/>
    <w:rsid w:val="007F6938"/>
    <w:rsid w:val="007F69EB"/>
    <w:rsid w:val="007F6C52"/>
    <w:rsid w:val="007F6EF5"/>
    <w:rsid w:val="007F7671"/>
    <w:rsid w:val="007F7A49"/>
    <w:rsid w:val="007F7B97"/>
    <w:rsid w:val="007F7E79"/>
    <w:rsid w:val="0080001D"/>
    <w:rsid w:val="008001AE"/>
    <w:rsid w:val="0080026A"/>
    <w:rsid w:val="00800380"/>
    <w:rsid w:val="008005B6"/>
    <w:rsid w:val="00800608"/>
    <w:rsid w:val="0080063C"/>
    <w:rsid w:val="0080095B"/>
    <w:rsid w:val="00800975"/>
    <w:rsid w:val="00800A5D"/>
    <w:rsid w:val="00801180"/>
    <w:rsid w:val="0080118C"/>
    <w:rsid w:val="008012F8"/>
    <w:rsid w:val="00801398"/>
    <w:rsid w:val="008015B4"/>
    <w:rsid w:val="00801672"/>
    <w:rsid w:val="00801822"/>
    <w:rsid w:val="00801A95"/>
    <w:rsid w:val="00801B12"/>
    <w:rsid w:val="00801CC6"/>
    <w:rsid w:val="00801CC9"/>
    <w:rsid w:val="00801CEE"/>
    <w:rsid w:val="00801D4B"/>
    <w:rsid w:val="00801E0A"/>
    <w:rsid w:val="00801F90"/>
    <w:rsid w:val="00802614"/>
    <w:rsid w:val="00802692"/>
    <w:rsid w:val="00802956"/>
    <w:rsid w:val="00802A03"/>
    <w:rsid w:val="00802C96"/>
    <w:rsid w:val="0080314E"/>
    <w:rsid w:val="008036C9"/>
    <w:rsid w:val="0080372C"/>
    <w:rsid w:val="00803744"/>
    <w:rsid w:val="00803807"/>
    <w:rsid w:val="0080398A"/>
    <w:rsid w:val="00803B91"/>
    <w:rsid w:val="00803C0F"/>
    <w:rsid w:val="00803C10"/>
    <w:rsid w:val="00803C45"/>
    <w:rsid w:val="008041EE"/>
    <w:rsid w:val="00804249"/>
    <w:rsid w:val="0080437D"/>
    <w:rsid w:val="008043B1"/>
    <w:rsid w:val="008044C5"/>
    <w:rsid w:val="0080453D"/>
    <w:rsid w:val="008047F1"/>
    <w:rsid w:val="00804886"/>
    <w:rsid w:val="00804AE5"/>
    <w:rsid w:val="00804B1B"/>
    <w:rsid w:val="00804B1C"/>
    <w:rsid w:val="00804BB7"/>
    <w:rsid w:val="00804F53"/>
    <w:rsid w:val="00805093"/>
    <w:rsid w:val="0080522B"/>
    <w:rsid w:val="008053DA"/>
    <w:rsid w:val="00805484"/>
    <w:rsid w:val="00805589"/>
    <w:rsid w:val="008059A9"/>
    <w:rsid w:val="00805C91"/>
    <w:rsid w:val="00805E53"/>
    <w:rsid w:val="00805E6A"/>
    <w:rsid w:val="00805E6E"/>
    <w:rsid w:val="008062CB"/>
    <w:rsid w:val="008064F1"/>
    <w:rsid w:val="00806697"/>
    <w:rsid w:val="008067CF"/>
    <w:rsid w:val="00806A92"/>
    <w:rsid w:val="00806AD9"/>
    <w:rsid w:val="00806F27"/>
    <w:rsid w:val="008071D4"/>
    <w:rsid w:val="008074CC"/>
    <w:rsid w:val="00807853"/>
    <w:rsid w:val="008078E8"/>
    <w:rsid w:val="00807954"/>
    <w:rsid w:val="00807C96"/>
    <w:rsid w:val="00807D3F"/>
    <w:rsid w:val="00807E49"/>
    <w:rsid w:val="00807FC0"/>
    <w:rsid w:val="0081030D"/>
    <w:rsid w:val="00810374"/>
    <w:rsid w:val="008103C1"/>
    <w:rsid w:val="008103F3"/>
    <w:rsid w:val="0081099C"/>
    <w:rsid w:val="008109C3"/>
    <w:rsid w:val="00810A38"/>
    <w:rsid w:val="00810A94"/>
    <w:rsid w:val="00810E67"/>
    <w:rsid w:val="00811344"/>
    <w:rsid w:val="008114B8"/>
    <w:rsid w:val="0081155F"/>
    <w:rsid w:val="00811A54"/>
    <w:rsid w:val="00811AEE"/>
    <w:rsid w:val="00811B7B"/>
    <w:rsid w:val="00811CC3"/>
    <w:rsid w:val="00811DA4"/>
    <w:rsid w:val="00812104"/>
    <w:rsid w:val="008125C0"/>
    <w:rsid w:val="00812724"/>
    <w:rsid w:val="0081274E"/>
    <w:rsid w:val="0081283A"/>
    <w:rsid w:val="0081289C"/>
    <w:rsid w:val="00812C8B"/>
    <w:rsid w:val="00812C9E"/>
    <w:rsid w:val="00812E72"/>
    <w:rsid w:val="00813062"/>
    <w:rsid w:val="0081325B"/>
    <w:rsid w:val="008132B0"/>
    <w:rsid w:val="00813640"/>
    <w:rsid w:val="0081369D"/>
    <w:rsid w:val="0081378C"/>
    <w:rsid w:val="008138D4"/>
    <w:rsid w:val="008139FD"/>
    <w:rsid w:val="00813BE8"/>
    <w:rsid w:val="00813C85"/>
    <w:rsid w:val="00813D75"/>
    <w:rsid w:val="00814170"/>
    <w:rsid w:val="00814209"/>
    <w:rsid w:val="00814229"/>
    <w:rsid w:val="00814408"/>
    <w:rsid w:val="00814519"/>
    <w:rsid w:val="00814577"/>
    <w:rsid w:val="008145D9"/>
    <w:rsid w:val="00814852"/>
    <w:rsid w:val="00814881"/>
    <w:rsid w:val="008149FD"/>
    <w:rsid w:val="00814AB9"/>
    <w:rsid w:val="00814D1B"/>
    <w:rsid w:val="00814E95"/>
    <w:rsid w:val="008151C7"/>
    <w:rsid w:val="008151C9"/>
    <w:rsid w:val="008152CD"/>
    <w:rsid w:val="0081531F"/>
    <w:rsid w:val="0081534A"/>
    <w:rsid w:val="0081534E"/>
    <w:rsid w:val="008154E1"/>
    <w:rsid w:val="0081575A"/>
    <w:rsid w:val="008159E8"/>
    <w:rsid w:val="00815A03"/>
    <w:rsid w:val="00815A65"/>
    <w:rsid w:val="00816497"/>
    <w:rsid w:val="008168B8"/>
    <w:rsid w:val="00816A08"/>
    <w:rsid w:val="00816C45"/>
    <w:rsid w:val="00816D4B"/>
    <w:rsid w:val="00816EDF"/>
    <w:rsid w:val="00817333"/>
    <w:rsid w:val="00817476"/>
    <w:rsid w:val="0081784E"/>
    <w:rsid w:val="008179A7"/>
    <w:rsid w:val="00817A8F"/>
    <w:rsid w:val="00817ED2"/>
    <w:rsid w:val="00817F6B"/>
    <w:rsid w:val="00820007"/>
    <w:rsid w:val="00820360"/>
    <w:rsid w:val="00820505"/>
    <w:rsid w:val="0082059D"/>
    <w:rsid w:val="00820875"/>
    <w:rsid w:val="00820A65"/>
    <w:rsid w:val="00820C85"/>
    <w:rsid w:val="008210F6"/>
    <w:rsid w:val="008210FD"/>
    <w:rsid w:val="008212F0"/>
    <w:rsid w:val="008215B7"/>
    <w:rsid w:val="008218EA"/>
    <w:rsid w:val="00821C70"/>
    <w:rsid w:val="00821E98"/>
    <w:rsid w:val="00821EEE"/>
    <w:rsid w:val="00821F39"/>
    <w:rsid w:val="00822119"/>
    <w:rsid w:val="00822126"/>
    <w:rsid w:val="008221C5"/>
    <w:rsid w:val="00822326"/>
    <w:rsid w:val="00822448"/>
    <w:rsid w:val="00822531"/>
    <w:rsid w:val="008225B1"/>
    <w:rsid w:val="008225ED"/>
    <w:rsid w:val="0082264B"/>
    <w:rsid w:val="00822870"/>
    <w:rsid w:val="00822A01"/>
    <w:rsid w:val="00822D4E"/>
    <w:rsid w:val="00822F28"/>
    <w:rsid w:val="00823019"/>
    <w:rsid w:val="00823033"/>
    <w:rsid w:val="00823046"/>
    <w:rsid w:val="00823108"/>
    <w:rsid w:val="00823136"/>
    <w:rsid w:val="00823142"/>
    <w:rsid w:val="00823220"/>
    <w:rsid w:val="008232C7"/>
    <w:rsid w:val="00823588"/>
    <w:rsid w:val="008235E9"/>
    <w:rsid w:val="00823BF2"/>
    <w:rsid w:val="00823D3D"/>
    <w:rsid w:val="00823FA9"/>
    <w:rsid w:val="0082412F"/>
    <w:rsid w:val="008244CC"/>
    <w:rsid w:val="0082450A"/>
    <w:rsid w:val="008245E9"/>
    <w:rsid w:val="00824A5F"/>
    <w:rsid w:val="008252B1"/>
    <w:rsid w:val="008254B1"/>
    <w:rsid w:val="00825AF8"/>
    <w:rsid w:val="00825CC3"/>
    <w:rsid w:val="00825CD2"/>
    <w:rsid w:val="008260AE"/>
    <w:rsid w:val="008262A6"/>
    <w:rsid w:val="0082630F"/>
    <w:rsid w:val="00826883"/>
    <w:rsid w:val="00826D93"/>
    <w:rsid w:val="00827130"/>
    <w:rsid w:val="008271CF"/>
    <w:rsid w:val="008275F8"/>
    <w:rsid w:val="0082792B"/>
    <w:rsid w:val="00827BAF"/>
    <w:rsid w:val="00827E53"/>
    <w:rsid w:val="008300A4"/>
    <w:rsid w:val="00830164"/>
    <w:rsid w:val="008308CE"/>
    <w:rsid w:val="00830A34"/>
    <w:rsid w:val="00830B00"/>
    <w:rsid w:val="00830BAB"/>
    <w:rsid w:val="00830CB0"/>
    <w:rsid w:val="00831089"/>
    <w:rsid w:val="0083109A"/>
    <w:rsid w:val="00831203"/>
    <w:rsid w:val="008317A5"/>
    <w:rsid w:val="00831C93"/>
    <w:rsid w:val="00831CF6"/>
    <w:rsid w:val="00831DC6"/>
    <w:rsid w:val="00831E52"/>
    <w:rsid w:val="00831E56"/>
    <w:rsid w:val="00831F0C"/>
    <w:rsid w:val="00832070"/>
    <w:rsid w:val="008321C6"/>
    <w:rsid w:val="00832254"/>
    <w:rsid w:val="0083244B"/>
    <w:rsid w:val="008327C8"/>
    <w:rsid w:val="00832976"/>
    <w:rsid w:val="00832A18"/>
    <w:rsid w:val="008330B7"/>
    <w:rsid w:val="00833221"/>
    <w:rsid w:val="0083325D"/>
    <w:rsid w:val="00833358"/>
    <w:rsid w:val="0083365C"/>
    <w:rsid w:val="0083391B"/>
    <w:rsid w:val="00833A94"/>
    <w:rsid w:val="00833C38"/>
    <w:rsid w:val="00833E43"/>
    <w:rsid w:val="00833E7B"/>
    <w:rsid w:val="00834136"/>
    <w:rsid w:val="00834205"/>
    <w:rsid w:val="00834260"/>
    <w:rsid w:val="008342BA"/>
    <w:rsid w:val="0083452A"/>
    <w:rsid w:val="00834532"/>
    <w:rsid w:val="0083461B"/>
    <w:rsid w:val="008349E8"/>
    <w:rsid w:val="00834B2D"/>
    <w:rsid w:val="00834B83"/>
    <w:rsid w:val="00834D6C"/>
    <w:rsid w:val="00834F23"/>
    <w:rsid w:val="00834F52"/>
    <w:rsid w:val="008351EC"/>
    <w:rsid w:val="008356AC"/>
    <w:rsid w:val="008356FC"/>
    <w:rsid w:val="0083572A"/>
    <w:rsid w:val="00835A8B"/>
    <w:rsid w:val="00835ACB"/>
    <w:rsid w:val="00835D50"/>
    <w:rsid w:val="0083610F"/>
    <w:rsid w:val="0083635A"/>
    <w:rsid w:val="00836544"/>
    <w:rsid w:val="00836CA0"/>
    <w:rsid w:val="00836D51"/>
    <w:rsid w:val="00836E1D"/>
    <w:rsid w:val="00837240"/>
    <w:rsid w:val="0083729A"/>
    <w:rsid w:val="008374AB"/>
    <w:rsid w:val="00837661"/>
    <w:rsid w:val="008379F3"/>
    <w:rsid w:val="00837A13"/>
    <w:rsid w:val="00837E43"/>
    <w:rsid w:val="00837F89"/>
    <w:rsid w:val="00840A81"/>
    <w:rsid w:val="00840E02"/>
    <w:rsid w:val="00840EA3"/>
    <w:rsid w:val="00840F84"/>
    <w:rsid w:val="008410BF"/>
    <w:rsid w:val="008410FF"/>
    <w:rsid w:val="00841163"/>
    <w:rsid w:val="008411E5"/>
    <w:rsid w:val="00841200"/>
    <w:rsid w:val="00841379"/>
    <w:rsid w:val="00841619"/>
    <w:rsid w:val="00841731"/>
    <w:rsid w:val="00841817"/>
    <w:rsid w:val="0084186D"/>
    <w:rsid w:val="0084199B"/>
    <w:rsid w:val="00841A0F"/>
    <w:rsid w:val="00841DE3"/>
    <w:rsid w:val="00841FB3"/>
    <w:rsid w:val="00842189"/>
    <w:rsid w:val="008422FB"/>
    <w:rsid w:val="0084234F"/>
    <w:rsid w:val="00842793"/>
    <w:rsid w:val="008428F4"/>
    <w:rsid w:val="00842CDA"/>
    <w:rsid w:val="00842CFF"/>
    <w:rsid w:val="008431A5"/>
    <w:rsid w:val="00843264"/>
    <w:rsid w:val="008432EB"/>
    <w:rsid w:val="00843314"/>
    <w:rsid w:val="00843338"/>
    <w:rsid w:val="00843724"/>
    <w:rsid w:val="00843885"/>
    <w:rsid w:val="008439E6"/>
    <w:rsid w:val="00843C45"/>
    <w:rsid w:val="0084427B"/>
    <w:rsid w:val="008443A0"/>
    <w:rsid w:val="008445D4"/>
    <w:rsid w:val="008447AE"/>
    <w:rsid w:val="0084483B"/>
    <w:rsid w:val="008449EB"/>
    <w:rsid w:val="00844AF0"/>
    <w:rsid w:val="00844FEC"/>
    <w:rsid w:val="008451F9"/>
    <w:rsid w:val="008455E8"/>
    <w:rsid w:val="008456A5"/>
    <w:rsid w:val="0084583D"/>
    <w:rsid w:val="008459E0"/>
    <w:rsid w:val="00845B23"/>
    <w:rsid w:val="0084616D"/>
    <w:rsid w:val="00846351"/>
    <w:rsid w:val="008468F1"/>
    <w:rsid w:val="00846B4D"/>
    <w:rsid w:val="00846F14"/>
    <w:rsid w:val="0084728F"/>
    <w:rsid w:val="008473D3"/>
    <w:rsid w:val="008473F2"/>
    <w:rsid w:val="0084743F"/>
    <w:rsid w:val="008476FD"/>
    <w:rsid w:val="0084773D"/>
    <w:rsid w:val="0084776D"/>
    <w:rsid w:val="008479BD"/>
    <w:rsid w:val="00847A6F"/>
    <w:rsid w:val="00847BA9"/>
    <w:rsid w:val="008501D2"/>
    <w:rsid w:val="0085070C"/>
    <w:rsid w:val="00850ABA"/>
    <w:rsid w:val="00850B70"/>
    <w:rsid w:val="00850CC8"/>
    <w:rsid w:val="00850D29"/>
    <w:rsid w:val="00850D3C"/>
    <w:rsid w:val="00850E27"/>
    <w:rsid w:val="00850E65"/>
    <w:rsid w:val="00851429"/>
    <w:rsid w:val="008514BC"/>
    <w:rsid w:val="00851517"/>
    <w:rsid w:val="00851807"/>
    <w:rsid w:val="00851889"/>
    <w:rsid w:val="00851A2B"/>
    <w:rsid w:val="00851E55"/>
    <w:rsid w:val="008523B7"/>
    <w:rsid w:val="00852577"/>
    <w:rsid w:val="008527EA"/>
    <w:rsid w:val="00852E46"/>
    <w:rsid w:val="00852E4E"/>
    <w:rsid w:val="0085354A"/>
    <w:rsid w:val="008538D4"/>
    <w:rsid w:val="008539DF"/>
    <w:rsid w:val="008539F8"/>
    <w:rsid w:val="00853A0A"/>
    <w:rsid w:val="00853A59"/>
    <w:rsid w:val="00853DB6"/>
    <w:rsid w:val="00853EEE"/>
    <w:rsid w:val="00854377"/>
    <w:rsid w:val="00854543"/>
    <w:rsid w:val="0085460D"/>
    <w:rsid w:val="008546C8"/>
    <w:rsid w:val="00854BC4"/>
    <w:rsid w:val="00854BFF"/>
    <w:rsid w:val="00854CC9"/>
    <w:rsid w:val="00855172"/>
    <w:rsid w:val="00855188"/>
    <w:rsid w:val="008551F8"/>
    <w:rsid w:val="00855459"/>
    <w:rsid w:val="008554A0"/>
    <w:rsid w:val="0085567F"/>
    <w:rsid w:val="00855A12"/>
    <w:rsid w:val="00855D54"/>
    <w:rsid w:val="00855FF5"/>
    <w:rsid w:val="00856151"/>
    <w:rsid w:val="00856272"/>
    <w:rsid w:val="0085633E"/>
    <w:rsid w:val="008566C7"/>
    <w:rsid w:val="00856957"/>
    <w:rsid w:val="00856BE5"/>
    <w:rsid w:val="00856F53"/>
    <w:rsid w:val="008573BB"/>
    <w:rsid w:val="0085746D"/>
    <w:rsid w:val="008576B1"/>
    <w:rsid w:val="00857801"/>
    <w:rsid w:val="008578A2"/>
    <w:rsid w:val="00857C42"/>
    <w:rsid w:val="00857D72"/>
    <w:rsid w:val="00857D87"/>
    <w:rsid w:val="00857E55"/>
    <w:rsid w:val="00857EDF"/>
    <w:rsid w:val="00860098"/>
    <w:rsid w:val="008608C4"/>
    <w:rsid w:val="008608E9"/>
    <w:rsid w:val="00860A53"/>
    <w:rsid w:val="00860C37"/>
    <w:rsid w:val="00860C4A"/>
    <w:rsid w:val="00860F48"/>
    <w:rsid w:val="00860F75"/>
    <w:rsid w:val="0086113E"/>
    <w:rsid w:val="00861171"/>
    <w:rsid w:val="008611D5"/>
    <w:rsid w:val="0086148E"/>
    <w:rsid w:val="008614F2"/>
    <w:rsid w:val="00861553"/>
    <w:rsid w:val="00861645"/>
    <w:rsid w:val="00861B85"/>
    <w:rsid w:val="00861C3A"/>
    <w:rsid w:val="00861D39"/>
    <w:rsid w:val="00861DD4"/>
    <w:rsid w:val="00861E15"/>
    <w:rsid w:val="00861E8D"/>
    <w:rsid w:val="00861F24"/>
    <w:rsid w:val="00861FEC"/>
    <w:rsid w:val="008624E5"/>
    <w:rsid w:val="00862522"/>
    <w:rsid w:val="0086270E"/>
    <w:rsid w:val="00862840"/>
    <w:rsid w:val="00862873"/>
    <w:rsid w:val="0086287C"/>
    <w:rsid w:val="00862972"/>
    <w:rsid w:val="00862A90"/>
    <w:rsid w:val="00862A97"/>
    <w:rsid w:val="00862C18"/>
    <w:rsid w:val="00862C5F"/>
    <w:rsid w:val="00862D32"/>
    <w:rsid w:val="00862E5F"/>
    <w:rsid w:val="00862F86"/>
    <w:rsid w:val="00863179"/>
    <w:rsid w:val="008632A7"/>
    <w:rsid w:val="008632CE"/>
    <w:rsid w:val="00863353"/>
    <w:rsid w:val="008633AE"/>
    <w:rsid w:val="0086379E"/>
    <w:rsid w:val="008637D4"/>
    <w:rsid w:val="00863901"/>
    <w:rsid w:val="00863B88"/>
    <w:rsid w:val="00863CF8"/>
    <w:rsid w:val="00864130"/>
    <w:rsid w:val="008643D0"/>
    <w:rsid w:val="008643D2"/>
    <w:rsid w:val="008649CF"/>
    <w:rsid w:val="00864C7B"/>
    <w:rsid w:val="00864CEC"/>
    <w:rsid w:val="00864E7E"/>
    <w:rsid w:val="00865280"/>
    <w:rsid w:val="0086551B"/>
    <w:rsid w:val="00865554"/>
    <w:rsid w:val="00865708"/>
    <w:rsid w:val="00865B7D"/>
    <w:rsid w:val="00865DF8"/>
    <w:rsid w:val="008664EA"/>
    <w:rsid w:val="0086652C"/>
    <w:rsid w:val="0086675D"/>
    <w:rsid w:val="00866A00"/>
    <w:rsid w:val="00866A81"/>
    <w:rsid w:val="00866AAC"/>
    <w:rsid w:val="00866AB8"/>
    <w:rsid w:val="00866C2F"/>
    <w:rsid w:val="00866EF8"/>
    <w:rsid w:val="00866F7E"/>
    <w:rsid w:val="00867423"/>
    <w:rsid w:val="00867D96"/>
    <w:rsid w:val="00870485"/>
    <w:rsid w:val="00870523"/>
    <w:rsid w:val="00870611"/>
    <w:rsid w:val="008706D8"/>
    <w:rsid w:val="0087116F"/>
    <w:rsid w:val="00871874"/>
    <w:rsid w:val="0087197D"/>
    <w:rsid w:val="00871B88"/>
    <w:rsid w:val="00871DA2"/>
    <w:rsid w:val="00871E22"/>
    <w:rsid w:val="00871F40"/>
    <w:rsid w:val="00871FDA"/>
    <w:rsid w:val="00872027"/>
    <w:rsid w:val="0087205D"/>
    <w:rsid w:val="008721A7"/>
    <w:rsid w:val="008728BD"/>
    <w:rsid w:val="00872D4F"/>
    <w:rsid w:val="00873298"/>
    <w:rsid w:val="00873524"/>
    <w:rsid w:val="00873621"/>
    <w:rsid w:val="00873A56"/>
    <w:rsid w:val="00873AA3"/>
    <w:rsid w:val="00873B0A"/>
    <w:rsid w:val="00873D92"/>
    <w:rsid w:val="008744F1"/>
    <w:rsid w:val="008748C3"/>
    <w:rsid w:val="00874963"/>
    <w:rsid w:val="00874A5B"/>
    <w:rsid w:val="00874B92"/>
    <w:rsid w:val="00874D3B"/>
    <w:rsid w:val="00874DC1"/>
    <w:rsid w:val="00875229"/>
    <w:rsid w:val="008753E8"/>
    <w:rsid w:val="008756CE"/>
    <w:rsid w:val="00875876"/>
    <w:rsid w:val="00875B60"/>
    <w:rsid w:val="00875D99"/>
    <w:rsid w:val="00876121"/>
    <w:rsid w:val="0087634E"/>
    <w:rsid w:val="00876426"/>
    <w:rsid w:val="008764A5"/>
    <w:rsid w:val="0087661E"/>
    <w:rsid w:val="008766C2"/>
    <w:rsid w:val="008768DF"/>
    <w:rsid w:val="00877383"/>
    <w:rsid w:val="008775EE"/>
    <w:rsid w:val="008776BB"/>
    <w:rsid w:val="00877768"/>
    <w:rsid w:val="00877BE7"/>
    <w:rsid w:val="00877BFF"/>
    <w:rsid w:val="00877D7B"/>
    <w:rsid w:val="00877F82"/>
    <w:rsid w:val="00880048"/>
    <w:rsid w:val="00880097"/>
    <w:rsid w:val="00880441"/>
    <w:rsid w:val="00880482"/>
    <w:rsid w:val="00880486"/>
    <w:rsid w:val="008804B8"/>
    <w:rsid w:val="0088059D"/>
    <w:rsid w:val="0088066F"/>
    <w:rsid w:val="008807FB"/>
    <w:rsid w:val="008808EB"/>
    <w:rsid w:val="00880BE0"/>
    <w:rsid w:val="0088104F"/>
    <w:rsid w:val="00881097"/>
    <w:rsid w:val="00881361"/>
    <w:rsid w:val="0088136D"/>
    <w:rsid w:val="00881401"/>
    <w:rsid w:val="00881762"/>
    <w:rsid w:val="00881828"/>
    <w:rsid w:val="00881836"/>
    <w:rsid w:val="0088186F"/>
    <w:rsid w:val="00881923"/>
    <w:rsid w:val="008819BF"/>
    <w:rsid w:val="00881BF0"/>
    <w:rsid w:val="00881D09"/>
    <w:rsid w:val="00881D0C"/>
    <w:rsid w:val="00881D3F"/>
    <w:rsid w:val="00881E27"/>
    <w:rsid w:val="008827C3"/>
    <w:rsid w:val="0088287D"/>
    <w:rsid w:val="00882949"/>
    <w:rsid w:val="00882D77"/>
    <w:rsid w:val="00882DE4"/>
    <w:rsid w:val="00882DF0"/>
    <w:rsid w:val="00882FB4"/>
    <w:rsid w:val="0088349D"/>
    <w:rsid w:val="008834CA"/>
    <w:rsid w:val="00883B82"/>
    <w:rsid w:val="00883BB2"/>
    <w:rsid w:val="00883C41"/>
    <w:rsid w:val="00883E66"/>
    <w:rsid w:val="00883EB0"/>
    <w:rsid w:val="00883F38"/>
    <w:rsid w:val="00883F4F"/>
    <w:rsid w:val="0088439D"/>
    <w:rsid w:val="008843DF"/>
    <w:rsid w:val="00884759"/>
    <w:rsid w:val="008848D4"/>
    <w:rsid w:val="00884A5C"/>
    <w:rsid w:val="00884A68"/>
    <w:rsid w:val="00884B39"/>
    <w:rsid w:val="00884E97"/>
    <w:rsid w:val="0088564B"/>
    <w:rsid w:val="008857C5"/>
    <w:rsid w:val="008859FF"/>
    <w:rsid w:val="00885AC0"/>
    <w:rsid w:val="008862F9"/>
    <w:rsid w:val="00886604"/>
    <w:rsid w:val="008867FC"/>
    <w:rsid w:val="008869DF"/>
    <w:rsid w:val="00886E0B"/>
    <w:rsid w:val="00886EC3"/>
    <w:rsid w:val="00886F54"/>
    <w:rsid w:val="00887508"/>
    <w:rsid w:val="00887729"/>
    <w:rsid w:val="00887AFD"/>
    <w:rsid w:val="00887F26"/>
    <w:rsid w:val="00887FE0"/>
    <w:rsid w:val="00890077"/>
    <w:rsid w:val="008905BA"/>
    <w:rsid w:val="008905E7"/>
    <w:rsid w:val="008907E6"/>
    <w:rsid w:val="008909E6"/>
    <w:rsid w:val="00890F03"/>
    <w:rsid w:val="00890FA6"/>
    <w:rsid w:val="00890FD0"/>
    <w:rsid w:val="00891136"/>
    <w:rsid w:val="0089114B"/>
    <w:rsid w:val="00891238"/>
    <w:rsid w:val="00891276"/>
    <w:rsid w:val="0089129A"/>
    <w:rsid w:val="00891426"/>
    <w:rsid w:val="00891758"/>
    <w:rsid w:val="008918FD"/>
    <w:rsid w:val="00891916"/>
    <w:rsid w:val="00891947"/>
    <w:rsid w:val="00891E92"/>
    <w:rsid w:val="008921BD"/>
    <w:rsid w:val="0089281A"/>
    <w:rsid w:val="00892844"/>
    <w:rsid w:val="0089289A"/>
    <w:rsid w:val="00892A42"/>
    <w:rsid w:val="00892A7F"/>
    <w:rsid w:val="00892A8F"/>
    <w:rsid w:val="00892D35"/>
    <w:rsid w:val="00892E2A"/>
    <w:rsid w:val="00892E45"/>
    <w:rsid w:val="00892FF9"/>
    <w:rsid w:val="00893067"/>
    <w:rsid w:val="0089312C"/>
    <w:rsid w:val="008938A4"/>
    <w:rsid w:val="00893AB4"/>
    <w:rsid w:val="00893F48"/>
    <w:rsid w:val="008940EF"/>
    <w:rsid w:val="008942AE"/>
    <w:rsid w:val="00894516"/>
    <w:rsid w:val="00894526"/>
    <w:rsid w:val="0089456E"/>
    <w:rsid w:val="0089459F"/>
    <w:rsid w:val="0089480C"/>
    <w:rsid w:val="0089481C"/>
    <w:rsid w:val="00894C9E"/>
    <w:rsid w:val="00895418"/>
    <w:rsid w:val="0089566F"/>
    <w:rsid w:val="008956F4"/>
    <w:rsid w:val="00895715"/>
    <w:rsid w:val="00895760"/>
    <w:rsid w:val="00895843"/>
    <w:rsid w:val="008958D4"/>
    <w:rsid w:val="00895B38"/>
    <w:rsid w:val="00895CF0"/>
    <w:rsid w:val="00895DBA"/>
    <w:rsid w:val="00895E31"/>
    <w:rsid w:val="00895FE1"/>
    <w:rsid w:val="00896072"/>
    <w:rsid w:val="00896379"/>
    <w:rsid w:val="00896595"/>
    <w:rsid w:val="008965EA"/>
    <w:rsid w:val="00896BC9"/>
    <w:rsid w:val="00896C73"/>
    <w:rsid w:val="00896CE4"/>
    <w:rsid w:val="008970AB"/>
    <w:rsid w:val="008970E0"/>
    <w:rsid w:val="00897133"/>
    <w:rsid w:val="00897564"/>
    <w:rsid w:val="008977FD"/>
    <w:rsid w:val="008978AB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31"/>
    <w:rsid w:val="008A06C6"/>
    <w:rsid w:val="008A093C"/>
    <w:rsid w:val="008A0C91"/>
    <w:rsid w:val="008A0E1A"/>
    <w:rsid w:val="008A0E3E"/>
    <w:rsid w:val="008A1277"/>
    <w:rsid w:val="008A134A"/>
    <w:rsid w:val="008A1635"/>
    <w:rsid w:val="008A1881"/>
    <w:rsid w:val="008A1A2D"/>
    <w:rsid w:val="008A1B02"/>
    <w:rsid w:val="008A1B63"/>
    <w:rsid w:val="008A1B91"/>
    <w:rsid w:val="008A1CE6"/>
    <w:rsid w:val="008A1D03"/>
    <w:rsid w:val="008A1D74"/>
    <w:rsid w:val="008A227F"/>
    <w:rsid w:val="008A22F2"/>
    <w:rsid w:val="008A2B0A"/>
    <w:rsid w:val="008A2C52"/>
    <w:rsid w:val="008A2EF5"/>
    <w:rsid w:val="008A2F07"/>
    <w:rsid w:val="008A320C"/>
    <w:rsid w:val="008A33B7"/>
    <w:rsid w:val="008A33EF"/>
    <w:rsid w:val="008A34EF"/>
    <w:rsid w:val="008A36B8"/>
    <w:rsid w:val="008A371E"/>
    <w:rsid w:val="008A37F6"/>
    <w:rsid w:val="008A3B8D"/>
    <w:rsid w:val="008A3DF6"/>
    <w:rsid w:val="008A3FFE"/>
    <w:rsid w:val="008A4D8F"/>
    <w:rsid w:val="008A4D97"/>
    <w:rsid w:val="008A51AA"/>
    <w:rsid w:val="008A51B7"/>
    <w:rsid w:val="008A525E"/>
    <w:rsid w:val="008A53BF"/>
    <w:rsid w:val="008A55C5"/>
    <w:rsid w:val="008A5A52"/>
    <w:rsid w:val="008A5A8D"/>
    <w:rsid w:val="008A5B1A"/>
    <w:rsid w:val="008A5E12"/>
    <w:rsid w:val="008A5E75"/>
    <w:rsid w:val="008A5F3E"/>
    <w:rsid w:val="008A5F7F"/>
    <w:rsid w:val="008A608A"/>
    <w:rsid w:val="008A62CD"/>
    <w:rsid w:val="008A67DA"/>
    <w:rsid w:val="008A692F"/>
    <w:rsid w:val="008A6E07"/>
    <w:rsid w:val="008A6ECB"/>
    <w:rsid w:val="008A74F0"/>
    <w:rsid w:val="008A7A84"/>
    <w:rsid w:val="008A7B68"/>
    <w:rsid w:val="008A7B71"/>
    <w:rsid w:val="008A7CFF"/>
    <w:rsid w:val="008A7E1E"/>
    <w:rsid w:val="008A7E1F"/>
    <w:rsid w:val="008A7FB1"/>
    <w:rsid w:val="008B0433"/>
    <w:rsid w:val="008B08B6"/>
    <w:rsid w:val="008B0AB1"/>
    <w:rsid w:val="008B0AB4"/>
    <w:rsid w:val="008B0C30"/>
    <w:rsid w:val="008B0DF7"/>
    <w:rsid w:val="008B1364"/>
    <w:rsid w:val="008B1740"/>
    <w:rsid w:val="008B1A28"/>
    <w:rsid w:val="008B1A65"/>
    <w:rsid w:val="008B1EB2"/>
    <w:rsid w:val="008B2049"/>
    <w:rsid w:val="008B2134"/>
    <w:rsid w:val="008B2235"/>
    <w:rsid w:val="008B233C"/>
    <w:rsid w:val="008B2869"/>
    <w:rsid w:val="008B2E11"/>
    <w:rsid w:val="008B2F64"/>
    <w:rsid w:val="008B2FC9"/>
    <w:rsid w:val="008B2FDA"/>
    <w:rsid w:val="008B33A9"/>
    <w:rsid w:val="008B3584"/>
    <w:rsid w:val="008B3746"/>
    <w:rsid w:val="008B3C3B"/>
    <w:rsid w:val="008B3C8A"/>
    <w:rsid w:val="008B3D84"/>
    <w:rsid w:val="008B3DE5"/>
    <w:rsid w:val="008B3F46"/>
    <w:rsid w:val="008B3F6C"/>
    <w:rsid w:val="008B4279"/>
    <w:rsid w:val="008B4590"/>
    <w:rsid w:val="008B45A5"/>
    <w:rsid w:val="008B48B6"/>
    <w:rsid w:val="008B4AB6"/>
    <w:rsid w:val="008B4BEE"/>
    <w:rsid w:val="008B4D21"/>
    <w:rsid w:val="008B4D5C"/>
    <w:rsid w:val="008B4D6F"/>
    <w:rsid w:val="008B4F3F"/>
    <w:rsid w:val="008B4FEF"/>
    <w:rsid w:val="008B506B"/>
    <w:rsid w:val="008B506D"/>
    <w:rsid w:val="008B5373"/>
    <w:rsid w:val="008B5511"/>
    <w:rsid w:val="008B5627"/>
    <w:rsid w:val="008B56A8"/>
    <w:rsid w:val="008B56C7"/>
    <w:rsid w:val="008B59AC"/>
    <w:rsid w:val="008B5D8D"/>
    <w:rsid w:val="008B61AD"/>
    <w:rsid w:val="008B6872"/>
    <w:rsid w:val="008B6916"/>
    <w:rsid w:val="008B6E95"/>
    <w:rsid w:val="008B6E98"/>
    <w:rsid w:val="008B6EF5"/>
    <w:rsid w:val="008B6F1F"/>
    <w:rsid w:val="008B6FBD"/>
    <w:rsid w:val="008B73F7"/>
    <w:rsid w:val="008B7509"/>
    <w:rsid w:val="008B7598"/>
    <w:rsid w:val="008B7C65"/>
    <w:rsid w:val="008C0280"/>
    <w:rsid w:val="008C0553"/>
    <w:rsid w:val="008C05DD"/>
    <w:rsid w:val="008C062D"/>
    <w:rsid w:val="008C0929"/>
    <w:rsid w:val="008C0CCA"/>
    <w:rsid w:val="008C0E72"/>
    <w:rsid w:val="008C0F1B"/>
    <w:rsid w:val="008C1037"/>
    <w:rsid w:val="008C12C6"/>
    <w:rsid w:val="008C1761"/>
    <w:rsid w:val="008C1785"/>
    <w:rsid w:val="008C18E9"/>
    <w:rsid w:val="008C19C1"/>
    <w:rsid w:val="008C1A65"/>
    <w:rsid w:val="008C1C6A"/>
    <w:rsid w:val="008C1DE2"/>
    <w:rsid w:val="008C1FA8"/>
    <w:rsid w:val="008C21C3"/>
    <w:rsid w:val="008C24D4"/>
    <w:rsid w:val="008C2507"/>
    <w:rsid w:val="008C2847"/>
    <w:rsid w:val="008C28A1"/>
    <w:rsid w:val="008C28B5"/>
    <w:rsid w:val="008C2A30"/>
    <w:rsid w:val="008C2BD3"/>
    <w:rsid w:val="008C2DF6"/>
    <w:rsid w:val="008C309A"/>
    <w:rsid w:val="008C30EE"/>
    <w:rsid w:val="008C3133"/>
    <w:rsid w:val="008C3161"/>
    <w:rsid w:val="008C338C"/>
    <w:rsid w:val="008C34E7"/>
    <w:rsid w:val="008C355A"/>
    <w:rsid w:val="008C35AA"/>
    <w:rsid w:val="008C368F"/>
    <w:rsid w:val="008C3B43"/>
    <w:rsid w:val="008C3DED"/>
    <w:rsid w:val="008C428A"/>
    <w:rsid w:val="008C4473"/>
    <w:rsid w:val="008C45BC"/>
    <w:rsid w:val="008C4818"/>
    <w:rsid w:val="008C4A23"/>
    <w:rsid w:val="008C4B71"/>
    <w:rsid w:val="008C4BD5"/>
    <w:rsid w:val="008C4CAE"/>
    <w:rsid w:val="008C50AE"/>
    <w:rsid w:val="008C50E9"/>
    <w:rsid w:val="008C55BA"/>
    <w:rsid w:val="008C585A"/>
    <w:rsid w:val="008C5884"/>
    <w:rsid w:val="008C5FB3"/>
    <w:rsid w:val="008C6497"/>
    <w:rsid w:val="008C6582"/>
    <w:rsid w:val="008C6646"/>
    <w:rsid w:val="008C6754"/>
    <w:rsid w:val="008C680A"/>
    <w:rsid w:val="008C6865"/>
    <w:rsid w:val="008C68C2"/>
    <w:rsid w:val="008C69C0"/>
    <w:rsid w:val="008C69D2"/>
    <w:rsid w:val="008C6AEA"/>
    <w:rsid w:val="008C6DDD"/>
    <w:rsid w:val="008C6E9D"/>
    <w:rsid w:val="008C700D"/>
    <w:rsid w:val="008C707D"/>
    <w:rsid w:val="008C71AF"/>
    <w:rsid w:val="008C71E8"/>
    <w:rsid w:val="008C7269"/>
    <w:rsid w:val="008C742F"/>
    <w:rsid w:val="008C752A"/>
    <w:rsid w:val="008C7560"/>
    <w:rsid w:val="008C75FB"/>
    <w:rsid w:val="008C7669"/>
    <w:rsid w:val="008C7911"/>
    <w:rsid w:val="008C7B3F"/>
    <w:rsid w:val="008C7B6D"/>
    <w:rsid w:val="008C7B83"/>
    <w:rsid w:val="008C7BAB"/>
    <w:rsid w:val="008C7CC2"/>
    <w:rsid w:val="008D009E"/>
    <w:rsid w:val="008D0209"/>
    <w:rsid w:val="008D029C"/>
    <w:rsid w:val="008D0307"/>
    <w:rsid w:val="008D039A"/>
    <w:rsid w:val="008D0425"/>
    <w:rsid w:val="008D0759"/>
    <w:rsid w:val="008D07A3"/>
    <w:rsid w:val="008D08EF"/>
    <w:rsid w:val="008D0D0A"/>
    <w:rsid w:val="008D0DA9"/>
    <w:rsid w:val="008D0E93"/>
    <w:rsid w:val="008D0FAD"/>
    <w:rsid w:val="008D10C1"/>
    <w:rsid w:val="008D117D"/>
    <w:rsid w:val="008D1187"/>
    <w:rsid w:val="008D1242"/>
    <w:rsid w:val="008D13AB"/>
    <w:rsid w:val="008D1475"/>
    <w:rsid w:val="008D14EF"/>
    <w:rsid w:val="008D1710"/>
    <w:rsid w:val="008D1B1F"/>
    <w:rsid w:val="008D1D74"/>
    <w:rsid w:val="008D2342"/>
    <w:rsid w:val="008D2549"/>
    <w:rsid w:val="008D25FD"/>
    <w:rsid w:val="008D2CCC"/>
    <w:rsid w:val="008D2E1C"/>
    <w:rsid w:val="008D2F88"/>
    <w:rsid w:val="008D2FA3"/>
    <w:rsid w:val="008D3692"/>
    <w:rsid w:val="008D3706"/>
    <w:rsid w:val="008D3809"/>
    <w:rsid w:val="008D3A19"/>
    <w:rsid w:val="008D3AA4"/>
    <w:rsid w:val="008D3BAE"/>
    <w:rsid w:val="008D3DDE"/>
    <w:rsid w:val="008D3ED6"/>
    <w:rsid w:val="008D3FAD"/>
    <w:rsid w:val="008D4066"/>
    <w:rsid w:val="008D4478"/>
    <w:rsid w:val="008D4653"/>
    <w:rsid w:val="008D51C5"/>
    <w:rsid w:val="008D53A4"/>
    <w:rsid w:val="008D53D9"/>
    <w:rsid w:val="008D5597"/>
    <w:rsid w:val="008D55B0"/>
    <w:rsid w:val="008D561C"/>
    <w:rsid w:val="008D568D"/>
    <w:rsid w:val="008D599A"/>
    <w:rsid w:val="008D5B40"/>
    <w:rsid w:val="008D5C01"/>
    <w:rsid w:val="008D5DC2"/>
    <w:rsid w:val="008D5F59"/>
    <w:rsid w:val="008D631A"/>
    <w:rsid w:val="008D64D8"/>
    <w:rsid w:val="008D661A"/>
    <w:rsid w:val="008D6632"/>
    <w:rsid w:val="008D679C"/>
    <w:rsid w:val="008D6893"/>
    <w:rsid w:val="008D6BE6"/>
    <w:rsid w:val="008D6C7E"/>
    <w:rsid w:val="008D6E1C"/>
    <w:rsid w:val="008D6EC9"/>
    <w:rsid w:val="008D708E"/>
    <w:rsid w:val="008D71DB"/>
    <w:rsid w:val="008D723D"/>
    <w:rsid w:val="008D735E"/>
    <w:rsid w:val="008D76F3"/>
    <w:rsid w:val="008D7BC9"/>
    <w:rsid w:val="008D7DCC"/>
    <w:rsid w:val="008D7FDE"/>
    <w:rsid w:val="008E006D"/>
    <w:rsid w:val="008E0115"/>
    <w:rsid w:val="008E0214"/>
    <w:rsid w:val="008E04BA"/>
    <w:rsid w:val="008E08C5"/>
    <w:rsid w:val="008E0A85"/>
    <w:rsid w:val="008E0B8E"/>
    <w:rsid w:val="008E1296"/>
    <w:rsid w:val="008E1781"/>
    <w:rsid w:val="008E19C5"/>
    <w:rsid w:val="008E1D3C"/>
    <w:rsid w:val="008E1F60"/>
    <w:rsid w:val="008E1F86"/>
    <w:rsid w:val="008E234C"/>
    <w:rsid w:val="008E2650"/>
    <w:rsid w:val="008E26E5"/>
    <w:rsid w:val="008E2835"/>
    <w:rsid w:val="008E2846"/>
    <w:rsid w:val="008E2A6A"/>
    <w:rsid w:val="008E2C8B"/>
    <w:rsid w:val="008E2D4E"/>
    <w:rsid w:val="008E2F2C"/>
    <w:rsid w:val="008E30A3"/>
    <w:rsid w:val="008E30C4"/>
    <w:rsid w:val="008E31F1"/>
    <w:rsid w:val="008E3491"/>
    <w:rsid w:val="008E3590"/>
    <w:rsid w:val="008E3669"/>
    <w:rsid w:val="008E3932"/>
    <w:rsid w:val="008E3B36"/>
    <w:rsid w:val="008E3D64"/>
    <w:rsid w:val="008E3E7D"/>
    <w:rsid w:val="008E3FDF"/>
    <w:rsid w:val="008E4036"/>
    <w:rsid w:val="008E404F"/>
    <w:rsid w:val="008E40EF"/>
    <w:rsid w:val="008E457D"/>
    <w:rsid w:val="008E4599"/>
    <w:rsid w:val="008E46B1"/>
    <w:rsid w:val="008E4778"/>
    <w:rsid w:val="008E49A7"/>
    <w:rsid w:val="008E49D4"/>
    <w:rsid w:val="008E5005"/>
    <w:rsid w:val="008E5107"/>
    <w:rsid w:val="008E516C"/>
    <w:rsid w:val="008E5556"/>
    <w:rsid w:val="008E5558"/>
    <w:rsid w:val="008E567C"/>
    <w:rsid w:val="008E5AF0"/>
    <w:rsid w:val="008E5CD4"/>
    <w:rsid w:val="008E6001"/>
    <w:rsid w:val="008E616E"/>
    <w:rsid w:val="008E61F1"/>
    <w:rsid w:val="008E6218"/>
    <w:rsid w:val="008E62C5"/>
    <w:rsid w:val="008E6529"/>
    <w:rsid w:val="008E6F17"/>
    <w:rsid w:val="008E6FAE"/>
    <w:rsid w:val="008E757D"/>
    <w:rsid w:val="008E7659"/>
    <w:rsid w:val="008E7666"/>
    <w:rsid w:val="008E77B4"/>
    <w:rsid w:val="008E78AA"/>
    <w:rsid w:val="008E7A14"/>
    <w:rsid w:val="008E7BC5"/>
    <w:rsid w:val="008E7BF7"/>
    <w:rsid w:val="008E7DE5"/>
    <w:rsid w:val="008E7FE8"/>
    <w:rsid w:val="008F01C4"/>
    <w:rsid w:val="008F0314"/>
    <w:rsid w:val="008F03E1"/>
    <w:rsid w:val="008F07A2"/>
    <w:rsid w:val="008F08C6"/>
    <w:rsid w:val="008F0A06"/>
    <w:rsid w:val="008F0BAB"/>
    <w:rsid w:val="008F0C3F"/>
    <w:rsid w:val="008F105B"/>
    <w:rsid w:val="008F1169"/>
    <w:rsid w:val="008F1461"/>
    <w:rsid w:val="008F150E"/>
    <w:rsid w:val="008F15D6"/>
    <w:rsid w:val="008F19CE"/>
    <w:rsid w:val="008F1A41"/>
    <w:rsid w:val="008F1A80"/>
    <w:rsid w:val="008F1C18"/>
    <w:rsid w:val="008F1CF6"/>
    <w:rsid w:val="008F1D01"/>
    <w:rsid w:val="008F1D15"/>
    <w:rsid w:val="008F1F14"/>
    <w:rsid w:val="008F2051"/>
    <w:rsid w:val="008F2138"/>
    <w:rsid w:val="008F22E8"/>
    <w:rsid w:val="008F232A"/>
    <w:rsid w:val="008F23AA"/>
    <w:rsid w:val="008F25D3"/>
    <w:rsid w:val="008F2CF6"/>
    <w:rsid w:val="008F2DDB"/>
    <w:rsid w:val="008F2E3E"/>
    <w:rsid w:val="008F2F28"/>
    <w:rsid w:val="008F2FE3"/>
    <w:rsid w:val="008F3025"/>
    <w:rsid w:val="008F3192"/>
    <w:rsid w:val="008F31C4"/>
    <w:rsid w:val="008F31C8"/>
    <w:rsid w:val="008F3335"/>
    <w:rsid w:val="008F3343"/>
    <w:rsid w:val="008F3423"/>
    <w:rsid w:val="008F367B"/>
    <w:rsid w:val="008F3CD4"/>
    <w:rsid w:val="008F3E29"/>
    <w:rsid w:val="008F3FF4"/>
    <w:rsid w:val="008F4098"/>
    <w:rsid w:val="008F409A"/>
    <w:rsid w:val="008F4147"/>
    <w:rsid w:val="008F4274"/>
    <w:rsid w:val="008F434F"/>
    <w:rsid w:val="008F446F"/>
    <w:rsid w:val="008F45A2"/>
    <w:rsid w:val="008F46FC"/>
    <w:rsid w:val="008F50E2"/>
    <w:rsid w:val="008F5388"/>
    <w:rsid w:val="008F53A5"/>
    <w:rsid w:val="008F5826"/>
    <w:rsid w:val="008F5B86"/>
    <w:rsid w:val="008F5D37"/>
    <w:rsid w:val="008F5E93"/>
    <w:rsid w:val="008F5F3E"/>
    <w:rsid w:val="008F5F44"/>
    <w:rsid w:val="008F601B"/>
    <w:rsid w:val="008F60E3"/>
    <w:rsid w:val="008F616A"/>
    <w:rsid w:val="008F6286"/>
    <w:rsid w:val="008F63C9"/>
    <w:rsid w:val="008F6562"/>
    <w:rsid w:val="008F65E2"/>
    <w:rsid w:val="008F6647"/>
    <w:rsid w:val="008F677D"/>
    <w:rsid w:val="008F67BC"/>
    <w:rsid w:val="008F69ED"/>
    <w:rsid w:val="008F69FD"/>
    <w:rsid w:val="008F6C5D"/>
    <w:rsid w:val="008F6D91"/>
    <w:rsid w:val="008F705C"/>
    <w:rsid w:val="008F7147"/>
    <w:rsid w:val="008F71D2"/>
    <w:rsid w:val="008F731A"/>
    <w:rsid w:val="008F749E"/>
    <w:rsid w:val="008F75A7"/>
    <w:rsid w:val="008F769E"/>
    <w:rsid w:val="008F7712"/>
    <w:rsid w:val="008F790F"/>
    <w:rsid w:val="008F79B3"/>
    <w:rsid w:val="008F7A05"/>
    <w:rsid w:val="008F7A2F"/>
    <w:rsid w:val="008F7B11"/>
    <w:rsid w:val="008F7C18"/>
    <w:rsid w:val="008F7E55"/>
    <w:rsid w:val="00900232"/>
    <w:rsid w:val="009005EC"/>
    <w:rsid w:val="00900613"/>
    <w:rsid w:val="009006E7"/>
    <w:rsid w:val="0090072F"/>
    <w:rsid w:val="009007C9"/>
    <w:rsid w:val="009008CC"/>
    <w:rsid w:val="00900ADA"/>
    <w:rsid w:val="00900C15"/>
    <w:rsid w:val="00900E8C"/>
    <w:rsid w:val="00900F3B"/>
    <w:rsid w:val="00901409"/>
    <w:rsid w:val="00901449"/>
    <w:rsid w:val="0090168F"/>
    <w:rsid w:val="0090178A"/>
    <w:rsid w:val="009019A9"/>
    <w:rsid w:val="009019F7"/>
    <w:rsid w:val="00901BBC"/>
    <w:rsid w:val="00901CA8"/>
    <w:rsid w:val="00901E41"/>
    <w:rsid w:val="00901E62"/>
    <w:rsid w:val="00901FE8"/>
    <w:rsid w:val="00902472"/>
    <w:rsid w:val="00902619"/>
    <w:rsid w:val="0090287C"/>
    <w:rsid w:val="0090295C"/>
    <w:rsid w:val="009029D5"/>
    <w:rsid w:val="00902D52"/>
    <w:rsid w:val="00902F37"/>
    <w:rsid w:val="009031A4"/>
    <w:rsid w:val="00903408"/>
    <w:rsid w:val="00903507"/>
    <w:rsid w:val="00903836"/>
    <w:rsid w:val="00903845"/>
    <w:rsid w:val="00903999"/>
    <w:rsid w:val="00903A75"/>
    <w:rsid w:val="00903B5A"/>
    <w:rsid w:val="00903BED"/>
    <w:rsid w:val="00903CDB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8AD"/>
    <w:rsid w:val="009049B0"/>
    <w:rsid w:val="00904B66"/>
    <w:rsid w:val="00904B8C"/>
    <w:rsid w:val="00904F67"/>
    <w:rsid w:val="00905012"/>
    <w:rsid w:val="009052BF"/>
    <w:rsid w:val="00905357"/>
    <w:rsid w:val="00905533"/>
    <w:rsid w:val="009056F2"/>
    <w:rsid w:val="00906016"/>
    <w:rsid w:val="00906208"/>
    <w:rsid w:val="0090645C"/>
    <w:rsid w:val="00906722"/>
    <w:rsid w:val="00906B20"/>
    <w:rsid w:val="00906D04"/>
    <w:rsid w:val="00907038"/>
    <w:rsid w:val="0090708C"/>
    <w:rsid w:val="00907123"/>
    <w:rsid w:val="00907998"/>
    <w:rsid w:val="009079C6"/>
    <w:rsid w:val="00907D79"/>
    <w:rsid w:val="009100A0"/>
    <w:rsid w:val="009100F6"/>
    <w:rsid w:val="009100F8"/>
    <w:rsid w:val="00910113"/>
    <w:rsid w:val="00910B70"/>
    <w:rsid w:val="00910B74"/>
    <w:rsid w:val="00910BAA"/>
    <w:rsid w:val="009110B7"/>
    <w:rsid w:val="00911270"/>
    <w:rsid w:val="0091127C"/>
    <w:rsid w:val="009112C7"/>
    <w:rsid w:val="0091155A"/>
    <w:rsid w:val="00911809"/>
    <w:rsid w:val="00911950"/>
    <w:rsid w:val="009119E8"/>
    <w:rsid w:val="00911CC1"/>
    <w:rsid w:val="00911DF9"/>
    <w:rsid w:val="00911EB9"/>
    <w:rsid w:val="00912170"/>
    <w:rsid w:val="00912650"/>
    <w:rsid w:val="009126A5"/>
    <w:rsid w:val="009127FF"/>
    <w:rsid w:val="00912D11"/>
    <w:rsid w:val="00912E66"/>
    <w:rsid w:val="0091316F"/>
    <w:rsid w:val="00913778"/>
    <w:rsid w:val="00913867"/>
    <w:rsid w:val="0091399B"/>
    <w:rsid w:val="009139C2"/>
    <w:rsid w:val="00913A74"/>
    <w:rsid w:val="00913BBE"/>
    <w:rsid w:val="00913D69"/>
    <w:rsid w:val="00913D9D"/>
    <w:rsid w:val="00913F91"/>
    <w:rsid w:val="00914265"/>
    <w:rsid w:val="00914607"/>
    <w:rsid w:val="0091464F"/>
    <w:rsid w:val="0091475A"/>
    <w:rsid w:val="009147D9"/>
    <w:rsid w:val="00914819"/>
    <w:rsid w:val="00914906"/>
    <w:rsid w:val="00914F96"/>
    <w:rsid w:val="00914FC1"/>
    <w:rsid w:val="00914FCC"/>
    <w:rsid w:val="0091524B"/>
    <w:rsid w:val="00915447"/>
    <w:rsid w:val="00915523"/>
    <w:rsid w:val="0091554F"/>
    <w:rsid w:val="00915770"/>
    <w:rsid w:val="00915834"/>
    <w:rsid w:val="00915BCA"/>
    <w:rsid w:val="00915D73"/>
    <w:rsid w:val="00916014"/>
    <w:rsid w:val="009161A6"/>
    <w:rsid w:val="00916246"/>
    <w:rsid w:val="009162FD"/>
    <w:rsid w:val="009163ED"/>
    <w:rsid w:val="009169FA"/>
    <w:rsid w:val="00916A1D"/>
    <w:rsid w:val="00916AA3"/>
    <w:rsid w:val="00916B75"/>
    <w:rsid w:val="0091741D"/>
    <w:rsid w:val="0091792E"/>
    <w:rsid w:val="00917BD2"/>
    <w:rsid w:val="00917CE3"/>
    <w:rsid w:val="00917D34"/>
    <w:rsid w:val="00920619"/>
    <w:rsid w:val="00920767"/>
    <w:rsid w:val="00920A08"/>
    <w:rsid w:val="00920DD9"/>
    <w:rsid w:val="00920EC8"/>
    <w:rsid w:val="00920F45"/>
    <w:rsid w:val="00921341"/>
    <w:rsid w:val="009213E4"/>
    <w:rsid w:val="00921539"/>
    <w:rsid w:val="00921624"/>
    <w:rsid w:val="009219A2"/>
    <w:rsid w:val="00921A44"/>
    <w:rsid w:val="00921EC0"/>
    <w:rsid w:val="00921FD3"/>
    <w:rsid w:val="009220D9"/>
    <w:rsid w:val="00922328"/>
    <w:rsid w:val="00922338"/>
    <w:rsid w:val="009223D9"/>
    <w:rsid w:val="00922402"/>
    <w:rsid w:val="0092243B"/>
    <w:rsid w:val="00922746"/>
    <w:rsid w:val="00922BCC"/>
    <w:rsid w:val="00922E56"/>
    <w:rsid w:val="00922FCB"/>
    <w:rsid w:val="009230DF"/>
    <w:rsid w:val="00923452"/>
    <w:rsid w:val="00923552"/>
    <w:rsid w:val="0092359E"/>
    <w:rsid w:val="00923B91"/>
    <w:rsid w:val="00923CB9"/>
    <w:rsid w:val="00923D8D"/>
    <w:rsid w:val="00923E5A"/>
    <w:rsid w:val="00923E74"/>
    <w:rsid w:val="009244EF"/>
    <w:rsid w:val="009248EE"/>
    <w:rsid w:val="009249AB"/>
    <w:rsid w:val="009249C0"/>
    <w:rsid w:val="00924A65"/>
    <w:rsid w:val="00924AC4"/>
    <w:rsid w:val="00924AE1"/>
    <w:rsid w:val="00924BEA"/>
    <w:rsid w:val="00924DA3"/>
    <w:rsid w:val="00924DC1"/>
    <w:rsid w:val="00924DD6"/>
    <w:rsid w:val="00924DE0"/>
    <w:rsid w:val="00924F46"/>
    <w:rsid w:val="009253ED"/>
    <w:rsid w:val="009255BE"/>
    <w:rsid w:val="00925882"/>
    <w:rsid w:val="00925937"/>
    <w:rsid w:val="00925A68"/>
    <w:rsid w:val="00925C75"/>
    <w:rsid w:val="00926378"/>
    <w:rsid w:val="0092651E"/>
    <w:rsid w:val="009265A5"/>
    <w:rsid w:val="00926724"/>
    <w:rsid w:val="0092689C"/>
    <w:rsid w:val="00926B72"/>
    <w:rsid w:val="00926D0B"/>
    <w:rsid w:val="00926D0F"/>
    <w:rsid w:val="00926E09"/>
    <w:rsid w:val="00926F56"/>
    <w:rsid w:val="009270E0"/>
    <w:rsid w:val="0092721B"/>
    <w:rsid w:val="0092748E"/>
    <w:rsid w:val="0092777C"/>
    <w:rsid w:val="0092777E"/>
    <w:rsid w:val="00927ACF"/>
    <w:rsid w:val="00927ADC"/>
    <w:rsid w:val="00927CFC"/>
    <w:rsid w:val="00927D29"/>
    <w:rsid w:val="00927D67"/>
    <w:rsid w:val="0093008A"/>
    <w:rsid w:val="0093012D"/>
    <w:rsid w:val="009301DF"/>
    <w:rsid w:val="009301ED"/>
    <w:rsid w:val="009304C5"/>
    <w:rsid w:val="009308A7"/>
    <w:rsid w:val="00930A84"/>
    <w:rsid w:val="00930B79"/>
    <w:rsid w:val="00930EC9"/>
    <w:rsid w:val="00930FBA"/>
    <w:rsid w:val="00931041"/>
    <w:rsid w:val="009312EE"/>
    <w:rsid w:val="009313B3"/>
    <w:rsid w:val="00931483"/>
    <w:rsid w:val="009314C4"/>
    <w:rsid w:val="00931762"/>
    <w:rsid w:val="0093198F"/>
    <w:rsid w:val="00931ACA"/>
    <w:rsid w:val="00931C33"/>
    <w:rsid w:val="00931D64"/>
    <w:rsid w:val="00931EA5"/>
    <w:rsid w:val="00932018"/>
    <w:rsid w:val="009324C3"/>
    <w:rsid w:val="00932566"/>
    <w:rsid w:val="00932577"/>
    <w:rsid w:val="009329BC"/>
    <w:rsid w:val="00932A06"/>
    <w:rsid w:val="00932BCE"/>
    <w:rsid w:val="00932C81"/>
    <w:rsid w:val="00932C97"/>
    <w:rsid w:val="00932CC1"/>
    <w:rsid w:val="00932D89"/>
    <w:rsid w:val="00932DF5"/>
    <w:rsid w:val="009333D1"/>
    <w:rsid w:val="00933407"/>
    <w:rsid w:val="00933661"/>
    <w:rsid w:val="009337C8"/>
    <w:rsid w:val="00933D43"/>
    <w:rsid w:val="00933EF7"/>
    <w:rsid w:val="0093409B"/>
    <w:rsid w:val="009340B2"/>
    <w:rsid w:val="009340D7"/>
    <w:rsid w:val="00934159"/>
    <w:rsid w:val="00934244"/>
    <w:rsid w:val="0093425F"/>
    <w:rsid w:val="009343B7"/>
    <w:rsid w:val="00934B10"/>
    <w:rsid w:val="00934C32"/>
    <w:rsid w:val="00934C34"/>
    <w:rsid w:val="00934D57"/>
    <w:rsid w:val="00935145"/>
    <w:rsid w:val="0093519D"/>
    <w:rsid w:val="009352C5"/>
    <w:rsid w:val="0093545B"/>
    <w:rsid w:val="00935504"/>
    <w:rsid w:val="00935513"/>
    <w:rsid w:val="0093554F"/>
    <w:rsid w:val="00935593"/>
    <w:rsid w:val="009355CA"/>
    <w:rsid w:val="0093569F"/>
    <w:rsid w:val="00935AFD"/>
    <w:rsid w:val="00935F65"/>
    <w:rsid w:val="0093607D"/>
    <w:rsid w:val="0093639F"/>
    <w:rsid w:val="00936478"/>
    <w:rsid w:val="009365D3"/>
    <w:rsid w:val="009368AA"/>
    <w:rsid w:val="00936B9B"/>
    <w:rsid w:val="00936D9E"/>
    <w:rsid w:val="00936EBE"/>
    <w:rsid w:val="009370E1"/>
    <w:rsid w:val="0093745A"/>
    <w:rsid w:val="009376EA"/>
    <w:rsid w:val="00937E16"/>
    <w:rsid w:val="009400B3"/>
    <w:rsid w:val="00940207"/>
    <w:rsid w:val="009403A9"/>
    <w:rsid w:val="00940656"/>
    <w:rsid w:val="0094066F"/>
    <w:rsid w:val="00940698"/>
    <w:rsid w:val="0094072B"/>
    <w:rsid w:val="00940CA3"/>
    <w:rsid w:val="00940E53"/>
    <w:rsid w:val="009411BE"/>
    <w:rsid w:val="009419FE"/>
    <w:rsid w:val="00941ACC"/>
    <w:rsid w:val="00941BD8"/>
    <w:rsid w:val="00941BEA"/>
    <w:rsid w:val="00941C26"/>
    <w:rsid w:val="009420E9"/>
    <w:rsid w:val="00942320"/>
    <w:rsid w:val="009423A1"/>
    <w:rsid w:val="00942587"/>
    <w:rsid w:val="0094280A"/>
    <w:rsid w:val="00942973"/>
    <w:rsid w:val="009429F6"/>
    <w:rsid w:val="00942ABC"/>
    <w:rsid w:val="00942BA3"/>
    <w:rsid w:val="00942DC2"/>
    <w:rsid w:val="00942EF2"/>
    <w:rsid w:val="00942FE3"/>
    <w:rsid w:val="0094306B"/>
    <w:rsid w:val="009432FA"/>
    <w:rsid w:val="0094348D"/>
    <w:rsid w:val="009434AD"/>
    <w:rsid w:val="00943916"/>
    <w:rsid w:val="00943920"/>
    <w:rsid w:val="00943B0B"/>
    <w:rsid w:val="00943FC5"/>
    <w:rsid w:val="00944294"/>
    <w:rsid w:val="009445AF"/>
    <w:rsid w:val="00944613"/>
    <w:rsid w:val="009446A4"/>
    <w:rsid w:val="00944744"/>
    <w:rsid w:val="00944772"/>
    <w:rsid w:val="00944A8B"/>
    <w:rsid w:val="00944C82"/>
    <w:rsid w:val="00944E8E"/>
    <w:rsid w:val="00945044"/>
    <w:rsid w:val="00945135"/>
    <w:rsid w:val="00945198"/>
    <w:rsid w:val="009452B2"/>
    <w:rsid w:val="009452C0"/>
    <w:rsid w:val="00945466"/>
    <w:rsid w:val="0094568F"/>
    <w:rsid w:val="00945800"/>
    <w:rsid w:val="00945986"/>
    <w:rsid w:val="00945C99"/>
    <w:rsid w:val="009460EE"/>
    <w:rsid w:val="00946175"/>
    <w:rsid w:val="00946233"/>
    <w:rsid w:val="00946416"/>
    <w:rsid w:val="00946686"/>
    <w:rsid w:val="009466D1"/>
    <w:rsid w:val="009469C6"/>
    <w:rsid w:val="00946A98"/>
    <w:rsid w:val="009471CF"/>
    <w:rsid w:val="009472D2"/>
    <w:rsid w:val="0094776C"/>
    <w:rsid w:val="00947775"/>
    <w:rsid w:val="009477BE"/>
    <w:rsid w:val="009477C5"/>
    <w:rsid w:val="0094795C"/>
    <w:rsid w:val="00947A81"/>
    <w:rsid w:val="00947D95"/>
    <w:rsid w:val="00947EC8"/>
    <w:rsid w:val="00950276"/>
    <w:rsid w:val="0095036E"/>
    <w:rsid w:val="009506B8"/>
    <w:rsid w:val="009509B5"/>
    <w:rsid w:val="00950BFA"/>
    <w:rsid w:val="0095100A"/>
    <w:rsid w:val="009512FA"/>
    <w:rsid w:val="00951498"/>
    <w:rsid w:val="00951769"/>
    <w:rsid w:val="009517CA"/>
    <w:rsid w:val="0095180C"/>
    <w:rsid w:val="00951A5B"/>
    <w:rsid w:val="00951A91"/>
    <w:rsid w:val="00951C77"/>
    <w:rsid w:val="00951F15"/>
    <w:rsid w:val="00951F6F"/>
    <w:rsid w:val="0095223F"/>
    <w:rsid w:val="009522A4"/>
    <w:rsid w:val="009524AD"/>
    <w:rsid w:val="009524DB"/>
    <w:rsid w:val="00952853"/>
    <w:rsid w:val="00952933"/>
    <w:rsid w:val="009529F1"/>
    <w:rsid w:val="00952D6E"/>
    <w:rsid w:val="0095302C"/>
    <w:rsid w:val="0095350F"/>
    <w:rsid w:val="00953791"/>
    <w:rsid w:val="00953DB2"/>
    <w:rsid w:val="00953DFE"/>
    <w:rsid w:val="00953E21"/>
    <w:rsid w:val="009540AC"/>
    <w:rsid w:val="009540FD"/>
    <w:rsid w:val="00954188"/>
    <w:rsid w:val="00954381"/>
    <w:rsid w:val="009544D5"/>
    <w:rsid w:val="00954633"/>
    <w:rsid w:val="009548C3"/>
    <w:rsid w:val="0095497B"/>
    <w:rsid w:val="00954AB5"/>
    <w:rsid w:val="00954CC4"/>
    <w:rsid w:val="00954FCE"/>
    <w:rsid w:val="009551BE"/>
    <w:rsid w:val="00955382"/>
    <w:rsid w:val="009553B3"/>
    <w:rsid w:val="009559D4"/>
    <w:rsid w:val="00955A0E"/>
    <w:rsid w:val="00955C3C"/>
    <w:rsid w:val="00955C3D"/>
    <w:rsid w:val="00955C88"/>
    <w:rsid w:val="00955CD5"/>
    <w:rsid w:val="00955D7B"/>
    <w:rsid w:val="00955E66"/>
    <w:rsid w:val="00955FA7"/>
    <w:rsid w:val="00956000"/>
    <w:rsid w:val="009562A5"/>
    <w:rsid w:val="00956361"/>
    <w:rsid w:val="00956543"/>
    <w:rsid w:val="009565D4"/>
    <w:rsid w:val="009566AD"/>
    <w:rsid w:val="009566FC"/>
    <w:rsid w:val="00956760"/>
    <w:rsid w:val="00956E07"/>
    <w:rsid w:val="00957084"/>
    <w:rsid w:val="009570D7"/>
    <w:rsid w:val="00957308"/>
    <w:rsid w:val="0095739F"/>
    <w:rsid w:val="009573A8"/>
    <w:rsid w:val="009573AB"/>
    <w:rsid w:val="009578F3"/>
    <w:rsid w:val="00957BAC"/>
    <w:rsid w:val="00960295"/>
    <w:rsid w:val="009604DA"/>
    <w:rsid w:val="00960553"/>
    <w:rsid w:val="00960601"/>
    <w:rsid w:val="00960767"/>
    <w:rsid w:val="00960AE4"/>
    <w:rsid w:val="00961027"/>
    <w:rsid w:val="00961249"/>
    <w:rsid w:val="00961382"/>
    <w:rsid w:val="00961421"/>
    <w:rsid w:val="0096150B"/>
    <w:rsid w:val="00961514"/>
    <w:rsid w:val="0096158B"/>
    <w:rsid w:val="009615F5"/>
    <w:rsid w:val="00961762"/>
    <w:rsid w:val="00961ABD"/>
    <w:rsid w:val="00961ACF"/>
    <w:rsid w:val="00961BB8"/>
    <w:rsid w:val="00961CC0"/>
    <w:rsid w:val="00961CE0"/>
    <w:rsid w:val="00961D52"/>
    <w:rsid w:val="00961E25"/>
    <w:rsid w:val="00961E73"/>
    <w:rsid w:val="00962649"/>
    <w:rsid w:val="00962833"/>
    <w:rsid w:val="0096283A"/>
    <w:rsid w:val="00962DC7"/>
    <w:rsid w:val="00962DF9"/>
    <w:rsid w:val="00962E56"/>
    <w:rsid w:val="00962ECF"/>
    <w:rsid w:val="0096304D"/>
    <w:rsid w:val="0096344A"/>
    <w:rsid w:val="009635C5"/>
    <w:rsid w:val="00963667"/>
    <w:rsid w:val="0096370C"/>
    <w:rsid w:val="0096383B"/>
    <w:rsid w:val="009638E4"/>
    <w:rsid w:val="009638E5"/>
    <w:rsid w:val="0096393B"/>
    <w:rsid w:val="00963C9F"/>
    <w:rsid w:val="00963CF1"/>
    <w:rsid w:val="009640E3"/>
    <w:rsid w:val="00964110"/>
    <w:rsid w:val="00964257"/>
    <w:rsid w:val="009642D3"/>
    <w:rsid w:val="00964390"/>
    <w:rsid w:val="00964441"/>
    <w:rsid w:val="0096453F"/>
    <w:rsid w:val="00964A02"/>
    <w:rsid w:val="00964D2A"/>
    <w:rsid w:val="00964DD7"/>
    <w:rsid w:val="00964E00"/>
    <w:rsid w:val="00964EA2"/>
    <w:rsid w:val="00964F2E"/>
    <w:rsid w:val="009650C7"/>
    <w:rsid w:val="00965541"/>
    <w:rsid w:val="0096570A"/>
    <w:rsid w:val="00965D1B"/>
    <w:rsid w:val="00965D63"/>
    <w:rsid w:val="0096611D"/>
    <w:rsid w:val="00966350"/>
    <w:rsid w:val="009666A7"/>
    <w:rsid w:val="00966746"/>
    <w:rsid w:val="009667B2"/>
    <w:rsid w:val="00966988"/>
    <w:rsid w:val="00966BC4"/>
    <w:rsid w:val="00966FF5"/>
    <w:rsid w:val="00967048"/>
    <w:rsid w:val="009670B0"/>
    <w:rsid w:val="009675C9"/>
    <w:rsid w:val="009675CF"/>
    <w:rsid w:val="009677C2"/>
    <w:rsid w:val="0096783D"/>
    <w:rsid w:val="009678D7"/>
    <w:rsid w:val="00967B16"/>
    <w:rsid w:val="00967B35"/>
    <w:rsid w:val="00967D47"/>
    <w:rsid w:val="00967DF3"/>
    <w:rsid w:val="00970268"/>
    <w:rsid w:val="009702ED"/>
    <w:rsid w:val="00970322"/>
    <w:rsid w:val="0097047E"/>
    <w:rsid w:val="00970512"/>
    <w:rsid w:val="009705F4"/>
    <w:rsid w:val="00970637"/>
    <w:rsid w:val="00970711"/>
    <w:rsid w:val="009709DB"/>
    <w:rsid w:val="00970B0A"/>
    <w:rsid w:val="00970BA8"/>
    <w:rsid w:val="00970BB2"/>
    <w:rsid w:val="00970D80"/>
    <w:rsid w:val="00970DEA"/>
    <w:rsid w:val="00971424"/>
    <w:rsid w:val="0097144B"/>
    <w:rsid w:val="009714A1"/>
    <w:rsid w:val="0097169B"/>
    <w:rsid w:val="00971734"/>
    <w:rsid w:val="00971DED"/>
    <w:rsid w:val="00971FFB"/>
    <w:rsid w:val="009726B3"/>
    <w:rsid w:val="009727AE"/>
    <w:rsid w:val="00972ACA"/>
    <w:rsid w:val="00972AD8"/>
    <w:rsid w:val="00972E44"/>
    <w:rsid w:val="009730A1"/>
    <w:rsid w:val="009731D9"/>
    <w:rsid w:val="00973401"/>
    <w:rsid w:val="0097353E"/>
    <w:rsid w:val="00973DBA"/>
    <w:rsid w:val="00974020"/>
    <w:rsid w:val="00974457"/>
    <w:rsid w:val="00974515"/>
    <w:rsid w:val="0097458D"/>
    <w:rsid w:val="009745F8"/>
    <w:rsid w:val="009747A4"/>
    <w:rsid w:val="009748D4"/>
    <w:rsid w:val="0097494D"/>
    <w:rsid w:val="00974A17"/>
    <w:rsid w:val="00974AEA"/>
    <w:rsid w:val="00974DE5"/>
    <w:rsid w:val="00974E4A"/>
    <w:rsid w:val="00974FC5"/>
    <w:rsid w:val="009750C7"/>
    <w:rsid w:val="00975690"/>
    <w:rsid w:val="00975788"/>
    <w:rsid w:val="00975827"/>
    <w:rsid w:val="00975C3B"/>
    <w:rsid w:val="00975C9A"/>
    <w:rsid w:val="00975ECB"/>
    <w:rsid w:val="00976098"/>
    <w:rsid w:val="009765CF"/>
    <w:rsid w:val="00976781"/>
    <w:rsid w:val="0097679B"/>
    <w:rsid w:val="0097683E"/>
    <w:rsid w:val="00976A1C"/>
    <w:rsid w:val="00976B1F"/>
    <w:rsid w:val="00976B86"/>
    <w:rsid w:val="00976F32"/>
    <w:rsid w:val="00976F5C"/>
    <w:rsid w:val="00976F68"/>
    <w:rsid w:val="00976FE8"/>
    <w:rsid w:val="009775C4"/>
    <w:rsid w:val="00977875"/>
    <w:rsid w:val="009778D3"/>
    <w:rsid w:val="009779F7"/>
    <w:rsid w:val="00977E8B"/>
    <w:rsid w:val="0098038D"/>
    <w:rsid w:val="00980737"/>
    <w:rsid w:val="0098090C"/>
    <w:rsid w:val="00980C0E"/>
    <w:rsid w:val="00980C49"/>
    <w:rsid w:val="00980CD0"/>
    <w:rsid w:val="00980DD4"/>
    <w:rsid w:val="00980DFB"/>
    <w:rsid w:val="00980E8A"/>
    <w:rsid w:val="00980ED5"/>
    <w:rsid w:val="00980F20"/>
    <w:rsid w:val="009813DB"/>
    <w:rsid w:val="009813F2"/>
    <w:rsid w:val="009815C8"/>
    <w:rsid w:val="0098178C"/>
    <w:rsid w:val="00981852"/>
    <w:rsid w:val="00981883"/>
    <w:rsid w:val="00981973"/>
    <w:rsid w:val="00981B12"/>
    <w:rsid w:val="00981FDF"/>
    <w:rsid w:val="00981FF6"/>
    <w:rsid w:val="009820A9"/>
    <w:rsid w:val="00982404"/>
    <w:rsid w:val="00982517"/>
    <w:rsid w:val="0098260C"/>
    <w:rsid w:val="00982758"/>
    <w:rsid w:val="00982C00"/>
    <w:rsid w:val="00982D3F"/>
    <w:rsid w:val="00982E15"/>
    <w:rsid w:val="00982F20"/>
    <w:rsid w:val="00982F6F"/>
    <w:rsid w:val="00982FB5"/>
    <w:rsid w:val="009831CC"/>
    <w:rsid w:val="009832CD"/>
    <w:rsid w:val="009832D0"/>
    <w:rsid w:val="00983479"/>
    <w:rsid w:val="00983565"/>
    <w:rsid w:val="009835F3"/>
    <w:rsid w:val="00983771"/>
    <w:rsid w:val="00983875"/>
    <w:rsid w:val="00983924"/>
    <w:rsid w:val="00983988"/>
    <w:rsid w:val="00983A8E"/>
    <w:rsid w:val="00984150"/>
    <w:rsid w:val="009841E1"/>
    <w:rsid w:val="00984488"/>
    <w:rsid w:val="0098463A"/>
    <w:rsid w:val="00984734"/>
    <w:rsid w:val="00984AC3"/>
    <w:rsid w:val="00984AEF"/>
    <w:rsid w:val="00984C61"/>
    <w:rsid w:val="00984EDC"/>
    <w:rsid w:val="00985572"/>
    <w:rsid w:val="0098557A"/>
    <w:rsid w:val="0098571E"/>
    <w:rsid w:val="0098573B"/>
    <w:rsid w:val="00985AF7"/>
    <w:rsid w:val="00985B8D"/>
    <w:rsid w:val="00985CD8"/>
    <w:rsid w:val="00985E00"/>
    <w:rsid w:val="009862BD"/>
    <w:rsid w:val="009862E4"/>
    <w:rsid w:val="009868FA"/>
    <w:rsid w:val="00986A50"/>
    <w:rsid w:val="00986BBF"/>
    <w:rsid w:val="00986D71"/>
    <w:rsid w:val="00986E10"/>
    <w:rsid w:val="00986F54"/>
    <w:rsid w:val="009873F3"/>
    <w:rsid w:val="00987412"/>
    <w:rsid w:val="00987468"/>
    <w:rsid w:val="009877D3"/>
    <w:rsid w:val="00987AF3"/>
    <w:rsid w:val="00990265"/>
    <w:rsid w:val="0099042B"/>
    <w:rsid w:val="009904F4"/>
    <w:rsid w:val="009906E0"/>
    <w:rsid w:val="009909E3"/>
    <w:rsid w:val="00990D08"/>
    <w:rsid w:val="00990E8B"/>
    <w:rsid w:val="00990EB1"/>
    <w:rsid w:val="0099155B"/>
    <w:rsid w:val="0099166A"/>
    <w:rsid w:val="00991BE5"/>
    <w:rsid w:val="00991D9E"/>
    <w:rsid w:val="0099207C"/>
    <w:rsid w:val="0099271A"/>
    <w:rsid w:val="00992866"/>
    <w:rsid w:val="00992C3D"/>
    <w:rsid w:val="0099354B"/>
    <w:rsid w:val="0099365B"/>
    <w:rsid w:val="00993800"/>
    <w:rsid w:val="00993A03"/>
    <w:rsid w:val="00993E0A"/>
    <w:rsid w:val="00993E24"/>
    <w:rsid w:val="00994075"/>
    <w:rsid w:val="009940FF"/>
    <w:rsid w:val="009941CC"/>
    <w:rsid w:val="009942BB"/>
    <w:rsid w:val="00994790"/>
    <w:rsid w:val="00994B83"/>
    <w:rsid w:val="00994C5D"/>
    <w:rsid w:val="00994CAC"/>
    <w:rsid w:val="00994D29"/>
    <w:rsid w:val="009951FD"/>
    <w:rsid w:val="00995456"/>
    <w:rsid w:val="0099553C"/>
    <w:rsid w:val="0099554C"/>
    <w:rsid w:val="009956F9"/>
    <w:rsid w:val="00995718"/>
    <w:rsid w:val="00995995"/>
    <w:rsid w:val="0099599A"/>
    <w:rsid w:val="00995B7D"/>
    <w:rsid w:val="00995E41"/>
    <w:rsid w:val="009960FB"/>
    <w:rsid w:val="0099665F"/>
    <w:rsid w:val="009968F3"/>
    <w:rsid w:val="009969B2"/>
    <w:rsid w:val="00996A36"/>
    <w:rsid w:val="00996C5B"/>
    <w:rsid w:val="00996D52"/>
    <w:rsid w:val="00996F33"/>
    <w:rsid w:val="00996F68"/>
    <w:rsid w:val="00997148"/>
    <w:rsid w:val="009971EC"/>
    <w:rsid w:val="00997280"/>
    <w:rsid w:val="0099737A"/>
    <w:rsid w:val="009973FB"/>
    <w:rsid w:val="00997460"/>
    <w:rsid w:val="00997666"/>
    <w:rsid w:val="00997CD9"/>
    <w:rsid w:val="00997D24"/>
    <w:rsid w:val="00997FBD"/>
    <w:rsid w:val="009A00D8"/>
    <w:rsid w:val="009A011B"/>
    <w:rsid w:val="009A02EA"/>
    <w:rsid w:val="009A0355"/>
    <w:rsid w:val="009A036E"/>
    <w:rsid w:val="009A0646"/>
    <w:rsid w:val="009A0704"/>
    <w:rsid w:val="009A07A7"/>
    <w:rsid w:val="009A0EB6"/>
    <w:rsid w:val="009A10A7"/>
    <w:rsid w:val="009A10FA"/>
    <w:rsid w:val="009A114D"/>
    <w:rsid w:val="009A1207"/>
    <w:rsid w:val="009A17FE"/>
    <w:rsid w:val="009A1937"/>
    <w:rsid w:val="009A1AA2"/>
    <w:rsid w:val="009A1D60"/>
    <w:rsid w:val="009A1ED0"/>
    <w:rsid w:val="009A1F34"/>
    <w:rsid w:val="009A1F41"/>
    <w:rsid w:val="009A1F98"/>
    <w:rsid w:val="009A1FC2"/>
    <w:rsid w:val="009A2169"/>
    <w:rsid w:val="009A2879"/>
    <w:rsid w:val="009A2A6C"/>
    <w:rsid w:val="009A2B02"/>
    <w:rsid w:val="009A2B93"/>
    <w:rsid w:val="009A2D70"/>
    <w:rsid w:val="009A3048"/>
    <w:rsid w:val="009A3386"/>
    <w:rsid w:val="009A3455"/>
    <w:rsid w:val="009A3463"/>
    <w:rsid w:val="009A35CD"/>
    <w:rsid w:val="009A3642"/>
    <w:rsid w:val="009A382E"/>
    <w:rsid w:val="009A3935"/>
    <w:rsid w:val="009A3AFE"/>
    <w:rsid w:val="009A3BB3"/>
    <w:rsid w:val="009A3C00"/>
    <w:rsid w:val="009A3CB8"/>
    <w:rsid w:val="009A3F4F"/>
    <w:rsid w:val="009A4005"/>
    <w:rsid w:val="009A40DD"/>
    <w:rsid w:val="009A426B"/>
    <w:rsid w:val="009A4306"/>
    <w:rsid w:val="009A4360"/>
    <w:rsid w:val="009A4385"/>
    <w:rsid w:val="009A46CA"/>
    <w:rsid w:val="009A4708"/>
    <w:rsid w:val="009A47EE"/>
    <w:rsid w:val="009A4835"/>
    <w:rsid w:val="009A4B48"/>
    <w:rsid w:val="009A4CE0"/>
    <w:rsid w:val="009A4D72"/>
    <w:rsid w:val="009A4E5F"/>
    <w:rsid w:val="009A4F7C"/>
    <w:rsid w:val="009A502B"/>
    <w:rsid w:val="009A5179"/>
    <w:rsid w:val="009A5229"/>
    <w:rsid w:val="009A5281"/>
    <w:rsid w:val="009A52DA"/>
    <w:rsid w:val="009A534C"/>
    <w:rsid w:val="009A5393"/>
    <w:rsid w:val="009A5432"/>
    <w:rsid w:val="009A5495"/>
    <w:rsid w:val="009A5548"/>
    <w:rsid w:val="009A5643"/>
    <w:rsid w:val="009A5771"/>
    <w:rsid w:val="009A57EA"/>
    <w:rsid w:val="009A5C91"/>
    <w:rsid w:val="009A5CA9"/>
    <w:rsid w:val="009A5CC1"/>
    <w:rsid w:val="009A5F66"/>
    <w:rsid w:val="009A62AA"/>
    <w:rsid w:val="009A68D2"/>
    <w:rsid w:val="009A6A47"/>
    <w:rsid w:val="009A6B5A"/>
    <w:rsid w:val="009A6C34"/>
    <w:rsid w:val="009A6E65"/>
    <w:rsid w:val="009A7254"/>
    <w:rsid w:val="009A77F5"/>
    <w:rsid w:val="009A7C81"/>
    <w:rsid w:val="009A7CE2"/>
    <w:rsid w:val="009B02B1"/>
    <w:rsid w:val="009B02C5"/>
    <w:rsid w:val="009B080E"/>
    <w:rsid w:val="009B0AA5"/>
    <w:rsid w:val="009B0C45"/>
    <w:rsid w:val="009B1018"/>
    <w:rsid w:val="009B11EE"/>
    <w:rsid w:val="009B171C"/>
    <w:rsid w:val="009B17CA"/>
    <w:rsid w:val="009B18F3"/>
    <w:rsid w:val="009B1B56"/>
    <w:rsid w:val="009B1C74"/>
    <w:rsid w:val="009B1E12"/>
    <w:rsid w:val="009B1ECF"/>
    <w:rsid w:val="009B210F"/>
    <w:rsid w:val="009B2149"/>
    <w:rsid w:val="009B21BC"/>
    <w:rsid w:val="009B234C"/>
    <w:rsid w:val="009B2482"/>
    <w:rsid w:val="009B25C4"/>
    <w:rsid w:val="009B25E8"/>
    <w:rsid w:val="009B2657"/>
    <w:rsid w:val="009B2658"/>
    <w:rsid w:val="009B2B1B"/>
    <w:rsid w:val="009B2BEB"/>
    <w:rsid w:val="009B2C3B"/>
    <w:rsid w:val="009B2C46"/>
    <w:rsid w:val="009B2C59"/>
    <w:rsid w:val="009B2DB8"/>
    <w:rsid w:val="009B2E6F"/>
    <w:rsid w:val="009B2F03"/>
    <w:rsid w:val="009B311A"/>
    <w:rsid w:val="009B3195"/>
    <w:rsid w:val="009B335E"/>
    <w:rsid w:val="009B3670"/>
    <w:rsid w:val="009B3B47"/>
    <w:rsid w:val="009B3BEB"/>
    <w:rsid w:val="009B438C"/>
    <w:rsid w:val="009B44FF"/>
    <w:rsid w:val="009B4546"/>
    <w:rsid w:val="009B468F"/>
    <w:rsid w:val="009B471B"/>
    <w:rsid w:val="009B4B09"/>
    <w:rsid w:val="009B4D48"/>
    <w:rsid w:val="009B5193"/>
    <w:rsid w:val="009B51ED"/>
    <w:rsid w:val="009B5396"/>
    <w:rsid w:val="009B5503"/>
    <w:rsid w:val="009B5A7D"/>
    <w:rsid w:val="009B5E6A"/>
    <w:rsid w:val="009B5F40"/>
    <w:rsid w:val="009B60E3"/>
    <w:rsid w:val="009B6263"/>
    <w:rsid w:val="009B64B6"/>
    <w:rsid w:val="009B6595"/>
    <w:rsid w:val="009B65C8"/>
    <w:rsid w:val="009B65D6"/>
    <w:rsid w:val="009B6BAA"/>
    <w:rsid w:val="009B6D88"/>
    <w:rsid w:val="009B6E9C"/>
    <w:rsid w:val="009B6F2C"/>
    <w:rsid w:val="009B7183"/>
    <w:rsid w:val="009B71C9"/>
    <w:rsid w:val="009B72D7"/>
    <w:rsid w:val="009B7681"/>
    <w:rsid w:val="009B7745"/>
    <w:rsid w:val="009B7967"/>
    <w:rsid w:val="009B7A47"/>
    <w:rsid w:val="009B7A50"/>
    <w:rsid w:val="009B7C91"/>
    <w:rsid w:val="009B7E2C"/>
    <w:rsid w:val="009B7E55"/>
    <w:rsid w:val="009B7F06"/>
    <w:rsid w:val="009C021E"/>
    <w:rsid w:val="009C03A5"/>
    <w:rsid w:val="009C067C"/>
    <w:rsid w:val="009C0899"/>
    <w:rsid w:val="009C0B74"/>
    <w:rsid w:val="009C0BAB"/>
    <w:rsid w:val="009C0C4C"/>
    <w:rsid w:val="009C1021"/>
    <w:rsid w:val="009C10A4"/>
    <w:rsid w:val="009C110B"/>
    <w:rsid w:val="009C1129"/>
    <w:rsid w:val="009C12EA"/>
    <w:rsid w:val="009C1381"/>
    <w:rsid w:val="009C13EB"/>
    <w:rsid w:val="009C14D8"/>
    <w:rsid w:val="009C161B"/>
    <w:rsid w:val="009C1740"/>
    <w:rsid w:val="009C1748"/>
    <w:rsid w:val="009C198C"/>
    <w:rsid w:val="009C1B92"/>
    <w:rsid w:val="009C2130"/>
    <w:rsid w:val="009C23AF"/>
    <w:rsid w:val="009C2419"/>
    <w:rsid w:val="009C25E0"/>
    <w:rsid w:val="009C29AD"/>
    <w:rsid w:val="009C2BDE"/>
    <w:rsid w:val="009C2CE9"/>
    <w:rsid w:val="009C3032"/>
    <w:rsid w:val="009C30AE"/>
    <w:rsid w:val="009C3181"/>
    <w:rsid w:val="009C33D2"/>
    <w:rsid w:val="009C3412"/>
    <w:rsid w:val="009C34AB"/>
    <w:rsid w:val="009C3707"/>
    <w:rsid w:val="009C3727"/>
    <w:rsid w:val="009C3A8F"/>
    <w:rsid w:val="009C3A97"/>
    <w:rsid w:val="009C3B23"/>
    <w:rsid w:val="009C3B28"/>
    <w:rsid w:val="009C3C9D"/>
    <w:rsid w:val="009C3F26"/>
    <w:rsid w:val="009C40B4"/>
    <w:rsid w:val="009C418F"/>
    <w:rsid w:val="009C4372"/>
    <w:rsid w:val="009C45DD"/>
    <w:rsid w:val="009C47CA"/>
    <w:rsid w:val="009C495F"/>
    <w:rsid w:val="009C4A39"/>
    <w:rsid w:val="009C4E05"/>
    <w:rsid w:val="009C4ECC"/>
    <w:rsid w:val="009C5059"/>
    <w:rsid w:val="009C5083"/>
    <w:rsid w:val="009C5296"/>
    <w:rsid w:val="009C5779"/>
    <w:rsid w:val="009C5AF0"/>
    <w:rsid w:val="009C5BD5"/>
    <w:rsid w:val="009C5DE4"/>
    <w:rsid w:val="009C5E9B"/>
    <w:rsid w:val="009C5EB8"/>
    <w:rsid w:val="009C606D"/>
    <w:rsid w:val="009C61B3"/>
    <w:rsid w:val="009C631F"/>
    <w:rsid w:val="009C6B02"/>
    <w:rsid w:val="009C6C07"/>
    <w:rsid w:val="009C707E"/>
    <w:rsid w:val="009C7369"/>
    <w:rsid w:val="009C73F3"/>
    <w:rsid w:val="009C7411"/>
    <w:rsid w:val="009C74C0"/>
    <w:rsid w:val="009C7921"/>
    <w:rsid w:val="009D025B"/>
    <w:rsid w:val="009D0864"/>
    <w:rsid w:val="009D1049"/>
    <w:rsid w:val="009D1108"/>
    <w:rsid w:val="009D11A8"/>
    <w:rsid w:val="009D11DF"/>
    <w:rsid w:val="009D146D"/>
    <w:rsid w:val="009D173C"/>
    <w:rsid w:val="009D17F9"/>
    <w:rsid w:val="009D19CE"/>
    <w:rsid w:val="009D1D0C"/>
    <w:rsid w:val="009D1E03"/>
    <w:rsid w:val="009D1E18"/>
    <w:rsid w:val="009D1E6E"/>
    <w:rsid w:val="009D2134"/>
    <w:rsid w:val="009D2390"/>
    <w:rsid w:val="009D2632"/>
    <w:rsid w:val="009D27CC"/>
    <w:rsid w:val="009D299D"/>
    <w:rsid w:val="009D29A6"/>
    <w:rsid w:val="009D2AC1"/>
    <w:rsid w:val="009D2C11"/>
    <w:rsid w:val="009D2C65"/>
    <w:rsid w:val="009D2C91"/>
    <w:rsid w:val="009D328F"/>
    <w:rsid w:val="009D32B9"/>
    <w:rsid w:val="009D357B"/>
    <w:rsid w:val="009D36FD"/>
    <w:rsid w:val="009D37B8"/>
    <w:rsid w:val="009D381E"/>
    <w:rsid w:val="009D3A19"/>
    <w:rsid w:val="009D3BB8"/>
    <w:rsid w:val="009D3C54"/>
    <w:rsid w:val="009D3C64"/>
    <w:rsid w:val="009D3FC3"/>
    <w:rsid w:val="009D40BE"/>
    <w:rsid w:val="009D433D"/>
    <w:rsid w:val="009D4671"/>
    <w:rsid w:val="009D4756"/>
    <w:rsid w:val="009D48E9"/>
    <w:rsid w:val="009D494E"/>
    <w:rsid w:val="009D4B6F"/>
    <w:rsid w:val="009D4BB8"/>
    <w:rsid w:val="009D4C8A"/>
    <w:rsid w:val="009D4CA4"/>
    <w:rsid w:val="009D4D64"/>
    <w:rsid w:val="009D4D8D"/>
    <w:rsid w:val="009D51A2"/>
    <w:rsid w:val="009D5206"/>
    <w:rsid w:val="009D53AE"/>
    <w:rsid w:val="009D554B"/>
    <w:rsid w:val="009D5890"/>
    <w:rsid w:val="009D58AD"/>
    <w:rsid w:val="009D58FC"/>
    <w:rsid w:val="009D5C85"/>
    <w:rsid w:val="009D5CDA"/>
    <w:rsid w:val="009D5E31"/>
    <w:rsid w:val="009D6092"/>
    <w:rsid w:val="009D61E5"/>
    <w:rsid w:val="009D6253"/>
    <w:rsid w:val="009D631D"/>
    <w:rsid w:val="009D6836"/>
    <w:rsid w:val="009D684D"/>
    <w:rsid w:val="009D68E3"/>
    <w:rsid w:val="009D6B50"/>
    <w:rsid w:val="009D6DFF"/>
    <w:rsid w:val="009D71DA"/>
    <w:rsid w:val="009D7331"/>
    <w:rsid w:val="009D7384"/>
    <w:rsid w:val="009D783A"/>
    <w:rsid w:val="009D7847"/>
    <w:rsid w:val="009D7857"/>
    <w:rsid w:val="009D7D4E"/>
    <w:rsid w:val="009D7D94"/>
    <w:rsid w:val="009D7DA8"/>
    <w:rsid w:val="009D7DC8"/>
    <w:rsid w:val="009E00C3"/>
    <w:rsid w:val="009E033C"/>
    <w:rsid w:val="009E0579"/>
    <w:rsid w:val="009E0777"/>
    <w:rsid w:val="009E07A7"/>
    <w:rsid w:val="009E0C1A"/>
    <w:rsid w:val="009E105A"/>
    <w:rsid w:val="009E1206"/>
    <w:rsid w:val="009E14C7"/>
    <w:rsid w:val="009E1556"/>
    <w:rsid w:val="009E170B"/>
    <w:rsid w:val="009E1771"/>
    <w:rsid w:val="009E17B6"/>
    <w:rsid w:val="009E21D6"/>
    <w:rsid w:val="009E227C"/>
    <w:rsid w:val="009E24BF"/>
    <w:rsid w:val="009E2831"/>
    <w:rsid w:val="009E2B87"/>
    <w:rsid w:val="009E314E"/>
    <w:rsid w:val="009E3635"/>
    <w:rsid w:val="009E3645"/>
    <w:rsid w:val="009E3A1C"/>
    <w:rsid w:val="009E4001"/>
    <w:rsid w:val="009E4043"/>
    <w:rsid w:val="009E4156"/>
    <w:rsid w:val="009E41C6"/>
    <w:rsid w:val="009E42C0"/>
    <w:rsid w:val="009E43F3"/>
    <w:rsid w:val="009E46CB"/>
    <w:rsid w:val="009E471A"/>
    <w:rsid w:val="009E47FA"/>
    <w:rsid w:val="009E4870"/>
    <w:rsid w:val="009E4A6E"/>
    <w:rsid w:val="009E4ADC"/>
    <w:rsid w:val="009E4C08"/>
    <w:rsid w:val="009E4E44"/>
    <w:rsid w:val="009E4F88"/>
    <w:rsid w:val="009E51D1"/>
    <w:rsid w:val="009E535D"/>
    <w:rsid w:val="009E5530"/>
    <w:rsid w:val="009E58F1"/>
    <w:rsid w:val="009E5B0D"/>
    <w:rsid w:val="009E5BAD"/>
    <w:rsid w:val="009E5CF0"/>
    <w:rsid w:val="009E62D4"/>
    <w:rsid w:val="009E64CA"/>
    <w:rsid w:val="009E6894"/>
    <w:rsid w:val="009E6B00"/>
    <w:rsid w:val="009E6B52"/>
    <w:rsid w:val="009E6CA3"/>
    <w:rsid w:val="009E71CD"/>
    <w:rsid w:val="009E763C"/>
    <w:rsid w:val="009E7A4B"/>
    <w:rsid w:val="009E7AB8"/>
    <w:rsid w:val="009E7BD6"/>
    <w:rsid w:val="009E7D00"/>
    <w:rsid w:val="009E7F3E"/>
    <w:rsid w:val="009E7F9F"/>
    <w:rsid w:val="009E7FEB"/>
    <w:rsid w:val="009F05EF"/>
    <w:rsid w:val="009F063C"/>
    <w:rsid w:val="009F06A2"/>
    <w:rsid w:val="009F0A98"/>
    <w:rsid w:val="009F0AAB"/>
    <w:rsid w:val="009F0FD8"/>
    <w:rsid w:val="009F13DF"/>
    <w:rsid w:val="009F1533"/>
    <w:rsid w:val="009F163D"/>
    <w:rsid w:val="009F1905"/>
    <w:rsid w:val="009F1C89"/>
    <w:rsid w:val="009F1D74"/>
    <w:rsid w:val="009F1EB3"/>
    <w:rsid w:val="009F1F22"/>
    <w:rsid w:val="009F2301"/>
    <w:rsid w:val="009F251B"/>
    <w:rsid w:val="009F2616"/>
    <w:rsid w:val="009F2633"/>
    <w:rsid w:val="009F2887"/>
    <w:rsid w:val="009F290E"/>
    <w:rsid w:val="009F2ABB"/>
    <w:rsid w:val="009F2D1E"/>
    <w:rsid w:val="009F2DD9"/>
    <w:rsid w:val="009F30BC"/>
    <w:rsid w:val="009F315E"/>
    <w:rsid w:val="009F3428"/>
    <w:rsid w:val="009F3551"/>
    <w:rsid w:val="009F35F9"/>
    <w:rsid w:val="009F3718"/>
    <w:rsid w:val="009F37D8"/>
    <w:rsid w:val="009F388C"/>
    <w:rsid w:val="009F3A05"/>
    <w:rsid w:val="009F3B12"/>
    <w:rsid w:val="009F3B75"/>
    <w:rsid w:val="009F3C93"/>
    <w:rsid w:val="009F3CFE"/>
    <w:rsid w:val="009F4117"/>
    <w:rsid w:val="009F4C7D"/>
    <w:rsid w:val="009F4CF7"/>
    <w:rsid w:val="009F4D04"/>
    <w:rsid w:val="009F52CE"/>
    <w:rsid w:val="009F563E"/>
    <w:rsid w:val="009F5684"/>
    <w:rsid w:val="009F59ED"/>
    <w:rsid w:val="009F5B7B"/>
    <w:rsid w:val="009F5B93"/>
    <w:rsid w:val="009F5D4D"/>
    <w:rsid w:val="009F5DB5"/>
    <w:rsid w:val="009F5DD9"/>
    <w:rsid w:val="009F5FCF"/>
    <w:rsid w:val="009F60F5"/>
    <w:rsid w:val="009F62F3"/>
    <w:rsid w:val="009F6335"/>
    <w:rsid w:val="009F63FE"/>
    <w:rsid w:val="009F67B7"/>
    <w:rsid w:val="009F6922"/>
    <w:rsid w:val="009F6942"/>
    <w:rsid w:val="009F69E2"/>
    <w:rsid w:val="009F6BF1"/>
    <w:rsid w:val="009F6CCF"/>
    <w:rsid w:val="009F6EAD"/>
    <w:rsid w:val="009F71FF"/>
    <w:rsid w:val="009F7344"/>
    <w:rsid w:val="009F735D"/>
    <w:rsid w:val="009F7760"/>
    <w:rsid w:val="009F7976"/>
    <w:rsid w:val="009F7AA9"/>
    <w:rsid w:val="009F7F57"/>
    <w:rsid w:val="00A001EC"/>
    <w:rsid w:val="00A003D7"/>
    <w:rsid w:val="00A0076D"/>
    <w:rsid w:val="00A0089A"/>
    <w:rsid w:val="00A00AD8"/>
    <w:rsid w:val="00A00BA0"/>
    <w:rsid w:val="00A00D7D"/>
    <w:rsid w:val="00A00EC5"/>
    <w:rsid w:val="00A010E4"/>
    <w:rsid w:val="00A01327"/>
    <w:rsid w:val="00A01416"/>
    <w:rsid w:val="00A015A1"/>
    <w:rsid w:val="00A0174F"/>
    <w:rsid w:val="00A01841"/>
    <w:rsid w:val="00A01AED"/>
    <w:rsid w:val="00A01E51"/>
    <w:rsid w:val="00A01E7E"/>
    <w:rsid w:val="00A020FF"/>
    <w:rsid w:val="00A0228B"/>
    <w:rsid w:val="00A02A7E"/>
    <w:rsid w:val="00A02A94"/>
    <w:rsid w:val="00A02BE4"/>
    <w:rsid w:val="00A02C4B"/>
    <w:rsid w:val="00A02F30"/>
    <w:rsid w:val="00A02FEC"/>
    <w:rsid w:val="00A0300F"/>
    <w:rsid w:val="00A030C2"/>
    <w:rsid w:val="00A03123"/>
    <w:rsid w:val="00A031CA"/>
    <w:rsid w:val="00A0338D"/>
    <w:rsid w:val="00A033D0"/>
    <w:rsid w:val="00A0370B"/>
    <w:rsid w:val="00A03849"/>
    <w:rsid w:val="00A03BDE"/>
    <w:rsid w:val="00A03EBD"/>
    <w:rsid w:val="00A04081"/>
    <w:rsid w:val="00A04094"/>
    <w:rsid w:val="00A04433"/>
    <w:rsid w:val="00A044DD"/>
    <w:rsid w:val="00A0451F"/>
    <w:rsid w:val="00A045E2"/>
    <w:rsid w:val="00A04BC0"/>
    <w:rsid w:val="00A04BC4"/>
    <w:rsid w:val="00A04C55"/>
    <w:rsid w:val="00A05184"/>
    <w:rsid w:val="00A05493"/>
    <w:rsid w:val="00A055C3"/>
    <w:rsid w:val="00A05686"/>
    <w:rsid w:val="00A05699"/>
    <w:rsid w:val="00A05AB4"/>
    <w:rsid w:val="00A05B23"/>
    <w:rsid w:val="00A05B60"/>
    <w:rsid w:val="00A06292"/>
    <w:rsid w:val="00A0668D"/>
    <w:rsid w:val="00A06827"/>
    <w:rsid w:val="00A06983"/>
    <w:rsid w:val="00A069B5"/>
    <w:rsid w:val="00A06B18"/>
    <w:rsid w:val="00A06EE2"/>
    <w:rsid w:val="00A06EED"/>
    <w:rsid w:val="00A0707C"/>
    <w:rsid w:val="00A07286"/>
    <w:rsid w:val="00A073CA"/>
    <w:rsid w:val="00A0744D"/>
    <w:rsid w:val="00A074A6"/>
    <w:rsid w:val="00A076C1"/>
    <w:rsid w:val="00A079C4"/>
    <w:rsid w:val="00A07BF1"/>
    <w:rsid w:val="00A10036"/>
    <w:rsid w:val="00A106AC"/>
    <w:rsid w:val="00A1087D"/>
    <w:rsid w:val="00A108E3"/>
    <w:rsid w:val="00A10BC4"/>
    <w:rsid w:val="00A11271"/>
    <w:rsid w:val="00A11389"/>
    <w:rsid w:val="00A1159F"/>
    <w:rsid w:val="00A11792"/>
    <w:rsid w:val="00A11D06"/>
    <w:rsid w:val="00A11DEE"/>
    <w:rsid w:val="00A11F03"/>
    <w:rsid w:val="00A123F7"/>
    <w:rsid w:val="00A1240C"/>
    <w:rsid w:val="00A1251D"/>
    <w:rsid w:val="00A1274A"/>
    <w:rsid w:val="00A1281E"/>
    <w:rsid w:val="00A12AB4"/>
    <w:rsid w:val="00A12D3C"/>
    <w:rsid w:val="00A12FCD"/>
    <w:rsid w:val="00A12FD6"/>
    <w:rsid w:val="00A12FDA"/>
    <w:rsid w:val="00A13353"/>
    <w:rsid w:val="00A1341F"/>
    <w:rsid w:val="00A13773"/>
    <w:rsid w:val="00A13B1A"/>
    <w:rsid w:val="00A13C6E"/>
    <w:rsid w:val="00A13CF5"/>
    <w:rsid w:val="00A13D57"/>
    <w:rsid w:val="00A14554"/>
    <w:rsid w:val="00A14712"/>
    <w:rsid w:val="00A14768"/>
    <w:rsid w:val="00A1489E"/>
    <w:rsid w:val="00A1494D"/>
    <w:rsid w:val="00A14A76"/>
    <w:rsid w:val="00A14BF8"/>
    <w:rsid w:val="00A14C78"/>
    <w:rsid w:val="00A14DB1"/>
    <w:rsid w:val="00A1531B"/>
    <w:rsid w:val="00A15586"/>
    <w:rsid w:val="00A155B6"/>
    <w:rsid w:val="00A155FF"/>
    <w:rsid w:val="00A157A1"/>
    <w:rsid w:val="00A158A0"/>
    <w:rsid w:val="00A15C29"/>
    <w:rsid w:val="00A15C41"/>
    <w:rsid w:val="00A1612C"/>
    <w:rsid w:val="00A163FC"/>
    <w:rsid w:val="00A1645D"/>
    <w:rsid w:val="00A1650A"/>
    <w:rsid w:val="00A16A95"/>
    <w:rsid w:val="00A16B40"/>
    <w:rsid w:val="00A16DBB"/>
    <w:rsid w:val="00A170D6"/>
    <w:rsid w:val="00A171B0"/>
    <w:rsid w:val="00A17506"/>
    <w:rsid w:val="00A17C99"/>
    <w:rsid w:val="00A17DE9"/>
    <w:rsid w:val="00A17E5C"/>
    <w:rsid w:val="00A17EA9"/>
    <w:rsid w:val="00A20347"/>
    <w:rsid w:val="00A205A5"/>
    <w:rsid w:val="00A20A14"/>
    <w:rsid w:val="00A20A3E"/>
    <w:rsid w:val="00A20CDE"/>
    <w:rsid w:val="00A20D41"/>
    <w:rsid w:val="00A20E6A"/>
    <w:rsid w:val="00A20EC8"/>
    <w:rsid w:val="00A211E5"/>
    <w:rsid w:val="00A212DF"/>
    <w:rsid w:val="00A2161E"/>
    <w:rsid w:val="00A21706"/>
    <w:rsid w:val="00A21BF6"/>
    <w:rsid w:val="00A22110"/>
    <w:rsid w:val="00A2237D"/>
    <w:rsid w:val="00A22761"/>
    <w:rsid w:val="00A22929"/>
    <w:rsid w:val="00A22CD2"/>
    <w:rsid w:val="00A22D61"/>
    <w:rsid w:val="00A22FC5"/>
    <w:rsid w:val="00A230AB"/>
    <w:rsid w:val="00A23169"/>
    <w:rsid w:val="00A238BB"/>
    <w:rsid w:val="00A238F9"/>
    <w:rsid w:val="00A23A4B"/>
    <w:rsid w:val="00A23B9A"/>
    <w:rsid w:val="00A23D83"/>
    <w:rsid w:val="00A2414B"/>
    <w:rsid w:val="00A2445C"/>
    <w:rsid w:val="00A24746"/>
    <w:rsid w:val="00A248CB"/>
    <w:rsid w:val="00A24E49"/>
    <w:rsid w:val="00A24F34"/>
    <w:rsid w:val="00A25120"/>
    <w:rsid w:val="00A251C0"/>
    <w:rsid w:val="00A255B6"/>
    <w:rsid w:val="00A25650"/>
    <w:rsid w:val="00A2589B"/>
    <w:rsid w:val="00A25C11"/>
    <w:rsid w:val="00A25CB9"/>
    <w:rsid w:val="00A25EC5"/>
    <w:rsid w:val="00A268B8"/>
    <w:rsid w:val="00A2693C"/>
    <w:rsid w:val="00A26983"/>
    <w:rsid w:val="00A26D14"/>
    <w:rsid w:val="00A27001"/>
    <w:rsid w:val="00A27081"/>
    <w:rsid w:val="00A270A1"/>
    <w:rsid w:val="00A27252"/>
    <w:rsid w:val="00A273AC"/>
    <w:rsid w:val="00A27607"/>
    <w:rsid w:val="00A27739"/>
    <w:rsid w:val="00A302F1"/>
    <w:rsid w:val="00A30329"/>
    <w:rsid w:val="00A30384"/>
    <w:rsid w:val="00A3040D"/>
    <w:rsid w:val="00A305BE"/>
    <w:rsid w:val="00A308DB"/>
    <w:rsid w:val="00A309FE"/>
    <w:rsid w:val="00A30C7F"/>
    <w:rsid w:val="00A30EC1"/>
    <w:rsid w:val="00A30FCC"/>
    <w:rsid w:val="00A310AE"/>
    <w:rsid w:val="00A31468"/>
    <w:rsid w:val="00A31569"/>
    <w:rsid w:val="00A3165A"/>
    <w:rsid w:val="00A31781"/>
    <w:rsid w:val="00A31841"/>
    <w:rsid w:val="00A318F1"/>
    <w:rsid w:val="00A31906"/>
    <w:rsid w:val="00A31C5A"/>
    <w:rsid w:val="00A31DBC"/>
    <w:rsid w:val="00A31FF6"/>
    <w:rsid w:val="00A320F0"/>
    <w:rsid w:val="00A3222C"/>
    <w:rsid w:val="00A324FF"/>
    <w:rsid w:val="00A32535"/>
    <w:rsid w:val="00A325F5"/>
    <w:rsid w:val="00A32622"/>
    <w:rsid w:val="00A3265B"/>
    <w:rsid w:val="00A327FE"/>
    <w:rsid w:val="00A32D43"/>
    <w:rsid w:val="00A3331B"/>
    <w:rsid w:val="00A33430"/>
    <w:rsid w:val="00A33472"/>
    <w:rsid w:val="00A33914"/>
    <w:rsid w:val="00A33A58"/>
    <w:rsid w:val="00A33E04"/>
    <w:rsid w:val="00A34142"/>
    <w:rsid w:val="00A3436B"/>
    <w:rsid w:val="00A34378"/>
    <w:rsid w:val="00A345C8"/>
    <w:rsid w:val="00A34695"/>
    <w:rsid w:val="00A346C8"/>
    <w:rsid w:val="00A34A4A"/>
    <w:rsid w:val="00A34A52"/>
    <w:rsid w:val="00A34C14"/>
    <w:rsid w:val="00A34D75"/>
    <w:rsid w:val="00A355E2"/>
    <w:rsid w:val="00A35630"/>
    <w:rsid w:val="00A35763"/>
    <w:rsid w:val="00A35835"/>
    <w:rsid w:val="00A35992"/>
    <w:rsid w:val="00A35998"/>
    <w:rsid w:val="00A35B32"/>
    <w:rsid w:val="00A35CCB"/>
    <w:rsid w:val="00A35CCE"/>
    <w:rsid w:val="00A35EA8"/>
    <w:rsid w:val="00A35F68"/>
    <w:rsid w:val="00A3602E"/>
    <w:rsid w:val="00A360EA"/>
    <w:rsid w:val="00A362F3"/>
    <w:rsid w:val="00A3637E"/>
    <w:rsid w:val="00A363E9"/>
    <w:rsid w:val="00A36433"/>
    <w:rsid w:val="00A3655E"/>
    <w:rsid w:val="00A365AB"/>
    <w:rsid w:val="00A36850"/>
    <w:rsid w:val="00A3686C"/>
    <w:rsid w:val="00A36922"/>
    <w:rsid w:val="00A36988"/>
    <w:rsid w:val="00A36B14"/>
    <w:rsid w:val="00A36B1B"/>
    <w:rsid w:val="00A36C97"/>
    <w:rsid w:val="00A36C9B"/>
    <w:rsid w:val="00A36D40"/>
    <w:rsid w:val="00A36E00"/>
    <w:rsid w:val="00A36F0B"/>
    <w:rsid w:val="00A36FEE"/>
    <w:rsid w:val="00A3712C"/>
    <w:rsid w:val="00A37519"/>
    <w:rsid w:val="00A376AA"/>
    <w:rsid w:val="00A376B2"/>
    <w:rsid w:val="00A37778"/>
    <w:rsid w:val="00A37791"/>
    <w:rsid w:val="00A377FE"/>
    <w:rsid w:val="00A37A13"/>
    <w:rsid w:val="00A37B96"/>
    <w:rsid w:val="00A37C3B"/>
    <w:rsid w:val="00A37C40"/>
    <w:rsid w:val="00A37C4A"/>
    <w:rsid w:val="00A37C74"/>
    <w:rsid w:val="00A37CE6"/>
    <w:rsid w:val="00A37EEB"/>
    <w:rsid w:val="00A40329"/>
    <w:rsid w:val="00A40335"/>
    <w:rsid w:val="00A40347"/>
    <w:rsid w:val="00A40530"/>
    <w:rsid w:val="00A40553"/>
    <w:rsid w:val="00A4071E"/>
    <w:rsid w:val="00A4074E"/>
    <w:rsid w:val="00A40A78"/>
    <w:rsid w:val="00A40AFE"/>
    <w:rsid w:val="00A40FBB"/>
    <w:rsid w:val="00A411C7"/>
    <w:rsid w:val="00A41273"/>
    <w:rsid w:val="00A413CF"/>
    <w:rsid w:val="00A418BC"/>
    <w:rsid w:val="00A41934"/>
    <w:rsid w:val="00A4194C"/>
    <w:rsid w:val="00A41AEE"/>
    <w:rsid w:val="00A41B82"/>
    <w:rsid w:val="00A41F28"/>
    <w:rsid w:val="00A41F4A"/>
    <w:rsid w:val="00A41F6B"/>
    <w:rsid w:val="00A41FEC"/>
    <w:rsid w:val="00A42138"/>
    <w:rsid w:val="00A42152"/>
    <w:rsid w:val="00A428CB"/>
    <w:rsid w:val="00A429A7"/>
    <w:rsid w:val="00A42BE5"/>
    <w:rsid w:val="00A42BE8"/>
    <w:rsid w:val="00A430BB"/>
    <w:rsid w:val="00A4324F"/>
    <w:rsid w:val="00A4340F"/>
    <w:rsid w:val="00A4356C"/>
    <w:rsid w:val="00A437B5"/>
    <w:rsid w:val="00A43885"/>
    <w:rsid w:val="00A43A54"/>
    <w:rsid w:val="00A43AD1"/>
    <w:rsid w:val="00A43B27"/>
    <w:rsid w:val="00A43CAF"/>
    <w:rsid w:val="00A43CEB"/>
    <w:rsid w:val="00A43D65"/>
    <w:rsid w:val="00A4408A"/>
    <w:rsid w:val="00A441A1"/>
    <w:rsid w:val="00A4437F"/>
    <w:rsid w:val="00A443A9"/>
    <w:rsid w:val="00A446AB"/>
    <w:rsid w:val="00A44791"/>
    <w:rsid w:val="00A44883"/>
    <w:rsid w:val="00A44ADD"/>
    <w:rsid w:val="00A44D2C"/>
    <w:rsid w:val="00A44F8A"/>
    <w:rsid w:val="00A44FA2"/>
    <w:rsid w:val="00A45496"/>
    <w:rsid w:val="00A45518"/>
    <w:rsid w:val="00A4557E"/>
    <w:rsid w:val="00A456C6"/>
    <w:rsid w:val="00A456CA"/>
    <w:rsid w:val="00A4571C"/>
    <w:rsid w:val="00A45783"/>
    <w:rsid w:val="00A45B12"/>
    <w:rsid w:val="00A46673"/>
    <w:rsid w:val="00A4682E"/>
    <w:rsid w:val="00A468F9"/>
    <w:rsid w:val="00A46A53"/>
    <w:rsid w:val="00A46DC9"/>
    <w:rsid w:val="00A46E2F"/>
    <w:rsid w:val="00A4706E"/>
    <w:rsid w:val="00A473D7"/>
    <w:rsid w:val="00A473FD"/>
    <w:rsid w:val="00A47727"/>
    <w:rsid w:val="00A47A8D"/>
    <w:rsid w:val="00A47AE3"/>
    <w:rsid w:val="00A47B28"/>
    <w:rsid w:val="00A47BEE"/>
    <w:rsid w:val="00A47D0B"/>
    <w:rsid w:val="00A47D33"/>
    <w:rsid w:val="00A5040D"/>
    <w:rsid w:val="00A50473"/>
    <w:rsid w:val="00A50A94"/>
    <w:rsid w:val="00A5113D"/>
    <w:rsid w:val="00A511E5"/>
    <w:rsid w:val="00A51218"/>
    <w:rsid w:val="00A51641"/>
    <w:rsid w:val="00A51E09"/>
    <w:rsid w:val="00A51FD7"/>
    <w:rsid w:val="00A5200C"/>
    <w:rsid w:val="00A522BF"/>
    <w:rsid w:val="00A5244F"/>
    <w:rsid w:val="00A5245A"/>
    <w:rsid w:val="00A52836"/>
    <w:rsid w:val="00A5286C"/>
    <w:rsid w:val="00A528E3"/>
    <w:rsid w:val="00A52935"/>
    <w:rsid w:val="00A52959"/>
    <w:rsid w:val="00A52C31"/>
    <w:rsid w:val="00A5322A"/>
    <w:rsid w:val="00A53333"/>
    <w:rsid w:val="00A538CE"/>
    <w:rsid w:val="00A53A83"/>
    <w:rsid w:val="00A53BF4"/>
    <w:rsid w:val="00A53F5C"/>
    <w:rsid w:val="00A540E1"/>
    <w:rsid w:val="00A54103"/>
    <w:rsid w:val="00A5417C"/>
    <w:rsid w:val="00A541DE"/>
    <w:rsid w:val="00A54338"/>
    <w:rsid w:val="00A54363"/>
    <w:rsid w:val="00A547FB"/>
    <w:rsid w:val="00A54A5C"/>
    <w:rsid w:val="00A54AD7"/>
    <w:rsid w:val="00A54BAC"/>
    <w:rsid w:val="00A54C68"/>
    <w:rsid w:val="00A54CD3"/>
    <w:rsid w:val="00A54F20"/>
    <w:rsid w:val="00A54FBA"/>
    <w:rsid w:val="00A5527F"/>
    <w:rsid w:val="00A552DC"/>
    <w:rsid w:val="00A55714"/>
    <w:rsid w:val="00A558C6"/>
    <w:rsid w:val="00A55CA9"/>
    <w:rsid w:val="00A55CCA"/>
    <w:rsid w:val="00A55CCF"/>
    <w:rsid w:val="00A56583"/>
    <w:rsid w:val="00A56617"/>
    <w:rsid w:val="00A56711"/>
    <w:rsid w:val="00A56828"/>
    <w:rsid w:val="00A56BE1"/>
    <w:rsid w:val="00A56DB3"/>
    <w:rsid w:val="00A56F74"/>
    <w:rsid w:val="00A5704E"/>
    <w:rsid w:val="00A572B2"/>
    <w:rsid w:val="00A5738C"/>
    <w:rsid w:val="00A577FB"/>
    <w:rsid w:val="00A57806"/>
    <w:rsid w:val="00A57AC6"/>
    <w:rsid w:val="00A57C4F"/>
    <w:rsid w:val="00A57D2B"/>
    <w:rsid w:val="00A57DC4"/>
    <w:rsid w:val="00A57E84"/>
    <w:rsid w:val="00A57EF1"/>
    <w:rsid w:val="00A57F2F"/>
    <w:rsid w:val="00A57F66"/>
    <w:rsid w:val="00A602B2"/>
    <w:rsid w:val="00A606DB"/>
    <w:rsid w:val="00A60821"/>
    <w:rsid w:val="00A6083F"/>
    <w:rsid w:val="00A60B44"/>
    <w:rsid w:val="00A60E6A"/>
    <w:rsid w:val="00A61318"/>
    <w:rsid w:val="00A61668"/>
    <w:rsid w:val="00A61B10"/>
    <w:rsid w:val="00A61B95"/>
    <w:rsid w:val="00A61D68"/>
    <w:rsid w:val="00A61E93"/>
    <w:rsid w:val="00A62114"/>
    <w:rsid w:val="00A62567"/>
    <w:rsid w:val="00A62994"/>
    <w:rsid w:val="00A62A33"/>
    <w:rsid w:val="00A62A48"/>
    <w:rsid w:val="00A62AF9"/>
    <w:rsid w:val="00A62AFC"/>
    <w:rsid w:val="00A62DDB"/>
    <w:rsid w:val="00A62EC5"/>
    <w:rsid w:val="00A62FA8"/>
    <w:rsid w:val="00A63398"/>
    <w:rsid w:val="00A634B4"/>
    <w:rsid w:val="00A63845"/>
    <w:rsid w:val="00A638AE"/>
    <w:rsid w:val="00A63AB2"/>
    <w:rsid w:val="00A63AB4"/>
    <w:rsid w:val="00A63B14"/>
    <w:rsid w:val="00A63C2A"/>
    <w:rsid w:val="00A63C9A"/>
    <w:rsid w:val="00A63F41"/>
    <w:rsid w:val="00A64291"/>
    <w:rsid w:val="00A64461"/>
    <w:rsid w:val="00A645D2"/>
    <w:rsid w:val="00A648C4"/>
    <w:rsid w:val="00A64997"/>
    <w:rsid w:val="00A64BC4"/>
    <w:rsid w:val="00A6503E"/>
    <w:rsid w:val="00A6524B"/>
    <w:rsid w:val="00A652F6"/>
    <w:rsid w:val="00A6530E"/>
    <w:rsid w:val="00A6537B"/>
    <w:rsid w:val="00A653B1"/>
    <w:rsid w:val="00A6555C"/>
    <w:rsid w:val="00A65630"/>
    <w:rsid w:val="00A658F9"/>
    <w:rsid w:val="00A659C2"/>
    <w:rsid w:val="00A65AE2"/>
    <w:rsid w:val="00A65AEE"/>
    <w:rsid w:val="00A65B9F"/>
    <w:rsid w:val="00A65BED"/>
    <w:rsid w:val="00A65CC1"/>
    <w:rsid w:val="00A65D16"/>
    <w:rsid w:val="00A65DCD"/>
    <w:rsid w:val="00A65E01"/>
    <w:rsid w:val="00A65E76"/>
    <w:rsid w:val="00A66084"/>
    <w:rsid w:val="00A66403"/>
    <w:rsid w:val="00A664F6"/>
    <w:rsid w:val="00A66562"/>
    <w:rsid w:val="00A665D0"/>
    <w:rsid w:val="00A6661A"/>
    <w:rsid w:val="00A666CE"/>
    <w:rsid w:val="00A6679E"/>
    <w:rsid w:val="00A669E5"/>
    <w:rsid w:val="00A66B35"/>
    <w:rsid w:val="00A66B45"/>
    <w:rsid w:val="00A66D78"/>
    <w:rsid w:val="00A66D85"/>
    <w:rsid w:val="00A66ED8"/>
    <w:rsid w:val="00A670AC"/>
    <w:rsid w:val="00A67167"/>
    <w:rsid w:val="00A67216"/>
    <w:rsid w:val="00A672A4"/>
    <w:rsid w:val="00A672D2"/>
    <w:rsid w:val="00A6731E"/>
    <w:rsid w:val="00A6748D"/>
    <w:rsid w:val="00A67508"/>
    <w:rsid w:val="00A675AE"/>
    <w:rsid w:val="00A67634"/>
    <w:rsid w:val="00A6765F"/>
    <w:rsid w:val="00A67710"/>
    <w:rsid w:val="00A678B0"/>
    <w:rsid w:val="00A67B66"/>
    <w:rsid w:val="00A67B6C"/>
    <w:rsid w:val="00A67BA6"/>
    <w:rsid w:val="00A67C5E"/>
    <w:rsid w:val="00A67F64"/>
    <w:rsid w:val="00A7000F"/>
    <w:rsid w:val="00A700B9"/>
    <w:rsid w:val="00A702C8"/>
    <w:rsid w:val="00A70415"/>
    <w:rsid w:val="00A70459"/>
    <w:rsid w:val="00A70738"/>
    <w:rsid w:val="00A70819"/>
    <w:rsid w:val="00A7085F"/>
    <w:rsid w:val="00A70894"/>
    <w:rsid w:val="00A708DA"/>
    <w:rsid w:val="00A70AD6"/>
    <w:rsid w:val="00A70BB5"/>
    <w:rsid w:val="00A70E09"/>
    <w:rsid w:val="00A7103B"/>
    <w:rsid w:val="00A7135E"/>
    <w:rsid w:val="00A713B8"/>
    <w:rsid w:val="00A7186D"/>
    <w:rsid w:val="00A718FB"/>
    <w:rsid w:val="00A71926"/>
    <w:rsid w:val="00A71953"/>
    <w:rsid w:val="00A719FB"/>
    <w:rsid w:val="00A71AF3"/>
    <w:rsid w:val="00A71BA4"/>
    <w:rsid w:val="00A71E73"/>
    <w:rsid w:val="00A720C2"/>
    <w:rsid w:val="00A72268"/>
    <w:rsid w:val="00A72440"/>
    <w:rsid w:val="00A72961"/>
    <w:rsid w:val="00A72C18"/>
    <w:rsid w:val="00A73007"/>
    <w:rsid w:val="00A73214"/>
    <w:rsid w:val="00A732A8"/>
    <w:rsid w:val="00A7342D"/>
    <w:rsid w:val="00A735F8"/>
    <w:rsid w:val="00A73CA4"/>
    <w:rsid w:val="00A73E9A"/>
    <w:rsid w:val="00A741B6"/>
    <w:rsid w:val="00A744BD"/>
    <w:rsid w:val="00A746EC"/>
    <w:rsid w:val="00A74A30"/>
    <w:rsid w:val="00A74B4F"/>
    <w:rsid w:val="00A74EB5"/>
    <w:rsid w:val="00A750A0"/>
    <w:rsid w:val="00A7525D"/>
    <w:rsid w:val="00A7535A"/>
    <w:rsid w:val="00A7567F"/>
    <w:rsid w:val="00A759A8"/>
    <w:rsid w:val="00A75CE0"/>
    <w:rsid w:val="00A75DB4"/>
    <w:rsid w:val="00A75E24"/>
    <w:rsid w:val="00A75FA7"/>
    <w:rsid w:val="00A760F2"/>
    <w:rsid w:val="00A76358"/>
    <w:rsid w:val="00A76432"/>
    <w:rsid w:val="00A76913"/>
    <w:rsid w:val="00A76955"/>
    <w:rsid w:val="00A76A0E"/>
    <w:rsid w:val="00A76CAA"/>
    <w:rsid w:val="00A76D71"/>
    <w:rsid w:val="00A76ED0"/>
    <w:rsid w:val="00A77409"/>
    <w:rsid w:val="00A77573"/>
    <w:rsid w:val="00A7767F"/>
    <w:rsid w:val="00A77771"/>
    <w:rsid w:val="00A7788B"/>
    <w:rsid w:val="00A77BF8"/>
    <w:rsid w:val="00A77F40"/>
    <w:rsid w:val="00A77F52"/>
    <w:rsid w:val="00A80166"/>
    <w:rsid w:val="00A801E8"/>
    <w:rsid w:val="00A801F7"/>
    <w:rsid w:val="00A8047D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1B9"/>
    <w:rsid w:val="00A81726"/>
    <w:rsid w:val="00A81A72"/>
    <w:rsid w:val="00A81C94"/>
    <w:rsid w:val="00A81EC9"/>
    <w:rsid w:val="00A828A4"/>
    <w:rsid w:val="00A82926"/>
    <w:rsid w:val="00A82BBC"/>
    <w:rsid w:val="00A82BCB"/>
    <w:rsid w:val="00A82BF2"/>
    <w:rsid w:val="00A82C65"/>
    <w:rsid w:val="00A82E61"/>
    <w:rsid w:val="00A82F20"/>
    <w:rsid w:val="00A82F28"/>
    <w:rsid w:val="00A8374F"/>
    <w:rsid w:val="00A83814"/>
    <w:rsid w:val="00A83C9D"/>
    <w:rsid w:val="00A83DAE"/>
    <w:rsid w:val="00A841BD"/>
    <w:rsid w:val="00A8433C"/>
    <w:rsid w:val="00A843CB"/>
    <w:rsid w:val="00A843E3"/>
    <w:rsid w:val="00A84761"/>
    <w:rsid w:val="00A848B8"/>
    <w:rsid w:val="00A849CF"/>
    <w:rsid w:val="00A84A02"/>
    <w:rsid w:val="00A84AAE"/>
    <w:rsid w:val="00A84D15"/>
    <w:rsid w:val="00A84DEE"/>
    <w:rsid w:val="00A84FDD"/>
    <w:rsid w:val="00A851E1"/>
    <w:rsid w:val="00A85426"/>
    <w:rsid w:val="00A854AE"/>
    <w:rsid w:val="00A854FE"/>
    <w:rsid w:val="00A857F5"/>
    <w:rsid w:val="00A8608C"/>
    <w:rsid w:val="00A86207"/>
    <w:rsid w:val="00A864DE"/>
    <w:rsid w:val="00A86526"/>
    <w:rsid w:val="00A86672"/>
    <w:rsid w:val="00A866A5"/>
    <w:rsid w:val="00A86A14"/>
    <w:rsid w:val="00A86AA8"/>
    <w:rsid w:val="00A86BB2"/>
    <w:rsid w:val="00A86D20"/>
    <w:rsid w:val="00A86D8F"/>
    <w:rsid w:val="00A87259"/>
    <w:rsid w:val="00A8728C"/>
    <w:rsid w:val="00A872A9"/>
    <w:rsid w:val="00A872B2"/>
    <w:rsid w:val="00A877C4"/>
    <w:rsid w:val="00A87884"/>
    <w:rsid w:val="00A87B93"/>
    <w:rsid w:val="00A87BF1"/>
    <w:rsid w:val="00A87E46"/>
    <w:rsid w:val="00A90145"/>
    <w:rsid w:val="00A90562"/>
    <w:rsid w:val="00A9072D"/>
    <w:rsid w:val="00A90C37"/>
    <w:rsid w:val="00A90CD5"/>
    <w:rsid w:val="00A90DE6"/>
    <w:rsid w:val="00A90DEB"/>
    <w:rsid w:val="00A91053"/>
    <w:rsid w:val="00A910DE"/>
    <w:rsid w:val="00A913D6"/>
    <w:rsid w:val="00A916C6"/>
    <w:rsid w:val="00A917FC"/>
    <w:rsid w:val="00A91825"/>
    <w:rsid w:val="00A91921"/>
    <w:rsid w:val="00A91984"/>
    <w:rsid w:val="00A919D0"/>
    <w:rsid w:val="00A91AC5"/>
    <w:rsid w:val="00A91B40"/>
    <w:rsid w:val="00A91C0C"/>
    <w:rsid w:val="00A91CA5"/>
    <w:rsid w:val="00A91CD6"/>
    <w:rsid w:val="00A91D0C"/>
    <w:rsid w:val="00A91DFA"/>
    <w:rsid w:val="00A91E71"/>
    <w:rsid w:val="00A91F88"/>
    <w:rsid w:val="00A92015"/>
    <w:rsid w:val="00A9210F"/>
    <w:rsid w:val="00A923FF"/>
    <w:rsid w:val="00A92497"/>
    <w:rsid w:val="00A92DF5"/>
    <w:rsid w:val="00A92E69"/>
    <w:rsid w:val="00A92E94"/>
    <w:rsid w:val="00A930BA"/>
    <w:rsid w:val="00A931AC"/>
    <w:rsid w:val="00A933A5"/>
    <w:rsid w:val="00A934B7"/>
    <w:rsid w:val="00A9378C"/>
    <w:rsid w:val="00A938DF"/>
    <w:rsid w:val="00A93AE5"/>
    <w:rsid w:val="00A94750"/>
    <w:rsid w:val="00A94CEA"/>
    <w:rsid w:val="00A95201"/>
    <w:rsid w:val="00A95509"/>
    <w:rsid w:val="00A95880"/>
    <w:rsid w:val="00A95B5F"/>
    <w:rsid w:val="00A95CD6"/>
    <w:rsid w:val="00A95D29"/>
    <w:rsid w:val="00A961D4"/>
    <w:rsid w:val="00A9623F"/>
    <w:rsid w:val="00A966A4"/>
    <w:rsid w:val="00A96731"/>
    <w:rsid w:val="00A96896"/>
    <w:rsid w:val="00A96B80"/>
    <w:rsid w:val="00A96BD8"/>
    <w:rsid w:val="00A96D0C"/>
    <w:rsid w:val="00A96DFC"/>
    <w:rsid w:val="00A96EA1"/>
    <w:rsid w:val="00A96FF9"/>
    <w:rsid w:val="00A970F6"/>
    <w:rsid w:val="00A971F1"/>
    <w:rsid w:val="00A9727F"/>
    <w:rsid w:val="00A972DE"/>
    <w:rsid w:val="00A979A3"/>
    <w:rsid w:val="00A979CE"/>
    <w:rsid w:val="00A97F3C"/>
    <w:rsid w:val="00AA013E"/>
    <w:rsid w:val="00AA0237"/>
    <w:rsid w:val="00AA028B"/>
    <w:rsid w:val="00AA06DD"/>
    <w:rsid w:val="00AA0823"/>
    <w:rsid w:val="00AA0A09"/>
    <w:rsid w:val="00AA0A37"/>
    <w:rsid w:val="00AA0AC8"/>
    <w:rsid w:val="00AA0BC3"/>
    <w:rsid w:val="00AA0DE2"/>
    <w:rsid w:val="00AA0E46"/>
    <w:rsid w:val="00AA1305"/>
    <w:rsid w:val="00AA1877"/>
    <w:rsid w:val="00AA19E5"/>
    <w:rsid w:val="00AA1A09"/>
    <w:rsid w:val="00AA1BF9"/>
    <w:rsid w:val="00AA1C08"/>
    <w:rsid w:val="00AA1DA3"/>
    <w:rsid w:val="00AA226E"/>
    <w:rsid w:val="00AA228E"/>
    <w:rsid w:val="00AA2295"/>
    <w:rsid w:val="00AA2612"/>
    <w:rsid w:val="00AA283A"/>
    <w:rsid w:val="00AA2900"/>
    <w:rsid w:val="00AA2D33"/>
    <w:rsid w:val="00AA2D52"/>
    <w:rsid w:val="00AA33AC"/>
    <w:rsid w:val="00AA364F"/>
    <w:rsid w:val="00AA367F"/>
    <w:rsid w:val="00AA399A"/>
    <w:rsid w:val="00AA3A2F"/>
    <w:rsid w:val="00AA40A7"/>
    <w:rsid w:val="00AA4101"/>
    <w:rsid w:val="00AA432E"/>
    <w:rsid w:val="00AA4352"/>
    <w:rsid w:val="00AA44AD"/>
    <w:rsid w:val="00AA44C6"/>
    <w:rsid w:val="00AA4657"/>
    <w:rsid w:val="00AA4742"/>
    <w:rsid w:val="00AA4879"/>
    <w:rsid w:val="00AA49BA"/>
    <w:rsid w:val="00AA4BEC"/>
    <w:rsid w:val="00AA4E7A"/>
    <w:rsid w:val="00AA509D"/>
    <w:rsid w:val="00AA50DC"/>
    <w:rsid w:val="00AA5139"/>
    <w:rsid w:val="00AA534E"/>
    <w:rsid w:val="00AA53B5"/>
    <w:rsid w:val="00AA54D4"/>
    <w:rsid w:val="00AA550A"/>
    <w:rsid w:val="00AA5877"/>
    <w:rsid w:val="00AA5CBC"/>
    <w:rsid w:val="00AA5DAE"/>
    <w:rsid w:val="00AA5E1A"/>
    <w:rsid w:val="00AA5F10"/>
    <w:rsid w:val="00AA5FDE"/>
    <w:rsid w:val="00AA6046"/>
    <w:rsid w:val="00AA6106"/>
    <w:rsid w:val="00AA6184"/>
    <w:rsid w:val="00AA62AF"/>
    <w:rsid w:val="00AA6453"/>
    <w:rsid w:val="00AA6A37"/>
    <w:rsid w:val="00AA6AEE"/>
    <w:rsid w:val="00AA6D56"/>
    <w:rsid w:val="00AA6DDA"/>
    <w:rsid w:val="00AA6E92"/>
    <w:rsid w:val="00AA6EF5"/>
    <w:rsid w:val="00AA6F79"/>
    <w:rsid w:val="00AA6F82"/>
    <w:rsid w:val="00AA6FFB"/>
    <w:rsid w:val="00AA7193"/>
    <w:rsid w:val="00AA726D"/>
    <w:rsid w:val="00AA72EF"/>
    <w:rsid w:val="00AA7303"/>
    <w:rsid w:val="00AA7474"/>
    <w:rsid w:val="00AA7A57"/>
    <w:rsid w:val="00AA7C62"/>
    <w:rsid w:val="00AA7CBB"/>
    <w:rsid w:val="00AA7E42"/>
    <w:rsid w:val="00AA7F28"/>
    <w:rsid w:val="00AB02A4"/>
    <w:rsid w:val="00AB037F"/>
    <w:rsid w:val="00AB05FF"/>
    <w:rsid w:val="00AB0905"/>
    <w:rsid w:val="00AB0924"/>
    <w:rsid w:val="00AB0AEF"/>
    <w:rsid w:val="00AB117D"/>
    <w:rsid w:val="00AB12F6"/>
    <w:rsid w:val="00AB13A4"/>
    <w:rsid w:val="00AB13D7"/>
    <w:rsid w:val="00AB1C87"/>
    <w:rsid w:val="00AB1CC2"/>
    <w:rsid w:val="00AB1EF0"/>
    <w:rsid w:val="00AB215B"/>
    <w:rsid w:val="00AB2174"/>
    <w:rsid w:val="00AB2311"/>
    <w:rsid w:val="00AB26BB"/>
    <w:rsid w:val="00AB28DF"/>
    <w:rsid w:val="00AB2A68"/>
    <w:rsid w:val="00AB2DA1"/>
    <w:rsid w:val="00AB2DBF"/>
    <w:rsid w:val="00AB2E5A"/>
    <w:rsid w:val="00AB30BD"/>
    <w:rsid w:val="00AB3142"/>
    <w:rsid w:val="00AB3254"/>
    <w:rsid w:val="00AB334D"/>
    <w:rsid w:val="00AB33F2"/>
    <w:rsid w:val="00AB371E"/>
    <w:rsid w:val="00AB385F"/>
    <w:rsid w:val="00AB3961"/>
    <w:rsid w:val="00AB3A8E"/>
    <w:rsid w:val="00AB3EAA"/>
    <w:rsid w:val="00AB3F18"/>
    <w:rsid w:val="00AB4586"/>
    <w:rsid w:val="00AB460B"/>
    <w:rsid w:val="00AB46F0"/>
    <w:rsid w:val="00AB46FA"/>
    <w:rsid w:val="00AB47B2"/>
    <w:rsid w:val="00AB48FE"/>
    <w:rsid w:val="00AB4934"/>
    <w:rsid w:val="00AB4A45"/>
    <w:rsid w:val="00AB5253"/>
    <w:rsid w:val="00AB56FD"/>
    <w:rsid w:val="00AB5751"/>
    <w:rsid w:val="00AB575C"/>
    <w:rsid w:val="00AB57DB"/>
    <w:rsid w:val="00AB58C3"/>
    <w:rsid w:val="00AB62DC"/>
    <w:rsid w:val="00AB64E2"/>
    <w:rsid w:val="00AB664D"/>
    <w:rsid w:val="00AB66CC"/>
    <w:rsid w:val="00AB6947"/>
    <w:rsid w:val="00AB6C62"/>
    <w:rsid w:val="00AB6CAE"/>
    <w:rsid w:val="00AB713D"/>
    <w:rsid w:val="00AB7209"/>
    <w:rsid w:val="00AB7BDC"/>
    <w:rsid w:val="00AB7F18"/>
    <w:rsid w:val="00AC008C"/>
    <w:rsid w:val="00AC0337"/>
    <w:rsid w:val="00AC0392"/>
    <w:rsid w:val="00AC03F9"/>
    <w:rsid w:val="00AC0636"/>
    <w:rsid w:val="00AC0AB1"/>
    <w:rsid w:val="00AC10D7"/>
    <w:rsid w:val="00AC1301"/>
    <w:rsid w:val="00AC1439"/>
    <w:rsid w:val="00AC14A1"/>
    <w:rsid w:val="00AC15F2"/>
    <w:rsid w:val="00AC163E"/>
    <w:rsid w:val="00AC16C9"/>
    <w:rsid w:val="00AC1868"/>
    <w:rsid w:val="00AC18F1"/>
    <w:rsid w:val="00AC1D00"/>
    <w:rsid w:val="00AC1D67"/>
    <w:rsid w:val="00AC2192"/>
    <w:rsid w:val="00AC2383"/>
    <w:rsid w:val="00AC24F9"/>
    <w:rsid w:val="00AC2527"/>
    <w:rsid w:val="00AC2612"/>
    <w:rsid w:val="00AC2633"/>
    <w:rsid w:val="00AC2865"/>
    <w:rsid w:val="00AC2CE8"/>
    <w:rsid w:val="00AC3243"/>
    <w:rsid w:val="00AC347B"/>
    <w:rsid w:val="00AC362F"/>
    <w:rsid w:val="00AC377D"/>
    <w:rsid w:val="00AC37F8"/>
    <w:rsid w:val="00AC3AA8"/>
    <w:rsid w:val="00AC3CA0"/>
    <w:rsid w:val="00AC3E24"/>
    <w:rsid w:val="00AC4038"/>
    <w:rsid w:val="00AC422D"/>
    <w:rsid w:val="00AC450D"/>
    <w:rsid w:val="00AC4531"/>
    <w:rsid w:val="00AC478B"/>
    <w:rsid w:val="00AC489C"/>
    <w:rsid w:val="00AC4DC0"/>
    <w:rsid w:val="00AC4EBC"/>
    <w:rsid w:val="00AC4EC5"/>
    <w:rsid w:val="00AC4EF8"/>
    <w:rsid w:val="00AC55CC"/>
    <w:rsid w:val="00AC55FD"/>
    <w:rsid w:val="00AC596E"/>
    <w:rsid w:val="00AC5A7F"/>
    <w:rsid w:val="00AC5B69"/>
    <w:rsid w:val="00AC5EE0"/>
    <w:rsid w:val="00AC5FD1"/>
    <w:rsid w:val="00AC603A"/>
    <w:rsid w:val="00AC6042"/>
    <w:rsid w:val="00AC6127"/>
    <w:rsid w:val="00AC670A"/>
    <w:rsid w:val="00AC6743"/>
    <w:rsid w:val="00AC6BB1"/>
    <w:rsid w:val="00AC6CA7"/>
    <w:rsid w:val="00AC714C"/>
    <w:rsid w:val="00AC71A4"/>
    <w:rsid w:val="00AC71FC"/>
    <w:rsid w:val="00AC7448"/>
    <w:rsid w:val="00AC7563"/>
    <w:rsid w:val="00AC759F"/>
    <w:rsid w:val="00AC7784"/>
    <w:rsid w:val="00AC78CB"/>
    <w:rsid w:val="00AC7942"/>
    <w:rsid w:val="00AC79F9"/>
    <w:rsid w:val="00AC7A3D"/>
    <w:rsid w:val="00AC7E68"/>
    <w:rsid w:val="00AD014A"/>
    <w:rsid w:val="00AD0227"/>
    <w:rsid w:val="00AD02AE"/>
    <w:rsid w:val="00AD0A59"/>
    <w:rsid w:val="00AD0B03"/>
    <w:rsid w:val="00AD0BC5"/>
    <w:rsid w:val="00AD0D3D"/>
    <w:rsid w:val="00AD0DA5"/>
    <w:rsid w:val="00AD0FC9"/>
    <w:rsid w:val="00AD1065"/>
    <w:rsid w:val="00AD10CF"/>
    <w:rsid w:val="00AD11C2"/>
    <w:rsid w:val="00AD15B3"/>
    <w:rsid w:val="00AD15BA"/>
    <w:rsid w:val="00AD1A6F"/>
    <w:rsid w:val="00AD1B91"/>
    <w:rsid w:val="00AD1C95"/>
    <w:rsid w:val="00AD1CC0"/>
    <w:rsid w:val="00AD1CCB"/>
    <w:rsid w:val="00AD1D41"/>
    <w:rsid w:val="00AD1F38"/>
    <w:rsid w:val="00AD1F55"/>
    <w:rsid w:val="00AD2160"/>
    <w:rsid w:val="00AD237C"/>
    <w:rsid w:val="00AD2406"/>
    <w:rsid w:val="00AD2411"/>
    <w:rsid w:val="00AD2439"/>
    <w:rsid w:val="00AD2479"/>
    <w:rsid w:val="00AD24E0"/>
    <w:rsid w:val="00AD27D2"/>
    <w:rsid w:val="00AD2B69"/>
    <w:rsid w:val="00AD3064"/>
    <w:rsid w:val="00AD30EC"/>
    <w:rsid w:val="00AD3451"/>
    <w:rsid w:val="00AD3526"/>
    <w:rsid w:val="00AD3538"/>
    <w:rsid w:val="00AD3765"/>
    <w:rsid w:val="00AD38CE"/>
    <w:rsid w:val="00AD42AC"/>
    <w:rsid w:val="00AD48A5"/>
    <w:rsid w:val="00AD4933"/>
    <w:rsid w:val="00AD4936"/>
    <w:rsid w:val="00AD4955"/>
    <w:rsid w:val="00AD4BE5"/>
    <w:rsid w:val="00AD4EF9"/>
    <w:rsid w:val="00AD5112"/>
    <w:rsid w:val="00AD51F4"/>
    <w:rsid w:val="00AD53E4"/>
    <w:rsid w:val="00AD588D"/>
    <w:rsid w:val="00AD5B4D"/>
    <w:rsid w:val="00AD5B5B"/>
    <w:rsid w:val="00AD5D32"/>
    <w:rsid w:val="00AD63AC"/>
    <w:rsid w:val="00AD6459"/>
    <w:rsid w:val="00AD64CD"/>
    <w:rsid w:val="00AD6583"/>
    <w:rsid w:val="00AD68B7"/>
    <w:rsid w:val="00AD69A4"/>
    <w:rsid w:val="00AD6A6E"/>
    <w:rsid w:val="00AD6F74"/>
    <w:rsid w:val="00AD6FDE"/>
    <w:rsid w:val="00AD7212"/>
    <w:rsid w:val="00AD75CD"/>
    <w:rsid w:val="00AD772E"/>
    <w:rsid w:val="00AD7C84"/>
    <w:rsid w:val="00AE0572"/>
    <w:rsid w:val="00AE098D"/>
    <w:rsid w:val="00AE0B45"/>
    <w:rsid w:val="00AE0C7C"/>
    <w:rsid w:val="00AE0D9E"/>
    <w:rsid w:val="00AE126B"/>
    <w:rsid w:val="00AE17C0"/>
    <w:rsid w:val="00AE1875"/>
    <w:rsid w:val="00AE199A"/>
    <w:rsid w:val="00AE1BA4"/>
    <w:rsid w:val="00AE1C1F"/>
    <w:rsid w:val="00AE20DF"/>
    <w:rsid w:val="00AE228F"/>
    <w:rsid w:val="00AE26A2"/>
    <w:rsid w:val="00AE2811"/>
    <w:rsid w:val="00AE2983"/>
    <w:rsid w:val="00AE2B9C"/>
    <w:rsid w:val="00AE2D3E"/>
    <w:rsid w:val="00AE3772"/>
    <w:rsid w:val="00AE3A52"/>
    <w:rsid w:val="00AE3EAE"/>
    <w:rsid w:val="00AE4000"/>
    <w:rsid w:val="00AE4402"/>
    <w:rsid w:val="00AE463A"/>
    <w:rsid w:val="00AE4A30"/>
    <w:rsid w:val="00AE4A36"/>
    <w:rsid w:val="00AE4A9A"/>
    <w:rsid w:val="00AE4D87"/>
    <w:rsid w:val="00AE4D92"/>
    <w:rsid w:val="00AE5046"/>
    <w:rsid w:val="00AE506C"/>
    <w:rsid w:val="00AE5128"/>
    <w:rsid w:val="00AE513D"/>
    <w:rsid w:val="00AE53AB"/>
    <w:rsid w:val="00AE5433"/>
    <w:rsid w:val="00AE5B3A"/>
    <w:rsid w:val="00AE5B45"/>
    <w:rsid w:val="00AE5C16"/>
    <w:rsid w:val="00AE5E7C"/>
    <w:rsid w:val="00AE5E9D"/>
    <w:rsid w:val="00AE5F83"/>
    <w:rsid w:val="00AE5F9B"/>
    <w:rsid w:val="00AE60DD"/>
    <w:rsid w:val="00AE60FD"/>
    <w:rsid w:val="00AE622F"/>
    <w:rsid w:val="00AE65B9"/>
    <w:rsid w:val="00AE6892"/>
    <w:rsid w:val="00AE6AD3"/>
    <w:rsid w:val="00AE700B"/>
    <w:rsid w:val="00AE7038"/>
    <w:rsid w:val="00AE74A2"/>
    <w:rsid w:val="00AE74F8"/>
    <w:rsid w:val="00AE7785"/>
    <w:rsid w:val="00AE77AF"/>
    <w:rsid w:val="00AE787E"/>
    <w:rsid w:val="00AE7900"/>
    <w:rsid w:val="00AE7A33"/>
    <w:rsid w:val="00AE7A76"/>
    <w:rsid w:val="00AE7AC9"/>
    <w:rsid w:val="00AE7E71"/>
    <w:rsid w:val="00AE7EAA"/>
    <w:rsid w:val="00AE7EC3"/>
    <w:rsid w:val="00AF019A"/>
    <w:rsid w:val="00AF020D"/>
    <w:rsid w:val="00AF022B"/>
    <w:rsid w:val="00AF0366"/>
    <w:rsid w:val="00AF04D7"/>
    <w:rsid w:val="00AF055E"/>
    <w:rsid w:val="00AF07F7"/>
    <w:rsid w:val="00AF0C95"/>
    <w:rsid w:val="00AF0EAD"/>
    <w:rsid w:val="00AF1039"/>
    <w:rsid w:val="00AF1068"/>
    <w:rsid w:val="00AF14D9"/>
    <w:rsid w:val="00AF16AE"/>
    <w:rsid w:val="00AF1790"/>
    <w:rsid w:val="00AF18BB"/>
    <w:rsid w:val="00AF19B2"/>
    <w:rsid w:val="00AF1B2C"/>
    <w:rsid w:val="00AF1B4C"/>
    <w:rsid w:val="00AF1CAE"/>
    <w:rsid w:val="00AF1DA0"/>
    <w:rsid w:val="00AF1E77"/>
    <w:rsid w:val="00AF22CB"/>
    <w:rsid w:val="00AF23E7"/>
    <w:rsid w:val="00AF2513"/>
    <w:rsid w:val="00AF3065"/>
    <w:rsid w:val="00AF30E0"/>
    <w:rsid w:val="00AF32AF"/>
    <w:rsid w:val="00AF32CA"/>
    <w:rsid w:val="00AF352B"/>
    <w:rsid w:val="00AF3593"/>
    <w:rsid w:val="00AF38FD"/>
    <w:rsid w:val="00AF3AC2"/>
    <w:rsid w:val="00AF3D03"/>
    <w:rsid w:val="00AF3F4B"/>
    <w:rsid w:val="00AF3F67"/>
    <w:rsid w:val="00AF3FB7"/>
    <w:rsid w:val="00AF45DE"/>
    <w:rsid w:val="00AF478C"/>
    <w:rsid w:val="00AF489E"/>
    <w:rsid w:val="00AF4969"/>
    <w:rsid w:val="00AF4CDC"/>
    <w:rsid w:val="00AF4D05"/>
    <w:rsid w:val="00AF4E23"/>
    <w:rsid w:val="00AF51AF"/>
    <w:rsid w:val="00AF531F"/>
    <w:rsid w:val="00AF5387"/>
    <w:rsid w:val="00AF539E"/>
    <w:rsid w:val="00AF550E"/>
    <w:rsid w:val="00AF5A01"/>
    <w:rsid w:val="00AF5C05"/>
    <w:rsid w:val="00AF5FAD"/>
    <w:rsid w:val="00AF5FF0"/>
    <w:rsid w:val="00AF622A"/>
    <w:rsid w:val="00AF6458"/>
    <w:rsid w:val="00AF65E5"/>
    <w:rsid w:val="00AF668E"/>
    <w:rsid w:val="00AF68B1"/>
    <w:rsid w:val="00AF68B8"/>
    <w:rsid w:val="00AF699C"/>
    <w:rsid w:val="00AF6A8B"/>
    <w:rsid w:val="00AF6AC2"/>
    <w:rsid w:val="00AF6EE2"/>
    <w:rsid w:val="00AF705B"/>
    <w:rsid w:val="00AF7088"/>
    <w:rsid w:val="00AF7243"/>
    <w:rsid w:val="00AF74CF"/>
    <w:rsid w:val="00AF75B6"/>
    <w:rsid w:val="00AF7FF0"/>
    <w:rsid w:val="00B000C8"/>
    <w:rsid w:val="00B0038C"/>
    <w:rsid w:val="00B003E8"/>
    <w:rsid w:val="00B00426"/>
    <w:rsid w:val="00B007A4"/>
    <w:rsid w:val="00B00852"/>
    <w:rsid w:val="00B00AD5"/>
    <w:rsid w:val="00B00BEE"/>
    <w:rsid w:val="00B00E96"/>
    <w:rsid w:val="00B01290"/>
    <w:rsid w:val="00B0138A"/>
    <w:rsid w:val="00B013A0"/>
    <w:rsid w:val="00B01426"/>
    <w:rsid w:val="00B01639"/>
    <w:rsid w:val="00B01671"/>
    <w:rsid w:val="00B0175C"/>
    <w:rsid w:val="00B019E5"/>
    <w:rsid w:val="00B01ADB"/>
    <w:rsid w:val="00B01B80"/>
    <w:rsid w:val="00B01C85"/>
    <w:rsid w:val="00B01CBB"/>
    <w:rsid w:val="00B01CD6"/>
    <w:rsid w:val="00B01F9E"/>
    <w:rsid w:val="00B0207B"/>
    <w:rsid w:val="00B0211C"/>
    <w:rsid w:val="00B02723"/>
    <w:rsid w:val="00B02857"/>
    <w:rsid w:val="00B02B0A"/>
    <w:rsid w:val="00B02CE2"/>
    <w:rsid w:val="00B03188"/>
    <w:rsid w:val="00B032EF"/>
    <w:rsid w:val="00B03317"/>
    <w:rsid w:val="00B03387"/>
    <w:rsid w:val="00B03815"/>
    <w:rsid w:val="00B03861"/>
    <w:rsid w:val="00B03B08"/>
    <w:rsid w:val="00B03C82"/>
    <w:rsid w:val="00B03D51"/>
    <w:rsid w:val="00B03E01"/>
    <w:rsid w:val="00B03EFF"/>
    <w:rsid w:val="00B03F47"/>
    <w:rsid w:val="00B0410D"/>
    <w:rsid w:val="00B046BA"/>
    <w:rsid w:val="00B047E5"/>
    <w:rsid w:val="00B04B58"/>
    <w:rsid w:val="00B04DF3"/>
    <w:rsid w:val="00B04E8D"/>
    <w:rsid w:val="00B05060"/>
    <w:rsid w:val="00B05111"/>
    <w:rsid w:val="00B051FF"/>
    <w:rsid w:val="00B054B7"/>
    <w:rsid w:val="00B05684"/>
    <w:rsid w:val="00B059E3"/>
    <w:rsid w:val="00B05D7D"/>
    <w:rsid w:val="00B05E4E"/>
    <w:rsid w:val="00B05EF0"/>
    <w:rsid w:val="00B05FD4"/>
    <w:rsid w:val="00B05FF7"/>
    <w:rsid w:val="00B060F6"/>
    <w:rsid w:val="00B061C5"/>
    <w:rsid w:val="00B06389"/>
    <w:rsid w:val="00B06463"/>
    <w:rsid w:val="00B064E3"/>
    <w:rsid w:val="00B06610"/>
    <w:rsid w:val="00B0678E"/>
    <w:rsid w:val="00B0681B"/>
    <w:rsid w:val="00B06987"/>
    <w:rsid w:val="00B06A75"/>
    <w:rsid w:val="00B06C3A"/>
    <w:rsid w:val="00B06F85"/>
    <w:rsid w:val="00B070BC"/>
    <w:rsid w:val="00B07405"/>
    <w:rsid w:val="00B07603"/>
    <w:rsid w:val="00B079C6"/>
    <w:rsid w:val="00B07C1C"/>
    <w:rsid w:val="00B07CCE"/>
    <w:rsid w:val="00B1056E"/>
    <w:rsid w:val="00B10631"/>
    <w:rsid w:val="00B109E8"/>
    <w:rsid w:val="00B10BA1"/>
    <w:rsid w:val="00B10CE8"/>
    <w:rsid w:val="00B11041"/>
    <w:rsid w:val="00B1116E"/>
    <w:rsid w:val="00B11305"/>
    <w:rsid w:val="00B113E1"/>
    <w:rsid w:val="00B114C1"/>
    <w:rsid w:val="00B1169A"/>
    <w:rsid w:val="00B117F0"/>
    <w:rsid w:val="00B119F1"/>
    <w:rsid w:val="00B11AF0"/>
    <w:rsid w:val="00B11CDE"/>
    <w:rsid w:val="00B11E8D"/>
    <w:rsid w:val="00B11EAC"/>
    <w:rsid w:val="00B126CB"/>
    <w:rsid w:val="00B1296B"/>
    <w:rsid w:val="00B12987"/>
    <w:rsid w:val="00B129A7"/>
    <w:rsid w:val="00B12A77"/>
    <w:rsid w:val="00B12AC5"/>
    <w:rsid w:val="00B12C29"/>
    <w:rsid w:val="00B12D63"/>
    <w:rsid w:val="00B12EC2"/>
    <w:rsid w:val="00B12FE2"/>
    <w:rsid w:val="00B13287"/>
    <w:rsid w:val="00B13542"/>
    <w:rsid w:val="00B13671"/>
    <w:rsid w:val="00B136F6"/>
    <w:rsid w:val="00B138FD"/>
    <w:rsid w:val="00B13B7A"/>
    <w:rsid w:val="00B13C69"/>
    <w:rsid w:val="00B13DE5"/>
    <w:rsid w:val="00B140A1"/>
    <w:rsid w:val="00B1416E"/>
    <w:rsid w:val="00B1437F"/>
    <w:rsid w:val="00B143B2"/>
    <w:rsid w:val="00B14706"/>
    <w:rsid w:val="00B147C0"/>
    <w:rsid w:val="00B14907"/>
    <w:rsid w:val="00B14B6F"/>
    <w:rsid w:val="00B14B95"/>
    <w:rsid w:val="00B14CB8"/>
    <w:rsid w:val="00B14D1D"/>
    <w:rsid w:val="00B14DB6"/>
    <w:rsid w:val="00B14E1F"/>
    <w:rsid w:val="00B14E31"/>
    <w:rsid w:val="00B15072"/>
    <w:rsid w:val="00B15336"/>
    <w:rsid w:val="00B1540D"/>
    <w:rsid w:val="00B15652"/>
    <w:rsid w:val="00B15C44"/>
    <w:rsid w:val="00B15E55"/>
    <w:rsid w:val="00B15EA1"/>
    <w:rsid w:val="00B165D6"/>
    <w:rsid w:val="00B167A3"/>
    <w:rsid w:val="00B168A3"/>
    <w:rsid w:val="00B168FE"/>
    <w:rsid w:val="00B16CC2"/>
    <w:rsid w:val="00B16F35"/>
    <w:rsid w:val="00B17155"/>
    <w:rsid w:val="00B173E6"/>
    <w:rsid w:val="00B1769B"/>
    <w:rsid w:val="00B17932"/>
    <w:rsid w:val="00B17F22"/>
    <w:rsid w:val="00B200EF"/>
    <w:rsid w:val="00B202FA"/>
    <w:rsid w:val="00B20478"/>
    <w:rsid w:val="00B205AB"/>
    <w:rsid w:val="00B205B2"/>
    <w:rsid w:val="00B207B8"/>
    <w:rsid w:val="00B20AA0"/>
    <w:rsid w:val="00B20BFD"/>
    <w:rsid w:val="00B20C5C"/>
    <w:rsid w:val="00B20CE0"/>
    <w:rsid w:val="00B20EBC"/>
    <w:rsid w:val="00B20EE4"/>
    <w:rsid w:val="00B21048"/>
    <w:rsid w:val="00B21170"/>
    <w:rsid w:val="00B212DC"/>
    <w:rsid w:val="00B216A6"/>
    <w:rsid w:val="00B216D6"/>
    <w:rsid w:val="00B21929"/>
    <w:rsid w:val="00B21AFC"/>
    <w:rsid w:val="00B21B39"/>
    <w:rsid w:val="00B21B84"/>
    <w:rsid w:val="00B21E37"/>
    <w:rsid w:val="00B21F09"/>
    <w:rsid w:val="00B21FC7"/>
    <w:rsid w:val="00B22039"/>
    <w:rsid w:val="00B220C1"/>
    <w:rsid w:val="00B2226B"/>
    <w:rsid w:val="00B22437"/>
    <w:rsid w:val="00B226E8"/>
    <w:rsid w:val="00B22840"/>
    <w:rsid w:val="00B229E1"/>
    <w:rsid w:val="00B22AE1"/>
    <w:rsid w:val="00B22DBA"/>
    <w:rsid w:val="00B22E6B"/>
    <w:rsid w:val="00B2315B"/>
    <w:rsid w:val="00B231E5"/>
    <w:rsid w:val="00B235AB"/>
    <w:rsid w:val="00B23654"/>
    <w:rsid w:val="00B2374A"/>
    <w:rsid w:val="00B237DA"/>
    <w:rsid w:val="00B23957"/>
    <w:rsid w:val="00B23BE2"/>
    <w:rsid w:val="00B23D6E"/>
    <w:rsid w:val="00B23DB2"/>
    <w:rsid w:val="00B23EAF"/>
    <w:rsid w:val="00B240A9"/>
    <w:rsid w:val="00B241F7"/>
    <w:rsid w:val="00B247D1"/>
    <w:rsid w:val="00B24F33"/>
    <w:rsid w:val="00B24F71"/>
    <w:rsid w:val="00B25279"/>
    <w:rsid w:val="00B2563F"/>
    <w:rsid w:val="00B25BF6"/>
    <w:rsid w:val="00B25E09"/>
    <w:rsid w:val="00B26B13"/>
    <w:rsid w:val="00B26B21"/>
    <w:rsid w:val="00B26CE5"/>
    <w:rsid w:val="00B273F1"/>
    <w:rsid w:val="00B27622"/>
    <w:rsid w:val="00B2766A"/>
    <w:rsid w:val="00B278D9"/>
    <w:rsid w:val="00B27A49"/>
    <w:rsid w:val="00B27B73"/>
    <w:rsid w:val="00B30197"/>
    <w:rsid w:val="00B30BB8"/>
    <w:rsid w:val="00B30CDE"/>
    <w:rsid w:val="00B30CEC"/>
    <w:rsid w:val="00B31125"/>
    <w:rsid w:val="00B31468"/>
    <w:rsid w:val="00B314E1"/>
    <w:rsid w:val="00B31567"/>
    <w:rsid w:val="00B31952"/>
    <w:rsid w:val="00B31C23"/>
    <w:rsid w:val="00B31E21"/>
    <w:rsid w:val="00B32277"/>
    <w:rsid w:val="00B32490"/>
    <w:rsid w:val="00B326B5"/>
    <w:rsid w:val="00B32734"/>
    <w:rsid w:val="00B328C5"/>
    <w:rsid w:val="00B32A4C"/>
    <w:rsid w:val="00B32B13"/>
    <w:rsid w:val="00B32E46"/>
    <w:rsid w:val="00B330B5"/>
    <w:rsid w:val="00B331AF"/>
    <w:rsid w:val="00B33327"/>
    <w:rsid w:val="00B337E9"/>
    <w:rsid w:val="00B33863"/>
    <w:rsid w:val="00B33BA5"/>
    <w:rsid w:val="00B33D54"/>
    <w:rsid w:val="00B34114"/>
    <w:rsid w:val="00B345F5"/>
    <w:rsid w:val="00B3464A"/>
    <w:rsid w:val="00B34B0D"/>
    <w:rsid w:val="00B34B24"/>
    <w:rsid w:val="00B34BBF"/>
    <w:rsid w:val="00B350E5"/>
    <w:rsid w:val="00B35214"/>
    <w:rsid w:val="00B35380"/>
    <w:rsid w:val="00B357A6"/>
    <w:rsid w:val="00B35834"/>
    <w:rsid w:val="00B35D32"/>
    <w:rsid w:val="00B35DCE"/>
    <w:rsid w:val="00B35F6C"/>
    <w:rsid w:val="00B3610D"/>
    <w:rsid w:val="00B366B9"/>
    <w:rsid w:val="00B3671B"/>
    <w:rsid w:val="00B367AA"/>
    <w:rsid w:val="00B367C2"/>
    <w:rsid w:val="00B36854"/>
    <w:rsid w:val="00B36DC5"/>
    <w:rsid w:val="00B370A4"/>
    <w:rsid w:val="00B3737F"/>
    <w:rsid w:val="00B377A1"/>
    <w:rsid w:val="00B378D7"/>
    <w:rsid w:val="00B37960"/>
    <w:rsid w:val="00B37967"/>
    <w:rsid w:val="00B37D63"/>
    <w:rsid w:val="00B37E1A"/>
    <w:rsid w:val="00B37E89"/>
    <w:rsid w:val="00B37EC1"/>
    <w:rsid w:val="00B37F68"/>
    <w:rsid w:val="00B37FC6"/>
    <w:rsid w:val="00B40082"/>
    <w:rsid w:val="00B40154"/>
    <w:rsid w:val="00B40233"/>
    <w:rsid w:val="00B40395"/>
    <w:rsid w:val="00B40580"/>
    <w:rsid w:val="00B407B5"/>
    <w:rsid w:val="00B40E0C"/>
    <w:rsid w:val="00B40F8E"/>
    <w:rsid w:val="00B41210"/>
    <w:rsid w:val="00B4133A"/>
    <w:rsid w:val="00B4148D"/>
    <w:rsid w:val="00B4181D"/>
    <w:rsid w:val="00B41839"/>
    <w:rsid w:val="00B4191B"/>
    <w:rsid w:val="00B419DC"/>
    <w:rsid w:val="00B41A77"/>
    <w:rsid w:val="00B420F2"/>
    <w:rsid w:val="00B4256E"/>
    <w:rsid w:val="00B42644"/>
    <w:rsid w:val="00B42CC9"/>
    <w:rsid w:val="00B42DC7"/>
    <w:rsid w:val="00B42EA3"/>
    <w:rsid w:val="00B431D1"/>
    <w:rsid w:val="00B433C2"/>
    <w:rsid w:val="00B43614"/>
    <w:rsid w:val="00B43690"/>
    <w:rsid w:val="00B43B64"/>
    <w:rsid w:val="00B43CE2"/>
    <w:rsid w:val="00B43D5D"/>
    <w:rsid w:val="00B43E17"/>
    <w:rsid w:val="00B43E6B"/>
    <w:rsid w:val="00B444CD"/>
    <w:rsid w:val="00B444E9"/>
    <w:rsid w:val="00B44A47"/>
    <w:rsid w:val="00B44BEF"/>
    <w:rsid w:val="00B44CCA"/>
    <w:rsid w:val="00B44D60"/>
    <w:rsid w:val="00B453D7"/>
    <w:rsid w:val="00B45E70"/>
    <w:rsid w:val="00B45EBE"/>
    <w:rsid w:val="00B4609E"/>
    <w:rsid w:val="00B46163"/>
    <w:rsid w:val="00B46382"/>
    <w:rsid w:val="00B46489"/>
    <w:rsid w:val="00B46540"/>
    <w:rsid w:val="00B4666E"/>
    <w:rsid w:val="00B46A43"/>
    <w:rsid w:val="00B46B43"/>
    <w:rsid w:val="00B46BB7"/>
    <w:rsid w:val="00B46C69"/>
    <w:rsid w:val="00B46D88"/>
    <w:rsid w:val="00B46DA4"/>
    <w:rsid w:val="00B46F05"/>
    <w:rsid w:val="00B46F47"/>
    <w:rsid w:val="00B46FC0"/>
    <w:rsid w:val="00B4751C"/>
    <w:rsid w:val="00B47697"/>
    <w:rsid w:val="00B47868"/>
    <w:rsid w:val="00B478D6"/>
    <w:rsid w:val="00B47B41"/>
    <w:rsid w:val="00B47D7B"/>
    <w:rsid w:val="00B47FB9"/>
    <w:rsid w:val="00B503D2"/>
    <w:rsid w:val="00B507EF"/>
    <w:rsid w:val="00B50B6B"/>
    <w:rsid w:val="00B50E4E"/>
    <w:rsid w:val="00B50FFC"/>
    <w:rsid w:val="00B51093"/>
    <w:rsid w:val="00B51252"/>
    <w:rsid w:val="00B5164C"/>
    <w:rsid w:val="00B517A2"/>
    <w:rsid w:val="00B51B49"/>
    <w:rsid w:val="00B52048"/>
    <w:rsid w:val="00B52068"/>
    <w:rsid w:val="00B524C6"/>
    <w:rsid w:val="00B525E3"/>
    <w:rsid w:val="00B52888"/>
    <w:rsid w:val="00B529A6"/>
    <w:rsid w:val="00B52D93"/>
    <w:rsid w:val="00B52F00"/>
    <w:rsid w:val="00B52F2B"/>
    <w:rsid w:val="00B53206"/>
    <w:rsid w:val="00B53260"/>
    <w:rsid w:val="00B5329E"/>
    <w:rsid w:val="00B5331D"/>
    <w:rsid w:val="00B534C8"/>
    <w:rsid w:val="00B53521"/>
    <w:rsid w:val="00B53710"/>
    <w:rsid w:val="00B5394F"/>
    <w:rsid w:val="00B53C9F"/>
    <w:rsid w:val="00B54090"/>
    <w:rsid w:val="00B540CC"/>
    <w:rsid w:val="00B541AF"/>
    <w:rsid w:val="00B5424D"/>
    <w:rsid w:val="00B5477F"/>
    <w:rsid w:val="00B5497C"/>
    <w:rsid w:val="00B54BC9"/>
    <w:rsid w:val="00B54CE6"/>
    <w:rsid w:val="00B54D34"/>
    <w:rsid w:val="00B54D75"/>
    <w:rsid w:val="00B55264"/>
    <w:rsid w:val="00B552B7"/>
    <w:rsid w:val="00B553AC"/>
    <w:rsid w:val="00B5549C"/>
    <w:rsid w:val="00B5568D"/>
    <w:rsid w:val="00B55BC5"/>
    <w:rsid w:val="00B55D33"/>
    <w:rsid w:val="00B55D47"/>
    <w:rsid w:val="00B55F10"/>
    <w:rsid w:val="00B560AF"/>
    <w:rsid w:val="00B563A6"/>
    <w:rsid w:val="00B566CF"/>
    <w:rsid w:val="00B568E5"/>
    <w:rsid w:val="00B56A26"/>
    <w:rsid w:val="00B56BA5"/>
    <w:rsid w:val="00B56DC3"/>
    <w:rsid w:val="00B57458"/>
    <w:rsid w:val="00B578C1"/>
    <w:rsid w:val="00B57A62"/>
    <w:rsid w:val="00B57B84"/>
    <w:rsid w:val="00B57E01"/>
    <w:rsid w:val="00B57FEB"/>
    <w:rsid w:val="00B60060"/>
    <w:rsid w:val="00B6006F"/>
    <w:rsid w:val="00B60509"/>
    <w:rsid w:val="00B60514"/>
    <w:rsid w:val="00B60540"/>
    <w:rsid w:val="00B6081C"/>
    <w:rsid w:val="00B60955"/>
    <w:rsid w:val="00B60C27"/>
    <w:rsid w:val="00B60FD5"/>
    <w:rsid w:val="00B6105C"/>
    <w:rsid w:val="00B610AE"/>
    <w:rsid w:val="00B6119E"/>
    <w:rsid w:val="00B617BB"/>
    <w:rsid w:val="00B61E65"/>
    <w:rsid w:val="00B61E73"/>
    <w:rsid w:val="00B61FF5"/>
    <w:rsid w:val="00B621BA"/>
    <w:rsid w:val="00B621BE"/>
    <w:rsid w:val="00B6244D"/>
    <w:rsid w:val="00B62458"/>
    <w:rsid w:val="00B624DE"/>
    <w:rsid w:val="00B6260A"/>
    <w:rsid w:val="00B62DA5"/>
    <w:rsid w:val="00B62DA9"/>
    <w:rsid w:val="00B62E76"/>
    <w:rsid w:val="00B62F23"/>
    <w:rsid w:val="00B631DE"/>
    <w:rsid w:val="00B63276"/>
    <w:rsid w:val="00B632FD"/>
    <w:rsid w:val="00B63316"/>
    <w:rsid w:val="00B637E4"/>
    <w:rsid w:val="00B63A3C"/>
    <w:rsid w:val="00B63B36"/>
    <w:rsid w:val="00B63B6F"/>
    <w:rsid w:val="00B63FFA"/>
    <w:rsid w:val="00B63FFF"/>
    <w:rsid w:val="00B64098"/>
    <w:rsid w:val="00B641A2"/>
    <w:rsid w:val="00B64368"/>
    <w:rsid w:val="00B64429"/>
    <w:rsid w:val="00B64493"/>
    <w:rsid w:val="00B64705"/>
    <w:rsid w:val="00B64962"/>
    <w:rsid w:val="00B64BFD"/>
    <w:rsid w:val="00B64D35"/>
    <w:rsid w:val="00B655E7"/>
    <w:rsid w:val="00B657FE"/>
    <w:rsid w:val="00B65C91"/>
    <w:rsid w:val="00B65D21"/>
    <w:rsid w:val="00B65E6E"/>
    <w:rsid w:val="00B6615A"/>
    <w:rsid w:val="00B6622E"/>
    <w:rsid w:val="00B6669C"/>
    <w:rsid w:val="00B6673B"/>
    <w:rsid w:val="00B6695C"/>
    <w:rsid w:val="00B66BA1"/>
    <w:rsid w:val="00B66C1E"/>
    <w:rsid w:val="00B66C9D"/>
    <w:rsid w:val="00B66D53"/>
    <w:rsid w:val="00B6739E"/>
    <w:rsid w:val="00B676B1"/>
    <w:rsid w:val="00B677A9"/>
    <w:rsid w:val="00B677FF"/>
    <w:rsid w:val="00B67AE9"/>
    <w:rsid w:val="00B67AF0"/>
    <w:rsid w:val="00B67CDF"/>
    <w:rsid w:val="00B7001A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3CC"/>
    <w:rsid w:val="00B713FF"/>
    <w:rsid w:val="00B717D0"/>
    <w:rsid w:val="00B7196B"/>
    <w:rsid w:val="00B719CF"/>
    <w:rsid w:val="00B71B88"/>
    <w:rsid w:val="00B71DD0"/>
    <w:rsid w:val="00B7214B"/>
    <w:rsid w:val="00B7221B"/>
    <w:rsid w:val="00B72276"/>
    <w:rsid w:val="00B72566"/>
    <w:rsid w:val="00B72597"/>
    <w:rsid w:val="00B72742"/>
    <w:rsid w:val="00B7277B"/>
    <w:rsid w:val="00B72CCB"/>
    <w:rsid w:val="00B72E06"/>
    <w:rsid w:val="00B730CC"/>
    <w:rsid w:val="00B732A6"/>
    <w:rsid w:val="00B73697"/>
    <w:rsid w:val="00B73777"/>
    <w:rsid w:val="00B739D6"/>
    <w:rsid w:val="00B73E24"/>
    <w:rsid w:val="00B73F4E"/>
    <w:rsid w:val="00B7402B"/>
    <w:rsid w:val="00B7466F"/>
    <w:rsid w:val="00B7473C"/>
    <w:rsid w:val="00B74A00"/>
    <w:rsid w:val="00B75118"/>
    <w:rsid w:val="00B751E7"/>
    <w:rsid w:val="00B753A2"/>
    <w:rsid w:val="00B759AE"/>
    <w:rsid w:val="00B75BDA"/>
    <w:rsid w:val="00B75E06"/>
    <w:rsid w:val="00B75EAD"/>
    <w:rsid w:val="00B75ED8"/>
    <w:rsid w:val="00B75F48"/>
    <w:rsid w:val="00B75F84"/>
    <w:rsid w:val="00B761EB"/>
    <w:rsid w:val="00B76514"/>
    <w:rsid w:val="00B76719"/>
    <w:rsid w:val="00B7671F"/>
    <w:rsid w:val="00B76728"/>
    <w:rsid w:val="00B76859"/>
    <w:rsid w:val="00B7689E"/>
    <w:rsid w:val="00B76E77"/>
    <w:rsid w:val="00B76F2C"/>
    <w:rsid w:val="00B7726F"/>
    <w:rsid w:val="00B77333"/>
    <w:rsid w:val="00B7779D"/>
    <w:rsid w:val="00B77B68"/>
    <w:rsid w:val="00B77D7E"/>
    <w:rsid w:val="00B77E9F"/>
    <w:rsid w:val="00B77FD4"/>
    <w:rsid w:val="00B80087"/>
    <w:rsid w:val="00B801A1"/>
    <w:rsid w:val="00B802CD"/>
    <w:rsid w:val="00B803FB"/>
    <w:rsid w:val="00B8071C"/>
    <w:rsid w:val="00B80797"/>
    <w:rsid w:val="00B80C4C"/>
    <w:rsid w:val="00B810A8"/>
    <w:rsid w:val="00B8118B"/>
    <w:rsid w:val="00B81365"/>
    <w:rsid w:val="00B815BA"/>
    <w:rsid w:val="00B817A8"/>
    <w:rsid w:val="00B81940"/>
    <w:rsid w:val="00B81A77"/>
    <w:rsid w:val="00B81B58"/>
    <w:rsid w:val="00B81E05"/>
    <w:rsid w:val="00B81ED5"/>
    <w:rsid w:val="00B820B8"/>
    <w:rsid w:val="00B82206"/>
    <w:rsid w:val="00B822DC"/>
    <w:rsid w:val="00B82463"/>
    <w:rsid w:val="00B82778"/>
    <w:rsid w:val="00B82864"/>
    <w:rsid w:val="00B82EDF"/>
    <w:rsid w:val="00B82FFF"/>
    <w:rsid w:val="00B830E8"/>
    <w:rsid w:val="00B83308"/>
    <w:rsid w:val="00B83340"/>
    <w:rsid w:val="00B83382"/>
    <w:rsid w:val="00B834A2"/>
    <w:rsid w:val="00B83535"/>
    <w:rsid w:val="00B83AFA"/>
    <w:rsid w:val="00B83C34"/>
    <w:rsid w:val="00B83EB3"/>
    <w:rsid w:val="00B83F71"/>
    <w:rsid w:val="00B842C3"/>
    <w:rsid w:val="00B84366"/>
    <w:rsid w:val="00B845AB"/>
    <w:rsid w:val="00B846B4"/>
    <w:rsid w:val="00B84716"/>
    <w:rsid w:val="00B8480A"/>
    <w:rsid w:val="00B848C4"/>
    <w:rsid w:val="00B84A1B"/>
    <w:rsid w:val="00B84A7C"/>
    <w:rsid w:val="00B84B3F"/>
    <w:rsid w:val="00B84DBD"/>
    <w:rsid w:val="00B84E19"/>
    <w:rsid w:val="00B84FED"/>
    <w:rsid w:val="00B85031"/>
    <w:rsid w:val="00B851EF"/>
    <w:rsid w:val="00B8534D"/>
    <w:rsid w:val="00B853D3"/>
    <w:rsid w:val="00B8543B"/>
    <w:rsid w:val="00B854E9"/>
    <w:rsid w:val="00B8553E"/>
    <w:rsid w:val="00B85590"/>
    <w:rsid w:val="00B85707"/>
    <w:rsid w:val="00B85845"/>
    <w:rsid w:val="00B85CCD"/>
    <w:rsid w:val="00B860FE"/>
    <w:rsid w:val="00B86101"/>
    <w:rsid w:val="00B8616F"/>
    <w:rsid w:val="00B86185"/>
    <w:rsid w:val="00B8639A"/>
    <w:rsid w:val="00B866A2"/>
    <w:rsid w:val="00B869B9"/>
    <w:rsid w:val="00B86CAF"/>
    <w:rsid w:val="00B87025"/>
    <w:rsid w:val="00B874C7"/>
    <w:rsid w:val="00B87556"/>
    <w:rsid w:val="00B87650"/>
    <w:rsid w:val="00B87BE5"/>
    <w:rsid w:val="00B87F79"/>
    <w:rsid w:val="00B904C2"/>
    <w:rsid w:val="00B90678"/>
    <w:rsid w:val="00B90A8D"/>
    <w:rsid w:val="00B90D64"/>
    <w:rsid w:val="00B90FAE"/>
    <w:rsid w:val="00B91131"/>
    <w:rsid w:val="00B91135"/>
    <w:rsid w:val="00B9160F"/>
    <w:rsid w:val="00B916A0"/>
    <w:rsid w:val="00B91964"/>
    <w:rsid w:val="00B91DC2"/>
    <w:rsid w:val="00B91E87"/>
    <w:rsid w:val="00B91FBE"/>
    <w:rsid w:val="00B9225C"/>
    <w:rsid w:val="00B922F1"/>
    <w:rsid w:val="00B9245E"/>
    <w:rsid w:val="00B92734"/>
    <w:rsid w:val="00B92843"/>
    <w:rsid w:val="00B92857"/>
    <w:rsid w:val="00B92960"/>
    <w:rsid w:val="00B92BEE"/>
    <w:rsid w:val="00B92D5C"/>
    <w:rsid w:val="00B92D6A"/>
    <w:rsid w:val="00B92DCE"/>
    <w:rsid w:val="00B92EB0"/>
    <w:rsid w:val="00B931D6"/>
    <w:rsid w:val="00B9322A"/>
    <w:rsid w:val="00B93285"/>
    <w:rsid w:val="00B934EF"/>
    <w:rsid w:val="00B9392B"/>
    <w:rsid w:val="00B93A32"/>
    <w:rsid w:val="00B93AA8"/>
    <w:rsid w:val="00B93C96"/>
    <w:rsid w:val="00B9400F"/>
    <w:rsid w:val="00B940F1"/>
    <w:rsid w:val="00B943D6"/>
    <w:rsid w:val="00B94422"/>
    <w:rsid w:val="00B94676"/>
    <w:rsid w:val="00B9494F"/>
    <w:rsid w:val="00B94B11"/>
    <w:rsid w:val="00B94B9F"/>
    <w:rsid w:val="00B94DC5"/>
    <w:rsid w:val="00B94E44"/>
    <w:rsid w:val="00B94EF9"/>
    <w:rsid w:val="00B94F91"/>
    <w:rsid w:val="00B95439"/>
    <w:rsid w:val="00B95A05"/>
    <w:rsid w:val="00B95D69"/>
    <w:rsid w:val="00B96552"/>
    <w:rsid w:val="00B966A9"/>
    <w:rsid w:val="00B968A9"/>
    <w:rsid w:val="00B968AB"/>
    <w:rsid w:val="00B968BA"/>
    <w:rsid w:val="00B96A14"/>
    <w:rsid w:val="00B96B80"/>
    <w:rsid w:val="00B97105"/>
    <w:rsid w:val="00B97123"/>
    <w:rsid w:val="00B9717F"/>
    <w:rsid w:val="00B9733A"/>
    <w:rsid w:val="00B973BA"/>
    <w:rsid w:val="00B974B0"/>
    <w:rsid w:val="00B97616"/>
    <w:rsid w:val="00B976BA"/>
    <w:rsid w:val="00B976BB"/>
    <w:rsid w:val="00B9773D"/>
    <w:rsid w:val="00B97812"/>
    <w:rsid w:val="00B97888"/>
    <w:rsid w:val="00B97894"/>
    <w:rsid w:val="00B97E08"/>
    <w:rsid w:val="00BA02D3"/>
    <w:rsid w:val="00BA0301"/>
    <w:rsid w:val="00BA03F4"/>
    <w:rsid w:val="00BA04DF"/>
    <w:rsid w:val="00BA0691"/>
    <w:rsid w:val="00BA0852"/>
    <w:rsid w:val="00BA09D2"/>
    <w:rsid w:val="00BA0A20"/>
    <w:rsid w:val="00BA0BE4"/>
    <w:rsid w:val="00BA0C96"/>
    <w:rsid w:val="00BA0FB6"/>
    <w:rsid w:val="00BA10A7"/>
    <w:rsid w:val="00BA12D1"/>
    <w:rsid w:val="00BA1464"/>
    <w:rsid w:val="00BA1678"/>
    <w:rsid w:val="00BA17E5"/>
    <w:rsid w:val="00BA1A2C"/>
    <w:rsid w:val="00BA1A52"/>
    <w:rsid w:val="00BA1E47"/>
    <w:rsid w:val="00BA2066"/>
    <w:rsid w:val="00BA2257"/>
    <w:rsid w:val="00BA2793"/>
    <w:rsid w:val="00BA2798"/>
    <w:rsid w:val="00BA287B"/>
    <w:rsid w:val="00BA2930"/>
    <w:rsid w:val="00BA2EC6"/>
    <w:rsid w:val="00BA2FD1"/>
    <w:rsid w:val="00BA3041"/>
    <w:rsid w:val="00BA3180"/>
    <w:rsid w:val="00BA33BE"/>
    <w:rsid w:val="00BA35AA"/>
    <w:rsid w:val="00BA3610"/>
    <w:rsid w:val="00BA36BB"/>
    <w:rsid w:val="00BA372B"/>
    <w:rsid w:val="00BA3825"/>
    <w:rsid w:val="00BA3BCD"/>
    <w:rsid w:val="00BA3CC0"/>
    <w:rsid w:val="00BA3DA8"/>
    <w:rsid w:val="00BA3DE5"/>
    <w:rsid w:val="00BA4443"/>
    <w:rsid w:val="00BA453B"/>
    <w:rsid w:val="00BA4608"/>
    <w:rsid w:val="00BA4611"/>
    <w:rsid w:val="00BA46A6"/>
    <w:rsid w:val="00BA46AD"/>
    <w:rsid w:val="00BA48A1"/>
    <w:rsid w:val="00BA49BD"/>
    <w:rsid w:val="00BA4BA5"/>
    <w:rsid w:val="00BA4BA6"/>
    <w:rsid w:val="00BA4D32"/>
    <w:rsid w:val="00BA4F92"/>
    <w:rsid w:val="00BA50E4"/>
    <w:rsid w:val="00BA527B"/>
    <w:rsid w:val="00BA53D0"/>
    <w:rsid w:val="00BA542E"/>
    <w:rsid w:val="00BA5C0F"/>
    <w:rsid w:val="00BA5D35"/>
    <w:rsid w:val="00BA5E1E"/>
    <w:rsid w:val="00BA5EE0"/>
    <w:rsid w:val="00BA61CD"/>
    <w:rsid w:val="00BA64B0"/>
    <w:rsid w:val="00BA655D"/>
    <w:rsid w:val="00BA6568"/>
    <w:rsid w:val="00BA68D7"/>
    <w:rsid w:val="00BA6B4F"/>
    <w:rsid w:val="00BA6BD4"/>
    <w:rsid w:val="00BA6D8D"/>
    <w:rsid w:val="00BA6E69"/>
    <w:rsid w:val="00BA7164"/>
    <w:rsid w:val="00BA71C2"/>
    <w:rsid w:val="00BA7414"/>
    <w:rsid w:val="00BA7445"/>
    <w:rsid w:val="00BA7813"/>
    <w:rsid w:val="00BA7BBD"/>
    <w:rsid w:val="00BA7FA3"/>
    <w:rsid w:val="00BB0015"/>
    <w:rsid w:val="00BB0048"/>
    <w:rsid w:val="00BB0112"/>
    <w:rsid w:val="00BB0327"/>
    <w:rsid w:val="00BB04A8"/>
    <w:rsid w:val="00BB0567"/>
    <w:rsid w:val="00BB09BA"/>
    <w:rsid w:val="00BB0A4E"/>
    <w:rsid w:val="00BB0CE3"/>
    <w:rsid w:val="00BB0DCC"/>
    <w:rsid w:val="00BB148A"/>
    <w:rsid w:val="00BB18B2"/>
    <w:rsid w:val="00BB1ACD"/>
    <w:rsid w:val="00BB1B83"/>
    <w:rsid w:val="00BB1B95"/>
    <w:rsid w:val="00BB1F25"/>
    <w:rsid w:val="00BB2C3D"/>
    <w:rsid w:val="00BB2F37"/>
    <w:rsid w:val="00BB301A"/>
    <w:rsid w:val="00BB3259"/>
    <w:rsid w:val="00BB3318"/>
    <w:rsid w:val="00BB33C1"/>
    <w:rsid w:val="00BB345B"/>
    <w:rsid w:val="00BB35AB"/>
    <w:rsid w:val="00BB3809"/>
    <w:rsid w:val="00BB3844"/>
    <w:rsid w:val="00BB39B1"/>
    <w:rsid w:val="00BB39BF"/>
    <w:rsid w:val="00BB3B33"/>
    <w:rsid w:val="00BB3E5A"/>
    <w:rsid w:val="00BB4278"/>
    <w:rsid w:val="00BB4870"/>
    <w:rsid w:val="00BB4C4A"/>
    <w:rsid w:val="00BB4E92"/>
    <w:rsid w:val="00BB4F78"/>
    <w:rsid w:val="00BB5047"/>
    <w:rsid w:val="00BB5409"/>
    <w:rsid w:val="00BB5E85"/>
    <w:rsid w:val="00BB5E8A"/>
    <w:rsid w:val="00BB605A"/>
    <w:rsid w:val="00BB60D5"/>
    <w:rsid w:val="00BB6126"/>
    <w:rsid w:val="00BB67F2"/>
    <w:rsid w:val="00BB6D2A"/>
    <w:rsid w:val="00BB6D5E"/>
    <w:rsid w:val="00BB6F52"/>
    <w:rsid w:val="00BB6FF8"/>
    <w:rsid w:val="00BB704C"/>
    <w:rsid w:val="00BB71B4"/>
    <w:rsid w:val="00BB7536"/>
    <w:rsid w:val="00BB7781"/>
    <w:rsid w:val="00BB790E"/>
    <w:rsid w:val="00BB7DEE"/>
    <w:rsid w:val="00BB7E1F"/>
    <w:rsid w:val="00BC02A5"/>
    <w:rsid w:val="00BC06AF"/>
    <w:rsid w:val="00BC0AB3"/>
    <w:rsid w:val="00BC0C93"/>
    <w:rsid w:val="00BC0CA2"/>
    <w:rsid w:val="00BC108C"/>
    <w:rsid w:val="00BC1106"/>
    <w:rsid w:val="00BC125E"/>
    <w:rsid w:val="00BC1531"/>
    <w:rsid w:val="00BC165D"/>
    <w:rsid w:val="00BC183B"/>
    <w:rsid w:val="00BC18F4"/>
    <w:rsid w:val="00BC19DE"/>
    <w:rsid w:val="00BC19E3"/>
    <w:rsid w:val="00BC1C9A"/>
    <w:rsid w:val="00BC20F1"/>
    <w:rsid w:val="00BC211E"/>
    <w:rsid w:val="00BC2804"/>
    <w:rsid w:val="00BC28CB"/>
    <w:rsid w:val="00BC2DD6"/>
    <w:rsid w:val="00BC3AE9"/>
    <w:rsid w:val="00BC3CCF"/>
    <w:rsid w:val="00BC3D4F"/>
    <w:rsid w:val="00BC3EA3"/>
    <w:rsid w:val="00BC3F89"/>
    <w:rsid w:val="00BC4052"/>
    <w:rsid w:val="00BC41A0"/>
    <w:rsid w:val="00BC41CD"/>
    <w:rsid w:val="00BC4379"/>
    <w:rsid w:val="00BC4772"/>
    <w:rsid w:val="00BC4B6C"/>
    <w:rsid w:val="00BC4B79"/>
    <w:rsid w:val="00BC4CF5"/>
    <w:rsid w:val="00BC4D89"/>
    <w:rsid w:val="00BC4ED1"/>
    <w:rsid w:val="00BC5000"/>
    <w:rsid w:val="00BC5301"/>
    <w:rsid w:val="00BC531D"/>
    <w:rsid w:val="00BC5572"/>
    <w:rsid w:val="00BC56C8"/>
    <w:rsid w:val="00BC5B81"/>
    <w:rsid w:val="00BC5BA6"/>
    <w:rsid w:val="00BC5D17"/>
    <w:rsid w:val="00BC5E6B"/>
    <w:rsid w:val="00BC66E2"/>
    <w:rsid w:val="00BC6782"/>
    <w:rsid w:val="00BC67E7"/>
    <w:rsid w:val="00BC6821"/>
    <w:rsid w:val="00BC6A20"/>
    <w:rsid w:val="00BC6C54"/>
    <w:rsid w:val="00BC6C74"/>
    <w:rsid w:val="00BC6D24"/>
    <w:rsid w:val="00BC6F8E"/>
    <w:rsid w:val="00BC6FAF"/>
    <w:rsid w:val="00BC7252"/>
    <w:rsid w:val="00BC72E8"/>
    <w:rsid w:val="00BC7612"/>
    <w:rsid w:val="00BC784A"/>
    <w:rsid w:val="00BC793B"/>
    <w:rsid w:val="00BC795E"/>
    <w:rsid w:val="00BC79D4"/>
    <w:rsid w:val="00BC7EB1"/>
    <w:rsid w:val="00BD034E"/>
    <w:rsid w:val="00BD075C"/>
    <w:rsid w:val="00BD07A1"/>
    <w:rsid w:val="00BD0A5B"/>
    <w:rsid w:val="00BD10DF"/>
    <w:rsid w:val="00BD141C"/>
    <w:rsid w:val="00BD1A8E"/>
    <w:rsid w:val="00BD2235"/>
    <w:rsid w:val="00BD28C5"/>
    <w:rsid w:val="00BD2954"/>
    <w:rsid w:val="00BD2F75"/>
    <w:rsid w:val="00BD2FAD"/>
    <w:rsid w:val="00BD3195"/>
    <w:rsid w:val="00BD349C"/>
    <w:rsid w:val="00BD3673"/>
    <w:rsid w:val="00BD3C0C"/>
    <w:rsid w:val="00BD3CE1"/>
    <w:rsid w:val="00BD3E1D"/>
    <w:rsid w:val="00BD4303"/>
    <w:rsid w:val="00BD437F"/>
    <w:rsid w:val="00BD47E5"/>
    <w:rsid w:val="00BD487E"/>
    <w:rsid w:val="00BD4916"/>
    <w:rsid w:val="00BD4A0A"/>
    <w:rsid w:val="00BD4AE1"/>
    <w:rsid w:val="00BD4DD7"/>
    <w:rsid w:val="00BD4E78"/>
    <w:rsid w:val="00BD50D6"/>
    <w:rsid w:val="00BD5151"/>
    <w:rsid w:val="00BD52B0"/>
    <w:rsid w:val="00BD5444"/>
    <w:rsid w:val="00BD55D8"/>
    <w:rsid w:val="00BD5678"/>
    <w:rsid w:val="00BD57E1"/>
    <w:rsid w:val="00BD5BCD"/>
    <w:rsid w:val="00BD5DA5"/>
    <w:rsid w:val="00BD6093"/>
    <w:rsid w:val="00BD644A"/>
    <w:rsid w:val="00BD64C9"/>
    <w:rsid w:val="00BD675E"/>
    <w:rsid w:val="00BD6AEE"/>
    <w:rsid w:val="00BD6D99"/>
    <w:rsid w:val="00BD6EAE"/>
    <w:rsid w:val="00BD71C7"/>
    <w:rsid w:val="00BD755F"/>
    <w:rsid w:val="00BD7777"/>
    <w:rsid w:val="00BD777F"/>
    <w:rsid w:val="00BD789A"/>
    <w:rsid w:val="00BD7968"/>
    <w:rsid w:val="00BD79F5"/>
    <w:rsid w:val="00BD7B20"/>
    <w:rsid w:val="00BD7CCE"/>
    <w:rsid w:val="00BD7F3A"/>
    <w:rsid w:val="00BE000D"/>
    <w:rsid w:val="00BE02B5"/>
    <w:rsid w:val="00BE03B6"/>
    <w:rsid w:val="00BE08CB"/>
    <w:rsid w:val="00BE0B31"/>
    <w:rsid w:val="00BE0D09"/>
    <w:rsid w:val="00BE0D0C"/>
    <w:rsid w:val="00BE0ED8"/>
    <w:rsid w:val="00BE113E"/>
    <w:rsid w:val="00BE1369"/>
    <w:rsid w:val="00BE1480"/>
    <w:rsid w:val="00BE14BF"/>
    <w:rsid w:val="00BE1573"/>
    <w:rsid w:val="00BE15D9"/>
    <w:rsid w:val="00BE19E8"/>
    <w:rsid w:val="00BE1C4C"/>
    <w:rsid w:val="00BE1E1A"/>
    <w:rsid w:val="00BE1E6B"/>
    <w:rsid w:val="00BE2051"/>
    <w:rsid w:val="00BE23F6"/>
    <w:rsid w:val="00BE26A4"/>
    <w:rsid w:val="00BE26B9"/>
    <w:rsid w:val="00BE2F36"/>
    <w:rsid w:val="00BE3079"/>
    <w:rsid w:val="00BE30EA"/>
    <w:rsid w:val="00BE32B0"/>
    <w:rsid w:val="00BE3489"/>
    <w:rsid w:val="00BE3927"/>
    <w:rsid w:val="00BE3996"/>
    <w:rsid w:val="00BE3A5E"/>
    <w:rsid w:val="00BE3E20"/>
    <w:rsid w:val="00BE3EFA"/>
    <w:rsid w:val="00BE43B3"/>
    <w:rsid w:val="00BE46B8"/>
    <w:rsid w:val="00BE47F7"/>
    <w:rsid w:val="00BE4830"/>
    <w:rsid w:val="00BE497E"/>
    <w:rsid w:val="00BE4A7E"/>
    <w:rsid w:val="00BE4AB3"/>
    <w:rsid w:val="00BE514C"/>
    <w:rsid w:val="00BE5210"/>
    <w:rsid w:val="00BE544D"/>
    <w:rsid w:val="00BE5657"/>
    <w:rsid w:val="00BE5924"/>
    <w:rsid w:val="00BE59D1"/>
    <w:rsid w:val="00BE5B80"/>
    <w:rsid w:val="00BE5BD6"/>
    <w:rsid w:val="00BE5C37"/>
    <w:rsid w:val="00BE5D8A"/>
    <w:rsid w:val="00BE624D"/>
    <w:rsid w:val="00BE63A0"/>
    <w:rsid w:val="00BE65EF"/>
    <w:rsid w:val="00BE6A29"/>
    <w:rsid w:val="00BE6D6F"/>
    <w:rsid w:val="00BE6DC7"/>
    <w:rsid w:val="00BE6E32"/>
    <w:rsid w:val="00BE733F"/>
    <w:rsid w:val="00BE7408"/>
    <w:rsid w:val="00BE7440"/>
    <w:rsid w:val="00BE7629"/>
    <w:rsid w:val="00BE7A84"/>
    <w:rsid w:val="00BE7ABC"/>
    <w:rsid w:val="00BE7FCE"/>
    <w:rsid w:val="00BF02B7"/>
    <w:rsid w:val="00BF0339"/>
    <w:rsid w:val="00BF03D9"/>
    <w:rsid w:val="00BF05B3"/>
    <w:rsid w:val="00BF0985"/>
    <w:rsid w:val="00BF108B"/>
    <w:rsid w:val="00BF1148"/>
    <w:rsid w:val="00BF11C9"/>
    <w:rsid w:val="00BF12DA"/>
    <w:rsid w:val="00BF136E"/>
    <w:rsid w:val="00BF1717"/>
    <w:rsid w:val="00BF1850"/>
    <w:rsid w:val="00BF1932"/>
    <w:rsid w:val="00BF1B10"/>
    <w:rsid w:val="00BF1FA2"/>
    <w:rsid w:val="00BF21CD"/>
    <w:rsid w:val="00BF238C"/>
    <w:rsid w:val="00BF248A"/>
    <w:rsid w:val="00BF2B53"/>
    <w:rsid w:val="00BF2D4C"/>
    <w:rsid w:val="00BF2E5B"/>
    <w:rsid w:val="00BF301B"/>
    <w:rsid w:val="00BF342C"/>
    <w:rsid w:val="00BF3630"/>
    <w:rsid w:val="00BF397C"/>
    <w:rsid w:val="00BF3991"/>
    <w:rsid w:val="00BF3A85"/>
    <w:rsid w:val="00BF3F69"/>
    <w:rsid w:val="00BF4106"/>
    <w:rsid w:val="00BF41D2"/>
    <w:rsid w:val="00BF42AA"/>
    <w:rsid w:val="00BF43D0"/>
    <w:rsid w:val="00BF440E"/>
    <w:rsid w:val="00BF448E"/>
    <w:rsid w:val="00BF454A"/>
    <w:rsid w:val="00BF45A9"/>
    <w:rsid w:val="00BF48D9"/>
    <w:rsid w:val="00BF4BB0"/>
    <w:rsid w:val="00BF4ED1"/>
    <w:rsid w:val="00BF507C"/>
    <w:rsid w:val="00BF514E"/>
    <w:rsid w:val="00BF518D"/>
    <w:rsid w:val="00BF5196"/>
    <w:rsid w:val="00BF51AB"/>
    <w:rsid w:val="00BF52F1"/>
    <w:rsid w:val="00BF54E7"/>
    <w:rsid w:val="00BF5639"/>
    <w:rsid w:val="00BF582A"/>
    <w:rsid w:val="00BF5980"/>
    <w:rsid w:val="00BF5993"/>
    <w:rsid w:val="00BF60FE"/>
    <w:rsid w:val="00BF6254"/>
    <w:rsid w:val="00BF639A"/>
    <w:rsid w:val="00BF6498"/>
    <w:rsid w:val="00BF6964"/>
    <w:rsid w:val="00BF6F2C"/>
    <w:rsid w:val="00BF72BE"/>
    <w:rsid w:val="00BF74FB"/>
    <w:rsid w:val="00BF7523"/>
    <w:rsid w:val="00BF752E"/>
    <w:rsid w:val="00BF789F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0EF2"/>
    <w:rsid w:val="00C01236"/>
    <w:rsid w:val="00C0130D"/>
    <w:rsid w:val="00C01492"/>
    <w:rsid w:val="00C01B65"/>
    <w:rsid w:val="00C01B8B"/>
    <w:rsid w:val="00C01BA7"/>
    <w:rsid w:val="00C01BD8"/>
    <w:rsid w:val="00C01C2B"/>
    <w:rsid w:val="00C0256B"/>
    <w:rsid w:val="00C02723"/>
    <w:rsid w:val="00C02802"/>
    <w:rsid w:val="00C031C6"/>
    <w:rsid w:val="00C03215"/>
    <w:rsid w:val="00C03663"/>
    <w:rsid w:val="00C036E8"/>
    <w:rsid w:val="00C037E3"/>
    <w:rsid w:val="00C03857"/>
    <w:rsid w:val="00C038B1"/>
    <w:rsid w:val="00C0391F"/>
    <w:rsid w:val="00C03982"/>
    <w:rsid w:val="00C03CA8"/>
    <w:rsid w:val="00C03E10"/>
    <w:rsid w:val="00C03F5C"/>
    <w:rsid w:val="00C03FA1"/>
    <w:rsid w:val="00C042B0"/>
    <w:rsid w:val="00C044B3"/>
    <w:rsid w:val="00C044C8"/>
    <w:rsid w:val="00C0470C"/>
    <w:rsid w:val="00C047C9"/>
    <w:rsid w:val="00C04A6C"/>
    <w:rsid w:val="00C04AE1"/>
    <w:rsid w:val="00C04B84"/>
    <w:rsid w:val="00C04DAD"/>
    <w:rsid w:val="00C05046"/>
    <w:rsid w:val="00C05061"/>
    <w:rsid w:val="00C05691"/>
    <w:rsid w:val="00C05795"/>
    <w:rsid w:val="00C057D2"/>
    <w:rsid w:val="00C05D53"/>
    <w:rsid w:val="00C05E5D"/>
    <w:rsid w:val="00C0602B"/>
    <w:rsid w:val="00C060C1"/>
    <w:rsid w:val="00C062DF"/>
    <w:rsid w:val="00C06413"/>
    <w:rsid w:val="00C06939"/>
    <w:rsid w:val="00C0696C"/>
    <w:rsid w:val="00C069CC"/>
    <w:rsid w:val="00C06F22"/>
    <w:rsid w:val="00C06FFB"/>
    <w:rsid w:val="00C07183"/>
    <w:rsid w:val="00C072B2"/>
    <w:rsid w:val="00C07337"/>
    <w:rsid w:val="00C07736"/>
    <w:rsid w:val="00C0774E"/>
    <w:rsid w:val="00C078E6"/>
    <w:rsid w:val="00C07CC1"/>
    <w:rsid w:val="00C103C1"/>
    <w:rsid w:val="00C107C1"/>
    <w:rsid w:val="00C10984"/>
    <w:rsid w:val="00C10B61"/>
    <w:rsid w:val="00C10CE0"/>
    <w:rsid w:val="00C10D9A"/>
    <w:rsid w:val="00C10E6E"/>
    <w:rsid w:val="00C10EB6"/>
    <w:rsid w:val="00C10EC5"/>
    <w:rsid w:val="00C10F48"/>
    <w:rsid w:val="00C1111F"/>
    <w:rsid w:val="00C113CF"/>
    <w:rsid w:val="00C115D1"/>
    <w:rsid w:val="00C11CB7"/>
    <w:rsid w:val="00C11F29"/>
    <w:rsid w:val="00C11FC1"/>
    <w:rsid w:val="00C1217B"/>
    <w:rsid w:val="00C121D9"/>
    <w:rsid w:val="00C12391"/>
    <w:rsid w:val="00C12547"/>
    <w:rsid w:val="00C125EB"/>
    <w:rsid w:val="00C12880"/>
    <w:rsid w:val="00C12AF5"/>
    <w:rsid w:val="00C12D6B"/>
    <w:rsid w:val="00C12E72"/>
    <w:rsid w:val="00C1314F"/>
    <w:rsid w:val="00C1319A"/>
    <w:rsid w:val="00C13298"/>
    <w:rsid w:val="00C1330E"/>
    <w:rsid w:val="00C13352"/>
    <w:rsid w:val="00C13362"/>
    <w:rsid w:val="00C13537"/>
    <w:rsid w:val="00C1355D"/>
    <w:rsid w:val="00C135D9"/>
    <w:rsid w:val="00C139BE"/>
    <w:rsid w:val="00C13AAA"/>
    <w:rsid w:val="00C13C0B"/>
    <w:rsid w:val="00C13DFB"/>
    <w:rsid w:val="00C13E94"/>
    <w:rsid w:val="00C13E98"/>
    <w:rsid w:val="00C13F98"/>
    <w:rsid w:val="00C14110"/>
    <w:rsid w:val="00C144B2"/>
    <w:rsid w:val="00C147DD"/>
    <w:rsid w:val="00C1495B"/>
    <w:rsid w:val="00C14A21"/>
    <w:rsid w:val="00C14B1F"/>
    <w:rsid w:val="00C14CF7"/>
    <w:rsid w:val="00C14D82"/>
    <w:rsid w:val="00C14EFE"/>
    <w:rsid w:val="00C14F30"/>
    <w:rsid w:val="00C14FE5"/>
    <w:rsid w:val="00C15176"/>
    <w:rsid w:val="00C15475"/>
    <w:rsid w:val="00C1563C"/>
    <w:rsid w:val="00C15749"/>
    <w:rsid w:val="00C15803"/>
    <w:rsid w:val="00C159CD"/>
    <w:rsid w:val="00C15A07"/>
    <w:rsid w:val="00C15BBD"/>
    <w:rsid w:val="00C15CCF"/>
    <w:rsid w:val="00C15FAA"/>
    <w:rsid w:val="00C16363"/>
    <w:rsid w:val="00C16763"/>
    <w:rsid w:val="00C1679F"/>
    <w:rsid w:val="00C167EE"/>
    <w:rsid w:val="00C16DD2"/>
    <w:rsid w:val="00C16E4E"/>
    <w:rsid w:val="00C16E53"/>
    <w:rsid w:val="00C175BF"/>
    <w:rsid w:val="00C17654"/>
    <w:rsid w:val="00C176BC"/>
    <w:rsid w:val="00C17A53"/>
    <w:rsid w:val="00C17ADE"/>
    <w:rsid w:val="00C17AF6"/>
    <w:rsid w:val="00C17D72"/>
    <w:rsid w:val="00C17F95"/>
    <w:rsid w:val="00C17FFE"/>
    <w:rsid w:val="00C2005C"/>
    <w:rsid w:val="00C20618"/>
    <w:rsid w:val="00C20E37"/>
    <w:rsid w:val="00C20E99"/>
    <w:rsid w:val="00C20F91"/>
    <w:rsid w:val="00C2101C"/>
    <w:rsid w:val="00C21049"/>
    <w:rsid w:val="00C21608"/>
    <w:rsid w:val="00C21806"/>
    <w:rsid w:val="00C218CE"/>
    <w:rsid w:val="00C21940"/>
    <w:rsid w:val="00C21AC8"/>
    <w:rsid w:val="00C21DDA"/>
    <w:rsid w:val="00C21EE4"/>
    <w:rsid w:val="00C221E1"/>
    <w:rsid w:val="00C22223"/>
    <w:rsid w:val="00C224D8"/>
    <w:rsid w:val="00C2250D"/>
    <w:rsid w:val="00C226A7"/>
    <w:rsid w:val="00C226B2"/>
    <w:rsid w:val="00C2295B"/>
    <w:rsid w:val="00C22995"/>
    <w:rsid w:val="00C229BA"/>
    <w:rsid w:val="00C22B2F"/>
    <w:rsid w:val="00C22B9C"/>
    <w:rsid w:val="00C22BB0"/>
    <w:rsid w:val="00C22BFE"/>
    <w:rsid w:val="00C22F4F"/>
    <w:rsid w:val="00C237F2"/>
    <w:rsid w:val="00C23D45"/>
    <w:rsid w:val="00C23FD7"/>
    <w:rsid w:val="00C24262"/>
    <w:rsid w:val="00C245FA"/>
    <w:rsid w:val="00C24821"/>
    <w:rsid w:val="00C248B4"/>
    <w:rsid w:val="00C24983"/>
    <w:rsid w:val="00C24A1C"/>
    <w:rsid w:val="00C25017"/>
    <w:rsid w:val="00C252ED"/>
    <w:rsid w:val="00C25364"/>
    <w:rsid w:val="00C2536C"/>
    <w:rsid w:val="00C255A0"/>
    <w:rsid w:val="00C257F4"/>
    <w:rsid w:val="00C25865"/>
    <w:rsid w:val="00C25956"/>
    <w:rsid w:val="00C25A4C"/>
    <w:rsid w:val="00C25A5F"/>
    <w:rsid w:val="00C25A86"/>
    <w:rsid w:val="00C25B82"/>
    <w:rsid w:val="00C25BAE"/>
    <w:rsid w:val="00C25BC6"/>
    <w:rsid w:val="00C2631A"/>
    <w:rsid w:val="00C26368"/>
    <w:rsid w:val="00C26412"/>
    <w:rsid w:val="00C26612"/>
    <w:rsid w:val="00C2684F"/>
    <w:rsid w:val="00C26B4C"/>
    <w:rsid w:val="00C26F46"/>
    <w:rsid w:val="00C272B4"/>
    <w:rsid w:val="00C27BBF"/>
    <w:rsid w:val="00C27E64"/>
    <w:rsid w:val="00C27F59"/>
    <w:rsid w:val="00C3014A"/>
    <w:rsid w:val="00C305E2"/>
    <w:rsid w:val="00C30656"/>
    <w:rsid w:val="00C30830"/>
    <w:rsid w:val="00C30D65"/>
    <w:rsid w:val="00C30F54"/>
    <w:rsid w:val="00C31033"/>
    <w:rsid w:val="00C310A5"/>
    <w:rsid w:val="00C319D7"/>
    <w:rsid w:val="00C31AEB"/>
    <w:rsid w:val="00C31B94"/>
    <w:rsid w:val="00C31CE8"/>
    <w:rsid w:val="00C322F6"/>
    <w:rsid w:val="00C325B3"/>
    <w:rsid w:val="00C32916"/>
    <w:rsid w:val="00C3293C"/>
    <w:rsid w:val="00C32D21"/>
    <w:rsid w:val="00C32F49"/>
    <w:rsid w:val="00C331C9"/>
    <w:rsid w:val="00C33450"/>
    <w:rsid w:val="00C33648"/>
    <w:rsid w:val="00C33703"/>
    <w:rsid w:val="00C33727"/>
    <w:rsid w:val="00C33893"/>
    <w:rsid w:val="00C338D7"/>
    <w:rsid w:val="00C33954"/>
    <w:rsid w:val="00C33A75"/>
    <w:rsid w:val="00C33AE1"/>
    <w:rsid w:val="00C33E72"/>
    <w:rsid w:val="00C33E96"/>
    <w:rsid w:val="00C33F42"/>
    <w:rsid w:val="00C34008"/>
    <w:rsid w:val="00C3453A"/>
    <w:rsid w:val="00C35031"/>
    <w:rsid w:val="00C352E0"/>
    <w:rsid w:val="00C355A9"/>
    <w:rsid w:val="00C35A00"/>
    <w:rsid w:val="00C35B9C"/>
    <w:rsid w:val="00C36133"/>
    <w:rsid w:val="00C36296"/>
    <w:rsid w:val="00C36371"/>
    <w:rsid w:val="00C36417"/>
    <w:rsid w:val="00C364A4"/>
    <w:rsid w:val="00C3658E"/>
    <w:rsid w:val="00C36788"/>
    <w:rsid w:val="00C36B7F"/>
    <w:rsid w:val="00C36D1E"/>
    <w:rsid w:val="00C36E48"/>
    <w:rsid w:val="00C37A78"/>
    <w:rsid w:val="00C37CA7"/>
    <w:rsid w:val="00C40043"/>
    <w:rsid w:val="00C40057"/>
    <w:rsid w:val="00C400DA"/>
    <w:rsid w:val="00C400DD"/>
    <w:rsid w:val="00C40204"/>
    <w:rsid w:val="00C4034E"/>
    <w:rsid w:val="00C406E0"/>
    <w:rsid w:val="00C4073A"/>
    <w:rsid w:val="00C40B4F"/>
    <w:rsid w:val="00C412BA"/>
    <w:rsid w:val="00C41689"/>
    <w:rsid w:val="00C41746"/>
    <w:rsid w:val="00C417A2"/>
    <w:rsid w:val="00C419B2"/>
    <w:rsid w:val="00C41D22"/>
    <w:rsid w:val="00C41E60"/>
    <w:rsid w:val="00C41EEC"/>
    <w:rsid w:val="00C41F24"/>
    <w:rsid w:val="00C41F35"/>
    <w:rsid w:val="00C421AB"/>
    <w:rsid w:val="00C422B2"/>
    <w:rsid w:val="00C42655"/>
    <w:rsid w:val="00C4277B"/>
    <w:rsid w:val="00C42DAC"/>
    <w:rsid w:val="00C42EB8"/>
    <w:rsid w:val="00C4314C"/>
    <w:rsid w:val="00C43741"/>
    <w:rsid w:val="00C43BD6"/>
    <w:rsid w:val="00C43CD3"/>
    <w:rsid w:val="00C44097"/>
    <w:rsid w:val="00C44456"/>
    <w:rsid w:val="00C446FA"/>
    <w:rsid w:val="00C44722"/>
    <w:rsid w:val="00C44745"/>
    <w:rsid w:val="00C447F8"/>
    <w:rsid w:val="00C449F3"/>
    <w:rsid w:val="00C44BD2"/>
    <w:rsid w:val="00C45386"/>
    <w:rsid w:val="00C4539F"/>
    <w:rsid w:val="00C4547E"/>
    <w:rsid w:val="00C456A4"/>
    <w:rsid w:val="00C45C9C"/>
    <w:rsid w:val="00C45D9C"/>
    <w:rsid w:val="00C45E57"/>
    <w:rsid w:val="00C45F61"/>
    <w:rsid w:val="00C46410"/>
    <w:rsid w:val="00C466FF"/>
    <w:rsid w:val="00C4690D"/>
    <w:rsid w:val="00C46AB1"/>
    <w:rsid w:val="00C46B0B"/>
    <w:rsid w:val="00C46BA2"/>
    <w:rsid w:val="00C501FB"/>
    <w:rsid w:val="00C50339"/>
    <w:rsid w:val="00C50404"/>
    <w:rsid w:val="00C506D4"/>
    <w:rsid w:val="00C506E3"/>
    <w:rsid w:val="00C50A6E"/>
    <w:rsid w:val="00C50C7E"/>
    <w:rsid w:val="00C50DD8"/>
    <w:rsid w:val="00C50DDE"/>
    <w:rsid w:val="00C50FC2"/>
    <w:rsid w:val="00C510CE"/>
    <w:rsid w:val="00C51112"/>
    <w:rsid w:val="00C511A6"/>
    <w:rsid w:val="00C5139E"/>
    <w:rsid w:val="00C51667"/>
    <w:rsid w:val="00C51761"/>
    <w:rsid w:val="00C51841"/>
    <w:rsid w:val="00C519BC"/>
    <w:rsid w:val="00C51AB3"/>
    <w:rsid w:val="00C51B6F"/>
    <w:rsid w:val="00C51C87"/>
    <w:rsid w:val="00C51F97"/>
    <w:rsid w:val="00C52237"/>
    <w:rsid w:val="00C52338"/>
    <w:rsid w:val="00C52479"/>
    <w:rsid w:val="00C524A9"/>
    <w:rsid w:val="00C524B9"/>
    <w:rsid w:val="00C52624"/>
    <w:rsid w:val="00C5297E"/>
    <w:rsid w:val="00C5299E"/>
    <w:rsid w:val="00C52C6F"/>
    <w:rsid w:val="00C52D3B"/>
    <w:rsid w:val="00C52FF3"/>
    <w:rsid w:val="00C530C8"/>
    <w:rsid w:val="00C5321F"/>
    <w:rsid w:val="00C53358"/>
    <w:rsid w:val="00C534D6"/>
    <w:rsid w:val="00C536C8"/>
    <w:rsid w:val="00C536D9"/>
    <w:rsid w:val="00C536E0"/>
    <w:rsid w:val="00C537C2"/>
    <w:rsid w:val="00C5389A"/>
    <w:rsid w:val="00C539AA"/>
    <w:rsid w:val="00C53C0F"/>
    <w:rsid w:val="00C53C28"/>
    <w:rsid w:val="00C53EEE"/>
    <w:rsid w:val="00C5435D"/>
    <w:rsid w:val="00C543AD"/>
    <w:rsid w:val="00C54717"/>
    <w:rsid w:val="00C54A5F"/>
    <w:rsid w:val="00C54B32"/>
    <w:rsid w:val="00C54DEF"/>
    <w:rsid w:val="00C54FB4"/>
    <w:rsid w:val="00C5504B"/>
    <w:rsid w:val="00C551C8"/>
    <w:rsid w:val="00C552CD"/>
    <w:rsid w:val="00C553D5"/>
    <w:rsid w:val="00C555AE"/>
    <w:rsid w:val="00C55863"/>
    <w:rsid w:val="00C55A93"/>
    <w:rsid w:val="00C55BC8"/>
    <w:rsid w:val="00C563BA"/>
    <w:rsid w:val="00C5642D"/>
    <w:rsid w:val="00C56935"/>
    <w:rsid w:val="00C56B06"/>
    <w:rsid w:val="00C56CD9"/>
    <w:rsid w:val="00C56D0A"/>
    <w:rsid w:val="00C56DDD"/>
    <w:rsid w:val="00C56F87"/>
    <w:rsid w:val="00C57166"/>
    <w:rsid w:val="00C5726A"/>
    <w:rsid w:val="00C5729F"/>
    <w:rsid w:val="00C573F9"/>
    <w:rsid w:val="00C578D3"/>
    <w:rsid w:val="00C57A90"/>
    <w:rsid w:val="00C600BD"/>
    <w:rsid w:val="00C60435"/>
    <w:rsid w:val="00C60492"/>
    <w:rsid w:val="00C6068A"/>
    <w:rsid w:val="00C607C0"/>
    <w:rsid w:val="00C60817"/>
    <w:rsid w:val="00C6084A"/>
    <w:rsid w:val="00C60D45"/>
    <w:rsid w:val="00C61047"/>
    <w:rsid w:val="00C614B6"/>
    <w:rsid w:val="00C61590"/>
    <w:rsid w:val="00C61745"/>
    <w:rsid w:val="00C6184F"/>
    <w:rsid w:val="00C6189E"/>
    <w:rsid w:val="00C61B84"/>
    <w:rsid w:val="00C61B8E"/>
    <w:rsid w:val="00C61C97"/>
    <w:rsid w:val="00C61DC4"/>
    <w:rsid w:val="00C61E89"/>
    <w:rsid w:val="00C61F66"/>
    <w:rsid w:val="00C61F81"/>
    <w:rsid w:val="00C625B0"/>
    <w:rsid w:val="00C626F0"/>
    <w:rsid w:val="00C62A6B"/>
    <w:rsid w:val="00C62C1B"/>
    <w:rsid w:val="00C62F48"/>
    <w:rsid w:val="00C63034"/>
    <w:rsid w:val="00C630B1"/>
    <w:rsid w:val="00C6316F"/>
    <w:rsid w:val="00C63340"/>
    <w:rsid w:val="00C633FE"/>
    <w:rsid w:val="00C635DC"/>
    <w:rsid w:val="00C63A2A"/>
    <w:rsid w:val="00C6409E"/>
    <w:rsid w:val="00C64376"/>
    <w:rsid w:val="00C6441A"/>
    <w:rsid w:val="00C645ED"/>
    <w:rsid w:val="00C647A7"/>
    <w:rsid w:val="00C647E7"/>
    <w:rsid w:val="00C648EB"/>
    <w:rsid w:val="00C64900"/>
    <w:rsid w:val="00C64D2F"/>
    <w:rsid w:val="00C64DB6"/>
    <w:rsid w:val="00C650CA"/>
    <w:rsid w:val="00C65192"/>
    <w:rsid w:val="00C653F0"/>
    <w:rsid w:val="00C655B1"/>
    <w:rsid w:val="00C656B4"/>
    <w:rsid w:val="00C656D0"/>
    <w:rsid w:val="00C65892"/>
    <w:rsid w:val="00C658E2"/>
    <w:rsid w:val="00C6594A"/>
    <w:rsid w:val="00C65ACB"/>
    <w:rsid w:val="00C65B14"/>
    <w:rsid w:val="00C65BE7"/>
    <w:rsid w:val="00C66950"/>
    <w:rsid w:val="00C66BBA"/>
    <w:rsid w:val="00C66D33"/>
    <w:rsid w:val="00C66EC8"/>
    <w:rsid w:val="00C66F07"/>
    <w:rsid w:val="00C671BE"/>
    <w:rsid w:val="00C678D4"/>
    <w:rsid w:val="00C67B88"/>
    <w:rsid w:val="00C67C7F"/>
    <w:rsid w:val="00C67CA9"/>
    <w:rsid w:val="00C700F6"/>
    <w:rsid w:val="00C7046B"/>
    <w:rsid w:val="00C70A84"/>
    <w:rsid w:val="00C70BFE"/>
    <w:rsid w:val="00C70FA9"/>
    <w:rsid w:val="00C70FC1"/>
    <w:rsid w:val="00C7102F"/>
    <w:rsid w:val="00C71541"/>
    <w:rsid w:val="00C71887"/>
    <w:rsid w:val="00C71BB3"/>
    <w:rsid w:val="00C71C1C"/>
    <w:rsid w:val="00C71C64"/>
    <w:rsid w:val="00C71DBC"/>
    <w:rsid w:val="00C71DCC"/>
    <w:rsid w:val="00C71F22"/>
    <w:rsid w:val="00C722E2"/>
    <w:rsid w:val="00C72403"/>
    <w:rsid w:val="00C7245A"/>
    <w:rsid w:val="00C72505"/>
    <w:rsid w:val="00C72515"/>
    <w:rsid w:val="00C7266B"/>
    <w:rsid w:val="00C72716"/>
    <w:rsid w:val="00C7281F"/>
    <w:rsid w:val="00C72913"/>
    <w:rsid w:val="00C729B8"/>
    <w:rsid w:val="00C72A4A"/>
    <w:rsid w:val="00C72BD2"/>
    <w:rsid w:val="00C72D94"/>
    <w:rsid w:val="00C72F2E"/>
    <w:rsid w:val="00C73012"/>
    <w:rsid w:val="00C733F5"/>
    <w:rsid w:val="00C735C2"/>
    <w:rsid w:val="00C73C31"/>
    <w:rsid w:val="00C73DCC"/>
    <w:rsid w:val="00C7406F"/>
    <w:rsid w:val="00C7418D"/>
    <w:rsid w:val="00C742FB"/>
    <w:rsid w:val="00C74629"/>
    <w:rsid w:val="00C74905"/>
    <w:rsid w:val="00C749BE"/>
    <w:rsid w:val="00C74A75"/>
    <w:rsid w:val="00C74DAF"/>
    <w:rsid w:val="00C75002"/>
    <w:rsid w:val="00C750D4"/>
    <w:rsid w:val="00C7519C"/>
    <w:rsid w:val="00C751AA"/>
    <w:rsid w:val="00C7524B"/>
    <w:rsid w:val="00C753BB"/>
    <w:rsid w:val="00C75694"/>
    <w:rsid w:val="00C7581A"/>
    <w:rsid w:val="00C759E7"/>
    <w:rsid w:val="00C759F6"/>
    <w:rsid w:val="00C75AAE"/>
    <w:rsid w:val="00C75B97"/>
    <w:rsid w:val="00C75C2D"/>
    <w:rsid w:val="00C75D74"/>
    <w:rsid w:val="00C75DFE"/>
    <w:rsid w:val="00C75F99"/>
    <w:rsid w:val="00C761EA"/>
    <w:rsid w:val="00C76230"/>
    <w:rsid w:val="00C76832"/>
    <w:rsid w:val="00C768D2"/>
    <w:rsid w:val="00C76A63"/>
    <w:rsid w:val="00C76AA2"/>
    <w:rsid w:val="00C76BB7"/>
    <w:rsid w:val="00C76E4E"/>
    <w:rsid w:val="00C772F2"/>
    <w:rsid w:val="00C77311"/>
    <w:rsid w:val="00C77632"/>
    <w:rsid w:val="00C77735"/>
    <w:rsid w:val="00C777C8"/>
    <w:rsid w:val="00C77848"/>
    <w:rsid w:val="00C77C04"/>
    <w:rsid w:val="00C77ED6"/>
    <w:rsid w:val="00C80142"/>
    <w:rsid w:val="00C80229"/>
    <w:rsid w:val="00C80806"/>
    <w:rsid w:val="00C808A1"/>
    <w:rsid w:val="00C80BE3"/>
    <w:rsid w:val="00C80D55"/>
    <w:rsid w:val="00C80D60"/>
    <w:rsid w:val="00C80F75"/>
    <w:rsid w:val="00C81031"/>
    <w:rsid w:val="00C8182B"/>
    <w:rsid w:val="00C81F01"/>
    <w:rsid w:val="00C824C8"/>
    <w:rsid w:val="00C824D1"/>
    <w:rsid w:val="00C8262D"/>
    <w:rsid w:val="00C826D7"/>
    <w:rsid w:val="00C82787"/>
    <w:rsid w:val="00C82B03"/>
    <w:rsid w:val="00C82C05"/>
    <w:rsid w:val="00C82C1A"/>
    <w:rsid w:val="00C82CD5"/>
    <w:rsid w:val="00C82D06"/>
    <w:rsid w:val="00C82FA3"/>
    <w:rsid w:val="00C83020"/>
    <w:rsid w:val="00C83219"/>
    <w:rsid w:val="00C8349A"/>
    <w:rsid w:val="00C834BA"/>
    <w:rsid w:val="00C83614"/>
    <w:rsid w:val="00C83634"/>
    <w:rsid w:val="00C83787"/>
    <w:rsid w:val="00C839C5"/>
    <w:rsid w:val="00C83B1C"/>
    <w:rsid w:val="00C83C51"/>
    <w:rsid w:val="00C83D7F"/>
    <w:rsid w:val="00C83DAA"/>
    <w:rsid w:val="00C83E0A"/>
    <w:rsid w:val="00C83FDD"/>
    <w:rsid w:val="00C84103"/>
    <w:rsid w:val="00C8425B"/>
    <w:rsid w:val="00C849B8"/>
    <w:rsid w:val="00C84C3B"/>
    <w:rsid w:val="00C84F1E"/>
    <w:rsid w:val="00C853AE"/>
    <w:rsid w:val="00C85834"/>
    <w:rsid w:val="00C858CD"/>
    <w:rsid w:val="00C85A81"/>
    <w:rsid w:val="00C85AE6"/>
    <w:rsid w:val="00C85B18"/>
    <w:rsid w:val="00C85C30"/>
    <w:rsid w:val="00C85EDF"/>
    <w:rsid w:val="00C8636E"/>
    <w:rsid w:val="00C863E3"/>
    <w:rsid w:val="00C86475"/>
    <w:rsid w:val="00C86AAD"/>
    <w:rsid w:val="00C86AAF"/>
    <w:rsid w:val="00C86B8A"/>
    <w:rsid w:val="00C86FF9"/>
    <w:rsid w:val="00C8707C"/>
    <w:rsid w:val="00C8714D"/>
    <w:rsid w:val="00C8722C"/>
    <w:rsid w:val="00C8731D"/>
    <w:rsid w:val="00C8736F"/>
    <w:rsid w:val="00C8788B"/>
    <w:rsid w:val="00C878F6"/>
    <w:rsid w:val="00C87C77"/>
    <w:rsid w:val="00C87D61"/>
    <w:rsid w:val="00C87D64"/>
    <w:rsid w:val="00C900B7"/>
    <w:rsid w:val="00C9032A"/>
    <w:rsid w:val="00C904F9"/>
    <w:rsid w:val="00C906D5"/>
    <w:rsid w:val="00C908BE"/>
    <w:rsid w:val="00C909F8"/>
    <w:rsid w:val="00C90CBD"/>
    <w:rsid w:val="00C90CF6"/>
    <w:rsid w:val="00C90E34"/>
    <w:rsid w:val="00C90EAD"/>
    <w:rsid w:val="00C90ED4"/>
    <w:rsid w:val="00C9128D"/>
    <w:rsid w:val="00C91470"/>
    <w:rsid w:val="00C914FA"/>
    <w:rsid w:val="00C91697"/>
    <w:rsid w:val="00C91816"/>
    <w:rsid w:val="00C91BB5"/>
    <w:rsid w:val="00C91CB7"/>
    <w:rsid w:val="00C91D65"/>
    <w:rsid w:val="00C91DA7"/>
    <w:rsid w:val="00C91F9C"/>
    <w:rsid w:val="00C9219C"/>
    <w:rsid w:val="00C9226E"/>
    <w:rsid w:val="00C923BB"/>
    <w:rsid w:val="00C925E4"/>
    <w:rsid w:val="00C9283F"/>
    <w:rsid w:val="00C92860"/>
    <w:rsid w:val="00C92956"/>
    <w:rsid w:val="00C92FFD"/>
    <w:rsid w:val="00C9302D"/>
    <w:rsid w:val="00C9313A"/>
    <w:rsid w:val="00C93287"/>
    <w:rsid w:val="00C93670"/>
    <w:rsid w:val="00C9385D"/>
    <w:rsid w:val="00C93B89"/>
    <w:rsid w:val="00C93CF0"/>
    <w:rsid w:val="00C93DA5"/>
    <w:rsid w:val="00C93F81"/>
    <w:rsid w:val="00C942AF"/>
    <w:rsid w:val="00C94322"/>
    <w:rsid w:val="00C9456A"/>
    <w:rsid w:val="00C9456B"/>
    <w:rsid w:val="00C94645"/>
    <w:rsid w:val="00C94A6B"/>
    <w:rsid w:val="00C94A9A"/>
    <w:rsid w:val="00C94BAB"/>
    <w:rsid w:val="00C94CAD"/>
    <w:rsid w:val="00C94D4B"/>
    <w:rsid w:val="00C94D64"/>
    <w:rsid w:val="00C94E44"/>
    <w:rsid w:val="00C94F86"/>
    <w:rsid w:val="00C95018"/>
    <w:rsid w:val="00C95278"/>
    <w:rsid w:val="00C95401"/>
    <w:rsid w:val="00C95414"/>
    <w:rsid w:val="00C954E6"/>
    <w:rsid w:val="00C95BEC"/>
    <w:rsid w:val="00C968DE"/>
    <w:rsid w:val="00C9690B"/>
    <w:rsid w:val="00C969C1"/>
    <w:rsid w:val="00C96B80"/>
    <w:rsid w:val="00C96C31"/>
    <w:rsid w:val="00C96D42"/>
    <w:rsid w:val="00C96DB8"/>
    <w:rsid w:val="00C97110"/>
    <w:rsid w:val="00C972A4"/>
    <w:rsid w:val="00C97869"/>
    <w:rsid w:val="00C979D4"/>
    <w:rsid w:val="00C97A5D"/>
    <w:rsid w:val="00C97B39"/>
    <w:rsid w:val="00C97F00"/>
    <w:rsid w:val="00C97FBE"/>
    <w:rsid w:val="00CA020D"/>
    <w:rsid w:val="00CA0645"/>
    <w:rsid w:val="00CA06A8"/>
    <w:rsid w:val="00CA07E8"/>
    <w:rsid w:val="00CA081F"/>
    <w:rsid w:val="00CA0DD9"/>
    <w:rsid w:val="00CA0DE6"/>
    <w:rsid w:val="00CA0E8B"/>
    <w:rsid w:val="00CA0E91"/>
    <w:rsid w:val="00CA13B2"/>
    <w:rsid w:val="00CA18AD"/>
    <w:rsid w:val="00CA19B4"/>
    <w:rsid w:val="00CA1AC7"/>
    <w:rsid w:val="00CA1BC4"/>
    <w:rsid w:val="00CA1CB4"/>
    <w:rsid w:val="00CA1D29"/>
    <w:rsid w:val="00CA1ED6"/>
    <w:rsid w:val="00CA1F45"/>
    <w:rsid w:val="00CA20E0"/>
    <w:rsid w:val="00CA21FE"/>
    <w:rsid w:val="00CA2221"/>
    <w:rsid w:val="00CA2672"/>
    <w:rsid w:val="00CA2800"/>
    <w:rsid w:val="00CA2AFD"/>
    <w:rsid w:val="00CA2B37"/>
    <w:rsid w:val="00CA2D2B"/>
    <w:rsid w:val="00CA2EA7"/>
    <w:rsid w:val="00CA2F7D"/>
    <w:rsid w:val="00CA3094"/>
    <w:rsid w:val="00CA32DA"/>
    <w:rsid w:val="00CA33CF"/>
    <w:rsid w:val="00CA34FA"/>
    <w:rsid w:val="00CA36DE"/>
    <w:rsid w:val="00CA37CB"/>
    <w:rsid w:val="00CA3857"/>
    <w:rsid w:val="00CA3930"/>
    <w:rsid w:val="00CA3998"/>
    <w:rsid w:val="00CA3A80"/>
    <w:rsid w:val="00CA3AC3"/>
    <w:rsid w:val="00CA3AF0"/>
    <w:rsid w:val="00CA3CA9"/>
    <w:rsid w:val="00CA3DE4"/>
    <w:rsid w:val="00CA3F98"/>
    <w:rsid w:val="00CA407C"/>
    <w:rsid w:val="00CA420E"/>
    <w:rsid w:val="00CA481B"/>
    <w:rsid w:val="00CA4831"/>
    <w:rsid w:val="00CA4CD5"/>
    <w:rsid w:val="00CA4FB4"/>
    <w:rsid w:val="00CA53FD"/>
    <w:rsid w:val="00CA5440"/>
    <w:rsid w:val="00CA553B"/>
    <w:rsid w:val="00CA5677"/>
    <w:rsid w:val="00CA56EB"/>
    <w:rsid w:val="00CA59A1"/>
    <w:rsid w:val="00CA5A9E"/>
    <w:rsid w:val="00CA5E10"/>
    <w:rsid w:val="00CA5E76"/>
    <w:rsid w:val="00CA5EAB"/>
    <w:rsid w:val="00CA60E9"/>
    <w:rsid w:val="00CA6127"/>
    <w:rsid w:val="00CA660F"/>
    <w:rsid w:val="00CA67ED"/>
    <w:rsid w:val="00CA67EF"/>
    <w:rsid w:val="00CA6B82"/>
    <w:rsid w:val="00CA6BE2"/>
    <w:rsid w:val="00CA6CEE"/>
    <w:rsid w:val="00CA6EEE"/>
    <w:rsid w:val="00CA70A0"/>
    <w:rsid w:val="00CA71DB"/>
    <w:rsid w:val="00CA7415"/>
    <w:rsid w:val="00CA7C31"/>
    <w:rsid w:val="00CA7EBA"/>
    <w:rsid w:val="00CA7F5B"/>
    <w:rsid w:val="00CA7FB7"/>
    <w:rsid w:val="00CB0002"/>
    <w:rsid w:val="00CB02DE"/>
    <w:rsid w:val="00CB05FD"/>
    <w:rsid w:val="00CB0780"/>
    <w:rsid w:val="00CB07DC"/>
    <w:rsid w:val="00CB0C2B"/>
    <w:rsid w:val="00CB0C51"/>
    <w:rsid w:val="00CB0CBF"/>
    <w:rsid w:val="00CB14E7"/>
    <w:rsid w:val="00CB15DE"/>
    <w:rsid w:val="00CB1821"/>
    <w:rsid w:val="00CB186A"/>
    <w:rsid w:val="00CB18C0"/>
    <w:rsid w:val="00CB191D"/>
    <w:rsid w:val="00CB1AD5"/>
    <w:rsid w:val="00CB1E23"/>
    <w:rsid w:val="00CB1EB5"/>
    <w:rsid w:val="00CB1F96"/>
    <w:rsid w:val="00CB213E"/>
    <w:rsid w:val="00CB215B"/>
    <w:rsid w:val="00CB2728"/>
    <w:rsid w:val="00CB2B71"/>
    <w:rsid w:val="00CB2CCE"/>
    <w:rsid w:val="00CB2D67"/>
    <w:rsid w:val="00CB2DCF"/>
    <w:rsid w:val="00CB2F53"/>
    <w:rsid w:val="00CB301A"/>
    <w:rsid w:val="00CB34AD"/>
    <w:rsid w:val="00CB36EC"/>
    <w:rsid w:val="00CB39EC"/>
    <w:rsid w:val="00CB3B1A"/>
    <w:rsid w:val="00CB3B7D"/>
    <w:rsid w:val="00CB3C29"/>
    <w:rsid w:val="00CB3C2D"/>
    <w:rsid w:val="00CB3D04"/>
    <w:rsid w:val="00CB3DC5"/>
    <w:rsid w:val="00CB3E4B"/>
    <w:rsid w:val="00CB3E92"/>
    <w:rsid w:val="00CB42CA"/>
    <w:rsid w:val="00CB4730"/>
    <w:rsid w:val="00CB47CB"/>
    <w:rsid w:val="00CB49A8"/>
    <w:rsid w:val="00CB4AA6"/>
    <w:rsid w:val="00CB4B79"/>
    <w:rsid w:val="00CB4D64"/>
    <w:rsid w:val="00CB4E74"/>
    <w:rsid w:val="00CB5025"/>
    <w:rsid w:val="00CB5040"/>
    <w:rsid w:val="00CB5106"/>
    <w:rsid w:val="00CB51A6"/>
    <w:rsid w:val="00CB5322"/>
    <w:rsid w:val="00CB5759"/>
    <w:rsid w:val="00CB57C3"/>
    <w:rsid w:val="00CB5D0E"/>
    <w:rsid w:val="00CB5E98"/>
    <w:rsid w:val="00CB5FD5"/>
    <w:rsid w:val="00CB60C6"/>
    <w:rsid w:val="00CB6500"/>
    <w:rsid w:val="00CB66C4"/>
    <w:rsid w:val="00CB67EA"/>
    <w:rsid w:val="00CB6935"/>
    <w:rsid w:val="00CB6A42"/>
    <w:rsid w:val="00CB6AB5"/>
    <w:rsid w:val="00CB6C9E"/>
    <w:rsid w:val="00CB6D1E"/>
    <w:rsid w:val="00CB6F11"/>
    <w:rsid w:val="00CB7484"/>
    <w:rsid w:val="00CB754D"/>
    <w:rsid w:val="00CB756F"/>
    <w:rsid w:val="00CB76CC"/>
    <w:rsid w:val="00CB79F3"/>
    <w:rsid w:val="00CB7BA0"/>
    <w:rsid w:val="00CB7C71"/>
    <w:rsid w:val="00CB7EC4"/>
    <w:rsid w:val="00CC0186"/>
    <w:rsid w:val="00CC01CF"/>
    <w:rsid w:val="00CC0298"/>
    <w:rsid w:val="00CC038D"/>
    <w:rsid w:val="00CC0431"/>
    <w:rsid w:val="00CC0886"/>
    <w:rsid w:val="00CC0890"/>
    <w:rsid w:val="00CC09C2"/>
    <w:rsid w:val="00CC0A32"/>
    <w:rsid w:val="00CC0B18"/>
    <w:rsid w:val="00CC0BEF"/>
    <w:rsid w:val="00CC0C5E"/>
    <w:rsid w:val="00CC0F83"/>
    <w:rsid w:val="00CC11AE"/>
    <w:rsid w:val="00CC11E5"/>
    <w:rsid w:val="00CC1225"/>
    <w:rsid w:val="00CC13DC"/>
    <w:rsid w:val="00CC17A3"/>
    <w:rsid w:val="00CC1874"/>
    <w:rsid w:val="00CC194A"/>
    <w:rsid w:val="00CC1A03"/>
    <w:rsid w:val="00CC1AA7"/>
    <w:rsid w:val="00CC1AAB"/>
    <w:rsid w:val="00CC1B83"/>
    <w:rsid w:val="00CC1F9C"/>
    <w:rsid w:val="00CC1FCB"/>
    <w:rsid w:val="00CC2496"/>
    <w:rsid w:val="00CC2616"/>
    <w:rsid w:val="00CC26C5"/>
    <w:rsid w:val="00CC2BCF"/>
    <w:rsid w:val="00CC2BF6"/>
    <w:rsid w:val="00CC2C37"/>
    <w:rsid w:val="00CC2E38"/>
    <w:rsid w:val="00CC2ED4"/>
    <w:rsid w:val="00CC2F4A"/>
    <w:rsid w:val="00CC309F"/>
    <w:rsid w:val="00CC3171"/>
    <w:rsid w:val="00CC3258"/>
    <w:rsid w:val="00CC3355"/>
    <w:rsid w:val="00CC34AA"/>
    <w:rsid w:val="00CC3557"/>
    <w:rsid w:val="00CC38BE"/>
    <w:rsid w:val="00CC3921"/>
    <w:rsid w:val="00CC3DC0"/>
    <w:rsid w:val="00CC42C5"/>
    <w:rsid w:val="00CC463D"/>
    <w:rsid w:val="00CC46B0"/>
    <w:rsid w:val="00CC4819"/>
    <w:rsid w:val="00CC4A63"/>
    <w:rsid w:val="00CC4AD9"/>
    <w:rsid w:val="00CC4C06"/>
    <w:rsid w:val="00CC4E68"/>
    <w:rsid w:val="00CC4EC6"/>
    <w:rsid w:val="00CC4F38"/>
    <w:rsid w:val="00CC4F9D"/>
    <w:rsid w:val="00CC560E"/>
    <w:rsid w:val="00CC56FC"/>
    <w:rsid w:val="00CC5924"/>
    <w:rsid w:val="00CC5EEA"/>
    <w:rsid w:val="00CC5FC4"/>
    <w:rsid w:val="00CC6065"/>
    <w:rsid w:val="00CC629C"/>
    <w:rsid w:val="00CC658E"/>
    <w:rsid w:val="00CC65E8"/>
    <w:rsid w:val="00CC6739"/>
    <w:rsid w:val="00CC673A"/>
    <w:rsid w:val="00CC687A"/>
    <w:rsid w:val="00CC689A"/>
    <w:rsid w:val="00CC6ACF"/>
    <w:rsid w:val="00CC6CE1"/>
    <w:rsid w:val="00CC6D03"/>
    <w:rsid w:val="00CC71E5"/>
    <w:rsid w:val="00CC7443"/>
    <w:rsid w:val="00CC7970"/>
    <w:rsid w:val="00CC7B1C"/>
    <w:rsid w:val="00CD02D9"/>
    <w:rsid w:val="00CD045A"/>
    <w:rsid w:val="00CD04A7"/>
    <w:rsid w:val="00CD0529"/>
    <w:rsid w:val="00CD057B"/>
    <w:rsid w:val="00CD05E5"/>
    <w:rsid w:val="00CD066F"/>
    <w:rsid w:val="00CD06AD"/>
    <w:rsid w:val="00CD0A31"/>
    <w:rsid w:val="00CD0B7D"/>
    <w:rsid w:val="00CD0BFF"/>
    <w:rsid w:val="00CD0C44"/>
    <w:rsid w:val="00CD122F"/>
    <w:rsid w:val="00CD14B8"/>
    <w:rsid w:val="00CD2025"/>
    <w:rsid w:val="00CD279E"/>
    <w:rsid w:val="00CD2819"/>
    <w:rsid w:val="00CD28C1"/>
    <w:rsid w:val="00CD2A2F"/>
    <w:rsid w:val="00CD2B12"/>
    <w:rsid w:val="00CD31B1"/>
    <w:rsid w:val="00CD33C5"/>
    <w:rsid w:val="00CD35B0"/>
    <w:rsid w:val="00CD373D"/>
    <w:rsid w:val="00CD3F4E"/>
    <w:rsid w:val="00CD4047"/>
    <w:rsid w:val="00CD434B"/>
    <w:rsid w:val="00CD4408"/>
    <w:rsid w:val="00CD450F"/>
    <w:rsid w:val="00CD45E9"/>
    <w:rsid w:val="00CD4700"/>
    <w:rsid w:val="00CD4E2C"/>
    <w:rsid w:val="00CD5698"/>
    <w:rsid w:val="00CD5964"/>
    <w:rsid w:val="00CD5B37"/>
    <w:rsid w:val="00CD613D"/>
    <w:rsid w:val="00CD61D1"/>
    <w:rsid w:val="00CD6206"/>
    <w:rsid w:val="00CD633F"/>
    <w:rsid w:val="00CD64AD"/>
    <w:rsid w:val="00CD6723"/>
    <w:rsid w:val="00CD6DE6"/>
    <w:rsid w:val="00CD6E86"/>
    <w:rsid w:val="00CD7185"/>
    <w:rsid w:val="00CD71E0"/>
    <w:rsid w:val="00CD7614"/>
    <w:rsid w:val="00CD7838"/>
    <w:rsid w:val="00CD7A1B"/>
    <w:rsid w:val="00CE033D"/>
    <w:rsid w:val="00CE07FA"/>
    <w:rsid w:val="00CE08D9"/>
    <w:rsid w:val="00CE0B09"/>
    <w:rsid w:val="00CE0EB7"/>
    <w:rsid w:val="00CE10C6"/>
    <w:rsid w:val="00CE1376"/>
    <w:rsid w:val="00CE1573"/>
    <w:rsid w:val="00CE15A0"/>
    <w:rsid w:val="00CE184B"/>
    <w:rsid w:val="00CE1C5C"/>
    <w:rsid w:val="00CE20DE"/>
    <w:rsid w:val="00CE2162"/>
    <w:rsid w:val="00CE2260"/>
    <w:rsid w:val="00CE24CA"/>
    <w:rsid w:val="00CE26EF"/>
    <w:rsid w:val="00CE28A2"/>
    <w:rsid w:val="00CE298C"/>
    <w:rsid w:val="00CE2AF3"/>
    <w:rsid w:val="00CE2B41"/>
    <w:rsid w:val="00CE2EB1"/>
    <w:rsid w:val="00CE2ECC"/>
    <w:rsid w:val="00CE327D"/>
    <w:rsid w:val="00CE3401"/>
    <w:rsid w:val="00CE341D"/>
    <w:rsid w:val="00CE3443"/>
    <w:rsid w:val="00CE3511"/>
    <w:rsid w:val="00CE3567"/>
    <w:rsid w:val="00CE3B15"/>
    <w:rsid w:val="00CE3C9D"/>
    <w:rsid w:val="00CE3CA5"/>
    <w:rsid w:val="00CE4213"/>
    <w:rsid w:val="00CE4A2B"/>
    <w:rsid w:val="00CE4A88"/>
    <w:rsid w:val="00CE4ABD"/>
    <w:rsid w:val="00CE4B43"/>
    <w:rsid w:val="00CE4CFA"/>
    <w:rsid w:val="00CE4DD0"/>
    <w:rsid w:val="00CE5324"/>
    <w:rsid w:val="00CE55C2"/>
    <w:rsid w:val="00CE5736"/>
    <w:rsid w:val="00CE58A0"/>
    <w:rsid w:val="00CE59AF"/>
    <w:rsid w:val="00CE5C4A"/>
    <w:rsid w:val="00CE5D52"/>
    <w:rsid w:val="00CE6174"/>
    <w:rsid w:val="00CE644C"/>
    <w:rsid w:val="00CE6461"/>
    <w:rsid w:val="00CE652C"/>
    <w:rsid w:val="00CE65B0"/>
    <w:rsid w:val="00CE6806"/>
    <w:rsid w:val="00CE68D4"/>
    <w:rsid w:val="00CE6978"/>
    <w:rsid w:val="00CE6B8E"/>
    <w:rsid w:val="00CE6E27"/>
    <w:rsid w:val="00CE6EF6"/>
    <w:rsid w:val="00CE6F8D"/>
    <w:rsid w:val="00CE6FF8"/>
    <w:rsid w:val="00CE7166"/>
    <w:rsid w:val="00CE7488"/>
    <w:rsid w:val="00CE7712"/>
    <w:rsid w:val="00CE774E"/>
    <w:rsid w:val="00CE7A36"/>
    <w:rsid w:val="00CE7A6D"/>
    <w:rsid w:val="00CE7AF0"/>
    <w:rsid w:val="00CE7B6A"/>
    <w:rsid w:val="00CF0524"/>
    <w:rsid w:val="00CF054C"/>
    <w:rsid w:val="00CF05B9"/>
    <w:rsid w:val="00CF060E"/>
    <w:rsid w:val="00CF071D"/>
    <w:rsid w:val="00CF071F"/>
    <w:rsid w:val="00CF0A3C"/>
    <w:rsid w:val="00CF0C3F"/>
    <w:rsid w:val="00CF0E86"/>
    <w:rsid w:val="00CF0F4D"/>
    <w:rsid w:val="00CF118A"/>
    <w:rsid w:val="00CF1291"/>
    <w:rsid w:val="00CF129A"/>
    <w:rsid w:val="00CF141A"/>
    <w:rsid w:val="00CF14AB"/>
    <w:rsid w:val="00CF14B7"/>
    <w:rsid w:val="00CF1520"/>
    <w:rsid w:val="00CF1765"/>
    <w:rsid w:val="00CF17E4"/>
    <w:rsid w:val="00CF17E8"/>
    <w:rsid w:val="00CF19AB"/>
    <w:rsid w:val="00CF1A73"/>
    <w:rsid w:val="00CF1F2A"/>
    <w:rsid w:val="00CF1F2D"/>
    <w:rsid w:val="00CF20DC"/>
    <w:rsid w:val="00CF2775"/>
    <w:rsid w:val="00CF2863"/>
    <w:rsid w:val="00CF295C"/>
    <w:rsid w:val="00CF2D9E"/>
    <w:rsid w:val="00CF2E9F"/>
    <w:rsid w:val="00CF3069"/>
    <w:rsid w:val="00CF338A"/>
    <w:rsid w:val="00CF34E0"/>
    <w:rsid w:val="00CF3528"/>
    <w:rsid w:val="00CF3722"/>
    <w:rsid w:val="00CF38F0"/>
    <w:rsid w:val="00CF3AD3"/>
    <w:rsid w:val="00CF3B69"/>
    <w:rsid w:val="00CF3BD3"/>
    <w:rsid w:val="00CF3C7D"/>
    <w:rsid w:val="00CF3D7F"/>
    <w:rsid w:val="00CF3E53"/>
    <w:rsid w:val="00CF4135"/>
    <w:rsid w:val="00CF4148"/>
    <w:rsid w:val="00CF4246"/>
    <w:rsid w:val="00CF4492"/>
    <w:rsid w:val="00CF4678"/>
    <w:rsid w:val="00CF4A36"/>
    <w:rsid w:val="00CF4BC3"/>
    <w:rsid w:val="00CF4C56"/>
    <w:rsid w:val="00CF4E4F"/>
    <w:rsid w:val="00CF51D9"/>
    <w:rsid w:val="00CF52CD"/>
    <w:rsid w:val="00CF5568"/>
    <w:rsid w:val="00CF5BEA"/>
    <w:rsid w:val="00CF6436"/>
    <w:rsid w:val="00CF6474"/>
    <w:rsid w:val="00CF67F5"/>
    <w:rsid w:val="00CF697F"/>
    <w:rsid w:val="00CF6A15"/>
    <w:rsid w:val="00CF6B23"/>
    <w:rsid w:val="00CF6F6D"/>
    <w:rsid w:val="00CF72CD"/>
    <w:rsid w:val="00CF73C8"/>
    <w:rsid w:val="00CF7551"/>
    <w:rsid w:val="00CF7635"/>
    <w:rsid w:val="00CF79E0"/>
    <w:rsid w:val="00D0005E"/>
    <w:rsid w:val="00D00302"/>
    <w:rsid w:val="00D0040C"/>
    <w:rsid w:val="00D0040E"/>
    <w:rsid w:val="00D0056E"/>
    <w:rsid w:val="00D006E6"/>
    <w:rsid w:val="00D0083C"/>
    <w:rsid w:val="00D00D6D"/>
    <w:rsid w:val="00D00F66"/>
    <w:rsid w:val="00D012CC"/>
    <w:rsid w:val="00D014A4"/>
    <w:rsid w:val="00D014EB"/>
    <w:rsid w:val="00D018F8"/>
    <w:rsid w:val="00D01B68"/>
    <w:rsid w:val="00D01C68"/>
    <w:rsid w:val="00D01D95"/>
    <w:rsid w:val="00D01D99"/>
    <w:rsid w:val="00D020A4"/>
    <w:rsid w:val="00D0228A"/>
    <w:rsid w:val="00D02778"/>
    <w:rsid w:val="00D028FC"/>
    <w:rsid w:val="00D029D4"/>
    <w:rsid w:val="00D029DC"/>
    <w:rsid w:val="00D02BCC"/>
    <w:rsid w:val="00D02E9D"/>
    <w:rsid w:val="00D03266"/>
    <w:rsid w:val="00D03561"/>
    <w:rsid w:val="00D0369F"/>
    <w:rsid w:val="00D036DF"/>
    <w:rsid w:val="00D036F8"/>
    <w:rsid w:val="00D038DF"/>
    <w:rsid w:val="00D03C91"/>
    <w:rsid w:val="00D042F2"/>
    <w:rsid w:val="00D04404"/>
    <w:rsid w:val="00D049A1"/>
    <w:rsid w:val="00D04BA3"/>
    <w:rsid w:val="00D04DEB"/>
    <w:rsid w:val="00D04E8B"/>
    <w:rsid w:val="00D04F66"/>
    <w:rsid w:val="00D050F7"/>
    <w:rsid w:val="00D052E2"/>
    <w:rsid w:val="00D05C56"/>
    <w:rsid w:val="00D05C68"/>
    <w:rsid w:val="00D05CA9"/>
    <w:rsid w:val="00D05E20"/>
    <w:rsid w:val="00D061F8"/>
    <w:rsid w:val="00D06390"/>
    <w:rsid w:val="00D0665A"/>
    <w:rsid w:val="00D06831"/>
    <w:rsid w:val="00D069B5"/>
    <w:rsid w:val="00D06AAA"/>
    <w:rsid w:val="00D06AB2"/>
    <w:rsid w:val="00D06B3B"/>
    <w:rsid w:val="00D06B4A"/>
    <w:rsid w:val="00D06B4F"/>
    <w:rsid w:val="00D06C6C"/>
    <w:rsid w:val="00D06DAD"/>
    <w:rsid w:val="00D07523"/>
    <w:rsid w:val="00D0752C"/>
    <w:rsid w:val="00D0792A"/>
    <w:rsid w:val="00D07E08"/>
    <w:rsid w:val="00D07EE8"/>
    <w:rsid w:val="00D07F2B"/>
    <w:rsid w:val="00D100C9"/>
    <w:rsid w:val="00D1032C"/>
    <w:rsid w:val="00D1037C"/>
    <w:rsid w:val="00D10637"/>
    <w:rsid w:val="00D106A6"/>
    <w:rsid w:val="00D10840"/>
    <w:rsid w:val="00D109F7"/>
    <w:rsid w:val="00D10C2E"/>
    <w:rsid w:val="00D10C62"/>
    <w:rsid w:val="00D10D2E"/>
    <w:rsid w:val="00D11124"/>
    <w:rsid w:val="00D111BD"/>
    <w:rsid w:val="00D114E8"/>
    <w:rsid w:val="00D11842"/>
    <w:rsid w:val="00D1188D"/>
    <w:rsid w:val="00D119B9"/>
    <w:rsid w:val="00D11DB7"/>
    <w:rsid w:val="00D11F60"/>
    <w:rsid w:val="00D1225A"/>
    <w:rsid w:val="00D123B3"/>
    <w:rsid w:val="00D12536"/>
    <w:rsid w:val="00D125DA"/>
    <w:rsid w:val="00D12BDE"/>
    <w:rsid w:val="00D12D74"/>
    <w:rsid w:val="00D13071"/>
    <w:rsid w:val="00D13167"/>
    <w:rsid w:val="00D1351A"/>
    <w:rsid w:val="00D13E8C"/>
    <w:rsid w:val="00D142F3"/>
    <w:rsid w:val="00D143C1"/>
    <w:rsid w:val="00D14674"/>
    <w:rsid w:val="00D147C8"/>
    <w:rsid w:val="00D1491F"/>
    <w:rsid w:val="00D14945"/>
    <w:rsid w:val="00D14A10"/>
    <w:rsid w:val="00D14A3C"/>
    <w:rsid w:val="00D14EF4"/>
    <w:rsid w:val="00D14F56"/>
    <w:rsid w:val="00D14F5A"/>
    <w:rsid w:val="00D15153"/>
    <w:rsid w:val="00D151AA"/>
    <w:rsid w:val="00D1526C"/>
    <w:rsid w:val="00D15620"/>
    <w:rsid w:val="00D1572D"/>
    <w:rsid w:val="00D1577D"/>
    <w:rsid w:val="00D15993"/>
    <w:rsid w:val="00D15B96"/>
    <w:rsid w:val="00D16139"/>
    <w:rsid w:val="00D16189"/>
    <w:rsid w:val="00D16314"/>
    <w:rsid w:val="00D163F2"/>
    <w:rsid w:val="00D165C6"/>
    <w:rsid w:val="00D16627"/>
    <w:rsid w:val="00D16735"/>
    <w:rsid w:val="00D16764"/>
    <w:rsid w:val="00D16AB3"/>
    <w:rsid w:val="00D16B08"/>
    <w:rsid w:val="00D16BFB"/>
    <w:rsid w:val="00D16EF3"/>
    <w:rsid w:val="00D16FB9"/>
    <w:rsid w:val="00D171FA"/>
    <w:rsid w:val="00D172C2"/>
    <w:rsid w:val="00D17491"/>
    <w:rsid w:val="00D175C1"/>
    <w:rsid w:val="00D17637"/>
    <w:rsid w:val="00D1781F"/>
    <w:rsid w:val="00D17A4A"/>
    <w:rsid w:val="00D17C62"/>
    <w:rsid w:val="00D17CBC"/>
    <w:rsid w:val="00D17E3E"/>
    <w:rsid w:val="00D20083"/>
    <w:rsid w:val="00D201F1"/>
    <w:rsid w:val="00D20308"/>
    <w:rsid w:val="00D203D4"/>
    <w:rsid w:val="00D20CED"/>
    <w:rsid w:val="00D20DEE"/>
    <w:rsid w:val="00D21051"/>
    <w:rsid w:val="00D21079"/>
    <w:rsid w:val="00D21394"/>
    <w:rsid w:val="00D213D7"/>
    <w:rsid w:val="00D214E8"/>
    <w:rsid w:val="00D21574"/>
    <w:rsid w:val="00D21B1C"/>
    <w:rsid w:val="00D21CA4"/>
    <w:rsid w:val="00D21D03"/>
    <w:rsid w:val="00D22012"/>
    <w:rsid w:val="00D2205A"/>
    <w:rsid w:val="00D222AA"/>
    <w:rsid w:val="00D223C3"/>
    <w:rsid w:val="00D22605"/>
    <w:rsid w:val="00D22639"/>
    <w:rsid w:val="00D226BA"/>
    <w:rsid w:val="00D226DD"/>
    <w:rsid w:val="00D22849"/>
    <w:rsid w:val="00D22954"/>
    <w:rsid w:val="00D22973"/>
    <w:rsid w:val="00D22AB8"/>
    <w:rsid w:val="00D22D8D"/>
    <w:rsid w:val="00D22E4B"/>
    <w:rsid w:val="00D2303E"/>
    <w:rsid w:val="00D232D3"/>
    <w:rsid w:val="00D23424"/>
    <w:rsid w:val="00D234BA"/>
    <w:rsid w:val="00D23597"/>
    <w:rsid w:val="00D23778"/>
    <w:rsid w:val="00D238D0"/>
    <w:rsid w:val="00D23A40"/>
    <w:rsid w:val="00D23C5E"/>
    <w:rsid w:val="00D23C8C"/>
    <w:rsid w:val="00D24100"/>
    <w:rsid w:val="00D244C1"/>
    <w:rsid w:val="00D245A4"/>
    <w:rsid w:val="00D245BE"/>
    <w:rsid w:val="00D246B8"/>
    <w:rsid w:val="00D2476A"/>
    <w:rsid w:val="00D24CBF"/>
    <w:rsid w:val="00D24F20"/>
    <w:rsid w:val="00D250BA"/>
    <w:rsid w:val="00D2526F"/>
    <w:rsid w:val="00D25337"/>
    <w:rsid w:val="00D2564B"/>
    <w:rsid w:val="00D25A1D"/>
    <w:rsid w:val="00D25ABF"/>
    <w:rsid w:val="00D26375"/>
    <w:rsid w:val="00D2659A"/>
    <w:rsid w:val="00D269FA"/>
    <w:rsid w:val="00D26A87"/>
    <w:rsid w:val="00D26B38"/>
    <w:rsid w:val="00D26C7E"/>
    <w:rsid w:val="00D26CB9"/>
    <w:rsid w:val="00D26EA6"/>
    <w:rsid w:val="00D27269"/>
    <w:rsid w:val="00D27639"/>
    <w:rsid w:val="00D27766"/>
    <w:rsid w:val="00D27874"/>
    <w:rsid w:val="00D27A75"/>
    <w:rsid w:val="00D27D8C"/>
    <w:rsid w:val="00D27D9C"/>
    <w:rsid w:val="00D3020B"/>
    <w:rsid w:val="00D30247"/>
    <w:rsid w:val="00D302C3"/>
    <w:rsid w:val="00D303AF"/>
    <w:rsid w:val="00D305F9"/>
    <w:rsid w:val="00D30695"/>
    <w:rsid w:val="00D3087C"/>
    <w:rsid w:val="00D30BB0"/>
    <w:rsid w:val="00D31003"/>
    <w:rsid w:val="00D31756"/>
    <w:rsid w:val="00D3187C"/>
    <w:rsid w:val="00D3190E"/>
    <w:rsid w:val="00D31ABA"/>
    <w:rsid w:val="00D31B89"/>
    <w:rsid w:val="00D31C53"/>
    <w:rsid w:val="00D31D50"/>
    <w:rsid w:val="00D31D9E"/>
    <w:rsid w:val="00D32013"/>
    <w:rsid w:val="00D320AC"/>
    <w:rsid w:val="00D32447"/>
    <w:rsid w:val="00D3245C"/>
    <w:rsid w:val="00D3254D"/>
    <w:rsid w:val="00D32570"/>
    <w:rsid w:val="00D326DA"/>
    <w:rsid w:val="00D32A6C"/>
    <w:rsid w:val="00D32B86"/>
    <w:rsid w:val="00D32BB8"/>
    <w:rsid w:val="00D32CBF"/>
    <w:rsid w:val="00D32CC4"/>
    <w:rsid w:val="00D32D10"/>
    <w:rsid w:val="00D33024"/>
    <w:rsid w:val="00D331D1"/>
    <w:rsid w:val="00D331FF"/>
    <w:rsid w:val="00D33514"/>
    <w:rsid w:val="00D33626"/>
    <w:rsid w:val="00D3362E"/>
    <w:rsid w:val="00D33646"/>
    <w:rsid w:val="00D33799"/>
    <w:rsid w:val="00D33F13"/>
    <w:rsid w:val="00D33F45"/>
    <w:rsid w:val="00D34022"/>
    <w:rsid w:val="00D3413B"/>
    <w:rsid w:val="00D34348"/>
    <w:rsid w:val="00D3467A"/>
    <w:rsid w:val="00D346AB"/>
    <w:rsid w:val="00D346CD"/>
    <w:rsid w:val="00D346F6"/>
    <w:rsid w:val="00D34836"/>
    <w:rsid w:val="00D34B03"/>
    <w:rsid w:val="00D34B30"/>
    <w:rsid w:val="00D34E50"/>
    <w:rsid w:val="00D35186"/>
    <w:rsid w:val="00D3542B"/>
    <w:rsid w:val="00D35433"/>
    <w:rsid w:val="00D354E7"/>
    <w:rsid w:val="00D3567B"/>
    <w:rsid w:val="00D3603E"/>
    <w:rsid w:val="00D36088"/>
    <w:rsid w:val="00D3616F"/>
    <w:rsid w:val="00D361D6"/>
    <w:rsid w:val="00D363DD"/>
    <w:rsid w:val="00D36439"/>
    <w:rsid w:val="00D36485"/>
    <w:rsid w:val="00D3661C"/>
    <w:rsid w:val="00D36627"/>
    <w:rsid w:val="00D36684"/>
    <w:rsid w:val="00D36771"/>
    <w:rsid w:val="00D369DA"/>
    <w:rsid w:val="00D369E9"/>
    <w:rsid w:val="00D36AC2"/>
    <w:rsid w:val="00D36E61"/>
    <w:rsid w:val="00D36E79"/>
    <w:rsid w:val="00D37008"/>
    <w:rsid w:val="00D379D2"/>
    <w:rsid w:val="00D37A97"/>
    <w:rsid w:val="00D37D18"/>
    <w:rsid w:val="00D37D83"/>
    <w:rsid w:val="00D37EE7"/>
    <w:rsid w:val="00D400F3"/>
    <w:rsid w:val="00D408CB"/>
    <w:rsid w:val="00D40DC1"/>
    <w:rsid w:val="00D41072"/>
    <w:rsid w:val="00D41138"/>
    <w:rsid w:val="00D41266"/>
    <w:rsid w:val="00D4157C"/>
    <w:rsid w:val="00D4162E"/>
    <w:rsid w:val="00D41854"/>
    <w:rsid w:val="00D41A34"/>
    <w:rsid w:val="00D41A49"/>
    <w:rsid w:val="00D41DB1"/>
    <w:rsid w:val="00D41FAB"/>
    <w:rsid w:val="00D42193"/>
    <w:rsid w:val="00D4292B"/>
    <w:rsid w:val="00D42931"/>
    <w:rsid w:val="00D429EF"/>
    <w:rsid w:val="00D42D71"/>
    <w:rsid w:val="00D42F42"/>
    <w:rsid w:val="00D4314B"/>
    <w:rsid w:val="00D432BE"/>
    <w:rsid w:val="00D43464"/>
    <w:rsid w:val="00D4352D"/>
    <w:rsid w:val="00D43583"/>
    <w:rsid w:val="00D43647"/>
    <w:rsid w:val="00D4384C"/>
    <w:rsid w:val="00D43E2B"/>
    <w:rsid w:val="00D43FF6"/>
    <w:rsid w:val="00D4400D"/>
    <w:rsid w:val="00D4424A"/>
    <w:rsid w:val="00D44444"/>
    <w:rsid w:val="00D4456E"/>
    <w:rsid w:val="00D447A3"/>
    <w:rsid w:val="00D449BD"/>
    <w:rsid w:val="00D449C4"/>
    <w:rsid w:val="00D44B65"/>
    <w:rsid w:val="00D44CC0"/>
    <w:rsid w:val="00D44CFD"/>
    <w:rsid w:val="00D44F1F"/>
    <w:rsid w:val="00D4517F"/>
    <w:rsid w:val="00D4547F"/>
    <w:rsid w:val="00D45873"/>
    <w:rsid w:val="00D45AA2"/>
    <w:rsid w:val="00D45B3B"/>
    <w:rsid w:val="00D45C4B"/>
    <w:rsid w:val="00D45DDD"/>
    <w:rsid w:val="00D45E7F"/>
    <w:rsid w:val="00D45EFB"/>
    <w:rsid w:val="00D45F45"/>
    <w:rsid w:val="00D460AC"/>
    <w:rsid w:val="00D460AE"/>
    <w:rsid w:val="00D462BD"/>
    <w:rsid w:val="00D462D4"/>
    <w:rsid w:val="00D4635E"/>
    <w:rsid w:val="00D46471"/>
    <w:rsid w:val="00D465C9"/>
    <w:rsid w:val="00D467A6"/>
    <w:rsid w:val="00D467E9"/>
    <w:rsid w:val="00D46A45"/>
    <w:rsid w:val="00D46E19"/>
    <w:rsid w:val="00D46F80"/>
    <w:rsid w:val="00D4703A"/>
    <w:rsid w:val="00D471BD"/>
    <w:rsid w:val="00D471C6"/>
    <w:rsid w:val="00D47573"/>
    <w:rsid w:val="00D47CEB"/>
    <w:rsid w:val="00D47FE2"/>
    <w:rsid w:val="00D50151"/>
    <w:rsid w:val="00D501C4"/>
    <w:rsid w:val="00D506A2"/>
    <w:rsid w:val="00D50718"/>
    <w:rsid w:val="00D50731"/>
    <w:rsid w:val="00D50766"/>
    <w:rsid w:val="00D50771"/>
    <w:rsid w:val="00D50790"/>
    <w:rsid w:val="00D509BC"/>
    <w:rsid w:val="00D509EB"/>
    <w:rsid w:val="00D50BD2"/>
    <w:rsid w:val="00D50C1A"/>
    <w:rsid w:val="00D50D65"/>
    <w:rsid w:val="00D50DA6"/>
    <w:rsid w:val="00D50FCA"/>
    <w:rsid w:val="00D5117A"/>
    <w:rsid w:val="00D512CE"/>
    <w:rsid w:val="00D51420"/>
    <w:rsid w:val="00D51448"/>
    <w:rsid w:val="00D515BA"/>
    <w:rsid w:val="00D5174D"/>
    <w:rsid w:val="00D51921"/>
    <w:rsid w:val="00D520BD"/>
    <w:rsid w:val="00D521BB"/>
    <w:rsid w:val="00D5223E"/>
    <w:rsid w:val="00D52469"/>
    <w:rsid w:val="00D5259A"/>
    <w:rsid w:val="00D52606"/>
    <w:rsid w:val="00D52711"/>
    <w:rsid w:val="00D5289A"/>
    <w:rsid w:val="00D529F6"/>
    <w:rsid w:val="00D52B07"/>
    <w:rsid w:val="00D52B15"/>
    <w:rsid w:val="00D52B60"/>
    <w:rsid w:val="00D52CE1"/>
    <w:rsid w:val="00D532FC"/>
    <w:rsid w:val="00D5333B"/>
    <w:rsid w:val="00D53377"/>
    <w:rsid w:val="00D533CF"/>
    <w:rsid w:val="00D536B1"/>
    <w:rsid w:val="00D53925"/>
    <w:rsid w:val="00D53D39"/>
    <w:rsid w:val="00D540C4"/>
    <w:rsid w:val="00D54291"/>
    <w:rsid w:val="00D5443B"/>
    <w:rsid w:val="00D54607"/>
    <w:rsid w:val="00D5497D"/>
    <w:rsid w:val="00D54B60"/>
    <w:rsid w:val="00D54C97"/>
    <w:rsid w:val="00D54CF7"/>
    <w:rsid w:val="00D54DF6"/>
    <w:rsid w:val="00D551BE"/>
    <w:rsid w:val="00D552C3"/>
    <w:rsid w:val="00D552DA"/>
    <w:rsid w:val="00D5590E"/>
    <w:rsid w:val="00D55946"/>
    <w:rsid w:val="00D55987"/>
    <w:rsid w:val="00D55E96"/>
    <w:rsid w:val="00D55F1C"/>
    <w:rsid w:val="00D5603A"/>
    <w:rsid w:val="00D5616F"/>
    <w:rsid w:val="00D561AA"/>
    <w:rsid w:val="00D5629E"/>
    <w:rsid w:val="00D56648"/>
    <w:rsid w:val="00D56820"/>
    <w:rsid w:val="00D5684F"/>
    <w:rsid w:val="00D568D5"/>
    <w:rsid w:val="00D56B3A"/>
    <w:rsid w:val="00D56B41"/>
    <w:rsid w:val="00D56B6E"/>
    <w:rsid w:val="00D56D3B"/>
    <w:rsid w:val="00D56D83"/>
    <w:rsid w:val="00D5756E"/>
    <w:rsid w:val="00D57644"/>
    <w:rsid w:val="00D57700"/>
    <w:rsid w:val="00D577C6"/>
    <w:rsid w:val="00D57A79"/>
    <w:rsid w:val="00D57AF6"/>
    <w:rsid w:val="00D57C78"/>
    <w:rsid w:val="00D57CB8"/>
    <w:rsid w:val="00D57F23"/>
    <w:rsid w:val="00D6004F"/>
    <w:rsid w:val="00D60109"/>
    <w:rsid w:val="00D60176"/>
    <w:rsid w:val="00D603E0"/>
    <w:rsid w:val="00D6068F"/>
    <w:rsid w:val="00D60765"/>
    <w:rsid w:val="00D608D4"/>
    <w:rsid w:val="00D60B79"/>
    <w:rsid w:val="00D60C0E"/>
    <w:rsid w:val="00D60DC0"/>
    <w:rsid w:val="00D6102C"/>
    <w:rsid w:val="00D61291"/>
    <w:rsid w:val="00D61491"/>
    <w:rsid w:val="00D614E4"/>
    <w:rsid w:val="00D617FF"/>
    <w:rsid w:val="00D61967"/>
    <w:rsid w:val="00D61A53"/>
    <w:rsid w:val="00D61AC2"/>
    <w:rsid w:val="00D61C5A"/>
    <w:rsid w:val="00D61D1B"/>
    <w:rsid w:val="00D61E7C"/>
    <w:rsid w:val="00D621C6"/>
    <w:rsid w:val="00D625E7"/>
    <w:rsid w:val="00D6269E"/>
    <w:rsid w:val="00D6270E"/>
    <w:rsid w:val="00D62822"/>
    <w:rsid w:val="00D62862"/>
    <w:rsid w:val="00D62989"/>
    <w:rsid w:val="00D62A2D"/>
    <w:rsid w:val="00D62B5C"/>
    <w:rsid w:val="00D62C04"/>
    <w:rsid w:val="00D63671"/>
    <w:rsid w:val="00D63A0B"/>
    <w:rsid w:val="00D63C18"/>
    <w:rsid w:val="00D63F74"/>
    <w:rsid w:val="00D640A0"/>
    <w:rsid w:val="00D640DF"/>
    <w:rsid w:val="00D64296"/>
    <w:rsid w:val="00D648FB"/>
    <w:rsid w:val="00D64B2F"/>
    <w:rsid w:val="00D64C34"/>
    <w:rsid w:val="00D64DC8"/>
    <w:rsid w:val="00D64E64"/>
    <w:rsid w:val="00D64F9D"/>
    <w:rsid w:val="00D650B6"/>
    <w:rsid w:val="00D651A7"/>
    <w:rsid w:val="00D65230"/>
    <w:rsid w:val="00D653E8"/>
    <w:rsid w:val="00D65546"/>
    <w:rsid w:val="00D65A9D"/>
    <w:rsid w:val="00D65AD0"/>
    <w:rsid w:val="00D65D1B"/>
    <w:rsid w:val="00D66097"/>
    <w:rsid w:val="00D661A6"/>
    <w:rsid w:val="00D66586"/>
    <w:rsid w:val="00D668F3"/>
    <w:rsid w:val="00D66A12"/>
    <w:rsid w:val="00D66A40"/>
    <w:rsid w:val="00D66CF4"/>
    <w:rsid w:val="00D66DEB"/>
    <w:rsid w:val="00D66F2F"/>
    <w:rsid w:val="00D6736D"/>
    <w:rsid w:val="00D673E8"/>
    <w:rsid w:val="00D6768F"/>
    <w:rsid w:val="00D678D1"/>
    <w:rsid w:val="00D67A1A"/>
    <w:rsid w:val="00D67C01"/>
    <w:rsid w:val="00D67E0C"/>
    <w:rsid w:val="00D70048"/>
    <w:rsid w:val="00D7068C"/>
    <w:rsid w:val="00D706A1"/>
    <w:rsid w:val="00D70789"/>
    <w:rsid w:val="00D708F9"/>
    <w:rsid w:val="00D709E3"/>
    <w:rsid w:val="00D70CAE"/>
    <w:rsid w:val="00D70D07"/>
    <w:rsid w:val="00D70F30"/>
    <w:rsid w:val="00D712AC"/>
    <w:rsid w:val="00D71375"/>
    <w:rsid w:val="00D71408"/>
    <w:rsid w:val="00D71549"/>
    <w:rsid w:val="00D716A7"/>
    <w:rsid w:val="00D7176B"/>
    <w:rsid w:val="00D71892"/>
    <w:rsid w:val="00D7225D"/>
    <w:rsid w:val="00D722FF"/>
    <w:rsid w:val="00D7232B"/>
    <w:rsid w:val="00D724A3"/>
    <w:rsid w:val="00D725FD"/>
    <w:rsid w:val="00D72E8B"/>
    <w:rsid w:val="00D73121"/>
    <w:rsid w:val="00D73157"/>
    <w:rsid w:val="00D731B7"/>
    <w:rsid w:val="00D73250"/>
    <w:rsid w:val="00D732AF"/>
    <w:rsid w:val="00D7339C"/>
    <w:rsid w:val="00D73451"/>
    <w:rsid w:val="00D7350B"/>
    <w:rsid w:val="00D73945"/>
    <w:rsid w:val="00D73A01"/>
    <w:rsid w:val="00D74021"/>
    <w:rsid w:val="00D741DD"/>
    <w:rsid w:val="00D74212"/>
    <w:rsid w:val="00D74403"/>
    <w:rsid w:val="00D7445F"/>
    <w:rsid w:val="00D748D2"/>
    <w:rsid w:val="00D749F9"/>
    <w:rsid w:val="00D74AAA"/>
    <w:rsid w:val="00D74B40"/>
    <w:rsid w:val="00D74EB7"/>
    <w:rsid w:val="00D74F84"/>
    <w:rsid w:val="00D7521A"/>
    <w:rsid w:val="00D7529F"/>
    <w:rsid w:val="00D75399"/>
    <w:rsid w:val="00D754BC"/>
    <w:rsid w:val="00D7555F"/>
    <w:rsid w:val="00D759DC"/>
    <w:rsid w:val="00D75AFC"/>
    <w:rsid w:val="00D75D03"/>
    <w:rsid w:val="00D75D4B"/>
    <w:rsid w:val="00D75E2F"/>
    <w:rsid w:val="00D75FFF"/>
    <w:rsid w:val="00D7629E"/>
    <w:rsid w:val="00D764EA"/>
    <w:rsid w:val="00D7669C"/>
    <w:rsid w:val="00D766B7"/>
    <w:rsid w:val="00D76A77"/>
    <w:rsid w:val="00D76ADC"/>
    <w:rsid w:val="00D76C9B"/>
    <w:rsid w:val="00D76DF3"/>
    <w:rsid w:val="00D77010"/>
    <w:rsid w:val="00D7729D"/>
    <w:rsid w:val="00D773D4"/>
    <w:rsid w:val="00D779F0"/>
    <w:rsid w:val="00D77AAD"/>
    <w:rsid w:val="00D77C35"/>
    <w:rsid w:val="00D77C63"/>
    <w:rsid w:val="00D77DDF"/>
    <w:rsid w:val="00D77F4C"/>
    <w:rsid w:val="00D80239"/>
    <w:rsid w:val="00D80563"/>
    <w:rsid w:val="00D807CF"/>
    <w:rsid w:val="00D80E94"/>
    <w:rsid w:val="00D81126"/>
    <w:rsid w:val="00D8116C"/>
    <w:rsid w:val="00D81234"/>
    <w:rsid w:val="00D813EC"/>
    <w:rsid w:val="00D81483"/>
    <w:rsid w:val="00D814C0"/>
    <w:rsid w:val="00D814C8"/>
    <w:rsid w:val="00D81583"/>
    <w:rsid w:val="00D8159E"/>
    <w:rsid w:val="00D81B78"/>
    <w:rsid w:val="00D81D60"/>
    <w:rsid w:val="00D81F47"/>
    <w:rsid w:val="00D81F84"/>
    <w:rsid w:val="00D82049"/>
    <w:rsid w:val="00D82067"/>
    <w:rsid w:val="00D820F6"/>
    <w:rsid w:val="00D821F9"/>
    <w:rsid w:val="00D8231C"/>
    <w:rsid w:val="00D8251D"/>
    <w:rsid w:val="00D82612"/>
    <w:rsid w:val="00D82C7D"/>
    <w:rsid w:val="00D82DC1"/>
    <w:rsid w:val="00D82DF4"/>
    <w:rsid w:val="00D832AF"/>
    <w:rsid w:val="00D834C5"/>
    <w:rsid w:val="00D835EC"/>
    <w:rsid w:val="00D837F4"/>
    <w:rsid w:val="00D83AAC"/>
    <w:rsid w:val="00D83DBA"/>
    <w:rsid w:val="00D83E09"/>
    <w:rsid w:val="00D83FF5"/>
    <w:rsid w:val="00D84343"/>
    <w:rsid w:val="00D843EF"/>
    <w:rsid w:val="00D844C0"/>
    <w:rsid w:val="00D8450C"/>
    <w:rsid w:val="00D845E6"/>
    <w:rsid w:val="00D84768"/>
    <w:rsid w:val="00D84780"/>
    <w:rsid w:val="00D84848"/>
    <w:rsid w:val="00D849C7"/>
    <w:rsid w:val="00D84E5E"/>
    <w:rsid w:val="00D84F16"/>
    <w:rsid w:val="00D850E7"/>
    <w:rsid w:val="00D8572F"/>
    <w:rsid w:val="00D8593C"/>
    <w:rsid w:val="00D85973"/>
    <w:rsid w:val="00D8597D"/>
    <w:rsid w:val="00D85CA4"/>
    <w:rsid w:val="00D85D22"/>
    <w:rsid w:val="00D85F41"/>
    <w:rsid w:val="00D860FD"/>
    <w:rsid w:val="00D861DF"/>
    <w:rsid w:val="00D861F3"/>
    <w:rsid w:val="00D865FA"/>
    <w:rsid w:val="00D86639"/>
    <w:rsid w:val="00D8665C"/>
    <w:rsid w:val="00D8668C"/>
    <w:rsid w:val="00D866BC"/>
    <w:rsid w:val="00D8692B"/>
    <w:rsid w:val="00D86A09"/>
    <w:rsid w:val="00D86A84"/>
    <w:rsid w:val="00D86CF1"/>
    <w:rsid w:val="00D86E66"/>
    <w:rsid w:val="00D8742D"/>
    <w:rsid w:val="00D8762C"/>
    <w:rsid w:val="00D8773C"/>
    <w:rsid w:val="00D87916"/>
    <w:rsid w:val="00D87BC1"/>
    <w:rsid w:val="00D87C3D"/>
    <w:rsid w:val="00D87DFA"/>
    <w:rsid w:val="00D90055"/>
    <w:rsid w:val="00D90350"/>
    <w:rsid w:val="00D90398"/>
    <w:rsid w:val="00D90823"/>
    <w:rsid w:val="00D90B11"/>
    <w:rsid w:val="00D91241"/>
    <w:rsid w:val="00D91462"/>
    <w:rsid w:val="00D917EB"/>
    <w:rsid w:val="00D918CF"/>
    <w:rsid w:val="00D91986"/>
    <w:rsid w:val="00D91B6C"/>
    <w:rsid w:val="00D920E9"/>
    <w:rsid w:val="00D921BF"/>
    <w:rsid w:val="00D9256B"/>
    <w:rsid w:val="00D929B8"/>
    <w:rsid w:val="00D92A1B"/>
    <w:rsid w:val="00D92DA8"/>
    <w:rsid w:val="00D92E69"/>
    <w:rsid w:val="00D92F2F"/>
    <w:rsid w:val="00D92F7B"/>
    <w:rsid w:val="00D93034"/>
    <w:rsid w:val="00D9312F"/>
    <w:rsid w:val="00D9320B"/>
    <w:rsid w:val="00D932E1"/>
    <w:rsid w:val="00D93567"/>
    <w:rsid w:val="00D93613"/>
    <w:rsid w:val="00D93A0E"/>
    <w:rsid w:val="00D93AFF"/>
    <w:rsid w:val="00D93BCE"/>
    <w:rsid w:val="00D93C31"/>
    <w:rsid w:val="00D93D3C"/>
    <w:rsid w:val="00D945B6"/>
    <w:rsid w:val="00D9471E"/>
    <w:rsid w:val="00D94756"/>
    <w:rsid w:val="00D947A6"/>
    <w:rsid w:val="00D949B0"/>
    <w:rsid w:val="00D949B8"/>
    <w:rsid w:val="00D949CE"/>
    <w:rsid w:val="00D94B56"/>
    <w:rsid w:val="00D94DAC"/>
    <w:rsid w:val="00D94EA1"/>
    <w:rsid w:val="00D94FCC"/>
    <w:rsid w:val="00D95005"/>
    <w:rsid w:val="00D950DE"/>
    <w:rsid w:val="00D95103"/>
    <w:rsid w:val="00D95866"/>
    <w:rsid w:val="00D95AAA"/>
    <w:rsid w:val="00D95AF8"/>
    <w:rsid w:val="00D95CDB"/>
    <w:rsid w:val="00D95E16"/>
    <w:rsid w:val="00D95EA0"/>
    <w:rsid w:val="00D962A2"/>
    <w:rsid w:val="00D96644"/>
    <w:rsid w:val="00D966C2"/>
    <w:rsid w:val="00D96888"/>
    <w:rsid w:val="00D96916"/>
    <w:rsid w:val="00D969BB"/>
    <w:rsid w:val="00D969E4"/>
    <w:rsid w:val="00D96EDA"/>
    <w:rsid w:val="00D970DF"/>
    <w:rsid w:val="00D972AA"/>
    <w:rsid w:val="00D97356"/>
    <w:rsid w:val="00D9761D"/>
    <w:rsid w:val="00D976F6"/>
    <w:rsid w:val="00D9787D"/>
    <w:rsid w:val="00D97A69"/>
    <w:rsid w:val="00D97B0D"/>
    <w:rsid w:val="00D97C13"/>
    <w:rsid w:val="00D97C59"/>
    <w:rsid w:val="00D97E43"/>
    <w:rsid w:val="00DA033F"/>
    <w:rsid w:val="00DA06BE"/>
    <w:rsid w:val="00DA0716"/>
    <w:rsid w:val="00DA094D"/>
    <w:rsid w:val="00DA0DCF"/>
    <w:rsid w:val="00DA0F31"/>
    <w:rsid w:val="00DA139B"/>
    <w:rsid w:val="00DA14F7"/>
    <w:rsid w:val="00DA1520"/>
    <w:rsid w:val="00DA16EA"/>
    <w:rsid w:val="00DA179D"/>
    <w:rsid w:val="00DA1A80"/>
    <w:rsid w:val="00DA1D42"/>
    <w:rsid w:val="00DA1D5C"/>
    <w:rsid w:val="00DA1D86"/>
    <w:rsid w:val="00DA1DBE"/>
    <w:rsid w:val="00DA214E"/>
    <w:rsid w:val="00DA25B2"/>
    <w:rsid w:val="00DA266A"/>
    <w:rsid w:val="00DA26AD"/>
    <w:rsid w:val="00DA2957"/>
    <w:rsid w:val="00DA29E8"/>
    <w:rsid w:val="00DA2ACD"/>
    <w:rsid w:val="00DA2D50"/>
    <w:rsid w:val="00DA2EBF"/>
    <w:rsid w:val="00DA33B5"/>
    <w:rsid w:val="00DA340E"/>
    <w:rsid w:val="00DA342C"/>
    <w:rsid w:val="00DA352B"/>
    <w:rsid w:val="00DA372C"/>
    <w:rsid w:val="00DA3741"/>
    <w:rsid w:val="00DA4482"/>
    <w:rsid w:val="00DA48E4"/>
    <w:rsid w:val="00DA4A0A"/>
    <w:rsid w:val="00DA4B64"/>
    <w:rsid w:val="00DA4C2A"/>
    <w:rsid w:val="00DA4D1B"/>
    <w:rsid w:val="00DA4F27"/>
    <w:rsid w:val="00DA4F4B"/>
    <w:rsid w:val="00DA4FB2"/>
    <w:rsid w:val="00DA5078"/>
    <w:rsid w:val="00DA50C7"/>
    <w:rsid w:val="00DA5893"/>
    <w:rsid w:val="00DA5931"/>
    <w:rsid w:val="00DA5F2D"/>
    <w:rsid w:val="00DA61B6"/>
    <w:rsid w:val="00DA62F7"/>
    <w:rsid w:val="00DA63DC"/>
    <w:rsid w:val="00DA677C"/>
    <w:rsid w:val="00DA67E4"/>
    <w:rsid w:val="00DA6903"/>
    <w:rsid w:val="00DA69D3"/>
    <w:rsid w:val="00DA6A25"/>
    <w:rsid w:val="00DA6A8D"/>
    <w:rsid w:val="00DA6B01"/>
    <w:rsid w:val="00DA6C1E"/>
    <w:rsid w:val="00DA6C3D"/>
    <w:rsid w:val="00DA6D78"/>
    <w:rsid w:val="00DA6E28"/>
    <w:rsid w:val="00DA74A2"/>
    <w:rsid w:val="00DA76DF"/>
    <w:rsid w:val="00DA7776"/>
    <w:rsid w:val="00DA781C"/>
    <w:rsid w:val="00DA796F"/>
    <w:rsid w:val="00DA7A72"/>
    <w:rsid w:val="00DA7C0E"/>
    <w:rsid w:val="00DB0060"/>
    <w:rsid w:val="00DB02A8"/>
    <w:rsid w:val="00DB0400"/>
    <w:rsid w:val="00DB07A7"/>
    <w:rsid w:val="00DB0803"/>
    <w:rsid w:val="00DB0A1F"/>
    <w:rsid w:val="00DB0AA5"/>
    <w:rsid w:val="00DB0ABE"/>
    <w:rsid w:val="00DB0ADB"/>
    <w:rsid w:val="00DB0B88"/>
    <w:rsid w:val="00DB0C4A"/>
    <w:rsid w:val="00DB0D2D"/>
    <w:rsid w:val="00DB0D3D"/>
    <w:rsid w:val="00DB0E9F"/>
    <w:rsid w:val="00DB0EA3"/>
    <w:rsid w:val="00DB1195"/>
    <w:rsid w:val="00DB12A1"/>
    <w:rsid w:val="00DB1378"/>
    <w:rsid w:val="00DB1553"/>
    <w:rsid w:val="00DB170E"/>
    <w:rsid w:val="00DB19E8"/>
    <w:rsid w:val="00DB1F56"/>
    <w:rsid w:val="00DB202E"/>
    <w:rsid w:val="00DB2059"/>
    <w:rsid w:val="00DB2137"/>
    <w:rsid w:val="00DB23E6"/>
    <w:rsid w:val="00DB242D"/>
    <w:rsid w:val="00DB24FD"/>
    <w:rsid w:val="00DB26B0"/>
    <w:rsid w:val="00DB28F4"/>
    <w:rsid w:val="00DB2C38"/>
    <w:rsid w:val="00DB2DB7"/>
    <w:rsid w:val="00DB3719"/>
    <w:rsid w:val="00DB373D"/>
    <w:rsid w:val="00DB3901"/>
    <w:rsid w:val="00DB3916"/>
    <w:rsid w:val="00DB3B45"/>
    <w:rsid w:val="00DB3F39"/>
    <w:rsid w:val="00DB462E"/>
    <w:rsid w:val="00DB4673"/>
    <w:rsid w:val="00DB487C"/>
    <w:rsid w:val="00DB4924"/>
    <w:rsid w:val="00DB49DA"/>
    <w:rsid w:val="00DB4F1E"/>
    <w:rsid w:val="00DB5A1E"/>
    <w:rsid w:val="00DB6335"/>
    <w:rsid w:val="00DB63CE"/>
    <w:rsid w:val="00DB6B2A"/>
    <w:rsid w:val="00DB7005"/>
    <w:rsid w:val="00DB7165"/>
    <w:rsid w:val="00DB7429"/>
    <w:rsid w:val="00DB7661"/>
    <w:rsid w:val="00DB766B"/>
    <w:rsid w:val="00DB77DC"/>
    <w:rsid w:val="00DB7881"/>
    <w:rsid w:val="00DB78CB"/>
    <w:rsid w:val="00DB7B18"/>
    <w:rsid w:val="00DB7D33"/>
    <w:rsid w:val="00DB7D5D"/>
    <w:rsid w:val="00DB7F27"/>
    <w:rsid w:val="00DC037C"/>
    <w:rsid w:val="00DC039D"/>
    <w:rsid w:val="00DC04B6"/>
    <w:rsid w:val="00DC05FF"/>
    <w:rsid w:val="00DC0667"/>
    <w:rsid w:val="00DC0865"/>
    <w:rsid w:val="00DC08F3"/>
    <w:rsid w:val="00DC09D1"/>
    <w:rsid w:val="00DC0A75"/>
    <w:rsid w:val="00DC0BE4"/>
    <w:rsid w:val="00DC0C58"/>
    <w:rsid w:val="00DC0C94"/>
    <w:rsid w:val="00DC0D0F"/>
    <w:rsid w:val="00DC1041"/>
    <w:rsid w:val="00DC12FF"/>
    <w:rsid w:val="00DC1548"/>
    <w:rsid w:val="00DC1820"/>
    <w:rsid w:val="00DC1894"/>
    <w:rsid w:val="00DC1939"/>
    <w:rsid w:val="00DC1B5C"/>
    <w:rsid w:val="00DC20E3"/>
    <w:rsid w:val="00DC270A"/>
    <w:rsid w:val="00DC2788"/>
    <w:rsid w:val="00DC2AD8"/>
    <w:rsid w:val="00DC2BEB"/>
    <w:rsid w:val="00DC2CEF"/>
    <w:rsid w:val="00DC2DD4"/>
    <w:rsid w:val="00DC2F97"/>
    <w:rsid w:val="00DC31D4"/>
    <w:rsid w:val="00DC354C"/>
    <w:rsid w:val="00DC3594"/>
    <w:rsid w:val="00DC3B4C"/>
    <w:rsid w:val="00DC3C3C"/>
    <w:rsid w:val="00DC3DC0"/>
    <w:rsid w:val="00DC4051"/>
    <w:rsid w:val="00DC4102"/>
    <w:rsid w:val="00DC4505"/>
    <w:rsid w:val="00DC46AC"/>
    <w:rsid w:val="00DC46CA"/>
    <w:rsid w:val="00DC4960"/>
    <w:rsid w:val="00DC4D48"/>
    <w:rsid w:val="00DC4E32"/>
    <w:rsid w:val="00DC4FB2"/>
    <w:rsid w:val="00DC4FDF"/>
    <w:rsid w:val="00DC5693"/>
    <w:rsid w:val="00DC5854"/>
    <w:rsid w:val="00DC5C17"/>
    <w:rsid w:val="00DC5E8E"/>
    <w:rsid w:val="00DC61A1"/>
    <w:rsid w:val="00DC66B2"/>
    <w:rsid w:val="00DC688A"/>
    <w:rsid w:val="00DC6967"/>
    <w:rsid w:val="00DC6A3C"/>
    <w:rsid w:val="00DC6F6B"/>
    <w:rsid w:val="00DC7011"/>
    <w:rsid w:val="00DC7131"/>
    <w:rsid w:val="00DC718F"/>
    <w:rsid w:val="00DC7196"/>
    <w:rsid w:val="00DC73BC"/>
    <w:rsid w:val="00DC7740"/>
    <w:rsid w:val="00DC7802"/>
    <w:rsid w:val="00DC7B27"/>
    <w:rsid w:val="00DC7B86"/>
    <w:rsid w:val="00DC7BF5"/>
    <w:rsid w:val="00DC7CF0"/>
    <w:rsid w:val="00DD003C"/>
    <w:rsid w:val="00DD0375"/>
    <w:rsid w:val="00DD06D0"/>
    <w:rsid w:val="00DD0BDA"/>
    <w:rsid w:val="00DD0C8D"/>
    <w:rsid w:val="00DD0D78"/>
    <w:rsid w:val="00DD0F24"/>
    <w:rsid w:val="00DD13A1"/>
    <w:rsid w:val="00DD1488"/>
    <w:rsid w:val="00DD1787"/>
    <w:rsid w:val="00DD1B2F"/>
    <w:rsid w:val="00DD21DA"/>
    <w:rsid w:val="00DD2257"/>
    <w:rsid w:val="00DD229F"/>
    <w:rsid w:val="00DD2AE9"/>
    <w:rsid w:val="00DD2B28"/>
    <w:rsid w:val="00DD2B8E"/>
    <w:rsid w:val="00DD2C19"/>
    <w:rsid w:val="00DD2CCF"/>
    <w:rsid w:val="00DD2FD7"/>
    <w:rsid w:val="00DD37D2"/>
    <w:rsid w:val="00DD37D5"/>
    <w:rsid w:val="00DD3EC4"/>
    <w:rsid w:val="00DD409A"/>
    <w:rsid w:val="00DD40D1"/>
    <w:rsid w:val="00DD4210"/>
    <w:rsid w:val="00DD4686"/>
    <w:rsid w:val="00DD4A4E"/>
    <w:rsid w:val="00DD4B5B"/>
    <w:rsid w:val="00DD4C53"/>
    <w:rsid w:val="00DD4D79"/>
    <w:rsid w:val="00DD4DEB"/>
    <w:rsid w:val="00DD4E20"/>
    <w:rsid w:val="00DD4EC2"/>
    <w:rsid w:val="00DD5408"/>
    <w:rsid w:val="00DD5591"/>
    <w:rsid w:val="00DD5597"/>
    <w:rsid w:val="00DD57D6"/>
    <w:rsid w:val="00DD5976"/>
    <w:rsid w:val="00DD5989"/>
    <w:rsid w:val="00DD5CE1"/>
    <w:rsid w:val="00DD5D65"/>
    <w:rsid w:val="00DD6167"/>
    <w:rsid w:val="00DD6358"/>
    <w:rsid w:val="00DD6491"/>
    <w:rsid w:val="00DD6749"/>
    <w:rsid w:val="00DD68EC"/>
    <w:rsid w:val="00DD6A4D"/>
    <w:rsid w:val="00DD6E24"/>
    <w:rsid w:val="00DD6F72"/>
    <w:rsid w:val="00DD6FD6"/>
    <w:rsid w:val="00DD6FEC"/>
    <w:rsid w:val="00DD7078"/>
    <w:rsid w:val="00DD72A1"/>
    <w:rsid w:val="00DD737B"/>
    <w:rsid w:val="00DD73A4"/>
    <w:rsid w:val="00DD7443"/>
    <w:rsid w:val="00DD7581"/>
    <w:rsid w:val="00DD75E6"/>
    <w:rsid w:val="00DD7E1B"/>
    <w:rsid w:val="00DE01AE"/>
    <w:rsid w:val="00DE01B7"/>
    <w:rsid w:val="00DE0353"/>
    <w:rsid w:val="00DE0358"/>
    <w:rsid w:val="00DE057D"/>
    <w:rsid w:val="00DE06F8"/>
    <w:rsid w:val="00DE078E"/>
    <w:rsid w:val="00DE07C7"/>
    <w:rsid w:val="00DE0E76"/>
    <w:rsid w:val="00DE11B3"/>
    <w:rsid w:val="00DE140B"/>
    <w:rsid w:val="00DE150D"/>
    <w:rsid w:val="00DE1693"/>
    <w:rsid w:val="00DE1AB6"/>
    <w:rsid w:val="00DE1B23"/>
    <w:rsid w:val="00DE1CAF"/>
    <w:rsid w:val="00DE1ED2"/>
    <w:rsid w:val="00DE1F8F"/>
    <w:rsid w:val="00DE1FDE"/>
    <w:rsid w:val="00DE1FF8"/>
    <w:rsid w:val="00DE21C2"/>
    <w:rsid w:val="00DE2313"/>
    <w:rsid w:val="00DE24BB"/>
    <w:rsid w:val="00DE26B1"/>
    <w:rsid w:val="00DE27CC"/>
    <w:rsid w:val="00DE2A2B"/>
    <w:rsid w:val="00DE2B1D"/>
    <w:rsid w:val="00DE2C83"/>
    <w:rsid w:val="00DE2DAE"/>
    <w:rsid w:val="00DE2E70"/>
    <w:rsid w:val="00DE3378"/>
    <w:rsid w:val="00DE33B8"/>
    <w:rsid w:val="00DE3410"/>
    <w:rsid w:val="00DE363A"/>
    <w:rsid w:val="00DE3772"/>
    <w:rsid w:val="00DE37B9"/>
    <w:rsid w:val="00DE388B"/>
    <w:rsid w:val="00DE38AD"/>
    <w:rsid w:val="00DE3948"/>
    <w:rsid w:val="00DE3A59"/>
    <w:rsid w:val="00DE3AFB"/>
    <w:rsid w:val="00DE3B3C"/>
    <w:rsid w:val="00DE3CBF"/>
    <w:rsid w:val="00DE3E53"/>
    <w:rsid w:val="00DE3F55"/>
    <w:rsid w:val="00DE4463"/>
    <w:rsid w:val="00DE44B5"/>
    <w:rsid w:val="00DE455A"/>
    <w:rsid w:val="00DE46BE"/>
    <w:rsid w:val="00DE472E"/>
    <w:rsid w:val="00DE48AD"/>
    <w:rsid w:val="00DE4A47"/>
    <w:rsid w:val="00DE5244"/>
    <w:rsid w:val="00DE552C"/>
    <w:rsid w:val="00DE58AF"/>
    <w:rsid w:val="00DE59A3"/>
    <w:rsid w:val="00DE5A6F"/>
    <w:rsid w:val="00DE5B07"/>
    <w:rsid w:val="00DE5D00"/>
    <w:rsid w:val="00DE5D8D"/>
    <w:rsid w:val="00DE5DAF"/>
    <w:rsid w:val="00DE5DD6"/>
    <w:rsid w:val="00DE5E01"/>
    <w:rsid w:val="00DE628C"/>
    <w:rsid w:val="00DE630B"/>
    <w:rsid w:val="00DE6433"/>
    <w:rsid w:val="00DE6657"/>
    <w:rsid w:val="00DE6903"/>
    <w:rsid w:val="00DE6FB1"/>
    <w:rsid w:val="00DE7282"/>
    <w:rsid w:val="00DE73E3"/>
    <w:rsid w:val="00DE7621"/>
    <w:rsid w:val="00DE7A4F"/>
    <w:rsid w:val="00DE7C2E"/>
    <w:rsid w:val="00DE7D49"/>
    <w:rsid w:val="00DE7F4F"/>
    <w:rsid w:val="00DF003F"/>
    <w:rsid w:val="00DF0254"/>
    <w:rsid w:val="00DF0516"/>
    <w:rsid w:val="00DF0554"/>
    <w:rsid w:val="00DF061A"/>
    <w:rsid w:val="00DF0882"/>
    <w:rsid w:val="00DF0936"/>
    <w:rsid w:val="00DF0BCA"/>
    <w:rsid w:val="00DF11BA"/>
    <w:rsid w:val="00DF1732"/>
    <w:rsid w:val="00DF177F"/>
    <w:rsid w:val="00DF19C4"/>
    <w:rsid w:val="00DF19EB"/>
    <w:rsid w:val="00DF1B00"/>
    <w:rsid w:val="00DF1CBE"/>
    <w:rsid w:val="00DF1D34"/>
    <w:rsid w:val="00DF1E13"/>
    <w:rsid w:val="00DF1E90"/>
    <w:rsid w:val="00DF1FF7"/>
    <w:rsid w:val="00DF203C"/>
    <w:rsid w:val="00DF2195"/>
    <w:rsid w:val="00DF23C7"/>
    <w:rsid w:val="00DF23D8"/>
    <w:rsid w:val="00DF2480"/>
    <w:rsid w:val="00DF26D7"/>
    <w:rsid w:val="00DF2775"/>
    <w:rsid w:val="00DF294D"/>
    <w:rsid w:val="00DF2A07"/>
    <w:rsid w:val="00DF2C3D"/>
    <w:rsid w:val="00DF315B"/>
    <w:rsid w:val="00DF3193"/>
    <w:rsid w:val="00DF3443"/>
    <w:rsid w:val="00DF34D8"/>
    <w:rsid w:val="00DF368A"/>
    <w:rsid w:val="00DF3A25"/>
    <w:rsid w:val="00DF3FCD"/>
    <w:rsid w:val="00DF402A"/>
    <w:rsid w:val="00DF4261"/>
    <w:rsid w:val="00DF4558"/>
    <w:rsid w:val="00DF480D"/>
    <w:rsid w:val="00DF4B8F"/>
    <w:rsid w:val="00DF4E30"/>
    <w:rsid w:val="00DF4E48"/>
    <w:rsid w:val="00DF51E9"/>
    <w:rsid w:val="00DF539E"/>
    <w:rsid w:val="00DF53A2"/>
    <w:rsid w:val="00DF5493"/>
    <w:rsid w:val="00DF5630"/>
    <w:rsid w:val="00DF5651"/>
    <w:rsid w:val="00DF5776"/>
    <w:rsid w:val="00DF5A1A"/>
    <w:rsid w:val="00DF5A3F"/>
    <w:rsid w:val="00DF5D69"/>
    <w:rsid w:val="00DF5D7E"/>
    <w:rsid w:val="00DF5ED7"/>
    <w:rsid w:val="00DF5F76"/>
    <w:rsid w:val="00DF644F"/>
    <w:rsid w:val="00DF6A6F"/>
    <w:rsid w:val="00DF6CD2"/>
    <w:rsid w:val="00DF6DDF"/>
    <w:rsid w:val="00DF6EF9"/>
    <w:rsid w:val="00DF701B"/>
    <w:rsid w:val="00DF708D"/>
    <w:rsid w:val="00DF712A"/>
    <w:rsid w:val="00DF7245"/>
    <w:rsid w:val="00DF7289"/>
    <w:rsid w:val="00DF73C6"/>
    <w:rsid w:val="00DF7546"/>
    <w:rsid w:val="00DF7988"/>
    <w:rsid w:val="00DF7DED"/>
    <w:rsid w:val="00DF7E50"/>
    <w:rsid w:val="00DF7EDA"/>
    <w:rsid w:val="00E00307"/>
    <w:rsid w:val="00E0031C"/>
    <w:rsid w:val="00E00564"/>
    <w:rsid w:val="00E00817"/>
    <w:rsid w:val="00E0097F"/>
    <w:rsid w:val="00E00983"/>
    <w:rsid w:val="00E00AE4"/>
    <w:rsid w:val="00E00EBD"/>
    <w:rsid w:val="00E0105E"/>
    <w:rsid w:val="00E01179"/>
    <w:rsid w:val="00E01543"/>
    <w:rsid w:val="00E018AB"/>
    <w:rsid w:val="00E01B4D"/>
    <w:rsid w:val="00E01E25"/>
    <w:rsid w:val="00E01E74"/>
    <w:rsid w:val="00E0201E"/>
    <w:rsid w:val="00E021C3"/>
    <w:rsid w:val="00E02368"/>
    <w:rsid w:val="00E024E8"/>
    <w:rsid w:val="00E02617"/>
    <w:rsid w:val="00E02736"/>
    <w:rsid w:val="00E027D8"/>
    <w:rsid w:val="00E028A3"/>
    <w:rsid w:val="00E02A06"/>
    <w:rsid w:val="00E02A5E"/>
    <w:rsid w:val="00E02E53"/>
    <w:rsid w:val="00E02E7F"/>
    <w:rsid w:val="00E02F0E"/>
    <w:rsid w:val="00E02F76"/>
    <w:rsid w:val="00E030BA"/>
    <w:rsid w:val="00E0336C"/>
    <w:rsid w:val="00E034F3"/>
    <w:rsid w:val="00E035E8"/>
    <w:rsid w:val="00E038F7"/>
    <w:rsid w:val="00E03BE5"/>
    <w:rsid w:val="00E03BF3"/>
    <w:rsid w:val="00E03CC9"/>
    <w:rsid w:val="00E03E4E"/>
    <w:rsid w:val="00E03E97"/>
    <w:rsid w:val="00E040CE"/>
    <w:rsid w:val="00E04916"/>
    <w:rsid w:val="00E04E3D"/>
    <w:rsid w:val="00E04E76"/>
    <w:rsid w:val="00E0501C"/>
    <w:rsid w:val="00E051F1"/>
    <w:rsid w:val="00E052A3"/>
    <w:rsid w:val="00E0556B"/>
    <w:rsid w:val="00E055A8"/>
    <w:rsid w:val="00E05634"/>
    <w:rsid w:val="00E05689"/>
    <w:rsid w:val="00E057C1"/>
    <w:rsid w:val="00E057E7"/>
    <w:rsid w:val="00E058B1"/>
    <w:rsid w:val="00E05904"/>
    <w:rsid w:val="00E059EA"/>
    <w:rsid w:val="00E05A22"/>
    <w:rsid w:val="00E05EB2"/>
    <w:rsid w:val="00E05F7E"/>
    <w:rsid w:val="00E0601F"/>
    <w:rsid w:val="00E06186"/>
    <w:rsid w:val="00E06212"/>
    <w:rsid w:val="00E06257"/>
    <w:rsid w:val="00E06352"/>
    <w:rsid w:val="00E063E7"/>
    <w:rsid w:val="00E0647E"/>
    <w:rsid w:val="00E0653B"/>
    <w:rsid w:val="00E06740"/>
    <w:rsid w:val="00E069CF"/>
    <w:rsid w:val="00E06BD1"/>
    <w:rsid w:val="00E06DDB"/>
    <w:rsid w:val="00E06E29"/>
    <w:rsid w:val="00E06F22"/>
    <w:rsid w:val="00E0709F"/>
    <w:rsid w:val="00E078C7"/>
    <w:rsid w:val="00E078E8"/>
    <w:rsid w:val="00E079B5"/>
    <w:rsid w:val="00E07AAF"/>
    <w:rsid w:val="00E07CA8"/>
    <w:rsid w:val="00E100A6"/>
    <w:rsid w:val="00E102DD"/>
    <w:rsid w:val="00E103B8"/>
    <w:rsid w:val="00E10502"/>
    <w:rsid w:val="00E10684"/>
    <w:rsid w:val="00E10699"/>
    <w:rsid w:val="00E108E5"/>
    <w:rsid w:val="00E109A4"/>
    <w:rsid w:val="00E109EE"/>
    <w:rsid w:val="00E10C1B"/>
    <w:rsid w:val="00E10D7B"/>
    <w:rsid w:val="00E113F7"/>
    <w:rsid w:val="00E116F4"/>
    <w:rsid w:val="00E117F3"/>
    <w:rsid w:val="00E1185E"/>
    <w:rsid w:val="00E118C5"/>
    <w:rsid w:val="00E11A87"/>
    <w:rsid w:val="00E11B2F"/>
    <w:rsid w:val="00E11E99"/>
    <w:rsid w:val="00E120CD"/>
    <w:rsid w:val="00E12275"/>
    <w:rsid w:val="00E1242C"/>
    <w:rsid w:val="00E128E2"/>
    <w:rsid w:val="00E12B2F"/>
    <w:rsid w:val="00E12BC6"/>
    <w:rsid w:val="00E12FD2"/>
    <w:rsid w:val="00E12FEF"/>
    <w:rsid w:val="00E13099"/>
    <w:rsid w:val="00E1310C"/>
    <w:rsid w:val="00E13407"/>
    <w:rsid w:val="00E1361C"/>
    <w:rsid w:val="00E13854"/>
    <w:rsid w:val="00E13AC7"/>
    <w:rsid w:val="00E13D18"/>
    <w:rsid w:val="00E13DB4"/>
    <w:rsid w:val="00E13F5B"/>
    <w:rsid w:val="00E14178"/>
    <w:rsid w:val="00E143CB"/>
    <w:rsid w:val="00E14C98"/>
    <w:rsid w:val="00E14D63"/>
    <w:rsid w:val="00E14E1B"/>
    <w:rsid w:val="00E14E4B"/>
    <w:rsid w:val="00E1534F"/>
    <w:rsid w:val="00E154DC"/>
    <w:rsid w:val="00E154FE"/>
    <w:rsid w:val="00E15651"/>
    <w:rsid w:val="00E157A6"/>
    <w:rsid w:val="00E158BC"/>
    <w:rsid w:val="00E1599F"/>
    <w:rsid w:val="00E15C19"/>
    <w:rsid w:val="00E15D1D"/>
    <w:rsid w:val="00E15FB2"/>
    <w:rsid w:val="00E16062"/>
    <w:rsid w:val="00E16214"/>
    <w:rsid w:val="00E1622B"/>
    <w:rsid w:val="00E16449"/>
    <w:rsid w:val="00E16825"/>
    <w:rsid w:val="00E16834"/>
    <w:rsid w:val="00E169F7"/>
    <w:rsid w:val="00E16A0F"/>
    <w:rsid w:val="00E16ABF"/>
    <w:rsid w:val="00E16B8F"/>
    <w:rsid w:val="00E16E19"/>
    <w:rsid w:val="00E16E92"/>
    <w:rsid w:val="00E17254"/>
    <w:rsid w:val="00E17333"/>
    <w:rsid w:val="00E1733D"/>
    <w:rsid w:val="00E17358"/>
    <w:rsid w:val="00E174DD"/>
    <w:rsid w:val="00E1757D"/>
    <w:rsid w:val="00E176CC"/>
    <w:rsid w:val="00E17978"/>
    <w:rsid w:val="00E179A4"/>
    <w:rsid w:val="00E17A07"/>
    <w:rsid w:val="00E17B38"/>
    <w:rsid w:val="00E204BE"/>
    <w:rsid w:val="00E20785"/>
    <w:rsid w:val="00E207AC"/>
    <w:rsid w:val="00E2097F"/>
    <w:rsid w:val="00E209B6"/>
    <w:rsid w:val="00E20C2D"/>
    <w:rsid w:val="00E20DF4"/>
    <w:rsid w:val="00E20EA2"/>
    <w:rsid w:val="00E20F1D"/>
    <w:rsid w:val="00E20FD9"/>
    <w:rsid w:val="00E21110"/>
    <w:rsid w:val="00E2113B"/>
    <w:rsid w:val="00E21276"/>
    <w:rsid w:val="00E213EC"/>
    <w:rsid w:val="00E21450"/>
    <w:rsid w:val="00E21489"/>
    <w:rsid w:val="00E21629"/>
    <w:rsid w:val="00E21862"/>
    <w:rsid w:val="00E21AD7"/>
    <w:rsid w:val="00E21D66"/>
    <w:rsid w:val="00E21DEB"/>
    <w:rsid w:val="00E21F33"/>
    <w:rsid w:val="00E221C3"/>
    <w:rsid w:val="00E2237D"/>
    <w:rsid w:val="00E22885"/>
    <w:rsid w:val="00E228A1"/>
    <w:rsid w:val="00E2366C"/>
    <w:rsid w:val="00E236D6"/>
    <w:rsid w:val="00E2377E"/>
    <w:rsid w:val="00E23936"/>
    <w:rsid w:val="00E23AD1"/>
    <w:rsid w:val="00E23DCE"/>
    <w:rsid w:val="00E23E4D"/>
    <w:rsid w:val="00E24028"/>
    <w:rsid w:val="00E241CA"/>
    <w:rsid w:val="00E242E3"/>
    <w:rsid w:val="00E243B0"/>
    <w:rsid w:val="00E243BF"/>
    <w:rsid w:val="00E244A7"/>
    <w:rsid w:val="00E24508"/>
    <w:rsid w:val="00E24BEF"/>
    <w:rsid w:val="00E24D9A"/>
    <w:rsid w:val="00E24DBE"/>
    <w:rsid w:val="00E24E0D"/>
    <w:rsid w:val="00E24EEB"/>
    <w:rsid w:val="00E24F66"/>
    <w:rsid w:val="00E24F7A"/>
    <w:rsid w:val="00E25264"/>
    <w:rsid w:val="00E2538F"/>
    <w:rsid w:val="00E255B6"/>
    <w:rsid w:val="00E255FD"/>
    <w:rsid w:val="00E259F6"/>
    <w:rsid w:val="00E25A4C"/>
    <w:rsid w:val="00E25D09"/>
    <w:rsid w:val="00E262AB"/>
    <w:rsid w:val="00E26332"/>
    <w:rsid w:val="00E263E1"/>
    <w:rsid w:val="00E26658"/>
    <w:rsid w:val="00E2672E"/>
    <w:rsid w:val="00E269EF"/>
    <w:rsid w:val="00E26A27"/>
    <w:rsid w:val="00E26A2C"/>
    <w:rsid w:val="00E26B82"/>
    <w:rsid w:val="00E26D75"/>
    <w:rsid w:val="00E26E37"/>
    <w:rsid w:val="00E270D7"/>
    <w:rsid w:val="00E27119"/>
    <w:rsid w:val="00E273AC"/>
    <w:rsid w:val="00E276E3"/>
    <w:rsid w:val="00E27840"/>
    <w:rsid w:val="00E2787A"/>
    <w:rsid w:val="00E2788D"/>
    <w:rsid w:val="00E27A34"/>
    <w:rsid w:val="00E27CBF"/>
    <w:rsid w:val="00E27EA6"/>
    <w:rsid w:val="00E3008A"/>
    <w:rsid w:val="00E302D0"/>
    <w:rsid w:val="00E30459"/>
    <w:rsid w:val="00E30623"/>
    <w:rsid w:val="00E30734"/>
    <w:rsid w:val="00E30831"/>
    <w:rsid w:val="00E3097D"/>
    <w:rsid w:val="00E30AD1"/>
    <w:rsid w:val="00E30BCF"/>
    <w:rsid w:val="00E30C3C"/>
    <w:rsid w:val="00E30D08"/>
    <w:rsid w:val="00E31457"/>
    <w:rsid w:val="00E3167E"/>
    <w:rsid w:val="00E31880"/>
    <w:rsid w:val="00E32064"/>
    <w:rsid w:val="00E3230A"/>
    <w:rsid w:val="00E324C3"/>
    <w:rsid w:val="00E3265B"/>
    <w:rsid w:val="00E32718"/>
    <w:rsid w:val="00E328E2"/>
    <w:rsid w:val="00E32B1C"/>
    <w:rsid w:val="00E32D95"/>
    <w:rsid w:val="00E32FE0"/>
    <w:rsid w:val="00E33099"/>
    <w:rsid w:val="00E331C8"/>
    <w:rsid w:val="00E332D8"/>
    <w:rsid w:val="00E33337"/>
    <w:rsid w:val="00E333F9"/>
    <w:rsid w:val="00E33785"/>
    <w:rsid w:val="00E33899"/>
    <w:rsid w:val="00E33961"/>
    <w:rsid w:val="00E33A0F"/>
    <w:rsid w:val="00E33E52"/>
    <w:rsid w:val="00E33F25"/>
    <w:rsid w:val="00E33FD7"/>
    <w:rsid w:val="00E341D2"/>
    <w:rsid w:val="00E34618"/>
    <w:rsid w:val="00E346F2"/>
    <w:rsid w:val="00E34E09"/>
    <w:rsid w:val="00E34E2E"/>
    <w:rsid w:val="00E3534A"/>
    <w:rsid w:val="00E3536F"/>
    <w:rsid w:val="00E3579E"/>
    <w:rsid w:val="00E359FD"/>
    <w:rsid w:val="00E35C8B"/>
    <w:rsid w:val="00E35CB3"/>
    <w:rsid w:val="00E364F0"/>
    <w:rsid w:val="00E3659C"/>
    <w:rsid w:val="00E369B8"/>
    <w:rsid w:val="00E36C67"/>
    <w:rsid w:val="00E36D95"/>
    <w:rsid w:val="00E37193"/>
    <w:rsid w:val="00E372D9"/>
    <w:rsid w:val="00E373C9"/>
    <w:rsid w:val="00E37653"/>
    <w:rsid w:val="00E3778A"/>
    <w:rsid w:val="00E37979"/>
    <w:rsid w:val="00E37C96"/>
    <w:rsid w:val="00E37CB2"/>
    <w:rsid w:val="00E37F4E"/>
    <w:rsid w:val="00E40168"/>
    <w:rsid w:val="00E4020E"/>
    <w:rsid w:val="00E40320"/>
    <w:rsid w:val="00E407D8"/>
    <w:rsid w:val="00E40812"/>
    <w:rsid w:val="00E40837"/>
    <w:rsid w:val="00E40A9E"/>
    <w:rsid w:val="00E40C26"/>
    <w:rsid w:val="00E40D84"/>
    <w:rsid w:val="00E416CC"/>
    <w:rsid w:val="00E416F8"/>
    <w:rsid w:val="00E41938"/>
    <w:rsid w:val="00E4194B"/>
    <w:rsid w:val="00E41B62"/>
    <w:rsid w:val="00E41B95"/>
    <w:rsid w:val="00E41D65"/>
    <w:rsid w:val="00E41D68"/>
    <w:rsid w:val="00E41D86"/>
    <w:rsid w:val="00E41E6A"/>
    <w:rsid w:val="00E42431"/>
    <w:rsid w:val="00E42DFF"/>
    <w:rsid w:val="00E42E64"/>
    <w:rsid w:val="00E42E7D"/>
    <w:rsid w:val="00E42F6A"/>
    <w:rsid w:val="00E43143"/>
    <w:rsid w:val="00E434C7"/>
    <w:rsid w:val="00E4352D"/>
    <w:rsid w:val="00E4395B"/>
    <w:rsid w:val="00E43D04"/>
    <w:rsid w:val="00E43F22"/>
    <w:rsid w:val="00E4409A"/>
    <w:rsid w:val="00E44248"/>
    <w:rsid w:val="00E44509"/>
    <w:rsid w:val="00E44A1A"/>
    <w:rsid w:val="00E44AC1"/>
    <w:rsid w:val="00E44AD9"/>
    <w:rsid w:val="00E44BC7"/>
    <w:rsid w:val="00E4512C"/>
    <w:rsid w:val="00E451D8"/>
    <w:rsid w:val="00E45215"/>
    <w:rsid w:val="00E45444"/>
    <w:rsid w:val="00E455C4"/>
    <w:rsid w:val="00E45D6B"/>
    <w:rsid w:val="00E45D81"/>
    <w:rsid w:val="00E45DF6"/>
    <w:rsid w:val="00E45E78"/>
    <w:rsid w:val="00E45EEF"/>
    <w:rsid w:val="00E461DF"/>
    <w:rsid w:val="00E461EB"/>
    <w:rsid w:val="00E46252"/>
    <w:rsid w:val="00E463E8"/>
    <w:rsid w:val="00E46573"/>
    <w:rsid w:val="00E4657B"/>
    <w:rsid w:val="00E46670"/>
    <w:rsid w:val="00E46747"/>
    <w:rsid w:val="00E46824"/>
    <w:rsid w:val="00E46970"/>
    <w:rsid w:val="00E4697D"/>
    <w:rsid w:val="00E46C98"/>
    <w:rsid w:val="00E46EED"/>
    <w:rsid w:val="00E46F50"/>
    <w:rsid w:val="00E472C8"/>
    <w:rsid w:val="00E47457"/>
    <w:rsid w:val="00E474C3"/>
    <w:rsid w:val="00E47673"/>
    <w:rsid w:val="00E477D6"/>
    <w:rsid w:val="00E4796D"/>
    <w:rsid w:val="00E47A84"/>
    <w:rsid w:val="00E47ABF"/>
    <w:rsid w:val="00E47BF3"/>
    <w:rsid w:val="00E47D91"/>
    <w:rsid w:val="00E47E6E"/>
    <w:rsid w:val="00E501B7"/>
    <w:rsid w:val="00E50809"/>
    <w:rsid w:val="00E50BC3"/>
    <w:rsid w:val="00E50F01"/>
    <w:rsid w:val="00E51282"/>
    <w:rsid w:val="00E51311"/>
    <w:rsid w:val="00E51493"/>
    <w:rsid w:val="00E5151D"/>
    <w:rsid w:val="00E5159F"/>
    <w:rsid w:val="00E51729"/>
    <w:rsid w:val="00E517B9"/>
    <w:rsid w:val="00E51865"/>
    <w:rsid w:val="00E518C8"/>
    <w:rsid w:val="00E51AC4"/>
    <w:rsid w:val="00E51CBB"/>
    <w:rsid w:val="00E51E45"/>
    <w:rsid w:val="00E52344"/>
    <w:rsid w:val="00E5244A"/>
    <w:rsid w:val="00E527C2"/>
    <w:rsid w:val="00E5281B"/>
    <w:rsid w:val="00E5289C"/>
    <w:rsid w:val="00E528BB"/>
    <w:rsid w:val="00E52916"/>
    <w:rsid w:val="00E529DF"/>
    <w:rsid w:val="00E52ABF"/>
    <w:rsid w:val="00E52B10"/>
    <w:rsid w:val="00E52BA6"/>
    <w:rsid w:val="00E52C82"/>
    <w:rsid w:val="00E530E6"/>
    <w:rsid w:val="00E5346C"/>
    <w:rsid w:val="00E53746"/>
    <w:rsid w:val="00E53D04"/>
    <w:rsid w:val="00E5413F"/>
    <w:rsid w:val="00E542EC"/>
    <w:rsid w:val="00E54657"/>
    <w:rsid w:val="00E547E0"/>
    <w:rsid w:val="00E54AB8"/>
    <w:rsid w:val="00E54AE4"/>
    <w:rsid w:val="00E54CF3"/>
    <w:rsid w:val="00E54D05"/>
    <w:rsid w:val="00E54D11"/>
    <w:rsid w:val="00E54D2E"/>
    <w:rsid w:val="00E552F7"/>
    <w:rsid w:val="00E559EB"/>
    <w:rsid w:val="00E55D51"/>
    <w:rsid w:val="00E55FEC"/>
    <w:rsid w:val="00E561A4"/>
    <w:rsid w:val="00E56240"/>
    <w:rsid w:val="00E56383"/>
    <w:rsid w:val="00E5652C"/>
    <w:rsid w:val="00E56594"/>
    <w:rsid w:val="00E5660A"/>
    <w:rsid w:val="00E567D4"/>
    <w:rsid w:val="00E569D8"/>
    <w:rsid w:val="00E56CB2"/>
    <w:rsid w:val="00E56CC8"/>
    <w:rsid w:val="00E56DD3"/>
    <w:rsid w:val="00E57134"/>
    <w:rsid w:val="00E57170"/>
    <w:rsid w:val="00E5720C"/>
    <w:rsid w:val="00E57505"/>
    <w:rsid w:val="00E57552"/>
    <w:rsid w:val="00E57597"/>
    <w:rsid w:val="00E575C5"/>
    <w:rsid w:val="00E57673"/>
    <w:rsid w:val="00E57727"/>
    <w:rsid w:val="00E57D0E"/>
    <w:rsid w:val="00E57D51"/>
    <w:rsid w:val="00E60528"/>
    <w:rsid w:val="00E60572"/>
    <w:rsid w:val="00E60F88"/>
    <w:rsid w:val="00E61206"/>
    <w:rsid w:val="00E61504"/>
    <w:rsid w:val="00E61636"/>
    <w:rsid w:val="00E6163A"/>
    <w:rsid w:val="00E61AA4"/>
    <w:rsid w:val="00E61BA5"/>
    <w:rsid w:val="00E61BD8"/>
    <w:rsid w:val="00E61DA9"/>
    <w:rsid w:val="00E620EE"/>
    <w:rsid w:val="00E625A0"/>
    <w:rsid w:val="00E626A9"/>
    <w:rsid w:val="00E62727"/>
    <w:rsid w:val="00E62843"/>
    <w:rsid w:val="00E62C86"/>
    <w:rsid w:val="00E62F71"/>
    <w:rsid w:val="00E633CA"/>
    <w:rsid w:val="00E63580"/>
    <w:rsid w:val="00E6358C"/>
    <w:rsid w:val="00E639B3"/>
    <w:rsid w:val="00E63B5F"/>
    <w:rsid w:val="00E63F4E"/>
    <w:rsid w:val="00E6426B"/>
    <w:rsid w:val="00E64310"/>
    <w:rsid w:val="00E644AE"/>
    <w:rsid w:val="00E644BA"/>
    <w:rsid w:val="00E644C4"/>
    <w:rsid w:val="00E64706"/>
    <w:rsid w:val="00E64C22"/>
    <w:rsid w:val="00E64E9A"/>
    <w:rsid w:val="00E65063"/>
    <w:rsid w:val="00E650B6"/>
    <w:rsid w:val="00E650F1"/>
    <w:rsid w:val="00E6539E"/>
    <w:rsid w:val="00E65588"/>
    <w:rsid w:val="00E655D2"/>
    <w:rsid w:val="00E656AD"/>
    <w:rsid w:val="00E6579D"/>
    <w:rsid w:val="00E65834"/>
    <w:rsid w:val="00E65D67"/>
    <w:rsid w:val="00E66112"/>
    <w:rsid w:val="00E66153"/>
    <w:rsid w:val="00E66281"/>
    <w:rsid w:val="00E6672C"/>
    <w:rsid w:val="00E66807"/>
    <w:rsid w:val="00E66AF0"/>
    <w:rsid w:val="00E66EE8"/>
    <w:rsid w:val="00E67470"/>
    <w:rsid w:val="00E67679"/>
    <w:rsid w:val="00E67771"/>
    <w:rsid w:val="00E67874"/>
    <w:rsid w:val="00E67A04"/>
    <w:rsid w:val="00E67A53"/>
    <w:rsid w:val="00E67A63"/>
    <w:rsid w:val="00E67B3B"/>
    <w:rsid w:val="00E67D4D"/>
    <w:rsid w:val="00E67D6D"/>
    <w:rsid w:val="00E67EA7"/>
    <w:rsid w:val="00E67FFC"/>
    <w:rsid w:val="00E70022"/>
    <w:rsid w:val="00E700ED"/>
    <w:rsid w:val="00E70122"/>
    <w:rsid w:val="00E70128"/>
    <w:rsid w:val="00E7021E"/>
    <w:rsid w:val="00E70491"/>
    <w:rsid w:val="00E709F7"/>
    <w:rsid w:val="00E70B59"/>
    <w:rsid w:val="00E70BAE"/>
    <w:rsid w:val="00E70F9D"/>
    <w:rsid w:val="00E7119E"/>
    <w:rsid w:val="00E712FA"/>
    <w:rsid w:val="00E716A6"/>
    <w:rsid w:val="00E716E3"/>
    <w:rsid w:val="00E71B72"/>
    <w:rsid w:val="00E71BDA"/>
    <w:rsid w:val="00E71C6A"/>
    <w:rsid w:val="00E71E41"/>
    <w:rsid w:val="00E71E50"/>
    <w:rsid w:val="00E71EDC"/>
    <w:rsid w:val="00E72087"/>
    <w:rsid w:val="00E725F0"/>
    <w:rsid w:val="00E72767"/>
    <w:rsid w:val="00E728A6"/>
    <w:rsid w:val="00E72BBD"/>
    <w:rsid w:val="00E72CCD"/>
    <w:rsid w:val="00E72FDB"/>
    <w:rsid w:val="00E73317"/>
    <w:rsid w:val="00E733FB"/>
    <w:rsid w:val="00E736BC"/>
    <w:rsid w:val="00E737AA"/>
    <w:rsid w:val="00E73877"/>
    <w:rsid w:val="00E73885"/>
    <w:rsid w:val="00E73BDE"/>
    <w:rsid w:val="00E73C5A"/>
    <w:rsid w:val="00E73E2A"/>
    <w:rsid w:val="00E73EE2"/>
    <w:rsid w:val="00E73F34"/>
    <w:rsid w:val="00E74192"/>
    <w:rsid w:val="00E74662"/>
    <w:rsid w:val="00E74E7E"/>
    <w:rsid w:val="00E7511A"/>
    <w:rsid w:val="00E75202"/>
    <w:rsid w:val="00E752A7"/>
    <w:rsid w:val="00E753C9"/>
    <w:rsid w:val="00E7553B"/>
    <w:rsid w:val="00E75735"/>
    <w:rsid w:val="00E75860"/>
    <w:rsid w:val="00E75929"/>
    <w:rsid w:val="00E75983"/>
    <w:rsid w:val="00E75AC5"/>
    <w:rsid w:val="00E75C53"/>
    <w:rsid w:val="00E75C82"/>
    <w:rsid w:val="00E75D79"/>
    <w:rsid w:val="00E764FB"/>
    <w:rsid w:val="00E768C9"/>
    <w:rsid w:val="00E76A41"/>
    <w:rsid w:val="00E76E55"/>
    <w:rsid w:val="00E76EE0"/>
    <w:rsid w:val="00E77080"/>
    <w:rsid w:val="00E772D4"/>
    <w:rsid w:val="00E77381"/>
    <w:rsid w:val="00E774A1"/>
    <w:rsid w:val="00E77BDC"/>
    <w:rsid w:val="00E77DF7"/>
    <w:rsid w:val="00E77EF9"/>
    <w:rsid w:val="00E802C7"/>
    <w:rsid w:val="00E80304"/>
    <w:rsid w:val="00E80554"/>
    <w:rsid w:val="00E808A1"/>
    <w:rsid w:val="00E808BD"/>
    <w:rsid w:val="00E80A08"/>
    <w:rsid w:val="00E80B70"/>
    <w:rsid w:val="00E80BE9"/>
    <w:rsid w:val="00E80CF6"/>
    <w:rsid w:val="00E80DB9"/>
    <w:rsid w:val="00E813FD"/>
    <w:rsid w:val="00E815CF"/>
    <w:rsid w:val="00E8161A"/>
    <w:rsid w:val="00E8171A"/>
    <w:rsid w:val="00E8175E"/>
    <w:rsid w:val="00E81F65"/>
    <w:rsid w:val="00E81F80"/>
    <w:rsid w:val="00E81FA9"/>
    <w:rsid w:val="00E81FC0"/>
    <w:rsid w:val="00E82256"/>
    <w:rsid w:val="00E822BE"/>
    <w:rsid w:val="00E82386"/>
    <w:rsid w:val="00E825FF"/>
    <w:rsid w:val="00E8291D"/>
    <w:rsid w:val="00E8297B"/>
    <w:rsid w:val="00E82A81"/>
    <w:rsid w:val="00E82C1F"/>
    <w:rsid w:val="00E82D2E"/>
    <w:rsid w:val="00E82F28"/>
    <w:rsid w:val="00E833E6"/>
    <w:rsid w:val="00E835CF"/>
    <w:rsid w:val="00E835D4"/>
    <w:rsid w:val="00E83611"/>
    <w:rsid w:val="00E8374B"/>
    <w:rsid w:val="00E8375B"/>
    <w:rsid w:val="00E838BD"/>
    <w:rsid w:val="00E838F8"/>
    <w:rsid w:val="00E83C69"/>
    <w:rsid w:val="00E83E58"/>
    <w:rsid w:val="00E83EEC"/>
    <w:rsid w:val="00E8401A"/>
    <w:rsid w:val="00E8417C"/>
    <w:rsid w:val="00E84420"/>
    <w:rsid w:val="00E84528"/>
    <w:rsid w:val="00E846D8"/>
    <w:rsid w:val="00E84871"/>
    <w:rsid w:val="00E84E0B"/>
    <w:rsid w:val="00E84EA9"/>
    <w:rsid w:val="00E851EF"/>
    <w:rsid w:val="00E85256"/>
    <w:rsid w:val="00E8537F"/>
    <w:rsid w:val="00E85514"/>
    <w:rsid w:val="00E855D7"/>
    <w:rsid w:val="00E85853"/>
    <w:rsid w:val="00E85AEC"/>
    <w:rsid w:val="00E85B96"/>
    <w:rsid w:val="00E85BEC"/>
    <w:rsid w:val="00E85CFF"/>
    <w:rsid w:val="00E85E78"/>
    <w:rsid w:val="00E85FCE"/>
    <w:rsid w:val="00E86014"/>
    <w:rsid w:val="00E860FF"/>
    <w:rsid w:val="00E866AA"/>
    <w:rsid w:val="00E869FB"/>
    <w:rsid w:val="00E86A31"/>
    <w:rsid w:val="00E86BE2"/>
    <w:rsid w:val="00E86C5D"/>
    <w:rsid w:val="00E86C9D"/>
    <w:rsid w:val="00E86DA6"/>
    <w:rsid w:val="00E8712E"/>
    <w:rsid w:val="00E874A4"/>
    <w:rsid w:val="00E875F9"/>
    <w:rsid w:val="00E878A3"/>
    <w:rsid w:val="00E87D93"/>
    <w:rsid w:val="00E87EE7"/>
    <w:rsid w:val="00E90079"/>
    <w:rsid w:val="00E9015A"/>
    <w:rsid w:val="00E9016F"/>
    <w:rsid w:val="00E90393"/>
    <w:rsid w:val="00E903D9"/>
    <w:rsid w:val="00E90654"/>
    <w:rsid w:val="00E90993"/>
    <w:rsid w:val="00E909A3"/>
    <w:rsid w:val="00E90AC6"/>
    <w:rsid w:val="00E90AF1"/>
    <w:rsid w:val="00E90BAB"/>
    <w:rsid w:val="00E90D7D"/>
    <w:rsid w:val="00E90E4B"/>
    <w:rsid w:val="00E91012"/>
    <w:rsid w:val="00E9106B"/>
    <w:rsid w:val="00E91092"/>
    <w:rsid w:val="00E91992"/>
    <w:rsid w:val="00E91BFA"/>
    <w:rsid w:val="00E91D4E"/>
    <w:rsid w:val="00E91E64"/>
    <w:rsid w:val="00E91F6B"/>
    <w:rsid w:val="00E92426"/>
    <w:rsid w:val="00E924FB"/>
    <w:rsid w:val="00E92552"/>
    <w:rsid w:val="00E9284A"/>
    <w:rsid w:val="00E92A65"/>
    <w:rsid w:val="00E92F1C"/>
    <w:rsid w:val="00E92F68"/>
    <w:rsid w:val="00E93379"/>
    <w:rsid w:val="00E933D6"/>
    <w:rsid w:val="00E9344D"/>
    <w:rsid w:val="00E936E9"/>
    <w:rsid w:val="00E93A47"/>
    <w:rsid w:val="00E93D95"/>
    <w:rsid w:val="00E94069"/>
    <w:rsid w:val="00E9431E"/>
    <w:rsid w:val="00E943B8"/>
    <w:rsid w:val="00E9446F"/>
    <w:rsid w:val="00E947A4"/>
    <w:rsid w:val="00E94A29"/>
    <w:rsid w:val="00E94C67"/>
    <w:rsid w:val="00E94E28"/>
    <w:rsid w:val="00E94E40"/>
    <w:rsid w:val="00E94EC3"/>
    <w:rsid w:val="00E95160"/>
    <w:rsid w:val="00E95380"/>
    <w:rsid w:val="00E9541D"/>
    <w:rsid w:val="00E95571"/>
    <w:rsid w:val="00E956D9"/>
    <w:rsid w:val="00E95990"/>
    <w:rsid w:val="00E95A64"/>
    <w:rsid w:val="00E95D0D"/>
    <w:rsid w:val="00E95D18"/>
    <w:rsid w:val="00E95D8F"/>
    <w:rsid w:val="00E964A5"/>
    <w:rsid w:val="00E964D8"/>
    <w:rsid w:val="00E9663F"/>
    <w:rsid w:val="00E967B6"/>
    <w:rsid w:val="00E9691B"/>
    <w:rsid w:val="00E96A19"/>
    <w:rsid w:val="00E96A71"/>
    <w:rsid w:val="00E96C54"/>
    <w:rsid w:val="00E96F4E"/>
    <w:rsid w:val="00E970C3"/>
    <w:rsid w:val="00E970F1"/>
    <w:rsid w:val="00E9711D"/>
    <w:rsid w:val="00E97161"/>
    <w:rsid w:val="00E97433"/>
    <w:rsid w:val="00E97472"/>
    <w:rsid w:val="00E97527"/>
    <w:rsid w:val="00E9752C"/>
    <w:rsid w:val="00E975D8"/>
    <w:rsid w:val="00E97C16"/>
    <w:rsid w:val="00E97D00"/>
    <w:rsid w:val="00E97E6A"/>
    <w:rsid w:val="00E97EA5"/>
    <w:rsid w:val="00EA00A6"/>
    <w:rsid w:val="00EA01BA"/>
    <w:rsid w:val="00EA0299"/>
    <w:rsid w:val="00EA02AB"/>
    <w:rsid w:val="00EA034A"/>
    <w:rsid w:val="00EA05FA"/>
    <w:rsid w:val="00EA0611"/>
    <w:rsid w:val="00EA0B51"/>
    <w:rsid w:val="00EA0CB4"/>
    <w:rsid w:val="00EA0D5D"/>
    <w:rsid w:val="00EA0ED6"/>
    <w:rsid w:val="00EA13A8"/>
    <w:rsid w:val="00EA156E"/>
    <w:rsid w:val="00EA189B"/>
    <w:rsid w:val="00EA1CE6"/>
    <w:rsid w:val="00EA1D2A"/>
    <w:rsid w:val="00EA1DAA"/>
    <w:rsid w:val="00EA1DEB"/>
    <w:rsid w:val="00EA1E74"/>
    <w:rsid w:val="00EA21EC"/>
    <w:rsid w:val="00EA23C8"/>
    <w:rsid w:val="00EA23F4"/>
    <w:rsid w:val="00EA24E4"/>
    <w:rsid w:val="00EA2746"/>
    <w:rsid w:val="00EA2925"/>
    <w:rsid w:val="00EA2A6D"/>
    <w:rsid w:val="00EA2AEE"/>
    <w:rsid w:val="00EA2C77"/>
    <w:rsid w:val="00EA2D0B"/>
    <w:rsid w:val="00EA2DB1"/>
    <w:rsid w:val="00EA2DC2"/>
    <w:rsid w:val="00EA3033"/>
    <w:rsid w:val="00EA327A"/>
    <w:rsid w:val="00EA33DC"/>
    <w:rsid w:val="00EA3D81"/>
    <w:rsid w:val="00EA3E7B"/>
    <w:rsid w:val="00EA3F37"/>
    <w:rsid w:val="00EA41C3"/>
    <w:rsid w:val="00EA4225"/>
    <w:rsid w:val="00EA422B"/>
    <w:rsid w:val="00EA4237"/>
    <w:rsid w:val="00EA451C"/>
    <w:rsid w:val="00EA475C"/>
    <w:rsid w:val="00EA4775"/>
    <w:rsid w:val="00EA49B6"/>
    <w:rsid w:val="00EA4A03"/>
    <w:rsid w:val="00EA4F74"/>
    <w:rsid w:val="00EA4FB0"/>
    <w:rsid w:val="00EA4FD1"/>
    <w:rsid w:val="00EA51F0"/>
    <w:rsid w:val="00EA525F"/>
    <w:rsid w:val="00EA5266"/>
    <w:rsid w:val="00EA52BE"/>
    <w:rsid w:val="00EA55E7"/>
    <w:rsid w:val="00EA584E"/>
    <w:rsid w:val="00EA59E8"/>
    <w:rsid w:val="00EA5B21"/>
    <w:rsid w:val="00EA5B2A"/>
    <w:rsid w:val="00EA5B5A"/>
    <w:rsid w:val="00EA5F01"/>
    <w:rsid w:val="00EA5F73"/>
    <w:rsid w:val="00EA63A5"/>
    <w:rsid w:val="00EA648D"/>
    <w:rsid w:val="00EA69FF"/>
    <w:rsid w:val="00EA6ADE"/>
    <w:rsid w:val="00EA6C49"/>
    <w:rsid w:val="00EA6FA8"/>
    <w:rsid w:val="00EA708E"/>
    <w:rsid w:val="00EA7480"/>
    <w:rsid w:val="00EA77C9"/>
    <w:rsid w:val="00EA7A91"/>
    <w:rsid w:val="00EA7BCC"/>
    <w:rsid w:val="00EA7CD4"/>
    <w:rsid w:val="00EB0044"/>
    <w:rsid w:val="00EB02C0"/>
    <w:rsid w:val="00EB03A2"/>
    <w:rsid w:val="00EB0649"/>
    <w:rsid w:val="00EB06A6"/>
    <w:rsid w:val="00EB0770"/>
    <w:rsid w:val="00EB11A2"/>
    <w:rsid w:val="00EB148D"/>
    <w:rsid w:val="00EB1723"/>
    <w:rsid w:val="00EB1A98"/>
    <w:rsid w:val="00EB1AC1"/>
    <w:rsid w:val="00EB1AFA"/>
    <w:rsid w:val="00EB1C80"/>
    <w:rsid w:val="00EB1D8E"/>
    <w:rsid w:val="00EB2002"/>
    <w:rsid w:val="00EB20CC"/>
    <w:rsid w:val="00EB2138"/>
    <w:rsid w:val="00EB21B5"/>
    <w:rsid w:val="00EB2950"/>
    <w:rsid w:val="00EB2A96"/>
    <w:rsid w:val="00EB2A9E"/>
    <w:rsid w:val="00EB307E"/>
    <w:rsid w:val="00EB3427"/>
    <w:rsid w:val="00EB36F1"/>
    <w:rsid w:val="00EB3CC6"/>
    <w:rsid w:val="00EB3D4B"/>
    <w:rsid w:val="00EB3F27"/>
    <w:rsid w:val="00EB4077"/>
    <w:rsid w:val="00EB41A5"/>
    <w:rsid w:val="00EB41DB"/>
    <w:rsid w:val="00EB420A"/>
    <w:rsid w:val="00EB4509"/>
    <w:rsid w:val="00EB45CC"/>
    <w:rsid w:val="00EB4850"/>
    <w:rsid w:val="00EB4C1B"/>
    <w:rsid w:val="00EB4D70"/>
    <w:rsid w:val="00EB4FBA"/>
    <w:rsid w:val="00EB503D"/>
    <w:rsid w:val="00EB50DF"/>
    <w:rsid w:val="00EB5108"/>
    <w:rsid w:val="00EB5167"/>
    <w:rsid w:val="00EB5212"/>
    <w:rsid w:val="00EB5693"/>
    <w:rsid w:val="00EB57C5"/>
    <w:rsid w:val="00EB57FC"/>
    <w:rsid w:val="00EB58DF"/>
    <w:rsid w:val="00EB5944"/>
    <w:rsid w:val="00EB59E1"/>
    <w:rsid w:val="00EB5A62"/>
    <w:rsid w:val="00EB5BBE"/>
    <w:rsid w:val="00EB5CAE"/>
    <w:rsid w:val="00EB5F8C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2E"/>
    <w:rsid w:val="00EB7451"/>
    <w:rsid w:val="00EB75C3"/>
    <w:rsid w:val="00EB7644"/>
    <w:rsid w:val="00EB7A96"/>
    <w:rsid w:val="00EB7D5E"/>
    <w:rsid w:val="00EB7DFE"/>
    <w:rsid w:val="00EC0194"/>
    <w:rsid w:val="00EC05CA"/>
    <w:rsid w:val="00EC05F9"/>
    <w:rsid w:val="00EC074B"/>
    <w:rsid w:val="00EC07D7"/>
    <w:rsid w:val="00EC093C"/>
    <w:rsid w:val="00EC0B24"/>
    <w:rsid w:val="00EC0B8B"/>
    <w:rsid w:val="00EC0C94"/>
    <w:rsid w:val="00EC0DDE"/>
    <w:rsid w:val="00EC0F40"/>
    <w:rsid w:val="00EC1037"/>
    <w:rsid w:val="00EC1099"/>
    <w:rsid w:val="00EC13D5"/>
    <w:rsid w:val="00EC1480"/>
    <w:rsid w:val="00EC15C0"/>
    <w:rsid w:val="00EC16B4"/>
    <w:rsid w:val="00EC1B29"/>
    <w:rsid w:val="00EC1C56"/>
    <w:rsid w:val="00EC1CD2"/>
    <w:rsid w:val="00EC1D34"/>
    <w:rsid w:val="00EC1D73"/>
    <w:rsid w:val="00EC1D9B"/>
    <w:rsid w:val="00EC1ECC"/>
    <w:rsid w:val="00EC1EDB"/>
    <w:rsid w:val="00EC1F3D"/>
    <w:rsid w:val="00EC201D"/>
    <w:rsid w:val="00EC2099"/>
    <w:rsid w:val="00EC2485"/>
    <w:rsid w:val="00EC25C4"/>
    <w:rsid w:val="00EC2B3D"/>
    <w:rsid w:val="00EC2DE9"/>
    <w:rsid w:val="00EC2F31"/>
    <w:rsid w:val="00EC310F"/>
    <w:rsid w:val="00EC367E"/>
    <w:rsid w:val="00EC3AF1"/>
    <w:rsid w:val="00EC3D55"/>
    <w:rsid w:val="00EC3E22"/>
    <w:rsid w:val="00EC3E4D"/>
    <w:rsid w:val="00EC3FC8"/>
    <w:rsid w:val="00EC407D"/>
    <w:rsid w:val="00EC42EE"/>
    <w:rsid w:val="00EC455C"/>
    <w:rsid w:val="00EC45F5"/>
    <w:rsid w:val="00EC465A"/>
    <w:rsid w:val="00EC4770"/>
    <w:rsid w:val="00EC48C0"/>
    <w:rsid w:val="00EC4904"/>
    <w:rsid w:val="00EC4B0A"/>
    <w:rsid w:val="00EC4BD7"/>
    <w:rsid w:val="00EC4C7C"/>
    <w:rsid w:val="00EC4CAC"/>
    <w:rsid w:val="00EC4E0A"/>
    <w:rsid w:val="00EC5575"/>
    <w:rsid w:val="00EC582E"/>
    <w:rsid w:val="00EC5933"/>
    <w:rsid w:val="00EC5977"/>
    <w:rsid w:val="00EC59FF"/>
    <w:rsid w:val="00EC5C56"/>
    <w:rsid w:val="00EC5D0E"/>
    <w:rsid w:val="00EC5F62"/>
    <w:rsid w:val="00EC61FE"/>
    <w:rsid w:val="00EC6240"/>
    <w:rsid w:val="00EC6306"/>
    <w:rsid w:val="00EC6579"/>
    <w:rsid w:val="00EC67E3"/>
    <w:rsid w:val="00EC6A59"/>
    <w:rsid w:val="00EC6B5C"/>
    <w:rsid w:val="00EC6F91"/>
    <w:rsid w:val="00EC72A5"/>
    <w:rsid w:val="00EC7419"/>
    <w:rsid w:val="00EC75B6"/>
    <w:rsid w:val="00EC762C"/>
    <w:rsid w:val="00EC773F"/>
    <w:rsid w:val="00EC7837"/>
    <w:rsid w:val="00EC7923"/>
    <w:rsid w:val="00EC7D40"/>
    <w:rsid w:val="00EC7E75"/>
    <w:rsid w:val="00EC7FE3"/>
    <w:rsid w:val="00ED0847"/>
    <w:rsid w:val="00ED08C6"/>
    <w:rsid w:val="00ED0933"/>
    <w:rsid w:val="00ED0C31"/>
    <w:rsid w:val="00ED0D3A"/>
    <w:rsid w:val="00ED0DDF"/>
    <w:rsid w:val="00ED10CB"/>
    <w:rsid w:val="00ED11CB"/>
    <w:rsid w:val="00ED1221"/>
    <w:rsid w:val="00ED13AE"/>
    <w:rsid w:val="00ED154C"/>
    <w:rsid w:val="00ED167E"/>
    <w:rsid w:val="00ED17DE"/>
    <w:rsid w:val="00ED1879"/>
    <w:rsid w:val="00ED1C45"/>
    <w:rsid w:val="00ED1DED"/>
    <w:rsid w:val="00ED1E95"/>
    <w:rsid w:val="00ED1EFB"/>
    <w:rsid w:val="00ED2358"/>
    <w:rsid w:val="00ED2483"/>
    <w:rsid w:val="00ED25C8"/>
    <w:rsid w:val="00ED26AC"/>
    <w:rsid w:val="00ED27B8"/>
    <w:rsid w:val="00ED287E"/>
    <w:rsid w:val="00ED29ED"/>
    <w:rsid w:val="00ED2CA8"/>
    <w:rsid w:val="00ED2CCF"/>
    <w:rsid w:val="00ED2E4A"/>
    <w:rsid w:val="00ED300F"/>
    <w:rsid w:val="00ED330C"/>
    <w:rsid w:val="00ED33E2"/>
    <w:rsid w:val="00ED3942"/>
    <w:rsid w:val="00ED394D"/>
    <w:rsid w:val="00ED39B9"/>
    <w:rsid w:val="00ED3AA8"/>
    <w:rsid w:val="00ED3ACC"/>
    <w:rsid w:val="00ED3CC7"/>
    <w:rsid w:val="00ED3CF7"/>
    <w:rsid w:val="00ED3D48"/>
    <w:rsid w:val="00ED3E66"/>
    <w:rsid w:val="00ED3F7D"/>
    <w:rsid w:val="00ED3FB1"/>
    <w:rsid w:val="00ED41E3"/>
    <w:rsid w:val="00ED46F0"/>
    <w:rsid w:val="00ED4721"/>
    <w:rsid w:val="00ED4795"/>
    <w:rsid w:val="00ED4B3C"/>
    <w:rsid w:val="00ED4C9C"/>
    <w:rsid w:val="00ED4D48"/>
    <w:rsid w:val="00ED52B8"/>
    <w:rsid w:val="00ED5566"/>
    <w:rsid w:val="00ED55AF"/>
    <w:rsid w:val="00ED5658"/>
    <w:rsid w:val="00ED56F4"/>
    <w:rsid w:val="00ED5742"/>
    <w:rsid w:val="00ED58B8"/>
    <w:rsid w:val="00ED5918"/>
    <w:rsid w:val="00ED5964"/>
    <w:rsid w:val="00ED59A9"/>
    <w:rsid w:val="00ED59D7"/>
    <w:rsid w:val="00ED5C22"/>
    <w:rsid w:val="00ED5C59"/>
    <w:rsid w:val="00ED5E72"/>
    <w:rsid w:val="00ED5FB9"/>
    <w:rsid w:val="00ED60D1"/>
    <w:rsid w:val="00ED615B"/>
    <w:rsid w:val="00ED64F3"/>
    <w:rsid w:val="00ED6544"/>
    <w:rsid w:val="00ED6642"/>
    <w:rsid w:val="00ED669A"/>
    <w:rsid w:val="00ED6841"/>
    <w:rsid w:val="00ED6876"/>
    <w:rsid w:val="00ED6E5E"/>
    <w:rsid w:val="00ED6EC3"/>
    <w:rsid w:val="00ED717B"/>
    <w:rsid w:val="00ED760F"/>
    <w:rsid w:val="00ED788B"/>
    <w:rsid w:val="00ED7DFF"/>
    <w:rsid w:val="00ED7FD5"/>
    <w:rsid w:val="00EE0310"/>
    <w:rsid w:val="00EE0429"/>
    <w:rsid w:val="00EE0734"/>
    <w:rsid w:val="00EE09F6"/>
    <w:rsid w:val="00EE0FCF"/>
    <w:rsid w:val="00EE13B8"/>
    <w:rsid w:val="00EE1572"/>
    <w:rsid w:val="00EE19BB"/>
    <w:rsid w:val="00EE1AC1"/>
    <w:rsid w:val="00EE1D28"/>
    <w:rsid w:val="00EE1DB6"/>
    <w:rsid w:val="00EE1F5C"/>
    <w:rsid w:val="00EE208D"/>
    <w:rsid w:val="00EE2198"/>
    <w:rsid w:val="00EE256C"/>
    <w:rsid w:val="00EE29C6"/>
    <w:rsid w:val="00EE2AC7"/>
    <w:rsid w:val="00EE2CCA"/>
    <w:rsid w:val="00EE2F58"/>
    <w:rsid w:val="00EE2F5B"/>
    <w:rsid w:val="00EE3095"/>
    <w:rsid w:val="00EE3298"/>
    <w:rsid w:val="00EE32E8"/>
    <w:rsid w:val="00EE333E"/>
    <w:rsid w:val="00EE3476"/>
    <w:rsid w:val="00EE37D3"/>
    <w:rsid w:val="00EE3910"/>
    <w:rsid w:val="00EE3CB2"/>
    <w:rsid w:val="00EE3FD6"/>
    <w:rsid w:val="00EE404B"/>
    <w:rsid w:val="00EE43A1"/>
    <w:rsid w:val="00EE43BE"/>
    <w:rsid w:val="00EE47CD"/>
    <w:rsid w:val="00EE481E"/>
    <w:rsid w:val="00EE48F7"/>
    <w:rsid w:val="00EE4958"/>
    <w:rsid w:val="00EE4A2B"/>
    <w:rsid w:val="00EE4DFA"/>
    <w:rsid w:val="00EE50CA"/>
    <w:rsid w:val="00EE525C"/>
    <w:rsid w:val="00EE533E"/>
    <w:rsid w:val="00EE5540"/>
    <w:rsid w:val="00EE57B2"/>
    <w:rsid w:val="00EE59DC"/>
    <w:rsid w:val="00EE5C8A"/>
    <w:rsid w:val="00EE606C"/>
    <w:rsid w:val="00EE618B"/>
    <w:rsid w:val="00EE632C"/>
    <w:rsid w:val="00EE6510"/>
    <w:rsid w:val="00EE6566"/>
    <w:rsid w:val="00EE659C"/>
    <w:rsid w:val="00EE667E"/>
    <w:rsid w:val="00EE6868"/>
    <w:rsid w:val="00EE697D"/>
    <w:rsid w:val="00EE6993"/>
    <w:rsid w:val="00EE6B35"/>
    <w:rsid w:val="00EE6CAA"/>
    <w:rsid w:val="00EE6DE5"/>
    <w:rsid w:val="00EE713F"/>
    <w:rsid w:val="00EE736E"/>
    <w:rsid w:val="00EE74AA"/>
    <w:rsid w:val="00EE776B"/>
    <w:rsid w:val="00EE7AAB"/>
    <w:rsid w:val="00EE7C4B"/>
    <w:rsid w:val="00EE7FFA"/>
    <w:rsid w:val="00EF0012"/>
    <w:rsid w:val="00EF00D2"/>
    <w:rsid w:val="00EF0216"/>
    <w:rsid w:val="00EF02AF"/>
    <w:rsid w:val="00EF02EE"/>
    <w:rsid w:val="00EF0364"/>
    <w:rsid w:val="00EF04BF"/>
    <w:rsid w:val="00EF06FB"/>
    <w:rsid w:val="00EF0793"/>
    <w:rsid w:val="00EF0816"/>
    <w:rsid w:val="00EF08B0"/>
    <w:rsid w:val="00EF0928"/>
    <w:rsid w:val="00EF09AE"/>
    <w:rsid w:val="00EF0F3E"/>
    <w:rsid w:val="00EF1181"/>
    <w:rsid w:val="00EF149A"/>
    <w:rsid w:val="00EF15C2"/>
    <w:rsid w:val="00EF1889"/>
    <w:rsid w:val="00EF19DB"/>
    <w:rsid w:val="00EF1A20"/>
    <w:rsid w:val="00EF1EB0"/>
    <w:rsid w:val="00EF21BA"/>
    <w:rsid w:val="00EF2711"/>
    <w:rsid w:val="00EF2732"/>
    <w:rsid w:val="00EF2945"/>
    <w:rsid w:val="00EF2B4F"/>
    <w:rsid w:val="00EF3471"/>
    <w:rsid w:val="00EF36F3"/>
    <w:rsid w:val="00EF3700"/>
    <w:rsid w:val="00EF39A7"/>
    <w:rsid w:val="00EF3B64"/>
    <w:rsid w:val="00EF3B69"/>
    <w:rsid w:val="00EF3CAA"/>
    <w:rsid w:val="00EF3D3E"/>
    <w:rsid w:val="00EF3F28"/>
    <w:rsid w:val="00EF4416"/>
    <w:rsid w:val="00EF44B4"/>
    <w:rsid w:val="00EF49C6"/>
    <w:rsid w:val="00EF4CCC"/>
    <w:rsid w:val="00EF503B"/>
    <w:rsid w:val="00EF51DF"/>
    <w:rsid w:val="00EF522A"/>
    <w:rsid w:val="00EF56DD"/>
    <w:rsid w:val="00EF59C2"/>
    <w:rsid w:val="00EF5BFA"/>
    <w:rsid w:val="00EF5FC1"/>
    <w:rsid w:val="00EF6337"/>
    <w:rsid w:val="00EF6540"/>
    <w:rsid w:val="00EF6614"/>
    <w:rsid w:val="00EF67DA"/>
    <w:rsid w:val="00EF6AA6"/>
    <w:rsid w:val="00EF6B00"/>
    <w:rsid w:val="00EF6FBC"/>
    <w:rsid w:val="00EF7010"/>
    <w:rsid w:val="00EF7135"/>
    <w:rsid w:val="00EF71DE"/>
    <w:rsid w:val="00EF71EC"/>
    <w:rsid w:val="00EF724A"/>
    <w:rsid w:val="00EF72E1"/>
    <w:rsid w:val="00EF7496"/>
    <w:rsid w:val="00EF7531"/>
    <w:rsid w:val="00EF792E"/>
    <w:rsid w:val="00EF7B60"/>
    <w:rsid w:val="00EF7C7C"/>
    <w:rsid w:val="00EF7CEF"/>
    <w:rsid w:val="00EF7EF9"/>
    <w:rsid w:val="00F0041B"/>
    <w:rsid w:val="00F00486"/>
    <w:rsid w:val="00F0049A"/>
    <w:rsid w:val="00F00543"/>
    <w:rsid w:val="00F008A4"/>
    <w:rsid w:val="00F00A41"/>
    <w:rsid w:val="00F00D2B"/>
    <w:rsid w:val="00F012D2"/>
    <w:rsid w:val="00F01430"/>
    <w:rsid w:val="00F01677"/>
    <w:rsid w:val="00F01997"/>
    <w:rsid w:val="00F019AF"/>
    <w:rsid w:val="00F01CA0"/>
    <w:rsid w:val="00F01D55"/>
    <w:rsid w:val="00F0265D"/>
    <w:rsid w:val="00F02829"/>
    <w:rsid w:val="00F02864"/>
    <w:rsid w:val="00F028A6"/>
    <w:rsid w:val="00F02D07"/>
    <w:rsid w:val="00F02E4A"/>
    <w:rsid w:val="00F031EE"/>
    <w:rsid w:val="00F03271"/>
    <w:rsid w:val="00F03296"/>
    <w:rsid w:val="00F0333F"/>
    <w:rsid w:val="00F0342A"/>
    <w:rsid w:val="00F035B4"/>
    <w:rsid w:val="00F038C0"/>
    <w:rsid w:val="00F03DC7"/>
    <w:rsid w:val="00F04145"/>
    <w:rsid w:val="00F0422E"/>
    <w:rsid w:val="00F046D7"/>
    <w:rsid w:val="00F0480E"/>
    <w:rsid w:val="00F048AD"/>
    <w:rsid w:val="00F04A33"/>
    <w:rsid w:val="00F04CA9"/>
    <w:rsid w:val="00F04DD2"/>
    <w:rsid w:val="00F04F34"/>
    <w:rsid w:val="00F058CB"/>
    <w:rsid w:val="00F05AE0"/>
    <w:rsid w:val="00F05CB1"/>
    <w:rsid w:val="00F05F6C"/>
    <w:rsid w:val="00F06115"/>
    <w:rsid w:val="00F06133"/>
    <w:rsid w:val="00F061B9"/>
    <w:rsid w:val="00F067AB"/>
    <w:rsid w:val="00F067E2"/>
    <w:rsid w:val="00F06D90"/>
    <w:rsid w:val="00F070BA"/>
    <w:rsid w:val="00F07124"/>
    <w:rsid w:val="00F0747B"/>
    <w:rsid w:val="00F07976"/>
    <w:rsid w:val="00F07990"/>
    <w:rsid w:val="00F07ABA"/>
    <w:rsid w:val="00F07B9F"/>
    <w:rsid w:val="00F07CE4"/>
    <w:rsid w:val="00F07E46"/>
    <w:rsid w:val="00F07E53"/>
    <w:rsid w:val="00F07FA9"/>
    <w:rsid w:val="00F10031"/>
    <w:rsid w:val="00F100B3"/>
    <w:rsid w:val="00F10239"/>
    <w:rsid w:val="00F1026B"/>
    <w:rsid w:val="00F10494"/>
    <w:rsid w:val="00F106D1"/>
    <w:rsid w:val="00F1088C"/>
    <w:rsid w:val="00F10C4D"/>
    <w:rsid w:val="00F10D4F"/>
    <w:rsid w:val="00F10FD1"/>
    <w:rsid w:val="00F11078"/>
    <w:rsid w:val="00F11225"/>
    <w:rsid w:val="00F113A4"/>
    <w:rsid w:val="00F116B3"/>
    <w:rsid w:val="00F11848"/>
    <w:rsid w:val="00F11885"/>
    <w:rsid w:val="00F118A0"/>
    <w:rsid w:val="00F11906"/>
    <w:rsid w:val="00F11A7C"/>
    <w:rsid w:val="00F11BCE"/>
    <w:rsid w:val="00F11C21"/>
    <w:rsid w:val="00F1212F"/>
    <w:rsid w:val="00F121D2"/>
    <w:rsid w:val="00F121FB"/>
    <w:rsid w:val="00F122B6"/>
    <w:rsid w:val="00F122D8"/>
    <w:rsid w:val="00F122ED"/>
    <w:rsid w:val="00F1237E"/>
    <w:rsid w:val="00F127CA"/>
    <w:rsid w:val="00F12801"/>
    <w:rsid w:val="00F12A4B"/>
    <w:rsid w:val="00F12BA2"/>
    <w:rsid w:val="00F12C2F"/>
    <w:rsid w:val="00F12E26"/>
    <w:rsid w:val="00F12E43"/>
    <w:rsid w:val="00F130CA"/>
    <w:rsid w:val="00F131E7"/>
    <w:rsid w:val="00F136FC"/>
    <w:rsid w:val="00F139A0"/>
    <w:rsid w:val="00F139D5"/>
    <w:rsid w:val="00F13D20"/>
    <w:rsid w:val="00F14063"/>
    <w:rsid w:val="00F141CE"/>
    <w:rsid w:val="00F1426B"/>
    <w:rsid w:val="00F14798"/>
    <w:rsid w:val="00F1485D"/>
    <w:rsid w:val="00F14F56"/>
    <w:rsid w:val="00F1502D"/>
    <w:rsid w:val="00F153E9"/>
    <w:rsid w:val="00F154B1"/>
    <w:rsid w:val="00F15913"/>
    <w:rsid w:val="00F15938"/>
    <w:rsid w:val="00F15C94"/>
    <w:rsid w:val="00F15D44"/>
    <w:rsid w:val="00F15DE6"/>
    <w:rsid w:val="00F16114"/>
    <w:rsid w:val="00F16252"/>
    <w:rsid w:val="00F16366"/>
    <w:rsid w:val="00F173A1"/>
    <w:rsid w:val="00F176F9"/>
    <w:rsid w:val="00F17835"/>
    <w:rsid w:val="00F1795F"/>
    <w:rsid w:val="00F17B17"/>
    <w:rsid w:val="00F17DCB"/>
    <w:rsid w:val="00F17E46"/>
    <w:rsid w:val="00F17EB3"/>
    <w:rsid w:val="00F2020E"/>
    <w:rsid w:val="00F203A0"/>
    <w:rsid w:val="00F203C8"/>
    <w:rsid w:val="00F20427"/>
    <w:rsid w:val="00F205C1"/>
    <w:rsid w:val="00F207AF"/>
    <w:rsid w:val="00F207D1"/>
    <w:rsid w:val="00F20C16"/>
    <w:rsid w:val="00F20E7B"/>
    <w:rsid w:val="00F21669"/>
    <w:rsid w:val="00F2168B"/>
    <w:rsid w:val="00F21718"/>
    <w:rsid w:val="00F2179F"/>
    <w:rsid w:val="00F21F46"/>
    <w:rsid w:val="00F22026"/>
    <w:rsid w:val="00F2208B"/>
    <w:rsid w:val="00F221DE"/>
    <w:rsid w:val="00F2224E"/>
    <w:rsid w:val="00F223E5"/>
    <w:rsid w:val="00F2248B"/>
    <w:rsid w:val="00F22C9E"/>
    <w:rsid w:val="00F22ECB"/>
    <w:rsid w:val="00F2312F"/>
    <w:rsid w:val="00F23301"/>
    <w:rsid w:val="00F234AE"/>
    <w:rsid w:val="00F23616"/>
    <w:rsid w:val="00F237BF"/>
    <w:rsid w:val="00F23906"/>
    <w:rsid w:val="00F23914"/>
    <w:rsid w:val="00F23A6C"/>
    <w:rsid w:val="00F23ADD"/>
    <w:rsid w:val="00F23E1D"/>
    <w:rsid w:val="00F23E89"/>
    <w:rsid w:val="00F2444E"/>
    <w:rsid w:val="00F245FE"/>
    <w:rsid w:val="00F2462E"/>
    <w:rsid w:val="00F247CA"/>
    <w:rsid w:val="00F247FC"/>
    <w:rsid w:val="00F24C71"/>
    <w:rsid w:val="00F24DBC"/>
    <w:rsid w:val="00F25002"/>
    <w:rsid w:val="00F251F7"/>
    <w:rsid w:val="00F253CF"/>
    <w:rsid w:val="00F256BB"/>
    <w:rsid w:val="00F2575B"/>
    <w:rsid w:val="00F25AE6"/>
    <w:rsid w:val="00F25B65"/>
    <w:rsid w:val="00F25C0D"/>
    <w:rsid w:val="00F25C97"/>
    <w:rsid w:val="00F25DB6"/>
    <w:rsid w:val="00F261C8"/>
    <w:rsid w:val="00F26585"/>
    <w:rsid w:val="00F266CC"/>
    <w:rsid w:val="00F26C0C"/>
    <w:rsid w:val="00F26DA6"/>
    <w:rsid w:val="00F26DF5"/>
    <w:rsid w:val="00F26E2E"/>
    <w:rsid w:val="00F26EAB"/>
    <w:rsid w:val="00F26F2B"/>
    <w:rsid w:val="00F270B2"/>
    <w:rsid w:val="00F27353"/>
    <w:rsid w:val="00F27416"/>
    <w:rsid w:val="00F27487"/>
    <w:rsid w:val="00F276C0"/>
    <w:rsid w:val="00F27A9C"/>
    <w:rsid w:val="00F27AA6"/>
    <w:rsid w:val="00F27BBF"/>
    <w:rsid w:val="00F27BC0"/>
    <w:rsid w:val="00F27E16"/>
    <w:rsid w:val="00F27EA1"/>
    <w:rsid w:val="00F3000E"/>
    <w:rsid w:val="00F300D7"/>
    <w:rsid w:val="00F3026A"/>
    <w:rsid w:val="00F30E52"/>
    <w:rsid w:val="00F312B2"/>
    <w:rsid w:val="00F315EC"/>
    <w:rsid w:val="00F3162D"/>
    <w:rsid w:val="00F31988"/>
    <w:rsid w:val="00F31A1F"/>
    <w:rsid w:val="00F31A5D"/>
    <w:rsid w:val="00F31A61"/>
    <w:rsid w:val="00F31C01"/>
    <w:rsid w:val="00F31D53"/>
    <w:rsid w:val="00F31DAB"/>
    <w:rsid w:val="00F32076"/>
    <w:rsid w:val="00F323E2"/>
    <w:rsid w:val="00F3249F"/>
    <w:rsid w:val="00F32BF4"/>
    <w:rsid w:val="00F336A2"/>
    <w:rsid w:val="00F33848"/>
    <w:rsid w:val="00F3389F"/>
    <w:rsid w:val="00F33B2D"/>
    <w:rsid w:val="00F33C66"/>
    <w:rsid w:val="00F33CDA"/>
    <w:rsid w:val="00F33E78"/>
    <w:rsid w:val="00F3434F"/>
    <w:rsid w:val="00F34594"/>
    <w:rsid w:val="00F34708"/>
    <w:rsid w:val="00F34815"/>
    <w:rsid w:val="00F34863"/>
    <w:rsid w:val="00F34891"/>
    <w:rsid w:val="00F349FA"/>
    <w:rsid w:val="00F34AC1"/>
    <w:rsid w:val="00F34BAD"/>
    <w:rsid w:val="00F3510E"/>
    <w:rsid w:val="00F356F8"/>
    <w:rsid w:val="00F35A9D"/>
    <w:rsid w:val="00F35C55"/>
    <w:rsid w:val="00F35E00"/>
    <w:rsid w:val="00F3603B"/>
    <w:rsid w:val="00F3604A"/>
    <w:rsid w:val="00F36190"/>
    <w:rsid w:val="00F361C3"/>
    <w:rsid w:val="00F36254"/>
    <w:rsid w:val="00F36482"/>
    <w:rsid w:val="00F36625"/>
    <w:rsid w:val="00F36945"/>
    <w:rsid w:val="00F36A6C"/>
    <w:rsid w:val="00F36BEB"/>
    <w:rsid w:val="00F36D1D"/>
    <w:rsid w:val="00F36FD3"/>
    <w:rsid w:val="00F37191"/>
    <w:rsid w:val="00F37328"/>
    <w:rsid w:val="00F37429"/>
    <w:rsid w:val="00F37490"/>
    <w:rsid w:val="00F37576"/>
    <w:rsid w:val="00F376C6"/>
    <w:rsid w:val="00F37749"/>
    <w:rsid w:val="00F3776C"/>
    <w:rsid w:val="00F377EB"/>
    <w:rsid w:val="00F37821"/>
    <w:rsid w:val="00F37869"/>
    <w:rsid w:val="00F378AE"/>
    <w:rsid w:val="00F37BFF"/>
    <w:rsid w:val="00F37E31"/>
    <w:rsid w:val="00F37F80"/>
    <w:rsid w:val="00F37FFD"/>
    <w:rsid w:val="00F402AD"/>
    <w:rsid w:val="00F4037A"/>
    <w:rsid w:val="00F4061B"/>
    <w:rsid w:val="00F4066E"/>
    <w:rsid w:val="00F40830"/>
    <w:rsid w:val="00F40A8A"/>
    <w:rsid w:val="00F40B48"/>
    <w:rsid w:val="00F40C03"/>
    <w:rsid w:val="00F411D9"/>
    <w:rsid w:val="00F41BDF"/>
    <w:rsid w:val="00F42133"/>
    <w:rsid w:val="00F42175"/>
    <w:rsid w:val="00F4237A"/>
    <w:rsid w:val="00F4257F"/>
    <w:rsid w:val="00F42B72"/>
    <w:rsid w:val="00F42B85"/>
    <w:rsid w:val="00F432CE"/>
    <w:rsid w:val="00F436AC"/>
    <w:rsid w:val="00F43D7E"/>
    <w:rsid w:val="00F43F25"/>
    <w:rsid w:val="00F43FB7"/>
    <w:rsid w:val="00F440E6"/>
    <w:rsid w:val="00F44354"/>
    <w:rsid w:val="00F443A9"/>
    <w:rsid w:val="00F444AC"/>
    <w:rsid w:val="00F447D4"/>
    <w:rsid w:val="00F448CA"/>
    <w:rsid w:val="00F44EF7"/>
    <w:rsid w:val="00F44F59"/>
    <w:rsid w:val="00F44FBF"/>
    <w:rsid w:val="00F454EA"/>
    <w:rsid w:val="00F459BF"/>
    <w:rsid w:val="00F45CAF"/>
    <w:rsid w:val="00F45CB9"/>
    <w:rsid w:val="00F45CD9"/>
    <w:rsid w:val="00F45D42"/>
    <w:rsid w:val="00F45F08"/>
    <w:rsid w:val="00F45F74"/>
    <w:rsid w:val="00F46234"/>
    <w:rsid w:val="00F462DF"/>
    <w:rsid w:val="00F4689D"/>
    <w:rsid w:val="00F46A78"/>
    <w:rsid w:val="00F46C0F"/>
    <w:rsid w:val="00F46DE5"/>
    <w:rsid w:val="00F46E0E"/>
    <w:rsid w:val="00F46E92"/>
    <w:rsid w:val="00F472F7"/>
    <w:rsid w:val="00F47341"/>
    <w:rsid w:val="00F474D1"/>
    <w:rsid w:val="00F47877"/>
    <w:rsid w:val="00F478DF"/>
    <w:rsid w:val="00F47B1D"/>
    <w:rsid w:val="00F47B79"/>
    <w:rsid w:val="00F47BE8"/>
    <w:rsid w:val="00F47E3B"/>
    <w:rsid w:val="00F47E42"/>
    <w:rsid w:val="00F47F62"/>
    <w:rsid w:val="00F47F70"/>
    <w:rsid w:val="00F502C0"/>
    <w:rsid w:val="00F503AB"/>
    <w:rsid w:val="00F507FF"/>
    <w:rsid w:val="00F5087E"/>
    <w:rsid w:val="00F50983"/>
    <w:rsid w:val="00F509C4"/>
    <w:rsid w:val="00F50A8A"/>
    <w:rsid w:val="00F50AEE"/>
    <w:rsid w:val="00F50AF2"/>
    <w:rsid w:val="00F50BA1"/>
    <w:rsid w:val="00F50D2A"/>
    <w:rsid w:val="00F50DD8"/>
    <w:rsid w:val="00F50EE1"/>
    <w:rsid w:val="00F50F35"/>
    <w:rsid w:val="00F51080"/>
    <w:rsid w:val="00F511D7"/>
    <w:rsid w:val="00F51302"/>
    <w:rsid w:val="00F51409"/>
    <w:rsid w:val="00F5162A"/>
    <w:rsid w:val="00F518DF"/>
    <w:rsid w:val="00F51960"/>
    <w:rsid w:val="00F51B16"/>
    <w:rsid w:val="00F51C30"/>
    <w:rsid w:val="00F51CE5"/>
    <w:rsid w:val="00F51D2B"/>
    <w:rsid w:val="00F51D81"/>
    <w:rsid w:val="00F51E01"/>
    <w:rsid w:val="00F51F4A"/>
    <w:rsid w:val="00F51F4B"/>
    <w:rsid w:val="00F51F4E"/>
    <w:rsid w:val="00F52007"/>
    <w:rsid w:val="00F52123"/>
    <w:rsid w:val="00F5220E"/>
    <w:rsid w:val="00F52227"/>
    <w:rsid w:val="00F522A9"/>
    <w:rsid w:val="00F5245A"/>
    <w:rsid w:val="00F524AE"/>
    <w:rsid w:val="00F524E3"/>
    <w:rsid w:val="00F5258D"/>
    <w:rsid w:val="00F529F6"/>
    <w:rsid w:val="00F52A33"/>
    <w:rsid w:val="00F52C10"/>
    <w:rsid w:val="00F52D88"/>
    <w:rsid w:val="00F53055"/>
    <w:rsid w:val="00F53419"/>
    <w:rsid w:val="00F53A05"/>
    <w:rsid w:val="00F53A35"/>
    <w:rsid w:val="00F53C39"/>
    <w:rsid w:val="00F53C4C"/>
    <w:rsid w:val="00F53E29"/>
    <w:rsid w:val="00F53E8E"/>
    <w:rsid w:val="00F546E9"/>
    <w:rsid w:val="00F54710"/>
    <w:rsid w:val="00F5489E"/>
    <w:rsid w:val="00F549DA"/>
    <w:rsid w:val="00F54B30"/>
    <w:rsid w:val="00F551E4"/>
    <w:rsid w:val="00F5529D"/>
    <w:rsid w:val="00F553CA"/>
    <w:rsid w:val="00F55956"/>
    <w:rsid w:val="00F55A95"/>
    <w:rsid w:val="00F55C20"/>
    <w:rsid w:val="00F56160"/>
    <w:rsid w:val="00F5644A"/>
    <w:rsid w:val="00F5678F"/>
    <w:rsid w:val="00F56C19"/>
    <w:rsid w:val="00F56FD5"/>
    <w:rsid w:val="00F5716B"/>
    <w:rsid w:val="00F5727B"/>
    <w:rsid w:val="00F572C5"/>
    <w:rsid w:val="00F573AD"/>
    <w:rsid w:val="00F5782A"/>
    <w:rsid w:val="00F579CA"/>
    <w:rsid w:val="00F602EF"/>
    <w:rsid w:val="00F60345"/>
    <w:rsid w:val="00F60684"/>
    <w:rsid w:val="00F60896"/>
    <w:rsid w:val="00F60A83"/>
    <w:rsid w:val="00F60B17"/>
    <w:rsid w:val="00F60B2C"/>
    <w:rsid w:val="00F60B43"/>
    <w:rsid w:val="00F60BD7"/>
    <w:rsid w:val="00F60FE9"/>
    <w:rsid w:val="00F61021"/>
    <w:rsid w:val="00F61165"/>
    <w:rsid w:val="00F612AB"/>
    <w:rsid w:val="00F6147A"/>
    <w:rsid w:val="00F615DC"/>
    <w:rsid w:val="00F61983"/>
    <w:rsid w:val="00F619A8"/>
    <w:rsid w:val="00F61A1D"/>
    <w:rsid w:val="00F61A57"/>
    <w:rsid w:val="00F61D87"/>
    <w:rsid w:val="00F61FBC"/>
    <w:rsid w:val="00F6211E"/>
    <w:rsid w:val="00F6242D"/>
    <w:rsid w:val="00F62510"/>
    <w:rsid w:val="00F62693"/>
    <w:rsid w:val="00F628B0"/>
    <w:rsid w:val="00F629FC"/>
    <w:rsid w:val="00F62A98"/>
    <w:rsid w:val="00F62D1E"/>
    <w:rsid w:val="00F62DFC"/>
    <w:rsid w:val="00F62EEE"/>
    <w:rsid w:val="00F63074"/>
    <w:rsid w:val="00F63116"/>
    <w:rsid w:val="00F6339E"/>
    <w:rsid w:val="00F63536"/>
    <w:rsid w:val="00F63665"/>
    <w:rsid w:val="00F63674"/>
    <w:rsid w:val="00F636BE"/>
    <w:rsid w:val="00F6376C"/>
    <w:rsid w:val="00F638F1"/>
    <w:rsid w:val="00F63AF9"/>
    <w:rsid w:val="00F6403B"/>
    <w:rsid w:val="00F64088"/>
    <w:rsid w:val="00F6453C"/>
    <w:rsid w:val="00F6455F"/>
    <w:rsid w:val="00F6468F"/>
    <w:rsid w:val="00F64802"/>
    <w:rsid w:val="00F649AA"/>
    <w:rsid w:val="00F64A69"/>
    <w:rsid w:val="00F64C24"/>
    <w:rsid w:val="00F64DA1"/>
    <w:rsid w:val="00F64F27"/>
    <w:rsid w:val="00F64F3E"/>
    <w:rsid w:val="00F65056"/>
    <w:rsid w:val="00F65313"/>
    <w:rsid w:val="00F65405"/>
    <w:rsid w:val="00F655C5"/>
    <w:rsid w:val="00F65B63"/>
    <w:rsid w:val="00F65EDB"/>
    <w:rsid w:val="00F65F7D"/>
    <w:rsid w:val="00F6628A"/>
    <w:rsid w:val="00F6637C"/>
    <w:rsid w:val="00F663A5"/>
    <w:rsid w:val="00F663ED"/>
    <w:rsid w:val="00F6661C"/>
    <w:rsid w:val="00F6666C"/>
    <w:rsid w:val="00F667E2"/>
    <w:rsid w:val="00F6691E"/>
    <w:rsid w:val="00F66BE8"/>
    <w:rsid w:val="00F66E0A"/>
    <w:rsid w:val="00F66E57"/>
    <w:rsid w:val="00F66F8F"/>
    <w:rsid w:val="00F66FF0"/>
    <w:rsid w:val="00F67935"/>
    <w:rsid w:val="00F67ECA"/>
    <w:rsid w:val="00F67F24"/>
    <w:rsid w:val="00F701E3"/>
    <w:rsid w:val="00F70231"/>
    <w:rsid w:val="00F70360"/>
    <w:rsid w:val="00F70478"/>
    <w:rsid w:val="00F70564"/>
    <w:rsid w:val="00F707B0"/>
    <w:rsid w:val="00F70BA7"/>
    <w:rsid w:val="00F710E4"/>
    <w:rsid w:val="00F71201"/>
    <w:rsid w:val="00F7136E"/>
    <w:rsid w:val="00F7155E"/>
    <w:rsid w:val="00F715FA"/>
    <w:rsid w:val="00F717C0"/>
    <w:rsid w:val="00F71858"/>
    <w:rsid w:val="00F718D0"/>
    <w:rsid w:val="00F71969"/>
    <w:rsid w:val="00F71BE3"/>
    <w:rsid w:val="00F71F43"/>
    <w:rsid w:val="00F71F6D"/>
    <w:rsid w:val="00F722A3"/>
    <w:rsid w:val="00F72320"/>
    <w:rsid w:val="00F723DC"/>
    <w:rsid w:val="00F724BB"/>
    <w:rsid w:val="00F726A9"/>
    <w:rsid w:val="00F7281D"/>
    <w:rsid w:val="00F72AF7"/>
    <w:rsid w:val="00F72D77"/>
    <w:rsid w:val="00F72DFC"/>
    <w:rsid w:val="00F72E86"/>
    <w:rsid w:val="00F73758"/>
    <w:rsid w:val="00F7378A"/>
    <w:rsid w:val="00F739D1"/>
    <w:rsid w:val="00F73A56"/>
    <w:rsid w:val="00F73B80"/>
    <w:rsid w:val="00F73BA1"/>
    <w:rsid w:val="00F73E48"/>
    <w:rsid w:val="00F73F48"/>
    <w:rsid w:val="00F746B3"/>
    <w:rsid w:val="00F747C6"/>
    <w:rsid w:val="00F74806"/>
    <w:rsid w:val="00F74848"/>
    <w:rsid w:val="00F74A76"/>
    <w:rsid w:val="00F74D6D"/>
    <w:rsid w:val="00F74F65"/>
    <w:rsid w:val="00F74F78"/>
    <w:rsid w:val="00F74FF4"/>
    <w:rsid w:val="00F75018"/>
    <w:rsid w:val="00F75262"/>
    <w:rsid w:val="00F753A3"/>
    <w:rsid w:val="00F75B45"/>
    <w:rsid w:val="00F75BAE"/>
    <w:rsid w:val="00F75DB0"/>
    <w:rsid w:val="00F75DF9"/>
    <w:rsid w:val="00F7606C"/>
    <w:rsid w:val="00F761D3"/>
    <w:rsid w:val="00F7628F"/>
    <w:rsid w:val="00F7638D"/>
    <w:rsid w:val="00F7650A"/>
    <w:rsid w:val="00F76CC2"/>
    <w:rsid w:val="00F76D63"/>
    <w:rsid w:val="00F76F48"/>
    <w:rsid w:val="00F76F67"/>
    <w:rsid w:val="00F773FC"/>
    <w:rsid w:val="00F77760"/>
    <w:rsid w:val="00F7786D"/>
    <w:rsid w:val="00F77BAF"/>
    <w:rsid w:val="00F77C3E"/>
    <w:rsid w:val="00F80221"/>
    <w:rsid w:val="00F8045A"/>
    <w:rsid w:val="00F804C5"/>
    <w:rsid w:val="00F806DD"/>
    <w:rsid w:val="00F80828"/>
    <w:rsid w:val="00F8086C"/>
    <w:rsid w:val="00F80953"/>
    <w:rsid w:val="00F80C13"/>
    <w:rsid w:val="00F80CDF"/>
    <w:rsid w:val="00F810FF"/>
    <w:rsid w:val="00F8111B"/>
    <w:rsid w:val="00F813C9"/>
    <w:rsid w:val="00F8149A"/>
    <w:rsid w:val="00F8155B"/>
    <w:rsid w:val="00F8163E"/>
    <w:rsid w:val="00F8166E"/>
    <w:rsid w:val="00F816C3"/>
    <w:rsid w:val="00F8193B"/>
    <w:rsid w:val="00F8194A"/>
    <w:rsid w:val="00F819C6"/>
    <w:rsid w:val="00F81AD2"/>
    <w:rsid w:val="00F81AE7"/>
    <w:rsid w:val="00F81DD4"/>
    <w:rsid w:val="00F81EAA"/>
    <w:rsid w:val="00F8211D"/>
    <w:rsid w:val="00F8224D"/>
    <w:rsid w:val="00F82801"/>
    <w:rsid w:val="00F82842"/>
    <w:rsid w:val="00F8289B"/>
    <w:rsid w:val="00F82A66"/>
    <w:rsid w:val="00F82DC7"/>
    <w:rsid w:val="00F82EE7"/>
    <w:rsid w:val="00F82FA0"/>
    <w:rsid w:val="00F82FA7"/>
    <w:rsid w:val="00F83010"/>
    <w:rsid w:val="00F8307A"/>
    <w:rsid w:val="00F833E4"/>
    <w:rsid w:val="00F833ED"/>
    <w:rsid w:val="00F8351E"/>
    <w:rsid w:val="00F83893"/>
    <w:rsid w:val="00F8391B"/>
    <w:rsid w:val="00F83A36"/>
    <w:rsid w:val="00F83EA2"/>
    <w:rsid w:val="00F83F1C"/>
    <w:rsid w:val="00F840AA"/>
    <w:rsid w:val="00F84800"/>
    <w:rsid w:val="00F8490C"/>
    <w:rsid w:val="00F84E2A"/>
    <w:rsid w:val="00F84E4B"/>
    <w:rsid w:val="00F8521F"/>
    <w:rsid w:val="00F85269"/>
    <w:rsid w:val="00F852BF"/>
    <w:rsid w:val="00F852D2"/>
    <w:rsid w:val="00F85327"/>
    <w:rsid w:val="00F855C1"/>
    <w:rsid w:val="00F855C2"/>
    <w:rsid w:val="00F85870"/>
    <w:rsid w:val="00F858EE"/>
    <w:rsid w:val="00F8598D"/>
    <w:rsid w:val="00F85DAD"/>
    <w:rsid w:val="00F860EB"/>
    <w:rsid w:val="00F863E4"/>
    <w:rsid w:val="00F864E1"/>
    <w:rsid w:val="00F86870"/>
    <w:rsid w:val="00F8696F"/>
    <w:rsid w:val="00F86D59"/>
    <w:rsid w:val="00F86D87"/>
    <w:rsid w:val="00F86F03"/>
    <w:rsid w:val="00F86F07"/>
    <w:rsid w:val="00F86F37"/>
    <w:rsid w:val="00F86F94"/>
    <w:rsid w:val="00F86F96"/>
    <w:rsid w:val="00F87480"/>
    <w:rsid w:val="00F874D4"/>
    <w:rsid w:val="00F8758F"/>
    <w:rsid w:val="00F87670"/>
    <w:rsid w:val="00F87870"/>
    <w:rsid w:val="00F87895"/>
    <w:rsid w:val="00F87BBC"/>
    <w:rsid w:val="00F901FA"/>
    <w:rsid w:val="00F9020A"/>
    <w:rsid w:val="00F904FC"/>
    <w:rsid w:val="00F906BA"/>
    <w:rsid w:val="00F907C5"/>
    <w:rsid w:val="00F90926"/>
    <w:rsid w:val="00F90A6B"/>
    <w:rsid w:val="00F90E84"/>
    <w:rsid w:val="00F9106E"/>
    <w:rsid w:val="00F910AB"/>
    <w:rsid w:val="00F91166"/>
    <w:rsid w:val="00F913D8"/>
    <w:rsid w:val="00F91820"/>
    <w:rsid w:val="00F91B45"/>
    <w:rsid w:val="00F92174"/>
    <w:rsid w:val="00F923F7"/>
    <w:rsid w:val="00F9247A"/>
    <w:rsid w:val="00F92672"/>
    <w:rsid w:val="00F92707"/>
    <w:rsid w:val="00F92B57"/>
    <w:rsid w:val="00F92C2B"/>
    <w:rsid w:val="00F92CBA"/>
    <w:rsid w:val="00F92E74"/>
    <w:rsid w:val="00F93364"/>
    <w:rsid w:val="00F93528"/>
    <w:rsid w:val="00F93804"/>
    <w:rsid w:val="00F93866"/>
    <w:rsid w:val="00F93D66"/>
    <w:rsid w:val="00F93D8F"/>
    <w:rsid w:val="00F94047"/>
    <w:rsid w:val="00F94221"/>
    <w:rsid w:val="00F943BE"/>
    <w:rsid w:val="00F94664"/>
    <w:rsid w:val="00F946CE"/>
    <w:rsid w:val="00F946E5"/>
    <w:rsid w:val="00F9499F"/>
    <w:rsid w:val="00F949D5"/>
    <w:rsid w:val="00F94BB0"/>
    <w:rsid w:val="00F94F07"/>
    <w:rsid w:val="00F95088"/>
    <w:rsid w:val="00F95169"/>
    <w:rsid w:val="00F95682"/>
    <w:rsid w:val="00F956E8"/>
    <w:rsid w:val="00F95953"/>
    <w:rsid w:val="00F95B35"/>
    <w:rsid w:val="00F95BDE"/>
    <w:rsid w:val="00F95D19"/>
    <w:rsid w:val="00F9600A"/>
    <w:rsid w:val="00F9617F"/>
    <w:rsid w:val="00F962EA"/>
    <w:rsid w:val="00F965F1"/>
    <w:rsid w:val="00F96B56"/>
    <w:rsid w:val="00F96DA6"/>
    <w:rsid w:val="00F9708E"/>
    <w:rsid w:val="00F971AC"/>
    <w:rsid w:val="00F9768B"/>
    <w:rsid w:val="00F976B7"/>
    <w:rsid w:val="00F976CB"/>
    <w:rsid w:val="00F97712"/>
    <w:rsid w:val="00F97B32"/>
    <w:rsid w:val="00F97D50"/>
    <w:rsid w:val="00FA0160"/>
    <w:rsid w:val="00FA01F3"/>
    <w:rsid w:val="00FA0372"/>
    <w:rsid w:val="00FA03A0"/>
    <w:rsid w:val="00FA08A2"/>
    <w:rsid w:val="00FA08DE"/>
    <w:rsid w:val="00FA0969"/>
    <w:rsid w:val="00FA0BB1"/>
    <w:rsid w:val="00FA0C04"/>
    <w:rsid w:val="00FA1105"/>
    <w:rsid w:val="00FA114C"/>
    <w:rsid w:val="00FA11A0"/>
    <w:rsid w:val="00FA12E4"/>
    <w:rsid w:val="00FA1601"/>
    <w:rsid w:val="00FA1839"/>
    <w:rsid w:val="00FA1A40"/>
    <w:rsid w:val="00FA1A7D"/>
    <w:rsid w:val="00FA1F00"/>
    <w:rsid w:val="00FA2105"/>
    <w:rsid w:val="00FA21A5"/>
    <w:rsid w:val="00FA274A"/>
    <w:rsid w:val="00FA291F"/>
    <w:rsid w:val="00FA2929"/>
    <w:rsid w:val="00FA296E"/>
    <w:rsid w:val="00FA2E99"/>
    <w:rsid w:val="00FA2FA0"/>
    <w:rsid w:val="00FA33A1"/>
    <w:rsid w:val="00FA340A"/>
    <w:rsid w:val="00FA3960"/>
    <w:rsid w:val="00FA3B80"/>
    <w:rsid w:val="00FA4061"/>
    <w:rsid w:val="00FA41EC"/>
    <w:rsid w:val="00FA4275"/>
    <w:rsid w:val="00FA4A84"/>
    <w:rsid w:val="00FA4CA5"/>
    <w:rsid w:val="00FA4CBB"/>
    <w:rsid w:val="00FA4D31"/>
    <w:rsid w:val="00FA4DA4"/>
    <w:rsid w:val="00FA4FFC"/>
    <w:rsid w:val="00FA5108"/>
    <w:rsid w:val="00FA55AC"/>
    <w:rsid w:val="00FA5680"/>
    <w:rsid w:val="00FA5AB9"/>
    <w:rsid w:val="00FA6288"/>
    <w:rsid w:val="00FA6454"/>
    <w:rsid w:val="00FA6474"/>
    <w:rsid w:val="00FA653D"/>
    <w:rsid w:val="00FA65A8"/>
    <w:rsid w:val="00FA65E1"/>
    <w:rsid w:val="00FA665C"/>
    <w:rsid w:val="00FA6834"/>
    <w:rsid w:val="00FA6ADA"/>
    <w:rsid w:val="00FA6BCA"/>
    <w:rsid w:val="00FA6C83"/>
    <w:rsid w:val="00FA7034"/>
    <w:rsid w:val="00FA71A9"/>
    <w:rsid w:val="00FA7387"/>
    <w:rsid w:val="00FA73B7"/>
    <w:rsid w:val="00FA770A"/>
    <w:rsid w:val="00FA7A56"/>
    <w:rsid w:val="00FA7BBE"/>
    <w:rsid w:val="00FA7C73"/>
    <w:rsid w:val="00FB0562"/>
    <w:rsid w:val="00FB05FB"/>
    <w:rsid w:val="00FB0627"/>
    <w:rsid w:val="00FB0638"/>
    <w:rsid w:val="00FB0AA3"/>
    <w:rsid w:val="00FB100F"/>
    <w:rsid w:val="00FB1242"/>
    <w:rsid w:val="00FB152E"/>
    <w:rsid w:val="00FB167D"/>
    <w:rsid w:val="00FB16E9"/>
    <w:rsid w:val="00FB1857"/>
    <w:rsid w:val="00FB1991"/>
    <w:rsid w:val="00FB1ABB"/>
    <w:rsid w:val="00FB1C33"/>
    <w:rsid w:val="00FB1EC9"/>
    <w:rsid w:val="00FB2519"/>
    <w:rsid w:val="00FB2651"/>
    <w:rsid w:val="00FB2891"/>
    <w:rsid w:val="00FB28F6"/>
    <w:rsid w:val="00FB2AB0"/>
    <w:rsid w:val="00FB2B38"/>
    <w:rsid w:val="00FB2D0C"/>
    <w:rsid w:val="00FB2D95"/>
    <w:rsid w:val="00FB2F5C"/>
    <w:rsid w:val="00FB3435"/>
    <w:rsid w:val="00FB346C"/>
    <w:rsid w:val="00FB35BE"/>
    <w:rsid w:val="00FB361C"/>
    <w:rsid w:val="00FB3735"/>
    <w:rsid w:val="00FB3D4E"/>
    <w:rsid w:val="00FB3DF5"/>
    <w:rsid w:val="00FB3E71"/>
    <w:rsid w:val="00FB3EF9"/>
    <w:rsid w:val="00FB40A8"/>
    <w:rsid w:val="00FB4130"/>
    <w:rsid w:val="00FB4183"/>
    <w:rsid w:val="00FB4370"/>
    <w:rsid w:val="00FB44F1"/>
    <w:rsid w:val="00FB4FF8"/>
    <w:rsid w:val="00FB50AD"/>
    <w:rsid w:val="00FB5177"/>
    <w:rsid w:val="00FB5378"/>
    <w:rsid w:val="00FB566E"/>
    <w:rsid w:val="00FB5799"/>
    <w:rsid w:val="00FB59F6"/>
    <w:rsid w:val="00FB5B09"/>
    <w:rsid w:val="00FB61DF"/>
    <w:rsid w:val="00FB62ED"/>
    <w:rsid w:val="00FB6685"/>
    <w:rsid w:val="00FB676C"/>
    <w:rsid w:val="00FB68FC"/>
    <w:rsid w:val="00FB6B6E"/>
    <w:rsid w:val="00FB6D27"/>
    <w:rsid w:val="00FB6F21"/>
    <w:rsid w:val="00FB6F55"/>
    <w:rsid w:val="00FB7114"/>
    <w:rsid w:val="00FB75AA"/>
    <w:rsid w:val="00FB76F2"/>
    <w:rsid w:val="00FB7752"/>
    <w:rsid w:val="00FB7AB1"/>
    <w:rsid w:val="00FB7B58"/>
    <w:rsid w:val="00FB7BDC"/>
    <w:rsid w:val="00FB7EF8"/>
    <w:rsid w:val="00FC008D"/>
    <w:rsid w:val="00FC0833"/>
    <w:rsid w:val="00FC0CD5"/>
    <w:rsid w:val="00FC0D0B"/>
    <w:rsid w:val="00FC10BC"/>
    <w:rsid w:val="00FC12FB"/>
    <w:rsid w:val="00FC13B5"/>
    <w:rsid w:val="00FC173A"/>
    <w:rsid w:val="00FC19C6"/>
    <w:rsid w:val="00FC1C7B"/>
    <w:rsid w:val="00FC1E21"/>
    <w:rsid w:val="00FC2069"/>
    <w:rsid w:val="00FC217F"/>
    <w:rsid w:val="00FC2186"/>
    <w:rsid w:val="00FC2483"/>
    <w:rsid w:val="00FC260B"/>
    <w:rsid w:val="00FC2821"/>
    <w:rsid w:val="00FC2C86"/>
    <w:rsid w:val="00FC3252"/>
    <w:rsid w:val="00FC32AC"/>
    <w:rsid w:val="00FC3438"/>
    <w:rsid w:val="00FC34D0"/>
    <w:rsid w:val="00FC35DB"/>
    <w:rsid w:val="00FC3670"/>
    <w:rsid w:val="00FC371A"/>
    <w:rsid w:val="00FC3852"/>
    <w:rsid w:val="00FC396B"/>
    <w:rsid w:val="00FC3C74"/>
    <w:rsid w:val="00FC3CF6"/>
    <w:rsid w:val="00FC44F0"/>
    <w:rsid w:val="00FC45CD"/>
    <w:rsid w:val="00FC49FF"/>
    <w:rsid w:val="00FC4A2D"/>
    <w:rsid w:val="00FC4A2E"/>
    <w:rsid w:val="00FC4CE4"/>
    <w:rsid w:val="00FC4E16"/>
    <w:rsid w:val="00FC50F1"/>
    <w:rsid w:val="00FC51C5"/>
    <w:rsid w:val="00FC51F4"/>
    <w:rsid w:val="00FC56B1"/>
    <w:rsid w:val="00FC5C78"/>
    <w:rsid w:val="00FC5E53"/>
    <w:rsid w:val="00FC6117"/>
    <w:rsid w:val="00FC64BC"/>
    <w:rsid w:val="00FC66A4"/>
    <w:rsid w:val="00FC68A8"/>
    <w:rsid w:val="00FC69AA"/>
    <w:rsid w:val="00FC6A4E"/>
    <w:rsid w:val="00FC6A4F"/>
    <w:rsid w:val="00FC6A57"/>
    <w:rsid w:val="00FC6A63"/>
    <w:rsid w:val="00FC6A6F"/>
    <w:rsid w:val="00FC6DBA"/>
    <w:rsid w:val="00FC6F4D"/>
    <w:rsid w:val="00FC713B"/>
    <w:rsid w:val="00FC7831"/>
    <w:rsid w:val="00FC7924"/>
    <w:rsid w:val="00FC7B9F"/>
    <w:rsid w:val="00FC7BC9"/>
    <w:rsid w:val="00FC7E69"/>
    <w:rsid w:val="00FC7EA3"/>
    <w:rsid w:val="00FC7EF0"/>
    <w:rsid w:val="00FC7FB9"/>
    <w:rsid w:val="00FD0180"/>
    <w:rsid w:val="00FD0226"/>
    <w:rsid w:val="00FD052E"/>
    <w:rsid w:val="00FD0677"/>
    <w:rsid w:val="00FD06F8"/>
    <w:rsid w:val="00FD082F"/>
    <w:rsid w:val="00FD0A35"/>
    <w:rsid w:val="00FD0AB6"/>
    <w:rsid w:val="00FD0C47"/>
    <w:rsid w:val="00FD0F14"/>
    <w:rsid w:val="00FD10EE"/>
    <w:rsid w:val="00FD1131"/>
    <w:rsid w:val="00FD11A6"/>
    <w:rsid w:val="00FD14BC"/>
    <w:rsid w:val="00FD18B1"/>
    <w:rsid w:val="00FD198A"/>
    <w:rsid w:val="00FD2286"/>
    <w:rsid w:val="00FD2495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72A"/>
    <w:rsid w:val="00FD37BC"/>
    <w:rsid w:val="00FD3B8A"/>
    <w:rsid w:val="00FD3C37"/>
    <w:rsid w:val="00FD4106"/>
    <w:rsid w:val="00FD4153"/>
    <w:rsid w:val="00FD424E"/>
    <w:rsid w:val="00FD42DA"/>
    <w:rsid w:val="00FD4372"/>
    <w:rsid w:val="00FD4700"/>
    <w:rsid w:val="00FD4825"/>
    <w:rsid w:val="00FD4C54"/>
    <w:rsid w:val="00FD4C58"/>
    <w:rsid w:val="00FD4C85"/>
    <w:rsid w:val="00FD4D18"/>
    <w:rsid w:val="00FD4E26"/>
    <w:rsid w:val="00FD4E8B"/>
    <w:rsid w:val="00FD4F5D"/>
    <w:rsid w:val="00FD5101"/>
    <w:rsid w:val="00FD5275"/>
    <w:rsid w:val="00FD53C8"/>
    <w:rsid w:val="00FD56A2"/>
    <w:rsid w:val="00FD5956"/>
    <w:rsid w:val="00FD5FB0"/>
    <w:rsid w:val="00FD6536"/>
    <w:rsid w:val="00FD6801"/>
    <w:rsid w:val="00FD6AC4"/>
    <w:rsid w:val="00FD6AE0"/>
    <w:rsid w:val="00FD6B38"/>
    <w:rsid w:val="00FD6F62"/>
    <w:rsid w:val="00FD6FF0"/>
    <w:rsid w:val="00FD7211"/>
    <w:rsid w:val="00FD7259"/>
    <w:rsid w:val="00FD7288"/>
    <w:rsid w:val="00FD73CE"/>
    <w:rsid w:val="00FD7542"/>
    <w:rsid w:val="00FD792A"/>
    <w:rsid w:val="00FD7BFC"/>
    <w:rsid w:val="00FE00D8"/>
    <w:rsid w:val="00FE04A7"/>
    <w:rsid w:val="00FE05A6"/>
    <w:rsid w:val="00FE067E"/>
    <w:rsid w:val="00FE095D"/>
    <w:rsid w:val="00FE0AB9"/>
    <w:rsid w:val="00FE0F57"/>
    <w:rsid w:val="00FE1245"/>
    <w:rsid w:val="00FE129D"/>
    <w:rsid w:val="00FE12A9"/>
    <w:rsid w:val="00FE12D4"/>
    <w:rsid w:val="00FE12E1"/>
    <w:rsid w:val="00FE130D"/>
    <w:rsid w:val="00FE13A8"/>
    <w:rsid w:val="00FE163B"/>
    <w:rsid w:val="00FE18C0"/>
    <w:rsid w:val="00FE198F"/>
    <w:rsid w:val="00FE1993"/>
    <w:rsid w:val="00FE1A50"/>
    <w:rsid w:val="00FE1AB4"/>
    <w:rsid w:val="00FE1AC1"/>
    <w:rsid w:val="00FE1D37"/>
    <w:rsid w:val="00FE1EBE"/>
    <w:rsid w:val="00FE20D8"/>
    <w:rsid w:val="00FE26DB"/>
    <w:rsid w:val="00FE2A45"/>
    <w:rsid w:val="00FE2AFA"/>
    <w:rsid w:val="00FE2CCD"/>
    <w:rsid w:val="00FE30CF"/>
    <w:rsid w:val="00FE31A2"/>
    <w:rsid w:val="00FE31BE"/>
    <w:rsid w:val="00FE332A"/>
    <w:rsid w:val="00FE3BBB"/>
    <w:rsid w:val="00FE3DD3"/>
    <w:rsid w:val="00FE3F76"/>
    <w:rsid w:val="00FE4009"/>
    <w:rsid w:val="00FE419F"/>
    <w:rsid w:val="00FE4268"/>
    <w:rsid w:val="00FE4555"/>
    <w:rsid w:val="00FE474D"/>
    <w:rsid w:val="00FE480C"/>
    <w:rsid w:val="00FE486E"/>
    <w:rsid w:val="00FE4CC3"/>
    <w:rsid w:val="00FE4CF2"/>
    <w:rsid w:val="00FE50C5"/>
    <w:rsid w:val="00FE54AA"/>
    <w:rsid w:val="00FE57B1"/>
    <w:rsid w:val="00FE5894"/>
    <w:rsid w:val="00FE5A91"/>
    <w:rsid w:val="00FE5B4C"/>
    <w:rsid w:val="00FE5CC4"/>
    <w:rsid w:val="00FE5CCA"/>
    <w:rsid w:val="00FE5E42"/>
    <w:rsid w:val="00FE652A"/>
    <w:rsid w:val="00FE656D"/>
    <w:rsid w:val="00FE694A"/>
    <w:rsid w:val="00FE6AA7"/>
    <w:rsid w:val="00FE6D91"/>
    <w:rsid w:val="00FE719C"/>
    <w:rsid w:val="00FE7454"/>
    <w:rsid w:val="00FE76CE"/>
    <w:rsid w:val="00FE7BB2"/>
    <w:rsid w:val="00FF073B"/>
    <w:rsid w:val="00FF0A6E"/>
    <w:rsid w:val="00FF0B0E"/>
    <w:rsid w:val="00FF0B29"/>
    <w:rsid w:val="00FF0EBB"/>
    <w:rsid w:val="00FF0F60"/>
    <w:rsid w:val="00FF1201"/>
    <w:rsid w:val="00FF1253"/>
    <w:rsid w:val="00FF14EB"/>
    <w:rsid w:val="00FF163A"/>
    <w:rsid w:val="00FF16B5"/>
    <w:rsid w:val="00FF174B"/>
    <w:rsid w:val="00FF1834"/>
    <w:rsid w:val="00FF1925"/>
    <w:rsid w:val="00FF1CFB"/>
    <w:rsid w:val="00FF1DC6"/>
    <w:rsid w:val="00FF1EE9"/>
    <w:rsid w:val="00FF2176"/>
    <w:rsid w:val="00FF23D5"/>
    <w:rsid w:val="00FF2414"/>
    <w:rsid w:val="00FF2752"/>
    <w:rsid w:val="00FF28BF"/>
    <w:rsid w:val="00FF2A4B"/>
    <w:rsid w:val="00FF2C45"/>
    <w:rsid w:val="00FF2D87"/>
    <w:rsid w:val="00FF2E42"/>
    <w:rsid w:val="00FF2EF4"/>
    <w:rsid w:val="00FF2F4C"/>
    <w:rsid w:val="00FF30A3"/>
    <w:rsid w:val="00FF3307"/>
    <w:rsid w:val="00FF33C1"/>
    <w:rsid w:val="00FF35D0"/>
    <w:rsid w:val="00FF371B"/>
    <w:rsid w:val="00FF37B1"/>
    <w:rsid w:val="00FF37C8"/>
    <w:rsid w:val="00FF3808"/>
    <w:rsid w:val="00FF3834"/>
    <w:rsid w:val="00FF3C07"/>
    <w:rsid w:val="00FF42CC"/>
    <w:rsid w:val="00FF43B2"/>
    <w:rsid w:val="00FF4A19"/>
    <w:rsid w:val="00FF4B09"/>
    <w:rsid w:val="00FF4FB3"/>
    <w:rsid w:val="00FF5132"/>
    <w:rsid w:val="00FF5163"/>
    <w:rsid w:val="00FF52DF"/>
    <w:rsid w:val="00FF5360"/>
    <w:rsid w:val="00FF54C7"/>
    <w:rsid w:val="00FF5559"/>
    <w:rsid w:val="00FF5611"/>
    <w:rsid w:val="00FF5624"/>
    <w:rsid w:val="00FF593C"/>
    <w:rsid w:val="00FF5CD4"/>
    <w:rsid w:val="00FF5FB9"/>
    <w:rsid w:val="00FF5FCC"/>
    <w:rsid w:val="00FF614D"/>
    <w:rsid w:val="00FF6153"/>
    <w:rsid w:val="00FF61C3"/>
    <w:rsid w:val="00FF635A"/>
    <w:rsid w:val="00FF6423"/>
    <w:rsid w:val="00FF6482"/>
    <w:rsid w:val="00FF6A4D"/>
    <w:rsid w:val="00FF6A59"/>
    <w:rsid w:val="00FF6C78"/>
    <w:rsid w:val="00FF6D2B"/>
    <w:rsid w:val="00FF6D90"/>
    <w:rsid w:val="00FF6E9A"/>
    <w:rsid w:val="00FF7041"/>
    <w:rsid w:val="00FF72FB"/>
    <w:rsid w:val="00FF76BC"/>
    <w:rsid w:val="00FF7723"/>
    <w:rsid w:val="00FF77E8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FB7F31C"/>
  <w15:docId w15:val="{20D52C69-85C1-4795-8861-D48968189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07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  <w:style w:type="character" w:customStyle="1" w:styleId="blockChar">
    <w:name w:val="block Char"/>
    <w:aliases w:val="b Char"/>
    <w:basedOn w:val="DefaultParagraphFont"/>
    <w:link w:val="block"/>
    <w:locked/>
    <w:rsid w:val="009F2DD9"/>
    <w:rPr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FD48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B2059"/>
    <w:rPr>
      <w:rFonts w:ascii="Arial" w:hAnsi="Arial"/>
      <w:sz w:val="18"/>
      <w:szCs w:val="22"/>
    </w:rPr>
  </w:style>
  <w:style w:type="paragraph" w:customStyle="1" w:styleId="paragraph">
    <w:name w:val="paragraph"/>
    <w:basedOn w:val="Normal"/>
    <w:rsid w:val="007910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7910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34B96-29FF-4F76-8E78-3215DA574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982E79-5C84-4381-86F1-1136B895192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352B1C8-8424-4381-ABCB-86CF95A27C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BDC815-ACDF-4749-B5B6-5F93EFEC09E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912</TotalTime>
  <Pages>31</Pages>
  <Words>5952</Words>
  <Characters>33932</Characters>
  <Application>Microsoft Office Word</Application>
  <DocSecurity>0</DocSecurity>
  <Lines>282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Hewlett-Packard Company</Company>
  <LinksUpToDate>false</LinksUpToDate>
  <CharactersWithSpaces>39805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creator>tadsong_h22</dc:creator>
  <cp:lastModifiedBy>Suphanat, Supadulchai</cp:lastModifiedBy>
  <cp:revision>70</cp:revision>
  <cp:lastPrinted>2026-08-13T07:13:00Z</cp:lastPrinted>
  <dcterms:created xsi:type="dcterms:W3CDTF">2026-08-04T09:30:00Z</dcterms:created>
  <dcterms:modified xsi:type="dcterms:W3CDTF">2026-08-13T08:13:00Z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GrammarlyDocumentId">
    <vt:lpwstr>7d8e1d8c-4350-455e-b2a4-7bcdb3975c59</vt:lpwstr>
  </property>
</Properties>
</file>