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85F83" w14:textId="6C6EBC0B" w:rsidR="004F256C" w:rsidRPr="00207D09" w:rsidRDefault="004F256C" w:rsidP="00414D9D">
      <w:pPr>
        <w:jc w:val="center"/>
        <w:rPr>
          <w:rFonts w:ascii="Angsana New" w:hAnsi="Angsana New"/>
        </w:rPr>
      </w:pPr>
      <w:bookmarkStart w:id="0" w:name="Start"/>
      <w:bookmarkStart w:id="1" w:name="SubTitle"/>
      <w:bookmarkEnd w:id="0"/>
      <w:r w:rsidRPr="006375B5">
        <w:rPr>
          <w:rFonts w:ascii="Angsana New" w:hAnsi="Angsana New" w:hint="cs"/>
          <w:b/>
          <w:bCs/>
          <w:sz w:val="52"/>
          <w:szCs w:val="52"/>
          <w:cs/>
        </w:rPr>
        <w:t>บริษัท</w:t>
      </w:r>
      <w:r w:rsidRPr="006375B5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6375B5">
        <w:rPr>
          <w:rFonts w:ascii="Angsana New" w:hAnsi="Angsana New" w:hint="cs"/>
          <w:b/>
          <w:bCs/>
          <w:sz w:val="52"/>
          <w:szCs w:val="52"/>
          <w:cs/>
        </w:rPr>
        <w:t>เฟรเซอร์ส</w:t>
      </w:r>
      <w:r w:rsidRPr="006375B5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6375B5">
        <w:rPr>
          <w:rFonts w:ascii="Angsana New" w:hAnsi="Angsana New" w:hint="cs"/>
          <w:b/>
          <w:bCs/>
          <w:sz w:val="52"/>
          <w:szCs w:val="52"/>
          <w:cs/>
        </w:rPr>
        <w:t>พร็อพเพอร์ตี้</w:t>
      </w:r>
      <w:r w:rsidRPr="006375B5">
        <w:rPr>
          <w:rFonts w:ascii="Angsana New" w:hAnsi="Angsana New"/>
          <w:b/>
          <w:bCs/>
          <w:sz w:val="52"/>
          <w:szCs w:val="52"/>
          <w:cs/>
        </w:rPr>
        <w:t xml:space="preserve"> (</w:t>
      </w:r>
      <w:r w:rsidRPr="006375B5">
        <w:rPr>
          <w:rFonts w:ascii="Angsana New" w:hAnsi="Angsana New" w:hint="cs"/>
          <w:b/>
          <w:bCs/>
          <w:sz w:val="52"/>
          <w:szCs w:val="52"/>
          <w:cs/>
        </w:rPr>
        <w:t>ประเทศไทย</w:t>
      </w:r>
      <w:r w:rsidRPr="006375B5">
        <w:rPr>
          <w:rFonts w:ascii="Angsana New" w:hAnsi="Angsana New"/>
          <w:b/>
          <w:bCs/>
          <w:sz w:val="52"/>
          <w:szCs w:val="52"/>
          <w:cs/>
        </w:rPr>
        <w:t xml:space="preserve">) </w:t>
      </w:r>
      <w:r w:rsidRPr="006375B5">
        <w:rPr>
          <w:rFonts w:ascii="Angsana New" w:hAnsi="Angsana New" w:hint="cs"/>
          <w:b/>
          <w:bCs/>
          <w:sz w:val="52"/>
          <w:szCs w:val="52"/>
          <w:cs/>
        </w:rPr>
        <w:t>จำกัด</w:t>
      </w:r>
      <w:r w:rsidRPr="006375B5">
        <w:rPr>
          <w:rFonts w:ascii="Angsana New" w:hAnsi="Angsana New"/>
          <w:b/>
          <w:bCs/>
          <w:sz w:val="52"/>
          <w:szCs w:val="52"/>
          <w:cs/>
        </w:rPr>
        <w:t xml:space="preserve"> (</w:t>
      </w:r>
      <w:r w:rsidRPr="006375B5">
        <w:rPr>
          <w:rFonts w:ascii="Angsana New" w:hAnsi="Angsana New" w:hint="cs"/>
          <w:b/>
          <w:bCs/>
          <w:sz w:val="52"/>
          <w:szCs w:val="52"/>
          <w:cs/>
        </w:rPr>
        <w:t>มหาชน</w:t>
      </w:r>
      <w:r w:rsidRPr="006375B5">
        <w:rPr>
          <w:rFonts w:ascii="Angsana New" w:hAnsi="Angsana New"/>
          <w:b/>
          <w:bCs/>
          <w:sz w:val="52"/>
          <w:szCs w:val="52"/>
          <w:cs/>
        </w:rPr>
        <w:t>)</w:t>
      </w:r>
    </w:p>
    <w:p w14:paraId="18CDF16A" w14:textId="16AABFE7" w:rsidR="002D6396" w:rsidRPr="006375B5" w:rsidRDefault="002D6396" w:rsidP="004F25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6375B5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bookmarkEnd w:id="1"/>
    <w:p w14:paraId="038144D6" w14:textId="77777777" w:rsidR="0032659D" w:rsidRPr="009A71D6" w:rsidRDefault="0032659D" w:rsidP="009A71D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36"/>
          <w:szCs w:val="36"/>
        </w:rPr>
      </w:pPr>
    </w:p>
    <w:p w14:paraId="7785FB9E" w14:textId="77777777" w:rsidR="001151FC" w:rsidRPr="009E2F97" w:rsidRDefault="001151FC" w:rsidP="001151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E2F97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9E2F9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6A12CF43" w14:textId="5F37B69D" w:rsidR="001151FC" w:rsidRPr="00AF7746" w:rsidRDefault="003F481B" w:rsidP="001151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E2F97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Pr="00692FB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และเก้าเดือน</w:t>
      </w:r>
      <w:r w:rsidRPr="009E2F97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สิ้นสุดวันที่</w:t>
      </w:r>
      <w:r w:rsidRPr="009E2F97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Pr="009E2F97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9E2F9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ิถุนายน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7037FE" w:rsidRPr="007037FE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162B37">
        <w:rPr>
          <w:rFonts w:ascii="Angsana New" w:hAnsi="Angsana New" w:cs="Angsana New"/>
          <w:b w:val="0"/>
          <w:bCs w:val="0"/>
          <w:sz w:val="32"/>
          <w:szCs w:val="32"/>
        </w:rPr>
        <w:t>9</w:t>
      </w:r>
    </w:p>
    <w:p w14:paraId="6EA628B6" w14:textId="77777777" w:rsidR="001151FC" w:rsidRPr="009E2F97" w:rsidRDefault="001151FC" w:rsidP="001151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9E2F9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8C874C9" w14:textId="77777777" w:rsidR="001151FC" w:rsidRDefault="001151FC" w:rsidP="00115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bookmarkStart w:id="2" w:name="ExtraText"/>
      <w:bookmarkEnd w:id="2"/>
      <w:r w:rsidRPr="009E2F97">
        <w:rPr>
          <w:rFonts w:ascii="Angsana New" w:hAnsi="Angsana New" w:hint="cs"/>
          <w:sz w:val="32"/>
          <w:szCs w:val="32"/>
          <w:cs/>
        </w:rPr>
        <w:t>รายงานการสอบทานของผู้สอบบัญชีรับอนุญาต</w:t>
      </w:r>
    </w:p>
    <w:p w14:paraId="3EB9FAF5" w14:textId="77777777" w:rsidR="00DD1090" w:rsidRDefault="00DD1090" w:rsidP="00115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67B351D7" w14:textId="77777777" w:rsidR="00DD1090" w:rsidRDefault="00DD1090" w:rsidP="00115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7774B31E" w14:textId="7FDD4BD6" w:rsidR="00DD1090" w:rsidRPr="009E2F97" w:rsidRDefault="00DD1090" w:rsidP="00DD1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  <w:sectPr w:rsidR="00DD1090" w:rsidRPr="009E2F97" w:rsidSect="00DD472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33DD6E55" w14:textId="2F08AC03" w:rsidR="00665C0C" w:rsidRPr="000F5928" w:rsidRDefault="00665C0C" w:rsidP="00665C0C">
      <w:pPr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F592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0DE7E68" w14:textId="77777777" w:rsidR="00665C0C" w:rsidRPr="009E2F97" w:rsidRDefault="00665C0C" w:rsidP="00665C0C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02A43939" w14:textId="77777777" w:rsidR="00665C0C" w:rsidRPr="009E2F97" w:rsidRDefault="00665C0C" w:rsidP="00665C0C">
      <w:pPr>
        <w:spacing w:line="240" w:lineRule="auto"/>
        <w:jc w:val="both"/>
        <w:rPr>
          <w:b/>
          <w:bCs/>
          <w:sz w:val="30"/>
          <w:szCs w:val="30"/>
          <w:cs/>
        </w:rPr>
      </w:pPr>
      <w:r w:rsidRPr="009E2F97">
        <w:rPr>
          <w:rFonts w:hint="cs"/>
          <w:b/>
          <w:bCs/>
          <w:sz w:val="30"/>
          <w:szCs w:val="30"/>
          <w:cs/>
        </w:rPr>
        <w:t>เสนอ</w:t>
      </w:r>
      <w:r w:rsidRPr="009E2F97">
        <w:rPr>
          <w:b/>
          <w:bCs/>
          <w:sz w:val="30"/>
          <w:szCs w:val="30"/>
          <w:cs/>
        </w:rPr>
        <w:t xml:space="preserve"> </w:t>
      </w:r>
      <w:r w:rsidRPr="009E2F97">
        <w:rPr>
          <w:rFonts w:hint="cs"/>
          <w:b/>
          <w:bCs/>
          <w:sz w:val="30"/>
          <w:szCs w:val="30"/>
          <w:cs/>
        </w:rPr>
        <w:t>คณะกรรมการบริษัท</w:t>
      </w:r>
      <w:r w:rsidRPr="009E2F97">
        <w:rPr>
          <w:b/>
          <w:bCs/>
          <w:sz w:val="30"/>
          <w:szCs w:val="30"/>
          <w:cs/>
        </w:rPr>
        <w:t xml:space="preserve"> </w:t>
      </w:r>
      <w:r w:rsidRPr="009E2F97">
        <w:rPr>
          <w:rFonts w:hint="cs"/>
          <w:b/>
          <w:bCs/>
          <w:sz w:val="30"/>
          <w:szCs w:val="30"/>
          <w:cs/>
        </w:rPr>
        <w:t>เฟรเซอร์ส</w:t>
      </w:r>
      <w:r w:rsidRPr="009E2F97">
        <w:rPr>
          <w:b/>
          <w:bCs/>
          <w:sz w:val="30"/>
          <w:szCs w:val="30"/>
          <w:cs/>
        </w:rPr>
        <w:t xml:space="preserve"> </w:t>
      </w:r>
      <w:r w:rsidRPr="009E2F97">
        <w:rPr>
          <w:rFonts w:hint="cs"/>
          <w:b/>
          <w:bCs/>
          <w:sz w:val="30"/>
          <w:szCs w:val="30"/>
          <w:cs/>
        </w:rPr>
        <w:t>พร็อพเพอร์ตี้</w:t>
      </w:r>
      <w:r w:rsidRPr="009E2F97">
        <w:rPr>
          <w:b/>
          <w:bCs/>
          <w:sz w:val="30"/>
          <w:szCs w:val="30"/>
          <w:cs/>
        </w:rPr>
        <w:t xml:space="preserve"> (</w:t>
      </w:r>
      <w:r w:rsidRPr="009E2F97">
        <w:rPr>
          <w:rFonts w:hint="cs"/>
          <w:b/>
          <w:bCs/>
          <w:sz w:val="30"/>
          <w:szCs w:val="30"/>
          <w:cs/>
        </w:rPr>
        <w:t>ประเทศไทย</w:t>
      </w:r>
      <w:r w:rsidRPr="009E2F97">
        <w:rPr>
          <w:b/>
          <w:bCs/>
          <w:sz w:val="30"/>
          <w:szCs w:val="30"/>
          <w:cs/>
        </w:rPr>
        <w:t xml:space="preserve">) </w:t>
      </w:r>
      <w:r w:rsidRPr="009E2F97">
        <w:rPr>
          <w:rFonts w:hint="cs"/>
          <w:b/>
          <w:bCs/>
          <w:sz w:val="30"/>
          <w:szCs w:val="30"/>
          <w:cs/>
        </w:rPr>
        <w:t>จำกัด</w:t>
      </w:r>
      <w:r w:rsidRPr="009E2F97">
        <w:rPr>
          <w:b/>
          <w:bCs/>
          <w:sz w:val="30"/>
          <w:szCs w:val="30"/>
          <w:cs/>
        </w:rPr>
        <w:t xml:space="preserve"> (</w:t>
      </w:r>
      <w:r w:rsidRPr="009E2F97">
        <w:rPr>
          <w:rFonts w:hint="cs"/>
          <w:b/>
          <w:bCs/>
          <w:sz w:val="30"/>
          <w:szCs w:val="30"/>
          <w:cs/>
        </w:rPr>
        <w:t>มหาชน</w:t>
      </w:r>
      <w:r w:rsidRPr="009E2F97">
        <w:rPr>
          <w:b/>
          <w:bCs/>
          <w:sz w:val="30"/>
          <w:szCs w:val="30"/>
          <w:cs/>
        </w:rPr>
        <w:t>)</w:t>
      </w:r>
    </w:p>
    <w:p w14:paraId="7133E039" w14:textId="77777777" w:rsidR="00665C0C" w:rsidRPr="009E2F97" w:rsidRDefault="00665C0C" w:rsidP="00665C0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112EE05" w14:textId="2311E255" w:rsidR="00A14E59" w:rsidRPr="001F7A28" w:rsidRDefault="00A14E59" w:rsidP="001F7A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6263D0">
        <w:rPr>
          <w:rFonts w:asciiTheme="majorBidi" w:hAnsiTheme="majorBidi" w:cstheme="majorBidi"/>
          <w:spacing w:val="-6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 ณ</w:t>
      </w:r>
      <w:r w:rsidRPr="006263D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6263D0">
        <w:rPr>
          <w:rFonts w:asciiTheme="majorBidi" w:hAnsiTheme="majorBidi" w:cstheme="majorBidi"/>
          <w:spacing w:val="-6"/>
          <w:sz w:val="30"/>
          <w:szCs w:val="30"/>
          <w:cs/>
        </w:rPr>
        <w:t>วันที่</w:t>
      </w:r>
      <w:r w:rsidRPr="006263D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3F481B">
        <w:rPr>
          <w:rFonts w:ascii="Angsana New" w:hAnsi="Angsana New"/>
          <w:sz w:val="30"/>
          <w:szCs w:val="30"/>
        </w:rPr>
        <w:t xml:space="preserve">30 </w:t>
      </w:r>
      <w:r w:rsidR="003F481B">
        <w:rPr>
          <w:rFonts w:ascii="Angsana New" w:hAnsi="Angsana New" w:hint="cs"/>
          <w:sz w:val="30"/>
          <w:szCs w:val="30"/>
          <w:cs/>
        </w:rPr>
        <w:t>มิถุนายน</w:t>
      </w:r>
      <w:r w:rsidR="003F481B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6263D0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D8317F">
        <w:rPr>
          <w:rFonts w:asciiTheme="majorBidi" w:hAnsiTheme="majorBidi" w:cstheme="majorBidi"/>
          <w:spacing w:val="-6"/>
          <w:sz w:val="30"/>
          <w:szCs w:val="30"/>
        </w:rPr>
        <w:t>9</w:t>
      </w:r>
      <w:r w:rsidR="00DF30DC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6263D0">
        <w:rPr>
          <w:rFonts w:asciiTheme="majorBidi" w:hAnsiTheme="majorBidi" w:cstheme="majorBidi"/>
          <w:spacing w:val="-6"/>
          <w:sz w:val="30"/>
          <w:szCs w:val="30"/>
          <w:cs/>
        </w:rPr>
        <w:t>งบกำไร</w:t>
      </w:r>
      <w:r w:rsidRPr="006263D0">
        <w:rPr>
          <w:rFonts w:asciiTheme="majorBidi" w:hAnsiTheme="majorBidi" w:cstheme="majorBidi"/>
          <w:spacing w:val="-2"/>
          <w:sz w:val="30"/>
          <w:szCs w:val="30"/>
          <w:cs/>
        </w:rPr>
        <w:t>ขาดทุนรวม</w:t>
      </w:r>
      <w:r w:rsidR="00EE1B4C">
        <w:rPr>
          <w:rFonts w:asciiTheme="majorBidi" w:hAnsiTheme="majorBidi" w:cstheme="majorBidi"/>
          <w:spacing w:val="-2"/>
          <w:sz w:val="30"/>
          <w:szCs w:val="30"/>
        </w:rPr>
        <w:br/>
      </w:r>
      <w:r w:rsidRPr="006263D0">
        <w:rPr>
          <w:rFonts w:asciiTheme="majorBidi" w:hAnsiTheme="majorBidi" w:cstheme="majorBidi"/>
          <w:spacing w:val="-2"/>
          <w:sz w:val="30"/>
          <w:szCs w:val="30"/>
          <w:cs/>
        </w:rPr>
        <w:t>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26158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F2022">
        <w:rPr>
          <w:rFonts w:asciiTheme="majorBidi" w:hAnsiTheme="majorBidi" w:cstheme="majorBidi"/>
          <w:spacing w:val="-2"/>
          <w:sz w:val="30"/>
          <w:szCs w:val="30"/>
        </w:rPr>
        <w:br/>
      </w:r>
      <w:r w:rsidR="008D0CCF">
        <w:rPr>
          <w:rFonts w:asciiTheme="majorBidi" w:hAnsiTheme="majorBidi" w:cstheme="majorBidi" w:hint="cs"/>
          <w:spacing w:val="-2"/>
          <w:sz w:val="30"/>
          <w:szCs w:val="30"/>
          <w:cs/>
        </w:rPr>
        <w:t>สำหรับงวดสามเดือนและ</w:t>
      </w:r>
      <w:r w:rsidR="003F481B">
        <w:rPr>
          <w:rFonts w:ascii="Angsana New" w:hAnsi="Angsana New" w:hint="cs"/>
          <w:spacing w:val="4"/>
          <w:sz w:val="30"/>
          <w:szCs w:val="30"/>
          <w:cs/>
        </w:rPr>
        <w:t>เก้า</w:t>
      </w:r>
      <w:r w:rsidR="008D0CCF">
        <w:rPr>
          <w:rFonts w:asciiTheme="majorBidi" w:hAnsiTheme="majorBidi" w:cstheme="majorBidi" w:hint="cs"/>
          <w:spacing w:val="-2"/>
          <w:sz w:val="30"/>
          <w:szCs w:val="30"/>
          <w:cs/>
        </w:rPr>
        <w:t>เดือน</w:t>
      </w:r>
      <w:r w:rsidR="0069705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สิ้นสุดวันที่ </w:t>
      </w:r>
      <w:r w:rsidR="003F481B">
        <w:rPr>
          <w:rFonts w:ascii="Angsana New" w:hAnsi="Angsana New"/>
          <w:sz w:val="30"/>
          <w:szCs w:val="30"/>
        </w:rPr>
        <w:t xml:space="preserve">30 </w:t>
      </w:r>
      <w:r w:rsidR="003F481B">
        <w:rPr>
          <w:rFonts w:ascii="Angsana New" w:hAnsi="Angsana New" w:hint="cs"/>
          <w:sz w:val="30"/>
          <w:szCs w:val="30"/>
          <w:cs/>
        </w:rPr>
        <w:t>มิถุนายน</w:t>
      </w:r>
      <w:r w:rsidR="003F481B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697052">
        <w:rPr>
          <w:rFonts w:asciiTheme="majorBidi" w:hAnsiTheme="majorBidi" w:cstheme="majorBidi"/>
          <w:spacing w:val="-2"/>
          <w:sz w:val="30"/>
          <w:szCs w:val="30"/>
        </w:rPr>
        <w:t>2569</w:t>
      </w:r>
      <w:r w:rsidR="00A803BC">
        <w:rPr>
          <w:rFonts w:asciiTheme="majorBidi" w:hAnsiTheme="majorBidi" w:cstheme="majorBidi"/>
          <w:sz w:val="30"/>
          <w:szCs w:val="30"/>
        </w:rPr>
        <w:t xml:space="preserve"> </w:t>
      </w:r>
      <w:r w:rsidRPr="006263D0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งบการเปลี่ยนแปลงส่วนของผู้ถือหุ้นรวม</w:t>
      </w:r>
      <w:r w:rsidR="00261584">
        <w:rPr>
          <w:rFonts w:asciiTheme="majorBidi" w:hAnsiTheme="majorBidi" w:cstheme="majorBidi"/>
          <w:sz w:val="30"/>
          <w:szCs w:val="30"/>
        </w:rPr>
        <w:t xml:space="preserve"> </w:t>
      </w:r>
      <w:r w:rsidR="004F2022">
        <w:rPr>
          <w:rFonts w:asciiTheme="majorBidi" w:hAnsiTheme="majorBidi" w:cstheme="majorBidi"/>
          <w:sz w:val="30"/>
          <w:szCs w:val="30"/>
        </w:rPr>
        <w:br/>
      </w:r>
      <w:r w:rsidRPr="006263D0">
        <w:rPr>
          <w:rFonts w:asciiTheme="majorBidi" w:hAnsiTheme="majorBidi" w:cstheme="majorBidi"/>
          <w:sz w:val="30"/>
          <w:szCs w:val="30"/>
          <w:cs/>
        </w:rPr>
        <w:t>และ</w:t>
      </w:r>
      <w:r w:rsidRPr="006263D0">
        <w:rPr>
          <w:rFonts w:asciiTheme="majorBidi" w:hAnsiTheme="majorBidi" w:cstheme="majorBidi"/>
          <w:spacing w:val="10"/>
          <w:sz w:val="30"/>
          <w:szCs w:val="30"/>
          <w:cs/>
        </w:rPr>
        <w:t>งบการเปลี่ยนแปลงส่วนของผู้ถือหุ้นเฉพาะกิจการ</w:t>
      </w:r>
      <w:r w:rsidR="004C2839">
        <w:rPr>
          <w:rFonts w:asciiTheme="majorBidi" w:hAnsiTheme="majorBidi" w:cstheme="majorBidi"/>
          <w:spacing w:val="10"/>
          <w:sz w:val="30"/>
          <w:szCs w:val="30"/>
        </w:rPr>
        <w:t xml:space="preserve"> </w:t>
      </w:r>
      <w:r w:rsidRPr="006263D0">
        <w:rPr>
          <w:rFonts w:asciiTheme="majorBidi" w:hAnsiTheme="majorBidi" w:cstheme="majorBidi"/>
          <w:spacing w:val="4"/>
          <w:sz w:val="30"/>
          <w:szCs w:val="30"/>
          <w:cs/>
        </w:rPr>
        <w:t>และงบกระแสเงินสดรวมและงบ</w:t>
      </w:r>
      <w:r w:rsidRPr="00CD2F73">
        <w:rPr>
          <w:rFonts w:asciiTheme="majorBidi" w:hAnsiTheme="majorBidi" w:cstheme="majorBidi"/>
          <w:spacing w:val="-2"/>
          <w:sz w:val="30"/>
          <w:szCs w:val="30"/>
          <w:cs/>
        </w:rPr>
        <w:t>กระแสเงินสด</w:t>
      </w:r>
      <w:r w:rsidR="006139BF">
        <w:rPr>
          <w:rFonts w:asciiTheme="majorBidi" w:hAnsiTheme="majorBidi" w:cstheme="majorBidi"/>
          <w:spacing w:val="-2"/>
          <w:sz w:val="30"/>
          <w:szCs w:val="30"/>
        </w:rPr>
        <w:br/>
      </w:r>
      <w:r w:rsidRPr="00CD2F73">
        <w:rPr>
          <w:rFonts w:asciiTheme="majorBidi" w:hAnsiTheme="majorBidi" w:cstheme="majorBidi"/>
          <w:spacing w:val="-2"/>
          <w:sz w:val="30"/>
          <w:szCs w:val="30"/>
          <w:cs/>
        </w:rPr>
        <w:t>เฉพาะกิจการ สำหรับงวด</w:t>
      </w:r>
      <w:r w:rsidR="003F481B">
        <w:rPr>
          <w:rFonts w:ascii="Angsana New" w:hAnsi="Angsana New" w:hint="cs"/>
          <w:spacing w:val="4"/>
          <w:sz w:val="30"/>
          <w:szCs w:val="30"/>
          <w:cs/>
        </w:rPr>
        <w:t>เก้า</w:t>
      </w:r>
      <w:r w:rsidRPr="00CD2F73">
        <w:rPr>
          <w:rFonts w:asciiTheme="majorBidi" w:hAnsiTheme="majorBidi" w:cstheme="majorBidi"/>
          <w:spacing w:val="-2"/>
          <w:sz w:val="30"/>
          <w:szCs w:val="30"/>
          <w:cs/>
        </w:rPr>
        <w:t>เดือนสิ้นสุดวันที่</w:t>
      </w:r>
      <w:r w:rsidRPr="00CD2F7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3F481B">
        <w:rPr>
          <w:rFonts w:ascii="Angsana New" w:hAnsi="Angsana New"/>
          <w:sz w:val="30"/>
          <w:szCs w:val="30"/>
        </w:rPr>
        <w:t xml:space="preserve">30 </w:t>
      </w:r>
      <w:r w:rsidR="003F481B">
        <w:rPr>
          <w:rFonts w:ascii="Angsana New" w:hAnsi="Angsana New" w:hint="cs"/>
          <w:sz w:val="30"/>
          <w:szCs w:val="30"/>
          <w:cs/>
        </w:rPr>
        <w:t>มิถุนายน</w:t>
      </w:r>
      <w:r w:rsidR="003F481B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CD2F73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577877">
        <w:rPr>
          <w:rFonts w:asciiTheme="majorBidi" w:hAnsiTheme="majorBidi" w:cstheme="majorBidi"/>
          <w:spacing w:val="-2"/>
          <w:sz w:val="30"/>
          <w:szCs w:val="30"/>
        </w:rPr>
        <w:t>9</w:t>
      </w:r>
      <w:r w:rsidR="00A803BC" w:rsidRPr="00CD2F7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D2F73">
        <w:rPr>
          <w:rFonts w:asciiTheme="majorBidi" w:hAnsiTheme="majorBidi" w:cstheme="majorBidi"/>
          <w:spacing w:val="-2"/>
          <w:sz w:val="30"/>
          <w:szCs w:val="30"/>
          <w:cs/>
        </w:rPr>
        <w:t>และหมายเหตุประกอบงบการเงินแบบย่อ</w:t>
      </w:r>
      <w:r w:rsidRPr="006263D0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="000561AB">
        <w:rPr>
          <w:rFonts w:asciiTheme="majorBidi" w:hAnsiTheme="majorBidi" w:cstheme="majorBidi"/>
          <w:spacing w:val="6"/>
          <w:sz w:val="30"/>
          <w:szCs w:val="30"/>
        </w:rPr>
        <w:br/>
      </w:r>
      <w:r w:rsidRPr="006139BF">
        <w:rPr>
          <w:rFonts w:asciiTheme="majorBidi" w:hAnsiTheme="majorBidi" w:cstheme="majorBidi"/>
          <w:spacing w:val="6"/>
          <w:sz w:val="30"/>
          <w:szCs w:val="30"/>
          <w:cs/>
        </w:rPr>
        <w:t>(ข้อมูลทางการเงินระหว่างกาล)</w:t>
      </w:r>
      <w:r w:rsidRPr="006263D0">
        <w:rPr>
          <w:rFonts w:asciiTheme="majorBidi" w:hAnsiTheme="majorBidi" w:cstheme="majorBidi"/>
          <w:spacing w:val="6"/>
          <w:sz w:val="30"/>
          <w:szCs w:val="30"/>
          <w:cs/>
        </w:rPr>
        <w:t xml:space="preserve"> ของ</w:t>
      </w:r>
      <w:r w:rsidRPr="006263D0">
        <w:rPr>
          <w:rFonts w:asciiTheme="majorBidi" w:eastAsia="Calibri" w:hAnsiTheme="majorBidi" w:cstheme="majorBidi"/>
          <w:spacing w:val="6"/>
          <w:sz w:val="30"/>
          <w:szCs w:val="30"/>
          <w:cs/>
        </w:rPr>
        <w:t>บริษัท เฟรเซอร์ส พร็อ</w:t>
      </w:r>
      <w:r w:rsidR="00577877">
        <w:rPr>
          <w:rFonts w:asciiTheme="majorBidi" w:eastAsia="Calibri" w:hAnsiTheme="majorBidi" w:cstheme="majorBidi" w:hint="cs"/>
          <w:spacing w:val="6"/>
          <w:sz w:val="30"/>
          <w:szCs w:val="30"/>
          <w:cs/>
        </w:rPr>
        <w:t>พ</w:t>
      </w:r>
      <w:r w:rsidRPr="006263D0">
        <w:rPr>
          <w:rFonts w:asciiTheme="majorBidi" w:eastAsia="Calibri" w:hAnsiTheme="majorBidi" w:cstheme="majorBidi"/>
          <w:spacing w:val="6"/>
          <w:sz w:val="30"/>
          <w:szCs w:val="30"/>
          <w:cs/>
        </w:rPr>
        <w:t xml:space="preserve">เพอร์ตี้ </w:t>
      </w:r>
      <w:r w:rsidRPr="006263D0">
        <w:rPr>
          <w:rFonts w:asciiTheme="majorBidi" w:eastAsia="Calibri" w:hAnsiTheme="majorBidi" w:cstheme="majorBidi"/>
          <w:spacing w:val="-6"/>
          <w:sz w:val="30"/>
          <w:szCs w:val="30"/>
          <w:cs/>
        </w:rPr>
        <w:t>(ประเทศไทย) จำกัด</w:t>
      </w:r>
      <w:r w:rsidRPr="006263D0">
        <w:rPr>
          <w:rFonts w:asciiTheme="majorBidi" w:hAnsiTheme="majorBidi" w:cstheme="majorBidi"/>
          <w:sz w:val="30"/>
          <w:szCs w:val="30"/>
          <w:cs/>
        </w:rPr>
        <w:t xml:space="preserve"> (มหาชน) และบริษัทย่อย</w:t>
      </w:r>
      <w:r w:rsidR="004C2839">
        <w:rPr>
          <w:rFonts w:asciiTheme="majorBidi" w:hAnsiTheme="majorBidi" w:cstheme="majorBidi"/>
          <w:sz w:val="30"/>
          <w:szCs w:val="30"/>
        </w:rPr>
        <w:t xml:space="preserve"> </w:t>
      </w:r>
      <w:r w:rsidR="006139BF">
        <w:rPr>
          <w:rFonts w:asciiTheme="majorBidi" w:hAnsiTheme="majorBidi" w:cstheme="majorBidi"/>
          <w:sz w:val="30"/>
          <w:szCs w:val="30"/>
        </w:rPr>
        <w:br/>
      </w:r>
      <w:r w:rsidRPr="006263D0">
        <w:rPr>
          <w:rFonts w:asciiTheme="majorBidi" w:hAnsiTheme="majorBidi" w:cstheme="majorBidi"/>
          <w:spacing w:val="-6"/>
          <w:sz w:val="30"/>
          <w:szCs w:val="30"/>
          <w:cs/>
        </w:rPr>
        <w:t>และของเฉพาะ</w:t>
      </w:r>
      <w:r w:rsidRPr="006263D0">
        <w:rPr>
          <w:rFonts w:asciiTheme="majorBidi" w:eastAsia="Calibri" w:hAnsiTheme="majorBidi" w:cstheme="majorBidi"/>
          <w:spacing w:val="-6"/>
          <w:sz w:val="30"/>
          <w:szCs w:val="30"/>
          <w:cs/>
        </w:rPr>
        <w:t>บริษัท เฟรเซอร์ส พร็อพเพอร์ตี้ (ประเทศไทย) จำกัด</w:t>
      </w:r>
      <w:r w:rsidR="00A803BC">
        <w:rPr>
          <w:rFonts w:asciiTheme="majorBidi" w:hAnsiTheme="majorBidi" w:cstheme="majorBidi"/>
          <w:sz w:val="30"/>
          <w:szCs w:val="30"/>
        </w:rPr>
        <w:t xml:space="preserve"> </w:t>
      </w:r>
      <w:r w:rsidRPr="006263D0">
        <w:rPr>
          <w:rFonts w:asciiTheme="majorBidi" w:hAnsiTheme="majorBidi" w:cstheme="majorBidi"/>
          <w:sz w:val="30"/>
          <w:szCs w:val="30"/>
          <w:cs/>
        </w:rPr>
        <w:t>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</w:t>
      </w:r>
      <w:r w:rsidR="00577877">
        <w:rPr>
          <w:rFonts w:asciiTheme="majorBidi" w:hAnsiTheme="majorBidi" w:cstheme="majorBidi" w:hint="cs"/>
          <w:sz w:val="30"/>
          <w:szCs w:val="30"/>
          <w:cs/>
        </w:rPr>
        <w:t>้</w:t>
      </w:r>
      <w:r w:rsidRPr="006263D0">
        <w:rPr>
          <w:rFonts w:asciiTheme="majorBidi" w:hAnsiTheme="majorBidi" w:cstheme="majorBidi"/>
          <w:sz w:val="30"/>
          <w:szCs w:val="30"/>
          <w:cs/>
        </w:rPr>
        <w:t xml:space="preserve">ตามมาตรฐานการบัญชี ฉบับที่ </w:t>
      </w:r>
      <w:r w:rsidRPr="006263D0">
        <w:rPr>
          <w:rFonts w:asciiTheme="majorBidi" w:hAnsiTheme="majorBidi" w:cstheme="majorBidi"/>
          <w:sz w:val="30"/>
          <w:szCs w:val="30"/>
        </w:rPr>
        <w:t>34</w:t>
      </w:r>
      <w:r w:rsidRPr="006263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263D0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เรื่อง </w:t>
      </w:r>
      <w:r w:rsidR="006139BF">
        <w:rPr>
          <w:rFonts w:asciiTheme="majorBidi" w:hAnsiTheme="majorBidi" w:cstheme="majorBidi"/>
          <w:spacing w:val="-2"/>
          <w:sz w:val="30"/>
          <w:szCs w:val="30"/>
        </w:rPr>
        <w:br/>
      </w:r>
      <w:r w:rsidRPr="006263D0">
        <w:rPr>
          <w:rFonts w:asciiTheme="majorBidi" w:hAnsiTheme="majorBidi" w:cstheme="majorBidi"/>
          <w:spacing w:val="-2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</w:t>
      </w:r>
      <w:r w:rsidRPr="006263D0">
        <w:rPr>
          <w:rFonts w:asciiTheme="majorBidi" w:hAnsiTheme="majorBidi" w:cstheme="majorBidi"/>
          <w:sz w:val="30"/>
          <w:szCs w:val="30"/>
          <w:cs/>
        </w:rPr>
        <w:t>กาลดังกล่าวจากผลการสอบทานของข้าพเจ้า</w:t>
      </w:r>
    </w:p>
    <w:p w14:paraId="71A2A070" w14:textId="77777777" w:rsidR="00665C0C" w:rsidRPr="009E2F97" w:rsidRDefault="00665C0C" w:rsidP="00665C0C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06F1E898" w14:textId="77777777" w:rsidR="00665C0C" w:rsidRPr="009E2F97" w:rsidRDefault="00665C0C" w:rsidP="00665C0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E2F97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974C519" w14:textId="77777777" w:rsidR="00665C0C" w:rsidRPr="009E2F97" w:rsidRDefault="00665C0C" w:rsidP="00665C0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BDA1121" w14:textId="409A26EE" w:rsidR="00665C0C" w:rsidRPr="009E2F97" w:rsidRDefault="00665C0C" w:rsidP="00665C0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/>
          <w:sz w:val="30"/>
          <w:szCs w:val="30"/>
          <w:cs/>
        </w:rPr>
        <w:t>รหัส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2410</w:t>
      </w:r>
      <w:r w:rsidRPr="009E2F97">
        <w:rPr>
          <w:rFonts w:ascii="Angsana New" w:hAnsi="Angsana New"/>
          <w:sz w:val="30"/>
          <w:szCs w:val="30"/>
        </w:rPr>
        <w:t xml:space="preserve"> “</w:t>
      </w:r>
      <w:r w:rsidRPr="009E2F9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356E7F">
        <w:rPr>
          <w:rFonts w:ascii="Angsana New" w:hAnsi="Angsana New"/>
          <w:sz w:val="30"/>
          <w:szCs w:val="30"/>
        </w:rPr>
        <w:br/>
      </w:r>
      <w:r w:rsidRPr="009E2F97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9E2F97">
        <w:rPr>
          <w:rFonts w:ascii="Angsana New" w:hAnsi="Angsana New"/>
          <w:sz w:val="30"/>
          <w:szCs w:val="30"/>
        </w:rPr>
        <w:t>”</w:t>
      </w:r>
      <w:r w:rsidRPr="009E2F97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9E2F97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9E2F97">
        <w:rPr>
          <w:rFonts w:ascii="Angsana New" w:hAnsi="Angsana New"/>
          <w:sz w:val="30"/>
          <w:szCs w:val="30"/>
          <w:cs/>
        </w:rPr>
        <w:t>รับผิดชอบ</w:t>
      </w:r>
      <w:r w:rsidRPr="009E2F97">
        <w:rPr>
          <w:rFonts w:ascii="Angsana New" w:hAnsi="Angsana New" w:hint="cs"/>
          <w:sz w:val="30"/>
          <w:szCs w:val="30"/>
          <w:cs/>
        </w:rPr>
        <w:t>ด้าน</w:t>
      </w:r>
      <w:r w:rsidRPr="009E2F97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/>
          <w:sz w:val="30"/>
          <w:szCs w:val="30"/>
          <w:cs/>
        </w:rPr>
        <w:t>การสอบทานนี้มี</w:t>
      </w:r>
      <w:r w:rsidR="00356E7F">
        <w:rPr>
          <w:rFonts w:ascii="Angsana New" w:hAnsi="Angsana New"/>
          <w:sz w:val="30"/>
          <w:szCs w:val="30"/>
        </w:rPr>
        <w:br/>
      </w:r>
      <w:r w:rsidRPr="009E2F97">
        <w:rPr>
          <w:rFonts w:ascii="Angsana New" w:hAnsi="Angsana New"/>
          <w:sz w:val="30"/>
          <w:szCs w:val="30"/>
          <w:cs/>
        </w:rPr>
        <w:t>ขอบเขตจำกัดกว่าการตรวจสอบตามมาตรฐานการสอบบัญชี</w:t>
      </w:r>
      <w:r w:rsidRPr="009E2F97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9E2F97">
        <w:rPr>
          <w:rFonts w:ascii="Angsana New" w:hAnsi="Angsana New"/>
          <w:sz w:val="30"/>
          <w:szCs w:val="30"/>
          <w:cs/>
        </w:rPr>
        <w:t>ไม่สามารถ</w:t>
      </w:r>
      <w:r w:rsidRPr="009E2F97">
        <w:rPr>
          <w:rFonts w:ascii="Angsana New" w:hAnsi="Angsana New" w:hint="cs"/>
          <w:sz w:val="30"/>
          <w:szCs w:val="30"/>
          <w:cs/>
        </w:rPr>
        <w:t>ได้</w:t>
      </w:r>
      <w:r w:rsidRPr="009E2F97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9E2F97">
        <w:rPr>
          <w:rFonts w:ascii="Angsana New" w:hAnsi="Angsana New" w:hint="cs"/>
          <w:sz w:val="30"/>
          <w:szCs w:val="30"/>
          <w:cs/>
        </w:rPr>
        <w:t>พบ</w:t>
      </w:r>
      <w:r w:rsidRPr="009E2F97">
        <w:rPr>
          <w:rFonts w:ascii="Angsana New" w:hAnsi="Angsana New"/>
          <w:sz w:val="30"/>
          <w:szCs w:val="30"/>
          <w:cs/>
        </w:rPr>
        <w:t>เรื่องที่มี</w:t>
      </w:r>
      <w:r w:rsidRPr="009E2F97">
        <w:rPr>
          <w:rFonts w:ascii="Angsana New" w:hAnsi="Angsana New"/>
          <w:spacing w:val="12"/>
          <w:sz w:val="30"/>
          <w:szCs w:val="30"/>
          <w:cs/>
        </w:rPr>
        <w:t>นัยสำคัญทั้งหมดซึ่งอาจพบได้จากการตรวจสอบ</w:t>
      </w:r>
      <w:r w:rsidRPr="009E2F97">
        <w:rPr>
          <w:rFonts w:ascii="Angsana New" w:hAnsi="Angsana New"/>
          <w:spacing w:val="12"/>
          <w:sz w:val="30"/>
          <w:szCs w:val="30"/>
        </w:rPr>
        <w:t xml:space="preserve"> </w:t>
      </w:r>
      <w:r w:rsidRPr="009E2F97">
        <w:rPr>
          <w:rFonts w:ascii="Angsana New" w:hAnsi="Angsana New"/>
          <w:spacing w:val="12"/>
          <w:sz w:val="30"/>
          <w:szCs w:val="30"/>
          <w:cs/>
        </w:rPr>
        <w:t>ดังนั้นข้าพเจ้าจึงไม่แสดงความเห็นต่อ</w:t>
      </w:r>
      <w:r w:rsidRPr="009E2F97">
        <w:rPr>
          <w:rFonts w:ascii="Angsana New" w:hAnsi="Angsana New" w:hint="cs"/>
          <w:spacing w:val="12"/>
          <w:sz w:val="30"/>
          <w:szCs w:val="30"/>
          <w:cs/>
        </w:rPr>
        <w:t>ข้อมูลทาง</w:t>
      </w:r>
      <w:r w:rsidRPr="009E2F97">
        <w:rPr>
          <w:rFonts w:ascii="Angsana New" w:hAnsi="Angsana New"/>
          <w:spacing w:val="12"/>
          <w:sz w:val="30"/>
          <w:szCs w:val="30"/>
          <w:cs/>
        </w:rPr>
        <w:t>การเงิน</w:t>
      </w:r>
      <w:r w:rsidRPr="009E2F97">
        <w:rPr>
          <w:rFonts w:ascii="Angsana New" w:hAnsi="Angsana New"/>
          <w:sz w:val="30"/>
          <w:szCs w:val="30"/>
          <w:cs/>
        </w:rPr>
        <w:t>ระหว่างกาลที</w:t>
      </w:r>
      <w:r w:rsidRPr="009E2F97">
        <w:rPr>
          <w:rFonts w:ascii="Angsana New" w:hAnsi="Angsana New" w:hint="cs"/>
          <w:sz w:val="30"/>
          <w:szCs w:val="30"/>
          <w:cs/>
        </w:rPr>
        <w:t>่</w:t>
      </w:r>
      <w:r w:rsidRPr="009E2F97">
        <w:rPr>
          <w:rFonts w:ascii="Angsana New" w:hAnsi="Angsana New"/>
          <w:sz w:val="30"/>
          <w:szCs w:val="30"/>
          <w:cs/>
        </w:rPr>
        <w:t>สอบทาน</w:t>
      </w:r>
    </w:p>
    <w:p w14:paraId="77D01F90" w14:textId="77777777" w:rsidR="00665C0C" w:rsidRPr="009E2F97" w:rsidRDefault="00665C0C" w:rsidP="00665C0C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0657CBD4" w14:textId="77777777" w:rsidR="00665C0C" w:rsidRPr="009E2F97" w:rsidRDefault="00665C0C" w:rsidP="00665C0C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4F22E83" w14:textId="77777777" w:rsidR="00665C0C" w:rsidRDefault="00665C0C" w:rsidP="00665C0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665C0C" w:rsidSect="00EE2C82">
          <w:headerReference w:type="default" r:id="rId17"/>
          <w:headerReference w:type="first" r:id="rId18"/>
          <w:footerReference w:type="first" r:id="rId19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titlePg/>
          <w:docGrid w:linePitch="245"/>
        </w:sectPr>
      </w:pPr>
    </w:p>
    <w:p w14:paraId="713348DF" w14:textId="77777777" w:rsidR="00665C0C" w:rsidRPr="009E2F97" w:rsidRDefault="00665C0C" w:rsidP="00665C0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E2F97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9E2F97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577F9071" w14:textId="77777777" w:rsidR="00665C0C" w:rsidRPr="009E2F97" w:rsidRDefault="00665C0C" w:rsidP="00665C0C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31902FD8" w14:textId="70209A69" w:rsidR="00665C0C" w:rsidRPr="000F5928" w:rsidRDefault="00665C0C" w:rsidP="000F592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  <w:r w:rsidRPr="009E2F97">
        <w:rPr>
          <w:rFonts w:ascii="Angsana New" w:hAnsi="Angsana New"/>
          <w:spacing w:val="4"/>
          <w:sz w:val="30"/>
          <w:szCs w:val="30"/>
          <w:cs/>
        </w:rPr>
        <w:t>ข้าพเจ้าไม่พบสิ่งที่เป็นเหตุให้เชื่อว่า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>ข้อมูลทาง</w:t>
      </w:r>
      <w:r w:rsidRPr="009E2F97">
        <w:rPr>
          <w:rFonts w:ascii="Angsana New" w:hAnsi="Angsana New"/>
          <w:spacing w:val="4"/>
          <w:sz w:val="30"/>
          <w:szCs w:val="30"/>
          <w:cs/>
        </w:rPr>
        <w:t>การเงินระหว่างกาลดังกล่าว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 xml:space="preserve"> ไม่ได้จัดทำขึ้น</w:t>
      </w:r>
      <w:r w:rsidRPr="009E2F97">
        <w:rPr>
          <w:rFonts w:ascii="Angsana New" w:hAnsi="Angsana New"/>
          <w:spacing w:val="4"/>
          <w:sz w:val="30"/>
          <w:szCs w:val="30"/>
          <w:cs/>
        </w:rPr>
        <w:t>ตาม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>มาตรฐานการบัญช</w:t>
      </w:r>
      <w:r w:rsidR="000F5928">
        <w:rPr>
          <w:rFonts w:ascii="Angsana New" w:hAnsi="Angsana New" w:hint="cs"/>
          <w:spacing w:val="4"/>
          <w:sz w:val="30"/>
          <w:szCs w:val="30"/>
          <w:cs/>
        </w:rPr>
        <w:t>ี</w:t>
      </w:r>
      <w:r w:rsidR="000F5928">
        <w:rPr>
          <w:rFonts w:ascii="Angsana New" w:hAnsi="Angsana New"/>
          <w:spacing w:val="4"/>
          <w:sz w:val="30"/>
          <w:szCs w:val="30"/>
          <w:cs/>
        </w:rPr>
        <w:br/>
      </w:r>
      <w:r w:rsidRPr="009E2F97">
        <w:rPr>
          <w:rFonts w:ascii="Angsana New" w:hAnsi="Angsana New" w:hint="cs"/>
          <w:spacing w:val="-4"/>
          <w:sz w:val="30"/>
          <w:szCs w:val="30"/>
          <w:cs/>
        </w:rPr>
        <w:t xml:space="preserve">ฉบับที่ </w:t>
      </w:r>
      <w:r w:rsidR="007037FE" w:rsidRPr="007037FE">
        <w:rPr>
          <w:rFonts w:ascii="Angsana New" w:hAnsi="Angsana New"/>
          <w:spacing w:val="-4"/>
          <w:sz w:val="30"/>
          <w:szCs w:val="30"/>
        </w:rPr>
        <w:t>34</w:t>
      </w:r>
      <w:r w:rsidRPr="009E2F97">
        <w:rPr>
          <w:rFonts w:ascii="Angsana New" w:hAnsi="Angsana New"/>
          <w:spacing w:val="-4"/>
          <w:sz w:val="30"/>
          <w:szCs w:val="30"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เรื่อง การรายงานทางการเงินระหว่างกาล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9E2F97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492BD247" w14:textId="77777777" w:rsidR="00565B5A" w:rsidRPr="001151FC" w:rsidRDefault="00565B5A" w:rsidP="00DD1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2"/>
          <w:szCs w:val="32"/>
        </w:rPr>
      </w:pPr>
    </w:p>
    <w:p w14:paraId="4DE262BF" w14:textId="46DD31D6" w:rsidR="00565B5A" w:rsidRDefault="00565B5A" w:rsidP="00DD1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2"/>
          <w:szCs w:val="32"/>
        </w:rPr>
      </w:pPr>
    </w:p>
    <w:p w14:paraId="2ECDB9DB" w14:textId="77777777" w:rsidR="000F5928" w:rsidRDefault="000F5928" w:rsidP="00DD1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2"/>
          <w:szCs w:val="32"/>
        </w:rPr>
      </w:pPr>
    </w:p>
    <w:p w14:paraId="517A5204" w14:textId="5CA951F9" w:rsidR="007F7F11" w:rsidRPr="006375B5" w:rsidRDefault="007F7F11" w:rsidP="007F7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ED53596" w14:textId="40BF38D4" w:rsidR="007F7F11" w:rsidRPr="006375B5" w:rsidRDefault="007F7F11" w:rsidP="007F7F11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6375B5">
        <w:rPr>
          <w:rFonts w:ascii="Angsana New" w:hAnsi="Angsana New" w:cs="Angsana New"/>
          <w:cs/>
          <w:lang w:val="en-US"/>
        </w:rPr>
        <w:t>(</w:t>
      </w:r>
      <w:r w:rsidR="00787ED5" w:rsidRPr="00787ED5">
        <w:rPr>
          <w:rFonts w:ascii="Angsana New" w:hAnsi="Angsana New" w:cs="Angsana New" w:hint="cs"/>
          <w:cs/>
          <w:lang w:val="en-US"/>
        </w:rPr>
        <w:t>นาฎศศิน</w:t>
      </w:r>
      <w:r w:rsidR="00787ED5" w:rsidRPr="00787ED5">
        <w:rPr>
          <w:rFonts w:ascii="Angsana New" w:hAnsi="Angsana New" w:cs="Angsana New"/>
          <w:cs/>
          <w:lang w:val="en-US"/>
        </w:rPr>
        <w:t xml:space="preserve"> </w:t>
      </w:r>
      <w:r w:rsidR="00787ED5" w:rsidRPr="00787ED5">
        <w:rPr>
          <w:rFonts w:ascii="Angsana New" w:hAnsi="Angsana New" w:cs="Angsana New" w:hint="cs"/>
          <w:cs/>
          <w:lang w:val="en-US"/>
        </w:rPr>
        <w:t>วัฒนไพศาล</w:t>
      </w:r>
      <w:r w:rsidRPr="006375B5">
        <w:rPr>
          <w:rFonts w:ascii="Angsana New" w:hAnsi="Angsana New" w:cs="Angsana New"/>
          <w:cs/>
          <w:lang w:val="en-US"/>
        </w:rPr>
        <w:t>)</w:t>
      </w:r>
    </w:p>
    <w:p w14:paraId="74757E07" w14:textId="77777777" w:rsidR="007F7F11" w:rsidRPr="006375B5" w:rsidRDefault="007F7F11" w:rsidP="007F7F11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6375B5">
        <w:rPr>
          <w:rFonts w:ascii="Angsana New" w:hAnsi="Angsana New" w:cs="Angsana New"/>
          <w:cs/>
          <w:lang w:val="en-US"/>
        </w:rPr>
        <w:t>ผู้สอบบัญชีรับอนุญาต</w:t>
      </w:r>
    </w:p>
    <w:p w14:paraId="5A70B7C5" w14:textId="53C03776" w:rsidR="007F7F11" w:rsidRPr="006375B5" w:rsidRDefault="007F7F11" w:rsidP="007F7F11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6375B5">
        <w:rPr>
          <w:rFonts w:ascii="Angsana New" w:hAnsi="Angsana New" w:cs="Angsana New"/>
          <w:cs/>
          <w:lang w:val="en-US"/>
        </w:rPr>
        <w:t xml:space="preserve">เลขทะเบียน </w:t>
      </w:r>
      <w:r w:rsidR="00787ED5" w:rsidRPr="00787ED5">
        <w:rPr>
          <w:rFonts w:ascii="Angsana New" w:hAnsi="Angsana New" w:cs="Angsana New"/>
          <w:lang w:val="en-US"/>
        </w:rPr>
        <w:t>10767</w:t>
      </w:r>
    </w:p>
    <w:p w14:paraId="3146E9B1" w14:textId="77777777" w:rsidR="007F7F11" w:rsidRPr="001B5A6B" w:rsidRDefault="007F7F11" w:rsidP="007F7F11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087FFF13" w14:textId="77777777" w:rsidR="007F7F11" w:rsidRPr="006375B5" w:rsidRDefault="007F7F11" w:rsidP="007F7F11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169323A" w14:textId="77777777" w:rsidR="007F7F11" w:rsidRPr="006375B5" w:rsidRDefault="007F7F11" w:rsidP="007F7F11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6BA9439" w14:textId="2F529404" w:rsidR="007F7F11" w:rsidRPr="006375B5" w:rsidRDefault="00B176BF" w:rsidP="00DE4DA3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6</w:t>
      </w:r>
      <w:r w:rsidR="00DF30DC">
        <w:rPr>
          <w:rFonts w:ascii="Angsana New" w:hAnsi="Angsana New"/>
          <w:sz w:val="30"/>
          <w:szCs w:val="30"/>
        </w:rPr>
        <w:t xml:space="preserve"> </w:t>
      </w:r>
      <w:r w:rsidR="003F481B" w:rsidRPr="007B603E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7037FE" w:rsidRPr="007037FE">
        <w:rPr>
          <w:rFonts w:ascii="Angsana New" w:hAnsi="Angsana New"/>
          <w:sz w:val="30"/>
          <w:szCs w:val="30"/>
        </w:rPr>
        <w:t>256</w:t>
      </w:r>
      <w:r w:rsidR="00DF30DC">
        <w:rPr>
          <w:rFonts w:ascii="Angsana New" w:hAnsi="Angsana New"/>
          <w:sz w:val="30"/>
          <w:szCs w:val="30"/>
        </w:rPr>
        <w:t>9</w:t>
      </w:r>
    </w:p>
    <w:p w14:paraId="4B89103F" w14:textId="77777777" w:rsidR="00565B5A" w:rsidRDefault="00565B5A" w:rsidP="001B5D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658"/>
        </w:tabs>
        <w:jc w:val="center"/>
        <w:rPr>
          <w:rFonts w:ascii="Angsana New" w:hAnsi="Angsana New"/>
        </w:rPr>
      </w:pPr>
    </w:p>
    <w:p w14:paraId="0BAFB0CE" w14:textId="0FEE9DA2" w:rsidR="00FB27D1" w:rsidRDefault="00FB2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sectPr w:rsidR="00FB27D1" w:rsidSect="00DD472C">
      <w:headerReference w:type="default" r:id="rId20"/>
      <w:pgSz w:w="11909" w:h="16834" w:code="9"/>
      <w:pgMar w:top="691" w:right="1152" w:bottom="576" w:left="1152" w:header="720" w:footer="720" w:gutter="0"/>
      <w:paperSrc w:first="7" w:other="7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90CA88" w14:textId="77777777" w:rsidR="00022EBD" w:rsidRDefault="00022EBD" w:rsidP="00900EE2">
      <w:r>
        <w:separator/>
      </w:r>
    </w:p>
  </w:endnote>
  <w:endnote w:type="continuationSeparator" w:id="0">
    <w:p w14:paraId="424E1079" w14:textId="77777777" w:rsidR="00022EBD" w:rsidRDefault="00022EBD" w:rsidP="00900EE2">
      <w:r>
        <w:continuationSeparator/>
      </w:r>
    </w:p>
  </w:endnote>
  <w:endnote w:type="continuationNotice" w:id="1">
    <w:p w14:paraId="30309E20" w14:textId="77777777" w:rsidR="00022EBD" w:rsidRDefault="00022EB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esco">
    <w:altName w:val="Tesc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AA016" w14:textId="178B2554" w:rsidR="001151FC" w:rsidRDefault="001151FC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="007037FE" w:rsidRPr="007037FE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46AC2D8E" w14:textId="77777777" w:rsidR="001151FC" w:rsidRDefault="001151FC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29D8A" w14:textId="198B1A34" w:rsidR="001151FC" w:rsidRPr="00EE2DC5" w:rsidRDefault="001151FC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 w:rsidR="007037FE" w:rsidRPr="007037FE">
      <w:rPr>
        <w:rStyle w:val="PageNumber"/>
        <w:rFonts w:ascii="Angsana New" w:hAnsi="Angsana New"/>
        <w:noProof/>
        <w:sz w:val="30"/>
        <w:szCs w:val="30"/>
        <w:lang w:val="en-US"/>
      </w:rPr>
      <w:t>1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2C127F11" w14:textId="77777777" w:rsidR="001151FC" w:rsidRPr="00DD472C" w:rsidRDefault="001151FC" w:rsidP="007C2D59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26D6E" w14:textId="77777777" w:rsidR="00DD472C" w:rsidRDefault="00DD472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C9038" w14:textId="207AFE0E" w:rsidR="007F40F3" w:rsidRPr="000F5928" w:rsidRDefault="007F40F3" w:rsidP="000F5928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AA7743" w14:textId="77777777" w:rsidR="00022EBD" w:rsidRDefault="00022EBD" w:rsidP="00900EE2">
      <w:r>
        <w:separator/>
      </w:r>
    </w:p>
  </w:footnote>
  <w:footnote w:type="continuationSeparator" w:id="0">
    <w:p w14:paraId="1E0B8C95" w14:textId="77777777" w:rsidR="00022EBD" w:rsidRDefault="00022EBD" w:rsidP="00900EE2">
      <w:r>
        <w:continuationSeparator/>
      </w:r>
    </w:p>
  </w:footnote>
  <w:footnote w:type="continuationNotice" w:id="1">
    <w:p w14:paraId="3D5FAB72" w14:textId="77777777" w:rsidR="00022EBD" w:rsidRDefault="00022EB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F6F5D" w14:textId="77777777" w:rsidR="00DD472C" w:rsidRDefault="00DD47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1FF39" w14:textId="77777777" w:rsidR="00DD472C" w:rsidRDefault="00DD47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6B0B4" w14:textId="77777777" w:rsidR="002C63EC" w:rsidRDefault="002C63EC" w:rsidP="00414D9D">
    <w:pPr>
      <w:pStyle w:val="Header"/>
      <w:spacing w:line="240" w:lineRule="auto"/>
      <w:rPr>
        <w:rFonts w:asciiTheme="majorBidi" w:hAnsiTheme="majorBidi" w:cstheme="majorBidi"/>
        <w:sz w:val="52"/>
        <w:szCs w:val="52"/>
        <w:lang w:val="en-US"/>
      </w:rPr>
    </w:pPr>
  </w:p>
  <w:p w14:paraId="11336040" w14:textId="77777777" w:rsidR="002C63EC" w:rsidRDefault="002C63EC" w:rsidP="00414D9D">
    <w:pPr>
      <w:pStyle w:val="Header"/>
      <w:spacing w:line="240" w:lineRule="auto"/>
      <w:rPr>
        <w:rFonts w:asciiTheme="majorBidi" w:hAnsiTheme="majorBidi" w:cstheme="majorBidi"/>
        <w:sz w:val="52"/>
        <w:szCs w:val="52"/>
        <w:lang w:val="en-US"/>
      </w:rPr>
    </w:pPr>
  </w:p>
  <w:p w14:paraId="5287BB51" w14:textId="77777777" w:rsidR="002C63EC" w:rsidRDefault="002C63EC" w:rsidP="00414D9D">
    <w:pPr>
      <w:pStyle w:val="Header"/>
      <w:spacing w:line="240" w:lineRule="auto"/>
      <w:rPr>
        <w:rFonts w:asciiTheme="majorBidi" w:hAnsiTheme="majorBidi" w:cstheme="majorBidi"/>
        <w:sz w:val="52"/>
        <w:szCs w:val="52"/>
        <w:lang w:val="en-US"/>
      </w:rPr>
    </w:pPr>
  </w:p>
  <w:p w14:paraId="3006369E" w14:textId="77777777" w:rsidR="002C63EC" w:rsidRDefault="002C63EC" w:rsidP="00414D9D">
    <w:pPr>
      <w:pStyle w:val="Header"/>
      <w:spacing w:line="240" w:lineRule="auto"/>
      <w:rPr>
        <w:rFonts w:asciiTheme="majorBidi" w:hAnsiTheme="majorBidi" w:cstheme="majorBidi"/>
        <w:sz w:val="52"/>
        <w:szCs w:val="52"/>
        <w:lang w:val="en-US"/>
      </w:rPr>
    </w:pPr>
  </w:p>
  <w:p w14:paraId="7582C517" w14:textId="77777777" w:rsidR="002C63EC" w:rsidRDefault="002C63EC" w:rsidP="00414D9D">
    <w:pPr>
      <w:pStyle w:val="Header"/>
      <w:spacing w:line="240" w:lineRule="auto"/>
      <w:rPr>
        <w:rFonts w:asciiTheme="majorBidi" w:hAnsiTheme="majorBidi" w:cstheme="majorBidi"/>
        <w:sz w:val="52"/>
        <w:szCs w:val="52"/>
        <w:lang w:val="en-US"/>
      </w:rPr>
    </w:pPr>
  </w:p>
  <w:p w14:paraId="2BDD4E6C" w14:textId="77777777" w:rsidR="002C63EC" w:rsidRPr="002C63EC" w:rsidRDefault="002C63EC" w:rsidP="00414D9D">
    <w:pPr>
      <w:pStyle w:val="Header"/>
      <w:spacing w:line="240" w:lineRule="auto"/>
      <w:rPr>
        <w:rFonts w:asciiTheme="majorBidi" w:hAnsiTheme="majorBidi" w:cstheme="majorBidi"/>
        <w:sz w:val="52"/>
        <w:szCs w:val="5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EF6B5" w14:textId="252B4B02" w:rsidR="00DD1090" w:rsidRPr="00DD1090" w:rsidRDefault="00DD1090">
    <w:pPr>
      <w:pStyle w:val="Header"/>
      <w:rPr>
        <w:rFonts w:asciiTheme="majorBidi" w:hAnsiTheme="majorBidi" w:cstheme="majorBidi"/>
        <w:sz w:val="32"/>
        <w:szCs w:val="32"/>
      </w:rPr>
    </w:pPr>
  </w:p>
  <w:p w14:paraId="08E9499F" w14:textId="0E67A3CE" w:rsidR="00DD1090" w:rsidRPr="00DD1090" w:rsidRDefault="00DD1090">
    <w:pPr>
      <w:pStyle w:val="Header"/>
      <w:rPr>
        <w:rFonts w:asciiTheme="majorBidi" w:hAnsiTheme="majorBidi" w:cstheme="majorBidi"/>
        <w:sz w:val="32"/>
        <w:szCs w:val="32"/>
      </w:rPr>
    </w:pPr>
  </w:p>
  <w:p w14:paraId="283CC9CC" w14:textId="3F164CFC" w:rsidR="00DD1090" w:rsidRPr="00DD1090" w:rsidRDefault="00DD1090">
    <w:pPr>
      <w:pStyle w:val="Header"/>
      <w:rPr>
        <w:rFonts w:asciiTheme="majorBidi" w:hAnsiTheme="majorBidi" w:cstheme="majorBidi"/>
        <w:sz w:val="32"/>
        <w:szCs w:val="32"/>
      </w:rPr>
    </w:pPr>
  </w:p>
  <w:p w14:paraId="55942A06" w14:textId="77777777" w:rsidR="00DD1090" w:rsidRPr="00DD1090" w:rsidRDefault="00DD1090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59EFF" w14:textId="14F16326" w:rsidR="00DD1090" w:rsidRPr="00DD1090" w:rsidRDefault="00DD1090" w:rsidP="00414D9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B75595D" w14:textId="2E48111A" w:rsidR="00DD1090" w:rsidRPr="00DD1090" w:rsidRDefault="00DD1090" w:rsidP="00414D9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1DC4CE2A" w14:textId="2225F22F" w:rsidR="00DD1090" w:rsidRPr="00DD1090" w:rsidRDefault="00DD1090" w:rsidP="00414D9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2D3F194" w14:textId="77777777" w:rsidR="00D56E76" w:rsidRDefault="00D56E76" w:rsidP="00414D9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59DCB61" w14:textId="77777777" w:rsidR="00A40C6A" w:rsidRDefault="00A40C6A" w:rsidP="00414D9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E72EDBB" w14:textId="77777777" w:rsidR="00A40C6A" w:rsidRDefault="00A40C6A" w:rsidP="00414D9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7E94AF4" w14:textId="77777777" w:rsidR="00A40C6A" w:rsidRDefault="00A40C6A" w:rsidP="00414D9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722FD1D6" w14:textId="77777777" w:rsidR="00A40C6A" w:rsidRPr="00DD1090" w:rsidRDefault="00A40C6A" w:rsidP="00414D9D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74276" w14:textId="77777777" w:rsidR="008B258C" w:rsidRDefault="008B258C" w:rsidP="00C078A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7E67ACC7" w14:textId="77777777" w:rsidR="00DD472C" w:rsidRDefault="00DD472C" w:rsidP="00C078A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73392480" w14:textId="77777777" w:rsidR="00DD472C" w:rsidRDefault="00DD472C" w:rsidP="00C078A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3E7CF7F7" w14:textId="77777777" w:rsidR="00DD472C" w:rsidRPr="00DD472C" w:rsidRDefault="00DD472C" w:rsidP="00C078A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222"/>
        </w:tabs>
        <w:ind w:left="122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102965"/>
    <w:multiLevelType w:val="hybridMultilevel"/>
    <w:tmpl w:val="68CCEC96"/>
    <w:lvl w:ilvl="0" w:tplc="04090001">
      <w:start w:val="1"/>
      <w:numFmt w:val="bullet"/>
      <w:lvlText w:val=""/>
      <w:lvlJc w:val="left"/>
      <w:pPr>
        <w:ind w:left="16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1" w:hanging="360"/>
      </w:pPr>
      <w:rPr>
        <w:rFonts w:ascii="Wingdings" w:hAnsi="Wingdings" w:hint="default"/>
      </w:rPr>
    </w:lvl>
  </w:abstractNum>
  <w:abstractNum w:abstractNumId="11" w15:restartNumberingAfterBreak="0">
    <w:nsid w:val="0F48780C"/>
    <w:multiLevelType w:val="hybridMultilevel"/>
    <w:tmpl w:val="4A0E84BE"/>
    <w:lvl w:ilvl="0" w:tplc="86E460F6">
      <w:numFmt w:val="bullet"/>
      <w:lvlText w:val="-"/>
      <w:lvlJc w:val="left"/>
      <w:pPr>
        <w:ind w:left="891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12" w15:restartNumberingAfterBreak="0">
    <w:nsid w:val="1488562B"/>
    <w:multiLevelType w:val="hybridMultilevel"/>
    <w:tmpl w:val="79F06D18"/>
    <w:lvl w:ilvl="0" w:tplc="9FF63220">
      <w:numFmt w:val="bullet"/>
      <w:lvlText w:val="-"/>
      <w:lvlJc w:val="left"/>
      <w:pPr>
        <w:ind w:left="891" w:hanging="360"/>
      </w:pPr>
      <w:rPr>
        <w:rFonts w:ascii="Angsana New" w:eastAsia="SimSun" w:hAnsi="Angsana New" w:cs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13" w15:restartNumberingAfterBreak="0">
    <w:nsid w:val="23C15420"/>
    <w:multiLevelType w:val="hybridMultilevel"/>
    <w:tmpl w:val="D2720956"/>
    <w:lvl w:ilvl="0" w:tplc="FFFFFFFF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AE4E26"/>
    <w:multiLevelType w:val="hybridMultilevel"/>
    <w:tmpl w:val="84900BA2"/>
    <w:lvl w:ilvl="0" w:tplc="43CC59EE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2E2248E">
      <w:start w:val="1"/>
      <w:numFmt w:val="thaiLetters"/>
      <w:lvlText w:val="(%3)"/>
      <w:lvlJc w:val="left"/>
      <w:pPr>
        <w:ind w:left="2520" w:hanging="54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264662"/>
    <w:multiLevelType w:val="multilevel"/>
    <w:tmpl w:val="BA1683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B6D2B43"/>
    <w:multiLevelType w:val="hybridMultilevel"/>
    <w:tmpl w:val="27F09DC2"/>
    <w:lvl w:ilvl="0" w:tplc="7946F55A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 w16cid:durableId="1037462279">
    <w:abstractNumId w:val="6"/>
  </w:num>
  <w:num w:numId="2" w16cid:durableId="293098417">
    <w:abstractNumId w:val="5"/>
  </w:num>
  <w:num w:numId="3" w16cid:durableId="1502700021">
    <w:abstractNumId w:val="9"/>
  </w:num>
  <w:num w:numId="4" w16cid:durableId="2051301760">
    <w:abstractNumId w:val="7"/>
  </w:num>
  <w:num w:numId="5" w16cid:durableId="2028679880">
    <w:abstractNumId w:val="8"/>
  </w:num>
  <w:num w:numId="6" w16cid:durableId="1823934756">
    <w:abstractNumId w:val="3"/>
  </w:num>
  <w:num w:numId="7" w16cid:durableId="385685345">
    <w:abstractNumId w:val="2"/>
  </w:num>
  <w:num w:numId="8" w16cid:durableId="948857601">
    <w:abstractNumId w:val="0"/>
  </w:num>
  <w:num w:numId="9" w16cid:durableId="1072968901">
    <w:abstractNumId w:val="1"/>
  </w:num>
  <w:num w:numId="10" w16cid:durableId="1021053221">
    <w:abstractNumId w:val="4"/>
  </w:num>
  <w:num w:numId="11" w16cid:durableId="353725531">
    <w:abstractNumId w:val="17"/>
  </w:num>
  <w:num w:numId="12" w16cid:durableId="904148385">
    <w:abstractNumId w:val="14"/>
  </w:num>
  <w:num w:numId="13" w16cid:durableId="713850268">
    <w:abstractNumId w:val="24"/>
  </w:num>
  <w:num w:numId="14" w16cid:durableId="905994907">
    <w:abstractNumId w:val="15"/>
  </w:num>
  <w:num w:numId="15" w16cid:durableId="244842523">
    <w:abstractNumId w:val="19"/>
  </w:num>
  <w:num w:numId="16" w16cid:durableId="266891448">
    <w:abstractNumId w:val="21"/>
  </w:num>
  <w:num w:numId="17" w16cid:durableId="1567455121">
    <w:abstractNumId w:val="16"/>
  </w:num>
  <w:num w:numId="18" w16cid:durableId="1150905092">
    <w:abstractNumId w:val="22"/>
  </w:num>
  <w:num w:numId="19" w16cid:durableId="1442604119">
    <w:abstractNumId w:val="20"/>
  </w:num>
  <w:num w:numId="20" w16cid:durableId="1620378722">
    <w:abstractNumId w:val="23"/>
  </w:num>
  <w:num w:numId="21" w16cid:durableId="1868324708">
    <w:abstractNumId w:val="11"/>
  </w:num>
  <w:num w:numId="22" w16cid:durableId="1615363764">
    <w:abstractNumId w:val="10"/>
  </w:num>
  <w:num w:numId="23" w16cid:durableId="354775908">
    <w:abstractNumId w:val="12"/>
  </w:num>
  <w:num w:numId="24" w16cid:durableId="1527716254">
    <w:abstractNumId w:val="12"/>
  </w:num>
  <w:num w:numId="25" w16cid:durableId="348916465">
    <w:abstractNumId w:val="13"/>
  </w:num>
  <w:num w:numId="26" w16cid:durableId="657731334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220"/>
    <w:rsid w:val="000002D5"/>
    <w:rsid w:val="000003E7"/>
    <w:rsid w:val="0000050C"/>
    <w:rsid w:val="00000519"/>
    <w:rsid w:val="0000072B"/>
    <w:rsid w:val="0000095D"/>
    <w:rsid w:val="00000D60"/>
    <w:rsid w:val="00000D88"/>
    <w:rsid w:val="00000DA9"/>
    <w:rsid w:val="00000E85"/>
    <w:rsid w:val="000010B0"/>
    <w:rsid w:val="0000111C"/>
    <w:rsid w:val="0000113A"/>
    <w:rsid w:val="00001335"/>
    <w:rsid w:val="000013E3"/>
    <w:rsid w:val="0000143B"/>
    <w:rsid w:val="0000144D"/>
    <w:rsid w:val="00001454"/>
    <w:rsid w:val="0000155D"/>
    <w:rsid w:val="000015FB"/>
    <w:rsid w:val="00001689"/>
    <w:rsid w:val="00001771"/>
    <w:rsid w:val="00001A22"/>
    <w:rsid w:val="00001F9D"/>
    <w:rsid w:val="00001FFD"/>
    <w:rsid w:val="00002011"/>
    <w:rsid w:val="00002198"/>
    <w:rsid w:val="00002240"/>
    <w:rsid w:val="000022B1"/>
    <w:rsid w:val="00002377"/>
    <w:rsid w:val="00002378"/>
    <w:rsid w:val="00002620"/>
    <w:rsid w:val="000027DB"/>
    <w:rsid w:val="0000291C"/>
    <w:rsid w:val="00002A9D"/>
    <w:rsid w:val="00002B1F"/>
    <w:rsid w:val="00002E24"/>
    <w:rsid w:val="00002F34"/>
    <w:rsid w:val="0000308E"/>
    <w:rsid w:val="000030BE"/>
    <w:rsid w:val="00003212"/>
    <w:rsid w:val="000033B7"/>
    <w:rsid w:val="000034C3"/>
    <w:rsid w:val="000036AC"/>
    <w:rsid w:val="000036F9"/>
    <w:rsid w:val="00003903"/>
    <w:rsid w:val="000039A8"/>
    <w:rsid w:val="00003A43"/>
    <w:rsid w:val="00003A8F"/>
    <w:rsid w:val="00003BFC"/>
    <w:rsid w:val="00003C70"/>
    <w:rsid w:val="00003D90"/>
    <w:rsid w:val="00003FDD"/>
    <w:rsid w:val="000040F6"/>
    <w:rsid w:val="000042C5"/>
    <w:rsid w:val="00004570"/>
    <w:rsid w:val="0000460F"/>
    <w:rsid w:val="00004670"/>
    <w:rsid w:val="00004681"/>
    <w:rsid w:val="0000468B"/>
    <w:rsid w:val="00004CF2"/>
    <w:rsid w:val="00004F0C"/>
    <w:rsid w:val="00005193"/>
    <w:rsid w:val="00005223"/>
    <w:rsid w:val="00005444"/>
    <w:rsid w:val="00005497"/>
    <w:rsid w:val="000055B8"/>
    <w:rsid w:val="000056C3"/>
    <w:rsid w:val="000058E3"/>
    <w:rsid w:val="00005B19"/>
    <w:rsid w:val="00005BE0"/>
    <w:rsid w:val="00005EA5"/>
    <w:rsid w:val="00005FD3"/>
    <w:rsid w:val="00005FF5"/>
    <w:rsid w:val="00006524"/>
    <w:rsid w:val="00006700"/>
    <w:rsid w:val="00006838"/>
    <w:rsid w:val="0000690E"/>
    <w:rsid w:val="000069FA"/>
    <w:rsid w:val="00006B43"/>
    <w:rsid w:val="00006BE7"/>
    <w:rsid w:val="00006BFA"/>
    <w:rsid w:val="00006C60"/>
    <w:rsid w:val="00006C91"/>
    <w:rsid w:val="00006DA1"/>
    <w:rsid w:val="00006E4F"/>
    <w:rsid w:val="00006F01"/>
    <w:rsid w:val="00006FE6"/>
    <w:rsid w:val="000070FA"/>
    <w:rsid w:val="0000721C"/>
    <w:rsid w:val="00007242"/>
    <w:rsid w:val="00007598"/>
    <w:rsid w:val="00007657"/>
    <w:rsid w:val="00007694"/>
    <w:rsid w:val="0000777D"/>
    <w:rsid w:val="000078C6"/>
    <w:rsid w:val="000078D1"/>
    <w:rsid w:val="000079AB"/>
    <w:rsid w:val="00007BC8"/>
    <w:rsid w:val="00007C5E"/>
    <w:rsid w:val="00007EAA"/>
    <w:rsid w:val="00007F2C"/>
    <w:rsid w:val="0001004E"/>
    <w:rsid w:val="000101FF"/>
    <w:rsid w:val="000102D1"/>
    <w:rsid w:val="0001035F"/>
    <w:rsid w:val="00010522"/>
    <w:rsid w:val="00010809"/>
    <w:rsid w:val="0001083E"/>
    <w:rsid w:val="00010897"/>
    <w:rsid w:val="0001089D"/>
    <w:rsid w:val="000108FE"/>
    <w:rsid w:val="00010959"/>
    <w:rsid w:val="00010B65"/>
    <w:rsid w:val="00010C30"/>
    <w:rsid w:val="00010E30"/>
    <w:rsid w:val="00010FA3"/>
    <w:rsid w:val="000110AC"/>
    <w:rsid w:val="00011134"/>
    <w:rsid w:val="000113BE"/>
    <w:rsid w:val="00011421"/>
    <w:rsid w:val="000114BE"/>
    <w:rsid w:val="00011526"/>
    <w:rsid w:val="00011546"/>
    <w:rsid w:val="00011572"/>
    <w:rsid w:val="000115BF"/>
    <w:rsid w:val="00011751"/>
    <w:rsid w:val="0001176F"/>
    <w:rsid w:val="00011A10"/>
    <w:rsid w:val="00011A4E"/>
    <w:rsid w:val="00011BE0"/>
    <w:rsid w:val="00011C53"/>
    <w:rsid w:val="00011E4B"/>
    <w:rsid w:val="00011F78"/>
    <w:rsid w:val="00011FE4"/>
    <w:rsid w:val="00011FFA"/>
    <w:rsid w:val="00012299"/>
    <w:rsid w:val="000124DA"/>
    <w:rsid w:val="000125B8"/>
    <w:rsid w:val="0001260E"/>
    <w:rsid w:val="0001268F"/>
    <w:rsid w:val="00012695"/>
    <w:rsid w:val="000126EA"/>
    <w:rsid w:val="00012C5A"/>
    <w:rsid w:val="00012F16"/>
    <w:rsid w:val="00012F48"/>
    <w:rsid w:val="0001306B"/>
    <w:rsid w:val="000131A8"/>
    <w:rsid w:val="00013278"/>
    <w:rsid w:val="000132ED"/>
    <w:rsid w:val="00013415"/>
    <w:rsid w:val="000134A8"/>
    <w:rsid w:val="00013792"/>
    <w:rsid w:val="00013883"/>
    <w:rsid w:val="00013B9E"/>
    <w:rsid w:val="00013BEE"/>
    <w:rsid w:val="00013C9D"/>
    <w:rsid w:val="00013D2E"/>
    <w:rsid w:val="0001419E"/>
    <w:rsid w:val="0001433C"/>
    <w:rsid w:val="0001445F"/>
    <w:rsid w:val="00014601"/>
    <w:rsid w:val="0001462F"/>
    <w:rsid w:val="000146CB"/>
    <w:rsid w:val="00014733"/>
    <w:rsid w:val="00014B0F"/>
    <w:rsid w:val="00014BB5"/>
    <w:rsid w:val="00014CC0"/>
    <w:rsid w:val="00015022"/>
    <w:rsid w:val="0001508A"/>
    <w:rsid w:val="00015115"/>
    <w:rsid w:val="000152F6"/>
    <w:rsid w:val="00015351"/>
    <w:rsid w:val="000153B8"/>
    <w:rsid w:val="0001574B"/>
    <w:rsid w:val="000157B7"/>
    <w:rsid w:val="000157D6"/>
    <w:rsid w:val="0001587F"/>
    <w:rsid w:val="000159CD"/>
    <w:rsid w:val="00015A45"/>
    <w:rsid w:val="00015C25"/>
    <w:rsid w:val="00015E87"/>
    <w:rsid w:val="000160C6"/>
    <w:rsid w:val="0001622C"/>
    <w:rsid w:val="000162AE"/>
    <w:rsid w:val="0001630E"/>
    <w:rsid w:val="00016437"/>
    <w:rsid w:val="00016576"/>
    <w:rsid w:val="000167C2"/>
    <w:rsid w:val="00016856"/>
    <w:rsid w:val="00016CE0"/>
    <w:rsid w:val="00016D35"/>
    <w:rsid w:val="00016D82"/>
    <w:rsid w:val="00016EE7"/>
    <w:rsid w:val="00017105"/>
    <w:rsid w:val="00017361"/>
    <w:rsid w:val="00017399"/>
    <w:rsid w:val="000174CB"/>
    <w:rsid w:val="00017622"/>
    <w:rsid w:val="0001769A"/>
    <w:rsid w:val="000176C6"/>
    <w:rsid w:val="000176D0"/>
    <w:rsid w:val="00017AED"/>
    <w:rsid w:val="00017F57"/>
    <w:rsid w:val="00017FC4"/>
    <w:rsid w:val="000200D7"/>
    <w:rsid w:val="0002021A"/>
    <w:rsid w:val="0002025E"/>
    <w:rsid w:val="00020346"/>
    <w:rsid w:val="0002044F"/>
    <w:rsid w:val="00020696"/>
    <w:rsid w:val="000207DE"/>
    <w:rsid w:val="0002086D"/>
    <w:rsid w:val="000208BB"/>
    <w:rsid w:val="000208CF"/>
    <w:rsid w:val="00020BF1"/>
    <w:rsid w:val="00020D4A"/>
    <w:rsid w:val="00020D64"/>
    <w:rsid w:val="000210E2"/>
    <w:rsid w:val="000210EB"/>
    <w:rsid w:val="000212EB"/>
    <w:rsid w:val="00021364"/>
    <w:rsid w:val="000214E7"/>
    <w:rsid w:val="000216E8"/>
    <w:rsid w:val="00021763"/>
    <w:rsid w:val="000218F4"/>
    <w:rsid w:val="00021999"/>
    <w:rsid w:val="000219FD"/>
    <w:rsid w:val="00021B0B"/>
    <w:rsid w:val="00021CC2"/>
    <w:rsid w:val="00021DBF"/>
    <w:rsid w:val="00021F18"/>
    <w:rsid w:val="00022155"/>
    <w:rsid w:val="000222A1"/>
    <w:rsid w:val="0002234D"/>
    <w:rsid w:val="000225D0"/>
    <w:rsid w:val="000225F3"/>
    <w:rsid w:val="0002263F"/>
    <w:rsid w:val="000226BF"/>
    <w:rsid w:val="000226E4"/>
    <w:rsid w:val="000227E9"/>
    <w:rsid w:val="000228E5"/>
    <w:rsid w:val="0002294B"/>
    <w:rsid w:val="000229F6"/>
    <w:rsid w:val="00022A1A"/>
    <w:rsid w:val="00022B6D"/>
    <w:rsid w:val="00022BE3"/>
    <w:rsid w:val="00022CA1"/>
    <w:rsid w:val="00022DA5"/>
    <w:rsid w:val="00022EBD"/>
    <w:rsid w:val="0002316D"/>
    <w:rsid w:val="000233A3"/>
    <w:rsid w:val="000235ED"/>
    <w:rsid w:val="000237A3"/>
    <w:rsid w:val="00023855"/>
    <w:rsid w:val="0002389C"/>
    <w:rsid w:val="000238D0"/>
    <w:rsid w:val="000239AD"/>
    <w:rsid w:val="00023AA6"/>
    <w:rsid w:val="00023C68"/>
    <w:rsid w:val="00023D40"/>
    <w:rsid w:val="00024242"/>
    <w:rsid w:val="0002426B"/>
    <w:rsid w:val="0002435A"/>
    <w:rsid w:val="000244E0"/>
    <w:rsid w:val="000245AD"/>
    <w:rsid w:val="000247AE"/>
    <w:rsid w:val="00024AA2"/>
    <w:rsid w:val="00024B77"/>
    <w:rsid w:val="0002524D"/>
    <w:rsid w:val="0002528B"/>
    <w:rsid w:val="0002559B"/>
    <w:rsid w:val="000256B1"/>
    <w:rsid w:val="0002578B"/>
    <w:rsid w:val="0002579F"/>
    <w:rsid w:val="00025A41"/>
    <w:rsid w:val="00025AFC"/>
    <w:rsid w:val="00025B5E"/>
    <w:rsid w:val="00025B71"/>
    <w:rsid w:val="00025BD4"/>
    <w:rsid w:val="00025D4B"/>
    <w:rsid w:val="00025E9F"/>
    <w:rsid w:val="00026206"/>
    <w:rsid w:val="00026249"/>
    <w:rsid w:val="0002629D"/>
    <w:rsid w:val="000262E0"/>
    <w:rsid w:val="000263BA"/>
    <w:rsid w:val="000264D2"/>
    <w:rsid w:val="000267DC"/>
    <w:rsid w:val="0002694E"/>
    <w:rsid w:val="00026BA9"/>
    <w:rsid w:val="00026BEF"/>
    <w:rsid w:val="00026C38"/>
    <w:rsid w:val="00027008"/>
    <w:rsid w:val="00027217"/>
    <w:rsid w:val="00027305"/>
    <w:rsid w:val="00027407"/>
    <w:rsid w:val="000274F4"/>
    <w:rsid w:val="000275C7"/>
    <w:rsid w:val="00027607"/>
    <w:rsid w:val="0002788B"/>
    <w:rsid w:val="000279E0"/>
    <w:rsid w:val="00027A08"/>
    <w:rsid w:val="00027A7E"/>
    <w:rsid w:val="00027A7F"/>
    <w:rsid w:val="00027B07"/>
    <w:rsid w:val="00027C4A"/>
    <w:rsid w:val="00027DF9"/>
    <w:rsid w:val="00027EBF"/>
    <w:rsid w:val="00027F49"/>
    <w:rsid w:val="000300BB"/>
    <w:rsid w:val="000300D9"/>
    <w:rsid w:val="0003016A"/>
    <w:rsid w:val="00030199"/>
    <w:rsid w:val="000301CD"/>
    <w:rsid w:val="000302C1"/>
    <w:rsid w:val="00030443"/>
    <w:rsid w:val="0003047E"/>
    <w:rsid w:val="000304DD"/>
    <w:rsid w:val="00030548"/>
    <w:rsid w:val="000305D3"/>
    <w:rsid w:val="00030604"/>
    <w:rsid w:val="0003063B"/>
    <w:rsid w:val="0003064E"/>
    <w:rsid w:val="00030661"/>
    <w:rsid w:val="000306FD"/>
    <w:rsid w:val="000307C9"/>
    <w:rsid w:val="00030ABC"/>
    <w:rsid w:val="00030D77"/>
    <w:rsid w:val="00030E00"/>
    <w:rsid w:val="00031096"/>
    <w:rsid w:val="00031172"/>
    <w:rsid w:val="00031270"/>
    <w:rsid w:val="000312F7"/>
    <w:rsid w:val="00031300"/>
    <w:rsid w:val="0003137A"/>
    <w:rsid w:val="000313B6"/>
    <w:rsid w:val="00031408"/>
    <w:rsid w:val="000314C1"/>
    <w:rsid w:val="000314FA"/>
    <w:rsid w:val="000316F0"/>
    <w:rsid w:val="00031791"/>
    <w:rsid w:val="00031A0D"/>
    <w:rsid w:val="00031A1F"/>
    <w:rsid w:val="00031C46"/>
    <w:rsid w:val="00031CD2"/>
    <w:rsid w:val="00031E90"/>
    <w:rsid w:val="00032003"/>
    <w:rsid w:val="0003221E"/>
    <w:rsid w:val="0003241F"/>
    <w:rsid w:val="0003247B"/>
    <w:rsid w:val="000324CA"/>
    <w:rsid w:val="000324EF"/>
    <w:rsid w:val="00032588"/>
    <w:rsid w:val="000325DE"/>
    <w:rsid w:val="000326A9"/>
    <w:rsid w:val="000326C6"/>
    <w:rsid w:val="00032786"/>
    <w:rsid w:val="000327F2"/>
    <w:rsid w:val="00032825"/>
    <w:rsid w:val="00032852"/>
    <w:rsid w:val="00032C93"/>
    <w:rsid w:val="000330D2"/>
    <w:rsid w:val="000330EB"/>
    <w:rsid w:val="00033183"/>
    <w:rsid w:val="00033211"/>
    <w:rsid w:val="0003331E"/>
    <w:rsid w:val="000334BD"/>
    <w:rsid w:val="000335B5"/>
    <w:rsid w:val="0003363D"/>
    <w:rsid w:val="000338A5"/>
    <w:rsid w:val="0003392B"/>
    <w:rsid w:val="0003394B"/>
    <w:rsid w:val="00033A1F"/>
    <w:rsid w:val="00033B45"/>
    <w:rsid w:val="00033D66"/>
    <w:rsid w:val="00034195"/>
    <w:rsid w:val="00034675"/>
    <w:rsid w:val="0003476B"/>
    <w:rsid w:val="00034776"/>
    <w:rsid w:val="000348A0"/>
    <w:rsid w:val="000348CF"/>
    <w:rsid w:val="00034C01"/>
    <w:rsid w:val="00034C7C"/>
    <w:rsid w:val="00034DB1"/>
    <w:rsid w:val="00034F14"/>
    <w:rsid w:val="000351F3"/>
    <w:rsid w:val="0003541D"/>
    <w:rsid w:val="000354ED"/>
    <w:rsid w:val="000359B5"/>
    <w:rsid w:val="00036023"/>
    <w:rsid w:val="00036270"/>
    <w:rsid w:val="0003631F"/>
    <w:rsid w:val="00036333"/>
    <w:rsid w:val="000369DC"/>
    <w:rsid w:val="00036A39"/>
    <w:rsid w:val="00036C21"/>
    <w:rsid w:val="00036CA8"/>
    <w:rsid w:val="00036CBF"/>
    <w:rsid w:val="00036D04"/>
    <w:rsid w:val="00037095"/>
    <w:rsid w:val="000370C0"/>
    <w:rsid w:val="000370DF"/>
    <w:rsid w:val="0003723C"/>
    <w:rsid w:val="0003724C"/>
    <w:rsid w:val="00037303"/>
    <w:rsid w:val="00037416"/>
    <w:rsid w:val="000375C6"/>
    <w:rsid w:val="0003760B"/>
    <w:rsid w:val="00037665"/>
    <w:rsid w:val="0003773C"/>
    <w:rsid w:val="00037861"/>
    <w:rsid w:val="000379FF"/>
    <w:rsid w:val="00037A46"/>
    <w:rsid w:val="00037A91"/>
    <w:rsid w:val="00037AB6"/>
    <w:rsid w:val="00037B93"/>
    <w:rsid w:val="00037D3B"/>
    <w:rsid w:val="00037FFB"/>
    <w:rsid w:val="000401B2"/>
    <w:rsid w:val="0004027B"/>
    <w:rsid w:val="00040379"/>
    <w:rsid w:val="000404D2"/>
    <w:rsid w:val="000409DC"/>
    <w:rsid w:val="00040B06"/>
    <w:rsid w:val="00040B37"/>
    <w:rsid w:val="00040C52"/>
    <w:rsid w:val="00040C5A"/>
    <w:rsid w:val="00040CD9"/>
    <w:rsid w:val="00040DB4"/>
    <w:rsid w:val="00040E04"/>
    <w:rsid w:val="00041068"/>
    <w:rsid w:val="0004108C"/>
    <w:rsid w:val="0004111B"/>
    <w:rsid w:val="00041431"/>
    <w:rsid w:val="00041482"/>
    <w:rsid w:val="000415EC"/>
    <w:rsid w:val="00041636"/>
    <w:rsid w:val="0004180A"/>
    <w:rsid w:val="0004185A"/>
    <w:rsid w:val="00041939"/>
    <w:rsid w:val="000419E6"/>
    <w:rsid w:val="00041D33"/>
    <w:rsid w:val="00041E6F"/>
    <w:rsid w:val="00041ED0"/>
    <w:rsid w:val="00042070"/>
    <w:rsid w:val="00042162"/>
    <w:rsid w:val="00042447"/>
    <w:rsid w:val="00042511"/>
    <w:rsid w:val="0004262B"/>
    <w:rsid w:val="0004266B"/>
    <w:rsid w:val="00042674"/>
    <w:rsid w:val="00042709"/>
    <w:rsid w:val="000427F4"/>
    <w:rsid w:val="00042863"/>
    <w:rsid w:val="00042884"/>
    <w:rsid w:val="00042A22"/>
    <w:rsid w:val="00042A66"/>
    <w:rsid w:val="00042AD2"/>
    <w:rsid w:val="00042B68"/>
    <w:rsid w:val="00042DE0"/>
    <w:rsid w:val="00042E4B"/>
    <w:rsid w:val="00043034"/>
    <w:rsid w:val="00043058"/>
    <w:rsid w:val="000431AE"/>
    <w:rsid w:val="000434FE"/>
    <w:rsid w:val="00043598"/>
    <w:rsid w:val="000436D1"/>
    <w:rsid w:val="00043804"/>
    <w:rsid w:val="000438E8"/>
    <w:rsid w:val="00043982"/>
    <w:rsid w:val="00043A44"/>
    <w:rsid w:val="00043AF6"/>
    <w:rsid w:val="00043CAB"/>
    <w:rsid w:val="00043CB9"/>
    <w:rsid w:val="00043ED8"/>
    <w:rsid w:val="00043FFE"/>
    <w:rsid w:val="0004400F"/>
    <w:rsid w:val="0004404F"/>
    <w:rsid w:val="00044137"/>
    <w:rsid w:val="00044197"/>
    <w:rsid w:val="00044269"/>
    <w:rsid w:val="0004435F"/>
    <w:rsid w:val="00044567"/>
    <w:rsid w:val="00044604"/>
    <w:rsid w:val="000447B7"/>
    <w:rsid w:val="000447E8"/>
    <w:rsid w:val="00044817"/>
    <w:rsid w:val="0004481C"/>
    <w:rsid w:val="00044868"/>
    <w:rsid w:val="00044937"/>
    <w:rsid w:val="000449F5"/>
    <w:rsid w:val="00044B3C"/>
    <w:rsid w:val="00044CBA"/>
    <w:rsid w:val="00044F70"/>
    <w:rsid w:val="00045091"/>
    <w:rsid w:val="00045178"/>
    <w:rsid w:val="000452BC"/>
    <w:rsid w:val="000454C9"/>
    <w:rsid w:val="00045543"/>
    <w:rsid w:val="00045556"/>
    <w:rsid w:val="00045722"/>
    <w:rsid w:val="00045783"/>
    <w:rsid w:val="000458EE"/>
    <w:rsid w:val="00045D89"/>
    <w:rsid w:val="00045E3F"/>
    <w:rsid w:val="00045ECF"/>
    <w:rsid w:val="000460B9"/>
    <w:rsid w:val="00046369"/>
    <w:rsid w:val="000467AE"/>
    <w:rsid w:val="000467C8"/>
    <w:rsid w:val="00046801"/>
    <w:rsid w:val="00046AE8"/>
    <w:rsid w:val="00046D35"/>
    <w:rsid w:val="00046D85"/>
    <w:rsid w:val="00046E6B"/>
    <w:rsid w:val="00046F0D"/>
    <w:rsid w:val="00046F93"/>
    <w:rsid w:val="00046FBD"/>
    <w:rsid w:val="000470B1"/>
    <w:rsid w:val="0004733E"/>
    <w:rsid w:val="0004746E"/>
    <w:rsid w:val="00047543"/>
    <w:rsid w:val="000477E5"/>
    <w:rsid w:val="0004781A"/>
    <w:rsid w:val="00047857"/>
    <w:rsid w:val="00047A35"/>
    <w:rsid w:val="00047A85"/>
    <w:rsid w:val="00047C69"/>
    <w:rsid w:val="00047DE4"/>
    <w:rsid w:val="00047DF2"/>
    <w:rsid w:val="00047F4E"/>
    <w:rsid w:val="00047F60"/>
    <w:rsid w:val="0005043C"/>
    <w:rsid w:val="00050592"/>
    <w:rsid w:val="0005075E"/>
    <w:rsid w:val="000507ED"/>
    <w:rsid w:val="00050872"/>
    <w:rsid w:val="0005088E"/>
    <w:rsid w:val="00050DC6"/>
    <w:rsid w:val="00050DD4"/>
    <w:rsid w:val="00050EBD"/>
    <w:rsid w:val="000510B4"/>
    <w:rsid w:val="00051206"/>
    <w:rsid w:val="0005136E"/>
    <w:rsid w:val="000513E5"/>
    <w:rsid w:val="000514C7"/>
    <w:rsid w:val="00051727"/>
    <w:rsid w:val="00051782"/>
    <w:rsid w:val="00051816"/>
    <w:rsid w:val="0005182E"/>
    <w:rsid w:val="000518DA"/>
    <w:rsid w:val="00051920"/>
    <w:rsid w:val="0005196C"/>
    <w:rsid w:val="00051994"/>
    <w:rsid w:val="00051A41"/>
    <w:rsid w:val="00051A50"/>
    <w:rsid w:val="00051BC0"/>
    <w:rsid w:val="00051BCD"/>
    <w:rsid w:val="00051BDE"/>
    <w:rsid w:val="00051DCA"/>
    <w:rsid w:val="000521E9"/>
    <w:rsid w:val="00052416"/>
    <w:rsid w:val="00052547"/>
    <w:rsid w:val="00052C9F"/>
    <w:rsid w:val="00052DD7"/>
    <w:rsid w:val="00052E75"/>
    <w:rsid w:val="00052ED3"/>
    <w:rsid w:val="00052F4F"/>
    <w:rsid w:val="00053079"/>
    <w:rsid w:val="000530A6"/>
    <w:rsid w:val="000530F4"/>
    <w:rsid w:val="000530F8"/>
    <w:rsid w:val="000534BE"/>
    <w:rsid w:val="000537E2"/>
    <w:rsid w:val="00053892"/>
    <w:rsid w:val="000538FC"/>
    <w:rsid w:val="00053938"/>
    <w:rsid w:val="000539A7"/>
    <w:rsid w:val="000539F9"/>
    <w:rsid w:val="00053A33"/>
    <w:rsid w:val="00053AB1"/>
    <w:rsid w:val="00053D9E"/>
    <w:rsid w:val="00054102"/>
    <w:rsid w:val="0005449C"/>
    <w:rsid w:val="0005457E"/>
    <w:rsid w:val="00054691"/>
    <w:rsid w:val="00054896"/>
    <w:rsid w:val="000548BD"/>
    <w:rsid w:val="00054B6D"/>
    <w:rsid w:val="00054C08"/>
    <w:rsid w:val="00054CF1"/>
    <w:rsid w:val="00054D73"/>
    <w:rsid w:val="000552C1"/>
    <w:rsid w:val="000554B1"/>
    <w:rsid w:val="000556E7"/>
    <w:rsid w:val="000556FF"/>
    <w:rsid w:val="0005574E"/>
    <w:rsid w:val="00055B7A"/>
    <w:rsid w:val="00055BAB"/>
    <w:rsid w:val="00055C40"/>
    <w:rsid w:val="00055CC3"/>
    <w:rsid w:val="00055EBA"/>
    <w:rsid w:val="000560BA"/>
    <w:rsid w:val="000561A3"/>
    <w:rsid w:val="000561AB"/>
    <w:rsid w:val="0005650E"/>
    <w:rsid w:val="00056831"/>
    <w:rsid w:val="000569D6"/>
    <w:rsid w:val="00056B99"/>
    <w:rsid w:val="00056BF6"/>
    <w:rsid w:val="00056C79"/>
    <w:rsid w:val="00056CFF"/>
    <w:rsid w:val="00056DBF"/>
    <w:rsid w:val="00056FF4"/>
    <w:rsid w:val="00057179"/>
    <w:rsid w:val="000572B9"/>
    <w:rsid w:val="000572DE"/>
    <w:rsid w:val="0005746E"/>
    <w:rsid w:val="000575A5"/>
    <w:rsid w:val="000575C9"/>
    <w:rsid w:val="00057604"/>
    <w:rsid w:val="0005765D"/>
    <w:rsid w:val="0005774C"/>
    <w:rsid w:val="000577F5"/>
    <w:rsid w:val="00057B4A"/>
    <w:rsid w:val="00057B71"/>
    <w:rsid w:val="00057C88"/>
    <w:rsid w:val="0006009D"/>
    <w:rsid w:val="000600D5"/>
    <w:rsid w:val="0006026A"/>
    <w:rsid w:val="0006026D"/>
    <w:rsid w:val="000603E4"/>
    <w:rsid w:val="0006048E"/>
    <w:rsid w:val="00060696"/>
    <w:rsid w:val="000606AF"/>
    <w:rsid w:val="000606CB"/>
    <w:rsid w:val="0006088F"/>
    <w:rsid w:val="000609DE"/>
    <w:rsid w:val="00060AC3"/>
    <w:rsid w:val="00060F41"/>
    <w:rsid w:val="000610F9"/>
    <w:rsid w:val="00061355"/>
    <w:rsid w:val="0006142D"/>
    <w:rsid w:val="0006158D"/>
    <w:rsid w:val="0006180C"/>
    <w:rsid w:val="000618C7"/>
    <w:rsid w:val="00061919"/>
    <w:rsid w:val="0006192F"/>
    <w:rsid w:val="00061B8F"/>
    <w:rsid w:val="00061CBB"/>
    <w:rsid w:val="00061DF6"/>
    <w:rsid w:val="00061E63"/>
    <w:rsid w:val="00062009"/>
    <w:rsid w:val="000621FA"/>
    <w:rsid w:val="000621FD"/>
    <w:rsid w:val="00062202"/>
    <w:rsid w:val="00062455"/>
    <w:rsid w:val="000624ED"/>
    <w:rsid w:val="00062794"/>
    <w:rsid w:val="0006282E"/>
    <w:rsid w:val="000628D2"/>
    <w:rsid w:val="00062ADC"/>
    <w:rsid w:val="00062B9A"/>
    <w:rsid w:val="00062D5F"/>
    <w:rsid w:val="00062F23"/>
    <w:rsid w:val="000630AE"/>
    <w:rsid w:val="00063164"/>
    <w:rsid w:val="0006335F"/>
    <w:rsid w:val="000633B0"/>
    <w:rsid w:val="000635F9"/>
    <w:rsid w:val="0006367C"/>
    <w:rsid w:val="00063750"/>
    <w:rsid w:val="000637A9"/>
    <w:rsid w:val="0006392D"/>
    <w:rsid w:val="00063A4E"/>
    <w:rsid w:val="00063BD8"/>
    <w:rsid w:val="00064004"/>
    <w:rsid w:val="0006432D"/>
    <w:rsid w:val="00064391"/>
    <w:rsid w:val="0006448C"/>
    <w:rsid w:val="00064632"/>
    <w:rsid w:val="000647C0"/>
    <w:rsid w:val="00064971"/>
    <w:rsid w:val="00064A0B"/>
    <w:rsid w:val="00064A31"/>
    <w:rsid w:val="00064C0D"/>
    <w:rsid w:val="00064F19"/>
    <w:rsid w:val="00064FAB"/>
    <w:rsid w:val="0006508B"/>
    <w:rsid w:val="0006511B"/>
    <w:rsid w:val="000652DA"/>
    <w:rsid w:val="0006543F"/>
    <w:rsid w:val="00065508"/>
    <w:rsid w:val="000655C4"/>
    <w:rsid w:val="00065637"/>
    <w:rsid w:val="00065841"/>
    <w:rsid w:val="000658B0"/>
    <w:rsid w:val="000659A9"/>
    <w:rsid w:val="00065C59"/>
    <w:rsid w:val="00065C67"/>
    <w:rsid w:val="00065C8D"/>
    <w:rsid w:val="00065CF3"/>
    <w:rsid w:val="00065F11"/>
    <w:rsid w:val="00065FAD"/>
    <w:rsid w:val="00066042"/>
    <w:rsid w:val="00066130"/>
    <w:rsid w:val="00066147"/>
    <w:rsid w:val="00066607"/>
    <w:rsid w:val="00066636"/>
    <w:rsid w:val="000666E2"/>
    <w:rsid w:val="000668FF"/>
    <w:rsid w:val="00066C32"/>
    <w:rsid w:val="00066D22"/>
    <w:rsid w:val="00066ECE"/>
    <w:rsid w:val="00066FC3"/>
    <w:rsid w:val="00067032"/>
    <w:rsid w:val="000670F6"/>
    <w:rsid w:val="00067752"/>
    <w:rsid w:val="000677DA"/>
    <w:rsid w:val="00067942"/>
    <w:rsid w:val="0006794E"/>
    <w:rsid w:val="00067CAD"/>
    <w:rsid w:val="00067D44"/>
    <w:rsid w:val="00067D8E"/>
    <w:rsid w:val="00067DE5"/>
    <w:rsid w:val="00067E7E"/>
    <w:rsid w:val="00067ED2"/>
    <w:rsid w:val="00067F1A"/>
    <w:rsid w:val="00067F25"/>
    <w:rsid w:val="0007005E"/>
    <w:rsid w:val="000701DE"/>
    <w:rsid w:val="00070235"/>
    <w:rsid w:val="000702C9"/>
    <w:rsid w:val="000702D3"/>
    <w:rsid w:val="00070773"/>
    <w:rsid w:val="000708C1"/>
    <w:rsid w:val="00070A79"/>
    <w:rsid w:val="00070E1E"/>
    <w:rsid w:val="0007104E"/>
    <w:rsid w:val="000714E2"/>
    <w:rsid w:val="00071553"/>
    <w:rsid w:val="000716E4"/>
    <w:rsid w:val="00071775"/>
    <w:rsid w:val="00071904"/>
    <w:rsid w:val="0007199D"/>
    <w:rsid w:val="00071A30"/>
    <w:rsid w:val="00071A85"/>
    <w:rsid w:val="00071E21"/>
    <w:rsid w:val="00072162"/>
    <w:rsid w:val="0007217C"/>
    <w:rsid w:val="00072261"/>
    <w:rsid w:val="00072310"/>
    <w:rsid w:val="00072311"/>
    <w:rsid w:val="000723F1"/>
    <w:rsid w:val="00072437"/>
    <w:rsid w:val="00072490"/>
    <w:rsid w:val="00072519"/>
    <w:rsid w:val="000726C1"/>
    <w:rsid w:val="000728DA"/>
    <w:rsid w:val="000728E7"/>
    <w:rsid w:val="00072983"/>
    <w:rsid w:val="000729E3"/>
    <w:rsid w:val="00072C16"/>
    <w:rsid w:val="00072C70"/>
    <w:rsid w:val="00072D7A"/>
    <w:rsid w:val="00072D9D"/>
    <w:rsid w:val="00072FDB"/>
    <w:rsid w:val="0007310B"/>
    <w:rsid w:val="00073165"/>
    <w:rsid w:val="00073204"/>
    <w:rsid w:val="00073353"/>
    <w:rsid w:val="000733C7"/>
    <w:rsid w:val="00073597"/>
    <w:rsid w:val="000736F9"/>
    <w:rsid w:val="0007370E"/>
    <w:rsid w:val="00073A0F"/>
    <w:rsid w:val="00073BB5"/>
    <w:rsid w:val="00073C53"/>
    <w:rsid w:val="00073D91"/>
    <w:rsid w:val="00073FE1"/>
    <w:rsid w:val="00074018"/>
    <w:rsid w:val="00074247"/>
    <w:rsid w:val="00074264"/>
    <w:rsid w:val="0007432E"/>
    <w:rsid w:val="000743C3"/>
    <w:rsid w:val="00074552"/>
    <w:rsid w:val="000746A1"/>
    <w:rsid w:val="0007477B"/>
    <w:rsid w:val="000747AA"/>
    <w:rsid w:val="00074AF0"/>
    <w:rsid w:val="00074B91"/>
    <w:rsid w:val="00074BDE"/>
    <w:rsid w:val="00074C0D"/>
    <w:rsid w:val="00074D28"/>
    <w:rsid w:val="00074D9C"/>
    <w:rsid w:val="00075084"/>
    <w:rsid w:val="00075523"/>
    <w:rsid w:val="0007560D"/>
    <w:rsid w:val="000756BA"/>
    <w:rsid w:val="0007592F"/>
    <w:rsid w:val="00075981"/>
    <w:rsid w:val="00075A46"/>
    <w:rsid w:val="00075C00"/>
    <w:rsid w:val="000761A3"/>
    <w:rsid w:val="000761DA"/>
    <w:rsid w:val="0007637D"/>
    <w:rsid w:val="00076524"/>
    <w:rsid w:val="0007683D"/>
    <w:rsid w:val="0007685B"/>
    <w:rsid w:val="000768D2"/>
    <w:rsid w:val="0007697F"/>
    <w:rsid w:val="000769EC"/>
    <w:rsid w:val="00076A3C"/>
    <w:rsid w:val="00076A80"/>
    <w:rsid w:val="00076AAB"/>
    <w:rsid w:val="00076B9B"/>
    <w:rsid w:val="00076BEB"/>
    <w:rsid w:val="00076F29"/>
    <w:rsid w:val="0007703A"/>
    <w:rsid w:val="00077132"/>
    <w:rsid w:val="000771E5"/>
    <w:rsid w:val="0007721C"/>
    <w:rsid w:val="00077298"/>
    <w:rsid w:val="000772D4"/>
    <w:rsid w:val="00077551"/>
    <w:rsid w:val="000775BF"/>
    <w:rsid w:val="0007768E"/>
    <w:rsid w:val="000779B4"/>
    <w:rsid w:val="00077B8E"/>
    <w:rsid w:val="00077C7D"/>
    <w:rsid w:val="00077CC7"/>
    <w:rsid w:val="00077FB5"/>
    <w:rsid w:val="000800C8"/>
    <w:rsid w:val="00080165"/>
    <w:rsid w:val="000802E6"/>
    <w:rsid w:val="0008040B"/>
    <w:rsid w:val="00080420"/>
    <w:rsid w:val="000804E9"/>
    <w:rsid w:val="000804FA"/>
    <w:rsid w:val="000807D0"/>
    <w:rsid w:val="000808DA"/>
    <w:rsid w:val="00080904"/>
    <w:rsid w:val="0008094A"/>
    <w:rsid w:val="00080C0A"/>
    <w:rsid w:val="00080E88"/>
    <w:rsid w:val="00080F30"/>
    <w:rsid w:val="00081212"/>
    <w:rsid w:val="000812A3"/>
    <w:rsid w:val="00081715"/>
    <w:rsid w:val="000817C9"/>
    <w:rsid w:val="000817D7"/>
    <w:rsid w:val="00081898"/>
    <w:rsid w:val="00081A10"/>
    <w:rsid w:val="00081B55"/>
    <w:rsid w:val="00081BBB"/>
    <w:rsid w:val="00081C49"/>
    <w:rsid w:val="00081CC7"/>
    <w:rsid w:val="00081CF7"/>
    <w:rsid w:val="00081D3F"/>
    <w:rsid w:val="00081F86"/>
    <w:rsid w:val="0008214C"/>
    <w:rsid w:val="00082307"/>
    <w:rsid w:val="0008238D"/>
    <w:rsid w:val="0008241A"/>
    <w:rsid w:val="00082562"/>
    <w:rsid w:val="000825EF"/>
    <w:rsid w:val="0008283A"/>
    <w:rsid w:val="00082A47"/>
    <w:rsid w:val="00082ABB"/>
    <w:rsid w:val="00082B53"/>
    <w:rsid w:val="00082C94"/>
    <w:rsid w:val="00082D5D"/>
    <w:rsid w:val="00082E17"/>
    <w:rsid w:val="00082FBE"/>
    <w:rsid w:val="00083049"/>
    <w:rsid w:val="00083313"/>
    <w:rsid w:val="00083408"/>
    <w:rsid w:val="00083489"/>
    <w:rsid w:val="00083532"/>
    <w:rsid w:val="0008356C"/>
    <w:rsid w:val="000836D3"/>
    <w:rsid w:val="000837A8"/>
    <w:rsid w:val="00083988"/>
    <w:rsid w:val="00083B0F"/>
    <w:rsid w:val="00083B42"/>
    <w:rsid w:val="00083B65"/>
    <w:rsid w:val="00083C29"/>
    <w:rsid w:val="00083CC4"/>
    <w:rsid w:val="00083DDB"/>
    <w:rsid w:val="00083DF7"/>
    <w:rsid w:val="0008412A"/>
    <w:rsid w:val="00084434"/>
    <w:rsid w:val="00084506"/>
    <w:rsid w:val="0008455B"/>
    <w:rsid w:val="00084866"/>
    <w:rsid w:val="00084A7D"/>
    <w:rsid w:val="00084CFB"/>
    <w:rsid w:val="00084D0B"/>
    <w:rsid w:val="00084ED8"/>
    <w:rsid w:val="00084F84"/>
    <w:rsid w:val="0008520B"/>
    <w:rsid w:val="000853C5"/>
    <w:rsid w:val="000855C4"/>
    <w:rsid w:val="0008571B"/>
    <w:rsid w:val="00085A22"/>
    <w:rsid w:val="00085B99"/>
    <w:rsid w:val="00085C9C"/>
    <w:rsid w:val="00085CA6"/>
    <w:rsid w:val="00085E28"/>
    <w:rsid w:val="00085E61"/>
    <w:rsid w:val="00085F59"/>
    <w:rsid w:val="000861E5"/>
    <w:rsid w:val="0008657B"/>
    <w:rsid w:val="00086678"/>
    <w:rsid w:val="0008671F"/>
    <w:rsid w:val="00086792"/>
    <w:rsid w:val="00086840"/>
    <w:rsid w:val="000868ED"/>
    <w:rsid w:val="00086A4B"/>
    <w:rsid w:val="00086AB5"/>
    <w:rsid w:val="00086D91"/>
    <w:rsid w:val="00086E8C"/>
    <w:rsid w:val="0008706D"/>
    <w:rsid w:val="000870D6"/>
    <w:rsid w:val="0008721D"/>
    <w:rsid w:val="00087449"/>
    <w:rsid w:val="0008760C"/>
    <w:rsid w:val="0008792E"/>
    <w:rsid w:val="00087AA5"/>
    <w:rsid w:val="00087B8A"/>
    <w:rsid w:val="00087B9C"/>
    <w:rsid w:val="00087CFD"/>
    <w:rsid w:val="00087D3E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EEE"/>
    <w:rsid w:val="00090FDB"/>
    <w:rsid w:val="00091052"/>
    <w:rsid w:val="0009115D"/>
    <w:rsid w:val="000911E1"/>
    <w:rsid w:val="000912CF"/>
    <w:rsid w:val="0009140D"/>
    <w:rsid w:val="00091495"/>
    <w:rsid w:val="00091619"/>
    <w:rsid w:val="00091751"/>
    <w:rsid w:val="000917E2"/>
    <w:rsid w:val="0009185E"/>
    <w:rsid w:val="00091879"/>
    <w:rsid w:val="000919FC"/>
    <w:rsid w:val="00091AE1"/>
    <w:rsid w:val="00091C78"/>
    <w:rsid w:val="00091D1A"/>
    <w:rsid w:val="00091F04"/>
    <w:rsid w:val="00092553"/>
    <w:rsid w:val="0009260C"/>
    <w:rsid w:val="0009267B"/>
    <w:rsid w:val="000926A0"/>
    <w:rsid w:val="00092730"/>
    <w:rsid w:val="000927A7"/>
    <w:rsid w:val="000929F8"/>
    <w:rsid w:val="00092A1F"/>
    <w:rsid w:val="00092BA3"/>
    <w:rsid w:val="00092CF9"/>
    <w:rsid w:val="00092DDC"/>
    <w:rsid w:val="00092E1B"/>
    <w:rsid w:val="00092FFE"/>
    <w:rsid w:val="00093021"/>
    <w:rsid w:val="0009318F"/>
    <w:rsid w:val="00093274"/>
    <w:rsid w:val="000932C3"/>
    <w:rsid w:val="000933BA"/>
    <w:rsid w:val="000933DA"/>
    <w:rsid w:val="00093537"/>
    <w:rsid w:val="0009353E"/>
    <w:rsid w:val="00093609"/>
    <w:rsid w:val="00093651"/>
    <w:rsid w:val="00093655"/>
    <w:rsid w:val="000936A8"/>
    <w:rsid w:val="00093844"/>
    <w:rsid w:val="000938FB"/>
    <w:rsid w:val="00093912"/>
    <w:rsid w:val="000939F5"/>
    <w:rsid w:val="00093A3B"/>
    <w:rsid w:val="00093AA2"/>
    <w:rsid w:val="00093DDA"/>
    <w:rsid w:val="00093EB6"/>
    <w:rsid w:val="00093F3E"/>
    <w:rsid w:val="000943EA"/>
    <w:rsid w:val="000943F3"/>
    <w:rsid w:val="000944E9"/>
    <w:rsid w:val="00094502"/>
    <w:rsid w:val="00094772"/>
    <w:rsid w:val="0009478E"/>
    <w:rsid w:val="000948B7"/>
    <w:rsid w:val="00094B90"/>
    <w:rsid w:val="00094B99"/>
    <w:rsid w:val="00094BCB"/>
    <w:rsid w:val="00094D9A"/>
    <w:rsid w:val="000950AD"/>
    <w:rsid w:val="00095238"/>
    <w:rsid w:val="00095354"/>
    <w:rsid w:val="00095444"/>
    <w:rsid w:val="0009546C"/>
    <w:rsid w:val="000954F7"/>
    <w:rsid w:val="00095510"/>
    <w:rsid w:val="0009569B"/>
    <w:rsid w:val="00095B11"/>
    <w:rsid w:val="00095CBA"/>
    <w:rsid w:val="00095CC4"/>
    <w:rsid w:val="00095CD4"/>
    <w:rsid w:val="00095CDA"/>
    <w:rsid w:val="00095F2F"/>
    <w:rsid w:val="00096015"/>
    <w:rsid w:val="00096028"/>
    <w:rsid w:val="000962B9"/>
    <w:rsid w:val="000964EC"/>
    <w:rsid w:val="0009652B"/>
    <w:rsid w:val="00096575"/>
    <w:rsid w:val="000965EA"/>
    <w:rsid w:val="00096630"/>
    <w:rsid w:val="000967BD"/>
    <w:rsid w:val="000968BA"/>
    <w:rsid w:val="00096A47"/>
    <w:rsid w:val="00096A5E"/>
    <w:rsid w:val="00096C9E"/>
    <w:rsid w:val="0009734D"/>
    <w:rsid w:val="00097413"/>
    <w:rsid w:val="00097552"/>
    <w:rsid w:val="0009766A"/>
    <w:rsid w:val="000976FF"/>
    <w:rsid w:val="0009789D"/>
    <w:rsid w:val="000979F9"/>
    <w:rsid w:val="00097A83"/>
    <w:rsid w:val="00097B31"/>
    <w:rsid w:val="00097CFD"/>
    <w:rsid w:val="00097DAE"/>
    <w:rsid w:val="00097E01"/>
    <w:rsid w:val="00097E2C"/>
    <w:rsid w:val="00097FEF"/>
    <w:rsid w:val="000A0432"/>
    <w:rsid w:val="000A06B0"/>
    <w:rsid w:val="000A08BF"/>
    <w:rsid w:val="000A0A40"/>
    <w:rsid w:val="000A0A90"/>
    <w:rsid w:val="000A0BBA"/>
    <w:rsid w:val="000A0D40"/>
    <w:rsid w:val="000A0E77"/>
    <w:rsid w:val="000A0F4D"/>
    <w:rsid w:val="000A117F"/>
    <w:rsid w:val="000A11BB"/>
    <w:rsid w:val="000A1486"/>
    <w:rsid w:val="000A163E"/>
    <w:rsid w:val="000A16AB"/>
    <w:rsid w:val="000A18A1"/>
    <w:rsid w:val="000A19F3"/>
    <w:rsid w:val="000A1AFB"/>
    <w:rsid w:val="000A1BA6"/>
    <w:rsid w:val="000A1E3E"/>
    <w:rsid w:val="000A1E55"/>
    <w:rsid w:val="000A2141"/>
    <w:rsid w:val="000A22B8"/>
    <w:rsid w:val="000A2516"/>
    <w:rsid w:val="000A256C"/>
    <w:rsid w:val="000A2605"/>
    <w:rsid w:val="000A2637"/>
    <w:rsid w:val="000A2640"/>
    <w:rsid w:val="000A2683"/>
    <w:rsid w:val="000A2696"/>
    <w:rsid w:val="000A2885"/>
    <w:rsid w:val="000A2A21"/>
    <w:rsid w:val="000A2AC4"/>
    <w:rsid w:val="000A2B1D"/>
    <w:rsid w:val="000A2C1E"/>
    <w:rsid w:val="000A2C8E"/>
    <w:rsid w:val="000A2CAE"/>
    <w:rsid w:val="000A2F64"/>
    <w:rsid w:val="000A3065"/>
    <w:rsid w:val="000A3104"/>
    <w:rsid w:val="000A31D6"/>
    <w:rsid w:val="000A31D7"/>
    <w:rsid w:val="000A3220"/>
    <w:rsid w:val="000A3407"/>
    <w:rsid w:val="000A36C3"/>
    <w:rsid w:val="000A36C7"/>
    <w:rsid w:val="000A36CE"/>
    <w:rsid w:val="000A3970"/>
    <w:rsid w:val="000A3C04"/>
    <w:rsid w:val="000A3D1F"/>
    <w:rsid w:val="000A3D75"/>
    <w:rsid w:val="000A3D90"/>
    <w:rsid w:val="000A409E"/>
    <w:rsid w:val="000A416E"/>
    <w:rsid w:val="000A41B1"/>
    <w:rsid w:val="000A44BB"/>
    <w:rsid w:val="000A44D6"/>
    <w:rsid w:val="000A45EB"/>
    <w:rsid w:val="000A4643"/>
    <w:rsid w:val="000A4668"/>
    <w:rsid w:val="000A46FC"/>
    <w:rsid w:val="000A47A5"/>
    <w:rsid w:val="000A48E9"/>
    <w:rsid w:val="000A4968"/>
    <w:rsid w:val="000A4A91"/>
    <w:rsid w:val="000A4B20"/>
    <w:rsid w:val="000A4C1F"/>
    <w:rsid w:val="000A4C67"/>
    <w:rsid w:val="000A4DBC"/>
    <w:rsid w:val="000A4EF9"/>
    <w:rsid w:val="000A4FC7"/>
    <w:rsid w:val="000A504E"/>
    <w:rsid w:val="000A50D6"/>
    <w:rsid w:val="000A5277"/>
    <w:rsid w:val="000A527F"/>
    <w:rsid w:val="000A532E"/>
    <w:rsid w:val="000A5409"/>
    <w:rsid w:val="000A542A"/>
    <w:rsid w:val="000A55BB"/>
    <w:rsid w:val="000A55FD"/>
    <w:rsid w:val="000A5734"/>
    <w:rsid w:val="000A574D"/>
    <w:rsid w:val="000A599A"/>
    <w:rsid w:val="000A5C7B"/>
    <w:rsid w:val="000A5D28"/>
    <w:rsid w:val="000A5D30"/>
    <w:rsid w:val="000A5FF6"/>
    <w:rsid w:val="000A6127"/>
    <w:rsid w:val="000A6216"/>
    <w:rsid w:val="000A6270"/>
    <w:rsid w:val="000A6396"/>
    <w:rsid w:val="000A657B"/>
    <w:rsid w:val="000A665A"/>
    <w:rsid w:val="000A681F"/>
    <w:rsid w:val="000A683F"/>
    <w:rsid w:val="000A6913"/>
    <w:rsid w:val="000A6AA8"/>
    <w:rsid w:val="000A6D49"/>
    <w:rsid w:val="000A6E37"/>
    <w:rsid w:val="000A70D5"/>
    <w:rsid w:val="000A711B"/>
    <w:rsid w:val="000A727C"/>
    <w:rsid w:val="000A727E"/>
    <w:rsid w:val="000A72CC"/>
    <w:rsid w:val="000A7365"/>
    <w:rsid w:val="000A74E9"/>
    <w:rsid w:val="000A761E"/>
    <w:rsid w:val="000A7961"/>
    <w:rsid w:val="000A79D8"/>
    <w:rsid w:val="000A7AE4"/>
    <w:rsid w:val="000A7C66"/>
    <w:rsid w:val="000A7C7D"/>
    <w:rsid w:val="000A7D6E"/>
    <w:rsid w:val="000A7E49"/>
    <w:rsid w:val="000A7E5A"/>
    <w:rsid w:val="000A7F7A"/>
    <w:rsid w:val="000A7F7F"/>
    <w:rsid w:val="000A7FBA"/>
    <w:rsid w:val="000B00E6"/>
    <w:rsid w:val="000B03AC"/>
    <w:rsid w:val="000B0706"/>
    <w:rsid w:val="000B07E0"/>
    <w:rsid w:val="000B0820"/>
    <w:rsid w:val="000B0A2B"/>
    <w:rsid w:val="000B0AB6"/>
    <w:rsid w:val="000B0AE7"/>
    <w:rsid w:val="000B0B6E"/>
    <w:rsid w:val="000B10E5"/>
    <w:rsid w:val="000B1116"/>
    <w:rsid w:val="000B1463"/>
    <w:rsid w:val="000B161F"/>
    <w:rsid w:val="000B16A4"/>
    <w:rsid w:val="000B171F"/>
    <w:rsid w:val="000B177F"/>
    <w:rsid w:val="000B17D3"/>
    <w:rsid w:val="000B1928"/>
    <w:rsid w:val="000B1BC3"/>
    <w:rsid w:val="000B1C92"/>
    <w:rsid w:val="000B1E0A"/>
    <w:rsid w:val="000B1EF8"/>
    <w:rsid w:val="000B20C4"/>
    <w:rsid w:val="000B2444"/>
    <w:rsid w:val="000B25AE"/>
    <w:rsid w:val="000B2A3D"/>
    <w:rsid w:val="000B2A77"/>
    <w:rsid w:val="000B2AB6"/>
    <w:rsid w:val="000B2ABA"/>
    <w:rsid w:val="000B30AE"/>
    <w:rsid w:val="000B30DC"/>
    <w:rsid w:val="000B34A9"/>
    <w:rsid w:val="000B3653"/>
    <w:rsid w:val="000B3869"/>
    <w:rsid w:val="000B39B6"/>
    <w:rsid w:val="000B3ABB"/>
    <w:rsid w:val="000B3CFB"/>
    <w:rsid w:val="000B3D7A"/>
    <w:rsid w:val="000B3F90"/>
    <w:rsid w:val="000B4031"/>
    <w:rsid w:val="000B4141"/>
    <w:rsid w:val="000B4171"/>
    <w:rsid w:val="000B4237"/>
    <w:rsid w:val="000B4410"/>
    <w:rsid w:val="000B4821"/>
    <w:rsid w:val="000B49DA"/>
    <w:rsid w:val="000B4CCB"/>
    <w:rsid w:val="000B4D7C"/>
    <w:rsid w:val="000B4F3F"/>
    <w:rsid w:val="000B507D"/>
    <w:rsid w:val="000B53DE"/>
    <w:rsid w:val="000B54B4"/>
    <w:rsid w:val="000B5540"/>
    <w:rsid w:val="000B56C5"/>
    <w:rsid w:val="000B580E"/>
    <w:rsid w:val="000B5955"/>
    <w:rsid w:val="000B5A72"/>
    <w:rsid w:val="000B5AE7"/>
    <w:rsid w:val="000B5B72"/>
    <w:rsid w:val="000B5BEB"/>
    <w:rsid w:val="000B5BEC"/>
    <w:rsid w:val="000B5D80"/>
    <w:rsid w:val="000B5DE5"/>
    <w:rsid w:val="000B5F4A"/>
    <w:rsid w:val="000B5F86"/>
    <w:rsid w:val="000B60A0"/>
    <w:rsid w:val="000B60B5"/>
    <w:rsid w:val="000B64BB"/>
    <w:rsid w:val="000B65DC"/>
    <w:rsid w:val="000B65DE"/>
    <w:rsid w:val="000B670F"/>
    <w:rsid w:val="000B67CE"/>
    <w:rsid w:val="000B67D1"/>
    <w:rsid w:val="000B681B"/>
    <w:rsid w:val="000B68B2"/>
    <w:rsid w:val="000B6B51"/>
    <w:rsid w:val="000B6C8E"/>
    <w:rsid w:val="000B6E20"/>
    <w:rsid w:val="000B6E36"/>
    <w:rsid w:val="000B7131"/>
    <w:rsid w:val="000B74C5"/>
    <w:rsid w:val="000B76DB"/>
    <w:rsid w:val="000B771B"/>
    <w:rsid w:val="000B7854"/>
    <w:rsid w:val="000B7869"/>
    <w:rsid w:val="000B78AA"/>
    <w:rsid w:val="000B79BF"/>
    <w:rsid w:val="000B7F21"/>
    <w:rsid w:val="000B7FD3"/>
    <w:rsid w:val="000C005E"/>
    <w:rsid w:val="000C023C"/>
    <w:rsid w:val="000C024F"/>
    <w:rsid w:val="000C025A"/>
    <w:rsid w:val="000C04CE"/>
    <w:rsid w:val="000C0541"/>
    <w:rsid w:val="000C06FD"/>
    <w:rsid w:val="000C09B2"/>
    <w:rsid w:val="000C0A74"/>
    <w:rsid w:val="000C0B99"/>
    <w:rsid w:val="000C0BE3"/>
    <w:rsid w:val="000C0EFF"/>
    <w:rsid w:val="000C0F10"/>
    <w:rsid w:val="000C1015"/>
    <w:rsid w:val="000C1060"/>
    <w:rsid w:val="000C10CD"/>
    <w:rsid w:val="000C115B"/>
    <w:rsid w:val="000C12A9"/>
    <w:rsid w:val="000C1302"/>
    <w:rsid w:val="000C14D3"/>
    <w:rsid w:val="000C1959"/>
    <w:rsid w:val="000C19F3"/>
    <w:rsid w:val="000C1C51"/>
    <w:rsid w:val="000C1CF8"/>
    <w:rsid w:val="000C1D28"/>
    <w:rsid w:val="000C1D94"/>
    <w:rsid w:val="000C21C9"/>
    <w:rsid w:val="000C24F0"/>
    <w:rsid w:val="000C259D"/>
    <w:rsid w:val="000C25C8"/>
    <w:rsid w:val="000C2603"/>
    <w:rsid w:val="000C26D8"/>
    <w:rsid w:val="000C2723"/>
    <w:rsid w:val="000C2839"/>
    <w:rsid w:val="000C298E"/>
    <w:rsid w:val="000C2A19"/>
    <w:rsid w:val="000C2F60"/>
    <w:rsid w:val="000C317E"/>
    <w:rsid w:val="000C3889"/>
    <w:rsid w:val="000C3917"/>
    <w:rsid w:val="000C39B3"/>
    <w:rsid w:val="000C3A48"/>
    <w:rsid w:val="000C3AD4"/>
    <w:rsid w:val="000C3BA8"/>
    <w:rsid w:val="000C3E4F"/>
    <w:rsid w:val="000C416B"/>
    <w:rsid w:val="000C4194"/>
    <w:rsid w:val="000C43CD"/>
    <w:rsid w:val="000C4414"/>
    <w:rsid w:val="000C4428"/>
    <w:rsid w:val="000C44C2"/>
    <w:rsid w:val="000C4506"/>
    <w:rsid w:val="000C47F8"/>
    <w:rsid w:val="000C4BEF"/>
    <w:rsid w:val="000C4DFC"/>
    <w:rsid w:val="000C4E44"/>
    <w:rsid w:val="000C4F9A"/>
    <w:rsid w:val="000C527E"/>
    <w:rsid w:val="000C5287"/>
    <w:rsid w:val="000C550E"/>
    <w:rsid w:val="000C55AB"/>
    <w:rsid w:val="000C58A4"/>
    <w:rsid w:val="000C5A7F"/>
    <w:rsid w:val="000C5EF3"/>
    <w:rsid w:val="000C5F7B"/>
    <w:rsid w:val="000C6099"/>
    <w:rsid w:val="000C61BC"/>
    <w:rsid w:val="000C6377"/>
    <w:rsid w:val="000C63F0"/>
    <w:rsid w:val="000C64C2"/>
    <w:rsid w:val="000C64C9"/>
    <w:rsid w:val="000C655B"/>
    <w:rsid w:val="000C6786"/>
    <w:rsid w:val="000C69F2"/>
    <w:rsid w:val="000C6CEA"/>
    <w:rsid w:val="000C6D23"/>
    <w:rsid w:val="000C6DDF"/>
    <w:rsid w:val="000C6DE9"/>
    <w:rsid w:val="000C6E70"/>
    <w:rsid w:val="000C6E83"/>
    <w:rsid w:val="000C6F6E"/>
    <w:rsid w:val="000C6FE9"/>
    <w:rsid w:val="000C724F"/>
    <w:rsid w:val="000C76FE"/>
    <w:rsid w:val="000C77EB"/>
    <w:rsid w:val="000C7804"/>
    <w:rsid w:val="000C794F"/>
    <w:rsid w:val="000C7A74"/>
    <w:rsid w:val="000C7B47"/>
    <w:rsid w:val="000C7CFF"/>
    <w:rsid w:val="000C7DC2"/>
    <w:rsid w:val="000D0245"/>
    <w:rsid w:val="000D0466"/>
    <w:rsid w:val="000D04C7"/>
    <w:rsid w:val="000D05A9"/>
    <w:rsid w:val="000D05CC"/>
    <w:rsid w:val="000D06A0"/>
    <w:rsid w:val="000D06C9"/>
    <w:rsid w:val="000D075B"/>
    <w:rsid w:val="000D0A81"/>
    <w:rsid w:val="000D0B19"/>
    <w:rsid w:val="000D0C5C"/>
    <w:rsid w:val="000D0CB7"/>
    <w:rsid w:val="000D0DA2"/>
    <w:rsid w:val="000D0FDA"/>
    <w:rsid w:val="000D10EC"/>
    <w:rsid w:val="000D14B5"/>
    <w:rsid w:val="000D1546"/>
    <w:rsid w:val="000D18D7"/>
    <w:rsid w:val="000D198F"/>
    <w:rsid w:val="000D1C3D"/>
    <w:rsid w:val="000D1C4D"/>
    <w:rsid w:val="000D1CCF"/>
    <w:rsid w:val="000D1E86"/>
    <w:rsid w:val="000D200B"/>
    <w:rsid w:val="000D2162"/>
    <w:rsid w:val="000D2190"/>
    <w:rsid w:val="000D21B9"/>
    <w:rsid w:val="000D22D7"/>
    <w:rsid w:val="000D2389"/>
    <w:rsid w:val="000D23A5"/>
    <w:rsid w:val="000D23DB"/>
    <w:rsid w:val="000D2434"/>
    <w:rsid w:val="000D2462"/>
    <w:rsid w:val="000D24FB"/>
    <w:rsid w:val="000D2751"/>
    <w:rsid w:val="000D2773"/>
    <w:rsid w:val="000D27CB"/>
    <w:rsid w:val="000D29E4"/>
    <w:rsid w:val="000D2A07"/>
    <w:rsid w:val="000D2CD8"/>
    <w:rsid w:val="000D2D5F"/>
    <w:rsid w:val="000D2E4F"/>
    <w:rsid w:val="000D2EB0"/>
    <w:rsid w:val="000D2FC6"/>
    <w:rsid w:val="000D303F"/>
    <w:rsid w:val="000D304D"/>
    <w:rsid w:val="000D3175"/>
    <w:rsid w:val="000D3240"/>
    <w:rsid w:val="000D3393"/>
    <w:rsid w:val="000D33CC"/>
    <w:rsid w:val="000D3401"/>
    <w:rsid w:val="000D340E"/>
    <w:rsid w:val="000D3580"/>
    <w:rsid w:val="000D36FB"/>
    <w:rsid w:val="000D3706"/>
    <w:rsid w:val="000D382B"/>
    <w:rsid w:val="000D3919"/>
    <w:rsid w:val="000D3A65"/>
    <w:rsid w:val="000D3CDD"/>
    <w:rsid w:val="000D3CE6"/>
    <w:rsid w:val="000D407C"/>
    <w:rsid w:val="000D4190"/>
    <w:rsid w:val="000D428B"/>
    <w:rsid w:val="000D43C2"/>
    <w:rsid w:val="000D44CE"/>
    <w:rsid w:val="000D484A"/>
    <w:rsid w:val="000D48A0"/>
    <w:rsid w:val="000D49A4"/>
    <w:rsid w:val="000D4AAC"/>
    <w:rsid w:val="000D4D69"/>
    <w:rsid w:val="000D4EE9"/>
    <w:rsid w:val="000D4F15"/>
    <w:rsid w:val="000D55C4"/>
    <w:rsid w:val="000D561E"/>
    <w:rsid w:val="000D56D8"/>
    <w:rsid w:val="000D580D"/>
    <w:rsid w:val="000D5910"/>
    <w:rsid w:val="000D596B"/>
    <w:rsid w:val="000D5A35"/>
    <w:rsid w:val="000D5AC3"/>
    <w:rsid w:val="000D5ADB"/>
    <w:rsid w:val="000D5B58"/>
    <w:rsid w:val="000D5C72"/>
    <w:rsid w:val="000D5D2D"/>
    <w:rsid w:val="000D5EF6"/>
    <w:rsid w:val="000D5FDD"/>
    <w:rsid w:val="000D6036"/>
    <w:rsid w:val="000D605F"/>
    <w:rsid w:val="000D62E4"/>
    <w:rsid w:val="000D62FF"/>
    <w:rsid w:val="000D6365"/>
    <w:rsid w:val="000D6426"/>
    <w:rsid w:val="000D645B"/>
    <w:rsid w:val="000D64A0"/>
    <w:rsid w:val="000D65F2"/>
    <w:rsid w:val="000D6636"/>
    <w:rsid w:val="000D6A17"/>
    <w:rsid w:val="000D6ABB"/>
    <w:rsid w:val="000D6BB0"/>
    <w:rsid w:val="000D6DFD"/>
    <w:rsid w:val="000D6F7D"/>
    <w:rsid w:val="000D7002"/>
    <w:rsid w:val="000D7361"/>
    <w:rsid w:val="000D7378"/>
    <w:rsid w:val="000D769C"/>
    <w:rsid w:val="000D7BFE"/>
    <w:rsid w:val="000D7C4F"/>
    <w:rsid w:val="000D7C80"/>
    <w:rsid w:val="000D7D09"/>
    <w:rsid w:val="000D7FD2"/>
    <w:rsid w:val="000E00E0"/>
    <w:rsid w:val="000E01EF"/>
    <w:rsid w:val="000E0262"/>
    <w:rsid w:val="000E03F3"/>
    <w:rsid w:val="000E0555"/>
    <w:rsid w:val="000E0807"/>
    <w:rsid w:val="000E082B"/>
    <w:rsid w:val="000E0AE5"/>
    <w:rsid w:val="000E0DE6"/>
    <w:rsid w:val="000E0E22"/>
    <w:rsid w:val="000E0E46"/>
    <w:rsid w:val="000E0FCF"/>
    <w:rsid w:val="000E1159"/>
    <w:rsid w:val="000E131E"/>
    <w:rsid w:val="000E16A8"/>
    <w:rsid w:val="000E16BC"/>
    <w:rsid w:val="000E1823"/>
    <w:rsid w:val="000E1BDF"/>
    <w:rsid w:val="000E1C67"/>
    <w:rsid w:val="000E1D13"/>
    <w:rsid w:val="000E1D36"/>
    <w:rsid w:val="000E1E18"/>
    <w:rsid w:val="000E20E9"/>
    <w:rsid w:val="000E243C"/>
    <w:rsid w:val="000E26EE"/>
    <w:rsid w:val="000E2A02"/>
    <w:rsid w:val="000E2A3B"/>
    <w:rsid w:val="000E2B23"/>
    <w:rsid w:val="000E2B2A"/>
    <w:rsid w:val="000E2E17"/>
    <w:rsid w:val="000E2E82"/>
    <w:rsid w:val="000E2EDF"/>
    <w:rsid w:val="000E307C"/>
    <w:rsid w:val="000E32C2"/>
    <w:rsid w:val="000E352B"/>
    <w:rsid w:val="000E3569"/>
    <w:rsid w:val="000E3592"/>
    <w:rsid w:val="000E359D"/>
    <w:rsid w:val="000E3691"/>
    <w:rsid w:val="000E3770"/>
    <w:rsid w:val="000E37CA"/>
    <w:rsid w:val="000E387B"/>
    <w:rsid w:val="000E3E14"/>
    <w:rsid w:val="000E4058"/>
    <w:rsid w:val="000E4137"/>
    <w:rsid w:val="000E415C"/>
    <w:rsid w:val="000E432E"/>
    <w:rsid w:val="000E435C"/>
    <w:rsid w:val="000E43A0"/>
    <w:rsid w:val="000E4512"/>
    <w:rsid w:val="000E4581"/>
    <w:rsid w:val="000E4847"/>
    <w:rsid w:val="000E48CD"/>
    <w:rsid w:val="000E4911"/>
    <w:rsid w:val="000E4999"/>
    <w:rsid w:val="000E4CB3"/>
    <w:rsid w:val="000E4D87"/>
    <w:rsid w:val="000E4DBE"/>
    <w:rsid w:val="000E4E0B"/>
    <w:rsid w:val="000E4F05"/>
    <w:rsid w:val="000E5399"/>
    <w:rsid w:val="000E53A2"/>
    <w:rsid w:val="000E558D"/>
    <w:rsid w:val="000E5648"/>
    <w:rsid w:val="000E564C"/>
    <w:rsid w:val="000E58DB"/>
    <w:rsid w:val="000E5942"/>
    <w:rsid w:val="000E5950"/>
    <w:rsid w:val="000E5A9C"/>
    <w:rsid w:val="000E5C43"/>
    <w:rsid w:val="000E5E39"/>
    <w:rsid w:val="000E5EA9"/>
    <w:rsid w:val="000E60D8"/>
    <w:rsid w:val="000E6186"/>
    <w:rsid w:val="000E626A"/>
    <w:rsid w:val="000E626B"/>
    <w:rsid w:val="000E6305"/>
    <w:rsid w:val="000E6337"/>
    <w:rsid w:val="000E6623"/>
    <w:rsid w:val="000E66A9"/>
    <w:rsid w:val="000E671D"/>
    <w:rsid w:val="000E682E"/>
    <w:rsid w:val="000E6862"/>
    <w:rsid w:val="000E6909"/>
    <w:rsid w:val="000E6E2C"/>
    <w:rsid w:val="000E6F12"/>
    <w:rsid w:val="000E6FF4"/>
    <w:rsid w:val="000E6FF6"/>
    <w:rsid w:val="000E6FF7"/>
    <w:rsid w:val="000E7218"/>
    <w:rsid w:val="000E7219"/>
    <w:rsid w:val="000E7228"/>
    <w:rsid w:val="000E73C3"/>
    <w:rsid w:val="000E7420"/>
    <w:rsid w:val="000E74F5"/>
    <w:rsid w:val="000E76A7"/>
    <w:rsid w:val="000E7AD9"/>
    <w:rsid w:val="000E7B40"/>
    <w:rsid w:val="000E7BF5"/>
    <w:rsid w:val="000E7CDF"/>
    <w:rsid w:val="000E7D89"/>
    <w:rsid w:val="000F0021"/>
    <w:rsid w:val="000F0154"/>
    <w:rsid w:val="000F0213"/>
    <w:rsid w:val="000F0273"/>
    <w:rsid w:val="000F0539"/>
    <w:rsid w:val="000F05E9"/>
    <w:rsid w:val="000F066A"/>
    <w:rsid w:val="000F06C7"/>
    <w:rsid w:val="000F0C14"/>
    <w:rsid w:val="000F0FD2"/>
    <w:rsid w:val="000F1208"/>
    <w:rsid w:val="000F12BE"/>
    <w:rsid w:val="000F12D8"/>
    <w:rsid w:val="000F1342"/>
    <w:rsid w:val="000F14B6"/>
    <w:rsid w:val="000F1630"/>
    <w:rsid w:val="000F16C4"/>
    <w:rsid w:val="000F16D0"/>
    <w:rsid w:val="000F1774"/>
    <w:rsid w:val="000F1857"/>
    <w:rsid w:val="000F1945"/>
    <w:rsid w:val="000F19F9"/>
    <w:rsid w:val="000F1A4E"/>
    <w:rsid w:val="000F1C0A"/>
    <w:rsid w:val="000F1F5D"/>
    <w:rsid w:val="000F2320"/>
    <w:rsid w:val="000F24BC"/>
    <w:rsid w:val="000F253C"/>
    <w:rsid w:val="000F25CD"/>
    <w:rsid w:val="000F26F4"/>
    <w:rsid w:val="000F29E1"/>
    <w:rsid w:val="000F2E48"/>
    <w:rsid w:val="000F2EC5"/>
    <w:rsid w:val="000F2F2E"/>
    <w:rsid w:val="000F2F57"/>
    <w:rsid w:val="000F2FCE"/>
    <w:rsid w:val="000F3200"/>
    <w:rsid w:val="000F327B"/>
    <w:rsid w:val="000F353A"/>
    <w:rsid w:val="000F35C5"/>
    <w:rsid w:val="000F35C9"/>
    <w:rsid w:val="000F35CB"/>
    <w:rsid w:val="000F35F1"/>
    <w:rsid w:val="000F360E"/>
    <w:rsid w:val="000F371B"/>
    <w:rsid w:val="000F37CA"/>
    <w:rsid w:val="000F3A8A"/>
    <w:rsid w:val="000F3B00"/>
    <w:rsid w:val="000F3CA3"/>
    <w:rsid w:val="000F3E09"/>
    <w:rsid w:val="000F4153"/>
    <w:rsid w:val="000F4174"/>
    <w:rsid w:val="000F4179"/>
    <w:rsid w:val="000F42E8"/>
    <w:rsid w:val="000F4448"/>
    <w:rsid w:val="000F4510"/>
    <w:rsid w:val="000F461D"/>
    <w:rsid w:val="000F4B4F"/>
    <w:rsid w:val="000F4C0E"/>
    <w:rsid w:val="000F4D31"/>
    <w:rsid w:val="000F4DAF"/>
    <w:rsid w:val="000F4ED4"/>
    <w:rsid w:val="000F5127"/>
    <w:rsid w:val="000F5155"/>
    <w:rsid w:val="000F522B"/>
    <w:rsid w:val="000F528C"/>
    <w:rsid w:val="000F5368"/>
    <w:rsid w:val="000F54A0"/>
    <w:rsid w:val="000F5626"/>
    <w:rsid w:val="000F5759"/>
    <w:rsid w:val="000F58B4"/>
    <w:rsid w:val="000F5928"/>
    <w:rsid w:val="000F5D4C"/>
    <w:rsid w:val="000F5E2D"/>
    <w:rsid w:val="000F5F75"/>
    <w:rsid w:val="000F605C"/>
    <w:rsid w:val="000F60D5"/>
    <w:rsid w:val="000F62D5"/>
    <w:rsid w:val="000F630C"/>
    <w:rsid w:val="000F63E2"/>
    <w:rsid w:val="000F6430"/>
    <w:rsid w:val="000F644E"/>
    <w:rsid w:val="000F655B"/>
    <w:rsid w:val="000F6616"/>
    <w:rsid w:val="000F6776"/>
    <w:rsid w:val="000F680B"/>
    <w:rsid w:val="000F6BD9"/>
    <w:rsid w:val="000F6C4A"/>
    <w:rsid w:val="000F6F35"/>
    <w:rsid w:val="000F6FAE"/>
    <w:rsid w:val="000F74DE"/>
    <w:rsid w:val="000F75D4"/>
    <w:rsid w:val="000F7B3D"/>
    <w:rsid w:val="000F7DA0"/>
    <w:rsid w:val="000F7F4A"/>
    <w:rsid w:val="000F7FE2"/>
    <w:rsid w:val="00100100"/>
    <w:rsid w:val="001001C3"/>
    <w:rsid w:val="001004BD"/>
    <w:rsid w:val="00100532"/>
    <w:rsid w:val="001005A7"/>
    <w:rsid w:val="00100804"/>
    <w:rsid w:val="00100866"/>
    <w:rsid w:val="00100A72"/>
    <w:rsid w:val="00100DC3"/>
    <w:rsid w:val="00100E3F"/>
    <w:rsid w:val="00101003"/>
    <w:rsid w:val="001011DB"/>
    <w:rsid w:val="001012E0"/>
    <w:rsid w:val="0010140E"/>
    <w:rsid w:val="001014A1"/>
    <w:rsid w:val="001014C1"/>
    <w:rsid w:val="00101513"/>
    <w:rsid w:val="00101539"/>
    <w:rsid w:val="0010154A"/>
    <w:rsid w:val="001015DD"/>
    <w:rsid w:val="00101739"/>
    <w:rsid w:val="00101978"/>
    <w:rsid w:val="00101C17"/>
    <w:rsid w:val="00101CEA"/>
    <w:rsid w:val="00101DB0"/>
    <w:rsid w:val="00101F54"/>
    <w:rsid w:val="0010204A"/>
    <w:rsid w:val="001021AC"/>
    <w:rsid w:val="001021CD"/>
    <w:rsid w:val="001021DB"/>
    <w:rsid w:val="00102399"/>
    <w:rsid w:val="0010243D"/>
    <w:rsid w:val="0010280E"/>
    <w:rsid w:val="001028B3"/>
    <w:rsid w:val="00102BE6"/>
    <w:rsid w:val="00103466"/>
    <w:rsid w:val="00103548"/>
    <w:rsid w:val="00103954"/>
    <w:rsid w:val="00103C3B"/>
    <w:rsid w:val="00103D0D"/>
    <w:rsid w:val="00103D70"/>
    <w:rsid w:val="00103DB7"/>
    <w:rsid w:val="00103FE0"/>
    <w:rsid w:val="0010412B"/>
    <w:rsid w:val="0010426F"/>
    <w:rsid w:val="001042B5"/>
    <w:rsid w:val="0010437D"/>
    <w:rsid w:val="00104435"/>
    <w:rsid w:val="0010445E"/>
    <w:rsid w:val="001045B4"/>
    <w:rsid w:val="00104827"/>
    <w:rsid w:val="00104A69"/>
    <w:rsid w:val="00104CD5"/>
    <w:rsid w:val="00104D13"/>
    <w:rsid w:val="00104D5E"/>
    <w:rsid w:val="00104D62"/>
    <w:rsid w:val="00104D74"/>
    <w:rsid w:val="00104E62"/>
    <w:rsid w:val="00104F47"/>
    <w:rsid w:val="00104F93"/>
    <w:rsid w:val="00104FD4"/>
    <w:rsid w:val="00105004"/>
    <w:rsid w:val="001050C3"/>
    <w:rsid w:val="001051C9"/>
    <w:rsid w:val="0010531C"/>
    <w:rsid w:val="001054F2"/>
    <w:rsid w:val="00105653"/>
    <w:rsid w:val="00105680"/>
    <w:rsid w:val="001056B4"/>
    <w:rsid w:val="00105705"/>
    <w:rsid w:val="001057F5"/>
    <w:rsid w:val="001057F9"/>
    <w:rsid w:val="0010582B"/>
    <w:rsid w:val="00105BB0"/>
    <w:rsid w:val="00105C5A"/>
    <w:rsid w:val="00105E19"/>
    <w:rsid w:val="00105E54"/>
    <w:rsid w:val="00105F3B"/>
    <w:rsid w:val="001060A1"/>
    <w:rsid w:val="00106554"/>
    <w:rsid w:val="00106615"/>
    <w:rsid w:val="001066F5"/>
    <w:rsid w:val="0010675B"/>
    <w:rsid w:val="001067D7"/>
    <w:rsid w:val="00106847"/>
    <w:rsid w:val="00106903"/>
    <w:rsid w:val="00106C37"/>
    <w:rsid w:val="00106C38"/>
    <w:rsid w:val="00106CF8"/>
    <w:rsid w:val="00106F0E"/>
    <w:rsid w:val="00106F3E"/>
    <w:rsid w:val="00107211"/>
    <w:rsid w:val="0010723E"/>
    <w:rsid w:val="00107286"/>
    <w:rsid w:val="00107300"/>
    <w:rsid w:val="00107341"/>
    <w:rsid w:val="001073FD"/>
    <w:rsid w:val="0010741E"/>
    <w:rsid w:val="0010750E"/>
    <w:rsid w:val="001075BD"/>
    <w:rsid w:val="00107774"/>
    <w:rsid w:val="001078F4"/>
    <w:rsid w:val="00107999"/>
    <w:rsid w:val="00107AEB"/>
    <w:rsid w:val="00107B48"/>
    <w:rsid w:val="00107B61"/>
    <w:rsid w:val="00107EF3"/>
    <w:rsid w:val="00107FC8"/>
    <w:rsid w:val="00110013"/>
    <w:rsid w:val="001102CB"/>
    <w:rsid w:val="001102E4"/>
    <w:rsid w:val="00110357"/>
    <w:rsid w:val="001103A0"/>
    <w:rsid w:val="0011042C"/>
    <w:rsid w:val="0011071B"/>
    <w:rsid w:val="0011079A"/>
    <w:rsid w:val="00110868"/>
    <w:rsid w:val="00110B51"/>
    <w:rsid w:val="00110BEA"/>
    <w:rsid w:val="00110CE7"/>
    <w:rsid w:val="00110D42"/>
    <w:rsid w:val="00110DF5"/>
    <w:rsid w:val="001110AD"/>
    <w:rsid w:val="001110ED"/>
    <w:rsid w:val="00111159"/>
    <w:rsid w:val="001113D1"/>
    <w:rsid w:val="001114B4"/>
    <w:rsid w:val="00111532"/>
    <w:rsid w:val="0011156B"/>
    <w:rsid w:val="001115B9"/>
    <w:rsid w:val="0011163A"/>
    <w:rsid w:val="001117F0"/>
    <w:rsid w:val="00111814"/>
    <w:rsid w:val="001118F6"/>
    <w:rsid w:val="00111983"/>
    <w:rsid w:val="00111C4C"/>
    <w:rsid w:val="00111CA6"/>
    <w:rsid w:val="00111DAB"/>
    <w:rsid w:val="00111E0A"/>
    <w:rsid w:val="00112039"/>
    <w:rsid w:val="001122B3"/>
    <w:rsid w:val="001123C4"/>
    <w:rsid w:val="00112751"/>
    <w:rsid w:val="00112802"/>
    <w:rsid w:val="00112A0D"/>
    <w:rsid w:val="00112A49"/>
    <w:rsid w:val="00112B86"/>
    <w:rsid w:val="00112E68"/>
    <w:rsid w:val="00112F62"/>
    <w:rsid w:val="00112FFF"/>
    <w:rsid w:val="0011315E"/>
    <w:rsid w:val="0011318B"/>
    <w:rsid w:val="001131F1"/>
    <w:rsid w:val="001133A1"/>
    <w:rsid w:val="00113524"/>
    <w:rsid w:val="00113691"/>
    <w:rsid w:val="001136D5"/>
    <w:rsid w:val="001137F8"/>
    <w:rsid w:val="00113B64"/>
    <w:rsid w:val="00113D8B"/>
    <w:rsid w:val="00113D97"/>
    <w:rsid w:val="00113F4B"/>
    <w:rsid w:val="00113FF8"/>
    <w:rsid w:val="00114004"/>
    <w:rsid w:val="001142D8"/>
    <w:rsid w:val="0011445A"/>
    <w:rsid w:val="0011447D"/>
    <w:rsid w:val="001144A8"/>
    <w:rsid w:val="001144BF"/>
    <w:rsid w:val="00114C93"/>
    <w:rsid w:val="00114CF3"/>
    <w:rsid w:val="00114FC0"/>
    <w:rsid w:val="00115162"/>
    <w:rsid w:val="001151A4"/>
    <w:rsid w:val="001151B0"/>
    <w:rsid w:val="001151FC"/>
    <w:rsid w:val="00115384"/>
    <w:rsid w:val="0011547B"/>
    <w:rsid w:val="00115759"/>
    <w:rsid w:val="001157AD"/>
    <w:rsid w:val="00115817"/>
    <w:rsid w:val="00115990"/>
    <w:rsid w:val="00115A91"/>
    <w:rsid w:val="00115C22"/>
    <w:rsid w:val="00115D12"/>
    <w:rsid w:val="00115D8E"/>
    <w:rsid w:val="00115E3D"/>
    <w:rsid w:val="0011640E"/>
    <w:rsid w:val="00116475"/>
    <w:rsid w:val="00116583"/>
    <w:rsid w:val="001167C7"/>
    <w:rsid w:val="00116838"/>
    <w:rsid w:val="00116A17"/>
    <w:rsid w:val="00116BFD"/>
    <w:rsid w:val="00116EED"/>
    <w:rsid w:val="00116F01"/>
    <w:rsid w:val="00116F8D"/>
    <w:rsid w:val="00116FDC"/>
    <w:rsid w:val="001170FC"/>
    <w:rsid w:val="001171F4"/>
    <w:rsid w:val="00117205"/>
    <w:rsid w:val="00117260"/>
    <w:rsid w:val="00117290"/>
    <w:rsid w:val="00117294"/>
    <w:rsid w:val="001172E8"/>
    <w:rsid w:val="00117314"/>
    <w:rsid w:val="001174EA"/>
    <w:rsid w:val="001175C6"/>
    <w:rsid w:val="0011762C"/>
    <w:rsid w:val="00117716"/>
    <w:rsid w:val="00117776"/>
    <w:rsid w:val="00117797"/>
    <w:rsid w:val="001177A4"/>
    <w:rsid w:val="00117AE7"/>
    <w:rsid w:val="00117AEE"/>
    <w:rsid w:val="00117B49"/>
    <w:rsid w:val="00117B8B"/>
    <w:rsid w:val="00117D16"/>
    <w:rsid w:val="00117D98"/>
    <w:rsid w:val="00117DF1"/>
    <w:rsid w:val="0012004C"/>
    <w:rsid w:val="00120083"/>
    <w:rsid w:val="00120158"/>
    <w:rsid w:val="001203CA"/>
    <w:rsid w:val="001203DF"/>
    <w:rsid w:val="0012040D"/>
    <w:rsid w:val="00120423"/>
    <w:rsid w:val="00120434"/>
    <w:rsid w:val="00120ABB"/>
    <w:rsid w:val="00120C31"/>
    <w:rsid w:val="00120CF4"/>
    <w:rsid w:val="00120D8A"/>
    <w:rsid w:val="00120E21"/>
    <w:rsid w:val="00120FF3"/>
    <w:rsid w:val="0012107D"/>
    <w:rsid w:val="001211E9"/>
    <w:rsid w:val="001214BC"/>
    <w:rsid w:val="001217BA"/>
    <w:rsid w:val="00121986"/>
    <w:rsid w:val="001219D7"/>
    <w:rsid w:val="00121EFE"/>
    <w:rsid w:val="00121F95"/>
    <w:rsid w:val="00121FB8"/>
    <w:rsid w:val="001221E7"/>
    <w:rsid w:val="00122731"/>
    <w:rsid w:val="00122952"/>
    <w:rsid w:val="0012298A"/>
    <w:rsid w:val="001229B2"/>
    <w:rsid w:val="00122BF7"/>
    <w:rsid w:val="00122C0A"/>
    <w:rsid w:val="00122C21"/>
    <w:rsid w:val="00122C55"/>
    <w:rsid w:val="00122D60"/>
    <w:rsid w:val="00122F49"/>
    <w:rsid w:val="00122FCE"/>
    <w:rsid w:val="00123046"/>
    <w:rsid w:val="00123080"/>
    <w:rsid w:val="0012315E"/>
    <w:rsid w:val="00123264"/>
    <w:rsid w:val="00123577"/>
    <w:rsid w:val="0012386C"/>
    <w:rsid w:val="00123996"/>
    <w:rsid w:val="00123B0A"/>
    <w:rsid w:val="00123B93"/>
    <w:rsid w:val="00123BF7"/>
    <w:rsid w:val="00123D8C"/>
    <w:rsid w:val="00123DFA"/>
    <w:rsid w:val="00123E86"/>
    <w:rsid w:val="00123F38"/>
    <w:rsid w:val="00123FA0"/>
    <w:rsid w:val="0012404C"/>
    <w:rsid w:val="00124222"/>
    <w:rsid w:val="0012423F"/>
    <w:rsid w:val="00124309"/>
    <w:rsid w:val="001244D4"/>
    <w:rsid w:val="00124517"/>
    <w:rsid w:val="001246C7"/>
    <w:rsid w:val="001246F6"/>
    <w:rsid w:val="001246FB"/>
    <w:rsid w:val="001248CA"/>
    <w:rsid w:val="001249FE"/>
    <w:rsid w:val="00124E5E"/>
    <w:rsid w:val="00124E81"/>
    <w:rsid w:val="00124F51"/>
    <w:rsid w:val="00125263"/>
    <w:rsid w:val="00125355"/>
    <w:rsid w:val="0012538F"/>
    <w:rsid w:val="00125487"/>
    <w:rsid w:val="00125678"/>
    <w:rsid w:val="00125908"/>
    <w:rsid w:val="00125963"/>
    <w:rsid w:val="00125B9F"/>
    <w:rsid w:val="00125BA5"/>
    <w:rsid w:val="00125BC2"/>
    <w:rsid w:val="00125CE4"/>
    <w:rsid w:val="00125F8A"/>
    <w:rsid w:val="00125FEE"/>
    <w:rsid w:val="001260C3"/>
    <w:rsid w:val="00126190"/>
    <w:rsid w:val="00126413"/>
    <w:rsid w:val="0012674B"/>
    <w:rsid w:val="00126860"/>
    <w:rsid w:val="00126B0C"/>
    <w:rsid w:val="00126C38"/>
    <w:rsid w:val="00126C96"/>
    <w:rsid w:val="00126D98"/>
    <w:rsid w:val="00126E6B"/>
    <w:rsid w:val="0012729C"/>
    <w:rsid w:val="001272CE"/>
    <w:rsid w:val="00127431"/>
    <w:rsid w:val="0012774C"/>
    <w:rsid w:val="0012790B"/>
    <w:rsid w:val="00127975"/>
    <w:rsid w:val="00127B2C"/>
    <w:rsid w:val="0013000F"/>
    <w:rsid w:val="0013004A"/>
    <w:rsid w:val="00130207"/>
    <w:rsid w:val="00130241"/>
    <w:rsid w:val="0013031B"/>
    <w:rsid w:val="0013034C"/>
    <w:rsid w:val="00130890"/>
    <w:rsid w:val="001308AC"/>
    <w:rsid w:val="0013096C"/>
    <w:rsid w:val="00130975"/>
    <w:rsid w:val="001309B4"/>
    <w:rsid w:val="00130CDA"/>
    <w:rsid w:val="00130D97"/>
    <w:rsid w:val="00130F63"/>
    <w:rsid w:val="001310ED"/>
    <w:rsid w:val="00131239"/>
    <w:rsid w:val="001312B5"/>
    <w:rsid w:val="0013160A"/>
    <w:rsid w:val="001316C2"/>
    <w:rsid w:val="001316F6"/>
    <w:rsid w:val="0013175C"/>
    <w:rsid w:val="001318AB"/>
    <w:rsid w:val="00131AA4"/>
    <w:rsid w:val="00131C8B"/>
    <w:rsid w:val="00131CF5"/>
    <w:rsid w:val="00131EFD"/>
    <w:rsid w:val="00132040"/>
    <w:rsid w:val="001322EF"/>
    <w:rsid w:val="00132427"/>
    <w:rsid w:val="001324B3"/>
    <w:rsid w:val="0013260C"/>
    <w:rsid w:val="0013284A"/>
    <w:rsid w:val="0013292F"/>
    <w:rsid w:val="0013293B"/>
    <w:rsid w:val="00132A52"/>
    <w:rsid w:val="00132E4A"/>
    <w:rsid w:val="00132E9B"/>
    <w:rsid w:val="0013311E"/>
    <w:rsid w:val="001331D2"/>
    <w:rsid w:val="00133206"/>
    <w:rsid w:val="001332BE"/>
    <w:rsid w:val="0013358D"/>
    <w:rsid w:val="00133721"/>
    <w:rsid w:val="00133850"/>
    <w:rsid w:val="00133A9C"/>
    <w:rsid w:val="00133C46"/>
    <w:rsid w:val="00133C48"/>
    <w:rsid w:val="00133C66"/>
    <w:rsid w:val="00133CE7"/>
    <w:rsid w:val="00133E67"/>
    <w:rsid w:val="00133ED6"/>
    <w:rsid w:val="001341E4"/>
    <w:rsid w:val="001342CB"/>
    <w:rsid w:val="001343EB"/>
    <w:rsid w:val="0013464F"/>
    <w:rsid w:val="00134A28"/>
    <w:rsid w:val="00134DCE"/>
    <w:rsid w:val="0013518D"/>
    <w:rsid w:val="001352AD"/>
    <w:rsid w:val="001352C2"/>
    <w:rsid w:val="00135AC9"/>
    <w:rsid w:val="00135C3C"/>
    <w:rsid w:val="00135C57"/>
    <w:rsid w:val="00135E94"/>
    <w:rsid w:val="0013608B"/>
    <w:rsid w:val="00136150"/>
    <w:rsid w:val="0013624F"/>
    <w:rsid w:val="00136269"/>
    <w:rsid w:val="001365F0"/>
    <w:rsid w:val="00136624"/>
    <w:rsid w:val="0013667B"/>
    <w:rsid w:val="00136A5D"/>
    <w:rsid w:val="00136B7F"/>
    <w:rsid w:val="00136C59"/>
    <w:rsid w:val="00136DC2"/>
    <w:rsid w:val="00136E09"/>
    <w:rsid w:val="00136E1E"/>
    <w:rsid w:val="00136EED"/>
    <w:rsid w:val="00136F73"/>
    <w:rsid w:val="00137276"/>
    <w:rsid w:val="001372BE"/>
    <w:rsid w:val="00137605"/>
    <w:rsid w:val="001377D7"/>
    <w:rsid w:val="001378D3"/>
    <w:rsid w:val="001378FF"/>
    <w:rsid w:val="001379A3"/>
    <w:rsid w:val="001379E0"/>
    <w:rsid w:val="00137B74"/>
    <w:rsid w:val="00137DB1"/>
    <w:rsid w:val="00140077"/>
    <w:rsid w:val="001401D4"/>
    <w:rsid w:val="001403D1"/>
    <w:rsid w:val="0014040D"/>
    <w:rsid w:val="0014058C"/>
    <w:rsid w:val="001405DF"/>
    <w:rsid w:val="001405E4"/>
    <w:rsid w:val="00140670"/>
    <w:rsid w:val="0014069A"/>
    <w:rsid w:val="001407B8"/>
    <w:rsid w:val="001408CA"/>
    <w:rsid w:val="00140BF0"/>
    <w:rsid w:val="00140D06"/>
    <w:rsid w:val="00140D56"/>
    <w:rsid w:val="00140E89"/>
    <w:rsid w:val="00140F4C"/>
    <w:rsid w:val="00140FCA"/>
    <w:rsid w:val="00141184"/>
    <w:rsid w:val="00141215"/>
    <w:rsid w:val="001412CE"/>
    <w:rsid w:val="001412F0"/>
    <w:rsid w:val="001413B0"/>
    <w:rsid w:val="0014148C"/>
    <w:rsid w:val="00141583"/>
    <w:rsid w:val="00141626"/>
    <w:rsid w:val="00141954"/>
    <w:rsid w:val="00141AA7"/>
    <w:rsid w:val="00141BC6"/>
    <w:rsid w:val="00141CD5"/>
    <w:rsid w:val="00141CEB"/>
    <w:rsid w:val="00141F9E"/>
    <w:rsid w:val="00141FB5"/>
    <w:rsid w:val="00141FE0"/>
    <w:rsid w:val="0014201E"/>
    <w:rsid w:val="0014226C"/>
    <w:rsid w:val="00142348"/>
    <w:rsid w:val="00142B70"/>
    <w:rsid w:val="00142D55"/>
    <w:rsid w:val="00142E76"/>
    <w:rsid w:val="00143170"/>
    <w:rsid w:val="001431ED"/>
    <w:rsid w:val="001431F0"/>
    <w:rsid w:val="00143291"/>
    <w:rsid w:val="001434B9"/>
    <w:rsid w:val="00143563"/>
    <w:rsid w:val="00143638"/>
    <w:rsid w:val="001437A2"/>
    <w:rsid w:val="001437E2"/>
    <w:rsid w:val="001437E8"/>
    <w:rsid w:val="001437F6"/>
    <w:rsid w:val="00143866"/>
    <w:rsid w:val="00143A19"/>
    <w:rsid w:val="00143B08"/>
    <w:rsid w:val="00143B5D"/>
    <w:rsid w:val="00143D8D"/>
    <w:rsid w:val="00143F34"/>
    <w:rsid w:val="00144137"/>
    <w:rsid w:val="0014415A"/>
    <w:rsid w:val="0014419E"/>
    <w:rsid w:val="00144214"/>
    <w:rsid w:val="0014429B"/>
    <w:rsid w:val="001442EB"/>
    <w:rsid w:val="00144413"/>
    <w:rsid w:val="001444C1"/>
    <w:rsid w:val="0014464A"/>
    <w:rsid w:val="00144A2C"/>
    <w:rsid w:val="00144AB0"/>
    <w:rsid w:val="00144BB8"/>
    <w:rsid w:val="00144BE2"/>
    <w:rsid w:val="00144CE0"/>
    <w:rsid w:val="00144D9D"/>
    <w:rsid w:val="00144E77"/>
    <w:rsid w:val="00144F3C"/>
    <w:rsid w:val="00145062"/>
    <w:rsid w:val="0014564F"/>
    <w:rsid w:val="001457EB"/>
    <w:rsid w:val="00145A89"/>
    <w:rsid w:val="00145AAC"/>
    <w:rsid w:val="00145B14"/>
    <w:rsid w:val="00145B81"/>
    <w:rsid w:val="00145BB9"/>
    <w:rsid w:val="00145BD8"/>
    <w:rsid w:val="00145D8C"/>
    <w:rsid w:val="00145E40"/>
    <w:rsid w:val="00145E52"/>
    <w:rsid w:val="0014630F"/>
    <w:rsid w:val="00146387"/>
    <w:rsid w:val="001466CB"/>
    <w:rsid w:val="00146938"/>
    <w:rsid w:val="00146BC1"/>
    <w:rsid w:val="00146BD8"/>
    <w:rsid w:val="00146C2B"/>
    <w:rsid w:val="00146CFB"/>
    <w:rsid w:val="00146D3C"/>
    <w:rsid w:val="00146EFF"/>
    <w:rsid w:val="00146F37"/>
    <w:rsid w:val="0014707D"/>
    <w:rsid w:val="00147410"/>
    <w:rsid w:val="001474B1"/>
    <w:rsid w:val="00147506"/>
    <w:rsid w:val="00147671"/>
    <w:rsid w:val="00147681"/>
    <w:rsid w:val="0014776C"/>
    <w:rsid w:val="001477AD"/>
    <w:rsid w:val="00147858"/>
    <w:rsid w:val="00147AF2"/>
    <w:rsid w:val="00147C7B"/>
    <w:rsid w:val="00147C86"/>
    <w:rsid w:val="00147EED"/>
    <w:rsid w:val="00150102"/>
    <w:rsid w:val="00150589"/>
    <w:rsid w:val="001506B9"/>
    <w:rsid w:val="001508B7"/>
    <w:rsid w:val="001509EE"/>
    <w:rsid w:val="00150B37"/>
    <w:rsid w:val="00150B6C"/>
    <w:rsid w:val="00150C62"/>
    <w:rsid w:val="00150CED"/>
    <w:rsid w:val="00150D96"/>
    <w:rsid w:val="00150D9B"/>
    <w:rsid w:val="00150DCA"/>
    <w:rsid w:val="00150DF5"/>
    <w:rsid w:val="001511D6"/>
    <w:rsid w:val="00151297"/>
    <w:rsid w:val="00151312"/>
    <w:rsid w:val="00151521"/>
    <w:rsid w:val="001516C4"/>
    <w:rsid w:val="0015174A"/>
    <w:rsid w:val="00151758"/>
    <w:rsid w:val="001517DF"/>
    <w:rsid w:val="001517EB"/>
    <w:rsid w:val="0015186F"/>
    <w:rsid w:val="00151A18"/>
    <w:rsid w:val="00151A5F"/>
    <w:rsid w:val="00151A6D"/>
    <w:rsid w:val="00151BF1"/>
    <w:rsid w:val="00151D3C"/>
    <w:rsid w:val="00151E4C"/>
    <w:rsid w:val="001521A1"/>
    <w:rsid w:val="00152455"/>
    <w:rsid w:val="0015247A"/>
    <w:rsid w:val="00152528"/>
    <w:rsid w:val="00152831"/>
    <w:rsid w:val="00152B5D"/>
    <w:rsid w:val="00152B90"/>
    <w:rsid w:val="00152EED"/>
    <w:rsid w:val="00153013"/>
    <w:rsid w:val="00153030"/>
    <w:rsid w:val="0015313F"/>
    <w:rsid w:val="00153156"/>
    <w:rsid w:val="00153402"/>
    <w:rsid w:val="00153553"/>
    <w:rsid w:val="0015358B"/>
    <w:rsid w:val="00153639"/>
    <w:rsid w:val="00153650"/>
    <w:rsid w:val="0015377A"/>
    <w:rsid w:val="00153830"/>
    <w:rsid w:val="00153A67"/>
    <w:rsid w:val="00153A79"/>
    <w:rsid w:val="00153BFE"/>
    <w:rsid w:val="00153C82"/>
    <w:rsid w:val="00153D1F"/>
    <w:rsid w:val="001540AA"/>
    <w:rsid w:val="0015422A"/>
    <w:rsid w:val="00154241"/>
    <w:rsid w:val="0015428D"/>
    <w:rsid w:val="001544E1"/>
    <w:rsid w:val="00154549"/>
    <w:rsid w:val="001545A9"/>
    <w:rsid w:val="00154978"/>
    <w:rsid w:val="001549AB"/>
    <w:rsid w:val="00154A9E"/>
    <w:rsid w:val="00154BDB"/>
    <w:rsid w:val="00154D47"/>
    <w:rsid w:val="00154F49"/>
    <w:rsid w:val="0015501A"/>
    <w:rsid w:val="001552AF"/>
    <w:rsid w:val="001552DC"/>
    <w:rsid w:val="00155302"/>
    <w:rsid w:val="00155554"/>
    <w:rsid w:val="0015584D"/>
    <w:rsid w:val="00155906"/>
    <w:rsid w:val="001559A7"/>
    <w:rsid w:val="00155A52"/>
    <w:rsid w:val="00155ACB"/>
    <w:rsid w:val="00155AD9"/>
    <w:rsid w:val="00155C46"/>
    <w:rsid w:val="00155C9B"/>
    <w:rsid w:val="00155D0A"/>
    <w:rsid w:val="00155E23"/>
    <w:rsid w:val="00155E41"/>
    <w:rsid w:val="0015600F"/>
    <w:rsid w:val="00156017"/>
    <w:rsid w:val="00156162"/>
    <w:rsid w:val="00156323"/>
    <w:rsid w:val="00156428"/>
    <w:rsid w:val="00156477"/>
    <w:rsid w:val="001565E1"/>
    <w:rsid w:val="00156746"/>
    <w:rsid w:val="0015692E"/>
    <w:rsid w:val="00156C48"/>
    <w:rsid w:val="00156C82"/>
    <w:rsid w:val="00156D0F"/>
    <w:rsid w:val="00156DBE"/>
    <w:rsid w:val="00156E71"/>
    <w:rsid w:val="00156E80"/>
    <w:rsid w:val="00156F20"/>
    <w:rsid w:val="00156F97"/>
    <w:rsid w:val="00156FEE"/>
    <w:rsid w:val="00157044"/>
    <w:rsid w:val="001574F3"/>
    <w:rsid w:val="0015783A"/>
    <w:rsid w:val="0015785B"/>
    <w:rsid w:val="00157897"/>
    <w:rsid w:val="001579DB"/>
    <w:rsid w:val="00157A82"/>
    <w:rsid w:val="00157D3A"/>
    <w:rsid w:val="00157E38"/>
    <w:rsid w:val="00157EB3"/>
    <w:rsid w:val="00157EF3"/>
    <w:rsid w:val="00160058"/>
    <w:rsid w:val="001600F2"/>
    <w:rsid w:val="0016027D"/>
    <w:rsid w:val="001603F3"/>
    <w:rsid w:val="001604AB"/>
    <w:rsid w:val="001607F8"/>
    <w:rsid w:val="00160835"/>
    <w:rsid w:val="00160A62"/>
    <w:rsid w:val="00160A78"/>
    <w:rsid w:val="00160BD0"/>
    <w:rsid w:val="00160CBB"/>
    <w:rsid w:val="00160E3A"/>
    <w:rsid w:val="00160EF1"/>
    <w:rsid w:val="00160F08"/>
    <w:rsid w:val="001611A0"/>
    <w:rsid w:val="001612F6"/>
    <w:rsid w:val="00161304"/>
    <w:rsid w:val="00161415"/>
    <w:rsid w:val="00161439"/>
    <w:rsid w:val="001614B9"/>
    <w:rsid w:val="0016168B"/>
    <w:rsid w:val="001618A0"/>
    <w:rsid w:val="001618C0"/>
    <w:rsid w:val="0016196B"/>
    <w:rsid w:val="00161AA0"/>
    <w:rsid w:val="00161BCB"/>
    <w:rsid w:val="00161C39"/>
    <w:rsid w:val="00161C51"/>
    <w:rsid w:val="00161D31"/>
    <w:rsid w:val="00161EEF"/>
    <w:rsid w:val="00161FED"/>
    <w:rsid w:val="001620BE"/>
    <w:rsid w:val="001621B9"/>
    <w:rsid w:val="001621D7"/>
    <w:rsid w:val="00162514"/>
    <w:rsid w:val="001625C6"/>
    <w:rsid w:val="00162728"/>
    <w:rsid w:val="00162790"/>
    <w:rsid w:val="001629AD"/>
    <w:rsid w:val="00162B37"/>
    <w:rsid w:val="00162B9C"/>
    <w:rsid w:val="00162BC2"/>
    <w:rsid w:val="00162CA4"/>
    <w:rsid w:val="00162D58"/>
    <w:rsid w:val="00162DB4"/>
    <w:rsid w:val="00162DBC"/>
    <w:rsid w:val="00162F49"/>
    <w:rsid w:val="00162F82"/>
    <w:rsid w:val="00162FC5"/>
    <w:rsid w:val="00162FDA"/>
    <w:rsid w:val="00163196"/>
    <w:rsid w:val="00163200"/>
    <w:rsid w:val="00163235"/>
    <w:rsid w:val="001632FE"/>
    <w:rsid w:val="00163519"/>
    <w:rsid w:val="0016360F"/>
    <w:rsid w:val="00163735"/>
    <w:rsid w:val="001637C0"/>
    <w:rsid w:val="00163811"/>
    <w:rsid w:val="00163960"/>
    <w:rsid w:val="00163A37"/>
    <w:rsid w:val="00163AA6"/>
    <w:rsid w:val="00163AF7"/>
    <w:rsid w:val="00163BB2"/>
    <w:rsid w:val="00163D55"/>
    <w:rsid w:val="00163FF3"/>
    <w:rsid w:val="001640AE"/>
    <w:rsid w:val="00164237"/>
    <w:rsid w:val="001642F4"/>
    <w:rsid w:val="001642F8"/>
    <w:rsid w:val="00164500"/>
    <w:rsid w:val="001645DE"/>
    <w:rsid w:val="00164740"/>
    <w:rsid w:val="001647FC"/>
    <w:rsid w:val="00164899"/>
    <w:rsid w:val="00164A0A"/>
    <w:rsid w:val="00164A5E"/>
    <w:rsid w:val="00164A66"/>
    <w:rsid w:val="00164D13"/>
    <w:rsid w:val="00164D16"/>
    <w:rsid w:val="00164E37"/>
    <w:rsid w:val="00164E55"/>
    <w:rsid w:val="00164E59"/>
    <w:rsid w:val="00164EA7"/>
    <w:rsid w:val="001651EA"/>
    <w:rsid w:val="00165330"/>
    <w:rsid w:val="00165406"/>
    <w:rsid w:val="00165745"/>
    <w:rsid w:val="001657F4"/>
    <w:rsid w:val="0016597B"/>
    <w:rsid w:val="001659BB"/>
    <w:rsid w:val="00165AFE"/>
    <w:rsid w:val="00165BFD"/>
    <w:rsid w:val="00165C0D"/>
    <w:rsid w:val="00165C5D"/>
    <w:rsid w:val="00165E02"/>
    <w:rsid w:val="0016607F"/>
    <w:rsid w:val="0016610F"/>
    <w:rsid w:val="0016611B"/>
    <w:rsid w:val="0016629B"/>
    <w:rsid w:val="001664CE"/>
    <w:rsid w:val="00166559"/>
    <w:rsid w:val="00166567"/>
    <w:rsid w:val="0016656E"/>
    <w:rsid w:val="001668F8"/>
    <w:rsid w:val="001669B4"/>
    <w:rsid w:val="00166CA9"/>
    <w:rsid w:val="00166F45"/>
    <w:rsid w:val="00166FC4"/>
    <w:rsid w:val="00167072"/>
    <w:rsid w:val="001670D2"/>
    <w:rsid w:val="001671E0"/>
    <w:rsid w:val="001673B4"/>
    <w:rsid w:val="001673D2"/>
    <w:rsid w:val="00167499"/>
    <w:rsid w:val="00167649"/>
    <w:rsid w:val="00167A50"/>
    <w:rsid w:val="00167C2B"/>
    <w:rsid w:val="00167CF1"/>
    <w:rsid w:val="00167EEC"/>
    <w:rsid w:val="00167F05"/>
    <w:rsid w:val="001702F3"/>
    <w:rsid w:val="001703CA"/>
    <w:rsid w:val="001706BB"/>
    <w:rsid w:val="00170772"/>
    <w:rsid w:val="00170A9C"/>
    <w:rsid w:val="00170B23"/>
    <w:rsid w:val="00170C90"/>
    <w:rsid w:val="00170CB8"/>
    <w:rsid w:val="00170D6A"/>
    <w:rsid w:val="00170F8A"/>
    <w:rsid w:val="00171218"/>
    <w:rsid w:val="00171351"/>
    <w:rsid w:val="0017135F"/>
    <w:rsid w:val="0017160C"/>
    <w:rsid w:val="001716DD"/>
    <w:rsid w:val="00171765"/>
    <w:rsid w:val="0017199F"/>
    <w:rsid w:val="00171A06"/>
    <w:rsid w:val="00171AAB"/>
    <w:rsid w:val="00171AF4"/>
    <w:rsid w:val="00171D30"/>
    <w:rsid w:val="00171D9E"/>
    <w:rsid w:val="00171EC4"/>
    <w:rsid w:val="00171EF9"/>
    <w:rsid w:val="00171F8C"/>
    <w:rsid w:val="00172030"/>
    <w:rsid w:val="00172067"/>
    <w:rsid w:val="001721C5"/>
    <w:rsid w:val="001723F1"/>
    <w:rsid w:val="00172544"/>
    <w:rsid w:val="00172555"/>
    <w:rsid w:val="001727C0"/>
    <w:rsid w:val="0017284A"/>
    <w:rsid w:val="001729EC"/>
    <w:rsid w:val="00172A50"/>
    <w:rsid w:val="00172AC3"/>
    <w:rsid w:val="00172CC3"/>
    <w:rsid w:val="00172CC6"/>
    <w:rsid w:val="00172DDF"/>
    <w:rsid w:val="00172EFB"/>
    <w:rsid w:val="00173358"/>
    <w:rsid w:val="001733BD"/>
    <w:rsid w:val="00173518"/>
    <w:rsid w:val="00173696"/>
    <w:rsid w:val="001736DD"/>
    <w:rsid w:val="00173750"/>
    <w:rsid w:val="0017376B"/>
    <w:rsid w:val="0017389C"/>
    <w:rsid w:val="001738FA"/>
    <w:rsid w:val="00173B5C"/>
    <w:rsid w:val="00173CAA"/>
    <w:rsid w:val="00173D66"/>
    <w:rsid w:val="00173F80"/>
    <w:rsid w:val="00174085"/>
    <w:rsid w:val="001740D1"/>
    <w:rsid w:val="00174137"/>
    <w:rsid w:val="00174146"/>
    <w:rsid w:val="001742C4"/>
    <w:rsid w:val="001742C6"/>
    <w:rsid w:val="00174497"/>
    <w:rsid w:val="001744CD"/>
    <w:rsid w:val="00174701"/>
    <w:rsid w:val="00174726"/>
    <w:rsid w:val="0017490B"/>
    <w:rsid w:val="0017495D"/>
    <w:rsid w:val="00174A73"/>
    <w:rsid w:val="00174D69"/>
    <w:rsid w:val="00174E41"/>
    <w:rsid w:val="00175297"/>
    <w:rsid w:val="00175464"/>
    <w:rsid w:val="0017595C"/>
    <w:rsid w:val="00175A42"/>
    <w:rsid w:val="00175A54"/>
    <w:rsid w:val="00175F78"/>
    <w:rsid w:val="001760FB"/>
    <w:rsid w:val="00176149"/>
    <w:rsid w:val="001763C2"/>
    <w:rsid w:val="001765A6"/>
    <w:rsid w:val="0017668B"/>
    <w:rsid w:val="00176978"/>
    <w:rsid w:val="001769F1"/>
    <w:rsid w:val="00176A76"/>
    <w:rsid w:val="00176CFE"/>
    <w:rsid w:val="00176D1B"/>
    <w:rsid w:val="00176D8F"/>
    <w:rsid w:val="00176DB6"/>
    <w:rsid w:val="00176E9C"/>
    <w:rsid w:val="00176EA7"/>
    <w:rsid w:val="00176FDC"/>
    <w:rsid w:val="00177167"/>
    <w:rsid w:val="0017724C"/>
    <w:rsid w:val="00177257"/>
    <w:rsid w:val="001772DF"/>
    <w:rsid w:val="00177383"/>
    <w:rsid w:val="00177636"/>
    <w:rsid w:val="0017768B"/>
    <w:rsid w:val="001776CC"/>
    <w:rsid w:val="0017788F"/>
    <w:rsid w:val="00177981"/>
    <w:rsid w:val="00177A58"/>
    <w:rsid w:val="00177AD1"/>
    <w:rsid w:val="00177AFD"/>
    <w:rsid w:val="00177C02"/>
    <w:rsid w:val="00177C6C"/>
    <w:rsid w:val="00177CE4"/>
    <w:rsid w:val="00177DBE"/>
    <w:rsid w:val="00177DF2"/>
    <w:rsid w:val="00177E1E"/>
    <w:rsid w:val="00177F04"/>
    <w:rsid w:val="00180024"/>
    <w:rsid w:val="0018020D"/>
    <w:rsid w:val="001803BC"/>
    <w:rsid w:val="00180583"/>
    <w:rsid w:val="0018087B"/>
    <w:rsid w:val="001808DA"/>
    <w:rsid w:val="0018095E"/>
    <w:rsid w:val="001809DD"/>
    <w:rsid w:val="00180BD8"/>
    <w:rsid w:val="00180DFE"/>
    <w:rsid w:val="00180E93"/>
    <w:rsid w:val="00180FD8"/>
    <w:rsid w:val="00181064"/>
    <w:rsid w:val="001810B2"/>
    <w:rsid w:val="00181107"/>
    <w:rsid w:val="00181192"/>
    <w:rsid w:val="001812B7"/>
    <w:rsid w:val="00181348"/>
    <w:rsid w:val="001813DE"/>
    <w:rsid w:val="001813F6"/>
    <w:rsid w:val="00181454"/>
    <w:rsid w:val="001815BA"/>
    <w:rsid w:val="00181604"/>
    <w:rsid w:val="0018176D"/>
    <w:rsid w:val="00181892"/>
    <w:rsid w:val="00181964"/>
    <w:rsid w:val="00181C77"/>
    <w:rsid w:val="00181E23"/>
    <w:rsid w:val="00181E5A"/>
    <w:rsid w:val="00182057"/>
    <w:rsid w:val="001820D1"/>
    <w:rsid w:val="001821BB"/>
    <w:rsid w:val="0018223A"/>
    <w:rsid w:val="001823F9"/>
    <w:rsid w:val="00182473"/>
    <w:rsid w:val="00182587"/>
    <w:rsid w:val="001825AE"/>
    <w:rsid w:val="001825DB"/>
    <w:rsid w:val="001825DF"/>
    <w:rsid w:val="00182697"/>
    <w:rsid w:val="00182710"/>
    <w:rsid w:val="00182766"/>
    <w:rsid w:val="00182C34"/>
    <w:rsid w:val="00182CBF"/>
    <w:rsid w:val="00182E3A"/>
    <w:rsid w:val="00182ED3"/>
    <w:rsid w:val="00182FA5"/>
    <w:rsid w:val="001830EB"/>
    <w:rsid w:val="0018312F"/>
    <w:rsid w:val="001831B4"/>
    <w:rsid w:val="001838B5"/>
    <w:rsid w:val="001839AA"/>
    <w:rsid w:val="00183A44"/>
    <w:rsid w:val="00183AB4"/>
    <w:rsid w:val="00183D9B"/>
    <w:rsid w:val="00183DC0"/>
    <w:rsid w:val="00183E31"/>
    <w:rsid w:val="00183F88"/>
    <w:rsid w:val="00183F99"/>
    <w:rsid w:val="00184086"/>
    <w:rsid w:val="001841EB"/>
    <w:rsid w:val="001843DD"/>
    <w:rsid w:val="00184459"/>
    <w:rsid w:val="00184485"/>
    <w:rsid w:val="001845DE"/>
    <w:rsid w:val="00184AC3"/>
    <w:rsid w:val="00184D50"/>
    <w:rsid w:val="00184DF8"/>
    <w:rsid w:val="00184ED7"/>
    <w:rsid w:val="00184F8D"/>
    <w:rsid w:val="00185397"/>
    <w:rsid w:val="001854CE"/>
    <w:rsid w:val="00185576"/>
    <w:rsid w:val="00185871"/>
    <w:rsid w:val="0018588C"/>
    <w:rsid w:val="00185902"/>
    <w:rsid w:val="00185C16"/>
    <w:rsid w:val="00185C8A"/>
    <w:rsid w:val="00185C99"/>
    <w:rsid w:val="00185D50"/>
    <w:rsid w:val="00185DCB"/>
    <w:rsid w:val="00185DFD"/>
    <w:rsid w:val="00186042"/>
    <w:rsid w:val="001860D5"/>
    <w:rsid w:val="001863F6"/>
    <w:rsid w:val="001866F1"/>
    <w:rsid w:val="00186744"/>
    <w:rsid w:val="001867B6"/>
    <w:rsid w:val="00186B8B"/>
    <w:rsid w:val="00186C47"/>
    <w:rsid w:val="00186C98"/>
    <w:rsid w:val="00186D42"/>
    <w:rsid w:val="00186EC7"/>
    <w:rsid w:val="00186EFF"/>
    <w:rsid w:val="00186F1F"/>
    <w:rsid w:val="00187056"/>
    <w:rsid w:val="00187167"/>
    <w:rsid w:val="00187307"/>
    <w:rsid w:val="00187387"/>
    <w:rsid w:val="001873D4"/>
    <w:rsid w:val="001875A7"/>
    <w:rsid w:val="00187B10"/>
    <w:rsid w:val="00187B83"/>
    <w:rsid w:val="00187E54"/>
    <w:rsid w:val="00190182"/>
    <w:rsid w:val="001903F0"/>
    <w:rsid w:val="00190783"/>
    <w:rsid w:val="001907F0"/>
    <w:rsid w:val="00190888"/>
    <w:rsid w:val="00190E97"/>
    <w:rsid w:val="00191004"/>
    <w:rsid w:val="001911D6"/>
    <w:rsid w:val="00191321"/>
    <w:rsid w:val="0019132F"/>
    <w:rsid w:val="001915E4"/>
    <w:rsid w:val="0019161A"/>
    <w:rsid w:val="00191661"/>
    <w:rsid w:val="00191692"/>
    <w:rsid w:val="00191C63"/>
    <w:rsid w:val="00191C8E"/>
    <w:rsid w:val="00191D93"/>
    <w:rsid w:val="00191F31"/>
    <w:rsid w:val="00192259"/>
    <w:rsid w:val="00192316"/>
    <w:rsid w:val="0019240C"/>
    <w:rsid w:val="00192548"/>
    <w:rsid w:val="00192559"/>
    <w:rsid w:val="00192578"/>
    <w:rsid w:val="001927E0"/>
    <w:rsid w:val="001929D8"/>
    <w:rsid w:val="00192D1C"/>
    <w:rsid w:val="00192F3A"/>
    <w:rsid w:val="00192F42"/>
    <w:rsid w:val="0019300C"/>
    <w:rsid w:val="00193420"/>
    <w:rsid w:val="00193537"/>
    <w:rsid w:val="00193656"/>
    <w:rsid w:val="00193A50"/>
    <w:rsid w:val="00193AA3"/>
    <w:rsid w:val="00193B14"/>
    <w:rsid w:val="00193B5F"/>
    <w:rsid w:val="00193C7B"/>
    <w:rsid w:val="00193DA7"/>
    <w:rsid w:val="00193E9B"/>
    <w:rsid w:val="00193F62"/>
    <w:rsid w:val="00193F97"/>
    <w:rsid w:val="00193FA8"/>
    <w:rsid w:val="00194102"/>
    <w:rsid w:val="001945C9"/>
    <w:rsid w:val="001947FC"/>
    <w:rsid w:val="00194845"/>
    <w:rsid w:val="0019489D"/>
    <w:rsid w:val="00194A04"/>
    <w:rsid w:val="00194DB5"/>
    <w:rsid w:val="00194DBC"/>
    <w:rsid w:val="00194E69"/>
    <w:rsid w:val="00194E84"/>
    <w:rsid w:val="0019503D"/>
    <w:rsid w:val="001952D6"/>
    <w:rsid w:val="00195513"/>
    <w:rsid w:val="001958EF"/>
    <w:rsid w:val="00195A31"/>
    <w:rsid w:val="00195B76"/>
    <w:rsid w:val="00195CDD"/>
    <w:rsid w:val="00195E66"/>
    <w:rsid w:val="00195E78"/>
    <w:rsid w:val="00195F31"/>
    <w:rsid w:val="00196012"/>
    <w:rsid w:val="00196124"/>
    <w:rsid w:val="001961BA"/>
    <w:rsid w:val="00196AAD"/>
    <w:rsid w:val="00196AC6"/>
    <w:rsid w:val="00196BE8"/>
    <w:rsid w:val="00196D0B"/>
    <w:rsid w:val="00196DF5"/>
    <w:rsid w:val="00197083"/>
    <w:rsid w:val="0019714D"/>
    <w:rsid w:val="00197489"/>
    <w:rsid w:val="0019760D"/>
    <w:rsid w:val="00197671"/>
    <w:rsid w:val="001976D2"/>
    <w:rsid w:val="001977F1"/>
    <w:rsid w:val="001977FF"/>
    <w:rsid w:val="00197858"/>
    <w:rsid w:val="0019787D"/>
    <w:rsid w:val="00197979"/>
    <w:rsid w:val="001979A0"/>
    <w:rsid w:val="00197A5C"/>
    <w:rsid w:val="00197DFA"/>
    <w:rsid w:val="00197EAF"/>
    <w:rsid w:val="00197F6B"/>
    <w:rsid w:val="00197FC2"/>
    <w:rsid w:val="001A0164"/>
    <w:rsid w:val="001A021D"/>
    <w:rsid w:val="001A0245"/>
    <w:rsid w:val="001A02AC"/>
    <w:rsid w:val="001A03BB"/>
    <w:rsid w:val="001A0532"/>
    <w:rsid w:val="001A057B"/>
    <w:rsid w:val="001A0599"/>
    <w:rsid w:val="001A05FE"/>
    <w:rsid w:val="001A0643"/>
    <w:rsid w:val="001A0700"/>
    <w:rsid w:val="001A0754"/>
    <w:rsid w:val="001A07E9"/>
    <w:rsid w:val="001A08E2"/>
    <w:rsid w:val="001A0B2A"/>
    <w:rsid w:val="001A0E1C"/>
    <w:rsid w:val="001A0F1B"/>
    <w:rsid w:val="001A10CC"/>
    <w:rsid w:val="001A111B"/>
    <w:rsid w:val="001A11D9"/>
    <w:rsid w:val="001A1262"/>
    <w:rsid w:val="001A1311"/>
    <w:rsid w:val="001A1BB1"/>
    <w:rsid w:val="001A1D41"/>
    <w:rsid w:val="001A20F8"/>
    <w:rsid w:val="001A226A"/>
    <w:rsid w:val="001A2271"/>
    <w:rsid w:val="001A2291"/>
    <w:rsid w:val="001A24B0"/>
    <w:rsid w:val="001A258C"/>
    <w:rsid w:val="001A25DC"/>
    <w:rsid w:val="001A26C1"/>
    <w:rsid w:val="001A29D4"/>
    <w:rsid w:val="001A2A5C"/>
    <w:rsid w:val="001A2C88"/>
    <w:rsid w:val="001A2D85"/>
    <w:rsid w:val="001A30A4"/>
    <w:rsid w:val="001A3265"/>
    <w:rsid w:val="001A3398"/>
    <w:rsid w:val="001A33EB"/>
    <w:rsid w:val="001A3491"/>
    <w:rsid w:val="001A3549"/>
    <w:rsid w:val="001A3692"/>
    <w:rsid w:val="001A36D9"/>
    <w:rsid w:val="001A377B"/>
    <w:rsid w:val="001A3880"/>
    <w:rsid w:val="001A38F6"/>
    <w:rsid w:val="001A3975"/>
    <w:rsid w:val="001A39A0"/>
    <w:rsid w:val="001A3BEE"/>
    <w:rsid w:val="001A4036"/>
    <w:rsid w:val="001A406E"/>
    <w:rsid w:val="001A4342"/>
    <w:rsid w:val="001A455B"/>
    <w:rsid w:val="001A4693"/>
    <w:rsid w:val="001A4A3D"/>
    <w:rsid w:val="001A4ACF"/>
    <w:rsid w:val="001A4B59"/>
    <w:rsid w:val="001A4BD8"/>
    <w:rsid w:val="001A4C5B"/>
    <w:rsid w:val="001A4D06"/>
    <w:rsid w:val="001A4DC4"/>
    <w:rsid w:val="001A4DEF"/>
    <w:rsid w:val="001A50AE"/>
    <w:rsid w:val="001A5109"/>
    <w:rsid w:val="001A5213"/>
    <w:rsid w:val="001A5331"/>
    <w:rsid w:val="001A5430"/>
    <w:rsid w:val="001A549F"/>
    <w:rsid w:val="001A568D"/>
    <w:rsid w:val="001A56E7"/>
    <w:rsid w:val="001A57CB"/>
    <w:rsid w:val="001A592E"/>
    <w:rsid w:val="001A598B"/>
    <w:rsid w:val="001A5A47"/>
    <w:rsid w:val="001A5B84"/>
    <w:rsid w:val="001A5DBC"/>
    <w:rsid w:val="001A5E9A"/>
    <w:rsid w:val="001A6039"/>
    <w:rsid w:val="001A6090"/>
    <w:rsid w:val="001A613A"/>
    <w:rsid w:val="001A61E4"/>
    <w:rsid w:val="001A626A"/>
    <w:rsid w:val="001A6375"/>
    <w:rsid w:val="001A647E"/>
    <w:rsid w:val="001A64A8"/>
    <w:rsid w:val="001A65F0"/>
    <w:rsid w:val="001A6697"/>
    <w:rsid w:val="001A66D8"/>
    <w:rsid w:val="001A66E7"/>
    <w:rsid w:val="001A66F6"/>
    <w:rsid w:val="001A6869"/>
    <w:rsid w:val="001A69FD"/>
    <w:rsid w:val="001A6A43"/>
    <w:rsid w:val="001A6BEE"/>
    <w:rsid w:val="001A6CA8"/>
    <w:rsid w:val="001A6CEC"/>
    <w:rsid w:val="001A6D47"/>
    <w:rsid w:val="001A6E05"/>
    <w:rsid w:val="001A6E8F"/>
    <w:rsid w:val="001A6FC1"/>
    <w:rsid w:val="001A6FCA"/>
    <w:rsid w:val="001A7468"/>
    <w:rsid w:val="001A7510"/>
    <w:rsid w:val="001A7576"/>
    <w:rsid w:val="001A76CE"/>
    <w:rsid w:val="001A76FC"/>
    <w:rsid w:val="001A79E5"/>
    <w:rsid w:val="001A7C81"/>
    <w:rsid w:val="001A7D31"/>
    <w:rsid w:val="001A7D3E"/>
    <w:rsid w:val="001A7D4D"/>
    <w:rsid w:val="001A7D84"/>
    <w:rsid w:val="001A7D98"/>
    <w:rsid w:val="001A7DAB"/>
    <w:rsid w:val="001A7FCE"/>
    <w:rsid w:val="001B00ED"/>
    <w:rsid w:val="001B0347"/>
    <w:rsid w:val="001B03ED"/>
    <w:rsid w:val="001B0491"/>
    <w:rsid w:val="001B0716"/>
    <w:rsid w:val="001B0791"/>
    <w:rsid w:val="001B08FF"/>
    <w:rsid w:val="001B0974"/>
    <w:rsid w:val="001B097C"/>
    <w:rsid w:val="001B1087"/>
    <w:rsid w:val="001B10A2"/>
    <w:rsid w:val="001B11AA"/>
    <w:rsid w:val="001B11FC"/>
    <w:rsid w:val="001B155D"/>
    <w:rsid w:val="001B17CB"/>
    <w:rsid w:val="001B192D"/>
    <w:rsid w:val="001B19C2"/>
    <w:rsid w:val="001B1E01"/>
    <w:rsid w:val="001B1F6B"/>
    <w:rsid w:val="001B1FCF"/>
    <w:rsid w:val="001B1FF4"/>
    <w:rsid w:val="001B1FF7"/>
    <w:rsid w:val="001B20F9"/>
    <w:rsid w:val="001B2448"/>
    <w:rsid w:val="001B253D"/>
    <w:rsid w:val="001B27AD"/>
    <w:rsid w:val="001B283A"/>
    <w:rsid w:val="001B2955"/>
    <w:rsid w:val="001B2C14"/>
    <w:rsid w:val="001B2E69"/>
    <w:rsid w:val="001B2FD6"/>
    <w:rsid w:val="001B308F"/>
    <w:rsid w:val="001B313F"/>
    <w:rsid w:val="001B338A"/>
    <w:rsid w:val="001B33C9"/>
    <w:rsid w:val="001B3925"/>
    <w:rsid w:val="001B3BC5"/>
    <w:rsid w:val="001B3C8B"/>
    <w:rsid w:val="001B4044"/>
    <w:rsid w:val="001B441C"/>
    <w:rsid w:val="001B451C"/>
    <w:rsid w:val="001B4605"/>
    <w:rsid w:val="001B4624"/>
    <w:rsid w:val="001B465F"/>
    <w:rsid w:val="001B475D"/>
    <w:rsid w:val="001B47A2"/>
    <w:rsid w:val="001B47C8"/>
    <w:rsid w:val="001B4814"/>
    <w:rsid w:val="001B487C"/>
    <w:rsid w:val="001B491A"/>
    <w:rsid w:val="001B4B32"/>
    <w:rsid w:val="001B4B9E"/>
    <w:rsid w:val="001B4C26"/>
    <w:rsid w:val="001B4CB2"/>
    <w:rsid w:val="001B4CF2"/>
    <w:rsid w:val="001B4D07"/>
    <w:rsid w:val="001B5022"/>
    <w:rsid w:val="001B51E8"/>
    <w:rsid w:val="001B529F"/>
    <w:rsid w:val="001B5323"/>
    <w:rsid w:val="001B5591"/>
    <w:rsid w:val="001B55E4"/>
    <w:rsid w:val="001B568B"/>
    <w:rsid w:val="001B56F9"/>
    <w:rsid w:val="001B5752"/>
    <w:rsid w:val="001B59C0"/>
    <w:rsid w:val="001B5A6B"/>
    <w:rsid w:val="001B5CAC"/>
    <w:rsid w:val="001B5D78"/>
    <w:rsid w:val="001B5F49"/>
    <w:rsid w:val="001B6170"/>
    <w:rsid w:val="001B6200"/>
    <w:rsid w:val="001B62A3"/>
    <w:rsid w:val="001B64A9"/>
    <w:rsid w:val="001B6542"/>
    <w:rsid w:val="001B6695"/>
    <w:rsid w:val="001B67E5"/>
    <w:rsid w:val="001B6837"/>
    <w:rsid w:val="001B687C"/>
    <w:rsid w:val="001B6B42"/>
    <w:rsid w:val="001B6D4A"/>
    <w:rsid w:val="001B6E1E"/>
    <w:rsid w:val="001B6F2E"/>
    <w:rsid w:val="001B6FBC"/>
    <w:rsid w:val="001B70D2"/>
    <w:rsid w:val="001B732B"/>
    <w:rsid w:val="001B797F"/>
    <w:rsid w:val="001B7A8D"/>
    <w:rsid w:val="001B7B1C"/>
    <w:rsid w:val="001B7B8B"/>
    <w:rsid w:val="001B7CA0"/>
    <w:rsid w:val="001B7CF7"/>
    <w:rsid w:val="001C0094"/>
    <w:rsid w:val="001C00C0"/>
    <w:rsid w:val="001C02CF"/>
    <w:rsid w:val="001C0484"/>
    <w:rsid w:val="001C083A"/>
    <w:rsid w:val="001C0872"/>
    <w:rsid w:val="001C0A2E"/>
    <w:rsid w:val="001C0A4A"/>
    <w:rsid w:val="001C0B36"/>
    <w:rsid w:val="001C0BB4"/>
    <w:rsid w:val="001C0BDB"/>
    <w:rsid w:val="001C0D6F"/>
    <w:rsid w:val="001C0D86"/>
    <w:rsid w:val="001C0F69"/>
    <w:rsid w:val="001C10DF"/>
    <w:rsid w:val="001C12E3"/>
    <w:rsid w:val="001C1514"/>
    <w:rsid w:val="001C1A27"/>
    <w:rsid w:val="001C1A28"/>
    <w:rsid w:val="001C1D67"/>
    <w:rsid w:val="001C1E51"/>
    <w:rsid w:val="001C1F46"/>
    <w:rsid w:val="001C1F52"/>
    <w:rsid w:val="001C2174"/>
    <w:rsid w:val="001C224B"/>
    <w:rsid w:val="001C2306"/>
    <w:rsid w:val="001C2359"/>
    <w:rsid w:val="001C23E4"/>
    <w:rsid w:val="001C2431"/>
    <w:rsid w:val="001C2541"/>
    <w:rsid w:val="001C255F"/>
    <w:rsid w:val="001C258D"/>
    <w:rsid w:val="001C2A69"/>
    <w:rsid w:val="001C2C34"/>
    <w:rsid w:val="001C2CDF"/>
    <w:rsid w:val="001C2E2D"/>
    <w:rsid w:val="001C2E49"/>
    <w:rsid w:val="001C2FDD"/>
    <w:rsid w:val="001C2FEB"/>
    <w:rsid w:val="001C30D3"/>
    <w:rsid w:val="001C32BE"/>
    <w:rsid w:val="001C34F9"/>
    <w:rsid w:val="001C37EF"/>
    <w:rsid w:val="001C38C4"/>
    <w:rsid w:val="001C3AD9"/>
    <w:rsid w:val="001C3B54"/>
    <w:rsid w:val="001C3C42"/>
    <w:rsid w:val="001C3CF4"/>
    <w:rsid w:val="001C3D07"/>
    <w:rsid w:val="001C3D50"/>
    <w:rsid w:val="001C3DE6"/>
    <w:rsid w:val="001C3E87"/>
    <w:rsid w:val="001C40BD"/>
    <w:rsid w:val="001C41C3"/>
    <w:rsid w:val="001C43AB"/>
    <w:rsid w:val="001C4647"/>
    <w:rsid w:val="001C48C6"/>
    <w:rsid w:val="001C4990"/>
    <w:rsid w:val="001C4C2D"/>
    <w:rsid w:val="001C4C8A"/>
    <w:rsid w:val="001C4CCB"/>
    <w:rsid w:val="001C5324"/>
    <w:rsid w:val="001C5440"/>
    <w:rsid w:val="001C5E30"/>
    <w:rsid w:val="001C5EFB"/>
    <w:rsid w:val="001C5F2B"/>
    <w:rsid w:val="001C6134"/>
    <w:rsid w:val="001C623E"/>
    <w:rsid w:val="001C63EC"/>
    <w:rsid w:val="001C6414"/>
    <w:rsid w:val="001C6451"/>
    <w:rsid w:val="001C6A29"/>
    <w:rsid w:val="001C6A90"/>
    <w:rsid w:val="001C6AE4"/>
    <w:rsid w:val="001C6B04"/>
    <w:rsid w:val="001C6B5A"/>
    <w:rsid w:val="001C6C21"/>
    <w:rsid w:val="001C6C55"/>
    <w:rsid w:val="001C6D65"/>
    <w:rsid w:val="001C6FFD"/>
    <w:rsid w:val="001C71F2"/>
    <w:rsid w:val="001C7436"/>
    <w:rsid w:val="001C77F9"/>
    <w:rsid w:val="001C7804"/>
    <w:rsid w:val="001C780F"/>
    <w:rsid w:val="001C7950"/>
    <w:rsid w:val="001C79B9"/>
    <w:rsid w:val="001C7B38"/>
    <w:rsid w:val="001C7D11"/>
    <w:rsid w:val="001C7D4B"/>
    <w:rsid w:val="001C7D7E"/>
    <w:rsid w:val="001C7D99"/>
    <w:rsid w:val="001C7F3D"/>
    <w:rsid w:val="001C7FE6"/>
    <w:rsid w:val="001D0146"/>
    <w:rsid w:val="001D0227"/>
    <w:rsid w:val="001D0842"/>
    <w:rsid w:val="001D08FD"/>
    <w:rsid w:val="001D0918"/>
    <w:rsid w:val="001D0A8F"/>
    <w:rsid w:val="001D0B77"/>
    <w:rsid w:val="001D0EFE"/>
    <w:rsid w:val="001D10F3"/>
    <w:rsid w:val="001D1102"/>
    <w:rsid w:val="001D11D1"/>
    <w:rsid w:val="001D12FC"/>
    <w:rsid w:val="001D1609"/>
    <w:rsid w:val="001D1711"/>
    <w:rsid w:val="001D1995"/>
    <w:rsid w:val="001D1A07"/>
    <w:rsid w:val="001D1BB0"/>
    <w:rsid w:val="001D1BD8"/>
    <w:rsid w:val="001D1E13"/>
    <w:rsid w:val="001D1FB6"/>
    <w:rsid w:val="001D2003"/>
    <w:rsid w:val="001D201C"/>
    <w:rsid w:val="001D2061"/>
    <w:rsid w:val="001D220A"/>
    <w:rsid w:val="001D2213"/>
    <w:rsid w:val="001D26C9"/>
    <w:rsid w:val="001D28B7"/>
    <w:rsid w:val="001D28CD"/>
    <w:rsid w:val="001D2A44"/>
    <w:rsid w:val="001D2A91"/>
    <w:rsid w:val="001D2D65"/>
    <w:rsid w:val="001D2D6D"/>
    <w:rsid w:val="001D2F06"/>
    <w:rsid w:val="001D3145"/>
    <w:rsid w:val="001D334D"/>
    <w:rsid w:val="001D3425"/>
    <w:rsid w:val="001D34D6"/>
    <w:rsid w:val="001D3504"/>
    <w:rsid w:val="001D37F8"/>
    <w:rsid w:val="001D3808"/>
    <w:rsid w:val="001D384E"/>
    <w:rsid w:val="001D40A9"/>
    <w:rsid w:val="001D4468"/>
    <w:rsid w:val="001D4470"/>
    <w:rsid w:val="001D475D"/>
    <w:rsid w:val="001D49A2"/>
    <w:rsid w:val="001D4A84"/>
    <w:rsid w:val="001D4C8D"/>
    <w:rsid w:val="001D4DE5"/>
    <w:rsid w:val="001D4F2A"/>
    <w:rsid w:val="001D5002"/>
    <w:rsid w:val="001D517D"/>
    <w:rsid w:val="001D544A"/>
    <w:rsid w:val="001D5683"/>
    <w:rsid w:val="001D576E"/>
    <w:rsid w:val="001D5AFF"/>
    <w:rsid w:val="001D5BA3"/>
    <w:rsid w:val="001D5BD1"/>
    <w:rsid w:val="001D5C15"/>
    <w:rsid w:val="001D5CBD"/>
    <w:rsid w:val="001D5E9E"/>
    <w:rsid w:val="001D5EAF"/>
    <w:rsid w:val="001D5ED8"/>
    <w:rsid w:val="001D5F1F"/>
    <w:rsid w:val="001D6022"/>
    <w:rsid w:val="001D639B"/>
    <w:rsid w:val="001D66B2"/>
    <w:rsid w:val="001D6724"/>
    <w:rsid w:val="001D67A7"/>
    <w:rsid w:val="001D6814"/>
    <w:rsid w:val="001D68A6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5AA"/>
    <w:rsid w:val="001D7716"/>
    <w:rsid w:val="001D7892"/>
    <w:rsid w:val="001D78D8"/>
    <w:rsid w:val="001D7B14"/>
    <w:rsid w:val="001D7D9E"/>
    <w:rsid w:val="001D7DD9"/>
    <w:rsid w:val="001E00E6"/>
    <w:rsid w:val="001E0285"/>
    <w:rsid w:val="001E042E"/>
    <w:rsid w:val="001E0466"/>
    <w:rsid w:val="001E05A7"/>
    <w:rsid w:val="001E0675"/>
    <w:rsid w:val="001E0744"/>
    <w:rsid w:val="001E09C4"/>
    <w:rsid w:val="001E0A58"/>
    <w:rsid w:val="001E0A98"/>
    <w:rsid w:val="001E0BCC"/>
    <w:rsid w:val="001E0BD5"/>
    <w:rsid w:val="001E0C6F"/>
    <w:rsid w:val="001E0CA3"/>
    <w:rsid w:val="001E0D78"/>
    <w:rsid w:val="001E0FFB"/>
    <w:rsid w:val="001E10FC"/>
    <w:rsid w:val="001E11A9"/>
    <w:rsid w:val="001E124F"/>
    <w:rsid w:val="001E12C6"/>
    <w:rsid w:val="001E13E0"/>
    <w:rsid w:val="001E14AB"/>
    <w:rsid w:val="001E16E7"/>
    <w:rsid w:val="001E1706"/>
    <w:rsid w:val="001E1770"/>
    <w:rsid w:val="001E187A"/>
    <w:rsid w:val="001E18EA"/>
    <w:rsid w:val="001E19A1"/>
    <w:rsid w:val="001E19CE"/>
    <w:rsid w:val="001E1A5D"/>
    <w:rsid w:val="001E1AEC"/>
    <w:rsid w:val="001E1BD4"/>
    <w:rsid w:val="001E1C96"/>
    <w:rsid w:val="001E1E02"/>
    <w:rsid w:val="001E202C"/>
    <w:rsid w:val="001E2319"/>
    <w:rsid w:val="001E24A4"/>
    <w:rsid w:val="001E261D"/>
    <w:rsid w:val="001E2635"/>
    <w:rsid w:val="001E279C"/>
    <w:rsid w:val="001E2867"/>
    <w:rsid w:val="001E2B18"/>
    <w:rsid w:val="001E2C79"/>
    <w:rsid w:val="001E2CF0"/>
    <w:rsid w:val="001E2DBE"/>
    <w:rsid w:val="001E2F97"/>
    <w:rsid w:val="001E33FE"/>
    <w:rsid w:val="001E367A"/>
    <w:rsid w:val="001E3842"/>
    <w:rsid w:val="001E3A29"/>
    <w:rsid w:val="001E3CCE"/>
    <w:rsid w:val="001E3D14"/>
    <w:rsid w:val="001E3EE6"/>
    <w:rsid w:val="001E3F10"/>
    <w:rsid w:val="001E3F13"/>
    <w:rsid w:val="001E3FD7"/>
    <w:rsid w:val="001E422F"/>
    <w:rsid w:val="001E445C"/>
    <w:rsid w:val="001E4674"/>
    <w:rsid w:val="001E46B2"/>
    <w:rsid w:val="001E46F4"/>
    <w:rsid w:val="001E4737"/>
    <w:rsid w:val="001E484C"/>
    <w:rsid w:val="001E489D"/>
    <w:rsid w:val="001E4B4F"/>
    <w:rsid w:val="001E4B62"/>
    <w:rsid w:val="001E4EAF"/>
    <w:rsid w:val="001E4EEC"/>
    <w:rsid w:val="001E4F1C"/>
    <w:rsid w:val="001E4F69"/>
    <w:rsid w:val="001E506F"/>
    <w:rsid w:val="001E51DE"/>
    <w:rsid w:val="001E5345"/>
    <w:rsid w:val="001E538C"/>
    <w:rsid w:val="001E5568"/>
    <w:rsid w:val="001E588F"/>
    <w:rsid w:val="001E595E"/>
    <w:rsid w:val="001E59DC"/>
    <w:rsid w:val="001E59EB"/>
    <w:rsid w:val="001E5BAE"/>
    <w:rsid w:val="001E5BDA"/>
    <w:rsid w:val="001E5C6F"/>
    <w:rsid w:val="001E5C90"/>
    <w:rsid w:val="001E5D47"/>
    <w:rsid w:val="001E5D9B"/>
    <w:rsid w:val="001E5FE3"/>
    <w:rsid w:val="001E61CB"/>
    <w:rsid w:val="001E64D3"/>
    <w:rsid w:val="001E68B2"/>
    <w:rsid w:val="001E6E00"/>
    <w:rsid w:val="001E6EAC"/>
    <w:rsid w:val="001E6EC0"/>
    <w:rsid w:val="001E7089"/>
    <w:rsid w:val="001E7279"/>
    <w:rsid w:val="001E731C"/>
    <w:rsid w:val="001E74C5"/>
    <w:rsid w:val="001E753C"/>
    <w:rsid w:val="001E75D3"/>
    <w:rsid w:val="001E76AB"/>
    <w:rsid w:val="001E773F"/>
    <w:rsid w:val="001E7833"/>
    <w:rsid w:val="001E7956"/>
    <w:rsid w:val="001E795E"/>
    <w:rsid w:val="001E7986"/>
    <w:rsid w:val="001E79C7"/>
    <w:rsid w:val="001E7A1B"/>
    <w:rsid w:val="001E7E41"/>
    <w:rsid w:val="001E7F43"/>
    <w:rsid w:val="001F00B5"/>
    <w:rsid w:val="001F015D"/>
    <w:rsid w:val="001F0162"/>
    <w:rsid w:val="001F0240"/>
    <w:rsid w:val="001F0536"/>
    <w:rsid w:val="001F0553"/>
    <w:rsid w:val="001F05A7"/>
    <w:rsid w:val="001F063A"/>
    <w:rsid w:val="001F06BF"/>
    <w:rsid w:val="001F07D0"/>
    <w:rsid w:val="001F0AF2"/>
    <w:rsid w:val="001F0B4A"/>
    <w:rsid w:val="001F0BD7"/>
    <w:rsid w:val="001F0CA5"/>
    <w:rsid w:val="001F0EB6"/>
    <w:rsid w:val="001F115C"/>
    <w:rsid w:val="001F1366"/>
    <w:rsid w:val="001F1508"/>
    <w:rsid w:val="001F1616"/>
    <w:rsid w:val="001F188A"/>
    <w:rsid w:val="001F18F5"/>
    <w:rsid w:val="001F1AD5"/>
    <w:rsid w:val="001F1B67"/>
    <w:rsid w:val="001F1C42"/>
    <w:rsid w:val="001F1C4A"/>
    <w:rsid w:val="001F1E37"/>
    <w:rsid w:val="001F1E80"/>
    <w:rsid w:val="001F1E89"/>
    <w:rsid w:val="001F204B"/>
    <w:rsid w:val="001F20FE"/>
    <w:rsid w:val="001F23C9"/>
    <w:rsid w:val="001F24CE"/>
    <w:rsid w:val="001F2577"/>
    <w:rsid w:val="001F2743"/>
    <w:rsid w:val="001F2864"/>
    <w:rsid w:val="001F287A"/>
    <w:rsid w:val="001F28C5"/>
    <w:rsid w:val="001F290B"/>
    <w:rsid w:val="001F2A28"/>
    <w:rsid w:val="001F2B36"/>
    <w:rsid w:val="001F2F27"/>
    <w:rsid w:val="001F31D7"/>
    <w:rsid w:val="001F3229"/>
    <w:rsid w:val="001F3284"/>
    <w:rsid w:val="001F32CE"/>
    <w:rsid w:val="001F3370"/>
    <w:rsid w:val="001F3372"/>
    <w:rsid w:val="001F3466"/>
    <w:rsid w:val="001F3498"/>
    <w:rsid w:val="001F34F4"/>
    <w:rsid w:val="001F3565"/>
    <w:rsid w:val="001F35F3"/>
    <w:rsid w:val="001F379F"/>
    <w:rsid w:val="001F38DB"/>
    <w:rsid w:val="001F3CA4"/>
    <w:rsid w:val="001F3E02"/>
    <w:rsid w:val="001F3FA7"/>
    <w:rsid w:val="001F407A"/>
    <w:rsid w:val="001F40FA"/>
    <w:rsid w:val="001F4243"/>
    <w:rsid w:val="001F42B8"/>
    <w:rsid w:val="001F44A1"/>
    <w:rsid w:val="001F4584"/>
    <w:rsid w:val="001F45B5"/>
    <w:rsid w:val="001F46F1"/>
    <w:rsid w:val="001F48C3"/>
    <w:rsid w:val="001F4C34"/>
    <w:rsid w:val="001F4DD0"/>
    <w:rsid w:val="001F4E8F"/>
    <w:rsid w:val="001F50E7"/>
    <w:rsid w:val="001F5148"/>
    <w:rsid w:val="001F545A"/>
    <w:rsid w:val="001F571A"/>
    <w:rsid w:val="001F57FF"/>
    <w:rsid w:val="001F5859"/>
    <w:rsid w:val="001F588F"/>
    <w:rsid w:val="001F592C"/>
    <w:rsid w:val="001F5A67"/>
    <w:rsid w:val="001F5B13"/>
    <w:rsid w:val="001F5BF5"/>
    <w:rsid w:val="001F5D01"/>
    <w:rsid w:val="001F5E0C"/>
    <w:rsid w:val="001F5FDD"/>
    <w:rsid w:val="001F6225"/>
    <w:rsid w:val="001F6284"/>
    <w:rsid w:val="001F63AB"/>
    <w:rsid w:val="001F6511"/>
    <w:rsid w:val="001F65BC"/>
    <w:rsid w:val="001F65C8"/>
    <w:rsid w:val="001F65E5"/>
    <w:rsid w:val="001F6699"/>
    <w:rsid w:val="001F6966"/>
    <w:rsid w:val="001F69CD"/>
    <w:rsid w:val="001F6B9D"/>
    <w:rsid w:val="001F6BD6"/>
    <w:rsid w:val="001F6D38"/>
    <w:rsid w:val="001F7126"/>
    <w:rsid w:val="001F72EC"/>
    <w:rsid w:val="001F73D5"/>
    <w:rsid w:val="001F766D"/>
    <w:rsid w:val="001F76BC"/>
    <w:rsid w:val="001F76E4"/>
    <w:rsid w:val="001F78C4"/>
    <w:rsid w:val="001F78CE"/>
    <w:rsid w:val="001F7949"/>
    <w:rsid w:val="001F7A28"/>
    <w:rsid w:val="001F7AE5"/>
    <w:rsid w:val="001F7C5E"/>
    <w:rsid w:val="001F7D44"/>
    <w:rsid w:val="00200173"/>
    <w:rsid w:val="00200537"/>
    <w:rsid w:val="00200603"/>
    <w:rsid w:val="0020082C"/>
    <w:rsid w:val="00200AF5"/>
    <w:rsid w:val="00200B90"/>
    <w:rsid w:val="00200FA4"/>
    <w:rsid w:val="002012A1"/>
    <w:rsid w:val="0020138E"/>
    <w:rsid w:val="002013A1"/>
    <w:rsid w:val="002014A0"/>
    <w:rsid w:val="002014CA"/>
    <w:rsid w:val="00201849"/>
    <w:rsid w:val="00201976"/>
    <w:rsid w:val="0020199F"/>
    <w:rsid w:val="00201BD7"/>
    <w:rsid w:val="00201DE3"/>
    <w:rsid w:val="00201E33"/>
    <w:rsid w:val="00201E60"/>
    <w:rsid w:val="00201F86"/>
    <w:rsid w:val="00201F96"/>
    <w:rsid w:val="002020B5"/>
    <w:rsid w:val="00202357"/>
    <w:rsid w:val="002024A5"/>
    <w:rsid w:val="002024B1"/>
    <w:rsid w:val="00202602"/>
    <w:rsid w:val="0020266B"/>
    <w:rsid w:val="00202BB3"/>
    <w:rsid w:val="0020302C"/>
    <w:rsid w:val="002030C1"/>
    <w:rsid w:val="00203176"/>
    <w:rsid w:val="002032D0"/>
    <w:rsid w:val="0020331B"/>
    <w:rsid w:val="00203429"/>
    <w:rsid w:val="0020360F"/>
    <w:rsid w:val="0020372D"/>
    <w:rsid w:val="002041A4"/>
    <w:rsid w:val="00204224"/>
    <w:rsid w:val="00204284"/>
    <w:rsid w:val="002042EB"/>
    <w:rsid w:val="00204366"/>
    <w:rsid w:val="002046B0"/>
    <w:rsid w:val="00204804"/>
    <w:rsid w:val="00204914"/>
    <w:rsid w:val="00204B48"/>
    <w:rsid w:val="00204C43"/>
    <w:rsid w:val="00204C7B"/>
    <w:rsid w:val="00204E57"/>
    <w:rsid w:val="00205051"/>
    <w:rsid w:val="002050FA"/>
    <w:rsid w:val="002054AB"/>
    <w:rsid w:val="002054D9"/>
    <w:rsid w:val="00205637"/>
    <w:rsid w:val="00205756"/>
    <w:rsid w:val="00205763"/>
    <w:rsid w:val="002058D9"/>
    <w:rsid w:val="002058DE"/>
    <w:rsid w:val="0020599C"/>
    <w:rsid w:val="00205B13"/>
    <w:rsid w:val="00206048"/>
    <w:rsid w:val="002061FD"/>
    <w:rsid w:val="002062E3"/>
    <w:rsid w:val="002063EF"/>
    <w:rsid w:val="002064F5"/>
    <w:rsid w:val="0020653A"/>
    <w:rsid w:val="0020669B"/>
    <w:rsid w:val="002066D8"/>
    <w:rsid w:val="00206750"/>
    <w:rsid w:val="0020685C"/>
    <w:rsid w:val="00206926"/>
    <w:rsid w:val="0020696D"/>
    <w:rsid w:val="00206A08"/>
    <w:rsid w:val="00206DCE"/>
    <w:rsid w:val="00206FB3"/>
    <w:rsid w:val="00206FC1"/>
    <w:rsid w:val="0020705D"/>
    <w:rsid w:val="002070A4"/>
    <w:rsid w:val="002070C3"/>
    <w:rsid w:val="00207108"/>
    <w:rsid w:val="00207175"/>
    <w:rsid w:val="00207185"/>
    <w:rsid w:val="00207187"/>
    <w:rsid w:val="0020718E"/>
    <w:rsid w:val="002073BD"/>
    <w:rsid w:val="002073BE"/>
    <w:rsid w:val="002073ED"/>
    <w:rsid w:val="00207D09"/>
    <w:rsid w:val="00207D75"/>
    <w:rsid w:val="00210026"/>
    <w:rsid w:val="002101E6"/>
    <w:rsid w:val="00210229"/>
    <w:rsid w:val="00210396"/>
    <w:rsid w:val="002103E6"/>
    <w:rsid w:val="00210495"/>
    <w:rsid w:val="002104A3"/>
    <w:rsid w:val="00210534"/>
    <w:rsid w:val="002105D2"/>
    <w:rsid w:val="00210A96"/>
    <w:rsid w:val="00210AB4"/>
    <w:rsid w:val="00210AE0"/>
    <w:rsid w:val="00210B08"/>
    <w:rsid w:val="00210CD3"/>
    <w:rsid w:val="00210FB5"/>
    <w:rsid w:val="002111D1"/>
    <w:rsid w:val="002113AE"/>
    <w:rsid w:val="00211500"/>
    <w:rsid w:val="0021158B"/>
    <w:rsid w:val="002117D6"/>
    <w:rsid w:val="00211939"/>
    <w:rsid w:val="00211A68"/>
    <w:rsid w:val="00211AC0"/>
    <w:rsid w:val="00211AC7"/>
    <w:rsid w:val="00211B52"/>
    <w:rsid w:val="00211BF0"/>
    <w:rsid w:val="00211C3A"/>
    <w:rsid w:val="00211CD1"/>
    <w:rsid w:val="00211E9E"/>
    <w:rsid w:val="00211EED"/>
    <w:rsid w:val="00211F56"/>
    <w:rsid w:val="0021210B"/>
    <w:rsid w:val="0021211B"/>
    <w:rsid w:val="00212590"/>
    <w:rsid w:val="002125C8"/>
    <w:rsid w:val="00212606"/>
    <w:rsid w:val="002126CE"/>
    <w:rsid w:val="00212938"/>
    <w:rsid w:val="002129A2"/>
    <w:rsid w:val="00212A76"/>
    <w:rsid w:val="0021301D"/>
    <w:rsid w:val="00213188"/>
    <w:rsid w:val="0021333C"/>
    <w:rsid w:val="002133CA"/>
    <w:rsid w:val="00213649"/>
    <w:rsid w:val="00213677"/>
    <w:rsid w:val="0021387D"/>
    <w:rsid w:val="0021388A"/>
    <w:rsid w:val="002139B2"/>
    <w:rsid w:val="00213C41"/>
    <w:rsid w:val="00213DB0"/>
    <w:rsid w:val="00213DDC"/>
    <w:rsid w:val="00213DFB"/>
    <w:rsid w:val="00213E81"/>
    <w:rsid w:val="00213FD6"/>
    <w:rsid w:val="0021417A"/>
    <w:rsid w:val="002141AF"/>
    <w:rsid w:val="00214203"/>
    <w:rsid w:val="0021425A"/>
    <w:rsid w:val="0021432B"/>
    <w:rsid w:val="0021454A"/>
    <w:rsid w:val="00214665"/>
    <w:rsid w:val="0021479E"/>
    <w:rsid w:val="00214A3A"/>
    <w:rsid w:val="00214A8A"/>
    <w:rsid w:val="00214B3A"/>
    <w:rsid w:val="00214D29"/>
    <w:rsid w:val="00214F3C"/>
    <w:rsid w:val="002150FF"/>
    <w:rsid w:val="0021515B"/>
    <w:rsid w:val="002151D6"/>
    <w:rsid w:val="00215567"/>
    <w:rsid w:val="002155A5"/>
    <w:rsid w:val="002157EB"/>
    <w:rsid w:val="00215AD7"/>
    <w:rsid w:val="00215ADE"/>
    <w:rsid w:val="00215C29"/>
    <w:rsid w:val="00215DF7"/>
    <w:rsid w:val="00216258"/>
    <w:rsid w:val="0021629B"/>
    <w:rsid w:val="002164D2"/>
    <w:rsid w:val="0021657E"/>
    <w:rsid w:val="00216598"/>
    <w:rsid w:val="00216622"/>
    <w:rsid w:val="002166C0"/>
    <w:rsid w:val="00216773"/>
    <w:rsid w:val="00216802"/>
    <w:rsid w:val="00216BDE"/>
    <w:rsid w:val="00216CC9"/>
    <w:rsid w:val="00216EA2"/>
    <w:rsid w:val="00216EC6"/>
    <w:rsid w:val="00216FB2"/>
    <w:rsid w:val="00217034"/>
    <w:rsid w:val="0021704F"/>
    <w:rsid w:val="00217057"/>
    <w:rsid w:val="0021708D"/>
    <w:rsid w:val="002171C9"/>
    <w:rsid w:val="0021720A"/>
    <w:rsid w:val="00217385"/>
    <w:rsid w:val="00217453"/>
    <w:rsid w:val="002176E2"/>
    <w:rsid w:val="00217803"/>
    <w:rsid w:val="00217C08"/>
    <w:rsid w:val="00217DFD"/>
    <w:rsid w:val="00217E94"/>
    <w:rsid w:val="00217FFA"/>
    <w:rsid w:val="00220079"/>
    <w:rsid w:val="002200BC"/>
    <w:rsid w:val="002205E5"/>
    <w:rsid w:val="0022070E"/>
    <w:rsid w:val="002207BF"/>
    <w:rsid w:val="002209C7"/>
    <w:rsid w:val="002209DD"/>
    <w:rsid w:val="00220AAB"/>
    <w:rsid w:val="00220AFE"/>
    <w:rsid w:val="00220DEF"/>
    <w:rsid w:val="00220ED1"/>
    <w:rsid w:val="00220F11"/>
    <w:rsid w:val="0022101F"/>
    <w:rsid w:val="002212F0"/>
    <w:rsid w:val="002212F4"/>
    <w:rsid w:val="002213D3"/>
    <w:rsid w:val="002213DD"/>
    <w:rsid w:val="00221784"/>
    <w:rsid w:val="0022190A"/>
    <w:rsid w:val="0022194A"/>
    <w:rsid w:val="00221C89"/>
    <w:rsid w:val="00221CD6"/>
    <w:rsid w:val="00221DF0"/>
    <w:rsid w:val="00221F2D"/>
    <w:rsid w:val="002220FC"/>
    <w:rsid w:val="002220FE"/>
    <w:rsid w:val="00222113"/>
    <w:rsid w:val="00222140"/>
    <w:rsid w:val="00222154"/>
    <w:rsid w:val="00222236"/>
    <w:rsid w:val="00222267"/>
    <w:rsid w:val="00222544"/>
    <w:rsid w:val="00222792"/>
    <w:rsid w:val="00222976"/>
    <w:rsid w:val="00222A69"/>
    <w:rsid w:val="00222AEC"/>
    <w:rsid w:val="00222BDD"/>
    <w:rsid w:val="00222CE3"/>
    <w:rsid w:val="00222D03"/>
    <w:rsid w:val="00222FB8"/>
    <w:rsid w:val="0022327E"/>
    <w:rsid w:val="002232C9"/>
    <w:rsid w:val="0022343D"/>
    <w:rsid w:val="00223886"/>
    <w:rsid w:val="00223995"/>
    <w:rsid w:val="00223A62"/>
    <w:rsid w:val="00223BE0"/>
    <w:rsid w:val="00223CE6"/>
    <w:rsid w:val="00223DBF"/>
    <w:rsid w:val="00223F02"/>
    <w:rsid w:val="00223F08"/>
    <w:rsid w:val="00223F6A"/>
    <w:rsid w:val="0022407F"/>
    <w:rsid w:val="0022416A"/>
    <w:rsid w:val="002241B4"/>
    <w:rsid w:val="00224232"/>
    <w:rsid w:val="00224448"/>
    <w:rsid w:val="00224567"/>
    <w:rsid w:val="0022458C"/>
    <w:rsid w:val="0022476A"/>
    <w:rsid w:val="00224939"/>
    <w:rsid w:val="00224B94"/>
    <w:rsid w:val="00224BA4"/>
    <w:rsid w:val="00224BB5"/>
    <w:rsid w:val="00224CB1"/>
    <w:rsid w:val="00224CFC"/>
    <w:rsid w:val="00224D75"/>
    <w:rsid w:val="00224DEC"/>
    <w:rsid w:val="00224FA4"/>
    <w:rsid w:val="00225280"/>
    <w:rsid w:val="002252A0"/>
    <w:rsid w:val="0022538C"/>
    <w:rsid w:val="002255F7"/>
    <w:rsid w:val="00225744"/>
    <w:rsid w:val="002257B0"/>
    <w:rsid w:val="002257F9"/>
    <w:rsid w:val="00225C9D"/>
    <w:rsid w:val="00225DB2"/>
    <w:rsid w:val="00225EEC"/>
    <w:rsid w:val="00225EF5"/>
    <w:rsid w:val="002262DC"/>
    <w:rsid w:val="00226384"/>
    <w:rsid w:val="002263A8"/>
    <w:rsid w:val="002263F6"/>
    <w:rsid w:val="0022647F"/>
    <w:rsid w:val="0022656E"/>
    <w:rsid w:val="00226637"/>
    <w:rsid w:val="002266BA"/>
    <w:rsid w:val="002266FB"/>
    <w:rsid w:val="002267A8"/>
    <w:rsid w:val="002267F6"/>
    <w:rsid w:val="00226A3C"/>
    <w:rsid w:val="00226B70"/>
    <w:rsid w:val="00226BDA"/>
    <w:rsid w:val="00226F80"/>
    <w:rsid w:val="00226F98"/>
    <w:rsid w:val="002271C5"/>
    <w:rsid w:val="00227201"/>
    <w:rsid w:val="00227342"/>
    <w:rsid w:val="0022736E"/>
    <w:rsid w:val="002276EB"/>
    <w:rsid w:val="002278B1"/>
    <w:rsid w:val="00227D01"/>
    <w:rsid w:val="00227D3B"/>
    <w:rsid w:val="00227D5C"/>
    <w:rsid w:val="00227DBA"/>
    <w:rsid w:val="00227EF9"/>
    <w:rsid w:val="00227F69"/>
    <w:rsid w:val="002303A6"/>
    <w:rsid w:val="00230544"/>
    <w:rsid w:val="002305EC"/>
    <w:rsid w:val="002309DE"/>
    <w:rsid w:val="00230AA3"/>
    <w:rsid w:val="00230BA0"/>
    <w:rsid w:val="00230C7F"/>
    <w:rsid w:val="00230F2E"/>
    <w:rsid w:val="00230F67"/>
    <w:rsid w:val="00231060"/>
    <w:rsid w:val="0023148E"/>
    <w:rsid w:val="002317FB"/>
    <w:rsid w:val="002317FE"/>
    <w:rsid w:val="002318D9"/>
    <w:rsid w:val="00231919"/>
    <w:rsid w:val="00231A48"/>
    <w:rsid w:val="00231B41"/>
    <w:rsid w:val="00231CC7"/>
    <w:rsid w:val="00231DD4"/>
    <w:rsid w:val="00231DDB"/>
    <w:rsid w:val="00231F31"/>
    <w:rsid w:val="00231F90"/>
    <w:rsid w:val="00231FC0"/>
    <w:rsid w:val="00232065"/>
    <w:rsid w:val="00232089"/>
    <w:rsid w:val="0023218C"/>
    <w:rsid w:val="00232345"/>
    <w:rsid w:val="00232346"/>
    <w:rsid w:val="00232732"/>
    <w:rsid w:val="002327B5"/>
    <w:rsid w:val="0023280F"/>
    <w:rsid w:val="0023281F"/>
    <w:rsid w:val="00232863"/>
    <w:rsid w:val="0023299F"/>
    <w:rsid w:val="00232CB0"/>
    <w:rsid w:val="00232E63"/>
    <w:rsid w:val="00232EF9"/>
    <w:rsid w:val="0023320D"/>
    <w:rsid w:val="00233228"/>
    <w:rsid w:val="00233289"/>
    <w:rsid w:val="002335B1"/>
    <w:rsid w:val="002335FE"/>
    <w:rsid w:val="0023367B"/>
    <w:rsid w:val="002337C3"/>
    <w:rsid w:val="00233806"/>
    <w:rsid w:val="00233831"/>
    <w:rsid w:val="002338AC"/>
    <w:rsid w:val="002339F3"/>
    <w:rsid w:val="00233B76"/>
    <w:rsid w:val="00233BD4"/>
    <w:rsid w:val="00233CA6"/>
    <w:rsid w:val="00233CFB"/>
    <w:rsid w:val="00233D65"/>
    <w:rsid w:val="00233DC6"/>
    <w:rsid w:val="00233E71"/>
    <w:rsid w:val="0023434D"/>
    <w:rsid w:val="00234353"/>
    <w:rsid w:val="00234429"/>
    <w:rsid w:val="00234466"/>
    <w:rsid w:val="0023489F"/>
    <w:rsid w:val="0023495C"/>
    <w:rsid w:val="00234A7A"/>
    <w:rsid w:val="00234B79"/>
    <w:rsid w:val="00234CB7"/>
    <w:rsid w:val="00234F47"/>
    <w:rsid w:val="002353EC"/>
    <w:rsid w:val="00235582"/>
    <w:rsid w:val="00235686"/>
    <w:rsid w:val="00235770"/>
    <w:rsid w:val="00235840"/>
    <w:rsid w:val="00235A78"/>
    <w:rsid w:val="00235AF6"/>
    <w:rsid w:val="00235B65"/>
    <w:rsid w:val="00235C3E"/>
    <w:rsid w:val="00235C4B"/>
    <w:rsid w:val="00235E92"/>
    <w:rsid w:val="00235F36"/>
    <w:rsid w:val="00235F43"/>
    <w:rsid w:val="00235FF1"/>
    <w:rsid w:val="0023610A"/>
    <w:rsid w:val="00236284"/>
    <w:rsid w:val="0023636D"/>
    <w:rsid w:val="00236442"/>
    <w:rsid w:val="00236528"/>
    <w:rsid w:val="002366A9"/>
    <w:rsid w:val="0023677E"/>
    <w:rsid w:val="00236832"/>
    <w:rsid w:val="00236834"/>
    <w:rsid w:val="0023697B"/>
    <w:rsid w:val="002369C8"/>
    <w:rsid w:val="00236AE8"/>
    <w:rsid w:val="00236B9A"/>
    <w:rsid w:val="00236F1A"/>
    <w:rsid w:val="00237057"/>
    <w:rsid w:val="0023721F"/>
    <w:rsid w:val="002374CB"/>
    <w:rsid w:val="002375DD"/>
    <w:rsid w:val="00237620"/>
    <w:rsid w:val="00237B6C"/>
    <w:rsid w:val="00237B8D"/>
    <w:rsid w:val="00237CE9"/>
    <w:rsid w:val="00237E65"/>
    <w:rsid w:val="002400F0"/>
    <w:rsid w:val="00240179"/>
    <w:rsid w:val="002401B0"/>
    <w:rsid w:val="002401D2"/>
    <w:rsid w:val="002402C1"/>
    <w:rsid w:val="002402F1"/>
    <w:rsid w:val="0024034B"/>
    <w:rsid w:val="002405F1"/>
    <w:rsid w:val="00240628"/>
    <w:rsid w:val="002406BE"/>
    <w:rsid w:val="00240739"/>
    <w:rsid w:val="00240783"/>
    <w:rsid w:val="00240D72"/>
    <w:rsid w:val="00240DB9"/>
    <w:rsid w:val="00240E7A"/>
    <w:rsid w:val="00240F84"/>
    <w:rsid w:val="002410B0"/>
    <w:rsid w:val="002411BC"/>
    <w:rsid w:val="002412E3"/>
    <w:rsid w:val="002415F8"/>
    <w:rsid w:val="00241625"/>
    <w:rsid w:val="00241681"/>
    <w:rsid w:val="002417C5"/>
    <w:rsid w:val="00241862"/>
    <w:rsid w:val="002419A4"/>
    <w:rsid w:val="00241ABD"/>
    <w:rsid w:val="00241B22"/>
    <w:rsid w:val="00241D66"/>
    <w:rsid w:val="00241FB5"/>
    <w:rsid w:val="00242054"/>
    <w:rsid w:val="002420F4"/>
    <w:rsid w:val="00242149"/>
    <w:rsid w:val="00242226"/>
    <w:rsid w:val="0024223C"/>
    <w:rsid w:val="0024228E"/>
    <w:rsid w:val="00242598"/>
    <w:rsid w:val="002426DD"/>
    <w:rsid w:val="002426E0"/>
    <w:rsid w:val="002427C6"/>
    <w:rsid w:val="0024288E"/>
    <w:rsid w:val="00242C5A"/>
    <w:rsid w:val="00242D47"/>
    <w:rsid w:val="00242F6C"/>
    <w:rsid w:val="00243089"/>
    <w:rsid w:val="00243203"/>
    <w:rsid w:val="002434BB"/>
    <w:rsid w:val="002437A0"/>
    <w:rsid w:val="0024383C"/>
    <w:rsid w:val="0024390E"/>
    <w:rsid w:val="00243959"/>
    <w:rsid w:val="00243A8C"/>
    <w:rsid w:val="00243E02"/>
    <w:rsid w:val="00243E79"/>
    <w:rsid w:val="00243E96"/>
    <w:rsid w:val="00244117"/>
    <w:rsid w:val="00244291"/>
    <w:rsid w:val="002446B7"/>
    <w:rsid w:val="00244868"/>
    <w:rsid w:val="0024491F"/>
    <w:rsid w:val="00244A4C"/>
    <w:rsid w:val="00244C09"/>
    <w:rsid w:val="00244C3C"/>
    <w:rsid w:val="00244D04"/>
    <w:rsid w:val="00244D1B"/>
    <w:rsid w:val="00244EF0"/>
    <w:rsid w:val="00245099"/>
    <w:rsid w:val="002453AC"/>
    <w:rsid w:val="00245591"/>
    <w:rsid w:val="002455E9"/>
    <w:rsid w:val="00245743"/>
    <w:rsid w:val="0024577A"/>
    <w:rsid w:val="00245840"/>
    <w:rsid w:val="00245995"/>
    <w:rsid w:val="002459B1"/>
    <w:rsid w:val="00245CF8"/>
    <w:rsid w:val="00245DC2"/>
    <w:rsid w:val="00245F6D"/>
    <w:rsid w:val="002462CB"/>
    <w:rsid w:val="00246426"/>
    <w:rsid w:val="002464A3"/>
    <w:rsid w:val="00246C60"/>
    <w:rsid w:val="00246FBB"/>
    <w:rsid w:val="002470A5"/>
    <w:rsid w:val="00247271"/>
    <w:rsid w:val="002472CF"/>
    <w:rsid w:val="00247382"/>
    <w:rsid w:val="002473B7"/>
    <w:rsid w:val="002479AF"/>
    <w:rsid w:val="00247AB0"/>
    <w:rsid w:val="00247B11"/>
    <w:rsid w:val="00247BCC"/>
    <w:rsid w:val="00247D2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824"/>
    <w:rsid w:val="0025088C"/>
    <w:rsid w:val="002508D5"/>
    <w:rsid w:val="00250AF2"/>
    <w:rsid w:val="00250DDF"/>
    <w:rsid w:val="00250E30"/>
    <w:rsid w:val="00250FE3"/>
    <w:rsid w:val="002510F6"/>
    <w:rsid w:val="002511FB"/>
    <w:rsid w:val="00251241"/>
    <w:rsid w:val="0025133F"/>
    <w:rsid w:val="00251444"/>
    <w:rsid w:val="00251615"/>
    <w:rsid w:val="00251657"/>
    <w:rsid w:val="0025165D"/>
    <w:rsid w:val="00251901"/>
    <w:rsid w:val="00251916"/>
    <w:rsid w:val="00251CA4"/>
    <w:rsid w:val="00251D50"/>
    <w:rsid w:val="00251D9B"/>
    <w:rsid w:val="00251F6C"/>
    <w:rsid w:val="00252102"/>
    <w:rsid w:val="00252405"/>
    <w:rsid w:val="00252625"/>
    <w:rsid w:val="0025262D"/>
    <w:rsid w:val="002526AF"/>
    <w:rsid w:val="002526B2"/>
    <w:rsid w:val="002526BD"/>
    <w:rsid w:val="002526D9"/>
    <w:rsid w:val="00252738"/>
    <w:rsid w:val="002527C3"/>
    <w:rsid w:val="002528DD"/>
    <w:rsid w:val="002528DF"/>
    <w:rsid w:val="00252A4B"/>
    <w:rsid w:val="00252AF1"/>
    <w:rsid w:val="00252CBD"/>
    <w:rsid w:val="00252CE0"/>
    <w:rsid w:val="0025313C"/>
    <w:rsid w:val="00253180"/>
    <w:rsid w:val="00253238"/>
    <w:rsid w:val="00253677"/>
    <w:rsid w:val="00253761"/>
    <w:rsid w:val="002538F5"/>
    <w:rsid w:val="0025393E"/>
    <w:rsid w:val="00253B32"/>
    <w:rsid w:val="00253BA5"/>
    <w:rsid w:val="00253BB7"/>
    <w:rsid w:val="00253C14"/>
    <w:rsid w:val="00253E38"/>
    <w:rsid w:val="00253EB9"/>
    <w:rsid w:val="00254026"/>
    <w:rsid w:val="002541F2"/>
    <w:rsid w:val="002543D5"/>
    <w:rsid w:val="002545F5"/>
    <w:rsid w:val="00254669"/>
    <w:rsid w:val="00254785"/>
    <w:rsid w:val="002547FA"/>
    <w:rsid w:val="00254DE5"/>
    <w:rsid w:val="002552A2"/>
    <w:rsid w:val="002552FB"/>
    <w:rsid w:val="00255375"/>
    <w:rsid w:val="002555F0"/>
    <w:rsid w:val="00255605"/>
    <w:rsid w:val="0025598F"/>
    <w:rsid w:val="002559ED"/>
    <w:rsid w:val="00255B60"/>
    <w:rsid w:val="00255B68"/>
    <w:rsid w:val="00255D7E"/>
    <w:rsid w:val="00255D9F"/>
    <w:rsid w:val="00255F13"/>
    <w:rsid w:val="00255F15"/>
    <w:rsid w:val="00255F69"/>
    <w:rsid w:val="00255FCB"/>
    <w:rsid w:val="00255FE2"/>
    <w:rsid w:val="002565F8"/>
    <w:rsid w:val="00256646"/>
    <w:rsid w:val="002568BC"/>
    <w:rsid w:val="00256B02"/>
    <w:rsid w:val="00256DE1"/>
    <w:rsid w:val="002571A3"/>
    <w:rsid w:val="002571D8"/>
    <w:rsid w:val="00257236"/>
    <w:rsid w:val="0025730C"/>
    <w:rsid w:val="002574EB"/>
    <w:rsid w:val="00257545"/>
    <w:rsid w:val="002575D3"/>
    <w:rsid w:val="00257629"/>
    <w:rsid w:val="00257654"/>
    <w:rsid w:val="0025767D"/>
    <w:rsid w:val="0025787B"/>
    <w:rsid w:val="0025792D"/>
    <w:rsid w:val="0025795D"/>
    <w:rsid w:val="0026001A"/>
    <w:rsid w:val="0026020D"/>
    <w:rsid w:val="0026038F"/>
    <w:rsid w:val="00260526"/>
    <w:rsid w:val="002605D1"/>
    <w:rsid w:val="002608BE"/>
    <w:rsid w:val="002609A8"/>
    <w:rsid w:val="00260F99"/>
    <w:rsid w:val="00260FBA"/>
    <w:rsid w:val="0026109F"/>
    <w:rsid w:val="00261256"/>
    <w:rsid w:val="00261326"/>
    <w:rsid w:val="00261349"/>
    <w:rsid w:val="00261584"/>
    <w:rsid w:val="002615EC"/>
    <w:rsid w:val="00261817"/>
    <w:rsid w:val="0026186A"/>
    <w:rsid w:val="002618E8"/>
    <w:rsid w:val="00261A0A"/>
    <w:rsid w:val="00261EC9"/>
    <w:rsid w:val="0026218C"/>
    <w:rsid w:val="002622D8"/>
    <w:rsid w:val="002623DB"/>
    <w:rsid w:val="00262A58"/>
    <w:rsid w:val="00262C06"/>
    <w:rsid w:val="002633C8"/>
    <w:rsid w:val="0026350B"/>
    <w:rsid w:val="00263586"/>
    <w:rsid w:val="00263671"/>
    <w:rsid w:val="00263699"/>
    <w:rsid w:val="002636E0"/>
    <w:rsid w:val="00263B5E"/>
    <w:rsid w:val="00263C1E"/>
    <w:rsid w:val="00263D37"/>
    <w:rsid w:val="00263E29"/>
    <w:rsid w:val="00263EA3"/>
    <w:rsid w:val="00263F65"/>
    <w:rsid w:val="00263F95"/>
    <w:rsid w:val="0026411C"/>
    <w:rsid w:val="00264297"/>
    <w:rsid w:val="002644DC"/>
    <w:rsid w:val="002645A2"/>
    <w:rsid w:val="00264618"/>
    <w:rsid w:val="00264701"/>
    <w:rsid w:val="00264990"/>
    <w:rsid w:val="00264A04"/>
    <w:rsid w:val="00264A4B"/>
    <w:rsid w:val="00264B45"/>
    <w:rsid w:val="00264C00"/>
    <w:rsid w:val="00264CF9"/>
    <w:rsid w:val="00264D75"/>
    <w:rsid w:val="00264DA4"/>
    <w:rsid w:val="00265012"/>
    <w:rsid w:val="00265096"/>
    <w:rsid w:val="00265121"/>
    <w:rsid w:val="002651F2"/>
    <w:rsid w:val="002654D9"/>
    <w:rsid w:val="002657AA"/>
    <w:rsid w:val="002657EF"/>
    <w:rsid w:val="0026586E"/>
    <w:rsid w:val="00265A56"/>
    <w:rsid w:val="00265F1E"/>
    <w:rsid w:val="00266066"/>
    <w:rsid w:val="002660CF"/>
    <w:rsid w:val="0026610D"/>
    <w:rsid w:val="0026618F"/>
    <w:rsid w:val="002661C6"/>
    <w:rsid w:val="00266299"/>
    <w:rsid w:val="0026630F"/>
    <w:rsid w:val="002663A0"/>
    <w:rsid w:val="002667DE"/>
    <w:rsid w:val="002667FE"/>
    <w:rsid w:val="002668F7"/>
    <w:rsid w:val="00266A78"/>
    <w:rsid w:val="00266A8D"/>
    <w:rsid w:val="00266B08"/>
    <w:rsid w:val="00266CC8"/>
    <w:rsid w:val="00266D37"/>
    <w:rsid w:val="00266D72"/>
    <w:rsid w:val="00266E17"/>
    <w:rsid w:val="00266E5F"/>
    <w:rsid w:val="00267197"/>
    <w:rsid w:val="002671AC"/>
    <w:rsid w:val="002671B8"/>
    <w:rsid w:val="00267281"/>
    <w:rsid w:val="00267338"/>
    <w:rsid w:val="002673FD"/>
    <w:rsid w:val="0026741A"/>
    <w:rsid w:val="002675E2"/>
    <w:rsid w:val="002677EC"/>
    <w:rsid w:val="00267960"/>
    <w:rsid w:val="002679C4"/>
    <w:rsid w:val="00267A01"/>
    <w:rsid w:val="00267BE3"/>
    <w:rsid w:val="00267C55"/>
    <w:rsid w:val="00267DFA"/>
    <w:rsid w:val="00267F95"/>
    <w:rsid w:val="0027024F"/>
    <w:rsid w:val="00270301"/>
    <w:rsid w:val="00270418"/>
    <w:rsid w:val="00270454"/>
    <w:rsid w:val="00270663"/>
    <w:rsid w:val="00270781"/>
    <w:rsid w:val="00270820"/>
    <w:rsid w:val="002709A7"/>
    <w:rsid w:val="00270C81"/>
    <w:rsid w:val="00270CA7"/>
    <w:rsid w:val="00270EB7"/>
    <w:rsid w:val="00270F05"/>
    <w:rsid w:val="002710F7"/>
    <w:rsid w:val="0027113F"/>
    <w:rsid w:val="002712FF"/>
    <w:rsid w:val="002715F0"/>
    <w:rsid w:val="00271759"/>
    <w:rsid w:val="002717A4"/>
    <w:rsid w:val="0027186A"/>
    <w:rsid w:val="002718B3"/>
    <w:rsid w:val="00271948"/>
    <w:rsid w:val="002719AF"/>
    <w:rsid w:val="00271A16"/>
    <w:rsid w:val="00271FEF"/>
    <w:rsid w:val="0027212B"/>
    <w:rsid w:val="0027221B"/>
    <w:rsid w:val="00272431"/>
    <w:rsid w:val="002724DF"/>
    <w:rsid w:val="00272A86"/>
    <w:rsid w:val="00272B5C"/>
    <w:rsid w:val="00272EB5"/>
    <w:rsid w:val="00272EDF"/>
    <w:rsid w:val="00272F02"/>
    <w:rsid w:val="002730CA"/>
    <w:rsid w:val="002730DE"/>
    <w:rsid w:val="002731D7"/>
    <w:rsid w:val="0027344C"/>
    <w:rsid w:val="00273691"/>
    <w:rsid w:val="002736DB"/>
    <w:rsid w:val="002738A9"/>
    <w:rsid w:val="00273A55"/>
    <w:rsid w:val="00273B58"/>
    <w:rsid w:val="00273D90"/>
    <w:rsid w:val="00273EE9"/>
    <w:rsid w:val="00273F92"/>
    <w:rsid w:val="00273FCA"/>
    <w:rsid w:val="00274097"/>
    <w:rsid w:val="0027413B"/>
    <w:rsid w:val="00274221"/>
    <w:rsid w:val="002743E2"/>
    <w:rsid w:val="00274797"/>
    <w:rsid w:val="0027479D"/>
    <w:rsid w:val="0027483A"/>
    <w:rsid w:val="00274928"/>
    <w:rsid w:val="00274A55"/>
    <w:rsid w:val="00274CAD"/>
    <w:rsid w:val="00274D60"/>
    <w:rsid w:val="00274EE2"/>
    <w:rsid w:val="00274F3B"/>
    <w:rsid w:val="0027502B"/>
    <w:rsid w:val="00275221"/>
    <w:rsid w:val="00275258"/>
    <w:rsid w:val="00275290"/>
    <w:rsid w:val="002753FE"/>
    <w:rsid w:val="00275527"/>
    <w:rsid w:val="002756A8"/>
    <w:rsid w:val="002757BB"/>
    <w:rsid w:val="002758E5"/>
    <w:rsid w:val="00275AF3"/>
    <w:rsid w:val="00275B33"/>
    <w:rsid w:val="00275F40"/>
    <w:rsid w:val="00276049"/>
    <w:rsid w:val="00276318"/>
    <w:rsid w:val="002765CD"/>
    <w:rsid w:val="00276613"/>
    <w:rsid w:val="002767E6"/>
    <w:rsid w:val="002768B0"/>
    <w:rsid w:val="00276919"/>
    <w:rsid w:val="00276A7C"/>
    <w:rsid w:val="00276AFC"/>
    <w:rsid w:val="00276B36"/>
    <w:rsid w:val="00276CB1"/>
    <w:rsid w:val="00276DAA"/>
    <w:rsid w:val="00276DE6"/>
    <w:rsid w:val="00276E32"/>
    <w:rsid w:val="0027704B"/>
    <w:rsid w:val="00277431"/>
    <w:rsid w:val="00277672"/>
    <w:rsid w:val="0027778B"/>
    <w:rsid w:val="00277AAD"/>
    <w:rsid w:val="00277C76"/>
    <w:rsid w:val="00277C8A"/>
    <w:rsid w:val="00277DA7"/>
    <w:rsid w:val="00277E3C"/>
    <w:rsid w:val="00277F65"/>
    <w:rsid w:val="002805BF"/>
    <w:rsid w:val="00280676"/>
    <w:rsid w:val="0028082E"/>
    <w:rsid w:val="0028084F"/>
    <w:rsid w:val="002808E9"/>
    <w:rsid w:val="00280A99"/>
    <w:rsid w:val="00280F69"/>
    <w:rsid w:val="002810A5"/>
    <w:rsid w:val="0028119D"/>
    <w:rsid w:val="002812AB"/>
    <w:rsid w:val="00281326"/>
    <w:rsid w:val="0028185C"/>
    <w:rsid w:val="002818A7"/>
    <w:rsid w:val="002818FE"/>
    <w:rsid w:val="00281978"/>
    <w:rsid w:val="0028198E"/>
    <w:rsid w:val="002819F8"/>
    <w:rsid w:val="00281A09"/>
    <w:rsid w:val="00281AF4"/>
    <w:rsid w:val="00281F24"/>
    <w:rsid w:val="00281FFC"/>
    <w:rsid w:val="002820B3"/>
    <w:rsid w:val="0028221C"/>
    <w:rsid w:val="0028225E"/>
    <w:rsid w:val="0028240D"/>
    <w:rsid w:val="0028243C"/>
    <w:rsid w:val="002824A7"/>
    <w:rsid w:val="002827AE"/>
    <w:rsid w:val="002827DB"/>
    <w:rsid w:val="00282BD6"/>
    <w:rsid w:val="00282BF5"/>
    <w:rsid w:val="00282C02"/>
    <w:rsid w:val="00282D74"/>
    <w:rsid w:val="00282EB2"/>
    <w:rsid w:val="00282FEA"/>
    <w:rsid w:val="002832A0"/>
    <w:rsid w:val="002834CA"/>
    <w:rsid w:val="0028353A"/>
    <w:rsid w:val="00283688"/>
    <w:rsid w:val="0028372D"/>
    <w:rsid w:val="0028386B"/>
    <w:rsid w:val="00283B84"/>
    <w:rsid w:val="00283BF2"/>
    <w:rsid w:val="00283CA9"/>
    <w:rsid w:val="00283D49"/>
    <w:rsid w:val="00283D6A"/>
    <w:rsid w:val="00283DA4"/>
    <w:rsid w:val="00283DF1"/>
    <w:rsid w:val="00284099"/>
    <w:rsid w:val="0028435B"/>
    <w:rsid w:val="002847D0"/>
    <w:rsid w:val="00284B27"/>
    <w:rsid w:val="00284DBC"/>
    <w:rsid w:val="00285138"/>
    <w:rsid w:val="0028522D"/>
    <w:rsid w:val="002852B0"/>
    <w:rsid w:val="0028554F"/>
    <w:rsid w:val="00285691"/>
    <w:rsid w:val="002856C4"/>
    <w:rsid w:val="00285719"/>
    <w:rsid w:val="002859CA"/>
    <w:rsid w:val="002859D0"/>
    <w:rsid w:val="00285A30"/>
    <w:rsid w:val="00285A5C"/>
    <w:rsid w:val="00285ABE"/>
    <w:rsid w:val="00285DA0"/>
    <w:rsid w:val="00285DDC"/>
    <w:rsid w:val="00285E2C"/>
    <w:rsid w:val="00285E84"/>
    <w:rsid w:val="00285F36"/>
    <w:rsid w:val="00285F63"/>
    <w:rsid w:val="002860DA"/>
    <w:rsid w:val="002860F4"/>
    <w:rsid w:val="0028616F"/>
    <w:rsid w:val="0028626F"/>
    <w:rsid w:val="00286368"/>
    <w:rsid w:val="00286698"/>
    <w:rsid w:val="00286996"/>
    <w:rsid w:val="00286A6B"/>
    <w:rsid w:val="00286B1A"/>
    <w:rsid w:val="00286CF7"/>
    <w:rsid w:val="00286F5D"/>
    <w:rsid w:val="00287028"/>
    <w:rsid w:val="0028722D"/>
    <w:rsid w:val="00287288"/>
    <w:rsid w:val="002873C5"/>
    <w:rsid w:val="00287507"/>
    <w:rsid w:val="00287667"/>
    <w:rsid w:val="00287790"/>
    <w:rsid w:val="0028780B"/>
    <w:rsid w:val="002878AE"/>
    <w:rsid w:val="002878D4"/>
    <w:rsid w:val="002878E1"/>
    <w:rsid w:val="00287968"/>
    <w:rsid w:val="002879BC"/>
    <w:rsid w:val="00287B81"/>
    <w:rsid w:val="00287BB1"/>
    <w:rsid w:val="00287CFE"/>
    <w:rsid w:val="00287D64"/>
    <w:rsid w:val="00287DD6"/>
    <w:rsid w:val="00287F5A"/>
    <w:rsid w:val="002900B7"/>
    <w:rsid w:val="00290269"/>
    <w:rsid w:val="002906E3"/>
    <w:rsid w:val="0029073C"/>
    <w:rsid w:val="002908D5"/>
    <w:rsid w:val="002908EF"/>
    <w:rsid w:val="00290C76"/>
    <w:rsid w:val="00290CAA"/>
    <w:rsid w:val="00290D15"/>
    <w:rsid w:val="00290DD9"/>
    <w:rsid w:val="00290E73"/>
    <w:rsid w:val="00290EBD"/>
    <w:rsid w:val="002911C6"/>
    <w:rsid w:val="00291238"/>
    <w:rsid w:val="00291337"/>
    <w:rsid w:val="002914DE"/>
    <w:rsid w:val="0029155A"/>
    <w:rsid w:val="002915E0"/>
    <w:rsid w:val="002916A5"/>
    <w:rsid w:val="00291894"/>
    <w:rsid w:val="00291968"/>
    <w:rsid w:val="00291D01"/>
    <w:rsid w:val="00291F3B"/>
    <w:rsid w:val="00291FF4"/>
    <w:rsid w:val="00291FFA"/>
    <w:rsid w:val="00292064"/>
    <w:rsid w:val="00292232"/>
    <w:rsid w:val="00292289"/>
    <w:rsid w:val="002923C0"/>
    <w:rsid w:val="00292460"/>
    <w:rsid w:val="002924DE"/>
    <w:rsid w:val="002926C0"/>
    <w:rsid w:val="00292745"/>
    <w:rsid w:val="0029274E"/>
    <w:rsid w:val="002928C5"/>
    <w:rsid w:val="002929AD"/>
    <w:rsid w:val="00292B20"/>
    <w:rsid w:val="00292B52"/>
    <w:rsid w:val="00292BDD"/>
    <w:rsid w:val="00292C22"/>
    <w:rsid w:val="00292C4E"/>
    <w:rsid w:val="00292EDC"/>
    <w:rsid w:val="0029323A"/>
    <w:rsid w:val="002934D1"/>
    <w:rsid w:val="002934E0"/>
    <w:rsid w:val="0029361D"/>
    <w:rsid w:val="00293768"/>
    <w:rsid w:val="002938C7"/>
    <w:rsid w:val="0029391B"/>
    <w:rsid w:val="00293961"/>
    <w:rsid w:val="002939B1"/>
    <w:rsid w:val="00293A22"/>
    <w:rsid w:val="00293D68"/>
    <w:rsid w:val="00293DDA"/>
    <w:rsid w:val="00293F9F"/>
    <w:rsid w:val="00294018"/>
    <w:rsid w:val="0029414D"/>
    <w:rsid w:val="00294496"/>
    <w:rsid w:val="00294498"/>
    <w:rsid w:val="00294582"/>
    <w:rsid w:val="0029459B"/>
    <w:rsid w:val="00294C31"/>
    <w:rsid w:val="00294EB0"/>
    <w:rsid w:val="00294F1C"/>
    <w:rsid w:val="00294F71"/>
    <w:rsid w:val="002951BF"/>
    <w:rsid w:val="002952CF"/>
    <w:rsid w:val="00295473"/>
    <w:rsid w:val="0029549E"/>
    <w:rsid w:val="0029549F"/>
    <w:rsid w:val="00295555"/>
    <w:rsid w:val="0029560F"/>
    <w:rsid w:val="002959B5"/>
    <w:rsid w:val="00295ACD"/>
    <w:rsid w:val="00295AD1"/>
    <w:rsid w:val="00295CF0"/>
    <w:rsid w:val="00295E05"/>
    <w:rsid w:val="00296144"/>
    <w:rsid w:val="002961ED"/>
    <w:rsid w:val="002962F4"/>
    <w:rsid w:val="002964E0"/>
    <w:rsid w:val="0029654D"/>
    <w:rsid w:val="00296553"/>
    <w:rsid w:val="00296B2D"/>
    <w:rsid w:val="00296CAE"/>
    <w:rsid w:val="00296D2A"/>
    <w:rsid w:val="00296F59"/>
    <w:rsid w:val="0029714E"/>
    <w:rsid w:val="00297356"/>
    <w:rsid w:val="002973CF"/>
    <w:rsid w:val="00297483"/>
    <w:rsid w:val="002974CA"/>
    <w:rsid w:val="00297796"/>
    <w:rsid w:val="002977CB"/>
    <w:rsid w:val="002978B3"/>
    <w:rsid w:val="002979A7"/>
    <w:rsid w:val="00297A25"/>
    <w:rsid w:val="00297A81"/>
    <w:rsid w:val="00297B32"/>
    <w:rsid w:val="00297E63"/>
    <w:rsid w:val="00297EA2"/>
    <w:rsid w:val="002A0040"/>
    <w:rsid w:val="002A01A3"/>
    <w:rsid w:val="002A030F"/>
    <w:rsid w:val="002A0336"/>
    <w:rsid w:val="002A04C2"/>
    <w:rsid w:val="002A0530"/>
    <w:rsid w:val="002A0627"/>
    <w:rsid w:val="002A0754"/>
    <w:rsid w:val="002A0928"/>
    <w:rsid w:val="002A0D71"/>
    <w:rsid w:val="002A0E90"/>
    <w:rsid w:val="002A111D"/>
    <w:rsid w:val="002A1135"/>
    <w:rsid w:val="002A11F9"/>
    <w:rsid w:val="002A1249"/>
    <w:rsid w:val="002A136F"/>
    <w:rsid w:val="002A16B7"/>
    <w:rsid w:val="002A180B"/>
    <w:rsid w:val="002A18C3"/>
    <w:rsid w:val="002A18EE"/>
    <w:rsid w:val="002A1A59"/>
    <w:rsid w:val="002A1B5D"/>
    <w:rsid w:val="002A1C89"/>
    <w:rsid w:val="002A2172"/>
    <w:rsid w:val="002A249B"/>
    <w:rsid w:val="002A24DC"/>
    <w:rsid w:val="002A25CC"/>
    <w:rsid w:val="002A2729"/>
    <w:rsid w:val="002A2AE8"/>
    <w:rsid w:val="002A2C5A"/>
    <w:rsid w:val="002A2DA1"/>
    <w:rsid w:val="002A2E6B"/>
    <w:rsid w:val="002A2FAF"/>
    <w:rsid w:val="002A30E8"/>
    <w:rsid w:val="002A32F9"/>
    <w:rsid w:val="002A33A1"/>
    <w:rsid w:val="002A342E"/>
    <w:rsid w:val="002A346D"/>
    <w:rsid w:val="002A3673"/>
    <w:rsid w:val="002A36A5"/>
    <w:rsid w:val="002A3799"/>
    <w:rsid w:val="002A384B"/>
    <w:rsid w:val="002A38B9"/>
    <w:rsid w:val="002A38C9"/>
    <w:rsid w:val="002A391D"/>
    <w:rsid w:val="002A3B27"/>
    <w:rsid w:val="002A424B"/>
    <w:rsid w:val="002A4400"/>
    <w:rsid w:val="002A4425"/>
    <w:rsid w:val="002A444E"/>
    <w:rsid w:val="002A445B"/>
    <w:rsid w:val="002A4510"/>
    <w:rsid w:val="002A471A"/>
    <w:rsid w:val="002A4923"/>
    <w:rsid w:val="002A49C6"/>
    <w:rsid w:val="002A4A92"/>
    <w:rsid w:val="002A4AB4"/>
    <w:rsid w:val="002A4B37"/>
    <w:rsid w:val="002A4ED6"/>
    <w:rsid w:val="002A5046"/>
    <w:rsid w:val="002A50C4"/>
    <w:rsid w:val="002A5145"/>
    <w:rsid w:val="002A5221"/>
    <w:rsid w:val="002A5294"/>
    <w:rsid w:val="002A5365"/>
    <w:rsid w:val="002A58CA"/>
    <w:rsid w:val="002A5A4B"/>
    <w:rsid w:val="002A5B56"/>
    <w:rsid w:val="002A5BA3"/>
    <w:rsid w:val="002A5C3E"/>
    <w:rsid w:val="002A5EFE"/>
    <w:rsid w:val="002A5F0B"/>
    <w:rsid w:val="002A637F"/>
    <w:rsid w:val="002A6581"/>
    <w:rsid w:val="002A66C6"/>
    <w:rsid w:val="002A6C19"/>
    <w:rsid w:val="002A6CBB"/>
    <w:rsid w:val="002A6DE7"/>
    <w:rsid w:val="002A70E5"/>
    <w:rsid w:val="002A7189"/>
    <w:rsid w:val="002A726E"/>
    <w:rsid w:val="002A72F3"/>
    <w:rsid w:val="002A73C1"/>
    <w:rsid w:val="002A7403"/>
    <w:rsid w:val="002A743C"/>
    <w:rsid w:val="002A75BD"/>
    <w:rsid w:val="002A763C"/>
    <w:rsid w:val="002A7828"/>
    <w:rsid w:val="002A7974"/>
    <w:rsid w:val="002A7DF9"/>
    <w:rsid w:val="002B0006"/>
    <w:rsid w:val="002B0127"/>
    <w:rsid w:val="002B021A"/>
    <w:rsid w:val="002B029F"/>
    <w:rsid w:val="002B0506"/>
    <w:rsid w:val="002B05B2"/>
    <w:rsid w:val="002B090A"/>
    <w:rsid w:val="002B09D8"/>
    <w:rsid w:val="002B0C69"/>
    <w:rsid w:val="002B0CCB"/>
    <w:rsid w:val="002B0E46"/>
    <w:rsid w:val="002B0E7A"/>
    <w:rsid w:val="002B0EC9"/>
    <w:rsid w:val="002B1013"/>
    <w:rsid w:val="002B1284"/>
    <w:rsid w:val="002B155B"/>
    <w:rsid w:val="002B1585"/>
    <w:rsid w:val="002B1659"/>
    <w:rsid w:val="002B1812"/>
    <w:rsid w:val="002B198D"/>
    <w:rsid w:val="002B19D2"/>
    <w:rsid w:val="002B1C79"/>
    <w:rsid w:val="002B1D98"/>
    <w:rsid w:val="002B1EF8"/>
    <w:rsid w:val="002B1F5E"/>
    <w:rsid w:val="002B1FC7"/>
    <w:rsid w:val="002B2023"/>
    <w:rsid w:val="002B213B"/>
    <w:rsid w:val="002B23D1"/>
    <w:rsid w:val="002B23E4"/>
    <w:rsid w:val="002B2488"/>
    <w:rsid w:val="002B24DB"/>
    <w:rsid w:val="002B2761"/>
    <w:rsid w:val="002B295D"/>
    <w:rsid w:val="002B29E8"/>
    <w:rsid w:val="002B2A4B"/>
    <w:rsid w:val="002B2B2A"/>
    <w:rsid w:val="002B2B30"/>
    <w:rsid w:val="002B2E0E"/>
    <w:rsid w:val="002B30B9"/>
    <w:rsid w:val="002B3138"/>
    <w:rsid w:val="002B31F8"/>
    <w:rsid w:val="002B3202"/>
    <w:rsid w:val="002B321B"/>
    <w:rsid w:val="002B330A"/>
    <w:rsid w:val="002B33B7"/>
    <w:rsid w:val="002B359A"/>
    <w:rsid w:val="002B3784"/>
    <w:rsid w:val="002B3799"/>
    <w:rsid w:val="002B3818"/>
    <w:rsid w:val="002B38BE"/>
    <w:rsid w:val="002B397F"/>
    <w:rsid w:val="002B3C54"/>
    <w:rsid w:val="002B3DBC"/>
    <w:rsid w:val="002B3F76"/>
    <w:rsid w:val="002B3FF5"/>
    <w:rsid w:val="002B44EB"/>
    <w:rsid w:val="002B4587"/>
    <w:rsid w:val="002B468B"/>
    <w:rsid w:val="002B4797"/>
    <w:rsid w:val="002B483B"/>
    <w:rsid w:val="002B487E"/>
    <w:rsid w:val="002B4941"/>
    <w:rsid w:val="002B4AB5"/>
    <w:rsid w:val="002B4ABA"/>
    <w:rsid w:val="002B4BB5"/>
    <w:rsid w:val="002B4C7B"/>
    <w:rsid w:val="002B4DF6"/>
    <w:rsid w:val="002B5003"/>
    <w:rsid w:val="002B5146"/>
    <w:rsid w:val="002B5186"/>
    <w:rsid w:val="002B526B"/>
    <w:rsid w:val="002B55ED"/>
    <w:rsid w:val="002B5A69"/>
    <w:rsid w:val="002B5AF3"/>
    <w:rsid w:val="002B5B8F"/>
    <w:rsid w:val="002B5D2D"/>
    <w:rsid w:val="002B5DF6"/>
    <w:rsid w:val="002B5E80"/>
    <w:rsid w:val="002B5F9E"/>
    <w:rsid w:val="002B615B"/>
    <w:rsid w:val="002B631E"/>
    <w:rsid w:val="002B6450"/>
    <w:rsid w:val="002B64EC"/>
    <w:rsid w:val="002B6A0B"/>
    <w:rsid w:val="002B6A2B"/>
    <w:rsid w:val="002B6F17"/>
    <w:rsid w:val="002B6FAD"/>
    <w:rsid w:val="002B737E"/>
    <w:rsid w:val="002B7803"/>
    <w:rsid w:val="002B780A"/>
    <w:rsid w:val="002B798B"/>
    <w:rsid w:val="002B7B7D"/>
    <w:rsid w:val="002B7E40"/>
    <w:rsid w:val="002B7E72"/>
    <w:rsid w:val="002B7FA5"/>
    <w:rsid w:val="002B7FDF"/>
    <w:rsid w:val="002C019A"/>
    <w:rsid w:val="002C023A"/>
    <w:rsid w:val="002C0243"/>
    <w:rsid w:val="002C035E"/>
    <w:rsid w:val="002C051C"/>
    <w:rsid w:val="002C0520"/>
    <w:rsid w:val="002C0738"/>
    <w:rsid w:val="002C080B"/>
    <w:rsid w:val="002C0860"/>
    <w:rsid w:val="002C0B87"/>
    <w:rsid w:val="002C0C0C"/>
    <w:rsid w:val="002C10AA"/>
    <w:rsid w:val="002C1131"/>
    <w:rsid w:val="002C1259"/>
    <w:rsid w:val="002C129B"/>
    <w:rsid w:val="002C1585"/>
    <w:rsid w:val="002C16DF"/>
    <w:rsid w:val="002C17D3"/>
    <w:rsid w:val="002C18F3"/>
    <w:rsid w:val="002C1977"/>
    <w:rsid w:val="002C1A74"/>
    <w:rsid w:val="002C1B97"/>
    <w:rsid w:val="002C1E83"/>
    <w:rsid w:val="002C222A"/>
    <w:rsid w:val="002C233B"/>
    <w:rsid w:val="002C2355"/>
    <w:rsid w:val="002C252F"/>
    <w:rsid w:val="002C2652"/>
    <w:rsid w:val="002C275A"/>
    <w:rsid w:val="002C298D"/>
    <w:rsid w:val="002C298E"/>
    <w:rsid w:val="002C2993"/>
    <w:rsid w:val="002C299E"/>
    <w:rsid w:val="002C2B0E"/>
    <w:rsid w:val="002C2BFF"/>
    <w:rsid w:val="002C2D81"/>
    <w:rsid w:val="002C2F97"/>
    <w:rsid w:val="002C31A9"/>
    <w:rsid w:val="002C320F"/>
    <w:rsid w:val="002C3246"/>
    <w:rsid w:val="002C3400"/>
    <w:rsid w:val="002C340D"/>
    <w:rsid w:val="002C34D5"/>
    <w:rsid w:val="002C3534"/>
    <w:rsid w:val="002C3594"/>
    <w:rsid w:val="002C37E3"/>
    <w:rsid w:val="002C38A4"/>
    <w:rsid w:val="002C3A00"/>
    <w:rsid w:val="002C3AA8"/>
    <w:rsid w:val="002C3CAC"/>
    <w:rsid w:val="002C3CDC"/>
    <w:rsid w:val="002C3DC5"/>
    <w:rsid w:val="002C3EC5"/>
    <w:rsid w:val="002C3F43"/>
    <w:rsid w:val="002C41DD"/>
    <w:rsid w:val="002C4252"/>
    <w:rsid w:val="002C4446"/>
    <w:rsid w:val="002C49AF"/>
    <w:rsid w:val="002C4F2F"/>
    <w:rsid w:val="002C51DF"/>
    <w:rsid w:val="002C5224"/>
    <w:rsid w:val="002C5476"/>
    <w:rsid w:val="002C54D2"/>
    <w:rsid w:val="002C54F6"/>
    <w:rsid w:val="002C5555"/>
    <w:rsid w:val="002C55DA"/>
    <w:rsid w:val="002C5612"/>
    <w:rsid w:val="002C59C4"/>
    <w:rsid w:val="002C5A97"/>
    <w:rsid w:val="002C5AEB"/>
    <w:rsid w:val="002C5BC1"/>
    <w:rsid w:val="002C5F8E"/>
    <w:rsid w:val="002C62A3"/>
    <w:rsid w:val="002C63EC"/>
    <w:rsid w:val="002C6424"/>
    <w:rsid w:val="002C648C"/>
    <w:rsid w:val="002C64C4"/>
    <w:rsid w:val="002C64E3"/>
    <w:rsid w:val="002C6578"/>
    <w:rsid w:val="002C65BC"/>
    <w:rsid w:val="002C6737"/>
    <w:rsid w:val="002C68AF"/>
    <w:rsid w:val="002C691D"/>
    <w:rsid w:val="002C6946"/>
    <w:rsid w:val="002C6A93"/>
    <w:rsid w:val="002C6BB1"/>
    <w:rsid w:val="002C6BD3"/>
    <w:rsid w:val="002C6C3B"/>
    <w:rsid w:val="002C6CCF"/>
    <w:rsid w:val="002C6CD8"/>
    <w:rsid w:val="002C6CFB"/>
    <w:rsid w:val="002C7165"/>
    <w:rsid w:val="002C722B"/>
    <w:rsid w:val="002C72CE"/>
    <w:rsid w:val="002C738D"/>
    <w:rsid w:val="002C759B"/>
    <w:rsid w:val="002C7783"/>
    <w:rsid w:val="002C7999"/>
    <w:rsid w:val="002C7B09"/>
    <w:rsid w:val="002C7C20"/>
    <w:rsid w:val="002C7D04"/>
    <w:rsid w:val="002C7DAC"/>
    <w:rsid w:val="002C7DF7"/>
    <w:rsid w:val="002C7E3D"/>
    <w:rsid w:val="002C7E77"/>
    <w:rsid w:val="002D0068"/>
    <w:rsid w:val="002D022E"/>
    <w:rsid w:val="002D0520"/>
    <w:rsid w:val="002D06B5"/>
    <w:rsid w:val="002D07D5"/>
    <w:rsid w:val="002D07DE"/>
    <w:rsid w:val="002D0819"/>
    <w:rsid w:val="002D08D5"/>
    <w:rsid w:val="002D094E"/>
    <w:rsid w:val="002D0968"/>
    <w:rsid w:val="002D0A02"/>
    <w:rsid w:val="002D0A82"/>
    <w:rsid w:val="002D0C28"/>
    <w:rsid w:val="002D0DCF"/>
    <w:rsid w:val="002D106A"/>
    <w:rsid w:val="002D1084"/>
    <w:rsid w:val="002D11EF"/>
    <w:rsid w:val="002D11F3"/>
    <w:rsid w:val="002D14C7"/>
    <w:rsid w:val="002D1590"/>
    <w:rsid w:val="002D16F1"/>
    <w:rsid w:val="002D1C01"/>
    <w:rsid w:val="002D1E85"/>
    <w:rsid w:val="002D1FEB"/>
    <w:rsid w:val="002D2218"/>
    <w:rsid w:val="002D2414"/>
    <w:rsid w:val="002D2932"/>
    <w:rsid w:val="002D2975"/>
    <w:rsid w:val="002D2A92"/>
    <w:rsid w:val="002D2C1E"/>
    <w:rsid w:val="002D2CBC"/>
    <w:rsid w:val="002D2CD1"/>
    <w:rsid w:val="002D2E24"/>
    <w:rsid w:val="002D2F2D"/>
    <w:rsid w:val="002D2F9D"/>
    <w:rsid w:val="002D2FEF"/>
    <w:rsid w:val="002D30AB"/>
    <w:rsid w:val="002D3136"/>
    <w:rsid w:val="002D3211"/>
    <w:rsid w:val="002D32FA"/>
    <w:rsid w:val="002D3301"/>
    <w:rsid w:val="002D332D"/>
    <w:rsid w:val="002D3633"/>
    <w:rsid w:val="002D3711"/>
    <w:rsid w:val="002D3A4D"/>
    <w:rsid w:val="002D3B03"/>
    <w:rsid w:val="002D3C95"/>
    <w:rsid w:val="002D3CF6"/>
    <w:rsid w:val="002D3EA4"/>
    <w:rsid w:val="002D3F54"/>
    <w:rsid w:val="002D3F6F"/>
    <w:rsid w:val="002D3FEC"/>
    <w:rsid w:val="002D40FC"/>
    <w:rsid w:val="002D4120"/>
    <w:rsid w:val="002D4171"/>
    <w:rsid w:val="002D4228"/>
    <w:rsid w:val="002D4307"/>
    <w:rsid w:val="002D4361"/>
    <w:rsid w:val="002D4374"/>
    <w:rsid w:val="002D4450"/>
    <w:rsid w:val="002D450D"/>
    <w:rsid w:val="002D4554"/>
    <w:rsid w:val="002D46AA"/>
    <w:rsid w:val="002D4733"/>
    <w:rsid w:val="002D4758"/>
    <w:rsid w:val="002D47BA"/>
    <w:rsid w:val="002D494A"/>
    <w:rsid w:val="002D4C0A"/>
    <w:rsid w:val="002D507E"/>
    <w:rsid w:val="002D50DC"/>
    <w:rsid w:val="002D5325"/>
    <w:rsid w:val="002D533D"/>
    <w:rsid w:val="002D5402"/>
    <w:rsid w:val="002D552B"/>
    <w:rsid w:val="002D55E9"/>
    <w:rsid w:val="002D55ED"/>
    <w:rsid w:val="002D5635"/>
    <w:rsid w:val="002D5843"/>
    <w:rsid w:val="002D5AB5"/>
    <w:rsid w:val="002D5B46"/>
    <w:rsid w:val="002D5CCB"/>
    <w:rsid w:val="002D5D70"/>
    <w:rsid w:val="002D5F34"/>
    <w:rsid w:val="002D6194"/>
    <w:rsid w:val="002D62EB"/>
    <w:rsid w:val="002D6396"/>
    <w:rsid w:val="002D6847"/>
    <w:rsid w:val="002D6883"/>
    <w:rsid w:val="002D6958"/>
    <w:rsid w:val="002D6BA6"/>
    <w:rsid w:val="002D6BCB"/>
    <w:rsid w:val="002D6C76"/>
    <w:rsid w:val="002D7405"/>
    <w:rsid w:val="002D75CE"/>
    <w:rsid w:val="002D77ED"/>
    <w:rsid w:val="002D7B97"/>
    <w:rsid w:val="002D7CA2"/>
    <w:rsid w:val="002D7CE5"/>
    <w:rsid w:val="002D7D64"/>
    <w:rsid w:val="002D7DBB"/>
    <w:rsid w:val="002D7E53"/>
    <w:rsid w:val="002D7EEE"/>
    <w:rsid w:val="002D7FE6"/>
    <w:rsid w:val="002E00DA"/>
    <w:rsid w:val="002E0145"/>
    <w:rsid w:val="002E0436"/>
    <w:rsid w:val="002E0697"/>
    <w:rsid w:val="002E08F6"/>
    <w:rsid w:val="002E0C96"/>
    <w:rsid w:val="002E0D4C"/>
    <w:rsid w:val="002E0DDE"/>
    <w:rsid w:val="002E1016"/>
    <w:rsid w:val="002E1184"/>
    <w:rsid w:val="002E1695"/>
    <w:rsid w:val="002E16C9"/>
    <w:rsid w:val="002E1767"/>
    <w:rsid w:val="002E1C46"/>
    <w:rsid w:val="002E1CCB"/>
    <w:rsid w:val="002E1D37"/>
    <w:rsid w:val="002E1F0C"/>
    <w:rsid w:val="002E2233"/>
    <w:rsid w:val="002E24E3"/>
    <w:rsid w:val="002E2561"/>
    <w:rsid w:val="002E2692"/>
    <w:rsid w:val="002E27C5"/>
    <w:rsid w:val="002E2840"/>
    <w:rsid w:val="002E28B9"/>
    <w:rsid w:val="002E2A44"/>
    <w:rsid w:val="002E2A77"/>
    <w:rsid w:val="002E2B01"/>
    <w:rsid w:val="002E2B37"/>
    <w:rsid w:val="002E2BD7"/>
    <w:rsid w:val="002E2C8F"/>
    <w:rsid w:val="002E2E13"/>
    <w:rsid w:val="002E2E77"/>
    <w:rsid w:val="002E3149"/>
    <w:rsid w:val="002E34F1"/>
    <w:rsid w:val="002E3511"/>
    <w:rsid w:val="002E3696"/>
    <w:rsid w:val="002E36BE"/>
    <w:rsid w:val="002E39C8"/>
    <w:rsid w:val="002E39FC"/>
    <w:rsid w:val="002E3AE6"/>
    <w:rsid w:val="002E3AFC"/>
    <w:rsid w:val="002E3C43"/>
    <w:rsid w:val="002E3CE0"/>
    <w:rsid w:val="002E3CF0"/>
    <w:rsid w:val="002E3F8C"/>
    <w:rsid w:val="002E4167"/>
    <w:rsid w:val="002E4276"/>
    <w:rsid w:val="002E42E3"/>
    <w:rsid w:val="002E42EB"/>
    <w:rsid w:val="002E42F3"/>
    <w:rsid w:val="002E4355"/>
    <w:rsid w:val="002E43D4"/>
    <w:rsid w:val="002E43E6"/>
    <w:rsid w:val="002E4434"/>
    <w:rsid w:val="002E45B3"/>
    <w:rsid w:val="002E48F1"/>
    <w:rsid w:val="002E49DC"/>
    <w:rsid w:val="002E4B1D"/>
    <w:rsid w:val="002E4C05"/>
    <w:rsid w:val="002E4EF2"/>
    <w:rsid w:val="002E4FC8"/>
    <w:rsid w:val="002E5166"/>
    <w:rsid w:val="002E522F"/>
    <w:rsid w:val="002E5524"/>
    <w:rsid w:val="002E557D"/>
    <w:rsid w:val="002E55CD"/>
    <w:rsid w:val="002E5680"/>
    <w:rsid w:val="002E5726"/>
    <w:rsid w:val="002E57BD"/>
    <w:rsid w:val="002E584B"/>
    <w:rsid w:val="002E5937"/>
    <w:rsid w:val="002E595D"/>
    <w:rsid w:val="002E5B75"/>
    <w:rsid w:val="002E5C8F"/>
    <w:rsid w:val="002E5D02"/>
    <w:rsid w:val="002E5E6C"/>
    <w:rsid w:val="002E5E98"/>
    <w:rsid w:val="002E6057"/>
    <w:rsid w:val="002E605F"/>
    <w:rsid w:val="002E6121"/>
    <w:rsid w:val="002E631A"/>
    <w:rsid w:val="002E644F"/>
    <w:rsid w:val="002E6526"/>
    <w:rsid w:val="002E6595"/>
    <w:rsid w:val="002E688F"/>
    <w:rsid w:val="002E696D"/>
    <w:rsid w:val="002E6CF9"/>
    <w:rsid w:val="002E6EC1"/>
    <w:rsid w:val="002E6FE2"/>
    <w:rsid w:val="002E7664"/>
    <w:rsid w:val="002E7759"/>
    <w:rsid w:val="002E788A"/>
    <w:rsid w:val="002E7CE1"/>
    <w:rsid w:val="002E7D75"/>
    <w:rsid w:val="002E7D83"/>
    <w:rsid w:val="002E7DB1"/>
    <w:rsid w:val="002E7F7E"/>
    <w:rsid w:val="002F0026"/>
    <w:rsid w:val="002F008F"/>
    <w:rsid w:val="002F0203"/>
    <w:rsid w:val="002F03B9"/>
    <w:rsid w:val="002F04D7"/>
    <w:rsid w:val="002F04FC"/>
    <w:rsid w:val="002F055E"/>
    <w:rsid w:val="002F063A"/>
    <w:rsid w:val="002F07A1"/>
    <w:rsid w:val="002F08B5"/>
    <w:rsid w:val="002F0AA8"/>
    <w:rsid w:val="002F0BA9"/>
    <w:rsid w:val="002F0D09"/>
    <w:rsid w:val="002F0E49"/>
    <w:rsid w:val="002F0F12"/>
    <w:rsid w:val="002F0F7F"/>
    <w:rsid w:val="002F1113"/>
    <w:rsid w:val="002F11D8"/>
    <w:rsid w:val="002F1235"/>
    <w:rsid w:val="002F124B"/>
    <w:rsid w:val="002F1339"/>
    <w:rsid w:val="002F1370"/>
    <w:rsid w:val="002F13FE"/>
    <w:rsid w:val="002F18AA"/>
    <w:rsid w:val="002F1DAF"/>
    <w:rsid w:val="002F1DE7"/>
    <w:rsid w:val="002F1E1D"/>
    <w:rsid w:val="002F1E86"/>
    <w:rsid w:val="002F1F60"/>
    <w:rsid w:val="002F211E"/>
    <w:rsid w:val="002F217E"/>
    <w:rsid w:val="002F248E"/>
    <w:rsid w:val="002F24FA"/>
    <w:rsid w:val="002F264F"/>
    <w:rsid w:val="002F26B8"/>
    <w:rsid w:val="002F26D8"/>
    <w:rsid w:val="002F277A"/>
    <w:rsid w:val="002F2AAA"/>
    <w:rsid w:val="002F2B66"/>
    <w:rsid w:val="002F2CFB"/>
    <w:rsid w:val="002F2DA5"/>
    <w:rsid w:val="002F3017"/>
    <w:rsid w:val="002F3033"/>
    <w:rsid w:val="002F312D"/>
    <w:rsid w:val="002F3187"/>
    <w:rsid w:val="002F32A9"/>
    <w:rsid w:val="002F3317"/>
    <w:rsid w:val="002F3625"/>
    <w:rsid w:val="002F3724"/>
    <w:rsid w:val="002F37AE"/>
    <w:rsid w:val="002F37C4"/>
    <w:rsid w:val="002F381C"/>
    <w:rsid w:val="002F391A"/>
    <w:rsid w:val="002F394D"/>
    <w:rsid w:val="002F3B07"/>
    <w:rsid w:val="002F3B81"/>
    <w:rsid w:val="002F3CAD"/>
    <w:rsid w:val="002F3CEF"/>
    <w:rsid w:val="002F3D71"/>
    <w:rsid w:val="002F3D84"/>
    <w:rsid w:val="002F3F2E"/>
    <w:rsid w:val="002F3F33"/>
    <w:rsid w:val="002F3FF2"/>
    <w:rsid w:val="002F405F"/>
    <w:rsid w:val="002F416D"/>
    <w:rsid w:val="002F4420"/>
    <w:rsid w:val="002F449C"/>
    <w:rsid w:val="002F4786"/>
    <w:rsid w:val="002F4814"/>
    <w:rsid w:val="002F497A"/>
    <w:rsid w:val="002F4B7E"/>
    <w:rsid w:val="002F4BA2"/>
    <w:rsid w:val="002F4DAB"/>
    <w:rsid w:val="002F4FD6"/>
    <w:rsid w:val="002F502D"/>
    <w:rsid w:val="002F5354"/>
    <w:rsid w:val="002F53B2"/>
    <w:rsid w:val="002F5AAA"/>
    <w:rsid w:val="002F5ADF"/>
    <w:rsid w:val="002F5B25"/>
    <w:rsid w:val="002F5C6A"/>
    <w:rsid w:val="002F5D1E"/>
    <w:rsid w:val="002F5EBE"/>
    <w:rsid w:val="002F5F4E"/>
    <w:rsid w:val="002F60A5"/>
    <w:rsid w:val="002F624F"/>
    <w:rsid w:val="002F62A2"/>
    <w:rsid w:val="002F62DA"/>
    <w:rsid w:val="002F64D1"/>
    <w:rsid w:val="002F66E7"/>
    <w:rsid w:val="002F686C"/>
    <w:rsid w:val="002F68BF"/>
    <w:rsid w:val="002F6919"/>
    <w:rsid w:val="002F6B2C"/>
    <w:rsid w:val="002F6B9A"/>
    <w:rsid w:val="002F6CAF"/>
    <w:rsid w:val="002F6E41"/>
    <w:rsid w:val="002F6EB4"/>
    <w:rsid w:val="002F6EBD"/>
    <w:rsid w:val="002F6FB0"/>
    <w:rsid w:val="002F759F"/>
    <w:rsid w:val="002F75D4"/>
    <w:rsid w:val="002F78B9"/>
    <w:rsid w:val="002F7B98"/>
    <w:rsid w:val="002F7BDE"/>
    <w:rsid w:val="002F7DB9"/>
    <w:rsid w:val="002F7E00"/>
    <w:rsid w:val="002F7F09"/>
    <w:rsid w:val="00300096"/>
    <w:rsid w:val="003000D2"/>
    <w:rsid w:val="00300112"/>
    <w:rsid w:val="00300183"/>
    <w:rsid w:val="00300295"/>
    <w:rsid w:val="00300362"/>
    <w:rsid w:val="00300451"/>
    <w:rsid w:val="003005C3"/>
    <w:rsid w:val="00300630"/>
    <w:rsid w:val="003006BD"/>
    <w:rsid w:val="00300C53"/>
    <w:rsid w:val="00300D39"/>
    <w:rsid w:val="00300F20"/>
    <w:rsid w:val="00301071"/>
    <w:rsid w:val="003010C8"/>
    <w:rsid w:val="00301210"/>
    <w:rsid w:val="003015FF"/>
    <w:rsid w:val="0030172E"/>
    <w:rsid w:val="003017B5"/>
    <w:rsid w:val="003017D0"/>
    <w:rsid w:val="00301B58"/>
    <w:rsid w:val="00301CCC"/>
    <w:rsid w:val="00301E35"/>
    <w:rsid w:val="00302124"/>
    <w:rsid w:val="0030254C"/>
    <w:rsid w:val="0030262D"/>
    <w:rsid w:val="00302649"/>
    <w:rsid w:val="003026E3"/>
    <w:rsid w:val="00302767"/>
    <w:rsid w:val="00302A28"/>
    <w:rsid w:val="00302B69"/>
    <w:rsid w:val="00302C22"/>
    <w:rsid w:val="00302CEE"/>
    <w:rsid w:val="00302D67"/>
    <w:rsid w:val="00302EE5"/>
    <w:rsid w:val="00302F7D"/>
    <w:rsid w:val="003032A7"/>
    <w:rsid w:val="0030342C"/>
    <w:rsid w:val="00303463"/>
    <w:rsid w:val="0030369E"/>
    <w:rsid w:val="0030386D"/>
    <w:rsid w:val="003039F5"/>
    <w:rsid w:val="00303D96"/>
    <w:rsid w:val="00303DD5"/>
    <w:rsid w:val="00303FA6"/>
    <w:rsid w:val="003043DF"/>
    <w:rsid w:val="00304481"/>
    <w:rsid w:val="00304652"/>
    <w:rsid w:val="00304674"/>
    <w:rsid w:val="00304678"/>
    <w:rsid w:val="00304740"/>
    <w:rsid w:val="00304772"/>
    <w:rsid w:val="003047BD"/>
    <w:rsid w:val="003047E6"/>
    <w:rsid w:val="00304873"/>
    <w:rsid w:val="00304987"/>
    <w:rsid w:val="003049B8"/>
    <w:rsid w:val="003049E5"/>
    <w:rsid w:val="00304ADE"/>
    <w:rsid w:val="00304AE8"/>
    <w:rsid w:val="00304C60"/>
    <w:rsid w:val="00304D8F"/>
    <w:rsid w:val="00304E04"/>
    <w:rsid w:val="0030500D"/>
    <w:rsid w:val="003050A9"/>
    <w:rsid w:val="003051EC"/>
    <w:rsid w:val="0030521E"/>
    <w:rsid w:val="00305315"/>
    <w:rsid w:val="00305387"/>
    <w:rsid w:val="003053D2"/>
    <w:rsid w:val="0030541B"/>
    <w:rsid w:val="00305964"/>
    <w:rsid w:val="00305B85"/>
    <w:rsid w:val="00305B8F"/>
    <w:rsid w:val="00305D5F"/>
    <w:rsid w:val="00305DB4"/>
    <w:rsid w:val="00305E6D"/>
    <w:rsid w:val="00306063"/>
    <w:rsid w:val="00306066"/>
    <w:rsid w:val="003061E9"/>
    <w:rsid w:val="00306272"/>
    <w:rsid w:val="003064AB"/>
    <w:rsid w:val="00306915"/>
    <w:rsid w:val="00306BC5"/>
    <w:rsid w:val="00306CE8"/>
    <w:rsid w:val="00307028"/>
    <w:rsid w:val="003070E8"/>
    <w:rsid w:val="003072A5"/>
    <w:rsid w:val="00307474"/>
    <w:rsid w:val="0030765C"/>
    <w:rsid w:val="00307882"/>
    <w:rsid w:val="00307965"/>
    <w:rsid w:val="00307CCE"/>
    <w:rsid w:val="00307D6E"/>
    <w:rsid w:val="00307DA4"/>
    <w:rsid w:val="00307E7B"/>
    <w:rsid w:val="00307ED5"/>
    <w:rsid w:val="003100E2"/>
    <w:rsid w:val="00310313"/>
    <w:rsid w:val="003105E5"/>
    <w:rsid w:val="0031062B"/>
    <w:rsid w:val="00310685"/>
    <w:rsid w:val="00310795"/>
    <w:rsid w:val="0031083E"/>
    <w:rsid w:val="0031097B"/>
    <w:rsid w:val="003109D3"/>
    <w:rsid w:val="00310BED"/>
    <w:rsid w:val="00310D1D"/>
    <w:rsid w:val="00310DBE"/>
    <w:rsid w:val="00310ECD"/>
    <w:rsid w:val="00310EE4"/>
    <w:rsid w:val="0031115B"/>
    <w:rsid w:val="003111CA"/>
    <w:rsid w:val="0031161B"/>
    <w:rsid w:val="00311808"/>
    <w:rsid w:val="003118FA"/>
    <w:rsid w:val="00311B0D"/>
    <w:rsid w:val="00311DCA"/>
    <w:rsid w:val="00311F67"/>
    <w:rsid w:val="003120AE"/>
    <w:rsid w:val="00312284"/>
    <w:rsid w:val="00312486"/>
    <w:rsid w:val="003125FB"/>
    <w:rsid w:val="00312630"/>
    <w:rsid w:val="00312B93"/>
    <w:rsid w:val="00312BC4"/>
    <w:rsid w:val="00313139"/>
    <w:rsid w:val="003131E8"/>
    <w:rsid w:val="003133AD"/>
    <w:rsid w:val="003133C3"/>
    <w:rsid w:val="00313525"/>
    <w:rsid w:val="003136E7"/>
    <w:rsid w:val="00313742"/>
    <w:rsid w:val="00313763"/>
    <w:rsid w:val="003137CE"/>
    <w:rsid w:val="00313878"/>
    <w:rsid w:val="003138FA"/>
    <w:rsid w:val="0031396A"/>
    <w:rsid w:val="00313AB6"/>
    <w:rsid w:val="00313BF6"/>
    <w:rsid w:val="00313CDC"/>
    <w:rsid w:val="00313EA9"/>
    <w:rsid w:val="00313F64"/>
    <w:rsid w:val="0031415A"/>
    <w:rsid w:val="0031418D"/>
    <w:rsid w:val="003144E0"/>
    <w:rsid w:val="00314542"/>
    <w:rsid w:val="0031469C"/>
    <w:rsid w:val="003147C0"/>
    <w:rsid w:val="0031483C"/>
    <w:rsid w:val="00314910"/>
    <w:rsid w:val="003149F0"/>
    <w:rsid w:val="00314B66"/>
    <w:rsid w:val="00314D73"/>
    <w:rsid w:val="00314E0A"/>
    <w:rsid w:val="0031508F"/>
    <w:rsid w:val="0031509D"/>
    <w:rsid w:val="0031540F"/>
    <w:rsid w:val="00315474"/>
    <w:rsid w:val="0031547D"/>
    <w:rsid w:val="003154F8"/>
    <w:rsid w:val="00315534"/>
    <w:rsid w:val="003155DC"/>
    <w:rsid w:val="00315607"/>
    <w:rsid w:val="003159FC"/>
    <w:rsid w:val="00315C55"/>
    <w:rsid w:val="00315C62"/>
    <w:rsid w:val="00315D0E"/>
    <w:rsid w:val="00315D63"/>
    <w:rsid w:val="00316093"/>
    <w:rsid w:val="00316126"/>
    <w:rsid w:val="0031619D"/>
    <w:rsid w:val="0031620E"/>
    <w:rsid w:val="0031624A"/>
    <w:rsid w:val="00316272"/>
    <w:rsid w:val="00316396"/>
    <w:rsid w:val="003167C4"/>
    <w:rsid w:val="003168A9"/>
    <w:rsid w:val="00316903"/>
    <w:rsid w:val="00316A42"/>
    <w:rsid w:val="00316D99"/>
    <w:rsid w:val="00316FE3"/>
    <w:rsid w:val="00317024"/>
    <w:rsid w:val="00317110"/>
    <w:rsid w:val="00317116"/>
    <w:rsid w:val="00317197"/>
    <w:rsid w:val="003172F8"/>
    <w:rsid w:val="00317478"/>
    <w:rsid w:val="003174A1"/>
    <w:rsid w:val="003174D5"/>
    <w:rsid w:val="003175DD"/>
    <w:rsid w:val="00317656"/>
    <w:rsid w:val="003176BE"/>
    <w:rsid w:val="00317946"/>
    <w:rsid w:val="00317980"/>
    <w:rsid w:val="00317AFA"/>
    <w:rsid w:val="00317B1F"/>
    <w:rsid w:val="00317BED"/>
    <w:rsid w:val="00317F00"/>
    <w:rsid w:val="00317F09"/>
    <w:rsid w:val="00320189"/>
    <w:rsid w:val="00320448"/>
    <w:rsid w:val="0032050F"/>
    <w:rsid w:val="003207B2"/>
    <w:rsid w:val="00320C67"/>
    <w:rsid w:val="00320DCF"/>
    <w:rsid w:val="00320E37"/>
    <w:rsid w:val="00320F19"/>
    <w:rsid w:val="00320FFA"/>
    <w:rsid w:val="0032100D"/>
    <w:rsid w:val="003212AD"/>
    <w:rsid w:val="003212C4"/>
    <w:rsid w:val="003215EF"/>
    <w:rsid w:val="0032188E"/>
    <w:rsid w:val="0032194D"/>
    <w:rsid w:val="00321A64"/>
    <w:rsid w:val="00321B57"/>
    <w:rsid w:val="00321BEF"/>
    <w:rsid w:val="00321C3C"/>
    <w:rsid w:val="00321E71"/>
    <w:rsid w:val="00322008"/>
    <w:rsid w:val="003221CD"/>
    <w:rsid w:val="003224E8"/>
    <w:rsid w:val="0032252C"/>
    <w:rsid w:val="00322588"/>
    <w:rsid w:val="00322984"/>
    <w:rsid w:val="00322A81"/>
    <w:rsid w:val="00322AA1"/>
    <w:rsid w:val="00322C18"/>
    <w:rsid w:val="00322C22"/>
    <w:rsid w:val="00322CDF"/>
    <w:rsid w:val="00322D48"/>
    <w:rsid w:val="00322FAD"/>
    <w:rsid w:val="0032301C"/>
    <w:rsid w:val="003232C7"/>
    <w:rsid w:val="00323325"/>
    <w:rsid w:val="00323335"/>
    <w:rsid w:val="00323357"/>
    <w:rsid w:val="003233A5"/>
    <w:rsid w:val="00323430"/>
    <w:rsid w:val="00323451"/>
    <w:rsid w:val="00323616"/>
    <w:rsid w:val="00323741"/>
    <w:rsid w:val="003237F5"/>
    <w:rsid w:val="0032385D"/>
    <w:rsid w:val="003238D5"/>
    <w:rsid w:val="0032398E"/>
    <w:rsid w:val="00323A66"/>
    <w:rsid w:val="00323ACD"/>
    <w:rsid w:val="00323B84"/>
    <w:rsid w:val="00323B94"/>
    <w:rsid w:val="00323CB2"/>
    <w:rsid w:val="00323E24"/>
    <w:rsid w:val="00323F30"/>
    <w:rsid w:val="003240B8"/>
    <w:rsid w:val="00324130"/>
    <w:rsid w:val="00324262"/>
    <w:rsid w:val="00324371"/>
    <w:rsid w:val="00324397"/>
    <w:rsid w:val="00324423"/>
    <w:rsid w:val="0032457C"/>
    <w:rsid w:val="003245CA"/>
    <w:rsid w:val="003246B6"/>
    <w:rsid w:val="00324A16"/>
    <w:rsid w:val="00324A9D"/>
    <w:rsid w:val="00324AD9"/>
    <w:rsid w:val="00324B10"/>
    <w:rsid w:val="00324BC0"/>
    <w:rsid w:val="00324EB3"/>
    <w:rsid w:val="00324FF8"/>
    <w:rsid w:val="00324FFE"/>
    <w:rsid w:val="00325024"/>
    <w:rsid w:val="0032541D"/>
    <w:rsid w:val="003255DF"/>
    <w:rsid w:val="00325725"/>
    <w:rsid w:val="00325819"/>
    <w:rsid w:val="00325A78"/>
    <w:rsid w:val="00325AF1"/>
    <w:rsid w:val="00325BB9"/>
    <w:rsid w:val="00325BC1"/>
    <w:rsid w:val="00325C26"/>
    <w:rsid w:val="00325ED1"/>
    <w:rsid w:val="0032600C"/>
    <w:rsid w:val="003261D0"/>
    <w:rsid w:val="00326293"/>
    <w:rsid w:val="00326365"/>
    <w:rsid w:val="003263B6"/>
    <w:rsid w:val="003264C2"/>
    <w:rsid w:val="003264C5"/>
    <w:rsid w:val="003264EA"/>
    <w:rsid w:val="00326500"/>
    <w:rsid w:val="00326588"/>
    <w:rsid w:val="0032659D"/>
    <w:rsid w:val="00326642"/>
    <w:rsid w:val="00326656"/>
    <w:rsid w:val="00326788"/>
    <w:rsid w:val="00326823"/>
    <w:rsid w:val="00326899"/>
    <w:rsid w:val="00326968"/>
    <w:rsid w:val="00326B02"/>
    <w:rsid w:val="00326C67"/>
    <w:rsid w:val="00326C6C"/>
    <w:rsid w:val="00326DA7"/>
    <w:rsid w:val="00326EE5"/>
    <w:rsid w:val="00326FDC"/>
    <w:rsid w:val="00327002"/>
    <w:rsid w:val="00327035"/>
    <w:rsid w:val="0032704A"/>
    <w:rsid w:val="00327081"/>
    <w:rsid w:val="0032711E"/>
    <w:rsid w:val="003271E8"/>
    <w:rsid w:val="00327396"/>
    <w:rsid w:val="00327724"/>
    <w:rsid w:val="003277CA"/>
    <w:rsid w:val="00327985"/>
    <w:rsid w:val="00327A89"/>
    <w:rsid w:val="00327B87"/>
    <w:rsid w:val="00327F28"/>
    <w:rsid w:val="00327F3F"/>
    <w:rsid w:val="00327F6E"/>
    <w:rsid w:val="00327FDE"/>
    <w:rsid w:val="00330097"/>
    <w:rsid w:val="003302A2"/>
    <w:rsid w:val="00330407"/>
    <w:rsid w:val="003304E7"/>
    <w:rsid w:val="003304F9"/>
    <w:rsid w:val="0033097F"/>
    <w:rsid w:val="00330CF2"/>
    <w:rsid w:val="00330DB3"/>
    <w:rsid w:val="00330E82"/>
    <w:rsid w:val="00331292"/>
    <w:rsid w:val="003312B3"/>
    <w:rsid w:val="003314EE"/>
    <w:rsid w:val="0033162B"/>
    <w:rsid w:val="00331686"/>
    <w:rsid w:val="0033187E"/>
    <w:rsid w:val="00331E29"/>
    <w:rsid w:val="00331FC8"/>
    <w:rsid w:val="00332011"/>
    <w:rsid w:val="00332063"/>
    <w:rsid w:val="0033265B"/>
    <w:rsid w:val="0033279F"/>
    <w:rsid w:val="00332B7E"/>
    <w:rsid w:val="00332CD8"/>
    <w:rsid w:val="00332D1B"/>
    <w:rsid w:val="00332D44"/>
    <w:rsid w:val="00332D8C"/>
    <w:rsid w:val="00332EE3"/>
    <w:rsid w:val="00332FBD"/>
    <w:rsid w:val="00333020"/>
    <w:rsid w:val="0033328F"/>
    <w:rsid w:val="0033329A"/>
    <w:rsid w:val="003332B3"/>
    <w:rsid w:val="003332F7"/>
    <w:rsid w:val="0033337B"/>
    <w:rsid w:val="003333C1"/>
    <w:rsid w:val="0033343A"/>
    <w:rsid w:val="0033353A"/>
    <w:rsid w:val="00333601"/>
    <w:rsid w:val="00333607"/>
    <w:rsid w:val="00333714"/>
    <w:rsid w:val="00333AB1"/>
    <w:rsid w:val="00333B1F"/>
    <w:rsid w:val="00333CEB"/>
    <w:rsid w:val="00333DF6"/>
    <w:rsid w:val="00333FA9"/>
    <w:rsid w:val="003341A8"/>
    <w:rsid w:val="00334259"/>
    <w:rsid w:val="0033436E"/>
    <w:rsid w:val="0033445D"/>
    <w:rsid w:val="00334504"/>
    <w:rsid w:val="00334793"/>
    <w:rsid w:val="00334848"/>
    <w:rsid w:val="0033484C"/>
    <w:rsid w:val="003348C0"/>
    <w:rsid w:val="00334931"/>
    <w:rsid w:val="00334AD2"/>
    <w:rsid w:val="00334D1C"/>
    <w:rsid w:val="00334F1F"/>
    <w:rsid w:val="00335148"/>
    <w:rsid w:val="003351E2"/>
    <w:rsid w:val="00335314"/>
    <w:rsid w:val="003353DF"/>
    <w:rsid w:val="0033578D"/>
    <w:rsid w:val="003358B4"/>
    <w:rsid w:val="00335AD1"/>
    <w:rsid w:val="00335C45"/>
    <w:rsid w:val="00335C4B"/>
    <w:rsid w:val="00335CD3"/>
    <w:rsid w:val="00335CF7"/>
    <w:rsid w:val="00335EE0"/>
    <w:rsid w:val="00335FB6"/>
    <w:rsid w:val="00336283"/>
    <w:rsid w:val="00336420"/>
    <w:rsid w:val="0033644F"/>
    <w:rsid w:val="003364E8"/>
    <w:rsid w:val="003365B4"/>
    <w:rsid w:val="00336702"/>
    <w:rsid w:val="00336A4A"/>
    <w:rsid w:val="00336ED7"/>
    <w:rsid w:val="00336EDF"/>
    <w:rsid w:val="00336EE5"/>
    <w:rsid w:val="00336F55"/>
    <w:rsid w:val="0033718F"/>
    <w:rsid w:val="003372D8"/>
    <w:rsid w:val="0033751D"/>
    <w:rsid w:val="00337559"/>
    <w:rsid w:val="003375D0"/>
    <w:rsid w:val="003375D6"/>
    <w:rsid w:val="003375E6"/>
    <w:rsid w:val="003376A1"/>
    <w:rsid w:val="003378E8"/>
    <w:rsid w:val="00337934"/>
    <w:rsid w:val="00337AB4"/>
    <w:rsid w:val="00337F4C"/>
    <w:rsid w:val="003400EE"/>
    <w:rsid w:val="003402C9"/>
    <w:rsid w:val="0034041A"/>
    <w:rsid w:val="003405BC"/>
    <w:rsid w:val="003407EA"/>
    <w:rsid w:val="0034085B"/>
    <w:rsid w:val="00340987"/>
    <w:rsid w:val="003409A1"/>
    <w:rsid w:val="00340C07"/>
    <w:rsid w:val="00340C8D"/>
    <w:rsid w:val="0034100C"/>
    <w:rsid w:val="0034101D"/>
    <w:rsid w:val="00341058"/>
    <w:rsid w:val="003410FB"/>
    <w:rsid w:val="00341190"/>
    <w:rsid w:val="003411C0"/>
    <w:rsid w:val="00341286"/>
    <w:rsid w:val="0034131F"/>
    <w:rsid w:val="0034133D"/>
    <w:rsid w:val="00341366"/>
    <w:rsid w:val="00341401"/>
    <w:rsid w:val="00341991"/>
    <w:rsid w:val="00341BC8"/>
    <w:rsid w:val="00341F48"/>
    <w:rsid w:val="003422DD"/>
    <w:rsid w:val="003423A8"/>
    <w:rsid w:val="003425AB"/>
    <w:rsid w:val="003425E0"/>
    <w:rsid w:val="00342627"/>
    <w:rsid w:val="0034268B"/>
    <w:rsid w:val="003427EC"/>
    <w:rsid w:val="00342865"/>
    <w:rsid w:val="0034288C"/>
    <w:rsid w:val="003428E0"/>
    <w:rsid w:val="003428E6"/>
    <w:rsid w:val="003429BD"/>
    <w:rsid w:val="00342A80"/>
    <w:rsid w:val="00342B0C"/>
    <w:rsid w:val="00342B12"/>
    <w:rsid w:val="00342BCD"/>
    <w:rsid w:val="00342EDB"/>
    <w:rsid w:val="00343156"/>
    <w:rsid w:val="0034321E"/>
    <w:rsid w:val="00343268"/>
    <w:rsid w:val="0034332E"/>
    <w:rsid w:val="003434F9"/>
    <w:rsid w:val="003437B0"/>
    <w:rsid w:val="003438BA"/>
    <w:rsid w:val="003438CB"/>
    <w:rsid w:val="00343972"/>
    <w:rsid w:val="00343AA0"/>
    <w:rsid w:val="00343CCB"/>
    <w:rsid w:val="00343D36"/>
    <w:rsid w:val="00343D4F"/>
    <w:rsid w:val="00343DEC"/>
    <w:rsid w:val="00343E5B"/>
    <w:rsid w:val="00343F85"/>
    <w:rsid w:val="0034403F"/>
    <w:rsid w:val="003445E9"/>
    <w:rsid w:val="00344689"/>
    <w:rsid w:val="00344712"/>
    <w:rsid w:val="003447E3"/>
    <w:rsid w:val="00344C5B"/>
    <w:rsid w:val="00344D5A"/>
    <w:rsid w:val="00344E0D"/>
    <w:rsid w:val="00344E54"/>
    <w:rsid w:val="00344F8B"/>
    <w:rsid w:val="00345022"/>
    <w:rsid w:val="003452B3"/>
    <w:rsid w:val="003452B9"/>
    <w:rsid w:val="00345698"/>
    <w:rsid w:val="003456B9"/>
    <w:rsid w:val="00345717"/>
    <w:rsid w:val="00345811"/>
    <w:rsid w:val="00345909"/>
    <w:rsid w:val="00345915"/>
    <w:rsid w:val="00345939"/>
    <w:rsid w:val="003459B8"/>
    <w:rsid w:val="00345A12"/>
    <w:rsid w:val="00345A88"/>
    <w:rsid w:val="00345C63"/>
    <w:rsid w:val="00345C6B"/>
    <w:rsid w:val="00346081"/>
    <w:rsid w:val="003460AE"/>
    <w:rsid w:val="003460EC"/>
    <w:rsid w:val="00346124"/>
    <w:rsid w:val="0034626B"/>
    <w:rsid w:val="00346505"/>
    <w:rsid w:val="0034652E"/>
    <w:rsid w:val="003466DD"/>
    <w:rsid w:val="00346724"/>
    <w:rsid w:val="003467EE"/>
    <w:rsid w:val="00346863"/>
    <w:rsid w:val="003469FC"/>
    <w:rsid w:val="00346AD2"/>
    <w:rsid w:val="00346BF3"/>
    <w:rsid w:val="00346D15"/>
    <w:rsid w:val="00346D92"/>
    <w:rsid w:val="00346EA2"/>
    <w:rsid w:val="0034705C"/>
    <w:rsid w:val="00347273"/>
    <w:rsid w:val="0034729D"/>
    <w:rsid w:val="0034733B"/>
    <w:rsid w:val="003473B6"/>
    <w:rsid w:val="0034747F"/>
    <w:rsid w:val="00347484"/>
    <w:rsid w:val="00347491"/>
    <w:rsid w:val="00347558"/>
    <w:rsid w:val="003475DC"/>
    <w:rsid w:val="003477C1"/>
    <w:rsid w:val="003477F6"/>
    <w:rsid w:val="003478C8"/>
    <w:rsid w:val="00347917"/>
    <w:rsid w:val="00347A14"/>
    <w:rsid w:val="00347AFD"/>
    <w:rsid w:val="00347CE9"/>
    <w:rsid w:val="00347D51"/>
    <w:rsid w:val="00347E91"/>
    <w:rsid w:val="00347F34"/>
    <w:rsid w:val="00350058"/>
    <w:rsid w:val="00350310"/>
    <w:rsid w:val="0035049C"/>
    <w:rsid w:val="00350670"/>
    <w:rsid w:val="00350775"/>
    <w:rsid w:val="00350BEC"/>
    <w:rsid w:val="00350CB3"/>
    <w:rsid w:val="00350D5E"/>
    <w:rsid w:val="00350E27"/>
    <w:rsid w:val="00350F80"/>
    <w:rsid w:val="00350F83"/>
    <w:rsid w:val="003510A5"/>
    <w:rsid w:val="003510AC"/>
    <w:rsid w:val="003510E7"/>
    <w:rsid w:val="003511B4"/>
    <w:rsid w:val="003511B6"/>
    <w:rsid w:val="00351371"/>
    <w:rsid w:val="003514FE"/>
    <w:rsid w:val="00351653"/>
    <w:rsid w:val="003516E5"/>
    <w:rsid w:val="00351770"/>
    <w:rsid w:val="003519D7"/>
    <w:rsid w:val="00351A19"/>
    <w:rsid w:val="00351BFF"/>
    <w:rsid w:val="00351C50"/>
    <w:rsid w:val="00351FF3"/>
    <w:rsid w:val="0035205A"/>
    <w:rsid w:val="003520E5"/>
    <w:rsid w:val="00352251"/>
    <w:rsid w:val="003522EE"/>
    <w:rsid w:val="00352506"/>
    <w:rsid w:val="003526B4"/>
    <w:rsid w:val="0035278A"/>
    <w:rsid w:val="003527BA"/>
    <w:rsid w:val="003527BF"/>
    <w:rsid w:val="00352848"/>
    <w:rsid w:val="00352888"/>
    <w:rsid w:val="0035289B"/>
    <w:rsid w:val="003528AC"/>
    <w:rsid w:val="003528AE"/>
    <w:rsid w:val="003529EE"/>
    <w:rsid w:val="00352C10"/>
    <w:rsid w:val="00352CC4"/>
    <w:rsid w:val="00352D17"/>
    <w:rsid w:val="00353198"/>
    <w:rsid w:val="0035330B"/>
    <w:rsid w:val="003535A0"/>
    <w:rsid w:val="00353640"/>
    <w:rsid w:val="003536C2"/>
    <w:rsid w:val="00353780"/>
    <w:rsid w:val="00353782"/>
    <w:rsid w:val="0035384C"/>
    <w:rsid w:val="003538FD"/>
    <w:rsid w:val="0035391B"/>
    <w:rsid w:val="00353A52"/>
    <w:rsid w:val="00353C66"/>
    <w:rsid w:val="00353F95"/>
    <w:rsid w:val="0035402A"/>
    <w:rsid w:val="00354097"/>
    <w:rsid w:val="003541C0"/>
    <w:rsid w:val="00354220"/>
    <w:rsid w:val="0035433F"/>
    <w:rsid w:val="00354407"/>
    <w:rsid w:val="003544F1"/>
    <w:rsid w:val="00354579"/>
    <w:rsid w:val="003547D2"/>
    <w:rsid w:val="00354B61"/>
    <w:rsid w:val="00354B7B"/>
    <w:rsid w:val="00354FAD"/>
    <w:rsid w:val="003551D0"/>
    <w:rsid w:val="00355583"/>
    <w:rsid w:val="00355637"/>
    <w:rsid w:val="003556E4"/>
    <w:rsid w:val="00355771"/>
    <w:rsid w:val="003557DC"/>
    <w:rsid w:val="00355820"/>
    <w:rsid w:val="0035593B"/>
    <w:rsid w:val="00355A85"/>
    <w:rsid w:val="00355AC3"/>
    <w:rsid w:val="00355C36"/>
    <w:rsid w:val="00355CFC"/>
    <w:rsid w:val="00355D66"/>
    <w:rsid w:val="00355D71"/>
    <w:rsid w:val="00355DED"/>
    <w:rsid w:val="00355DF8"/>
    <w:rsid w:val="00355EA2"/>
    <w:rsid w:val="00355F56"/>
    <w:rsid w:val="00356000"/>
    <w:rsid w:val="003561D8"/>
    <w:rsid w:val="00356252"/>
    <w:rsid w:val="003562D3"/>
    <w:rsid w:val="00356488"/>
    <w:rsid w:val="00356562"/>
    <w:rsid w:val="003565C7"/>
    <w:rsid w:val="00356821"/>
    <w:rsid w:val="003568B6"/>
    <w:rsid w:val="003568C7"/>
    <w:rsid w:val="00356A25"/>
    <w:rsid w:val="00356A2F"/>
    <w:rsid w:val="00356BB0"/>
    <w:rsid w:val="00356BBE"/>
    <w:rsid w:val="00356BF8"/>
    <w:rsid w:val="00356E7F"/>
    <w:rsid w:val="00356F6E"/>
    <w:rsid w:val="00357011"/>
    <w:rsid w:val="003570FB"/>
    <w:rsid w:val="00357195"/>
    <w:rsid w:val="003574CF"/>
    <w:rsid w:val="003577A2"/>
    <w:rsid w:val="003577A3"/>
    <w:rsid w:val="003577D0"/>
    <w:rsid w:val="00357AB1"/>
    <w:rsid w:val="00357BFA"/>
    <w:rsid w:val="00357DB7"/>
    <w:rsid w:val="00357F46"/>
    <w:rsid w:val="00360434"/>
    <w:rsid w:val="0036059D"/>
    <w:rsid w:val="0036075B"/>
    <w:rsid w:val="003607A9"/>
    <w:rsid w:val="003607AA"/>
    <w:rsid w:val="00360829"/>
    <w:rsid w:val="003608BA"/>
    <w:rsid w:val="00360BB2"/>
    <w:rsid w:val="00360BE3"/>
    <w:rsid w:val="00360F76"/>
    <w:rsid w:val="00360FDB"/>
    <w:rsid w:val="00361011"/>
    <w:rsid w:val="00361372"/>
    <w:rsid w:val="00361591"/>
    <w:rsid w:val="003617B1"/>
    <w:rsid w:val="003618D9"/>
    <w:rsid w:val="003618E5"/>
    <w:rsid w:val="003619DE"/>
    <w:rsid w:val="00361A20"/>
    <w:rsid w:val="00361A63"/>
    <w:rsid w:val="00361AB8"/>
    <w:rsid w:val="00361C26"/>
    <w:rsid w:val="00361CC7"/>
    <w:rsid w:val="00361D1C"/>
    <w:rsid w:val="00361D41"/>
    <w:rsid w:val="00361DCD"/>
    <w:rsid w:val="00361E60"/>
    <w:rsid w:val="00361ECB"/>
    <w:rsid w:val="00361FC8"/>
    <w:rsid w:val="0036201F"/>
    <w:rsid w:val="0036202F"/>
    <w:rsid w:val="003623DD"/>
    <w:rsid w:val="00362404"/>
    <w:rsid w:val="003625B1"/>
    <w:rsid w:val="00362614"/>
    <w:rsid w:val="00362683"/>
    <w:rsid w:val="0036273F"/>
    <w:rsid w:val="0036279F"/>
    <w:rsid w:val="003629A9"/>
    <w:rsid w:val="00362DD8"/>
    <w:rsid w:val="003630A6"/>
    <w:rsid w:val="0036313E"/>
    <w:rsid w:val="003633ED"/>
    <w:rsid w:val="00363518"/>
    <w:rsid w:val="00363535"/>
    <w:rsid w:val="00363537"/>
    <w:rsid w:val="00363B93"/>
    <w:rsid w:val="00363C8E"/>
    <w:rsid w:val="00363D32"/>
    <w:rsid w:val="00363D7D"/>
    <w:rsid w:val="00363DCD"/>
    <w:rsid w:val="00363EF2"/>
    <w:rsid w:val="0036410B"/>
    <w:rsid w:val="003641B1"/>
    <w:rsid w:val="00364215"/>
    <w:rsid w:val="00364348"/>
    <w:rsid w:val="00364464"/>
    <w:rsid w:val="00364621"/>
    <w:rsid w:val="00364783"/>
    <w:rsid w:val="0036492B"/>
    <w:rsid w:val="00364942"/>
    <w:rsid w:val="003649B1"/>
    <w:rsid w:val="003649D6"/>
    <w:rsid w:val="00364A74"/>
    <w:rsid w:val="00364E51"/>
    <w:rsid w:val="003650E4"/>
    <w:rsid w:val="00365231"/>
    <w:rsid w:val="003652F8"/>
    <w:rsid w:val="00365311"/>
    <w:rsid w:val="0036531D"/>
    <w:rsid w:val="003655FB"/>
    <w:rsid w:val="00365869"/>
    <w:rsid w:val="00365A8B"/>
    <w:rsid w:val="00365C8A"/>
    <w:rsid w:val="00365D9A"/>
    <w:rsid w:val="00365FA7"/>
    <w:rsid w:val="00365FED"/>
    <w:rsid w:val="00366096"/>
    <w:rsid w:val="003660EC"/>
    <w:rsid w:val="0036619B"/>
    <w:rsid w:val="003661D8"/>
    <w:rsid w:val="00366389"/>
    <w:rsid w:val="003663A1"/>
    <w:rsid w:val="003665FD"/>
    <w:rsid w:val="003666C2"/>
    <w:rsid w:val="003666F0"/>
    <w:rsid w:val="00366935"/>
    <w:rsid w:val="0036695A"/>
    <w:rsid w:val="003669E4"/>
    <w:rsid w:val="00366A2C"/>
    <w:rsid w:val="00366C19"/>
    <w:rsid w:val="00366C25"/>
    <w:rsid w:val="00366D41"/>
    <w:rsid w:val="00366DA4"/>
    <w:rsid w:val="00366ECA"/>
    <w:rsid w:val="00367199"/>
    <w:rsid w:val="003671C5"/>
    <w:rsid w:val="0036739E"/>
    <w:rsid w:val="0036761C"/>
    <w:rsid w:val="00367979"/>
    <w:rsid w:val="00367AA5"/>
    <w:rsid w:val="00367BF6"/>
    <w:rsid w:val="00367C09"/>
    <w:rsid w:val="00367EDA"/>
    <w:rsid w:val="00367EDF"/>
    <w:rsid w:val="00370182"/>
    <w:rsid w:val="0037019B"/>
    <w:rsid w:val="003701C5"/>
    <w:rsid w:val="003703FB"/>
    <w:rsid w:val="00370561"/>
    <w:rsid w:val="0037064E"/>
    <w:rsid w:val="0037077B"/>
    <w:rsid w:val="00370857"/>
    <w:rsid w:val="00370A8E"/>
    <w:rsid w:val="00370B2A"/>
    <w:rsid w:val="00370BF2"/>
    <w:rsid w:val="00370CED"/>
    <w:rsid w:val="00370D20"/>
    <w:rsid w:val="00370E9A"/>
    <w:rsid w:val="00370EBF"/>
    <w:rsid w:val="00370F3D"/>
    <w:rsid w:val="003712C1"/>
    <w:rsid w:val="003712DA"/>
    <w:rsid w:val="00371357"/>
    <w:rsid w:val="003713B3"/>
    <w:rsid w:val="003715D6"/>
    <w:rsid w:val="003716C2"/>
    <w:rsid w:val="00371735"/>
    <w:rsid w:val="00371800"/>
    <w:rsid w:val="0037191D"/>
    <w:rsid w:val="003719EE"/>
    <w:rsid w:val="00371CE2"/>
    <w:rsid w:val="00372002"/>
    <w:rsid w:val="003720CF"/>
    <w:rsid w:val="00372353"/>
    <w:rsid w:val="00372360"/>
    <w:rsid w:val="0037236A"/>
    <w:rsid w:val="003723D0"/>
    <w:rsid w:val="003723E5"/>
    <w:rsid w:val="0037258B"/>
    <w:rsid w:val="00372684"/>
    <w:rsid w:val="00372713"/>
    <w:rsid w:val="00372944"/>
    <w:rsid w:val="003729F6"/>
    <w:rsid w:val="00372BF3"/>
    <w:rsid w:val="00373029"/>
    <w:rsid w:val="0037303B"/>
    <w:rsid w:val="00373064"/>
    <w:rsid w:val="003730F8"/>
    <w:rsid w:val="0037313F"/>
    <w:rsid w:val="0037340C"/>
    <w:rsid w:val="00373421"/>
    <w:rsid w:val="00373650"/>
    <w:rsid w:val="00373695"/>
    <w:rsid w:val="003736ED"/>
    <w:rsid w:val="00373CE8"/>
    <w:rsid w:val="00373D55"/>
    <w:rsid w:val="00374327"/>
    <w:rsid w:val="003743EF"/>
    <w:rsid w:val="0037441A"/>
    <w:rsid w:val="00374662"/>
    <w:rsid w:val="00374690"/>
    <w:rsid w:val="003746AC"/>
    <w:rsid w:val="0037476F"/>
    <w:rsid w:val="00374A8B"/>
    <w:rsid w:val="00374AB4"/>
    <w:rsid w:val="00374C11"/>
    <w:rsid w:val="00374C23"/>
    <w:rsid w:val="00374CAD"/>
    <w:rsid w:val="00374D16"/>
    <w:rsid w:val="00374F2B"/>
    <w:rsid w:val="00374FA1"/>
    <w:rsid w:val="0037501A"/>
    <w:rsid w:val="00375249"/>
    <w:rsid w:val="003752F5"/>
    <w:rsid w:val="00375414"/>
    <w:rsid w:val="00375463"/>
    <w:rsid w:val="0037564C"/>
    <w:rsid w:val="0037569F"/>
    <w:rsid w:val="0037585C"/>
    <w:rsid w:val="003758B7"/>
    <w:rsid w:val="003758E5"/>
    <w:rsid w:val="00375A52"/>
    <w:rsid w:val="00375C9F"/>
    <w:rsid w:val="00375D34"/>
    <w:rsid w:val="00375F37"/>
    <w:rsid w:val="00375FA8"/>
    <w:rsid w:val="003761C0"/>
    <w:rsid w:val="00376257"/>
    <w:rsid w:val="003762DC"/>
    <w:rsid w:val="00376502"/>
    <w:rsid w:val="003765E7"/>
    <w:rsid w:val="0037661F"/>
    <w:rsid w:val="003767F1"/>
    <w:rsid w:val="003768F8"/>
    <w:rsid w:val="00376A9B"/>
    <w:rsid w:val="00376DA0"/>
    <w:rsid w:val="00377153"/>
    <w:rsid w:val="003772DD"/>
    <w:rsid w:val="00377556"/>
    <w:rsid w:val="00377570"/>
    <w:rsid w:val="0037773A"/>
    <w:rsid w:val="00377A11"/>
    <w:rsid w:val="00377A35"/>
    <w:rsid w:val="00377B15"/>
    <w:rsid w:val="00377C73"/>
    <w:rsid w:val="00377DDA"/>
    <w:rsid w:val="00377F43"/>
    <w:rsid w:val="00377F75"/>
    <w:rsid w:val="00377FBC"/>
    <w:rsid w:val="00380232"/>
    <w:rsid w:val="00380242"/>
    <w:rsid w:val="00380339"/>
    <w:rsid w:val="003804E8"/>
    <w:rsid w:val="003805E9"/>
    <w:rsid w:val="003806C8"/>
    <w:rsid w:val="00380902"/>
    <w:rsid w:val="00380D52"/>
    <w:rsid w:val="00380E9E"/>
    <w:rsid w:val="00380F06"/>
    <w:rsid w:val="00381019"/>
    <w:rsid w:val="0038105E"/>
    <w:rsid w:val="00381100"/>
    <w:rsid w:val="00381350"/>
    <w:rsid w:val="00381385"/>
    <w:rsid w:val="0038141B"/>
    <w:rsid w:val="003816A6"/>
    <w:rsid w:val="00381834"/>
    <w:rsid w:val="003818B0"/>
    <w:rsid w:val="00381C7F"/>
    <w:rsid w:val="00381CB7"/>
    <w:rsid w:val="00381DA4"/>
    <w:rsid w:val="00381E6C"/>
    <w:rsid w:val="00381F82"/>
    <w:rsid w:val="00381FB1"/>
    <w:rsid w:val="00381FE9"/>
    <w:rsid w:val="0038201E"/>
    <w:rsid w:val="00382082"/>
    <w:rsid w:val="00382097"/>
    <w:rsid w:val="00382116"/>
    <w:rsid w:val="00382165"/>
    <w:rsid w:val="003826B4"/>
    <w:rsid w:val="003826DA"/>
    <w:rsid w:val="0038277D"/>
    <w:rsid w:val="003827F1"/>
    <w:rsid w:val="00382AD8"/>
    <w:rsid w:val="00382BFC"/>
    <w:rsid w:val="00382D5C"/>
    <w:rsid w:val="00382DD9"/>
    <w:rsid w:val="00383087"/>
    <w:rsid w:val="003831DF"/>
    <w:rsid w:val="0038322B"/>
    <w:rsid w:val="00383268"/>
    <w:rsid w:val="00383428"/>
    <w:rsid w:val="003838B7"/>
    <w:rsid w:val="00383A0C"/>
    <w:rsid w:val="00383AFA"/>
    <w:rsid w:val="00383D5A"/>
    <w:rsid w:val="00383EDC"/>
    <w:rsid w:val="00383F50"/>
    <w:rsid w:val="00383FDF"/>
    <w:rsid w:val="00384002"/>
    <w:rsid w:val="0038405A"/>
    <w:rsid w:val="0038407E"/>
    <w:rsid w:val="0038409D"/>
    <w:rsid w:val="003840A9"/>
    <w:rsid w:val="00384100"/>
    <w:rsid w:val="00384129"/>
    <w:rsid w:val="0038430D"/>
    <w:rsid w:val="0038491B"/>
    <w:rsid w:val="00384949"/>
    <w:rsid w:val="00384A92"/>
    <w:rsid w:val="00384C0A"/>
    <w:rsid w:val="00384C10"/>
    <w:rsid w:val="00384D85"/>
    <w:rsid w:val="00384E71"/>
    <w:rsid w:val="00384F64"/>
    <w:rsid w:val="0038501F"/>
    <w:rsid w:val="00385123"/>
    <w:rsid w:val="003852EF"/>
    <w:rsid w:val="00385432"/>
    <w:rsid w:val="00385669"/>
    <w:rsid w:val="00385806"/>
    <w:rsid w:val="00385862"/>
    <w:rsid w:val="00385959"/>
    <w:rsid w:val="00385A98"/>
    <w:rsid w:val="00385B85"/>
    <w:rsid w:val="00385BAA"/>
    <w:rsid w:val="00386033"/>
    <w:rsid w:val="003860CE"/>
    <w:rsid w:val="00386238"/>
    <w:rsid w:val="003862C7"/>
    <w:rsid w:val="00386359"/>
    <w:rsid w:val="003864A4"/>
    <w:rsid w:val="00386613"/>
    <w:rsid w:val="003869AB"/>
    <w:rsid w:val="00386B84"/>
    <w:rsid w:val="00386BBE"/>
    <w:rsid w:val="00386CCC"/>
    <w:rsid w:val="00386DF4"/>
    <w:rsid w:val="00386DF6"/>
    <w:rsid w:val="00386E9C"/>
    <w:rsid w:val="003870CB"/>
    <w:rsid w:val="00387819"/>
    <w:rsid w:val="00387855"/>
    <w:rsid w:val="00387985"/>
    <w:rsid w:val="00387B1E"/>
    <w:rsid w:val="00387CFA"/>
    <w:rsid w:val="00387F64"/>
    <w:rsid w:val="00387FB7"/>
    <w:rsid w:val="00390237"/>
    <w:rsid w:val="003903B4"/>
    <w:rsid w:val="00390474"/>
    <w:rsid w:val="003904C2"/>
    <w:rsid w:val="00390613"/>
    <w:rsid w:val="0039065C"/>
    <w:rsid w:val="003908CE"/>
    <w:rsid w:val="00390B78"/>
    <w:rsid w:val="00390D75"/>
    <w:rsid w:val="00390E87"/>
    <w:rsid w:val="00390FDA"/>
    <w:rsid w:val="003912A3"/>
    <w:rsid w:val="00391301"/>
    <w:rsid w:val="003913B1"/>
    <w:rsid w:val="00391515"/>
    <w:rsid w:val="003918C1"/>
    <w:rsid w:val="003918DB"/>
    <w:rsid w:val="00391CFC"/>
    <w:rsid w:val="00391DBD"/>
    <w:rsid w:val="00391EE1"/>
    <w:rsid w:val="00391FA4"/>
    <w:rsid w:val="00391FF7"/>
    <w:rsid w:val="003920FF"/>
    <w:rsid w:val="003925C1"/>
    <w:rsid w:val="00392631"/>
    <w:rsid w:val="00392753"/>
    <w:rsid w:val="003927C0"/>
    <w:rsid w:val="00392A3F"/>
    <w:rsid w:val="00392A52"/>
    <w:rsid w:val="00392B37"/>
    <w:rsid w:val="00392CE9"/>
    <w:rsid w:val="00392D12"/>
    <w:rsid w:val="00392E9D"/>
    <w:rsid w:val="00392F58"/>
    <w:rsid w:val="00392F5F"/>
    <w:rsid w:val="0039318E"/>
    <w:rsid w:val="0039343F"/>
    <w:rsid w:val="00393442"/>
    <w:rsid w:val="003934CA"/>
    <w:rsid w:val="003934EC"/>
    <w:rsid w:val="00393609"/>
    <w:rsid w:val="00393880"/>
    <w:rsid w:val="003938AD"/>
    <w:rsid w:val="003939BF"/>
    <w:rsid w:val="00393A87"/>
    <w:rsid w:val="00393C6F"/>
    <w:rsid w:val="00393E4F"/>
    <w:rsid w:val="00394285"/>
    <w:rsid w:val="003948EE"/>
    <w:rsid w:val="0039498B"/>
    <w:rsid w:val="003949F0"/>
    <w:rsid w:val="00394B4B"/>
    <w:rsid w:val="00394BA0"/>
    <w:rsid w:val="00394E83"/>
    <w:rsid w:val="00394EE6"/>
    <w:rsid w:val="0039510E"/>
    <w:rsid w:val="00395265"/>
    <w:rsid w:val="003952F7"/>
    <w:rsid w:val="003954AD"/>
    <w:rsid w:val="00395715"/>
    <w:rsid w:val="00395AEF"/>
    <w:rsid w:val="003962C7"/>
    <w:rsid w:val="0039675B"/>
    <w:rsid w:val="003968A6"/>
    <w:rsid w:val="003968CD"/>
    <w:rsid w:val="003968F9"/>
    <w:rsid w:val="00396A85"/>
    <w:rsid w:val="00396C69"/>
    <w:rsid w:val="00396C97"/>
    <w:rsid w:val="00396EC5"/>
    <w:rsid w:val="00397012"/>
    <w:rsid w:val="00397165"/>
    <w:rsid w:val="00397247"/>
    <w:rsid w:val="003973DF"/>
    <w:rsid w:val="00397496"/>
    <w:rsid w:val="003976A6"/>
    <w:rsid w:val="003976D1"/>
    <w:rsid w:val="003977E9"/>
    <w:rsid w:val="0039795F"/>
    <w:rsid w:val="00397A31"/>
    <w:rsid w:val="00397B64"/>
    <w:rsid w:val="00397D1D"/>
    <w:rsid w:val="00397F32"/>
    <w:rsid w:val="00397FA2"/>
    <w:rsid w:val="003A031B"/>
    <w:rsid w:val="003A0383"/>
    <w:rsid w:val="003A0430"/>
    <w:rsid w:val="003A0450"/>
    <w:rsid w:val="003A0474"/>
    <w:rsid w:val="003A0662"/>
    <w:rsid w:val="003A0723"/>
    <w:rsid w:val="003A085B"/>
    <w:rsid w:val="003A0883"/>
    <w:rsid w:val="003A0985"/>
    <w:rsid w:val="003A0AB1"/>
    <w:rsid w:val="003A0BA4"/>
    <w:rsid w:val="003A0E13"/>
    <w:rsid w:val="003A0E6B"/>
    <w:rsid w:val="003A1289"/>
    <w:rsid w:val="003A1596"/>
    <w:rsid w:val="003A16B3"/>
    <w:rsid w:val="003A19D9"/>
    <w:rsid w:val="003A1BEE"/>
    <w:rsid w:val="003A1C55"/>
    <w:rsid w:val="003A1C59"/>
    <w:rsid w:val="003A1EE2"/>
    <w:rsid w:val="003A1F32"/>
    <w:rsid w:val="003A2037"/>
    <w:rsid w:val="003A219B"/>
    <w:rsid w:val="003A2388"/>
    <w:rsid w:val="003A245A"/>
    <w:rsid w:val="003A2461"/>
    <w:rsid w:val="003A252C"/>
    <w:rsid w:val="003A26EE"/>
    <w:rsid w:val="003A2A6C"/>
    <w:rsid w:val="003A2AB0"/>
    <w:rsid w:val="003A2B0F"/>
    <w:rsid w:val="003A2B2F"/>
    <w:rsid w:val="003A2BAA"/>
    <w:rsid w:val="003A2C9A"/>
    <w:rsid w:val="003A2E65"/>
    <w:rsid w:val="003A2E9C"/>
    <w:rsid w:val="003A3066"/>
    <w:rsid w:val="003A30BF"/>
    <w:rsid w:val="003A30D2"/>
    <w:rsid w:val="003A3120"/>
    <w:rsid w:val="003A319B"/>
    <w:rsid w:val="003A3205"/>
    <w:rsid w:val="003A33D9"/>
    <w:rsid w:val="003A3682"/>
    <w:rsid w:val="003A374A"/>
    <w:rsid w:val="003A3C37"/>
    <w:rsid w:val="003A3EE6"/>
    <w:rsid w:val="003A41B1"/>
    <w:rsid w:val="003A426B"/>
    <w:rsid w:val="003A43B1"/>
    <w:rsid w:val="003A458B"/>
    <w:rsid w:val="003A4686"/>
    <w:rsid w:val="003A4749"/>
    <w:rsid w:val="003A4953"/>
    <w:rsid w:val="003A4975"/>
    <w:rsid w:val="003A49C6"/>
    <w:rsid w:val="003A49FC"/>
    <w:rsid w:val="003A4E51"/>
    <w:rsid w:val="003A4ECC"/>
    <w:rsid w:val="003A4FB8"/>
    <w:rsid w:val="003A5119"/>
    <w:rsid w:val="003A517B"/>
    <w:rsid w:val="003A51B8"/>
    <w:rsid w:val="003A52DF"/>
    <w:rsid w:val="003A5542"/>
    <w:rsid w:val="003A5553"/>
    <w:rsid w:val="003A55CD"/>
    <w:rsid w:val="003A563E"/>
    <w:rsid w:val="003A5653"/>
    <w:rsid w:val="003A5803"/>
    <w:rsid w:val="003A5998"/>
    <w:rsid w:val="003A5AFA"/>
    <w:rsid w:val="003A5B94"/>
    <w:rsid w:val="003A5BF6"/>
    <w:rsid w:val="003A5C46"/>
    <w:rsid w:val="003A5CD5"/>
    <w:rsid w:val="003A5EE0"/>
    <w:rsid w:val="003A601A"/>
    <w:rsid w:val="003A610C"/>
    <w:rsid w:val="003A61C2"/>
    <w:rsid w:val="003A62CE"/>
    <w:rsid w:val="003A62D9"/>
    <w:rsid w:val="003A65DD"/>
    <w:rsid w:val="003A6626"/>
    <w:rsid w:val="003A66C1"/>
    <w:rsid w:val="003A6D0F"/>
    <w:rsid w:val="003A6E1D"/>
    <w:rsid w:val="003A7544"/>
    <w:rsid w:val="003A75C6"/>
    <w:rsid w:val="003A76D6"/>
    <w:rsid w:val="003A7770"/>
    <w:rsid w:val="003A77D5"/>
    <w:rsid w:val="003A7855"/>
    <w:rsid w:val="003A7994"/>
    <w:rsid w:val="003A7D9F"/>
    <w:rsid w:val="003A7E0D"/>
    <w:rsid w:val="003A7E9E"/>
    <w:rsid w:val="003A7EF8"/>
    <w:rsid w:val="003B0118"/>
    <w:rsid w:val="003B017D"/>
    <w:rsid w:val="003B04E3"/>
    <w:rsid w:val="003B0527"/>
    <w:rsid w:val="003B0568"/>
    <w:rsid w:val="003B0627"/>
    <w:rsid w:val="003B0A60"/>
    <w:rsid w:val="003B0B01"/>
    <w:rsid w:val="003B0B96"/>
    <w:rsid w:val="003B0BC6"/>
    <w:rsid w:val="003B0CFB"/>
    <w:rsid w:val="003B0D44"/>
    <w:rsid w:val="003B0DC3"/>
    <w:rsid w:val="003B0EB7"/>
    <w:rsid w:val="003B0F2C"/>
    <w:rsid w:val="003B0F52"/>
    <w:rsid w:val="003B100C"/>
    <w:rsid w:val="003B1087"/>
    <w:rsid w:val="003B12BE"/>
    <w:rsid w:val="003B132C"/>
    <w:rsid w:val="003B154D"/>
    <w:rsid w:val="003B162C"/>
    <w:rsid w:val="003B1726"/>
    <w:rsid w:val="003B17AA"/>
    <w:rsid w:val="003B17BD"/>
    <w:rsid w:val="003B192A"/>
    <w:rsid w:val="003B1A8B"/>
    <w:rsid w:val="003B1CFF"/>
    <w:rsid w:val="003B1E53"/>
    <w:rsid w:val="003B2093"/>
    <w:rsid w:val="003B21EA"/>
    <w:rsid w:val="003B22F2"/>
    <w:rsid w:val="003B23A9"/>
    <w:rsid w:val="003B26BE"/>
    <w:rsid w:val="003B2790"/>
    <w:rsid w:val="003B28DB"/>
    <w:rsid w:val="003B2B8B"/>
    <w:rsid w:val="003B2BCA"/>
    <w:rsid w:val="003B2CB5"/>
    <w:rsid w:val="003B2E28"/>
    <w:rsid w:val="003B2E3D"/>
    <w:rsid w:val="003B318C"/>
    <w:rsid w:val="003B332E"/>
    <w:rsid w:val="003B3337"/>
    <w:rsid w:val="003B35A0"/>
    <w:rsid w:val="003B379A"/>
    <w:rsid w:val="003B3808"/>
    <w:rsid w:val="003B38B6"/>
    <w:rsid w:val="003B3969"/>
    <w:rsid w:val="003B3A45"/>
    <w:rsid w:val="003B3B8D"/>
    <w:rsid w:val="003B3D80"/>
    <w:rsid w:val="003B3D94"/>
    <w:rsid w:val="003B3F91"/>
    <w:rsid w:val="003B4062"/>
    <w:rsid w:val="003B40A3"/>
    <w:rsid w:val="003B4124"/>
    <w:rsid w:val="003B4190"/>
    <w:rsid w:val="003B427D"/>
    <w:rsid w:val="003B43DA"/>
    <w:rsid w:val="003B4663"/>
    <w:rsid w:val="003B47AD"/>
    <w:rsid w:val="003B494E"/>
    <w:rsid w:val="003B4A77"/>
    <w:rsid w:val="003B4AE7"/>
    <w:rsid w:val="003B4BAD"/>
    <w:rsid w:val="003B4D1A"/>
    <w:rsid w:val="003B4D74"/>
    <w:rsid w:val="003B4FB7"/>
    <w:rsid w:val="003B50BA"/>
    <w:rsid w:val="003B515D"/>
    <w:rsid w:val="003B51E6"/>
    <w:rsid w:val="003B54C7"/>
    <w:rsid w:val="003B5545"/>
    <w:rsid w:val="003B55D7"/>
    <w:rsid w:val="003B55DA"/>
    <w:rsid w:val="003B564F"/>
    <w:rsid w:val="003B569B"/>
    <w:rsid w:val="003B5792"/>
    <w:rsid w:val="003B57D4"/>
    <w:rsid w:val="003B5884"/>
    <w:rsid w:val="003B5A88"/>
    <w:rsid w:val="003B5B10"/>
    <w:rsid w:val="003B5B42"/>
    <w:rsid w:val="003B5BAC"/>
    <w:rsid w:val="003B5E10"/>
    <w:rsid w:val="003B5E45"/>
    <w:rsid w:val="003B5F22"/>
    <w:rsid w:val="003B600C"/>
    <w:rsid w:val="003B6134"/>
    <w:rsid w:val="003B6348"/>
    <w:rsid w:val="003B644E"/>
    <w:rsid w:val="003B6716"/>
    <w:rsid w:val="003B6729"/>
    <w:rsid w:val="003B67F7"/>
    <w:rsid w:val="003B6873"/>
    <w:rsid w:val="003B68C9"/>
    <w:rsid w:val="003B6966"/>
    <w:rsid w:val="003B6CA3"/>
    <w:rsid w:val="003B6CAF"/>
    <w:rsid w:val="003B7184"/>
    <w:rsid w:val="003B7238"/>
    <w:rsid w:val="003B7289"/>
    <w:rsid w:val="003B7327"/>
    <w:rsid w:val="003B7469"/>
    <w:rsid w:val="003B7539"/>
    <w:rsid w:val="003B7775"/>
    <w:rsid w:val="003B778F"/>
    <w:rsid w:val="003B77B5"/>
    <w:rsid w:val="003B77DE"/>
    <w:rsid w:val="003B78DA"/>
    <w:rsid w:val="003B79E0"/>
    <w:rsid w:val="003B7DAD"/>
    <w:rsid w:val="003B7FF4"/>
    <w:rsid w:val="003C0034"/>
    <w:rsid w:val="003C00F8"/>
    <w:rsid w:val="003C0128"/>
    <w:rsid w:val="003C02D7"/>
    <w:rsid w:val="003C0492"/>
    <w:rsid w:val="003C073B"/>
    <w:rsid w:val="003C0794"/>
    <w:rsid w:val="003C0961"/>
    <w:rsid w:val="003C0AF6"/>
    <w:rsid w:val="003C0C17"/>
    <w:rsid w:val="003C0CE1"/>
    <w:rsid w:val="003C0DCB"/>
    <w:rsid w:val="003C1155"/>
    <w:rsid w:val="003C11A0"/>
    <w:rsid w:val="003C11FE"/>
    <w:rsid w:val="003C128B"/>
    <w:rsid w:val="003C13FB"/>
    <w:rsid w:val="003C14C3"/>
    <w:rsid w:val="003C14EF"/>
    <w:rsid w:val="003C15D1"/>
    <w:rsid w:val="003C15D8"/>
    <w:rsid w:val="003C18C6"/>
    <w:rsid w:val="003C18F8"/>
    <w:rsid w:val="003C1909"/>
    <w:rsid w:val="003C19D1"/>
    <w:rsid w:val="003C1AF1"/>
    <w:rsid w:val="003C1AFF"/>
    <w:rsid w:val="003C1BA0"/>
    <w:rsid w:val="003C1EBA"/>
    <w:rsid w:val="003C1F57"/>
    <w:rsid w:val="003C1F9F"/>
    <w:rsid w:val="003C22DE"/>
    <w:rsid w:val="003C242A"/>
    <w:rsid w:val="003C242C"/>
    <w:rsid w:val="003C244A"/>
    <w:rsid w:val="003C245F"/>
    <w:rsid w:val="003C26BD"/>
    <w:rsid w:val="003C26F0"/>
    <w:rsid w:val="003C2A66"/>
    <w:rsid w:val="003C2AB8"/>
    <w:rsid w:val="003C2BE8"/>
    <w:rsid w:val="003C2CAF"/>
    <w:rsid w:val="003C2CC0"/>
    <w:rsid w:val="003C2D1C"/>
    <w:rsid w:val="003C2DBD"/>
    <w:rsid w:val="003C307C"/>
    <w:rsid w:val="003C31C2"/>
    <w:rsid w:val="003C3378"/>
    <w:rsid w:val="003C3507"/>
    <w:rsid w:val="003C3525"/>
    <w:rsid w:val="003C35D1"/>
    <w:rsid w:val="003C3791"/>
    <w:rsid w:val="003C37ED"/>
    <w:rsid w:val="003C3920"/>
    <w:rsid w:val="003C3981"/>
    <w:rsid w:val="003C3B50"/>
    <w:rsid w:val="003C3C0C"/>
    <w:rsid w:val="003C3CA4"/>
    <w:rsid w:val="003C3CCA"/>
    <w:rsid w:val="003C3E93"/>
    <w:rsid w:val="003C4267"/>
    <w:rsid w:val="003C4386"/>
    <w:rsid w:val="003C441B"/>
    <w:rsid w:val="003C458D"/>
    <w:rsid w:val="003C45CB"/>
    <w:rsid w:val="003C46AB"/>
    <w:rsid w:val="003C4711"/>
    <w:rsid w:val="003C482D"/>
    <w:rsid w:val="003C49D6"/>
    <w:rsid w:val="003C49FA"/>
    <w:rsid w:val="003C4A54"/>
    <w:rsid w:val="003C4B79"/>
    <w:rsid w:val="003C4F7D"/>
    <w:rsid w:val="003C4FF4"/>
    <w:rsid w:val="003C5132"/>
    <w:rsid w:val="003C54DE"/>
    <w:rsid w:val="003C5797"/>
    <w:rsid w:val="003C59CB"/>
    <w:rsid w:val="003C5C4B"/>
    <w:rsid w:val="003C5C62"/>
    <w:rsid w:val="003C5DE7"/>
    <w:rsid w:val="003C5E29"/>
    <w:rsid w:val="003C5F41"/>
    <w:rsid w:val="003C5F7B"/>
    <w:rsid w:val="003C6178"/>
    <w:rsid w:val="003C6267"/>
    <w:rsid w:val="003C630D"/>
    <w:rsid w:val="003C64E3"/>
    <w:rsid w:val="003C6509"/>
    <w:rsid w:val="003C652C"/>
    <w:rsid w:val="003C65AF"/>
    <w:rsid w:val="003C65B9"/>
    <w:rsid w:val="003C6673"/>
    <w:rsid w:val="003C69E5"/>
    <w:rsid w:val="003C6B56"/>
    <w:rsid w:val="003C6F7B"/>
    <w:rsid w:val="003C7270"/>
    <w:rsid w:val="003C7314"/>
    <w:rsid w:val="003C748F"/>
    <w:rsid w:val="003C74DA"/>
    <w:rsid w:val="003C760F"/>
    <w:rsid w:val="003C7693"/>
    <w:rsid w:val="003C7699"/>
    <w:rsid w:val="003C76F6"/>
    <w:rsid w:val="003C79D5"/>
    <w:rsid w:val="003C7BC4"/>
    <w:rsid w:val="003C7C6B"/>
    <w:rsid w:val="003D01B9"/>
    <w:rsid w:val="003D01F8"/>
    <w:rsid w:val="003D01FF"/>
    <w:rsid w:val="003D03CB"/>
    <w:rsid w:val="003D03EB"/>
    <w:rsid w:val="003D0539"/>
    <w:rsid w:val="003D05CE"/>
    <w:rsid w:val="003D05E3"/>
    <w:rsid w:val="003D0689"/>
    <w:rsid w:val="003D0737"/>
    <w:rsid w:val="003D088A"/>
    <w:rsid w:val="003D0A06"/>
    <w:rsid w:val="003D0A1F"/>
    <w:rsid w:val="003D0A42"/>
    <w:rsid w:val="003D0A99"/>
    <w:rsid w:val="003D0B1B"/>
    <w:rsid w:val="003D0D2C"/>
    <w:rsid w:val="003D0DA2"/>
    <w:rsid w:val="003D0FFE"/>
    <w:rsid w:val="003D10E6"/>
    <w:rsid w:val="003D1170"/>
    <w:rsid w:val="003D11F7"/>
    <w:rsid w:val="003D1214"/>
    <w:rsid w:val="003D1498"/>
    <w:rsid w:val="003D14DD"/>
    <w:rsid w:val="003D1649"/>
    <w:rsid w:val="003D167C"/>
    <w:rsid w:val="003D17BA"/>
    <w:rsid w:val="003D17CC"/>
    <w:rsid w:val="003D18C7"/>
    <w:rsid w:val="003D190F"/>
    <w:rsid w:val="003D1914"/>
    <w:rsid w:val="003D1B3F"/>
    <w:rsid w:val="003D1BF1"/>
    <w:rsid w:val="003D1C50"/>
    <w:rsid w:val="003D1CDC"/>
    <w:rsid w:val="003D1E54"/>
    <w:rsid w:val="003D21AD"/>
    <w:rsid w:val="003D229A"/>
    <w:rsid w:val="003D2581"/>
    <w:rsid w:val="003D25C3"/>
    <w:rsid w:val="003D2650"/>
    <w:rsid w:val="003D26B6"/>
    <w:rsid w:val="003D2816"/>
    <w:rsid w:val="003D2938"/>
    <w:rsid w:val="003D298C"/>
    <w:rsid w:val="003D2E29"/>
    <w:rsid w:val="003D2F28"/>
    <w:rsid w:val="003D2F59"/>
    <w:rsid w:val="003D3150"/>
    <w:rsid w:val="003D31AC"/>
    <w:rsid w:val="003D31F4"/>
    <w:rsid w:val="003D3350"/>
    <w:rsid w:val="003D34E9"/>
    <w:rsid w:val="003D365F"/>
    <w:rsid w:val="003D36D4"/>
    <w:rsid w:val="003D37F2"/>
    <w:rsid w:val="003D38F3"/>
    <w:rsid w:val="003D390E"/>
    <w:rsid w:val="003D3C68"/>
    <w:rsid w:val="003D3D07"/>
    <w:rsid w:val="003D3E9F"/>
    <w:rsid w:val="003D41F9"/>
    <w:rsid w:val="003D4617"/>
    <w:rsid w:val="003D47F4"/>
    <w:rsid w:val="003D48EC"/>
    <w:rsid w:val="003D4CCD"/>
    <w:rsid w:val="003D4D1E"/>
    <w:rsid w:val="003D4D56"/>
    <w:rsid w:val="003D4D59"/>
    <w:rsid w:val="003D4E1F"/>
    <w:rsid w:val="003D50E5"/>
    <w:rsid w:val="003D513C"/>
    <w:rsid w:val="003D5271"/>
    <w:rsid w:val="003D52E5"/>
    <w:rsid w:val="003D5323"/>
    <w:rsid w:val="003D5330"/>
    <w:rsid w:val="003D53C9"/>
    <w:rsid w:val="003D565A"/>
    <w:rsid w:val="003D583C"/>
    <w:rsid w:val="003D58E4"/>
    <w:rsid w:val="003D5972"/>
    <w:rsid w:val="003D5A59"/>
    <w:rsid w:val="003D5A65"/>
    <w:rsid w:val="003D5D02"/>
    <w:rsid w:val="003D5D3F"/>
    <w:rsid w:val="003D5D8A"/>
    <w:rsid w:val="003D5E18"/>
    <w:rsid w:val="003D5FAE"/>
    <w:rsid w:val="003D6377"/>
    <w:rsid w:val="003D685D"/>
    <w:rsid w:val="003D68F7"/>
    <w:rsid w:val="003D690D"/>
    <w:rsid w:val="003D6EF5"/>
    <w:rsid w:val="003D6F49"/>
    <w:rsid w:val="003D7090"/>
    <w:rsid w:val="003D74A8"/>
    <w:rsid w:val="003D74E0"/>
    <w:rsid w:val="003D7BC9"/>
    <w:rsid w:val="003D7D18"/>
    <w:rsid w:val="003D7D9C"/>
    <w:rsid w:val="003D7D9F"/>
    <w:rsid w:val="003E00F1"/>
    <w:rsid w:val="003E011B"/>
    <w:rsid w:val="003E02D4"/>
    <w:rsid w:val="003E032D"/>
    <w:rsid w:val="003E0335"/>
    <w:rsid w:val="003E03A0"/>
    <w:rsid w:val="003E07AF"/>
    <w:rsid w:val="003E092D"/>
    <w:rsid w:val="003E09A1"/>
    <w:rsid w:val="003E0A6B"/>
    <w:rsid w:val="003E0B89"/>
    <w:rsid w:val="003E0CE5"/>
    <w:rsid w:val="003E0F03"/>
    <w:rsid w:val="003E0F05"/>
    <w:rsid w:val="003E0F47"/>
    <w:rsid w:val="003E102E"/>
    <w:rsid w:val="003E1060"/>
    <w:rsid w:val="003E11D1"/>
    <w:rsid w:val="003E128F"/>
    <w:rsid w:val="003E14C2"/>
    <w:rsid w:val="003E185B"/>
    <w:rsid w:val="003E18B7"/>
    <w:rsid w:val="003E1951"/>
    <w:rsid w:val="003E1A0B"/>
    <w:rsid w:val="003E1EF8"/>
    <w:rsid w:val="003E2082"/>
    <w:rsid w:val="003E20D4"/>
    <w:rsid w:val="003E2153"/>
    <w:rsid w:val="003E217F"/>
    <w:rsid w:val="003E2186"/>
    <w:rsid w:val="003E26E9"/>
    <w:rsid w:val="003E2857"/>
    <w:rsid w:val="003E28A3"/>
    <w:rsid w:val="003E2964"/>
    <w:rsid w:val="003E2ABA"/>
    <w:rsid w:val="003E2C27"/>
    <w:rsid w:val="003E2DE9"/>
    <w:rsid w:val="003E2E30"/>
    <w:rsid w:val="003E2EAD"/>
    <w:rsid w:val="003E2EDB"/>
    <w:rsid w:val="003E2FD6"/>
    <w:rsid w:val="003E31F3"/>
    <w:rsid w:val="003E323D"/>
    <w:rsid w:val="003E34CA"/>
    <w:rsid w:val="003E3530"/>
    <w:rsid w:val="003E3610"/>
    <w:rsid w:val="003E3772"/>
    <w:rsid w:val="003E39DF"/>
    <w:rsid w:val="003E3A2A"/>
    <w:rsid w:val="003E3C7B"/>
    <w:rsid w:val="003E3CAE"/>
    <w:rsid w:val="003E3DE7"/>
    <w:rsid w:val="003E3FA6"/>
    <w:rsid w:val="003E401A"/>
    <w:rsid w:val="003E41D2"/>
    <w:rsid w:val="003E42FF"/>
    <w:rsid w:val="003E44EA"/>
    <w:rsid w:val="003E45B9"/>
    <w:rsid w:val="003E469E"/>
    <w:rsid w:val="003E469F"/>
    <w:rsid w:val="003E46C5"/>
    <w:rsid w:val="003E47FB"/>
    <w:rsid w:val="003E4891"/>
    <w:rsid w:val="003E48E1"/>
    <w:rsid w:val="003E4A04"/>
    <w:rsid w:val="003E4B7A"/>
    <w:rsid w:val="003E4B9C"/>
    <w:rsid w:val="003E4BF0"/>
    <w:rsid w:val="003E4DBE"/>
    <w:rsid w:val="003E4DD2"/>
    <w:rsid w:val="003E4F2A"/>
    <w:rsid w:val="003E512D"/>
    <w:rsid w:val="003E515E"/>
    <w:rsid w:val="003E5268"/>
    <w:rsid w:val="003E535E"/>
    <w:rsid w:val="003E53D2"/>
    <w:rsid w:val="003E53E0"/>
    <w:rsid w:val="003E55AC"/>
    <w:rsid w:val="003E575F"/>
    <w:rsid w:val="003E5842"/>
    <w:rsid w:val="003E585B"/>
    <w:rsid w:val="003E589F"/>
    <w:rsid w:val="003E5A64"/>
    <w:rsid w:val="003E5B9C"/>
    <w:rsid w:val="003E5C0D"/>
    <w:rsid w:val="003E5CA8"/>
    <w:rsid w:val="003E60E0"/>
    <w:rsid w:val="003E61E1"/>
    <w:rsid w:val="003E622E"/>
    <w:rsid w:val="003E6238"/>
    <w:rsid w:val="003E627D"/>
    <w:rsid w:val="003E6417"/>
    <w:rsid w:val="003E6518"/>
    <w:rsid w:val="003E6764"/>
    <w:rsid w:val="003E683B"/>
    <w:rsid w:val="003E6955"/>
    <w:rsid w:val="003E697F"/>
    <w:rsid w:val="003E69F5"/>
    <w:rsid w:val="003E6C8C"/>
    <w:rsid w:val="003E6CB8"/>
    <w:rsid w:val="003E6E25"/>
    <w:rsid w:val="003E71DA"/>
    <w:rsid w:val="003E7253"/>
    <w:rsid w:val="003E727F"/>
    <w:rsid w:val="003E7386"/>
    <w:rsid w:val="003E75AE"/>
    <w:rsid w:val="003E77DE"/>
    <w:rsid w:val="003E782A"/>
    <w:rsid w:val="003E7AEA"/>
    <w:rsid w:val="003E7D7F"/>
    <w:rsid w:val="003E7DC9"/>
    <w:rsid w:val="003F0016"/>
    <w:rsid w:val="003F0088"/>
    <w:rsid w:val="003F00BD"/>
    <w:rsid w:val="003F010B"/>
    <w:rsid w:val="003F01C7"/>
    <w:rsid w:val="003F027A"/>
    <w:rsid w:val="003F03DF"/>
    <w:rsid w:val="003F04A9"/>
    <w:rsid w:val="003F055C"/>
    <w:rsid w:val="003F06EA"/>
    <w:rsid w:val="003F084E"/>
    <w:rsid w:val="003F0962"/>
    <w:rsid w:val="003F0A0E"/>
    <w:rsid w:val="003F0AB7"/>
    <w:rsid w:val="003F0DBE"/>
    <w:rsid w:val="003F0E0C"/>
    <w:rsid w:val="003F0ED6"/>
    <w:rsid w:val="003F0FE1"/>
    <w:rsid w:val="003F1186"/>
    <w:rsid w:val="003F1243"/>
    <w:rsid w:val="003F124C"/>
    <w:rsid w:val="003F1319"/>
    <w:rsid w:val="003F133B"/>
    <w:rsid w:val="003F13A7"/>
    <w:rsid w:val="003F14C3"/>
    <w:rsid w:val="003F1713"/>
    <w:rsid w:val="003F1AE8"/>
    <w:rsid w:val="003F1BA8"/>
    <w:rsid w:val="003F1D21"/>
    <w:rsid w:val="003F1F94"/>
    <w:rsid w:val="003F22CD"/>
    <w:rsid w:val="003F264D"/>
    <w:rsid w:val="003F27C8"/>
    <w:rsid w:val="003F29EB"/>
    <w:rsid w:val="003F2A86"/>
    <w:rsid w:val="003F2C55"/>
    <w:rsid w:val="003F2F2B"/>
    <w:rsid w:val="003F2FE8"/>
    <w:rsid w:val="003F30E5"/>
    <w:rsid w:val="003F319D"/>
    <w:rsid w:val="003F3205"/>
    <w:rsid w:val="003F3523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3C"/>
    <w:rsid w:val="003F40CC"/>
    <w:rsid w:val="003F41CC"/>
    <w:rsid w:val="003F42C5"/>
    <w:rsid w:val="003F4319"/>
    <w:rsid w:val="003F457C"/>
    <w:rsid w:val="003F46C2"/>
    <w:rsid w:val="003F479E"/>
    <w:rsid w:val="003F481B"/>
    <w:rsid w:val="003F48DA"/>
    <w:rsid w:val="003F4A63"/>
    <w:rsid w:val="003F4A81"/>
    <w:rsid w:val="003F4C50"/>
    <w:rsid w:val="003F4D82"/>
    <w:rsid w:val="003F4D90"/>
    <w:rsid w:val="003F4E96"/>
    <w:rsid w:val="003F4EE6"/>
    <w:rsid w:val="003F4F48"/>
    <w:rsid w:val="003F5022"/>
    <w:rsid w:val="003F5156"/>
    <w:rsid w:val="003F5352"/>
    <w:rsid w:val="003F549E"/>
    <w:rsid w:val="003F550F"/>
    <w:rsid w:val="003F552F"/>
    <w:rsid w:val="003F5708"/>
    <w:rsid w:val="003F5960"/>
    <w:rsid w:val="003F5C51"/>
    <w:rsid w:val="003F5F69"/>
    <w:rsid w:val="003F6106"/>
    <w:rsid w:val="003F62B4"/>
    <w:rsid w:val="003F62EB"/>
    <w:rsid w:val="003F634A"/>
    <w:rsid w:val="003F64C1"/>
    <w:rsid w:val="003F65E8"/>
    <w:rsid w:val="003F66DD"/>
    <w:rsid w:val="003F6857"/>
    <w:rsid w:val="003F6955"/>
    <w:rsid w:val="003F6B4C"/>
    <w:rsid w:val="003F6CC1"/>
    <w:rsid w:val="003F6D92"/>
    <w:rsid w:val="003F6F81"/>
    <w:rsid w:val="003F70FF"/>
    <w:rsid w:val="003F734C"/>
    <w:rsid w:val="003F7416"/>
    <w:rsid w:val="003F7575"/>
    <w:rsid w:val="003F793A"/>
    <w:rsid w:val="003F7A19"/>
    <w:rsid w:val="003F7D2D"/>
    <w:rsid w:val="003F7D64"/>
    <w:rsid w:val="003F7EA4"/>
    <w:rsid w:val="003F7F4B"/>
    <w:rsid w:val="00400412"/>
    <w:rsid w:val="004004F4"/>
    <w:rsid w:val="0040072F"/>
    <w:rsid w:val="004008E7"/>
    <w:rsid w:val="00400AFE"/>
    <w:rsid w:val="00400B1C"/>
    <w:rsid w:val="00400B7B"/>
    <w:rsid w:val="00400ED8"/>
    <w:rsid w:val="00400FC0"/>
    <w:rsid w:val="00400FD8"/>
    <w:rsid w:val="0040121A"/>
    <w:rsid w:val="0040131C"/>
    <w:rsid w:val="0040139E"/>
    <w:rsid w:val="00401487"/>
    <w:rsid w:val="004016F3"/>
    <w:rsid w:val="00401753"/>
    <w:rsid w:val="00401988"/>
    <w:rsid w:val="004020B7"/>
    <w:rsid w:val="00402250"/>
    <w:rsid w:val="00402345"/>
    <w:rsid w:val="00402412"/>
    <w:rsid w:val="00402708"/>
    <w:rsid w:val="0040288B"/>
    <w:rsid w:val="00402D07"/>
    <w:rsid w:val="00402D37"/>
    <w:rsid w:val="00402F1C"/>
    <w:rsid w:val="00403092"/>
    <w:rsid w:val="004030B3"/>
    <w:rsid w:val="00403139"/>
    <w:rsid w:val="00403158"/>
    <w:rsid w:val="00403465"/>
    <w:rsid w:val="0040381A"/>
    <w:rsid w:val="00403839"/>
    <w:rsid w:val="00403858"/>
    <w:rsid w:val="0040397B"/>
    <w:rsid w:val="00403A60"/>
    <w:rsid w:val="00403BD1"/>
    <w:rsid w:val="00403C8B"/>
    <w:rsid w:val="00403F83"/>
    <w:rsid w:val="00404069"/>
    <w:rsid w:val="004040B9"/>
    <w:rsid w:val="004040C9"/>
    <w:rsid w:val="00404167"/>
    <w:rsid w:val="004041EC"/>
    <w:rsid w:val="00404299"/>
    <w:rsid w:val="004042FC"/>
    <w:rsid w:val="00404357"/>
    <w:rsid w:val="004044D3"/>
    <w:rsid w:val="0040460E"/>
    <w:rsid w:val="004046E3"/>
    <w:rsid w:val="0040486E"/>
    <w:rsid w:val="00404A05"/>
    <w:rsid w:val="00404C43"/>
    <w:rsid w:val="00404D72"/>
    <w:rsid w:val="00404F60"/>
    <w:rsid w:val="00404FBB"/>
    <w:rsid w:val="0040523D"/>
    <w:rsid w:val="004052A8"/>
    <w:rsid w:val="0040539F"/>
    <w:rsid w:val="00405462"/>
    <w:rsid w:val="00405513"/>
    <w:rsid w:val="004057F6"/>
    <w:rsid w:val="004057FE"/>
    <w:rsid w:val="004059B8"/>
    <w:rsid w:val="004059D4"/>
    <w:rsid w:val="00405F10"/>
    <w:rsid w:val="004061BE"/>
    <w:rsid w:val="004061DA"/>
    <w:rsid w:val="00406311"/>
    <w:rsid w:val="004063A1"/>
    <w:rsid w:val="004063A5"/>
    <w:rsid w:val="004065BA"/>
    <w:rsid w:val="0040671A"/>
    <w:rsid w:val="00406806"/>
    <w:rsid w:val="00406CC6"/>
    <w:rsid w:val="00406CD9"/>
    <w:rsid w:val="00406D34"/>
    <w:rsid w:val="00406E31"/>
    <w:rsid w:val="00406FA7"/>
    <w:rsid w:val="00406FAA"/>
    <w:rsid w:val="004072D5"/>
    <w:rsid w:val="0040739A"/>
    <w:rsid w:val="00407513"/>
    <w:rsid w:val="0040755D"/>
    <w:rsid w:val="00407832"/>
    <w:rsid w:val="004078F8"/>
    <w:rsid w:val="00407B93"/>
    <w:rsid w:val="00407C74"/>
    <w:rsid w:val="00407CD5"/>
    <w:rsid w:val="00407D16"/>
    <w:rsid w:val="00407E56"/>
    <w:rsid w:val="004100B4"/>
    <w:rsid w:val="004102BC"/>
    <w:rsid w:val="004103DC"/>
    <w:rsid w:val="00410853"/>
    <w:rsid w:val="00410AC4"/>
    <w:rsid w:val="00410B11"/>
    <w:rsid w:val="00410BED"/>
    <w:rsid w:val="00410BF3"/>
    <w:rsid w:val="00410CE3"/>
    <w:rsid w:val="00411012"/>
    <w:rsid w:val="0041102D"/>
    <w:rsid w:val="00411095"/>
    <w:rsid w:val="0041109C"/>
    <w:rsid w:val="004110CD"/>
    <w:rsid w:val="00411245"/>
    <w:rsid w:val="004112A3"/>
    <w:rsid w:val="0041154B"/>
    <w:rsid w:val="00411661"/>
    <w:rsid w:val="0041167B"/>
    <w:rsid w:val="004116E9"/>
    <w:rsid w:val="0041178F"/>
    <w:rsid w:val="004119C4"/>
    <w:rsid w:val="00411ABA"/>
    <w:rsid w:val="00411B1D"/>
    <w:rsid w:val="00411C41"/>
    <w:rsid w:val="00411DC3"/>
    <w:rsid w:val="0041216B"/>
    <w:rsid w:val="00412274"/>
    <w:rsid w:val="004122A7"/>
    <w:rsid w:val="00412328"/>
    <w:rsid w:val="00412410"/>
    <w:rsid w:val="004124D5"/>
    <w:rsid w:val="004124E7"/>
    <w:rsid w:val="00412625"/>
    <w:rsid w:val="0041262A"/>
    <w:rsid w:val="004127E0"/>
    <w:rsid w:val="00412B18"/>
    <w:rsid w:val="00412B7C"/>
    <w:rsid w:val="00412E6D"/>
    <w:rsid w:val="00413098"/>
    <w:rsid w:val="004137E7"/>
    <w:rsid w:val="0041386B"/>
    <w:rsid w:val="004138D5"/>
    <w:rsid w:val="00413D36"/>
    <w:rsid w:val="00413D7D"/>
    <w:rsid w:val="004140BE"/>
    <w:rsid w:val="004145FA"/>
    <w:rsid w:val="004146BA"/>
    <w:rsid w:val="00414B30"/>
    <w:rsid w:val="00414D9D"/>
    <w:rsid w:val="00414F10"/>
    <w:rsid w:val="00415069"/>
    <w:rsid w:val="0041513D"/>
    <w:rsid w:val="0041526F"/>
    <w:rsid w:val="004152FA"/>
    <w:rsid w:val="00415356"/>
    <w:rsid w:val="00415454"/>
    <w:rsid w:val="00415698"/>
    <w:rsid w:val="0041598E"/>
    <w:rsid w:val="004159F6"/>
    <w:rsid w:val="00415C4C"/>
    <w:rsid w:val="00415CB6"/>
    <w:rsid w:val="00415D01"/>
    <w:rsid w:val="00415D98"/>
    <w:rsid w:val="00415E85"/>
    <w:rsid w:val="00415F6D"/>
    <w:rsid w:val="00416044"/>
    <w:rsid w:val="00416076"/>
    <w:rsid w:val="0041626A"/>
    <w:rsid w:val="0041634D"/>
    <w:rsid w:val="0041637B"/>
    <w:rsid w:val="00416613"/>
    <w:rsid w:val="004166B6"/>
    <w:rsid w:val="00416890"/>
    <w:rsid w:val="00416A97"/>
    <w:rsid w:val="00416AE4"/>
    <w:rsid w:val="00416C18"/>
    <w:rsid w:val="00416D0D"/>
    <w:rsid w:val="00416D58"/>
    <w:rsid w:val="00416DF3"/>
    <w:rsid w:val="00416DFA"/>
    <w:rsid w:val="00416EF7"/>
    <w:rsid w:val="00417411"/>
    <w:rsid w:val="0041742F"/>
    <w:rsid w:val="00417547"/>
    <w:rsid w:val="0041780B"/>
    <w:rsid w:val="00417930"/>
    <w:rsid w:val="00417B88"/>
    <w:rsid w:val="00417E80"/>
    <w:rsid w:val="00417F26"/>
    <w:rsid w:val="004202CF"/>
    <w:rsid w:val="00420594"/>
    <w:rsid w:val="00420961"/>
    <w:rsid w:val="00420F99"/>
    <w:rsid w:val="0042124F"/>
    <w:rsid w:val="004213B9"/>
    <w:rsid w:val="00421720"/>
    <w:rsid w:val="004217E0"/>
    <w:rsid w:val="00421A3A"/>
    <w:rsid w:val="00421BC5"/>
    <w:rsid w:val="00421C12"/>
    <w:rsid w:val="00421C1F"/>
    <w:rsid w:val="00421DEC"/>
    <w:rsid w:val="00421E2B"/>
    <w:rsid w:val="00421F22"/>
    <w:rsid w:val="0042209B"/>
    <w:rsid w:val="00422381"/>
    <w:rsid w:val="004224D8"/>
    <w:rsid w:val="00422594"/>
    <w:rsid w:val="004226D9"/>
    <w:rsid w:val="0042270E"/>
    <w:rsid w:val="004227A6"/>
    <w:rsid w:val="004228B0"/>
    <w:rsid w:val="00422B73"/>
    <w:rsid w:val="00422C18"/>
    <w:rsid w:val="00422CB0"/>
    <w:rsid w:val="00422D17"/>
    <w:rsid w:val="00422F2F"/>
    <w:rsid w:val="0042314B"/>
    <w:rsid w:val="00423278"/>
    <w:rsid w:val="0042336B"/>
    <w:rsid w:val="004233AE"/>
    <w:rsid w:val="00423919"/>
    <w:rsid w:val="00423967"/>
    <w:rsid w:val="00423993"/>
    <w:rsid w:val="00423A99"/>
    <w:rsid w:val="00423D93"/>
    <w:rsid w:val="00423E9E"/>
    <w:rsid w:val="00423EEA"/>
    <w:rsid w:val="00424207"/>
    <w:rsid w:val="00424691"/>
    <w:rsid w:val="00424878"/>
    <w:rsid w:val="00424A10"/>
    <w:rsid w:val="00424C79"/>
    <w:rsid w:val="00424CE5"/>
    <w:rsid w:val="00424EE6"/>
    <w:rsid w:val="00424F8D"/>
    <w:rsid w:val="0042514E"/>
    <w:rsid w:val="004251A9"/>
    <w:rsid w:val="00425226"/>
    <w:rsid w:val="0042529D"/>
    <w:rsid w:val="004252BA"/>
    <w:rsid w:val="00425549"/>
    <w:rsid w:val="0042559A"/>
    <w:rsid w:val="00425963"/>
    <w:rsid w:val="00425A56"/>
    <w:rsid w:val="00425A62"/>
    <w:rsid w:val="00425ABD"/>
    <w:rsid w:val="00425B5A"/>
    <w:rsid w:val="00425D16"/>
    <w:rsid w:val="00425EAA"/>
    <w:rsid w:val="00425F1A"/>
    <w:rsid w:val="00426089"/>
    <w:rsid w:val="004260B3"/>
    <w:rsid w:val="00426107"/>
    <w:rsid w:val="00426280"/>
    <w:rsid w:val="004263A9"/>
    <w:rsid w:val="00426414"/>
    <w:rsid w:val="00426468"/>
    <w:rsid w:val="004264EA"/>
    <w:rsid w:val="004267AF"/>
    <w:rsid w:val="004267BB"/>
    <w:rsid w:val="0042684A"/>
    <w:rsid w:val="0042699C"/>
    <w:rsid w:val="00426B90"/>
    <w:rsid w:val="00426CE9"/>
    <w:rsid w:val="00426D08"/>
    <w:rsid w:val="00426DD0"/>
    <w:rsid w:val="00426E0A"/>
    <w:rsid w:val="00426E13"/>
    <w:rsid w:val="0042707C"/>
    <w:rsid w:val="0042725D"/>
    <w:rsid w:val="00427327"/>
    <w:rsid w:val="00427398"/>
    <w:rsid w:val="004273BB"/>
    <w:rsid w:val="00427407"/>
    <w:rsid w:val="004274BD"/>
    <w:rsid w:val="0042750A"/>
    <w:rsid w:val="0042758D"/>
    <w:rsid w:val="00427806"/>
    <w:rsid w:val="004278D2"/>
    <w:rsid w:val="004279FC"/>
    <w:rsid w:val="00427B84"/>
    <w:rsid w:val="00427B8B"/>
    <w:rsid w:val="00427C10"/>
    <w:rsid w:val="00427D29"/>
    <w:rsid w:val="00427E05"/>
    <w:rsid w:val="00427F85"/>
    <w:rsid w:val="00427FA5"/>
    <w:rsid w:val="00430032"/>
    <w:rsid w:val="004300ED"/>
    <w:rsid w:val="0043015A"/>
    <w:rsid w:val="00430174"/>
    <w:rsid w:val="00430259"/>
    <w:rsid w:val="00430356"/>
    <w:rsid w:val="0043055F"/>
    <w:rsid w:val="004306C4"/>
    <w:rsid w:val="00430711"/>
    <w:rsid w:val="0043082B"/>
    <w:rsid w:val="00430840"/>
    <w:rsid w:val="0043090E"/>
    <w:rsid w:val="00430BD6"/>
    <w:rsid w:val="00430C60"/>
    <w:rsid w:val="00430F5D"/>
    <w:rsid w:val="00430FF6"/>
    <w:rsid w:val="0043100B"/>
    <w:rsid w:val="0043102C"/>
    <w:rsid w:val="00431211"/>
    <w:rsid w:val="00431304"/>
    <w:rsid w:val="00431325"/>
    <w:rsid w:val="004313CF"/>
    <w:rsid w:val="00431812"/>
    <w:rsid w:val="004318A2"/>
    <w:rsid w:val="0043193D"/>
    <w:rsid w:val="00431A6C"/>
    <w:rsid w:val="00431F50"/>
    <w:rsid w:val="0043202B"/>
    <w:rsid w:val="00432460"/>
    <w:rsid w:val="0043256B"/>
    <w:rsid w:val="00432594"/>
    <w:rsid w:val="00432685"/>
    <w:rsid w:val="004327DB"/>
    <w:rsid w:val="00432975"/>
    <w:rsid w:val="00432AC9"/>
    <w:rsid w:val="00432C9B"/>
    <w:rsid w:val="00432DE0"/>
    <w:rsid w:val="00432FC4"/>
    <w:rsid w:val="00432FF9"/>
    <w:rsid w:val="004330BA"/>
    <w:rsid w:val="004330E7"/>
    <w:rsid w:val="00433423"/>
    <w:rsid w:val="00433573"/>
    <w:rsid w:val="004335CD"/>
    <w:rsid w:val="00433668"/>
    <w:rsid w:val="0043380D"/>
    <w:rsid w:val="004338AE"/>
    <w:rsid w:val="00433941"/>
    <w:rsid w:val="00433B5C"/>
    <w:rsid w:val="00433B98"/>
    <w:rsid w:val="00433DD5"/>
    <w:rsid w:val="00433E19"/>
    <w:rsid w:val="00433FB7"/>
    <w:rsid w:val="004340CD"/>
    <w:rsid w:val="00434439"/>
    <w:rsid w:val="0043452A"/>
    <w:rsid w:val="00434A38"/>
    <w:rsid w:val="00434B6C"/>
    <w:rsid w:val="00434B8A"/>
    <w:rsid w:val="00434D0C"/>
    <w:rsid w:val="00434FDF"/>
    <w:rsid w:val="00435103"/>
    <w:rsid w:val="00435295"/>
    <w:rsid w:val="00435454"/>
    <w:rsid w:val="0043549E"/>
    <w:rsid w:val="004354B7"/>
    <w:rsid w:val="00435505"/>
    <w:rsid w:val="004355C1"/>
    <w:rsid w:val="00435A08"/>
    <w:rsid w:val="00435F5A"/>
    <w:rsid w:val="00436172"/>
    <w:rsid w:val="0043668F"/>
    <w:rsid w:val="00436C1A"/>
    <w:rsid w:val="00436CA1"/>
    <w:rsid w:val="00436D90"/>
    <w:rsid w:val="00436E06"/>
    <w:rsid w:val="0043709E"/>
    <w:rsid w:val="004370E4"/>
    <w:rsid w:val="004371F5"/>
    <w:rsid w:val="004373D1"/>
    <w:rsid w:val="00437518"/>
    <w:rsid w:val="00437568"/>
    <w:rsid w:val="0043756B"/>
    <w:rsid w:val="0043762F"/>
    <w:rsid w:val="0043795D"/>
    <w:rsid w:val="004379E9"/>
    <w:rsid w:val="00437A1E"/>
    <w:rsid w:val="00437B93"/>
    <w:rsid w:val="00437D3E"/>
    <w:rsid w:val="00437E22"/>
    <w:rsid w:val="004401E7"/>
    <w:rsid w:val="00440285"/>
    <w:rsid w:val="00440568"/>
    <w:rsid w:val="0044065B"/>
    <w:rsid w:val="00440864"/>
    <w:rsid w:val="00440990"/>
    <w:rsid w:val="004409CD"/>
    <w:rsid w:val="00440BBF"/>
    <w:rsid w:val="00440C09"/>
    <w:rsid w:val="00440C3B"/>
    <w:rsid w:val="00440C52"/>
    <w:rsid w:val="00440C6C"/>
    <w:rsid w:val="00440E9B"/>
    <w:rsid w:val="00440EFC"/>
    <w:rsid w:val="00440F0E"/>
    <w:rsid w:val="00440F8D"/>
    <w:rsid w:val="00441126"/>
    <w:rsid w:val="00441185"/>
    <w:rsid w:val="004411C4"/>
    <w:rsid w:val="00441265"/>
    <w:rsid w:val="004412DA"/>
    <w:rsid w:val="00441571"/>
    <w:rsid w:val="004415AF"/>
    <w:rsid w:val="004415ED"/>
    <w:rsid w:val="004417B8"/>
    <w:rsid w:val="004419B7"/>
    <w:rsid w:val="00441AA6"/>
    <w:rsid w:val="00441B0C"/>
    <w:rsid w:val="00441BDF"/>
    <w:rsid w:val="00441D3A"/>
    <w:rsid w:val="00441D83"/>
    <w:rsid w:val="00441E66"/>
    <w:rsid w:val="00441E67"/>
    <w:rsid w:val="00441E70"/>
    <w:rsid w:val="00442079"/>
    <w:rsid w:val="0044207B"/>
    <w:rsid w:val="004420E1"/>
    <w:rsid w:val="00442156"/>
    <w:rsid w:val="00442172"/>
    <w:rsid w:val="0044220F"/>
    <w:rsid w:val="0044234D"/>
    <w:rsid w:val="0044246D"/>
    <w:rsid w:val="00442557"/>
    <w:rsid w:val="004425C4"/>
    <w:rsid w:val="00442A3B"/>
    <w:rsid w:val="00442A9E"/>
    <w:rsid w:val="00442AB6"/>
    <w:rsid w:val="00442ACB"/>
    <w:rsid w:val="00442B40"/>
    <w:rsid w:val="00443331"/>
    <w:rsid w:val="00443530"/>
    <w:rsid w:val="00443863"/>
    <w:rsid w:val="00443AA3"/>
    <w:rsid w:val="00443BAE"/>
    <w:rsid w:val="00443BB5"/>
    <w:rsid w:val="00443C17"/>
    <w:rsid w:val="00443F79"/>
    <w:rsid w:val="00443FEE"/>
    <w:rsid w:val="00444306"/>
    <w:rsid w:val="00444468"/>
    <w:rsid w:val="0044455B"/>
    <w:rsid w:val="004445D7"/>
    <w:rsid w:val="004446A6"/>
    <w:rsid w:val="004446A7"/>
    <w:rsid w:val="00444D02"/>
    <w:rsid w:val="00444D6B"/>
    <w:rsid w:val="00444DD7"/>
    <w:rsid w:val="00444EE9"/>
    <w:rsid w:val="00444F0A"/>
    <w:rsid w:val="0044532D"/>
    <w:rsid w:val="00445459"/>
    <w:rsid w:val="00445602"/>
    <w:rsid w:val="004457BB"/>
    <w:rsid w:val="004457CA"/>
    <w:rsid w:val="004457D7"/>
    <w:rsid w:val="0044581A"/>
    <w:rsid w:val="00445A01"/>
    <w:rsid w:val="00445A3E"/>
    <w:rsid w:val="00445D0C"/>
    <w:rsid w:val="00445E7E"/>
    <w:rsid w:val="00446165"/>
    <w:rsid w:val="004463B4"/>
    <w:rsid w:val="0044641B"/>
    <w:rsid w:val="0044672B"/>
    <w:rsid w:val="004467F1"/>
    <w:rsid w:val="004469F5"/>
    <w:rsid w:val="00446CBC"/>
    <w:rsid w:val="00446CD5"/>
    <w:rsid w:val="00446D55"/>
    <w:rsid w:val="00446E19"/>
    <w:rsid w:val="00447007"/>
    <w:rsid w:val="00447051"/>
    <w:rsid w:val="004470E2"/>
    <w:rsid w:val="0044718D"/>
    <w:rsid w:val="0044730B"/>
    <w:rsid w:val="00447388"/>
    <w:rsid w:val="0044747B"/>
    <w:rsid w:val="004474D7"/>
    <w:rsid w:val="00447612"/>
    <w:rsid w:val="00447623"/>
    <w:rsid w:val="00447843"/>
    <w:rsid w:val="0044799E"/>
    <w:rsid w:val="00447B45"/>
    <w:rsid w:val="00447B60"/>
    <w:rsid w:val="00447CA5"/>
    <w:rsid w:val="00447E08"/>
    <w:rsid w:val="004500FC"/>
    <w:rsid w:val="00450261"/>
    <w:rsid w:val="004502AC"/>
    <w:rsid w:val="004503D9"/>
    <w:rsid w:val="0045042D"/>
    <w:rsid w:val="0045057B"/>
    <w:rsid w:val="004505E0"/>
    <w:rsid w:val="0045099C"/>
    <w:rsid w:val="00450CCE"/>
    <w:rsid w:val="00450D0F"/>
    <w:rsid w:val="00450F54"/>
    <w:rsid w:val="00451021"/>
    <w:rsid w:val="0045108C"/>
    <w:rsid w:val="004511A8"/>
    <w:rsid w:val="00451215"/>
    <w:rsid w:val="004512CC"/>
    <w:rsid w:val="004512CF"/>
    <w:rsid w:val="00451403"/>
    <w:rsid w:val="00451582"/>
    <w:rsid w:val="004515CB"/>
    <w:rsid w:val="004518C0"/>
    <w:rsid w:val="00451BE0"/>
    <w:rsid w:val="00451CEC"/>
    <w:rsid w:val="00451D91"/>
    <w:rsid w:val="00451E31"/>
    <w:rsid w:val="00451E8F"/>
    <w:rsid w:val="004520A1"/>
    <w:rsid w:val="004520D6"/>
    <w:rsid w:val="00452167"/>
    <w:rsid w:val="00452362"/>
    <w:rsid w:val="004526BB"/>
    <w:rsid w:val="004526BF"/>
    <w:rsid w:val="00452734"/>
    <w:rsid w:val="004529F7"/>
    <w:rsid w:val="00452D15"/>
    <w:rsid w:val="00452E59"/>
    <w:rsid w:val="00452FB4"/>
    <w:rsid w:val="00453020"/>
    <w:rsid w:val="00453131"/>
    <w:rsid w:val="0045321B"/>
    <w:rsid w:val="004532C1"/>
    <w:rsid w:val="004532C6"/>
    <w:rsid w:val="00453B39"/>
    <w:rsid w:val="00453F19"/>
    <w:rsid w:val="00453F89"/>
    <w:rsid w:val="0045403A"/>
    <w:rsid w:val="004540F8"/>
    <w:rsid w:val="00454107"/>
    <w:rsid w:val="0045421F"/>
    <w:rsid w:val="00454300"/>
    <w:rsid w:val="00454331"/>
    <w:rsid w:val="004543E4"/>
    <w:rsid w:val="0045463C"/>
    <w:rsid w:val="00454847"/>
    <w:rsid w:val="00454A63"/>
    <w:rsid w:val="00454A74"/>
    <w:rsid w:val="00454E8D"/>
    <w:rsid w:val="00454F8A"/>
    <w:rsid w:val="00454F9D"/>
    <w:rsid w:val="004550D3"/>
    <w:rsid w:val="00455148"/>
    <w:rsid w:val="0045516D"/>
    <w:rsid w:val="004551DF"/>
    <w:rsid w:val="0045528B"/>
    <w:rsid w:val="00455421"/>
    <w:rsid w:val="00455451"/>
    <w:rsid w:val="00455554"/>
    <w:rsid w:val="004556AA"/>
    <w:rsid w:val="004557EA"/>
    <w:rsid w:val="004558CA"/>
    <w:rsid w:val="00455A40"/>
    <w:rsid w:val="00455A57"/>
    <w:rsid w:val="00455A64"/>
    <w:rsid w:val="00455AE3"/>
    <w:rsid w:val="004562A2"/>
    <w:rsid w:val="00456422"/>
    <w:rsid w:val="0045652D"/>
    <w:rsid w:val="0045653F"/>
    <w:rsid w:val="004565B7"/>
    <w:rsid w:val="004568E2"/>
    <w:rsid w:val="00456F57"/>
    <w:rsid w:val="00457110"/>
    <w:rsid w:val="004571BB"/>
    <w:rsid w:val="00457227"/>
    <w:rsid w:val="00457297"/>
    <w:rsid w:val="0045735B"/>
    <w:rsid w:val="00457586"/>
    <w:rsid w:val="0045759D"/>
    <w:rsid w:val="004575B0"/>
    <w:rsid w:val="004576F3"/>
    <w:rsid w:val="004577CB"/>
    <w:rsid w:val="00457AFC"/>
    <w:rsid w:val="00457BD3"/>
    <w:rsid w:val="00457C4A"/>
    <w:rsid w:val="00457E1C"/>
    <w:rsid w:val="00457EB3"/>
    <w:rsid w:val="00457ECC"/>
    <w:rsid w:val="00457FE8"/>
    <w:rsid w:val="00457FEC"/>
    <w:rsid w:val="00460034"/>
    <w:rsid w:val="00460049"/>
    <w:rsid w:val="004604EC"/>
    <w:rsid w:val="0046054B"/>
    <w:rsid w:val="0046065D"/>
    <w:rsid w:val="00460841"/>
    <w:rsid w:val="004608A1"/>
    <w:rsid w:val="0046094C"/>
    <w:rsid w:val="004609B0"/>
    <w:rsid w:val="00460C2D"/>
    <w:rsid w:val="00460CC8"/>
    <w:rsid w:val="00460D14"/>
    <w:rsid w:val="00460DDC"/>
    <w:rsid w:val="00460F66"/>
    <w:rsid w:val="004610A8"/>
    <w:rsid w:val="0046151D"/>
    <w:rsid w:val="00461743"/>
    <w:rsid w:val="00461870"/>
    <w:rsid w:val="0046199F"/>
    <w:rsid w:val="004619E3"/>
    <w:rsid w:val="00461A3C"/>
    <w:rsid w:val="00461C89"/>
    <w:rsid w:val="00461CCB"/>
    <w:rsid w:val="00461D48"/>
    <w:rsid w:val="00461D9B"/>
    <w:rsid w:val="00462036"/>
    <w:rsid w:val="00462128"/>
    <w:rsid w:val="00462470"/>
    <w:rsid w:val="00462472"/>
    <w:rsid w:val="004624C8"/>
    <w:rsid w:val="00462650"/>
    <w:rsid w:val="0046281B"/>
    <w:rsid w:val="0046296D"/>
    <w:rsid w:val="0046298F"/>
    <w:rsid w:val="00462A98"/>
    <w:rsid w:val="00462E13"/>
    <w:rsid w:val="00462E94"/>
    <w:rsid w:val="00462F90"/>
    <w:rsid w:val="00463038"/>
    <w:rsid w:val="0046309E"/>
    <w:rsid w:val="00463209"/>
    <w:rsid w:val="00463223"/>
    <w:rsid w:val="00463335"/>
    <w:rsid w:val="0046351B"/>
    <w:rsid w:val="00463535"/>
    <w:rsid w:val="00463546"/>
    <w:rsid w:val="0046362C"/>
    <w:rsid w:val="00463636"/>
    <w:rsid w:val="0046390A"/>
    <w:rsid w:val="0046398B"/>
    <w:rsid w:val="00463A33"/>
    <w:rsid w:val="00463B22"/>
    <w:rsid w:val="00463DC0"/>
    <w:rsid w:val="00463EE1"/>
    <w:rsid w:val="0046453C"/>
    <w:rsid w:val="00464A25"/>
    <w:rsid w:val="00464ADE"/>
    <w:rsid w:val="00464BC0"/>
    <w:rsid w:val="00464BF6"/>
    <w:rsid w:val="00464C36"/>
    <w:rsid w:val="00464DAB"/>
    <w:rsid w:val="00464E16"/>
    <w:rsid w:val="00464EB4"/>
    <w:rsid w:val="00465440"/>
    <w:rsid w:val="0046553B"/>
    <w:rsid w:val="004659C9"/>
    <w:rsid w:val="004659E2"/>
    <w:rsid w:val="00465A6E"/>
    <w:rsid w:val="00465C50"/>
    <w:rsid w:val="00465C5F"/>
    <w:rsid w:val="00465CE1"/>
    <w:rsid w:val="00465EAC"/>
    <w:rsid w:val="00465F17"/>
    <w:rsid w:val="00465FF6"/>
    <w:rsid w:val="00466048"/>
    <w:rsid w:val="004660DC"/>
    <w:rsid w:val="004661E0"/>
    <w:rsid w:val="004662C0"/>
    <w:rsid w:val="004663A4"/>
    <w:rsid w:val="004663C1"/>
    <w:rsid w:val="00466978"/>
    <w:rsid w:val="004669A3"/>
    <w:rsid w:val="00466A29"/>
    <w:rsid w:val="00466AF6"/>
    <w:rsid w:val="00466BD2"/>
    <w:rsid w:val="00466CEF"/>
    <w:rsid w:val="00466D9D"/>
    <w:rsid w:val="00466DE7"/>
    <w:rsid w:val="00466F12"/>
    <w:rsid w:val="00466F14"/>
    <w:rsid w:val="0046700D"/>
    <w:rsid w:val="00467029"/>
    <w:rsid w:val="004671C4"/>
    <w:rsid w:val="0046738C"/>
    <w:rsid w:val="004673B6"/>
    <w:rsid w:val="004673E6"/>
    <w:rsid w:val="00467641"/>
    <w:rsid w:val="00467657"/>
    <w:rsid w:val="004676A6"/>
    <w:rsid w:val="00467970"/>
    <w:rsid w:val="00467AB7"/>
    <w:rsid w:val="00467D6F"/>
    <w:rsid w:val="00467D87"/>
    <w:rsid w:val="0047002A"/>
    <w:rsid w:val="004701A5"/>
    <w:rsid w:val="00470391"/>
    <w:rsid w:val="00470470"/>
    <w:rsid w:val="004704A1"/>
    <w:rsid w:val="00470585"/>
    <w:rsid w:val="00470637"/>
    <w:rsid w:val="00470699"/>
    <w:rsid w:val="004706F0"/>
    <w:rsid w:val="004708FA"/>
    <w:rsid w:val="0047098A"/>
    <w:rsid w:val="004709E1"/>
    <w:rsid w:val="00470A4F"/>
    <w:rsid w:val="00470B6B"/>
    <w:rsid w:val="00470E0A"/>
    <w:rsid w:val="00471061"/>
    <w:rsid w:val="0047113B"/>
    <w:rsid w:val="00471169"/>
    <w:rsid w:val="00471170"/>
    <w:rsid w:val="004711CB"/>
    <w:rsid w:val="004711D9"/>
    <w:rsid w:val="004712BE"/>
    <w:rsid w:val="0047142E"/>
    <w:rsid w:val="00471520"/>
    <w:rsid w:val="0047155C"/>
    <w:rsid w:val="004716BE"/>
    <w:rsid w:val="00471714"/>
    <w:rsid w:val="00471753"/>
    <w:rsid w:val="004717E3"/>
    <w:rsid w:val="00471864"/>
    <w:rsid w:val="0047197C"/>
    <w:rsid w:val="00471F6E"/>
    <w:rsid w:val="00471FD3"/>
    <w:rsid w:val="00472081"/>
    <w:rsid w:val="00472392"/>
    <w:rsid w:val="00472431"/>
    <w:rsid w:val="004726EF"/>
    <w:rsid w:val="00472776"/>
    <w:rsid w:val="004727C6"/>
    <w:rsid w:val="00472808"/>
    <w:rsid w:val="0047284B"/>
    <w:rsid w:val="00472946"/>
    <w:rsid w:val="00472A2B"/>
    <w:rsid w:val="00472A6C"/>
    <w:rsid w:val="00472E3C"/>
    <w:rsid w:val="0047309D"/>
    <w:rsid w:val="004730BE"/>
    <w:rsid w:val="004730D4"/>
    <w:rsid w:val="0047322D"/>
    <w:rsid w:val="004738F6"/>
    <w:rsid w:val="00473D3D"/>
    <w:rsid w:val="00473E67"/>
    <w:rsid w:val="00473E7A"/>
    <w:rsid w:val="00474069"/>
    <w:rsid w:val="0047410D"/>
    <w:rsid w:val="0047416B"/>
    <w:rsid w:val="004744E6"/>
    <w:rsid w:val="004745C8"/>
    <w:rsid w:val="0047477B"/>
    <w:rsid w:val="0047485D"/>
    <w:rsid w:val="00474881"/>
    <w:rsid w:val="004748DA"/>
    <w:rsid w:val="00474A21"/>
    <w:rsid w:val="00474B5F"/>
    <w:rsid w:val="00474B89"/>
    <w:rsid w:val="00474D08"/>
    <w:rsid w:val="00474D21"/>
    <w:rsid w:val="00474DA8"/>
    <w:rsid w:val="00474F67"/>
    <w:rsid w:val="0047522B"/>
    <w:rsid w:val="004752A5"/>
    <w:rsid w:val="00475361"/>
    <w:rsid w:val="00475399"/>
    <w:rsid w:val="004755ED"/>
    <w:rsid w:val="00475827"/>
    <w:rsid w:val="00475A4A"/>
    <w:rsid w:val="00475B27"/>
    <w:rsid w:val="00475D73"/>
    <w:rsid w:val="00475DC4"/>
    <w:rsid w:val="00475DE7"/>
    <w:rsid w:val="0047608D"/>
    <w:rsid w:val="004760D0"/>
    <w:rsid w:val="00476398"/>
    <w:rsid w:val="00476423"/>
    <w:rsid w:val="00476716"/>
    <w:rsid w:val="00476A49"/>
    <w:rsid w:val="00476A60"/>
    <w:rsid w:val="00476A97"/>
    <w:rsid w:val="00476D31"/>
    <w:rsid w:val="00476E1C"/>
    <w:rsid w:val="00476E78"/>
    <w:rsid w:val="00477398"/>
    <w:rsid w:val="004773EB"/>
    <w:rsid w:val="004775CC"/>
    <w:rsid w:val="00477616"/>
    <w:rsid w:val="00477693"/>
    <w:rsid w:val="00477790"/>
    <w:rsid w:val="00477830"/>
    <w:rsid w:val="004778D3"/>
    <w:rsid w:val="0047796A"/>
    <w:rsid w:val="00477977"/>
    <w:rsid w:val="00477C1E"/>
    <w:rsid w:val="00477C2E"/>
    <w:rsid w:val="00477C6E"/>
    <w:rsid w:val="00477D7D"/>
    <w:rsid w:val="00477EF0"/>
    <w:rsid w:val="0048034E"/>
    <w:rsid w:val="004803CC"/>
    <w:rsid w:val="004804FA"/>
    <w:rsid w:val="0048055E"/>
    <w:rsid w:val="004807AA"/>
    <w:rsid w:val="00480890"/>
    <w:rsid w:val="004808E2"/>
    <w:rsid w:val="00480961"/>
    <w:rsid w:val="00480A4B"/>
    <w:rsid w:val="00480AB8"/>
    <w:rsid w:val="00480AE1"/>
    <w:rsid w:val="00480B2D"/>
    <w:rsid w:val="00480C37"/>
    <w:rsid w:val="00480DAD"/>
    <w:rsid w:val="00480E74"/>
    <w:rsid w:val="00480F3A"/>
    <w:rsid w:val="00480F53"/>
    <w:rsid w:val="00480FE7"/>
    <w:rsid w:val="004810A2"/>
    <w:rsid w:val="004810BB"/>
    <w:rsid w:val="00481234"/>
    <w:rsid w:val="00481250"/>
    <w:rsid w:val="00481274"/>
    <w:rsid w:val="00481375"/>
    <w:rsid w:val="004813B5"/>
    <w:rsid w:val="00481773"/>
    <w:rsid w:val="00481950"/>
    <w:rsid w:val="004819F3"/>
    <w:rsid w:val="00481B15"/>
    <w:rsid w:val="00481D22"/>
    <w:rsid w:val="00481FFB"/>
    <w:rsid w:val="00482008"/>
    <w:rsid w:val="004820E1"/>
    <w:rsid w:val="004825C5"/>
    <w:rsid w:val="00482638"/>
    <w:rsid w:val="00482942"/>
    <w:rsid w:val="00482A65"/>
    <w:rsid w:val="00482D18"/>
    <w:rsid w:val="00482E79"/>
    <w:rsid w:val="00482E96"/>
    <w:rsid w:val="00482F86"/>
    <w:rsid w:val="00483240"/>
    <w:rsid w:val="00483322"/>
    <w:rsid w:val="0048353F"/>
    <w:rsid w:val="0048378C"/>
    <w:rsid w:val="00483917"/>
    <w:rsid w:val="00483B76"/>
    <w:rsid w:val="00483BD2"/>
    <w:rsid w:val="00483CEA"/>
    <w:rsid w:val="00483F57"/>
    <w:rsid w:val="00484076"/>
    <w:rsid w:val="004840F8"/>
    <w:rsid w:val="0048423E"/>
    <w:rsid w:val="00484316"/>
    <w:rsid w:val="00484318"/>
    <w:rsid w:val="0048436E"/>
    <w:rsid w:val="0048451E"/>
    <w:rsid w:val="00484548"/>
    <w:rsid w:val="0048470D"/>
    <w:rsid w:val="0048473C"/>
    <w:rsid w:val="00484A02"/>
    <w:rsid w:val="00484A08"/>
    <w:rsid w:val="00484BA0"/>
    <w:rsid w:val="00484BBF"/>
    <w:rsid w:val="00484C11"/>
    <w:rsid w:val="00484C2F"/>
    <w:rsid w:val="00484EB8"/>
    <w:rsid w:val="00484F15"/>
    <w:rsid w:val="00484F5B"/>
    <w:rsid w:val="00484F76"/>
    <w:rsid w:val="00484FD6"/>
    <w:rsid w:val="004851B9"/>
    <w:rsid w:val="004851CA"/>
    <w:rsid w:val="00485234"/>
    <w:rsid w:val="00485312"/>
    <w:rsid w:val="004853EE"/>
    <w:rsid w:val="004854A0"/>
    <w:rsid w:val="00485599"/>
    <w:rsid w:val="004855C9"/>
    <w:rsid w:val="0048568C"/>
    <w:rsid w:val="0048593D"/>
    <w:rsid w:val="004859A0"/>
    <w:rsid w:val="00485A1A"/>
    <w:rsid w:val="00485F63"/>
    <w:rsid w:val="004860C0"/>
    <w:rsid w:val="0048610C"/>
    <w:rsid w:val="0048611F"/>
    <w:rsid w:val="004863A0"/>
    <w:rsid w:val="0048652C"/>
    <w:rsid w:val="004866FF"/>
    <w:rsid w:val="00486747"/>
    <w:rsid w:val="004867F8"/>
    <w:rsid w:val="00486ACC"/>
    <w:rsid w:val="00486C3A"/>
    <w:rsid w:val="00486CEF"/>
    <w:rsid w:val="00486DAA"/>
    <w:rsid w:val="0048701A"/>
    <w:rsid w:val="004870D9"/>
    <w:rsid w:val="00487362"/>
    <w:rsid w:val="0048752D"/>
    <w:rsid w:val="0048779E"/>
    <w:rsid w:val="004878DB"/>
    <w:rsid w:val="004879E8"/>
    <w:rsid w:val="00487A9D"/>
    <w:rsid w:val="00487ABC"/>
    <w:rsid w:val="00487B54"/>
    <w:rsid w:val="00487CC9"/>
    <w:rsid w:val="00487D4B"/>
    <w:rsid w:val="00487D94"/>
    <w:rsid w:val="00487F3C"/>
    <w:rsid w:val="004900D0"/>
    <w:rsid w:val="0049091F"/>
    <w:rsid w:val="00490CED"/>
    <w:rsid w:val="00490D7D"/>
    <w:rsid w:val="00491045"/>
    <w:rsid w:val="00491276"/>
    <w:rsid w:val="004913A4"/>
    <w:rsid w:val="004915E5"/>
    <w:rsid w:val="00491824"/>
    <w:rsid w:val="004918A2"/>
    <w:rsid w:val="004919EB"/>
    <w:rsid w:val="00491A7A"/>
    <w:rsid w:val="00491B3E"/>
    <w:rsid w:val="00491B74"/>
    <w:rsid w:val="00491B82"/>
    <w:rsid w:val="00491B8D"/>
    <w:rsid w:val="00491BE1"/>
    <w:rsid w:val="00491CEF"/>
    <w:rsid w:val="00491E14"/>
    <w:rsid w:val="00492078"/>
    <w:rsid w:val="0049212D"/>
    <w:rsid w:val="0049217A"/>
    <w:rsid w:val="004921A0"/>
    <w:rsid w:val="00492247"/>
    <w:rsid w:val="00492280"/>
    <w:rsid w:val="00492375"/>
    <w:rsid w:val="004923FD"/>
    <w:rsid w:val="00492509"/>
    <w:rsid w:val="0049261D"/>
    <w:rsid w:val="00492826"/>
    <w:rsid w:val="00492A08"/>
    <w:rsid w:val="00492A6C"/>
    <w:rsid w:val="00492C06"/>
    <w:rsid w:val="00492FE3"/>
    <w:rsid w:val="004930FF"/>
    <w:rsid w:val="004931EA"/>
    <w:rsid w:val="004932AC"/>
    <w:rsid w:val="00493521"/>
    <w:rsid w:val="00493626"/>
    <w:rsid w:val="00493707"/>
    <w:rsid w:val="004938E9"/>
    <w:rsid w:val="00493AA4"/>
    <w:rsid w:val="00493B4F"/>
    <w:rsid w:val="00493D22"/>
    <w:rsid w:val="00494070"/>
    <w:rsid w:val="0049411A"/>
    <w:rsid w:val="00494505"/>
    <w:rsid w:val="00494A24"/>
    <w:rsid w:val="00494C88"/>
    <w:rsid w:val="00494FED"/>
    <w:rsid w:val="00495131"/>
    <w:rsid w:val="004951B6"/>
    <w:rsid w:val="0049536C"/>
    <w:rsid w:val="00495455"/>
    <w:rsid w:val="004954B4"/>
    <w:rsid w:val="0049558A"/>
    <w:rsid w:val="00495625"/>
    <w:rsid w:val="0049568E"/>
    <w:rsid w:val="0049598F"/>
    <w:rsid w:val="00495B19"/>
    <w:rsid w:val="00495EE8"/>
    <w:rsid w:val="00495FEF"/>
    <w:rsid w:val="00496016"/>
    <w:rsid w:val="00496034"/>
    <w:rsid w:val="0049603A"/>
    <w:rsid w:val="00496068"/>
    <w:rsid w:val="00496117"/>
    <w:rsid w:val="0049629B"/>
    <w:rsid w:val="004963B9"/>
    <w:rsid w:val="00496433"/>
    <w:rsid w:val="0049644D"/>
    <w:rsid w:val="00496591"/>
    <w:rsid w:val="0049661A"/>
    <w:rsid w:val="0049668B"/>
    <w:rsid w:val="004967AD"/>
    <w:rsid w:val="004968A2"/>
    <w:rsid w:val="004968A9"/>
    <w:rsid w:val="00496AA8"/>
    <w:rsid w:val="00496B62"/>
    <w:rsid w:val="00496C7A"/>
    <w:rsid w:val="00496CB1"/>
    <w:rsid w:val="00496DCB"/>
    <w:rsid w:val="00496F11"/>
    <w:rsid w:val="004973B7"/>
    <w:rsid w:val="0049749E"/>
    <w:rsid w:val="004975F5"/>
    <w:rsid w:val="00497721"/>
    <w:rsid w:val="004978A3"/>
    <w:rsid w:val="004979F0"/>
    <w:rsid w:val="00497A97"/>
    <w:rsid w:val="00497BD5"/>
    <w:rsid w:val="00497C04"/>
    <w:rsid w:val="00497D3F"/>
    <w:rsid w:val="00497DF4"/>
    <w:rsid w:val="00497EF1"/>
    <w:rsid w:val="00497F23"/>
    <w:rsid w:val="00497F6C"/>
    <w:rsid w:val="004A0021"/>
    <w:rsid w:val="004A0054"/>
    <w:rsid w:val="004A0110"/>
    <w:rsid w:val="004A0372"/>
    <w:rsid w:val="004A0413"/>
    <w:rsid w:val="004A0419"/>
    <w:rsid w:val="004A0734"/>
    <w:rsid w:val="004A07B6"/>
    <w:rsid w:val="004A0A2A"/>
    <w:rsid w:val="004A0B5A"/>
    <w:rsid w:val="004A0B86"/>
    <w:rsid w:val="004A0D3E"/>
    <w:rsid w:val="004A0EB9"/>
    <w:rsid w:val="004A1066"/>
    <w:rsid w:val="004A106E"/>
    <w:rsid w:val="004A10E6"/>
    <w:rsid w:val="004A1333"/>
    <w:rsid w:val="004A139A"/>
    <w:rsid w:val="004A13CC"/>
    <w:rsid w:val="004A14A8"/>
    <w:rsid w:val="004A161F"/>
    <w:rsid w:val="004A17BC"/>
    <w:rsid w:val="004A1A4B"/>
    <w:rsid w:val="004A1B1B"/>
    <w:rsid w:val="004A1B4E"/>
    <w:rsid w:val="004A1B60"/>
    <w:rsid w:val="004A2069"/>
    <w:rsid w:val="004A2163"/>
    <w:rsid w:val="004A2175"/>
    <w:rsid w:val="004A23A6"/>
    <w:rsid w:val="004A247D"/>
    <w:rsid w:val="004A2488"/>
    <w:rsid w:val="004A2819"/>
    <w:rsid w:val="004A2846"/>
    <w:rsid w:val="004A28E3"/>
    <w:rsid w:val="004A29DC"/>
    <w:rsid w:val="004A29F1"/>
    <w:rsid w:val="004A2B59"/>
    <w:rsid w:val="004A2C21"/>
    <w:rsid w:val="004A2DF6"/>
    <w:rsid w:val="004A2FDA"/>
    <w:rsid w:val="004A3028"/>
    <w:rsid w:val="004A3257"/>
    <w:rsid w:val="004A32B5"/>
    <w:rsid w:val="004A3325"/>
    <w:rsid w:val="004A338D"/>
    <w:rsid w:val="004A3432"/>
    <w:rsid w:val="004A3527"/>
    <w:rsid w:val="004A35FE"/>
    <w:rsid w:val="004A3895"/>
    <w:rsid w:val="004A3A26"/>
    <w:rsid w:val="004A3AB7"/>
    <w:rsid w:val="004A3AEB"/>
    <w:rsid w:val="004A3AF3"/>
    <w:rsid w:val="004A3E17"/>
    <w:rsid w:val="004A4046"/>
    <w:rsid w:val="004A4160"/>
    <w:rsid w:val="004A4585"/>
    <w:rsid w:val="004A46BA"/>
    <w:rsid w:val="004A46C1"/>
    <w:rsid w:val="004A485D"/>
    <w:rsid w:val="004A48E8"/>
    <w:rsid w:val="004A4AB4"/>
    <w:rsid w:val="004A4CD3"/>
    <w:rsid w:val="004A4D55"/>
    <w:rsid w:val="004A5008"/>
    <w:rsid w:val="004A51B8"/>
    <w:rsid w:val="004A51E9"/>
    <w:rsid w:val="004A570B"/>
    <w:rsid w:val="004A57DF"/>
    <w:rsid w:val="004A589E"/>
    <w:rsid w:val="004A58C5"/>
    <w:rsid w:val="004A59C0"/>
    <w:rsid w:val="004A5A58"/>
    <w:rsid w:val="004A5AE5"/>
    <w:rsid w:val="004A5B5B"/>
    <w:rsid w:val="004A5BE9"/>
    <w:rsid w:val="004A5DDE"/>
    <w:rsid w:val="004A5EDC"/>
    <w:rsid w:val="004A5F28"/>
    <w:rsid w:val="004A63A2"/>
    <w:rsid w:val="004A64E8"/>
    <w:rsid w:val="004A6984"/>
    <w:rsid w:val="004A6A14"/>
    <w:rsid w:val="004A6FB6"/>
    <w:rsid w:val="004A71D1"/>
    <w:rsid w:val="004A72D7"/>
    <w:rsid w:val="004A7437"/>
    <w:rsid w:val="004A75B7"/>
    <w:rsid w:val="004A75C7"/>
    <w:rsid w:val="004A78D3"/>
    <w:rsid w:val="004A790F"/>
    <w:rsid w:val="004A7984"/>
    <w:rsid w:val="004A7989"/>
    <w:rsid w:val="004A7A0B"/>
    <w:rsid w:val="004A7F13"/>
    <w:rsid w:val="004A7F4F"/>
    <w:rsid w:val="004B0141"/>
    <w:rsid w:val="004B02B5"/>
    <w:rsid w:val="004B0308"/>
    <w:rsid w:val="004B031F"/>
    <w:rsid w:val="004B036F"/>
    <w:rsid w:val="004B0459"/>
    <w:rsid w:val="004B0538"/>
    <w:rsid w:val="004B0812"/>
    <w:rsid w:val="004B09D0"/>
    <w:rsid w:val="004B09F5"/>
    <w:rsid w:val="004B0CC9"/>
    <w:rsid w:val="004B0CEA"/>
    <w:rsid w:val="004B0E66"/>
    <w:rsid w:val="004B107E"/>
    <w:rsid w:val="004B118E"/>
    <w:rsid w:val="004B12D4"/>
    <w:rsid w:val="004B1318"/>
    <w:rsid w:val="004B1356"/>
    <w:rsid w:val="004B15D7"/>
    <w:rsid w:val="004B1773"/>
    <w:rsid w:val="004B1792"/>
    <w:rsid w:val="004B1916"/>
    <w:rsid w:val="004B1A3F"/>
    <w:rsid w:val="004B1B98"/>
    <w:rsid w:val="004B1D25"/>
    <w:rsid w:val="004B1F2E"/>
    <w:rsid w:val="004B20CA"/>
    <w:rsid w:val="004B22B7"/>
    <w:rsid w:val="004B2310"/>
    <w:rsid w:val="004B25C6"/>
    <w:rsid w:val="004B2657"/>
    <w:rsid w:val="004B28A0"/>
    <w:rsid w:val="004B2AC0"/>
    <w:rsid w:val="004B2B74"/>
    <w:rsid w:val="004B2C8C"/>
    <w:rsid w:val="004B2FBC"/>
    <w:rsid w:val="004B3197"/>
    <w:rsid w:val="004B3282"/>
    <w:rsid w:val="004B3403"/>
    <w:rsid w:val="004B3427"/>
    <w:rsid w:val="004B3662"/>
    <w:rsid w:val="004B3984"/>
    <w:rsid w:val="004B3A69"/>
    <w:rsid w:val="004B3A75"/>
    <w:rsid w:val="004B3AA4"/>
    <w:rsid w:val="004B3C0B"/>
    <w:rsid w:val="004B3DF9"/>
    <w:rsid w:val="004B3E82"/>
    <w:rsid w:val="004B4068"/>
    <w:rsid w:val="004B4428"/>
    <w:rsid w:val="004B4597"/>
    <w:rsid w:val="004B46C7"/>
    <w:rsid w:val="004B4869"/>
    <w:rsid w:val="004B4892"/>
    <w:rsid w:val="004B49A7"/>
    <w:rsid w:val="004B4A96"/>
    <w:rsid w:val="004B4D23"/>
    <w:rsid w:val="004B4F5E"/>
    <w:rsid w:val="004B508F"/>
    <w:rsid w:val="004B53A8"/>
    <w:rsid w:val="004B57D2"/>
    <w:rsid w:val="004B58AA"/>
    <w:rsid w:val="004B58AE"/>
    <w:rsid w:val="004B5A2F"/>
    <w:rsid w:val="004B5DF2"/>
    <w:rsid w:val="004B5F43"/>
    <w:rsid w:val="004B5F66"/>
    <w:rsid w:val="004B623B"/>
    <w:rsid w:val="004B6253"/>
    <w:rsid w:val="004B64F3"/>
    <w:rsid w:val="004B64F9"/>
    <w:rsid w:val="004B66CF"/>
    <w:rsid w:val="004B695E"/>
    <w:rsid w:val="004B6B1A"/>
    <w:rsid w:val="004B6CF9"/>
    <w:rsid w:val="004B6D2A"/>
    <w:rsid w:val="004B7064"/>
    <w:rsid w:val="004B7199"/>
    <w:rsid w:val="004B71C1"/>
    <w:rsid w:val="004B7356"/>
    <w:rsid w:val="004B753A"/>
    <w:rsid w:val="004B7752"/>
    <w:rsid w:val="004B7840"/>
    <w:rsid w:val="004B7A1C"/>
    <w:rsid w:val="004B7B18"/>
    <w:rsid w:val="004B7B65"/>
    <w:rsid w:val="004B7BD5"/>
    <w:rsid w:val="004B7BD6"/>
    <w:rsid w:val="004B7BDE"/>
    <w:rsid w:val="004B7CD0"/>
    <w:rsid w:val="004B7D6F"/>
    <w:rsid w:val="004B7DB2"/>
    <w:rsid w:val="004B7E9F"/>
    <w:rsid w:val="004C00F5"/>
    <w:rsid w:val="004C0175"/>
    <w:rsid w:val="004C0242"/>
    <w:rsid w:val="004C0251"/>
    <w:rsid w:val="004C02F3"/>
    <w:rsid w:val="004C0638"/>
    <w:rsid w:val="004C07F6"/>
    <w:rsid w:val="004C089E"/>
    <w:rsid w:val="004C0990"/>
    <w:rsid w:val="004C09CE"/>
    <w:rsid w:val="004C0A65"/>
    <w:rsid w:val="004C0A6C"/>
    <w:rsid w:val="004C0B3A"/>
    <w:rsid w:val="004C0CD8"/>
    <w:rsid w:val="004C12D2"/>
    <w:rsid w:val="004C13C1"/>
    <w:rsid w:val="004C1544"/>
    <w:rsid w:val="004C1973"/>
    <w:rsid w:val="004C1AC6"/>
    <w:rsid w:val="004C1AFF"/>
    <w:rsid w:val="004C1B21"/>
    <w:rsid w:val="004C206A"/>
    <w:rsid w:val="004C2082"/>
    <w:rsid w:val="004C218E"/>
    <w:rsid w:val="004C21A8"/>
    <w:rsid w:val="004C21F9"/>
    <w:rsid w:val="004C241E"/>
    <w:rsid w:val="004C2544"/>
    <w:rsid w:val="004C2556"/>
    <w:rsid w:val="004C268C"/>
    <w:rsid w:val="004C2736"/>
    <w:rsid w:val="004C27E7"/>
    <w:rsid w:val="004C2839"/>
    <w:rsid w:val="004C28AA"/>
    <w:rsid w:val="004C2C11"/>
    <w:rsid w:val="004C2D4A"/>
    <w:rsid w:val="004C2DEC"/>
    <w:rsid w:val="004C2E0D"/>
    <w:rsid w:val="004C2EDF"/>
    <w:rsid w:val="004C3068"/>
    <w:rsid w:val="004C31F0"/>
    <w:rsid w:val="004C35C5"/>
    <w:rsid w:val="004C3947"/>
    <w:rsid w:val="004C3A24"/>
    <w:rsid w:val="004C3B9D"/>
    <w:rsid w:val="004C3F75"/>
    <w:rsid w:val="004C4038"/>
    <w:rsid w:val="004C40EB"/>
    <w:rsid w:val="004C4234"/>
    <w:rsid w:val="004C424D"/>
    <w:rsid w:val="004C4308"/>
    <w:rsid w:val="004C4357"/>
    <w:rsid w:val="004C45CC"/>
    <w:rsid w:val="004C4642"/>
    <w:rsid w:val="004C4806"/>
    <w:rsid w:val="004C4B1E"/>
    <w:rsid w:val="004C4B35"/>
    <w:rsid w:val="004C4B45"/>
    <w:rsid w:val="004C4D30"/>
    <w:rsid w:val="004C4E09"/>
    <w:rsid w:val="004C4E59"/>
    <w:rsid w:val="004C519E"/>
    <w:rsid w:val="004C529B"/>
    <w:rsid w:val="004C532C"/>
    <w:rsid w:val="004C54C0"/>
    <w:rsid w:val="004C559B"/>
    <w:rsid w:val="004C55A6"/>
    <w:rsid w:val="004C55EE"/>
    <w:rsid w:val="004C5659"/>
    <w:rsid w:val="004C568A"/>
    <w:rsid w:val="004C56EA"/>
    <w:rsid w:val="004C575D"/>
    <w:rsid w:val="004C5B1B"/>
    <w:rsid w:val="004C6135"/>
    <w:rsid w:val="004C652A"/>
    <w:rsid w:val="004C65AD"/>
    <w:rsid w:val="004C65BA"/>
    <w:rsid w:val="004C65C4"/>
    <w:rsid w:val="004C6604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747A"/>
    <w:rsid w:val="004C77E9"/>
    <w:rsid w:val="004C78A4"/>
    <w:rsid w:val="004C7922"/>
    <w:rsid w:val="004C7BD4"/>
    <w:rsid w:val="004C7C2C"/>
    <w:rsid w:val="004C7C91"/>
    <w:rsid w:val="004C7E5F"/>
    <w:rsid w:val="004C7EF0"/>
    <w:rsid w:val="004C7FF9"/>
    <w:rsid w:val="004D008D"/>
    <w:rsid w:val="004D00C3"/>
    <w:rsid w:val="004D04D1"/>
    <w:rsid w:val="004D04F7"/>
    <w:rsid w:val="004D077A"/>
    <w:rsid w:val="004D0A84"/>
    <w:rsid w:val="004D0B55"/>
    <w:rsid w:val="004D0B56"/>
    <w:rsid w:val="004D0BA0"/>
    <w:rsid w:val="004D0C9B"/>
    <w:rsid w:val="004D0D76"/>
    <w:rsid w:val="004D0E3A"/>
    <w:rsid w:val="004D0E81"/>
    <w:rsid w:val="004D0F05"/>
    <w:rsid w:val="004D0F18"/>
    <w:rsid w:val="004D1090"/>
    <w:rsid w:val="004D112E"/>
    <w:rsid w:val="004D11A4"/>
    <w:rsid w:val="004D11E5"/>
    <w:rsid w:val="004D128F"/>
    <w:rsid w:val="004D12C8"/>
    <w:rsid w:val="004D14BA"/>
    <w:rsid w:val="004D1824"/>
    <w:rsid w:val="004D1851"/>
    <w:rsid w:val="004D194C"/>
    <w:rsid w:val="004D1A01"/>
    <w:rsid w:val="004D1A6D"/>
    <w:rsid w:val="004D1B83"/>
    <w:rsid w:val="004D1C53"/>
    <w:rsid w:val="004D1CCD"/>
    <w:rsid w:val="004D1F2C"/>
    <w:rsid w:val="004D20AB"/>
    <w:rsid w:val="004D20C4"/>
    <w:rsid w:val="004D213F"/>
    <w:rsid w:val="004D2206"/>
    <w:rsid w:val="004D225C"/>
    <w:rsid w:val="004D22C8"/>
    <w:rsid w:val="004D24AF"/>
    <w:rsid w:val="004D24EC"/>
    <w:rsid w:val="004D2582"/>
    <w:rsid w:val="004D25E9"/>
    <w:rsid w:val="004D27E7"/>
    <w:rsid w:val="004D28C9"/>
    <w:rsid w:val="004D28FB"/>
    <w:rsid w:val="004D2A6C"/>
    <w:rsid w:val="004D2AA8"/>
    <w:rsid w:val="004D2B84"/>
    <w:rsid w:val="004D2E2D"/>
    <w:rsid w:val="004D32A7"/>
    <w:rsid w:val="004D336C"/>
    <w:rsid w:val="004D33BB"/>
    <w:rsid w:val="004D3538"/>
    <w:rsid w:val="004D356F"/>
    <w:rsid w:val="004D3999"/>
    <w:rsid w:val="004D39E5"/>
    <w:rsid w:val="004D3C23"/>
    <w:rsid w:val="004D3E2B"/>
    <w:rsid w:val="004D3E6B"/>
    <w:rsid w:val="004D4276"/>
    <w:rsid w:val="004D4308"/>
    <w:rsid w:val="004D4352"/>
    <w:rsid w:val="004D43F5"/>
    <w:rsid w:val="004D441F"/>
    <w:rsid w:val="004D44AC"/>
    <w:rsid w:val="004D44C0"/>
    <w:rsid w:val="004D4505"/>
    <w:rsid w:val="004D45B9"/>
    <w:rsid w:val="004D469A"/>
    <w:rsid w:val="004D47EC"/>
    <w:rsid w:val="004D4A54"/>
    <w:rsid w:val="004D4D3F"/>
    <w:rsid w:val="004D4F1F"/>
    <w:rsid w:val="004D50EC"/>
    <w:rsid w:val="004D51D5"/>
    <w:rsid w:val="004D522E"/>
    <w:rsid w:val="004D567D"/>
    <w:rsid w:val="004D5736"/>
    <w:rsid w:val="004D57BA"/>
    <w:rsid w:val="004D57F4"/>
    <w:rsid w:val="004D58D0"/>
    <w:rsid w:val="004D590E"/>
    <w:rsid w:val="004D5D62"/>
    <w:rsid w:val="004D5DC2"/>
    <w:rsid w:val="004D5FED"/>
    <w:rsid w:val="004D6215"/>
    <w:rsid w:val="004D6442"/>
    <w:rsid w:val="004D6528"/>
    <w:rsid w:val="004D66DB"/>
    <w:rsid w:val="004D684C"/>
    <w:rsid w:val="004D6850"/>
    <w:rsid w:val="004D68C3"/>
    <w:rsid w:val="004D6905"/>
    <w:rsid w:val="004D6A3A"/>
    <w:rsid w:val="004D6ABB"/>
    <w:rsid w:val="004D6B87"/>
    <w:rsid w:val="004D6BC3"/>
    <w:rsid w:val="004D6C57"/>
    <w:rsid w:val="004D6D4E"/>
    <w:rsid w:val="004D6E66"/>
    <w:rsid w:val="004D6E94"/>
    <w:rsid w:val="004D713B"/>
    <w:rsid w:val="004D7176"/>
    <w:rsid w:val="004D721D"/>
    <w:rsid w:val="004D753D"/>
    <w:rsid w:val="004D774D"/>
    <w:rsid w:val="004D7A53"/>
    <w:rsid w:val="004D7AAE"/>
    <w:rsid w:val="004D7CCA"/>
    <w:rsid w:val="004D7D7E"/>
    <w:rsid w:val="004D7EBF"/>
    <w:rsid w:val="004D7ED6"/>
    <w:rsid w:val="004D7F98"/>
    <w:rsid w:val="004E0009"/>
    <w:rsid w:val="004E0082"/>
    <w:rsid w:val="004E01CD"/>
    <w:rsid w:val="004E026C"/>
    <w:rsid w:val="004E0495"/>
    <w:rsid w:val="004E05F5"/>
    <w:rsid w:val="004E075B"/>
    <w:rsid w:val="004E086B"/>
    <w:rsid w:val="004E0A43"/>
    <w:rsid w:val="004E0AD5"/>
    <w:rsid w:val="004E0FCC"/>
    <w:rsid w:val="004E0FF8"/>
    <w:rsid w:val="004E1188"/>
    <w:rsid w:val="004E118C"/>
    <w:rsid w:val="004E14A3"/>
    <w:rsid w:val="004E154B"/>
    <w:rsid w:val="004E159F"/>
    <w:rsid w:val="004E163A"/>
    <w:rsid w:val="004E1A3B"/>
    <w:rsid w:val="004E1C01"/>
    <w:rsid w:val="004E1DFA"/>
    <w:rsid w:val="004E20D0"/>
    <w:rsid w:val="004E2100"/>
    <w:rsid w:val="004E23A0"/>
    <w:rsid w:val="004E2513"/>
    <w:rsid w:val="004E253C"/>
    <w:rsid w:val="004E2558"/>
    <w:rsid w:val="004E258D"/>
    <w:rsid w:val="004E27DE"/>
    <w:rsid w:val="004E2941"/>
    <w:rsid w:val="004E29C6"/>
    <w:rsid w:val="004E2B27"/>
    <w:rsid w:val="004E2D07"/>
    <w:rsid w:val="004E2D63"/>
    <w:rsid w:val="004E2DCB"/>
    <w:rsid w:val="004E2DF7"/>
    <w:rsid w:val="004E2F90"/>
    <w:rsid w:val="004E2F9C"/>
    <w:rsid w:val="004E319A"/>
    <w:rsid w:val="004E33D5"/>
    <w:rsid w:val="004E34C7"/>
    <w:rsid w:val="004E3580"/>
    <w:rsid w:val="004E362B"/>
    <w:rsid w:val="004E3983"/>
    <w:rsid w:val="004E3A20"/>
    <w:rsid w:val="004E3A91"/>
    <w:rsid w:val="004E3B3E"/>
    <w:rsid w:val="004E3C14"/>
    <w:rsid w:val="004E3F07"/>
    <w:rsid w:val="004E3FFB"/>
    <w:rsid w:val="004E4051"/>
    <w:rsid w:val="004E423A"/>
    <w:rsid w:val="004E4257"/>
    <w:rsid w:val="004E43FB"/>
    <w:rsid w:val="004E4555"/>
    <w:rsid w:val="004E468D"/>
    <w:rsid w:val="004E46E8"/>
    <w:rsid w:val="004E4726"/>
    <w:rsid w:val="004E47BC"/>
    <w:rsid w:val="004E4952"/>
    <w:rsid w:val="004E499A"/>
    <w:rsid w:val="004E4A25"/>
    <w:rsid w:val="004E4A2A"/>
    <w:rsid w:val="004E4BF0"/>
    <w:rsid w:val="004E4DB8"/>
    <w:rsid w:val="004E4E26"/>
    <w:rsid w:val="004E4ECF"/>
    <w:rsid w:val="004E546E"/>
    <w:rsid w:val="004E5497"/>
    <w:rsid w:val="004E556C"/>
    <w:rsid w:val="004E55EE"/>
    <w:rsid w:val="004E575D"/>
    <w:rsid w:val="004E58D0"/>
    <w:rsid w:val="004E58EE"/>
    <w:rsid w:val="004E5959"/>
    <w:rsid w:val="004E59C0"/>
    <w:rsid w:val="004E5A7D"/>
    <w:rsid w:val="004E5D6A"/>
    <w:rsid w:val="004E5DDB"/>
    <w:rsid w:val="004E5E5F"/>
    <w:rsid w:val="004E5E8F"/>
    <w:rsid w:val="004E5ECE"/>
    <w:rsid w:val="004E5F3D"/>
    <w:rsid w:val="004E6201"/>
    <w:rsid w:val="004E62BF"/>
    <w:rsid w:val="004E62C6"/>
    <w:rsid w:val="004E63A8"/>
    <w:rsid w:val="004E6419"/>
    <w:rsid w:val="004E6720"/>
    <w:rsid w:val="004E6854"/>
    <w:rsid w:val="004E6877"/>
    <w:rsid w:val="004E6B4A"/>
    <w:rsid w:val="004E6D5A"/>
    <w:rsid w:val="004E6EC1"/>
    <w:rsid w:val="004E70B9"/>
    <w:rsid w:val="004E722A"/>
    <w:rsid w:val="004E72D8"/>
    <w:rsid w:val="004E7466"/>
    <w:rsid w:val="004E7505"/>
    <w:rsid w:val="004E7680"/>
    <w:rsid w:val="004E7810"/>
    <w:rsid w:val="004E798D"/>
    <w:rsid w:val="004E7BF4"/>
    <w:rsid w:val="004E7CFD"/>
    <w:rsid w:val="004E7D9E"/>
    <w:rsid w:val="004F001A"/>
    <w:rsid w:val="004F00CF"/>
    <w:rsid w:val="004F0141"/>
    <w:rsid w:val="004F0151"/>
    <w:rsid w:val="004F02A1"/>
    <w:rsid w:val="004F039F"/>
    <w:rsid w:val="004F04BB"/>
    <w:rsid w:val="004F04C2"/>
    <w:rsid w:val="004F0513"/>
    <w:rsid w:val="004F06D8"/>
    <w:rsid w:val="004F0976"/>
    <w:rsid w:val="004F0AA5"/>
    <w:rsid w:val="004F0AD2"/>
    <w:rsid w:val="004F0BAC"/>
    <w:rsid w:val="004F0DEA"/>
    <w:rsid w:val="004F0E22"/>
    <w:rsid w:val="004F0E69"/>
    <w:rsid w:val="004F1090"/>
    <w:rsid w:val="004F12D6"/>
    <w:rsid w:val="004F1534"/>
    <w:rsid w:val="004F1551"/>
    <w:rsid w:val="004F162B"/>
    <w:rsid w:val="004F1846"/>
    <w:rsid w:val="004F1A2B"/>
    <w:rsid w:val="004F1AC0"/>
    <w:rsid w:val="004F1B55"/>
    <w:rsid w:val="004F1D64"/>
    <w:rsid w:val="004F1E27"/>
    <w:rsid w:val="004F2022"/>
    <w:rsid w:val="004F2186"/>
    <w:rsid w:val="004F2233"/>
    <w:rsid w:val="004F23B0"/>
    <w:rsid w:val="004F2426"/>
    <w:rsid w:val="004F24B5"/>
    <w:rsid w:val="004F24D7"/>
    <w:rsid w:val="004F2500"/>
    <w:rsid w:val="004F256C"/>
    <w:rsid w:val="004F2897"/>
    <w:rsid w:val="004F2958"/>
    <w:rsid w:val="004F2BA6"/>
    <w:rsid w:val="004F2C83"/>
    <w:rsid w:val="004F2EDB"/>
    <w:rsid w:val="004F35AC"/>
    <w:rsid w:val="004F394C"/>
    <w:rsid w:val="004F39A9"/>
    <w:rsid w:val="004F39F8"/>
    <w:rsid w:val="004F3A04"/>
    <w:rsid w:val="004F3A2A"/>
    <w:rsid w:val="004F3A54"/>
    <w:rsid w:val="004F3CCE"/>
    <w:rsid w:val="004F3D4E"/>
    <w:rsid w:val="004F3DA0"/>
    <w:rsid w:val="004F44DC"/>
    <w:rsid w:val="004F4569"/>
    <w:rsid w:val="004F45CA"/>
    <w:rsid w:val="004F46D1"/>
    <w:rsid w:val="004F473F"/>
    <w:rsid w:val="004F4913"/>
    <w:rsid w:val="004F4A9B"/>
    <w:rsid w:val="004F4B59"/>
    <w:rsid w:val="004F4BC6"/>
    <w:rsid w:val="004F4C65"/>
    <w:rsid w:val="004F4F2D"/>
    <w:rsid w:val="004F503A"/>
    <w:rsid w:val="004F51DD"/>
    <w:rsid w:val="004F5215"/>
    <w:rsid w:val="004F5216"/>
    <w:rsid w:val="004F52F9"/>
    <w:rsid w:val="004F5433"/>
    <w:rsid w:val="004F5500"/>
    <w:rsid w:val="004F55E4"/>
    <w:rsid w:val="004F563B"/>
    <w:rsid w:val="004F5C4F"/>
    <w:rsid w:val="004F5CA4"/>
    <w:rsid w:val="004F5CEE"/>
    <w:rsid w:val="004F5D2F"/>
    <w:rsid w:val="004F5D96"/>
    <w:rsid w:val="004F5DDD"/>
    <w:rsid w:val="004F61EC"/>
    <w:rsid w:val="004F63E4"/>
    <w:rsid w:val="004F64AF"/>
    <w:rsid w:val="004F6562"/>
    <w:rsid w:val="004F6633"/>
    <w:rsid w:val="004F6646"/>
    <w:rsid w:val="004F66CD"/>
    <w:rsid w:val="004F67C8"/>
    <w:rsid w:val="004F67E9"/>
    <w:rsid w:val="004F6A62"/>
    <w:rsid w:val="004F6BC3"/>
    <w:rsid w:val="004F6BFC"/>
    <w:rsid w:val="004F6F5E"/>
    <w:rsid w:val="004F6F8B"/>
    <w:rsid w:val="004F7170"/>
    <w:rsid w:val="004F736C"/>
    <w:rsid w:val="004F756C"/>
    <w:rsid w:val="004F7792"/>
    <w:rsid w:val="004F783C"/>
    <w:rsid w:val="004F7928"/>
    <w:rsid w:val="004F79BA"/>
    <w:rsid w:val="004F79F5"/>
    <w:rsid w:val="004F7B5C"/>
    <w:rsid w:val="004F7BFD"/>
    <w:rsid w:val="004F7C94"/>
    <w:rsid w:val="005000AB"/>
    <w:rsid w:val="00500103"/>
    <w:rsid w:val="00500175"/>
    <w:rsid w:val="00500247"/>
    <w:rsid w:val="005002B9"/>
    <w:rsid w:val="0050032E"/>
    <w:rsid w:val="00500336"/>
    <w:rsid w:val="0050037E"/>
    <w:rsid w:val="0050045D"/>
    <w:rsid w:val="005004FE"/>
    <w:rsid w:val="00500A41"/>
    <w:rsid w:val="00500C42"/>
    <w:rsid w:val="00500EAE"/>
    <w:rsid w:val="00500F04"/>
    <w:rsid w:val="005011D5"/>
    <w:rsid w:val="005011E3"/>
    <w:rsid w:val="005018F6"/>
    <w:rsid w:val="0050197A"/>
    <w:rsid w:val="00501BDC"/>
    <w:rsid w:val="00501D3A"/>
    <w:rsid w:val="00501E23"/>
    <w:rsid w:val="005024AE"/>
    <w:rsid w:val="005024F6"/>
    <w:rsid w:val="00502518"/>
    <w:rsid w:val="005025BA"/>
    <w:rsid w:val="005027F1"/>
    <w:rsid w:val="005028A9"/>
    <w:rsid w:val="00502970"/>
    <w:rsid w:val="00502B85"/>
    <w:rsid w:val="00502BAC"/>
    <w:rsid w:val="00502CA0"/>
    <w:rsid w:val="00502D2E"/>
    <w:rsid w:val="00502E37"/>
    <w:rsid w:val="00502ED5"/>
    <w:rsid w:val="00502F64"/>
    <w:rsid w:val="00502FA8"/>
    <w:rsid w:val="00503090"/>
    <w:rsid w:val="005032A3"/>
    <w:rsid w:val="0050335F"/>
    <w:rsid w:val="00503369"/>
    <w:rsid w:val="0050346D"/>
    <w:rsid w:val="005035C5"/>
    <w:rsid w:val="0050367E"/>
    <w:rsid w:val="00503884"/>
    <w:rsid w:val="005038A5"/>
    <w:rsid w:val="00503A32"/>
    <w:rsid w:val="00503D30"/>
    <w:rsid w:val="00503D54"/>
    <w:rsid w:val="00503E35"/>
    <w:rsid w:val="00503F22"/>
    <w:rsid w:val="0050402D"/>
    <w:rsid w:val="00504167"/>
    <w:rsid w:val="0050422F"/>
    <w:rsid w:val="005044B4"/>
    <w:rsid w:val="00504517"/>
    <w:rsid w:val="0050475B"/>
    <w:rsid w:val="0050490A"/>
    <w:rsid w:val="00504AFA"/>
    <w:rsid w:val="00504C53"/>
    <w:rsid w:val="00504D99"/>
    <w:rsid w:val="00504E4C"/>
    <w:rsid w:val="005051AA"/>
    <w:rsid w:val="00505250"/>
    <w:rsid w:val="00505266"/>
    <w:rsid w:val="00505326"/>
    <w:rsid w:val="0050537B"/>
    <w:rsid w:val="00505383"/>
    <w:rsid w:val="00505780"/>
    <w:rsid w:val="005059D9"/>
    <w:rsid w:val="005059ED"/>
    <w:rsid w:val="005059F0"/>
    <w:rsid w:val="00505A8F"/>
    <w:rsid w:val="00505B55"/>
    <w:rsid w:val="00505BE9"/>
    <w:rsid w:val="00506060"/>
    <w:rsid w:val="005060C2"/>
    <w:rsid w:val="0050619F"/>
    <w:rsid w:val="00506211"/>
    <w:rsid w:val="005062F4"/>
    <w:rsid w:val="005063D5"/>
    <w:rsid w:val="0050656E"/>
    <w:rsid w:val="0050668D"/>
    <w:rsid w:val="005066DA"/>
    <w:rsid w:val="00506707"/>
    <w:rsid w:val="005067BE"/>
    <w:rsid w:val="005067CB"/>
    <w:rsid w:val="0050684D"/>
    <w:rsid w:val="00506BB4"/>
    <w:rsid w:val="00506C92"/>
    <w:rsid w:val="00506D42"/>
    <w:rsid w:val="00506E35"/>
    <w:rsid w:val="00506FFF"/>
    <w:rsid w:val="00507032"/>
    <w:rsid w:val="005070D1"/>
    <w:rsid w:val="0050718E"/>
    <w:rsid w:val="005071E6"/>
    <w:rsid w:val="00507385"/>
    <w:rsid w:val="005073E7"/>
    <w:rsid w:val="0050799E"/>
    <w:rsid w:val="00507B06"/>
    <w:rsid w:val="00507B39"/>
    <w:rsid w:val="00507BD9"/>
    <w:rsid w:val="00507D3E"/>
    <w:rsid w:val="00507DA5"/>
    <w:rsid w:val="00507FB6"/>
    <w:rsid w:val="0051004F"/>
    <w:rsid w:val="005100EB"/>
    <w:rsid w:val="005103E6"/>
    <w:rsid w:val="005104B3"/>
    <w:rsid w:val="00510513"/>
    <w:rsid w:val="00510722"/>
    <w:rsid w:val="0051072B"/>
    <w:rsid w:val="00510A2F"/>
    <w:rsid w:val="00510ACF"/>
    <w:rsid w:val="00510B23"/>
    <w:rsid w:val="00510CB1"/>
    <w:rsid w:val="005113F4"/>
    <w:rsid w:val="0051148C"/>
    <w:rsid w:val="005114AB"/>
    <w:rsid w:val="005114B8"/>
    <w:rsid w:val="00511561"/>
    <w:rsid w:val="005115BC"/>
    <w:rsid w:val="005116FF"/>
    <w:rsid w:val="00511737"/>
    <w:rsid w:val="00511846"/>
    <w:rsid w:val="00511915"/>
    <w:rsid w:val="00511948"/>
    <w:rsid w:val="0051196C"/>
    <w:rsid w:val="005119F6"/>
    <w:rsid w:val="00511CDF"/>
    <w:rsid w:val="00511D25"/>
    <w:rsid w:val="00511D27"/>
    <w:rsid w:val="00511E5C"/>
    <w:rsid w:val="005120B3"/>
    <w:rsid w:val="005120BB"/>
    <w:rsid w:val="005129CF"/>
    <w:rsid w:val="00512CB1"/>
    <w:rsid w:val="00512D8D"/>
    <w:rsid w:val="00512DEE"/>
    <w:rsid w:val="00513228"/>
    <w:rsid w:val="00513557"/>
    <w:rsid w:val="005136D1"/>
    <w:rsid w:val="00513A58"/>
    <w:rsid w:val="00513AD8"/>
    <w:rsid w:val="00513B05"/>
    <w:rsid w:val="00513D37"/>
    <w:rsid w:val="00513D9E"/>
    <w:rsid w:val="00513F31"/>
    <w:rsid w:val="00514131"/>
    <w:rsid w:val="00514253"/>
    <w:rsid w:val="00514372"/>
    <w:rsid w:val="005143F3"/>
    <w:rsid w:val="005144AE"/>
    <w:rsid w:val="0051454A"/>
    <w:rsid w:val="00514699"/>
    <w:rsid w:val="005149B3"/>
    <w:rsid w:val="00514AE5"/>
    <w:rsid w:val="00514B35"/>
    <w:rsid w:val="00514BC5"/>
    <w:rsid w:val="00514C31"/>
    <w:rsid w:val="00514D51"/>
    <w:rsid w:val="005150DD"/>
    <w:rsid w:val="005150E1"/>
    <w:rsid w:val="00515104"/>
    <w:rsid w:val="00515114"/>
    <w:rsid w:val="00515380"/>
    <w:rsid w:val="0051550E"/>
    <w:rsid w:val="0051582C"/>
    <w:rsid w:val="00515AA7"/>
    <w:rsid w:val="00515AFE"/>
    <w:rsid w:val="00515D41"/>
    <w:rsid w:val="00515E21"/>
    <w:rsid w:val="005161D4"/>
    <w:rsid w:val="00516279"/>
    <w:rsid w:val="005162D2"/>
    <w:rsid w:val="00516610"/>
    <w:rsid w:val="00516850"/>
    <w:rsid w:val="005168AA"/>
    <w:rsid w:val="00516AC3"/>
    <w:rsid w:val="00516AED"/>
    <w:rsid w:val="00516BE4"/>
    <w:rsid w:val="00516CA0"/>
    <w:rsid w:val="00516D4A"/>
    <w:rsid w:val="00516D85"/>
    <w:rsid w:val="00516F1D"/>
    <w:rsid w:val="00516F71"/>
    <w:rsid w:val="00516FBC"/>
    <w:rsid w:val="0051710D"/>
    <w:rsid w:val="005171B5"/>
    <w:rsid w:val="005171FC"/>
    <w:rsid w:val="0051734E"/>
    <w:rsid w:val="005173B9"/>
    <w:rsid w:val="005174BB"/>
    <w:rsid w:val="00517521"/>
    <w:rsid w:val="005175C9"/>
    <w:rsid w:val="00517A67"/>
    <w:rsid w:val="00517B1A"/>
    <w:rsid w:val="00517B22"/>
    <w:rsid w:val="00517BB8"/>
    <w:rsid w:val="00517C90"/>
    <w:rsid w:val="00517F8F"/>
    <w:rsid w:val="005203AA"/>
    <w:rsid w:val="005206E0"/>
    <w:rsid w:val="00520863"/>
    <w:rsid w:val="005208F2"/>
    <w:rsid w:val="00520901"/>
    <w:rsid w:val="0052094F"/>
    <w:rsid w:val="00520A24"/>
    <w:rsid w:val="00520B00"/>
    <w:rsid w:val="00520BB6"/>
    <w:rsid w:val="00520BEF"/>
    <w:rsid w:val="00520C45"/>
    <w:rsid w:val="00520D80"/>
    <w:rsid w:val="00520EA3"/>
    <w:rsid w:val="00520F48"/>
    <w:rsid w:val="00520F92"/>
    <w:rsid w:val="00521216"/>
    <w:rsid w:val="0052136F"/>
    <w:rsid w:val="005213E1"/>
    <w:rsid w:val="005213E6"/>
    <w:rsid w:val="005214FE"/>
    <w:rsid w:val="00521517"/>
    <w:rsid w:val="00521575"/>
    <w:rsid w:val="005216B2"/>
    <w:rsid w:val="00521926"/>
    <w:rsid w:val="00521E6A"/>
    <w:rsid w:val="00522051"/>
    <w:rsid w:val="005220BB"/>
    <w:rsid w:val="005221C4"/>
    <w:rsid w:val="005222E9"/>
    <w:rsid w:val="005226F7"/>
    <w:rsid w:val="005226FB"/>
    <w:rsid w:val="0052270A"/>
    <w:rsid w:val="0052286B"/>
    <w:rsid w:val="0052287F"/>
    <w:rsid w:val="00522940"/>
    <w:rsid w:val="00522C6C"/>
    <w:rsid w:val="00522E9C"/>
    <w:rsid w:val="0052310C"/>
    <w:rsid w:val="0052311E"/>
    <w:rsid w:val="0052324C"/>
    <w:rsid w:val="00523423"/>
    <w:rsid w:val="0052350C"/>
    <w:rsid w:val="00523A24"/>
    <w:rsid w:val="00523B2A"/>
    <w:rsid w:val="00523BCA"/>
    <w:rsid w:val="00523C37"/>
    <w:rsid w:val="00523C99"/>
    <w:rsid w:val="00523E22"/>
    <w:rsid w:val="00523E48"/>
    <w:rsid w:val="00524043"/>
    <w:rsid w:val="005241DD"/>
    <w:rsid w:val="00524200"/>
    <w:rsid w:val="0052420D"/>
    <w:rsid w:val="00524363"/>
    <w:rsid w:val="0052440D"/>
    <w:rsid w:val="00524632"/>
    <w:rsid w:val="005246D6"/>
    <w:rsid w:val="00524742"/>
    <w:rsid w:val="0052486E"/>
    <w:rsid w:val="00524AF7"/>
    <w:rsid w:val="00524CBD"/>
    <w:rsid w:val="00524D24"/>
    <w:rsid w:val="00524F57"/>
    <w:rsid w:val="00524F62"/>
    <w:rsid w:val="00524F94"/>
    <w:rsid w:val="00525025"/>
    <w:rsid w:val="00525038"/>
    <w:rsid w:val="00525062"/>
    <w:rsid w:val="0052525F"/>
    <w:rsid w:val="005252C4"/>
    <w:rsid w:val="00525405"/>
    <w:rsid w:val="00525780"/>
    <w:rsid w:val="0052590A"/>
    <w:rsid w:val="00525972"/>
    <w:rsid w:val="005259BC"/>
    <w:rsid w:val="00525BB4"/>
    <w:rsid w:val="00525BD4"/>
    <w:rsid w:val="00525C86"/>
    <w:rsid w:val="00525C99"/>
    <w:rsid w:val="00525CDD"/>
    <w:rsid w:val="00525D4A"/>
    <w:rsid w:val="00525D93"/>
    <w:rsid w:val="00525DE3"/>
    <w:rsid w:val="00526078"/>
    <w:rsid w:val="0052614B"/>
    <w:rsid w:val="005261BE"/>
    <w:rsid w:val="005264FD"/>
    <w:rsid w:val="00526544"/>
    <w:rsid w:val="005267E9"/>
    <w:rsid w:val="005269BC"/>
    <w:rsid w:val="00526A51"/>
    <w:rsid w:val="00526AB1"/>
    <w:rsid w:val="0052740B"/>
    <w:rsid w:val="0052758F"/>
    <w:rsid w:val="005275F2"/>
    <w:rsid w:val="0052775D"/>
    <w:rsid w:val="005277A2"/>
    <w:rsid w:val="00527A52"/>
    <w:rsid w:val="00527D55"/>
    <w:rsid w:val="00527D5B"/>
    <w:rsid w:val="00527D7C"/>
    <w:rsid w:val="005304CF"/>
    <w:rsid w:val="005304F2"/>
    <w:rsid w:val="00530567"/>
    <w:rsid w:val="00530717"/>
    <w:rsid w:val="00530D9E"/>
    <w:rsid w:val="0053111F"/>
    <w:rsid w:val="0053115C"/>
    <w:rsid w:val="0053122D"/>
    <w:rsid w:val="00531478"/>
    <w:rsid w:val="00531576"/>
    <w:rsid w:val="00531671"/>
    <w:rsid w:val="005317D5"/>
    <w:rsid w:val="005318C3"/>
    <w:rsid w:val="0053199D"/>
    <w:rsid w:val="00531DA1"/>
    <w:rsid w:val="00531E5B"/>
    <w:rsid w:val="005321D7"/>
    <w:rsid w:val="005321FC"/>
    <w:rsid w:val="00532276"/>
    <w:rsid w:val="005324E1"/>
    <w:rsid w:val="0053271F"/>
    <w:rsid w:val="00532732"/>
    <w:rsid w:val="00532815"/>
    <w:rsid w:val="00532872"/>
    <w:rsid w:val="00532D6F"/>
    <w:rsid w:val="0053306A"/>
    <w:rsid w:val="00533089"/>
    <w:rsid w:val="005332C1"/>
    <w:rsid w:val="005332DD"/>
    <w:rsid w:val="00533349"/>
    <w:rsid w:val="0053349B"/>
    <w:rsid w:val="005335B1"/>
    <w:rsid w:val="00533829"/>
    <w:rsid w:val="00533AE5"/>
    <w:rsid w:val="00533BC7"/>
    <w:rsid w:val="00533C54"/>
    <w:rsid w:val="00533CB8"/>
    <w:rsid w:val="00533EB7"/>
    <w:rsid w:val="0053412E"/>
    <w:rsid w:val="005341EF"/>
    <w:rsid w:val="00534299"/>
    <w:rsid w:val="00534354"/>
    <w:rsid w:val="00534554"/>
    <w:rsid w:val="00534558"/>
    <w:rsid w:val="0053469A"/>
    <w:rsid w:val="00534766"/>
    <w:rsid w:val="00534A9A"/>
    <w:rsid w:val="00534C56"/>
    <w:rsid w:val="00534D4D"/>
    <w:rsid w:val="00534DA8"/>
    <w:rsid w:val="00534DFF"/>
    <w:rsid w:val="00534E0B"/>
    <w:rsid w:val="00534EC4"/>
    <w:rsid w:val="0053505E"/>
    <w:rsid w:val="0053512A"/>
    <w:rsid w:val="005353D7"/>
    <w:rsid w:val="005354A0"/>
    <w:rsid w:val="00535722"/>
    <w:rsid w:val="00535998"/>
    <w:rsid w:val="00535A1B"/>
    <w:rsid w:val="00535A33"/>
    <w:rsid w:val="00535D79"/>
    <w:rsid w:val="00535D94"/>
    <w:rsid w:val="00535DE1"/>
    <w:rsid w:val="00535FB1"/>
    <w:rsid w:val="0053612E"/>
    <w:rsid w:val="00536392"/>
    <w:rsid w:val="0053661F"/>
    <w:rsid w:val="005367F4"/>
    <w:rsid w:val="0053680F"/>
    <w:rsid w:val="00536946"/>
    <w:rsid w:val="005369FF"/>
    <w:rsid w:val="00536A00"/>
    <w:rsid w:val="00536D63"/>
    <w:rsid w:val="00536EB3"/>
    <w:rsid w:val="005370EA"/>
    <w:rsid w:val="00537199"/>
    <w:rsid w:val="00537344"/>
    <w:rsid w:val="005373EF"/>
    <w:rsid w:val="00537530"/>
    <w:rsid w:val="00537603"/>
    <w:rsid w:val="0053790D"/>
    <w:rsid w:val="0053798F"/>
    <w:rsid w:val="00537A54"/>
    <w:rsid w:val="00537A63"/>
    <w:rsid w:val="00537A6B"/>
    <w:rsid w:val="00537B75"/>
    <w:rsid w:val="00537C26"/>
    <w:rsid w:val="005400DE"/>
    <w:rsid w:val="00540305"/>
    <w:rsid w:val="005403B8"/>
    <w:rsid w:val="00540491"/>
    <w:rsid w:val="00540620"/>
    <w:rsid w:val="005406AC"/>
    <w:rsid w:val="0054082E"/>
    <w:rsid w:val="005408F0"/>
    <w:rsid w:val="00540B63"/>
    <w:rsid w:val="00540DA9"/>
    <w:rsid w:val="00540E74"/>
    <w:rsid w:val="00540E8D"/>
    <w:rsid w:val="00540F83"/>
    <w:rsid w:val="0054105E"/>
    <w:rsid w:val="005411D9"/>
    <w:rsid w:val="0054134C"/>
    <w:rsid w:val="00541419"/>
    <w:rsid w:val="00541520"/>
    <w:rsid w:val="005415A4"/>
    <w:rsid w:val="00541701"/>
    <w:rsid w:val="005417ED"/>
    <w:rsid w:val="0054189F"/>
    <w:rsid w:val="00541AE6"/>
    <w:rsid w:val="00541CAE"/>
    <w:rsid w:val="00541D69"/>
    <w:rsid w:val="00541F29"/>
    <w:rsid w:val="00541F96"/>
    <w:rsid w:val="00542221"/>
    <w:rsid w:val="005423F8"/>
    <w:rsid w:val="00542455"/>
    <w:rsid w:val="00542710"/>
    <w:rsid w:val="0054286E"/>
    <w:rsid w:val="005428E0"/>
    <w:rsid w:val="00542942"/>
    <w:rsid w:val="00542B14"/>
    <w:rsid w:val="00542B96"/>
    <w:rsid w:val="00542EA0"/>
    <w:rsid w:val="00542F57"/>
    <w:rsid w:val="00542FC7"/>
    <w:rsid w:val="00542FF0"/>
    <w:rsid w:val="00543044"/>
    <w:rsid w:val="005432C8"/>
    <w:rsid w:val="005434A5"/>
    <w:rsid w:val="00543AF1"/>
    <w:rsid w:val="00543B61"/>
    <w:rsid w:val="00543BBB"/>
    <w:rsid w:val="00543C6F"/>
    <w:rsid w:val="00543CD1"/>
    <w:rsid w:val="00543CFB"/>
    <w:rsid w:val="00543D82"/>
    <w:rsid w:val="00543DAB"/>
    <w:rsid w:val="00543E6A"/>
    <w:rsid w:val="00543F9B"/>
    <w:rsid w:val="00544120"/>
    <w:rsid w:val="00544228"/>
    <w:rsid w:val="005442A2"/>
    <w:rsid w:val="00544362"/>
    <w:rsid w:val="00544405"/>
    <w:rsid w:val="005449AD"/>
    <w:rsid w:val="00544A8D"/>
    <w:rsid w:val="00544B09"/>
    <w:rsid w:val="00544B79"/>
    <w:rsid w:val="00544B8A"/>
    <w:rsid w:val="00544C4E"/>
    <w:rsid w:val="00544E72"/>
    <w:rsid w:val="00544FCA"/>
    <w:rsid w:val="0054517C"/>
    <w:rsid w:val="00545548"/>
    <w:rsid w:val="005455FB"/>
    <w:rsid w:val="005457FE"/>
    <w:rsid w:val="00545832"/>
    <w:rsid w:val="00545926"/>
    <w:rsid w:val="00545E4F"/>
    <w:rsid w:val="00545E8F"/>
    <w:rsid w:val="005460D7"/>
    <w:rsid w:val="005460D9"/>
    <w:rsid w:val="00546162"/>
    <w:rsid w:val="005461BE"/>
    <w:rsid w:val="005462AE"/>
    <w:rsid w:val="005462CF"/>
    <w:rsid w:val="00546472"/>
    <w:rsid w:val="005464AC"/>
    <w:rsid w:val="0054655A"/>
    <w:rsid w:val="005468A6"/>
    <w:rsid w:val="005469D2"/>
    <w:rsid w:val="00546A7A"/>
    <w:rsid w:val="00546A89"/>
    <w:rsid w:val="00546B01"/>
    <w:rsid w:val="00546C82"/>
    <w:rsid w:val="00546E10"/>
    <w:rsid w:val="00546EF2"/>
    <w:rsid w:val="00546F04"/>
    <w:rsid w:val="00546FA6"/>
    <w:rsid w:val="005473C3"/>
    <w:rsid w:val="0054744A"/>
    <w:rsid w:val="005474BE"/>
    <w:rsid w:val="0054756A"/>
    <w:rsid w:val="00547796"/>
    <w:rsid w:val="00547A35"/>
    <w:rsid w:val="00547AC7"/>
    <w:rsid w:val="00547ACE"/>
    <w:rsid w:val="00547E37"/>
    <w:rsid w:val="00547EB7"/>
    <w:rsid w:val="0055008A"/>
    <w:rsid w:val="00550189"/>
    <w:rsid w:val="0055036D"/>
    <w:rsid w:val="0055048B"/>
    <w:rsid w:val="0055049F"/>
    <w:rsid w:val="005504AB"/>
    <w:rsid w:val="00550534"/>
    <w:rsid w:val="00550569"/>
    <w:rsid w:val="00550637"/>
    <w:rsid w:val="0055068B"/>
    <w:rsid w:val="0055090F"/>
    <w:rsid w:val="0055097E"/>
    <w:rsid w:val="00550B1E"/>
    <w:rsid w:val="00550C84"/>
    <w:rsid w:val="00550CBB"/>
    <w:rsid w:val="00550D79"/>
    <w:rsid w:val="00550D7E"/>
    <w:rsid w:val="00550DBA"/>
    <w:rsid w:val="00550DCB"/>
    <w:rsid w:val="00550EE8"/>
    <w:rsid w:val="00550EFB"/>
    <w:rsid w:val="00550FE0"/>
    <w:rsid w:val="00551053"/>
    <w:rsid w:val="00551061"/>
    <w:rsid w:val="0055119D"/>
    <w:rsid w:val="00551275"/>
    <w:rsid w:val="00551305"/>
    <w:rsid w:val="00551380"/>
    <w:rsid w:val="005513FB"/>
    <w:rsid w:val="0055158D"/>
    <w:rsid w:val="005516C4"/>
    <w:rsid w:val="005516C8"/>
    <w:rsid w:val="00551725"/>
    <w:rsid w:val="00551DA8"/>
    <w:rsid w:val="00551E19"/>
    <w:rsid w:val="00551F1E"/>
    <w:rsid w:val="00551F35"/>
    <w:rsid w:val="00551FF1"/>
    <w:rsid w:val="005523D9"/>
    <w:rsid w:val="0055240A"/>
    <w:rsid w:val="0055286B"/>
    <w:rsid w:val="00552AA2"/>
    <w:rsid w:val="00552C5E"/>
    <w:rsid w:val="00552D38"/>
    <w:rsid w:val="00552FCE"/>
    <w:rsid w:val="0055300C"/>
    <w:rsid w:val="00553019"/>
    <w:rsid w:val="005530B8"/>
    <w:rsid w:val="005530BD"/>
    <w:rsid w:val="005530CE"/>
    <w:rsid w:val="005536D5"/>
    <w:rsid w:val="00553D6A"/>
    <w:rsid w:val="00553D84"/>
    <w:rsid w:val="00553E2A"/>
    <w:rsid w:val="00553FC2"/>
    <w:rsid w:val="00554222"/>
    <w:rsid w:val="005546A3"/>
    <w:rsid w:val="005547D3"/>
    <w:rsid w:val="005548E8"/>
    <w:rsid w:val="00554974"/>
    <w:rsid w:val="00554B23"/>
    <w:rsid w:val="00554CD7"/>
    <w:rsid w:val="00554D54"/>
    <w:rsid w:val="00554EA8"/>
    <w:rsid w:val="00555252"/>
    <w:rsid w:val="0055532C"/>
    <w:rsid w:val="00555368"/>
    <w:rsid w:val="0055536C"/>
    <w:rsid w:val="005556AB"/>
    <w:rsid w:val="00555882"/>
    <w:rsid w:val="00555AA5"/>
    <w:rsid w:val="00555ACA"/>
    <w:rsid w:val="00555B8B"/>
    <w:rsid w:val="00555B9A"/>
    <w:rsid w:val="00555D17"/>
    <w:rsid w:val="00555D6F"/>
    <w:rsid w:val="00555DCE"/>
    <w:rsid w:val="00555E13"/>
    <w:rsid w:val="00556296"/>
    <w:rsid w:val="005562D0"/>
    <w:rsid w:val="00556317"/>
    <w:rsid w:val="0055665D"/>
    <w:rsid w:val="0055682E"/>
    <w:rsid w:val="0055690E"/>
    <w:rsid w:val="0055695A"/>
    <w:rsid w:val="005569D2"/>
    <w:rsid w:val="00556B6D"/>
    <w:rsid w:val="00556C2C"/>
    <w:rsid w:val="00556C9C"/>
    <w:rsid w:val="00556CBD"/>
    <w:rsid w:val="00556DFA"/>
    <w:rsid w:val="00556E75"/>
    <w:rsid w:val="00556FDB"/>
    <w:rsid w:val="005570F9"/>
    <w:rsid w:val="00557399"/>
    <w:rsid w:val="0055748F"/>
    <w:rsid w:val="00557530"/>
    <w:rsid w:val="00557587"/>
    <w:rsid w:val="005575D7"/>
    <w:rsid w:val="0055784C"/>
    <w:rsid w:val="00557872"/>
    <w:rsid w:val="0055798F"/>
    <w:rsid w:val="00557B04"/>
    <w:rsid w:val="00557D82"/>
    <w:rsid w:val="00557F57"/>
    <w:rsid w:val="00560135"/>
    <w:rsid w:val="00560194"/>
    <w:rsid w:val="005601BA"/>
    <w:rsid w:val="00560288"/>
    <w:rsid w:val="00560735"/>
    <w:rsid w:val="00560779"/>
    <w:rsid w:val="0056077E"/>
    <w:rsid w:val="00560845"/>
    <w:rsid w:val="00560860"/>
    <w:rsid w:val="00560899"/>
    <w:rsid w:val="00560900"/>
    <w:rsid w:val="00560AF0"/>
    <w:rsid w:val="00560C8D"/>
    <w:rsid w:val="00560E43"/>
    <w:rsid w:val="00560F9C"/>
    <w:rsid w:val="00561021"/>
    <w:rsid w:val="00561064"/>
    <w:rsid w:val="005610D5"/>
    <w:rsid w:val="0056111B"/>
    <w:rsid w:val="00561259"/>
    <w:rsid w:val="005615F2"/>
    <w:rsid w:val="005616C5"/>
    <w:rsid w:val="005616E0"/>
    <w:rsid w:val="0056172F"/>
    <w:rsid w:val="005617DC"/>
    <w:rsid w:val="005618D9"/>
    <w:rsid w:val="005618FE"/>
    <w:rsid w:val="00561928"/>
    <w:rsid w:val="0056196F"/>
    <w:rsid w:val="00561B26"/>
    <w:rsid w:val="00561B99"/>
    <w:rsid w:val="00561C3A"/>
    <w:rsid w:val="00561C87"/>
    <w:rsid w:val="00561E94"/>
    <w:rsid w:val="005620E3"/>
    <w:rsid w:val="005621F7"/>
    <w:rsid w:val="00562570"/>
    <w:rsid w:val="005626E9"/>
    <w:rsid w:val="0056271E"/>
    <w:rsid w:val="005628F0"/>
    <w:rsid w:val="005629E8"/>
    <w:rsid w:val="00562A0A"/>
    <w:rsid w:val="00562AA2"/>
    <w:rsid w:val="0056306A"/>
    <w:rsid w:val="005630D7"/>
    <w:rsid w:val="00563196"/>
    <w:rsid w:val="0056325C"/>
    <w:rsid w:val="005634BB"/>
    <w:rsid w:val="00563650"/>
    <w:rsid w:val="005637BC"/>
    <w:rsid w:val="0056388E"/>
    <w:rsid w:val="00563928"/>
    <w:rsid w:val="00563995"/>
    <w:rsid w:val="00563A39"/>
    <w:rsid w:val="00563B6C"/>
    <w:rsid w:val="00563F10"/>
    <w:rsid w:val="00563F83"/>
    <w:rsid w:val="00563FE0"/>
    <w:rsid w:val="0056427C"/>
    <w:rsid w:val="00564343"/>
    <w:rsid w:val="0056458D"/>
    <w:rsid w:val="00564964"/>
    <w:rsid w:val="00564C19"/>
    <w:rsid w:val="00564D20"/>
    <w:rsid w:val="00564D34"/>
    <w:rsid w:val="00564F21"/>
    <w:rsid w:val="005650EF"/>
    <w:rsid w:val="00565260"/>
    <w:rsid w:val="005652DD"/>
    <w:rsid w:val="00565494"/>
    <w:rsid w:val="00565496"/>
    <w:rsid w:val="005656D2"/>
    <w:rsid w:val="00565731"/>
    <w:rsid w:val="00565977"/>
    <w:rsid w:val="005659C3"/>
    <w:rsid w:val="00565B5A"/>
    <w:rsid w:val="00565B99"/>
    <w:rsid w:val="00565CBE"/>
    <w:rsid w:val="005660A7"/>
    <w:rsid w:val="005663AE"/>
    <w:rsid w:val="005663C0"/>
    <w:rsid w:val="00566450"/>
    <w:rsid w:val="00566525"/>
    <w:rsid w:val="0056659C"/>
    <w:rsid w:val="0056660C"/>
    <w:rsid w:val="005666D2"/>
    <w:rsid w:val="00566A1F"/>
    <w:rsid w:val="00566BBE"/>
    <w:rsid w:val="00566DB7"/>
    <w:rsid w:val="00566DDE"/>
    <w:rsid w:val="00566FD2"/>
    <w:rsid w:val="00567021"/>
    <w:rsid w:val="005670C3"/>
    <w:rsid w:val="00567135"/>
    <w:rsid w:val="005671CD"/>
    <w:rsid w:val="0056722E"/>
    <w:rsid w:val="00567307"/>
    <w:rsid w:val="00567703"/>
    <w:rsid w:val="005677F6"/>
    <w:rsid w:val="005678E6"/>
    <w:rsid w:val="0056790F"/>
    <w:rsid w:val="00567B0A"/>
    <w:rsid w:val="00567CF5"/>
    <w:rsid w:val="00567E48"/>
    <w:rsid w:val="00567E5F"/>
    <w:rsid w:val="00567F3C"/>
    <w:rsid w:val="005700CD"/>
    <w:rsid w:val="0057022E"/>
    <w:rsid w:val="005703A0"/>
    <w:rsid w:val="005703D9"/>
    <w:rsid w:val="005705E7"/>
    <w:rsid w:val="00570797"/>
    <w:rsid w:val="00570818"/>
    <w:rsid w:val="0057085C"/>
    <w:rsid w:val="005708F5"/>
    <w:rsid w:val="00571076"/>
    <w:rsid w:val="005710A1"/>
    <w:rsid w:val="0057116E"/>
    <w:rsid w:val="00571192"/>
    <w:rsid w:val="00571274"/>
    <w:rsid w:val="005712FA"/>
    <w:rsid w:val="00571304"/>
    <w:rsid w:val="005714B6"/>
    <w:rsid w:val="00571592"/>
    <w:rsid w:val="005716D0"/>
    <w:rsid w:val="005717EA"/>
    <w:rsid w:val="00571882"/>
    <w:rsid w:val="00571AE4"/>
    <w:rsid w:val="00571C7E"/>
    <w:rsid w:val="00571C95"/>
    <w:rsid w:val="005721DA"/>
    <w:rsid w:val="00572496"/>
    <w:rsid w:val="00572549"/>
    <w:rsid w:val="00572624"/>
    <w:rsid w:val="005727AF"/>
    <w:rsid w:val="0057281E"/>
    <w:rsid w:val="00572921"/>
    <w:rsid w:val="00572998"/>
    <w:rsid w:val="00572A60"/>
    <w:rsid w:val="00572A69"/>
    <w:rsid w:val="00572AD2"/>
    <w:rsid w:val="00572C14"/>
    <w:rsid w:val="00572CBB"/>
    <w:rsid w:val="00572D6F"/>
    <w:rsid w:val="005730A6"/>
    <w:rsid w:val="00573172"/>
    <w:rsid w:val="0057322B"/>
    <w:rsid w:val="005732E6"/>
    <w:rsid w:val="0057343A"/>
    <w:rsid w:val="005734F0"/>
    <w:rsid w:val="00573709"/>
    <w:rsid w:val="00573827"/>
    <w:rsid w:val="005738D9"/>
    <w:rsid w:val="00573AAE"/>
    <w:rsid w:val="00573AF8"/>
    <w:rsid w:val="00573C97"/>
    <w:rsid w:val="00573CF3"/>
    <w:rsid w:val="00573D11"/>
    <w:rsid w:val="00573DD4"/>
    <w:rsid w:val="00573EB1"/>
    <w:rsid w:val="00574087"/>
    <w:rsid w:val="005740A6"/>
    <w:rsid w:val="005740BE"/>
    <w:rsid w:val="00574195"/>
    <w:rsid w:val="0057421A"/>
    <w:rsid w:val="00574282"/>
    <w:rsid w:val="005742F3"/>
    <w:rsid w:val="00574309"/>
    <w:rsid w:val="00574448"/>
    <w:rsid w:val="00574547"/>
    <w:rsid w:val="00574568"/>
    <w:rsid w:val="00574607"/>
    <w:rsid w:val="0057463F"/>
    <w:rsid w:val="005746E0"/>
    <w:rsid w:val="00574A04"/>
    <w:rsid w:val="00574C28"/>
    <w:rsid w:val="0057514B"/>
    <w:rsid w:val="0057520F"/>
    <w:rsid w:val="005752D8"/>
    <w:rsid w:val="00575307"/>
    <w:rsid w:val="00575341"/>
    <w:rsid w:val="00575657"/>
    <w:rsid w:val="005756D0"/>
    <w:rsid w:val="005756DE"/>
    <w:rsid w:val="00575846"/>
    <w:rsid w:val="00575972"/>
    <w:rsid w:val="00575B50"/>
    <w:rsid w:val="00575D84"/>
    <w:rsid w:val="00576047"/>
    <w:rsid w:val="00576059"/>
    <w:rsid w:val="005761D8"/>
    <w:rsid w:val="00576233"/>
    <w:rsid w:val="005764D0"/>
    <w:rsid w:val="0057656A"/>
    <w:rsid w:val="005767C8"/>
    <w:rsid w:val="00576B9B"/>
    <w:rsid w:val="00576C3F"/>
    <w:rsid w:val="00576E53"/>
    <w:rsid w:val="00576FF9"/>
    <w:rsid w:val="005773D2"/>
    <w:rsid w:val="005775A0"/>
    <w:rsid w:val="00577693"/>
    <w:rsid w:val="00577752"/>
    <w:rsid w:val="00577770"/>
    <w:rsid w:val="005777F5"/>
    <w:rsid w:val="00577866"/>
    <w:rsid w:val="00577877"/>
    <w:rsid w:val="005778C8"/>
    <w:rsid w:val="0057795D"/>
    <w:rsid w:val="00577998"/>
    <w:rsid w:val="00577A05"/>
    <w:rsid w:val="00577ACA"/>
    <w:rsid w:val="00577FCD"/>
    <w:rsid w:val="0058037C"/>
    <w:rsid w:val="00580814"/>
    <w:rsid w:val="005808B4"/>
    <w:rsid w:val="00580DFA"/>
    <w:rsid w:val="00580E95"/>
    <w:rsid w:val="00580F32"/>
    <w:rsid w:val="005810B8"/>
    <w:rsid w:val="005810D1"/>
    <w:rsid w:val="005810D3"/>
    <w:rsid w:val="0058110F"/>
    <w:rsid w:val="005812A6"/>
    <w:rsid w:val="005812AB"/>
    <w:rsid w:val="005812BD"/>
    <w:rsid w:val="0058138A"/>
    <w:rsid w:val="005814F0"/>
    <w:rsid w:val="0058156E"/>
    <w:rsid w:val="00581593"/>
    <w:rsid w:val="0058166D"/>
    <w:rsid w:val="00581705"/>
    <w:rsid w:val="005817C6"/>
    <w:rsid w:val="00581840"/>
    <w:rsid w:val="00581CC5"/>
    <w:rsid w:val="00581DBC"/>
    <w:rsid w:val="00581E71"/>
    <w:rsid w:val="00581F88"/>
    <w:rsid w:val="00582033"/>
    <w:rsid w:val="0058225F"/>
    <w:rsid w:val="005822A2"/>
    <w:rsid w:val="00582309"/>
    <w:rsid w:val="005824AA"/>
    <w:rsid w:val="00582522"/>
    <w:rsid w:val="00582CB0"/>
    <w:rsid w:val="00582CCB"/>
    <w:rsid w:val="00582D73"/>
    <w:rsid w:val="00582DAE"/>
    <w:rsid w:val="00582E29"/>
    <w:rsid w:val="0058301D"/>
    <w:rsid w:val="0058305C"/>
    <w:rsid w:val="00583099"/>
    <w:rsid w:val="005830DE"/>
    <w:rsid w:val="00583181"/>
    <w:rsid w:val="00583476"/>
    <w:rsid w:val="00583613"/>
    <w:rsid w:val="00583626"/>
    <w:rsid w:val="00583657"/>
    <w:rsid w:val="00583663"/>
    <w:rsid w:val="005836A7"/>
    <w:rsid w:val="00583722"/>
    <w:rsid w:val="005837AF"/>
    <w:rsid w:val="005837FE"/>
    <w:rsid w:val="0058382E"/>
    <w:rsid w:val="00583D11"/>
    <w:rsid w:val="00583D51"/>
    <w:rsid w:val="00583DAF"/>
    <w:rsid w:val="00583F19"/>
    <w:rsid w:val="00583FFE"/>
    <w:rsid w:val="00584129"/>
    <w:rsid w:val="005841B9"/>
    <w:rsid w:val="005842F0"/>
    <w:rsid w:val="00584555"/>
    <w:rsid w:val="00584793"/>
    <w:rsid w:val="00584908"/>
    <w:rsid w:val="00584953"/>
    <w:rsid w:val="00584BBC"/>
    <w:rsid w:val="00584BD1"/>
    <w:rsid w:val="00584D23"/>
    <w:rsid w:val="00584E75"/>
    <w:rsid w:val="00584EF6"/>
    <w:rsid w:val="00584FF8"/>
    <w:rsid w:val="00585105"/>
    <w:rsid w:val="0058518B"/>
    <w:rsid w:val="00585507"/>
    <w:rsid w:val="0058554A"/>
    <w:rsid w:val="00585585"/>
    <w:rsid w:val="00585649"/>
    <w:rsid w:val="005856F5"/>
    <w:rsid w:val="005857E0"/>
    <w:rsid w:val="0058580D"/>
    <w:rsid w:val="005858EB"/>
    <w:rsid w:val="00585939"/>
    <w:rsid w:val="00585B52"/>
    <w:rsid w:val="00585C45"/>
    <w:rsid w:val="00585FED"/>
    <w:rsid w:val="005862BD"/>
    <w:rsid w:val="00586305"/>
    <w:rsid w:val="00586417"/>
    <w:rsid w:val="00586933"/>
    <w:rsid w:val="005869F6"/>
    <w:rsid w:val="00586AEB"/>
    <w:rsid w:val="00586B4E"/>
    <w:rsid w:val="00586BBC"/>
    <w:rsid w:val="00586E02"/>
    <w:rsid w:val="00587177"/>
    <w:rsid w:val="00587317"/>
    <w:rsid w:val="0058753A"/>
    <w:rsid w:val="00587780"/>
    <w:rsid w:val="00587BE6"/>
    <w:rsid w:val="00587E39"/>
    <w:rsid w:val="00587FE6"/>
    <w:rsid w:val="0059049C"/>
    <w:rsid w:val="005904C1"/>
    <w:rsid w:val="00590564"/>
    <w:rsid w:val="00590738"/>
    <w:rsid w:val="005907BF"/>
    <w:rsid w:val="0059087F"/>
    <w:rsid w:val="00590959"/>
    <w:rsid w:val="00590A2B"/>
    <w:rsid w:val="00590A76"/>
    <w:rsid w:val="00590B2D"/>
    <w:rsid w:val="00590CA1"/>
    <w:rsid w:val="00590E4E"/>
    <w:rsid w:val="00590F76"/>
    <w:rsid w:val="00591046"/>
    <w:rsid w:val="00591061"/>
    <w:rsid w:val="005910CD"/>
    <w:rsid w:val="00591267"/>
    <w:rsid w:val="005912B1"/>
    <w:rsid w:val="00591533"/>
    <w:rsid w:val="005915CB"/>
    <w:rsid w:val="005917B1"/>
    <w:rsid w:val="005918DA"/>
    <w:rsid w:val="0059193F"/>
    <w:rsid w:val="00591D14"/>
    <w:rsid w:val="00591D85"/>
    <w:rsid w:val="00591F09"/>
    <w:rsid w:val="00591F38"/>
    <w:rsid w:val="0059215D"/>
    <w:rsid w:val="00592352"/>
    <w:rsid w:val="0059235E"/>
    <w:rsid w:val="005924B4"/>
    <w:rsid w:val="0059250C"/>
    <w:rsid w:val="005925EE"/>
    <w:rsid w:val="00592659"/>
    <w:rsid w:val="00592A32"/>
    <w:rsid w:val="00592E0A"/>
    <w:rsid w:val="00592ED8"/>
    <w:rsid w:val="00592EEB"/>
    <w:rsid w:val="00592EEE"/>
    <w:rsid w:val="005931B5"/>
    <w:rsid w:val="00593225"/>
    <w:rsid w:val="0059388F"/>
    <w:rsid w:val="00593A29"/>
    <w:rsid w:val="00593A74"/>
    <w:rsid w:val="00593AFE"/>
    <w:rsid w:val="00593B61"/>
    <w:rsid w:val="00593CF2"/>
    <w:rsid w:val="00593EB5"/>
    <w:rsid w:val="00593F42"/>
    <w:rsid w:val="00593FC5"/>
    <w:rsid w:val="00594051"/>
    <w:rsid w:val="00594125"/>
    <w:rsid w:val="005943D5"/>
    <w:rsid w:val="00594542"/>
    <w:rsid w:val="005947C9"/>
    <w:rsid w:val="00594917"/>
    <w:rsid w:val="0059496C"/>
    <w:rsid w:val="00594C3E"/>
    <w:rsid w:val="00594C6A"/>
    <w:rsid w:val="00594CC6"/>
    <w:rsid w:val="00594E17"/>
    <w:rsid w:val="00594F0F"/>
    <w:rsid w:val="0059514E"/>
    <w:rsid w:val="005952B7"/>
    <w:rsid w:val="00595313"/>
    <w:rsid w:val="00595444"/>
    <w:rsid w:val="0059550D"/>
    <w:rsid w:val="0059577A"/>
    <w:rsid w:val="00595795"/>
    <w:rsid w:val="00595851"/>
    <w:rsid w:val="00595915"/>
    <w:rsid w:val="00595B68"/>
    <w:rsid w:val="00595B82"/>
    <w:rsid w:val="00595CF7"/>
    <w:rsid w:val="00595D3E"/>
    <w:rsid w:val="00595D5E"/>
    <w:rsid w:val="00595FF0"/>
    <w:rsid w:val="00595FFE"/>
    <w:rsid w:val="005960E8"/>
    <w:rsid w:val="005960EE"/>
    <w:rsid w:val="005961AF"/>
    <w:rsid w:val="005961FA"/>
    <w:rsid w:val="005963A4"/>
    <w:rsid w:val="00596421"/>
    <w:rsid w:val="005964E2"/>
    <w:rsid w:val="00596537"/>
    <w:rsid w:val="005966F4"/>
    <w:rsid w:val="00596830"/>
    <w:rsid w:val="00596A2B"/>
    <w:rsid w:val="00596B07"/>
    <w:rsid w:val="00596C82"/>
    <w:rsid w:val="00596CC5"/>
    <w:rsid w:val="00596D8B"/>
    <w:rsid w:val="00596DBF"/>
    <w:rsid w:val="00596E9A"/>
    <w:rsid w:val="00596F39"/>
    <w:rsid w:val="00596FB2"/>
    <w:rsid w:val="00597032"/>
    <w:rsid w:val="0059711A"/>
    <w:rsid w:val="00597156"/>
    <w:rsid w:val="00597461"/>
    <w:rsid w:val="0059754B"/>
    <w:rsid w:val="00597606"/>
    <w:rsid w:val="00597759"/>
    <w:rsid w:val="00597798"/>
    <w:rsid w:val="005977AE"/>
    <w:rsid w:val="005977CD"/>
    <w:rsid w:val="00597959"/>
    <w:rsid w:val="00597BAA"/>
    <w:rsid w:val="00597CBE"/>
    <w:rsid w:val="00597D2F"/>
    <w:rsid w:val="00597D4B"/>
    <w:rsid w:val="00597D5C"/>
    <w:rsid w:val="00597D91"/>
    <w:rsid w:val="00597DB5"/>
    <w:rsid w:val="00597E8D"/>
    <w:rsid w:val="00597EE6"/>
    <w:rsid w:val="00597FC5"/>
    <w:rsid w:val="005A0264"/>
    <w:rsid w:val="005A04E3"/>
    <w:rsid w:val="005A0505"/>
    <w:rsid w:val="005A0623"/>
    <w:rsid w:val="005A07CC"/>
    <w:rsid w:val="005A0885"/>
    <w:rsid w:val="005A0978"/>
    <w:rsid w:val="005A0AAA"/>
    <w:rsid w:val="005A0E20"/>
    <w:rsid w:val="005A0ECB"/>
    <w:rsid w:val="005A0EDE"/>
    <w:rsid w:val="005A10D5"/>
    <w:rsid w:val="005A1133"/>
    <w:rsid w:val="005A14AD"/>
    <w:rsid w:val="005A14B0"/>
    <w:rsid w:val="005A15DF"/>
    <w:rsid w:val="005A1677"/>
    <w:rsid w:val="005A17F3"/>
    <w:rsid w:val="005A182D"/>
    <w:rsid w:val="005A1848"/>
    <w:rsid w:val="005A18D0"/>
    <w:rsid w:val="005A1A8F"/>
    <w:rsid w:val="005A1AF1"/>
    <w:rsid w:val="005A1B9C"/>
    <w:rsid w:val="005A1C15"/>
    <w:rsid w:val="005A1EC2"/>
    <w:rsid w:val="005A1F1D"/>
    <w:rsid w:val="005A1FEE"/>
    <w:rsid w:val="005A21E4"/>
    <w:rsid w:val="005A222C"/>
    <w:rsid w:val="005A2416"/>
    <w:rsid w:val="005A241E"/>
    <w:rsid w:val="005A24F7"/>
    <w:rsid w:val="005A26F1"/>
    <w:rsid w:val="005A27B2"/>
    <w:rsid w:val="005A2C26"/>
    <w:rsid w:val="005A2C8F"/>
    <w:rsid w:val="005A2D6E"/>
    <w:rsid w:val="005A2E5A"/>
    <w:rsid w:val="005A2F37"/>
    <w:rsid w:val="005A3140"/>
    <w:rsid w:val="005A31D4"/>
    <w:rsid w:val="005A3363"/>
    <w:rsid w:val="005A3444"/>
    <w:rsid w:val="005A3555"/>
    <w:rsid w:val="005A368C"/>
    <w:rsid w:val="005A380D"/>
    <w:rsid w:val="005A3972"/>
    <w:rsid w:val="005A3A81"/>
    <w:rsid w:val="005A3B17"/>
    <w:rsid w:val="005A3EDB"/>
    <w:rsid w:val="005A4042"/>
    <w:rsid w:val="005A42E6"/>
    <w:rsid w:val="005A431B"/>
    <w:rsid w:val="005A4435"/>
    <w:rsid w:val="005A45BD"/>
    <w:rsid w:val="005A45CD"/>
    <w:rsid w:val="005A468B"/>
    <w:rsid w:val="005A481E"/>
    <w:rsid w:val="005A486D"/>
    <w:rsid w:val="005A4954"/>
    <w:rsid w:val="005A4966"/>
    <w:rsid w:val="005A4971"/>
    <w:rsid w:val="005A4A68"/>
    <w:rsid w:val="005A4AFF"/>
    <w:rsid w:val="005A4B16"/>
    <w:rsid w:val="005A4B28"/>
    <w:rsid w:val="005A4B75"/>
    <w:rsid w:val="005A4BE2"/>
    <w:rsid w:val="005A4BF4"/>
    <w:rsid w:val="005A4C36"/>
    <w:rsid w:val="005A4D01"/>
    <w:rsid w:val="005A4D0D"/>
    <w:rsid w:val="005A4D2C"/>
    <w:rsid w:val="005A50B9"/>
    <w:rsid w:val="005A50CB"/>
    <w:rsid w:val="005A50F8"/>
    <w:rsid w:val="005A52D6"/>
    <w:rsid w:val="005A54B2"/>
    <w:rsid w:val="005A54EA"/>
    <w:rsid w:val="005A54FB"/>
    <w:rsid w:val="005A55E4"/>
    <w:rsid w:val="005A57AA"/>
    <w:rsid w:val="005A5843"/>
    <w:rsid w:val="005A5AAB"/>
    <w:rsid w:val="005A5C38"/>
    <w:rsid w:val="005A5CD5"/>
    <w:rsid w:val="005A5DBC"/>
    <w:rsid w:val="005A6203"/>
    <w:rsid w:val="005A646C"/>
    <w:rsid w:val="005A6512"/>
    <w:rsid w:val="005A6897"/>
    <w:rsid w:val="005A69FF"/>
    <w:rsid w:val="005A6B53"/>
    <w:rsid w:val="005A6F16"/>
    <w:rsid w:val="005A6F45"/>
    <w:rsid w:val="005A7152"/>
    <w:rsid w:val="005A7158"/>
    <w:rsid w:val="005A7386"/>
    <w:rsid w:val="005A73C9"/>
    <w:rsid w:val="005A74AE"/>
    <w:rsid w:val="005A7593"/>
    <w:rsid w:val="005A7680"/>
    <w:rsid w:val="005A77F6"/>
    <w:rsid w:val="005A79A5"/>
    <w:rsid w:val="005A7B0F"/>
    <w:rsid w:val="005A7B8D"/>
    <w:rsid w:val="005A7C76"/>
    <w:rsid w:val="005A7F0E"/>
    <w:rsid w:val="005B01A8"/>
    <w:rsid w:val="005B03BD"/>
    <w:rsid w:val="005B041A"/>
    <w:rsid w:val="005B04BF"/>
    <w:rsid w:val="005B0599"/>
    <w:rsid w:val="005B060F"/>
    <w:rsid w:val="005B0664"/>
    <w:rsid w:val="005B07F4"/>
    <w:rsid w:val="005B0837"/>
    <w:rsid w:val="005B095F"/>
    <w:rsid w:val="005B0A78"/>
    <w:rsid w:val="005B0BB4"/>
    <w:rsid w:val="005B0CB7"/>
    <w:rsid w:val="005B111D"/>
    <w:rsid w:val="005B117A"/>
    <w:rsid w:val="005B11E9"/>
    <w:rsid w:val="005B1220"/>
    <w:rsid w:val="005B146F"/>
    <w:rsid w:val="005B1520"/>
    <w:rsid w:val="005B16D3"/>
    <w:rsid w:val="005B17F4"/>
    <w:rsid w:val="005B181D"/>
    <w:rsid w:val="005B183B"/>
    <w:rsid w:val="005B18A2"/>
    <w:rsid w:val="005B1976"/>
    <w:rsid w:val="005B1AAC"/>
    <w:rsid w:val="005B1B34"/>
    <w:rsid w:val="005B1C48"/>
    <w:rsid w:val="005B1E21"/>
    <w:rsid w:val="005B1EB8"/>
    <w:rsid w:val="005B2301"/>
    <w:rsid w:val="005B2383"/>
    <w:rsid w:val="005B25EA"/>
    <w:rsid w:val="005B26FC"/>
    <w:rsid w:val="005B27E6"/>
    <w:rsid w:val="005B2807"/>
    <w:rsid w:val="005B2BEE"/>
    <w:rsid w:val="005B2CDE"/>
    <w:rsid w:val="005B2CE5"/>
    <w:rsid w:val="005B2E3C"/>
    <w:rsid w:val="005B2E89"/>
    <w:rsid w:val="005B2EC1"/>
    <w:rsid w:val="005B2F3A"/>
    <w:rsid w:val="005B2FE2"/>
    <w:rsid w:val="005B32C1"/>
    <w:rsid w:val="005B33F1"/>
    <w:rsid w:val="005B35E3"/>
    <w:rsid w:val="005B36A4"/>
    <w:rsid w:val="005B373D"/>
    <w:rsid w:val="005B3895"/>
    <w:rsid w:val="005B3BB0"/>
    <w:rsid w:val="005B3C1A"/>
    <w:rsid w:val="005B3C92"/>
    <w:rsid w:val="005B4060"/>
    <w:rsid w:val="005B41A4"/>
    <w:rsid w:val="005B4225"/>
    <w:rsid w:val="005B4279"/>
    <w:rsid w:val="005B427C"/>
    <w:rsid w:val="005B43B5"/>
    <w:rsid w:val="005B44B7"/>
    <w:rsid w:val="005B4538"/>
    <w:rsid w:val="005B4762"/>
    <w:rsid w:val="005B4842"/>
    <w:rsid w:val="005B48AB"/>
    <w:rsid w:val="005B48E0"/>
    <w:rsid w:val="005B490B"/>
    <w:rsid w:val="005B4A48"/>
    <w:rsid w:val="005B4A73"/>
    <w:rsid w:val="005B4C9C"/>
    <w:rsid w:val="005B4D62"/>
    <w:rsid w:val="005B4FB5"/>
    <w:rsid w:val="005B51D2"/>
    <w:rsid w:val="005B547B"/>
    <w:rsid w:val="005B54C3"/>
    <w:rsid w:val="005B554F"/>
    <w:rsid w:val="005B55A0"/>
    <w:rsid w:val="005B5709"/>
    <w:rsid w:val="005B5EC8"/>
    <w:rsid w:val="005B6007"/>
    <w:rsid w:val="005B6163"/>
    <w:rsid w:val="005B63DC"/>
    <w:rsid w:val="005B64CD"/>
    <w:rsid w:val="005B64D4"/>
    <w:rsid w:val="005B686C"/>
    <w:rsid w:val="005B6914"/>
    <w:rsid w:val="005B6953"/>
    <w:rsid w:val="005B6A2A"/>
    <w:rsid w:val="005B6AAB"/>
    <w:rsid w:val="005B6D60"/>
    <w:rsid w:val="005B6F62"/>
    <w:rsid w:val="005B6F64"/>
    <w:rsid w:val="005B7035"/>
    <w:rsid w:val="005B70FB"/>
    <w:rsid w:val="005B722E"/>
    <w:rsid w:val="005B72D9"/>
    <w:rsid w:val="005B73F5"/>
    <w:rsid w:val="005B7526"/>
    <w:rsid w:val="005B7561"/>
    <w:rsid w:val="005B75F6"/>
    <w:rsid w:val="005B7941"/>
    <w:rsid w:val="005B7A83"/>
    <w:rsid w:val="005B7AA0"/>
    <w:rsid w:val="005B7CA6"/>
    <w:rsid w:val="005B7DE1"/>
    <w:rsid w:val="005B7E43"/>
    <w:rsid w:val="005B7F1F"/>
    <w:rsid w:val="005C012E"/>
    <w:rsid w:val="005C0163"/>
    <w:rsid w:val="005C027E"/>
    <w:rsid w:val="005C0359"/>
    <w:rsid w:val="005C047C"/>
    <w:rsid w:val="005C04E6"/>
    <w:rsid w:val="005C065D"/>
    <w:rsid w:val="005C0943"/>
    <w:rsid w:val="005C0987"/>
    <w:rsid w:val="005C0A50"/>
    <w:rsid w:val="005C0A99"/>
    <w:rsid w:val="005C0B5D"/>
    <w:rsid w:val="005C0C61"/>
    <w:rsid w:val="005C0F2E"/>
    <w:rsid w:val="005C123C"/>
    <w:rsid w:val="005C143C"/>
    <w:rsid w:val="005C152B"/>
    <w:rsid w:val="005C158D"/>
    <w:rsid w:val="005C17B4"/>
    <w:rsid w:val="005C17C8"/>
    <w:rsid w:val="005C18B3"/>
    <w:rsid w:val="005C1A6E"/>
    <w:rsid w:val="005C1CE5"/>
    <w:rsid w:val="005C1FC8"/>
    <w:rsid w:val="005C1FF4"/>
    <w:rsid w:val="005C21F9"/>
    <w:rsid w:val="005C2309"/>
    <w:rsid w:val="005C24A1"/>
    <w:rsid w:val="005C24B4"/>
    <w:rsid w:val="005C24CE"/>
    <w:rsid w:val="005C25DA"/>
    <w:rsid w:val="005C27EA"/>
    <w:rsid w:val="005C2B8C"/>
    <w:rsid w:val="005C2C1E"/>
    <w:rsid w:val="005C2F05"/>
    <w:rsid w:val="005C2F25"/>
    <w:rsid w:val="005C3413"/>
    <w:rsid w:val="005C3430"/>
    <w:rsid w:val="005C3443"/>
    <w:rsid w:val="005C38A6"/>
    <w:rsid w:val="005C38BD"/>
    <w:rsid w:val="005C38F1"/>
    <w:rsid w:val="005C396D"/>
    <w:rsid w:val="005C39CB"/>
    <w:rsid w:val="005C3CBD"/>
    <w:rsid w:val="005C3F4F"/>
    <w:rsid w:val="005C3F77"/>
    <w:rsid w:val="005C4209"/>
    <w:rsid w:val="005C43BE"/>
    <w:rsid w:val="005C44E2"/>
    <w:rsid w:val="005C4518"/>
    <w:rsid w:val="005C45CF"/>
    <w:rsid w:val="005C45ED"/>
    <w:rsid w:val="005C46BB"/>
    <w:rsid w:val="005C4965"/>
    <w:rsid w:val="005C49EE"/>
    <w:rsid w:val="005C4B0B"/>
    <w:rsid w:val="005C4B45"/>
    <w:rsid w:val="005C4CCC"/>
    <w:rsid w:val="005C4DC5"/>
    <w:rsid w:val="005C4FB1"/>
    <w:rsid w:val="005C5274"/>
    <w:rsid w:val="005C529C"/>
    <w:rsid w:val="005C5338"/>
    <w:rsid w:val="005C5436"/>
    <w:rsid w:val="005C5671"/>
    <w:rsid w:val="005C56D4"/>
    <w:rsid w:val="005C599A"/>
    <w:rsid w:val="005C5B94"/>
    <w:rsid w:val="005C5DF6"/>
    <w:rsid w:val="005C5E65"/>
    <w:rsid w:val="005C5F22"/>
    <w:rsid w:val="005C5F52"/>
    <w:rsid w:val="005C5FCF"/>
    <w:rsid w:val="005C6461"/>
    <w:rsid w:val="005C649C"/>
    <w:rsid w:val="005C65F5"/>
    <w:rsid w:val="005C66A3"/>
    <w:rsid w:val="005C673F"/>
    <w:rsid w:val="005C67EC"/>
    <w:rsid w:val="005C68D1"/>
    <w:rsid w:val="005C6DEF"/>
    <w:rsid w:val="005C6EE1"/>
    <w:rsid w:val="005C6EF7"/>
    <w:rsid w:val="005C7134"/>
    <w:rsid w:val="005C71AC"/>
    <w:rsid w:val="005C73E0"/>
    <w:rsid w:val="005C7531"/>
    <w:rsid w:val="005C7557"/>
    <w:rsid w:val="005C770D"/>
    <w:rsid w:val="005C7877"/>
    <w:rsid w:val="005C79BB"/>
    <w:rsid w:val="005C7BBA"/>
    <w:rsid w:val="005C7CE0"/>
    <w:rsid w:val="005D0044"/>
    <w:rsid w:val="005D007D"/>
    <w:rsid w:val="005D00C4"/>
    <w:rsid w:val="005D0196"/>
    <w:rsid w:val="005D0449"/>
    <w:rsid w:val="005D059E"/>
    <w:rsid w:val="005D05F5"/>
    <w:rsid w:val="005D0635"/>
    <w:rsid w:val="005D074E"/>
    <w:rsid w:val="005D07DF"/>
    <w:rsid w:val="005D08C1"/>
    <w:rsid w:val="005D0A9C"/>
    <w:rsid w:val="005D0CD9"/>
    <w:rsid w:val="005D0F9A"/>
    <w:rsid w:val="005D16DB"/>
    <w:rsid w:val="005D1AB0"/>
    <w:rsid w:val="005D1CD6"/>
    <w:rsid w:val="005D1CDA"/>
    <w:rsid w:val="005D1EA0"/>
    <w:rsid w:val="005D1FE7"/>
    <w:rsid w:val="005D2022"/>
    <w:rsid w:val="005D218D"/>
    <w:rsid w:val="005D2462"/>
    <w:rsid w:val="005D2860"/>
    <w:rsid w:val="005D28C7"/>
    <w:rsid w:val="005D2969"/>
    <w:rsid w:val="005D2ABC"/>
    <w:rsid w:val="005D2D56"/>
    <w:rsid w:val="005D2D75"/>
    <w:rsid w:val="005D2DBA"/>
    <w:rsid w:val="005D2F2A"/>
    <w:rsid w:val="005D37D8"/>
    <w:rsid w:val="005D38B0"/>
    <w:rsid w:val="005D3B48"/>
    <w:rsid w:val="005D3C79"/>
    <w:rsid w:val="005D3D8D"/>
    <w:rsid w:val="005D3E8A"/>
    <w:rsid w:val="005D4000"/>
    <w:rsid w:val="005D4013"/>
    <w:rsid w:val="005D403B"/>
    <w:rsid w:val="005D4406"/>
    <w:rsid w:val="005D4661"/>
    <w:rsid w:val="005D471F"/>
    <w:rsid w:val="005D4767"/>
    <w:rsid w:val="005D49AA"/>
    <w:rsid w:val="005D49C8"/>
    <w:rsid w:val="005D4B0A"/>
    <w:rsid w:val="005D4D48"/>
    <w:rsid w:val="005D4F90"/>
    <w:rsid w:val="005D5004"/>
    <w:rsid w:val="005D50B3"/>
    <w:rsid w:val="005D51FA"/>
    <w:rsid w:val="005D51FD"/>
    <w:rsid w:val="005D5238"/>
    <w:rsid w:val="005D52B7"/>
    <w:rsid w:val="005D53F0"/>
    <w:rsid w:val="005D57A4"/>
    <w:rsid w:val="005D58A9"/>
    <w:rsid w:val="005D58B7"/>
    <w:rsid w:val="005D5A05"/>
    <w:rsid w:val="005D5CA1"/>
    <w:rsid w:val="005D5DCC"/>
    <w:rsid w:val="005D5E17"/>
    <w:rsid w:val="005D5F93"/>
    <w:rsid w:val="005D619F"/>
    <w:rsid w:val="005D6317"/>
    <w:rsid w:val="005D6390"/>
    <w:rsid w:val="005D63D6"/>
    <w:rsid w:val="005D641E"/>
    <w:rsid w:val="005D6615"/>
    <w:rsid w:val="005D6620"/>
    <w:rsid w:val="005D68AC"/>
    <w:rsid w:val="005D6A28"/>
    <w:rsid w:val="005D6AA9"/>
    <w:rsid w:val="005D6AC3"/>
    <w:rsid w:val="005D6CE6"/>
    <w:rsid w:val="005D73FE"/>
    <w:rsid w:val="005D7470"/>
    <w:rsid w:val="005D772E"/>
    <w:rsid w:val="005D7912"/>
    <w:rsid w:val="005D799F"/>
    <w:rsid w:val="005D7C96"/>
    <w:rsid w:val="005D7CD3"/>
    <w:rsid w:val="005D7FFC"/>
    <w:rsid w:val="005E0019"/>
    <w:rsid w:val="005E0080"/>
    <w:rsid w:val="005E0130"/>
    <w:rsid w:val="005E019F"/>
    <w:rsid w:val="005E0223"/>
    <w:rsid w:val="005E029F"/>
    <w:rsid w:val="005E02AC"/>
    <w:rsid w:val="005E02C8"/>
    <w:rsid w:val="005E0313"/>
    <w:rsid w:val="005E0334"/>
    <w:rsid w:val="005E04C4"/>
    <w:rsid w:val="005E06E8"/>
    <w:rsid w:val="005E0722"/>
    <w:rsid w:val="005E0773"/>
    <w:rsid w:val="005E09A8"/>
    <w:rsid w:val="005E09C8"/>
    <w:rsid w:val="005E09FC"/>
    <w:rsid w:val="005E0A63"/>
    <w:rsid w:val="005E0DC6"/>
    <w:rsid w:val="005E0E00"/>
    <w:rsid w:val="005E11B3"/>
    <w:rsid w:val="005E1264"/>
    <w:rsid w:val="005E135F"/>
    <w:rsid w:val="005E1538"/>
    <w:rsid w:val="005E15A0"/>
    <w:rsid w:val="005E15DB"/>
    <w:rsid w:val="005E1770"/>
    <w:rsid w:val="005E182D"/>
    <w:rsid w:val="005E18CA"/>
    <w:rsid w:val="005E1975"/>
    <w:rsid w:val="005E1C2B"/>
    <w:rsid w:val="005E1C36"/>
    <w:rsid w:val="005E1E2E"/>
    <w:rsid w:val="005E1E39"/>
    <w:rsid w:val="005E1E4F"/>
    <w:rsid w:val="005E215B"/>
    <w:rsid w:val="005E21C7"/>
    <w:rsid w:val="005E233E"/>
    <w:rsid w:val="005E2782"/>
    <w:rsid w:val="005E27B6"/>
    <w:rsid w:val="005E27EF"/>
    <w:rsid w:val="005E28D8"/>
    <w:rsid w:val="005E2988"/>
    <w:rsid w:val="005E29DF"/>
    <w:rsid w:val="005E2B5B"/>
    <w:rsid w:val="005E2C9B"/>
    <w:rsid w:val="005E3092"/>
    <w:rsid w:val="005E31AE"/>
    <w:rsid w:val="005E3309"/>
    <w:rsid w:val="005E351D"/>
    <w:rsid w:val="005E39B2"/>
    <w:rsid w:val="005E3ECA"/>
    <w:rsid w:val="005E3F91"/>
    <w:rsid w:val="005E4003"/>
    <w:rsid w:val="005E40DA"/>
    <w:rsid w:val="005E42D2"/>
    <w:rsid w:val="005E43C4"/>
    <w:rsid w:val="005E440B"/>
    <w:rsid w:val="005E4415"/>
    <w:rsid w:val="005E44E8"/>
    <w:rsid w:val="005E469A"/>
    <w:rsid w:val="005E4943"/>
    <w:rsid w:val="005E4964"/>
    <w:rsid w:val="005E49C2"/>
    <w:rsid w:val="005E4A41"/>
    <w:rsid w:val="005E4A74"/>
    <w:rsid w:val="005E4A8E"/>
    <w:rsid w:val="005E4B27"/>
    <w:rsid w:val="005E4EB4"/>
    <w:rsid w:val="005E4EC6"/>
    <w:rsid w:val="005E4F7B"/>
    <w:rsid w:val="005E4FCF"/>
    <w:rsid w:val="005E5282"/>
    <w:rsid w:val="005E52DE"/>
    <w:rsid w:val="005E5445"/>
    <w:rsid w:val="005E5627"/>
    <w:rsid w:val="005E57D5"/>
    <w:rsid w:val="005E58B6"/>
    <w:rsid w:val="005E58E1"/>
    <w:rsid w:val="005E5981"/>
    <w:rsid w:val="005E5A53"/>
    <w:rsid w:val="005E5BF7"/>
    <w:rsid w:val="005E5C1C"/>
    <w:rsid w:val="005E5EC9"/>
    <w:rsid w:val="005E6043"/>
    <w:rsid w:val="005E6079"/>
    <w:rsid w:val="005E61AC"/>
    <w:rsid w:val="005E620A"/>
    <w:rsid w:val="005E630A"/>
    <w:rsid w:val="005E64D3"/>
    <w:rsid w:val="005E68C4"/>
    <w:rsid w:val="005E69BD"/>
    <w:rsid w:val="005E6A76"/>
    <w:rsid w:val="005E6B2A"/>
    <w:rsid w:val="005E6BC2"/>
    <w:rsid w:val="005E6EF6"/>
    <w:rsid w:val="005E7265"/>
    <w:rsid w:val="005E736A"/>
    <w:rsid w:val="005E7420"/>
    <w:rsid w:val="005E744D"/>
    <w:rsid w:val="005E747D"/>
    <w:rsid w:val="005E7856"/>
    <w:rsid w:val="005E78C2"/>
    <w:rsid w:val="005E79A3"/>
    <w:rsid w:val="005E7B14"/>
    <w:rsid w:val="005F05B7"/>
    <w:rsid w:val="005F080D"/>
    <w:rsid w:val="005F0A60"/>
    <w:rsid w:val="005F0BCA"/>
    <w:rsid w:val="005F0C22"/>
    <w:rsid w:val="005F0CBA"/>
    <w:rsid w:val="005F0CCA"/>
    <w:rsid w:val="005F0D0F"/>
    <w:rsid w:val="005F0D29"/>
    <w:rsid w:val="005F0D48"/>
    <w:rsid w:val="005F0E51"/>
    <w:rsid w:val="005F0E92"/>
    <w:rsid w:val="005F0F36"/>
    <w:rsid w:val="005F128E"/>
    <w:rsid w:val="005F14FE"/>
    <w:rsid w:val="005F159A"/>
    <w:rsid w:val="005F1823"/>
    <w:rsid w:val="005F1855"/>
    <w:rsid w:val="005F18A9"/>
    <w:rsid w:val="005F1A3B"/>
    <w:rsid w:val="005F1A81"/>
    <w:rsid w:val="005F1ABC"/>
    <w:rsid w:val="005F1B90"/>
    <w:rsid w:val="005F1CE8"/>
    <w:rsid w:val="005F1FB6"/>
    <w:rsid w:val="005F2426"/>
    <w:rsid w:val="005F25EB"/>
    <w:rsid w:val="005F2857"/>
    <w:rsid w:val="005F2941"/>
    <w:rsid w:val="005F29D1"/>
    <w:rsid w:val="005F2A11"/>
    <w:rsid w:val="005F2A99"/>
    <w:rsid w:val="005F2C0D"/>
    <w:rsid w:val="005F2C2E"/>
    <w:rsid w:val="005F2EB4"/>
    <w:rsid w:val="005F2EEF"/>
    <w:rsid w:val="005F30F9"/>
    <w:rsid w:val="005F3750"/>
    <w:rsid w:val="005F3918"/>
    <w:rsid w:val="005F3994"/>
    <w:rsid w:val="005F3BA7"/>
    <w:rsid w:val="005F3E40"/>
    <w:rsid w:val="005F3E90"/>
    <w:rsid w:val="005F4000"/>
    <w:rsid w:val="005F4398"/>
    <w:rsid w:val="005F4405"/>
    <w:rsid w:val="005F4461"/>
    <w:rsid w:val="005F44FD"/>
    <w:rsid w:val="005F460D"/>
    <w:rsid w:val="005F4736"/>
    <w:rsid w:val="005F47B6"/>
    <w:rsid w:val="005F48C1"/>
    <w:rsid w:val="005F48FB"/>
    <w:rsid w:val="005F4904"/>
    <w:rsid w:val="005F497A"/>
    <w:rsid w:val="005F4A3F"/>
    <w:rsid w:val="005F4C45"/>
    <w:rsid w:val="005F4D03"/>
    <w:rsid w:val="005F4F51"/>
    <w:rsid w:val="005F5227"/>
    <w:rsid w:val="005F52A4"/>
    <w:rsid w:val="005F52B8"/>
    <w:rsid w:val="005F530B"/>
    <w:rsid w:val="005F5324"/>
    <w:rsid w:val="005F5419"/>
    <w:rsid w:val="005F5497"/>
    <w:rsid w:val="005F551A"/>
    <w:rsid w:val="005F555B"/>
    <w:rsid w:val="005F5571"/>
    <w:rsid w:val="005F5723"/>
    <w:rsid w:val="005F5737"/>
    <w:rsid w:val="005F579E"/>
    <w:rsid w:val="005F58FE"/>
    <w:rsid w:val="005F5DFF"/>
    <w:rsid w:val="005F5E23"/>
    <w:rsid w:val="005F5F2C"/>
    <w:rsid w:val="005F5F35"/>
    <w:rsid w:val="005F6177"/>
    <w:rsid w:val="005F628D"/>
    <w:rsid w:val="005F630B"/>
    <w:rsid w:val="005F63FB"/>
    <w:rsid w:val="005F642C"/>
    <w:rsid w:val="005F6483"/>
    <w:rsid w:val="005F64EB"/>
    <w:rsid w:val="005F64F6"/>
    <w:rsid w:val="005F6911"/>
    <w:rsid w:val="005F6A47"/>
    <w:rsid w:val="005F6A9F"/>
    <w:rsid w:val="005F6B47"/>
    <w:rsid w:val="005F6BBD"/>
    <w:rsid w:val="005F6C36"/>
    <w:rsid w:val="005F6C4B"/>
    <w:rsid w:val="005F6C50"/>
    <w:rsid w:val="005F6D3D"/>
    <w:rsid w:val="005F6E86"/>
    <w:rsid w:val="005F703C"/>
    <w:rsid w:val="005F7405"/>
    <w:rsid w:val="005F742D"/>
    <w:rsid w:val="005F74AD"/>
    <w:rsid w:val="005F7749"/>
    <w:rsid w:val="005F783D"/>
    <w:rsid w:val="005F79DA"/>
    <w:rsid w:val="005F7B7E"/>
    <w:rsid w:val="005F7BB3"/>
    <w:rsid w:val="005F7EFF"/>
    <w:rsid w:val="005F7F4C"/>
    <w:rsid w:val="006000DC"/>
    <w:rsid w:val="00600279"/>
    <w:rsid w:val="00600395"/>
    <w:rsid w:val="0060040D"/>
    <w:rsid w:val="00600592"/>
    <w:rsid w:val="0060069A"/>
    <w:rsid w:val="00600A7B"/>
    <w:rsid w:val="00600B91"/>
    <w:rsid w:val="00600CB8"/>
    <w:rsid w:val="00600CEB"/>
    <w:rsid w:val="00600CFF"/>
    <w:rsid w:val="00600D66"/>
    <w:rsid w:val="00600E2C"/>
    <w:rsid w:val="00600F3F"/>
    <w:rsid w:val="00600FFA"/>
    <w:rsid w:val="00601041"/>
    <w:rsid w:val="00601086"/>
    <w:rsid w:val="006010B9"/>
    <w:rsid w:val="006013A4"/>
    <w:rsid w:val="006013CE"/>
    <w:rsid w:val="006015A7"/>
    <w:rsid w:val="0060164B"/>
    <w:rsid w:val="0060171F"/>
    <w:rsid w:val="006017CC"/>
    <w:rsid w:val="00601982"/>
    <w:rsid w:val="006019D1"/>
    <w:rsid w:val="00601C94"/>
    <w:rsid w:val="00601D32"/>
    <w:rsid w:val="00601E2A"/>
    <w:rsid w:val="00601ED1"/>
    <w:rsid w:val="006020E2"/>
    <w:rsid w:val="00602222"/>
    <w:rsid w:val="0060222F"/>
    <w:rsid w:val="006023AF"/>
    <w:rsid w:val="00602462"/>
    <w:rsid w:val="00602464"/>
    <w:rsid w:val="00602602"/>
    <w:rsid w:val="00602A5A"/>
    <w:rsid w:val="00602AB9"/>
    <w:rsid w:val="00602C83"/>
    <w:rsid w:val="00602CFC"/>
    <w:rsid w:val="00602D97"/>
    <w:rsid w:val="00602FC6"/>
    <w:rsid w:val="00603039"/>
    <w:rsid w:val="00603190"/>
    <w:rsid w:val="006037C2"/>
    <w:rsid w:val="0060386B"/>
    <w:rsid w:val="006039C1"/>
    <w:rsid w:val="00603A3B"/>
    <w:rsid w:val="00603B39"/>
    <w:rsid w:val="00603BEE"/>
    <w:rsid w:val="00603E38"/>
    <w:rsid w:val="00603F6E"/>
    <w:rsid w:val="006040B6"/>
    <w:rsid w:val="006041A7"/>
    <w:rsid w:val="0060420B"/>
    <w:rsid w:val="006042C3"/>
    <w:rsid w:val="006042F9"/>
    <w:rsid w:val="006043AA"/>
    <w:rsid w:val="0060451C"/>
    <w:rsid w:val="00604618"/>
    <w:rsid w:val="00604708"/>
    <w:rsid w:val="00604837"/>
    <w:rsid w:val="006048F7"/>
    <w:rsid w:val="006048FE"/>
    <w:rsid w:val="0060497F"/>
    <w:rsid w:val="006049FE"/>
    <w:rsid w:val="00604C5D"/>
    <w:rsid w:val="00605049"/>
    <w:rsid w:val="006050E5"/>
    <w:rsid w:val="0060520C"/>
    <w:rsid w:val="0060531D"/>
    <w:rsid w:val="0060538D"/>
    <w:rsid w:val="006053A6"/>
    <w:rsid w:val="00605442"/>
    <w:rsid w:val="00605612"/>
    <w:rsid w:val="00605674"/>
    <w:rsid w:val="00605868"/>
    <w:rsid w:val="00605984"/>
    <w:rsid w:val="00605B10"/>
    <w:rsid w:val="00605BC9"/>
    <w:rsid w:val="00605CAB"/>
    <w:rsid w:val="00605DC8"/>
    <w:rsid w:val="00605DCE"/>
    <w:rsid w:val="00605EF6"/>
    <w:rsid w:val="00605F14"/>
    <w:rsid w:val="00606182"/>
    <w:rsid w:val="006064E0"/>
    <w:rsid w:val="00606509"/>
    <w:rsid w:val="0060662F"/>
    <w:rsid w:val="00606852"/>
    <w:rsid w:val="00606A55"/>
    <w:rsid w:val="00606B6E"/>
    <w:rsid w:val="00606E8E"/>
    <w:rsid w:val="00606F2C"/>
    <w:rsid w:val="00606FD8"/>
    <w:rsid w:val="00607107"/>
    <w:rsid w:val="0060723E"/>
    <w:rsid w:val="0060742F"/>
    <w:rsid w:val="00607699"/>
    <w:rsid w:val="006076BA"/>
    <w:rsid w:val="006077A8"/>
    <w:rsid w:val="0060788C"/>
    <w:rsid w:val="006078F2"/>
    <w:rsid w:val="00607C37"/>
    <w:rsid w:val="00607D12"/>
    <w:rsid w:val="00607DFD"/>
    <w:rsid w:val="00607E7E"/>
    <w:rsid w:val="00610140"/>
    <w:rsid w:val="006103BD"/>
    <w:rsid w:val="00610495"/>
    <w:rsid w:val="0061053A"/>
    <w:rsid w:val="00610609"/>
    <w:rsid w:val="0061077C"/>
    <w:rsid w:val="006107ED"/>
    <w:rsid w:val="0061087E"/>
    <w:rsid w:val="006109A0"/>
    <w:rsid w:val="006109B9"/>
    <w:rsid w:val="006109BF"/>
    <w:rsid w:val="006109F9"/>
    <w:rsid w:val="00610A03"/>
    <w:rsid w:val="00610E64"/>
    <w:rsid w:val="00610F7C"/>
    <w:rsid w:val="006110AD"/>
    <w:rsid w:val="006111C6"/>
    <w:rsid w:val="006116A5"/>
    <w:rsid w:val="0061173F"/>
    <w:rsid w:val="006118CF"/>
    <w:rsid w:val="0061196D"/>
    <w:rsid w:val="00611E17"/>
    <w:rsid w:val="00611F79"/>
    <w:rsid w:val="00611FFC"/>
    <w:rsid w:val="00612027"/>
    <w:rsid w:val="00612045"/>
    <w:rsid w:val="00612089"/>
    <w:rsid w:val="006121A3"/>
    <w:rsid w:val="006122C8"/>
    <w:rsid w:val="0061250D"/>
    <w:rsid w:val="0061264B"/>
    <w:rsid w:val="006126B3"/>
    <w:rsid w:val="0061270E"/>
    <w:rsid w:val="006127E9"/>
    <w:rsid w:val="00612891"/>
    <w:rsid w:val="0061297C"/>
    <w:rsid w:val="00612AFE"/>
    <w:rsid w:val="00612B23"/>
    <w:rsid w:val="00612BDE"/>
    <w:rsid w:val="00612BFA"/>
    <w:rsid w:val="00612C1F"/>
    <w:rsid w:val="00612C3A"/>
    <w:rsid w:val="00613279"/>
    <w:rsid w:val="00613442"/>
    <w:rsid w:val="006134B7"/>
    <w:rsid w:val="0061358E"/>
    <w:rsid w:val="006135C2"/>
    <w:rsid w:val="006135D1"/>
    <w:rsid w:val="00613670"/>
    <w:rsid w:val="006137FF"/>
    <w:rsid w:val="00613826"/>
    <w:rsid w:val="006138F7"/>
    <w:rsid w:val="0061394D"/>
    <w:rsid w:val="006139BF"/>
    <w:rsid w:val="00613AFD"/>
    <w:rsid w:val="00613B85"/>
    <w:rsid w:val="00613C63"/>
    <w:rsid w:val="00613DF2"/>
    <w:rsid w:val="00613FFA"/>
    <w:rsid w:val="00614080"/>
    <w:rsid w:val="006140FB"/>
    <w:rsid w:val="00614104"/>
    <w:rsid w:val="0061414F"/>
    <w:rsid w:val="00614638"/>
    <w:rsid w:val="006148A2"/>
    <w:rsid w:val="0061493B"/>
    <w:rsid w:val="00614973"/>
    <w:rsid w:val="00614982"/>
    <w:rsid w:val="00614BF5"/>
    <w:rsid w:val="00614C02"/>
    <w:rsid w:val="00614D10"/>
    <w:rsid w:val="00614DE2"/>
    <w:rsid w:val="00614E39"/>
    <w:rsid w:val="00614E44"/>
    <w:rsid w:val="0061500A"/>
    <w:rsid w:val="00615319"/>
    <w:rsid w:val="0061558D"/>
    <w:rsid w:val="00615712"/>
    <w:rsid w:val="0061578F"/>
    <w:rsid w:val="00615AB2"/>
    <w:rsid w:val="00615B0D"/>
    <w:rsid w:val="00615E48"/>
    <w:rsid w:val="00615EBD"/>
    <w:rsid w:val="00615FC5"/>
    <w:rsid w:val="00616070"/>
    <w:rsid w:val="00616303"/>
    <w:rsid w:val="00616380"/>
    <w:rsid w:val="006164C6"/>
    <w:rsid w:val="00616615"/>
    <w:rsid w:val="006166A9"/>
    <w:rsid w:val="006168C6"/>
    <w:rsid w:val="00616A61"/>
    <w:rsid w:val="00616F03"/>
    <w:rsid w:val="00616FC4"/>
    <w:rsid w:val="00617039"/>
    <w:rsid w:val="00617938"/>
    <w:rsid w:val="006179D4"/>
    <w:rsid w:val="006179F9"/>
    <w:rsid w:val="00617A80"/>
    <w:rsid w:val="00617C2E"/>
    <w:rsid w:val="00617C72"/>
    <w:rsid w:val="00620198"/>
    <w:rsid w:val="00620258"/>
    <w:rsid w:val="00620463"/>
    <w:rsid w:val="00620650"/>
    <w:rsid w:val="00620708"/>
    <w:rsid w:val="00620894"/>
    <w:rsid w:val="006209FE"/>
    <w:rsid w:val="00620A8E"/>
    <w:rsid w:val="00620B96"/>
    <w:rsid w:val="00620BB6"/>
    <w:rsid w:val="00620DE1"/>
    <w:rsid w:val="00620EC1"/>
    <w:rsid w:val="00620EC5"/>
    <w:rsid w:val="00620F03"/>
    <w:rsid w:val="00620F73"/>
    <w:rsid w:val="00621024"/>
    <w:rsid w:val="00621153"/>
    <w:rsid w:val="0062128A"/>
    <w:rsid w:val="00621446"/>
    <w:rsid w:val="0062158E"/>
    <w:rsid w:val="00621666"/>
    <w:rsid w:val="0062181F"/>
    <w:rsid w:val="00621995"/>
    <w:rsid w:val="00621A87"/>
    <w:rsid w:val="00621AC3"/>
    <w:rsid w:val="00621C70"/>
    <w:rsid w:val="00621DEF"/>
    <w:rsid w:val="00622104"/>
    <w:rsid w:val="00622339"/>
    <w:rsid w:val="0062236F"/>
    <w:rsid w:val="00622377"/>
    <w:rsid w:val="006224D7"/>
    <w:rsid w:val="0062299A"/>
    <w:rsid w:val="00622A1F"/>
    <w:rsid w:val="00622B8B"/>
    <w:rsid w:val="00622B93"/>
    <w:rsid w:val="00622BC0"/>
    <w:rsid w:val="00622BFD"/>
    <w:rsid w:val="00622C21"/>
    <w:rsid w:val="00622C32"/>
    <w:rsid w:val="00622EAF"/>
    <w:rsid w:val="0062301A"/>
    <w:rsid w:val="00623115"/>
    <w:rsid w:val="0062314E"/>
    <w:rsid w:val="006231D8"/>
    <w:rsid w:val="006233D5"/>
    <w:rsid w:val="0062346E"/>
    <w:rsid w:val="006235F0"/>
    <w:rsid w:val="0062360F"/>
    <w:rsid w:val="0062369C"/>
    <w:rsid w:val="00623737"/>
    <w:rsid w:val="00623A8D"/>
    <w:rsid w:val="00623BED"/>
    <w:rsid w:val="00623C22"/>
    <w:rsid w:val="00623D6E"/>
    <w:rsid w:val="00623DAF"/>
    <w:rsid w:val="00623E27"/>
    <w:rsid w:val="00623F4A"/>
    <w:rsid w:val="006240C0"/>
    <w:rsid w:val="00624275"/>
    <w:rsid w:val="00624426"/>
    <w:rsid w:val="006246B3"/>
    <w:rsid w:val="0062470A"/>
    <w:rsid w:val="00624932"/>
    <w:rsid w:val="00624A0C"/>
    <w:rsid w:val="00624CB1"/>
    <w:rsid w:val="00624E02"/>
    <w:rsid w:val="00624F8E"/>
    <w:rsid w:val="00625032"/>
    <w:rsid w:val="0062516A"/>
    <w:rsid w:val="00625205"/>
    <w:rsid w:val="0062529E"/>
    <w:rsid w:val="006252B0"/>
    <w:rsid w:val="00625B5F"/>
    <w:rsid w:val="00625C6F"/>
    <w:rsid w:val="00625E5E"/>
    <w:rsid w:val="00625EB1"/>
    <w:rsid w:val="00625F95"/>
    <w:rsid w:val="00626083"/>
    <w:rsid w:val="00626088"/>
    <w:rsid w:val="00626416"/>
    <w:rsid w:val="0062672E"/>
    <w:rsid w:val="00626768"/>
    <w:rsid w:val="006267AC"/>
    <w:rsid w:val="00626966"/>
    <w:rsid w:val="006269AF"/>
    <w:rsid w:val="00626ABB"/>
    <w:rsid w:val="00626B35"/>
    <w:rsid w:val="00626DDD"/>
    <w:rsid w:val="00627019"/>
    <w:rsid w:val="00627184"/>
    <w:rsid w:val="0062727D"/>
    <w:rsid w:val="006272F2"/>
    <w:rsid w:val="0062742D"/>
    <w:rsid w:val="0062746A"/>
    <w:rsid w:val="006276B0"/>
    <w:rsid w:val="0062773D"/>
    <w:rsid w:val="006277D6"/>
    <w:rsid w:val="00627925"/>
    <w:rsid w:val="00627A28"/>
    <w:rsid w:val="00627D64"/>
    <w:rsid w:val="00627E16"/>
    <w:rsid w:val="00627FF7"/>
    <w:rsid w:val="0063000F"/>
    <w:rsid w:val="00630010"/>
    <w:rsid w:val="0063012A"/>
    <w:rsid w:val="0063012B"/>
    <w:rsid w:val="00630639"/>
    <w:rsid w:val="006306B4"/>
    <w:rsid w:val="006308DD"/>
    <w:rsid w:val="00630A9E"/>
    <w:rsid w:val="00630AA9"/>
    <w:rsid w:val="00630B33"/>
    <w:rsid w:val="00630CA4"/>
    <w:rsid w:val="00630CB1"/>
    <w:rsid w:val="00630ECC"/>
    <w:rsid w:val="00631058"/>
    <w:rsid w:val="0063105A"/>
    <w:rsid w:val="006312FC"/>
    <w:rsid w:val="0063148B"/>
    <w:rsid w:val="0063179C"/>
    <w:rsid w:val="00631861"/>
    <w:rsid w:val="006318AF"/>
    <w:rsid w:val="00631BE3"/>
    <w:rsid w:val="00631DD0"/>
    <w:rsid w:val="00631E30"/>
    <w:rsid w:val="00631EAC"/>
    <w:rsid w:val="00631F58"/>
    <w:rsid w:val="0063205E"/>
    <w:rsid w:val="006320AB"/>
    <w:rsid w:val="00632146"/>
    <w:rsid w:val="006321CF"/>
    <w:rsid w:val="006322E0"/>
    <w:rsid w:val="0063244F"/>
    <w:rsid w:val="00632645"/>
    <w:rsid w:val="006326B6"/>
    <w:rsid w:val="00632818"/>
    <w:rsid w:val="0063299B"/>
    <w:rsid w:val="00632A69"/>
    <w:rsid w:val="00632A6B"/>
    <w:rsid w:val="00632D78"/>
    <w:rsid w:val="00632E84"/>
    <w:rsid w:val="0063314F"/>
    <w:rsid w:val="0063333A"/>
    <w:rsid w:val="0063334F"/>
    <w:rsid w:val="006333F6"/>
    <w:rsid w:val="006334E1"/>
    <w:rsid w:val="0063373F"/>
    <w:rsid w:val="00633744"/>
    <w:rsid w:val="00633780"/>
    <w:rsid w:val="006337D7"/>
    <w:rsid w:val="00633A5F"/>
    <w:rsid w:val="00633CCB"/>
    <w:rsid w:val="00633D84"/>
    <w:rsid w:val="00633D90"/>
    <w:rsid w:val="00633E67"/>
    <w:rsid w:val="00633E9F"/>
    <w:rsid w:val="00634195"/>
    <w:rsid w:val="006343B8"/>
    <w:rsid w:val="00634472"/>
    <w:rsid w:val="006344A7"/>
    <w:rsid w:val="0063452C"/>
    <w:rsid w:val="0063484F"/>
    <w:rsid w:val="00634943"/>
    <w:rsid w:val="00634A89"/>
    <w:rsid w:val="00634B04"/>
    <w:rsid w:val="00634DB7"/>
    <w:rsid w:val="00634E2A"/>
    <w:rsid w:val="00634E34"/>
    <w:rsid w:val="00634E48"/>
    <w:rsid w:val="00634E73"/>
    <w:rsid w:val="00634F83"/>
    <w:rsid w:val="00634FFE"/>
    <w:rsid w:val="00635023"/>
    <w:rsid w:val="0063509C"/>
    <w:rsid w:val="006350D2"/>
    <w:rsid w:val="006350DC"/>
    <w:rsid w:val="00635197"/>
    <w:rsid w:val="00635531"/>
    <w:rsid w:val="0063561C"/>
    <w:rsid w:val="006357E1"/>
    <w:rsid w:val="00635923"/>
    <w:rsid w:val="00635958"/>
    <w:rsid w:val="00635C43"/>
    <w:rsid w:val="00635CFC"/>
    <w:rsid w:val="00635E0D"/>
    <w:rsid w:val="00635E7F"/>
    <w:rsid w:val="0063642C"/>
    <w:rsid w:val="00636511"/>
    <w:rsid w:val="00636874"/>
    <w:rsid w:val="0063688E"/>
    <w:rsid w:val="006368D3"/>
    <w:rsid w:val="0063698E"/>
    <w:rsid w:val="0063699D"/>
    <w:rsid w:val="00636B87"/>
    <w:rsid w:val="00636BC1"/>
    <w:rsid w:val="00636C25"/>
    <w:rsid w:val="00636F16"/>
    <w:rsid w:val="00637007"/>
    <w:rsid w:val="0063708B"/>
    <w:rsid w:val="006371A8"/>
    <w:rsid w:val="006374E8"/>
    <w:rsid w:val="006375B5"/>
    <w:rsid w:val="00637780"/>
    <w:rsid w:val="0063789F"/>
    <w:rsid w:val="00637A60"/>
    <w:rsid w:val="00637B49"/>
    <w:rsid w:val="00637D19"/>
    <w:rsid w:val="00637DC2"/>
    <w:rsid w:val="00637E74"/>
    <w:rsid w:val="00637FB0"/>
    <w:rsid w:val="006402CC"/>
    <w:rsid w:val="00640358"/>
    <w:rsid w:val="0064051A"/>
    <w:rsid w:val="00640569"/>
    <w:rsid w:val="006407AC"/>
    <w:rsid w:val="00640926"/>
    <w:rsid w:val="00640BB1"/>
    <w:rsid w:val="00640C2C"/>
    <w:rsid w:val="00640E90"/>
    <w:rsid w:val="00640EBD"/>
    <w:rsid w:val="00640F62"/>
    <w:rsid w:val="00640F9A"/>
    <w:rsid w:val="00640FF2"/>
    <w:rsid w:val="00641125"/>
    <w:rsid w:val="00641135"/>
    <w:rsid w:val="00641224"/>
    <w:rsid w:val="006412CA"/>
    <w:rsid w:val="0064142D"/>
    <w:rsid w:val="0064153F"/>
    <w:rsid w:val="006415C3"/>
    <w:rsid w:val="00641637"/>
    <w:rsid w:val="006417DA"/>
    <w:rsid w:val="00641ADF"/>
    <w:rsid w:val="00641EBA"/>
    <w:rsid w:val="00641ED2"/>
    <w:rsid w:val="00641F13"/>
    <w:rsid w:val="0064210E"/>
    <w:rsid w:val="0064241F"/>
    <w:rsid w:val="00642429"/>
    <w:rsid w:val="00642436"/>
    <w:rsid w:val="006425B2"/>
    <w:rsid w:val="006425CD"/>
    <w:rsid w:val="0064293E"/>
    <w:rsid w:val="006429DC"/>
    <w:rsid w:val="00642AA0"/>
    <w:rsid w:val="00642BDA"/>
    <w:rsid w:val="00642E40"/>
    <w:rsid w:val="00642E59"/>
    <w:rsid w:val="00642EF4"/>
    <w:rsid w:val="00642F8F"/>
    <w:rsid w:val="006430B4"/>
    <w:rsid w:val="006430B5"/>
    <w:rsid w:val="0064328E"/>
    <w:rsid w:val="0064333F"/>
    <w:rsid w:val="006433EB"/>
    <w:rsid w:val="0064374F"/>
    <w:rsid w:val="00643D9C"/>
    <w:rsid w:val="00643F60"/>
    <w:rsid w:val="006441A8"/>
    <w:rsid w:val="006443A2"/>
    <w:rsid w:val="0064451B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2"/>
    <w:rsid w:val="00644C6E"/>
    <w:rsid w:val="00644C71"/>
    <w:rsid w:val="00644C8B"/>
    <w:rsid w:val="00644DD2"/>
    <w:rsid w:val="00644ECD"/>
    <w:rsid w:val="00645156"/>
    <w:rsid w:val="006453F6"/>
    <w:rsid w:val="0064540A"/>
    <w:rsid w:val="00645621"/>
    <w:rsid w:val="006456A1"/>
    <w:rsid w:val="006456FB"/>
    <w:rsid w:val="0064599D"/>
    <w:rsid w:val="00645AA9"/>
    <w:rsid w:val="00645AF5"/>
    <w:rsid w:val="00645B28"/>
    <w:rsid w:val="00645C45"/>
    <w:rsid w:val="006460AA"/>
    <w:rsid w:val="0064611E"/>
    <w:rsid w:val="00646196"/>
    <w:rsid w:val="00646516"/>
    <w:rsid w:val="006467F6"/>
    <w:rsid w:val="00646A6B"/>
    <w:rsid w:val="00646BA0"/>
    <w:rsid w:val="00646C10"/>
    <w:rsid w:val="00646CD0"/>
    <w:rsid w:val="00646CDE"/>
    <w:rsid w:val="00646D0C"/>
    <w:rsid w:val="00646D53"/>
    <w:rsid w:val="00646EBA"/>
    <w:rsid w:val="00646FE4"/>
    <w:rsid w:val="006475FD"/>
    <w:rsid w:val="0064762D"/>
    <w:rsid w:val="006476B0"/>
    <w:rsid w:val="00647774"/>
    <w:rsid w:val="00647B2A"/>
    <w:rsid w:val="00647B83"/>
    <w:rsid w:val="00647CD1"/>
    <w:rsid w:val="00647CEC"/>
    <w:rsid w:val="00647D84"/>
    <w:rsid w:val="00647F21"/>
    <w:rsid w:val="00647FA7"/>
    <w:rsid w:val="006500F4"/>
    <w:rsid w:val="006501B7"/>
    <w:rsid w:val="006501FD"/>
    <w:rsid w:val="00650209"/>
    <w:rsid w:val="00650387"/>
    <w:rsid w:val="00650446"/>
    <w:rsid w:val="0065044C"/>
    <w:rsid w:val="00650526"/>
    <w:rsid w:val="00650529"/>
    <w:rsid w:val="00650533"/>
    <w:rsid w:val="00650589"/>
    <w:rsid w:val="00650673"/>
    <w:rsid w:val="0065077C"/>
    <w:rsid w:val="00650783"/>
    <w:rsid w:val="006508F8"/>
    <w:rsid w:val="00650954"/>
    <w:rsid w:val="00650A9B"/>
    <w:rsid w:val="00650E47"/>
    <w:rsid w:val="00650E68"/>
    <w:rsid w:val="00650E7C"/>
    <w:rsid w:val="00650F80"/>
    <w:rsid w:val="00650FE0"/>
    <w:rsid w:val="0065112F"/>
    <w:rsid w:val="006513CF"/>
    <w:rsid w:val="0065171D"/>
    <w:rsid w:val="0065175E"/>
    <w:rsid w:val="00651771"/>
    <w:rsid w:val="00651858"/>
    <w:rsid w:val="00651B5C"/>
    <w:rsid w:val="00651E1E"/>
    <w:rsid w:val="00651F12"/>
    <w:rsid w:val="00652022"/>
    <w:rsid w:val="00652084"/>
    <w:rsid w:val="00652173"/>
    <w:rsid w:val="0065242B"/>
    <w:rsid w:val="0065249F"/>
    <w:rsid w:val="006524DA"/>
    <w:rsid w:val="006528C9"/>
    <w:rsid w:val="00652915"/>
    <w:rsid w:val="00652A8F"/>
    <w:rsid w:val="00652C29"/>
    <w:rsid w:val="00652C4F"/>
    <w:rsid w:val="00652D41"/>
    <w:rsid w:val="00652D89"/>
    <w:rsid w:val="00652D8B"/>
    <w:rsid w:val="00652F6F"/>
    <w:rsid w:val="00652F93"/>
    <w:rsid w:val="00652FB6"/>
    <w:rsid w:val="0065304F"/>
    <w:rsid w:val="0065316D"/>
    <w:rsid w:val="00653606"/>
    <w:rsid w:val="0065394C"/>
    <w:rsid w:val="006539DA"/>
    <w:rsid w:val="006539FD"/>
    <w:rsid w:val="00653F5D"/>
    <w:rsid w:val="00653F5F"/>
    <w:rsid w:val="00653F84"/>
    <w:rsid w:val="0065420B"/>
    <w:rsid w:val="00654405"/>
    <w:rsid w:val="006544FD"/>
    <w:rsid w:val="006547F5"/>
    <w:rsid w:val="006548E6"/>
    <w:rsid w:val="006549A9"/>
    <w:rsid w:val="00654DA5"/>
    <w:rsid w:val="00654F75"/>
    <w:rsid w:val="00654FF6"/>
    <w:rsid w:val="006550FB"/>
    <w:rsid w:val="006552DD"/>
    <w:rsid w:val="006559E5"/>
    <w:rsid w:val="00655A48"/>
    <w:rsid w:val="00655B98"/>
    <w:rsid w:val="006560C3"/>
    <w:rsid w:val="006560D9"/>
    <w:rsid w:val="00656154"/>
    <w:rsid w:val="0065621E"/>
    <w:rsid w:val="0065645E"/>
    <w:rsid w:val="006564F1"/>
    <w:rsid w:val="0065654F"/>
    <w:rsid w:val="0065665B"/>
    <w:rsid w:val="0065667F"/>
    <w:rsid w:val="00656719"/>
    <w:rsid w:val="00656765"/>
    <w:rsid w:val="00656803"/>
    <w:rsid w:val="00656A0E"/>
    <w:rsid w:val="00656AE1"/>
    <w:rsid w:val="00656AFC"/>
    <w:rsid w:val="00656B17"/>
    <w:rsid w:val="00656B8B"/>
    <w:rsid w:val="00656BEA"/>
    <w:rsid w:val="00656C31"/>
    <w:rsid w:val="00656D82"/>
    <w:rsid w:val="00656D93"/>
    <w:rsid w:val="00656E57"/>
    <w:rsid w:val="00657336"/>
    <w:rsid w:val="00657380"/>
    <w:rsid w:val="006574AD"/>
    <w:rsid w:val="006574C7"/>
    <w:rsid w:val="006574D8"/>
    <w:rsid w:val="006575E8"/>
    <w:rsid w:val="00657771"/>
    <w:rsid w:val="00657922"/>
    <w:rsid w:val="006579F7"/>
    <w:rsid w:val="00657B05"/>
    <w:rsid w:val="00657BDF"/>
    <w:rsid w:val="00657E7A"/>
    <w:rsid w:val="00657FC4"/>
    <w:rsid w:val="00657FDB"/>
    <w:rsid w:val="006601E3"/>
    <w:rsid w:val="00660472"/>
    <w:rsid w:val="006604BF"/>
    <w:rsid w:val="006605AB"/>
    <w:rsid w:val="0066063C"/>
    <w:rsid w:val="00660684"/>
    <w:rsid w:val="0066069C"/>
    <w:rsid w:val="00660A1E"/>
    <w:rsid w:val="0066108E"/>
    <w:rsid w:val="006610A4"/>
    <w:rsid w:val="006611F9"/>
    <w:rsid w:val="006612CC"/>
    <w:rsid w:val="006612F1"/>
    <w:rsid w:val="00661341"/>
    <w:rsid w:val="006613CB"/>
    <w:rsid w:val="006617CE"/>
    <w:rsid w:val="0066180E"/>
    <w:rsid w:val="006618D6"/>
    <w:rsid w:val="00661ADF"/>
    <w:rsid w:val="00661C7F"/>
    <w:rsid w:val="00661E85"/>
    <w:rsid w:val="00661EF6"/>
    <w:rsid w:val="00662043"/>
    <w:rsid w:val="006620E8"/>
    <w:rsid w:val="00662291"/>
    <w:rsid w:val="006622AE"/>
    <w:rsid w:val="006622FE"/>
    <w:rsid w:val="006623CC"/>
    <w:rsid w:val="00662423"/>
    <w:rsid w:val="00662537"/>
    <w:rsid w:val="006626D2"/>
    <w:rsid w:val="00662774"/>
    <w:rsid w:val="0066277F"/>
    <w:rsid w:val="00662B6E"/>
    <w:rsid w:val="00662C7C"/>
    <w:rsid w:val="00662D98"/>
    <w:rsid w:val="00662F52"/>
    <w:rsid w:val="00662F7A"/>
    <w:rsid w:val="00663052"/>
    <w:rsid w:val="0066335A"/>
    <w:rsid w:val="006637CE"/>
    <w:rsid w:val="00663AF7"/>
    <w:rsid w:val="00663BA3"/>
    <w:rsid w:val="00663E8D"/>
    <w:rsid w:val="0066400C"/>
    <w:rsid w:val="006640F9"/>
    <w:rsid w:val="0066421D"/>
    <w:rsid w:val="006642F2"/>
    <w:rsid w:val="0066440C"/>
    <w:rsid w:val="0066457E"/>
    <w:rsid w:val="006649E5"/>
    <w:rsid w:val="00664A92"/>
    <w:rsid w:val="00664C22"/>
    <w:rsid w:val="00664C2D"/>
    <w:rsid w:val="00664E99"/>
    <w:rsid w:val="0066512F"/>
    <w:rsid w:val="006652C6"/>
    <w:rsid w:val="006652D0"/>
    <w:rsid w:val="006653BD"/>
    <w:rsid w:val="006653CA"/>
    <w:rsid w:val="00665504"/>
    <w:rsid w:val="006655C0"/>
    <w:rsid w:val="00665644"/>
    <w:rsid w:val="0066577B"/>
    <w:rsid w:val="006657B7"/>
    <w:rsid w:val="00665817"/>
    <w:rsid w:val="00665878"/>
    <w:rsid w:val="0066597E"/>
    <w:rsid w:val="006659C6"/>
    <w:rsid w:val="00665AC7"/>
    <w:rsid w:val="00665BB1"/>
    <w:rsid w:val="00665C0C"/>
    <w:rsid w:val="00665C66"/>
    <w:rsid w:val="00665F22"/>
    <w:rsid w:val="0066606E"/>
    <w:rsid w:val="006660BA"/>
    <w:rsid w:val="00666116"/>
    <w:rsid w:val="006664C5"/>
    <w:rsid w:val="00666559"/>
    <w:rsid w:val="00666578"/>
    <w:rsid w:val="006667F8"/>
    <w:rsid w:val="006669B4"/>
    <w:rsid w:val="00666CA7"/>
    <w:rsid w:val="00666ED9"/>
    <w:rsid w:val="006676BA"/>
    <w:rsid w:val="00667757"/>
    <w:rsid w:val="00667903"/>
    <w:rsid w:val="0066795D"/>
    <w:rsid w:val="00667B0D"/>
    <w:rsid w:val="00667BA7"/>
    <w:rsid w:val="00667D2D"/>
    <w:rsid w:val="00667DDE"/>
    <w:rsid w:val="006701A6"/>
    <w:rsid w:val="00670239"/>
    <w:rsid w:val="006702AC"/>
    <w:rsid w:val="00670381"/>
    <w:rsid w:val="006703AE"/>
    <w:rsid w:val="0067055E"/>
    <w:rsid w:val="006706F0"/>
    <w:rsid w:val="0067084D"/>
    <w:rsid w:val="006709C7"/>
    <w:rsid w:val="006709CA"/>
    <w:rsid w:val="00670A9E"/>
    <w:rsid w:val="00670B4A"/>
    <w:rsid w:val="00670DAD"/>
    <w:rsid w:val="00670F4C"/>
    <w:rsid w:val="00670F8B"/>
    <w:rsid w:val="0067101D"/>
    <w:rsid w:val="006711EA"/>
    <w:rsid w:val="0067121D"/>
    <w:rsid w:val="0067121F"/>
    <w:rsid w:val="0067149F"/>
    <w:rsid w:val="006716D2"/>
    <w:rsid w:val="00671748"/>
    <w:rsid w:val="0067178C"/>
    <w:rsid w:val="006717E2"/>
    <w:rsid w:val="006718EE"/>
    <w:rsid w:val="006719AD"/>
    <w:rsid w:val="00671A79"/>
    <w:rsid w:val="00671B42"/>
    <w:rsid w:val="00671CD2"/>
    <w:rsid w:val="00671D4F"/>
    <w:rsid w:val="00671D69"/>
    <w:rsid w:val="00671D98"/>
    <w:rsid w:val="006720A9"/>
    <w:rsid w:val="00672177"/>
    <w:rsid w:val="006722CE"/>
    <w:rsid w:val="006722D5"/>
    <w:rsid w:val="00672358"/>
    <w:rsid w:val="00672420"/>
    <w:rsid w:val="0067251A"/>
    <w:rsid w:val="0067253F"/>
    <w:rsid w:val="00672623"/>
    <w:rsid w:val="006726E2"/>
    <w:rsid w:val="00672725"/>
    <w:rsid w:val="0067289C"/>
    <w:rsid w:val="006728F5"/>
    <w:rsid w:val="00672D3E"/>
    <w:rsid w:val="00673141"/>
    <w:rsid w:val="0067331A"/>
    <w:rsid w:val="006733FF"/>
    <w:rsid w:val="0067353C"/>
    <w:rsid w:val="00673569"/>
    <w:rsid w:val="00673784"/>
    <w:rsid w:val="00673995"/>
    <w:rsid w:val="00673A23"/>
    <w:rsid w:val="00673AAB"/>
    <w:rsid w:val="00673BA8"/>
    <w:rsid w:val="00673C50"/>
    <w:rsid w:val="00673F36"/>
    <w:rsid w:val="0067421F"/>
    <w:rsid w:val="0067435F"/>
    <w:rsid w:val="0067436E"/>
    <w:rsid w:val="00674392"/>
    <w:rsid w:val="00674396"/>
    <w:rsid w:val="00674432"/>
    <w:rsid w:val="0067450C"/>
    <w:rsid w:val="00674574"/>
    <w:rsid w:val="006745C8"/>
    <w:rsid w:val="00674979"/>
    <w:rsid w:val="00674A8D"/>
    <w:rsid w:val="00674C34"/>
    <w:rsid w:val="00674D5B"/>
    <w:rsid w:val="00674D5C"/>
    <w:rsid w:val="00674E1B"/>
    <w:rsid w:val="00675081"/>
    <w:rsid w:val="0067532C"/>
    <w:rsid w:val="00675450"/>
    <w:rsid w:val="006754B2"/>
    <w:rsid w:val="00675694"/>
    <w:rsid w:val="006758B0"/>
    <w:rsid w:val="00675A7D"/>
    <w:rsid w:val="00675BD0"/>
    <w:rsid w:val="00675E85"/>
    <w:rsid w:val="00675F1E"/>
    <w:rsid w:val="00676139"/>
    <w:rsid w:val="006761F9"/>
    <w:rsid w:val="006762DC"/>
    <w:rsid w:val="00676375"/>
    <w:rsid w:val="0067645E"/>
    <w:rsid w:val="006768A3"/>
    <w:rsid w:val="006769A7"/>
    <w:rsid w:val="00676A7F"/>
    <w:rsid w:val="00676AED"/>
    <w:rsid w:val="00676D60"/>
    <w:rsid w:val="00676E8F"/>
    <w:rsid w:val="00676E91"/>
    <w:rsid w:val="00676EF6"/>
    <w:rsid w:val="00676FCF"/>
    <w:rsid w:val="0067701B"/>
    <w:rsid w:val="00677112"/>
    <w:rsid w:val="00677272"/>
    <w:rsid w:val="006773CE"/>
    <w:rsid w:val="0067744C"/>
    <w:rsid w:val="00677472"/>
    <w:rsid w:val="006776CD"/>
    <w:rsid w:val="006776D3"/>
    <w:rsid w:val="00677784"/>
    <w:rsid w:val="006777E4"/>
    <w:rsid w:val="006777FA"/>
    <w:rsid w:val="00677842"/>
    <w:rsid w:val="00677856"/>
    <w:rsid w:val="00677860"/>
    <w:rsid w:val="00677B3C"/>
    <w:rsid w:val="00677B7C"/>
    <w:rsid w:val="00677C86"/>
    <w:rsid w:val="00677CB9"/>
    <w:rsid w:val="00677E00"/>
    <w:rsid w:val="006800C3"/>
    <w:rsid w:val="006800EC"/>
    <w:rsid w:val="0068012D"/>
    <w:rsid w:val="00680292"/>
    <w:rsid w:val="006802A3"/>
    <w:rsid w:val="0068037D"/>
    <w:rsid w:val="006805AD"/>
    <w:rsid w:val="00680623"/>
    <w:rsid w:val="0068068C"/>
    <w:rsid w:val="0068069B"/>
    <w:rsid w:val="006806D1"/>
    <w:rsid w:val="00680830"/>
    <w:rsid w:val="006808ED"/>
    <w:rsid w:val="0068093A"/>
    <w:rsid w:val="006809F5"/>
    <w:rsid w:val="00680A8A"/>
    <w:rsid w:val="00680AE4"/>
    <w:rsid w:val="00680B84"/>
    <w:rsid w:val="00680C1D"/>
    <w:rsid w:val="00680C5F"/>
    <w:rsid w:val="00680DC5"/>
    <w:rsid w:val="00680DD4"/>
    <w:rsid w:val="00680E41"/>
    <w:rsid w:val="00681269"/>
    <w:rsid w:val="006812C0"/>
    <w:rsid w:val="006814CD"/>
    <w:rsid w:val="006816A1"/>
    <w:rsid w:val="0068179A"/>
    <w:rsid w:val="006817C0"/>
    <w:rsid w:val="00681956"/>
    <w:rsid w:val="00681ACB"/>
    <w:rsid w:val="00681B8F"/>
    <w:rsid w:val="00681D02"/>
    <w:rsid w:val="00681D98"/>
    <w:rsid w:val="00681E1B"/>
    <w:rsid w:val="00681FE9"/>
    <w:rsid w:val="006821C2"/>
    <w:rsid w:val="00682527"/>
    <w:rsid w:val="0068281A"/>
    <w:rsid w:val="00682971"/>
    <w:rsid w:val="00682A66"/>
    <w:rsid w:val="00682BDA"/>
    <w:rsid w:val="00682FF3"/>
    <w:rsid w:val="00683070"/>
    <w:rsid w:val="00683222"/>
    <w:rsid w:val="0068326B"/>
    <w:rsid w:val="0068326C"/>
    <w:rsid w:val="006834ED"/>
    <w:rsid w:val="00683570"/>
    <w:rsid w:val="00683605"/>
    <w:rsid w:val="00683607"/>
    <w:rsid w:val="0068378E"/>
    <w:rsid w:val="0068385C"/>
    <w:rsid w:val="006838B9"/>
    <w:rsid w:val="00683B4A"/>
    <w:rsid w:val="00683BE5"/>
    <w:rsid w:val="006840A4"/>
    <w:rsid w:val="00684119"/>
    <w:rsid w:val="00684384"/>
    <w:rsid w:val="0068493C"/>
    <w:rsid w:val="00684A27"/>
    <w:rsid w:val="00684A96"/>
    <w:rsid w:val="00684D17"/>
    <w:rsid w:val="00684E60"/>
    <w:rsid w:val="00685194"/>
    <w:rsid w:val="006851D4"/>
    <w:rsid w:val="006851F8"/>
    <w:rsid w:val="00685205"/>
    <w:rsid w:val="0068524B"/>
    <w:rsid w:val="00685335"/>
    <w:rsid w:val="00685544"/>
    <w:rsid w:val="00685627"/>
    <w:rsid w:val="0068565A"/>
    <w:rsid w:val="006858A6"/>
    <w:rsid w:val="0068597E"/>
    <w:rsid w:val="00685AF0"/>
    <w:rsid w:val="00685B51"/>
    <w:rsid w:val="00685BF6"/>
    <w:rsid w:val="00685F74"/>
    <w:rsid w:val="00686002"/>
    <w:rsid w:val="00686145"/>
    <w:rsid w:val="00686190"/>
    <w:rsid w:val="0068623D"/>
    <w:rsid w:val="00686396"/>
    <w:rsid w:val="006864E6"/>
    <w:rsid w:val="006865F2"/>
    <w:rsid w:val="006869BD"/>
    <w:rsid w:val="00686A94"/>
    <w:rsid w:val="00686AAE"/>
    <w:rsid w:val="00686D1F"/>
    <w:rsid w:val="00686E91"/>
    <w:rsid w:val="00686EC5"/>
    <w:rsid w:val="006870E7"/>
    <w:rsid w:val="00687126"/>
    <w:rsid w:val="006872F8"/>
    <w:rsid w:val="006873FE"/>
    <w:rsid w:val="00687420"/>
    <w:rsid w:val="0068744B"/>
    <w:rsid w:val="006874BC"/>
    <w:rsid w:val="00687652"/>
    <w:rsid w:val="00687705"/>
    <w:rsid w:val="0068770D"/>
    <w:rsid w:val="00687710"/>
    <w:rsid w:val="0068793B"/>
    <w:rsid w:val="0068799B"/>
    <w:rsid w:val="00687A20"/>
    <w:rsid w:val="00687AC0"/>
    <w:rsid w:val="00687B0A"/>
    <w:rsid w:val="00687BC6"/>
    <w:rsid w:val="00687C05"/>
    <w:rsid w:val="00687C7D"/>
    <w:rsid w:val="00687D7D"/>
    <w:rsid w:val="00687F90"/>
    <w:rsid w:val="00687FE4"/>
    <w:rsid w:val="006901AD"/>
    <w:rsid w:val="006903C0"/>
    <w:rsid w:val="006903E6"/>
    <w:rsid w:val="006906F1"/>
    <w:rsid w:val="006907E6"/>
    <w:rsid w:val="00690983"/>
    <w:rsid w:val="00690C25"/>
    <w:rsid w:val="00690CA5"/>
    <w:rsid w:val="00690F13"/>
    <w:rsid w:val="00691041"/>
    <w:rsid w:val="0069131D"/>
    <w:rsid w:val="0069147C"/>
    <w:rsid w:val="00691580"/>
    <w:rsid w:val="006915F1"/>
    <w:rsid w:val="006915F7"/>
    <w:rsid w:val="00691655"/>
    <w:rsid w:val="006916AC"/>
    <w:rsid w:val="006919BF"/>
    <w:rsid w:val="00691ACC"/>
    <w:rsid w:val="00691C40"/>
    <w:rsid w:val="00691D1B"/>
    <w:rsid w:val="00691E26"/>
    <w:rsid w:val="00691F52"/>
    <w:rsid w:val="006923FD"/>
    <w:rsid w:val="006925B0"/>
    <w:rsid w:val="006925E3"/>
    <w:rsid w:val="006926B3"/>
    <w:rsid w:val="00692749"/>
    <w:rsid w:val="006929AA"/>
    <w:rsid w:val="00692A62"/>
    <w:rsid w:val="00693066"/>
    <w:rsid w:val="006936B3"/>
    <w:rsid w:val="00693775"/>
    <w:rsid w:val="006938CC"/>
    <w:rsid w:val="006939A6"/>
    <w:rsid w:val="00693A19"/>
    <w:rsid w:val="00693ACB"/>
    <w:rsid w:val="00693EFD"/>
    <w:rsid w:val="00694076"/>
    <w:rsid w:val="006941A3"/>
    <w:rsid w:val="006941CC"/>
    <w:rsid w:val="0069424D"/>
    <w:rsid w:val="006942C4"/>
    <w:rsid w:val="006946D9"/>
    <w:rsid w:val="00694796"/>
    <w:rsid w:val="00694A94"/>
    <w:rsid w:val="00694B25"/>
    <w:rsid w:val="00694B87"/>
    <w:rsid w:val="00694C6D"/>
    <w:rsid w:val="00694D40"/>
    <w:rsid w:val="00694F70"/>
    <w:rsid w:val="0069531D"/>
    <w:rsid w:val="00695418"/>
    <w:rsid w:val="00695540"/>
    <w:rsid w:val="006956A8"/>
    <w:rsid w:val="00695903"/>
    <w:rsid w:val="00695DD4"/>
    <w:rsid w:val="0069627A"/>
    <w:rsid w:val="0069629C"/>
    <w:rsid w:val="006963E8"/>
    <w:rsid w:val="00696542"/>
    <w:rsid w:val="006965BC"/>
    <w:rsid w:val="00696662"/>
    <w:rsid w:val="006966F3"/>
    <w:rsid w:val="006967E0"/>
    <w:rsid w:val="00696CCA"/>
    <w:rsid w:val="00696D68"/>
    <w:rsid w:val="00696E33"/>
    <w:rsid w:val="00696E99"/>
    <w:rsid w:val="00696EE9"/>
    <w:rsid w:val="00696F16"/>
    <w:rsid w:val="00697052"/>
    <w:rsid w:val="00697141"/>
    <w:rsid w:val="00697269"/>
    <w:rsid w:val="006972B9"/>
    <w:rsid w:val="0069730C"/>
    <w:rsid w:val="006973A9"/>
    <w:rsid w:val="00697573"/>
    <w:rsid w:val="006975D7"/>
    <w:rsid w:val="0069764C"/>
    <w:rsid w:val="006976D5"/>
    <w:rsid w:val="006976DB"/>
    <w:rsid w:val="006976E3"/>
    <w:rsid w:val="00697728"/>
    <w:rsid w:val="006977F4"/>
    <w:rsid w:val="00697921"/>
    <w:rsid w:val="006979EA"/>
    <w:rsid w:val="00697C55"/>
    <w:rsid w:val="00697DCF"/>
    <w:rsid w:val="00697DDC"/>
    <w:rsid w:val="00697F5C"/>
    <w:rsid w:val="006A00CC"/>
    <w:rsid w:val="006A0128"/>
    <w:rsid w:val="006A014F"/>
    <w:rsid w:val="006A01B3"/>
    <w:rsid w:val="006A02C8"/>
    <w:rsid w:val="006A02DF"/>
    <w:rsid w:val="006A0368"/>
    <w:rsid w:val="006A0506"/>
    <w:rsid w:val="006A0551"/>
    <w:rsid w:val="006A05F3"/>
    <w:rsid w:val="006A1097"/>
    <w:rsid w:val="006A11D9"/>
    <w:rsid w:val="006A142E"/>
    <w:rsid w:val="006A147A"/>
    <w:rsid w:val="006A1489"/>
    <w:rsid w:val="006A15EA"/>
    <w:rsid w:val="006A1719"/>
    <w:rsid w:val="006A192A"/>
    <w:rsid w:val="006A19A4"/>
    <w:rsid w:val="006A19C1"/>
    <w:rsid w:val="006A19D1"/>
    <w:rsid w:val="006A1AA7"/>
    <w:rsid w:val="006A1AA8"/>
    <w:rsid w:val="006A1AE2"/>
    <w:rsid w:val="006A1AE5"/>
    <w:rsid w:val="006A1B09"/>
    <w:rsid w:val="006A1B23"/>
    <w:rsid w:val="006A1B52"/>
    <w:rsid w:val="006A1C1D"/>
    <w:rsid w:val="006A1D1A"/>
    <w:rsid w:val="006A1DDD"/>
    <w:rsid w:val="006A1F2F"/>
    <w:rsid w:val="006A20C8"/>
    <w:rsid w:val="006A2141"/>
    <w:rsid w:val="006A22D7"/>
    <w:rsid w:val="006A22E9"/>
    <w:rsid w:val="006A2559"/>
    <w:rsid w:val="006A27B3"/>
    <w:rsid w:val="006A27D7"/>
    <w:rsid w:val="006A2854"/>
    <w:rsid w:val="006A2979"/>
    <w:rsid w:val="006A29CD"/>
    <w:rsid w:val="006A2BC6"/>
    <w:rsid w:val="006A2C8C"/>
    <w:rsid w:val="006A2CBC"/>
    <w:rsid w:val="006A2CEE"/>
    <w:rsid w:val="006A2CFD"/>
    <w:rsid w:val="006A2DC4"/>
    <w:rsid w:val="006A2F6F"/>
    <w:rsid w:val="006A2FA8"/>
    <w:rsid w:val="006A304E"/>
    <w:rsid w:val="006A30A4"/>
    <w:rsid w:val="006A331F"/>
    <w:rsid w:val="006A34F4"/>
    <w:rsid w:val="006A35AF"/>
    <w:rsid w:val="006A3B20"/>
    <w:rsid w:val="006A43AD"/>
    <w:rsid w:val="006A444D"/>
    <w:rsid w:val="006A4462"/>
    <w:rsid w:val="006A45E2"/>
    <w:rsid w:val="006A4637"/>
    <w:rsid w:val="006A4763"/>
    <w:rsid w:val="006A48B7"/>
    <w:rsid w:val="006A4A5C"/>
    <w:rsid w:val="006A4ADE"/>
    <w:rsid w:val="006A4B48"/>
    <w:rsid w:val="006A4C69"/>
    <w:rsid w:val="006A4DFD"/>
    <w:rsid w:val="006A503F"/>
    <w:rsid w:val="006A50A2"/>
    <w:rsid w:val="006A514F"/>
    <w:rsid w:val="006A53DB"/>
    <w:rsid w:val="006A53EA"/>
    <w:rsid w:val="006A55C9"/>
    <w:rsid w:val="006A5667"/>
    <w:rsid w:val="006A5690"/>
    <w:rsid w:val="006A578F"/>
    <w:rsid w:val="006A581E"/>
    <w:rsid w:val="006A58D5"/>
    <w:rsid w:val="006A5B76"/>
    <w:rsid w:val="006A5D1F"/>
    <w:rsid w:val="006A5DAC"/>
    <w:rsid w:val="006A6038"/>
    <w:rsid w:val="006A62CE"/>
    <w:rsid w:val="006A63F4"/>
    <w:rsid w:val="006A64F3"/>
    <w:rsid w:val="006A6809"/>
    <w:rsid w:val="006A680C"/>
    <w:rsid w:val="006A686C"/>
    <w:rsid w:val="006A687E"/>
    <w:rsid w:val="006A6C4D"/>
    <w:rsid w:val="006A6D00"/>
    <w:rsid w:val="006A6D71"/>
    <w:rsid w:val="006A6E2B"/>
    <w:rsid w:val="006A6EA2"/>
    <w:rsid w:val="006A6EBD"/>
    <w:rsid w:val="006A7299"/>
    <w:rsid w:val="006A7793"/>
    <w:rsid w:val="006A77E8"/>
    <w:rsid w:val="006A7A8A"/>
    <w:rsid w:val="006A7C96"/>
    <w:rsid w:val="006A7CBF"/>
    <w:rsid w:val="006A7EB6"/>
    <w:rsid w:val="006B0150"/>
    <w:rsid w:val="006B0197"/>
    <w:rsid w:val="006B0295"/>
    <w:rsid w:val="006B03F8"/>
    <w:rsid w:val="006B0474"/>
    <w:rsid w:val="006B05F0"/>
    <w:rsid w:val="006B07BF"/>
    <w:rsid w:val="006B0E00"/>
    <w:rsid w:val="006B11BF"/>
    <w:rsid w:val="006B1323"/>
    <w:rsid w:val="006B1605"/>
    <w:rsid w:val="006B16ED"/>
    <w:rsid w:val="006B17DD"/>
    <w:rsid w:val="006B188D"/>
    <w:rsid w:val="006B1A90"/>
    <w:rsid w:val="006B1ACA"/>
    <w:rsid w:val="006B1B4A"/>
    <w:rsid w:val="006B1D80"/>
    <w:rsid w:val="006B1D9B"/>
    <w:rsid w:val="006B1F75"/>
    <w:rsid w:val="006B217C"/>
    <w:rsid w:val="006B2258"/>
    <w:rsid w:val="006B23B4"/>
    <w:rsid w:val="006B253A"/>
    <w:rsid w:val="006B2778"/>
    <w:rsid w:val="006B2A72"/>
    <w:rsid w:val="006B2D23"/>
    <w:rsid w:val="006B3048"/>
    <w:rsid w:val="006B307F"/>
    <w:rsid w:val="006B3101"/>
    <w:rsid w:val="006B3183"/>
    <w:rsid w:val="006B34DD"/>
    <w:rsid w:val="006B3827"/>
    <w:rsid w:val="006B3978"/>
    <w:rsid w:val="006B3D30"/>
    <w:rsid w:val="006B3D46"/>
    <w:rsid w:val="006B3D9B"/>
    <w:rsid w:val="006B3E05"/>
    <w:rsid w:val="006B3FA5"/>
    <w:rsid w:val="006B40F4"/>
    <w:rsid w:val="006B42EF"/>
    <w:rsid w:val="006B4511"/>
    <w:rsid w:val="006B475A"/>
    <w:rsid w:val="006B4A1F"/>
    <w:rsid w:val="006B4A74"/>
    <w:rsid w:val="006B4ACC"/>
    <w:rsid w:val="006B4E42"/>
    <w:rsid w:val="006B4F00"/>
    <w:rsid w:val="006B503E"/>
    <w:rsid w:val="006B5242"/>
    <w:rsid w:val="006B5260"/>
    <w:rsid w:val="006B53DC"/>
    <w:rsid w:val="006B554F"/>
    <w:rsid w:val="006B555A"/>
    <w:rsid w:val="006B55A9"/>
    <w:rsid w:val="006B5720"/>
    <w:rsid w:val="006B5856"/>
    <w:rsid w:val="006B5862"/>
    <w:rsid w:val="006B5920"/>
    <w:rsid w:val="006B5AFE"/>
    <w:rsid w:val="006B5E29"/>
    <w:rsid w:val="006B5EBC"/>
    <w:rsid w:val="006B5FD3"/>
    <w:rsid w:val="006B609B"/>
    <w:rsid w:val="006B631F"/>
    <w:rsid w:val="006B635C"/>
    <w:rsid w:val="006B6605"/>
    <w:rsid w:val="006B678D"/>
    <w:rsid w:val="006B6932"/>
    <w:rsid w:val="006B69E1"/>
    <w:rsid w:val="006B69FE"/>
    <w:rsid w:val="006B6C42"/>
    <w:rsid w:val="006B6C60"/>
    <w:rsid w:val="006B6D3D"/>
    <w:rsid w:val="006B6E44"/>
    <w:rsid w:val="006B7002"/>
    <w:rsid w:val="006B7122"/>
    <w:rsid w:val="006B72A2"/>
    <w:rsid w:val="006B72FC"/>
    <w:rsid w:val="006B7605"/>
    <w:rsid w:val="006B767B"/>
    <w:rsid w:val="006B78D1"/>
    <w:rsid w:val="006B790B"/>
    <w:rsid w:val="006B7912"/>
    <w:rsid w:val="006B7A9B"/>
    <w:rsid w:val="006B7B1C"/>
    <w:rsid w:val="006B7F6C"/>
    <w:rsid w:val="006B7F9D"/>
    <w:rsid w:val="006C0170"/>
    <w:rsid w:val="006C01C4"/>
    <w:rsid w:val="006C025E"/>
    <w:rsid w:val="006C0294"/>
    <w:rsid w:val="006C0416"/>
    <w:rsid w:val="006C04BD"/>
    <w:rsid w:val="006C0512"/>
    <w:rsid w:val="006C0540"/>
    <w:rsid w:val="006C0639"/>
    <w:rsid w:val="006C07D8"/>
    <w:rsid w:val="006C0955"/>
    <w:rsid w:val="006C0A49"/>
    <w:rsid w:val="006C0A74"/>
    <w:rsid w:val="006C0BB9"/>
    <w:rsid w:val="006C0C9B"/>
    <w:rsid w:val="006C0E6F"/>
    <w:rsid w:val="006C0F4F"/>
    <w:rsid w:val="006C1130"/>
    <w:rsid w:val="006C127F"/>
    <w:rsid w:val="006C1338"/>
    <w:rsid w:val="006C1543"/>
    <w:rsid w:val="006C1A2D"/>
    <w:rsid w:val="006C1A45"/>
    <w:rsid w:val="006C1C6C"/>
    <w:rsid w:val="006C1E09"/>
    <w:rsid w:val="006C1E4E"/>
    <w:rsid w:val="006C1EBF"/>
    <w:rsid w:val="006C1F89"/>
    <w:rsid w:val="006C2049"/>
    <w:rsid w:val="006C2197"/>
    <w:rsid w:val="006C23AD"/>
    <w:rsid w:val="006C254E"/>
    <w:rsid w:val="006C2823"/>
    <w:rsid w:val="006C28D9"/>
    <w:rsid w:val="006C2923"/>
    <w:rsid w:val="006C29CA"/>
    <w:rsid w:val="006C2BE2"/>
    <w:rsid w:val="006C2CE4"/>
    <w:rsid w:val="006C2F6F"/>
    <w:rsid w:val="006C303E"/>
    <w:rsid w:val="006C32AA"/>
    <w:rsid w:val="006C358C"/>
    <w:rsid w:val="006C3657"/>
    <w:rsid w:val="006C3746"/>
    <w:rsid w:val="006C37B2"/>
    <w:rsid w:val="006C37B3"/>
    <w:rsid w:val="006C3859"/>
    <w:rsid w:val="006C3895"/>
    <w:rsid w:val="006C3960"/>
    <w:rsid w:val="006C3A0B"/>
    <w:rsid w:val="006C3ACD"/>
    <w:rsid w:val="006C3B6D"/>
    <w:rsid w:val="006C3FCB"/>
    <w:rsid w:val="006C40B2"/>
    <w:rsid w:val="006C41CB"/>
    <w:rsid w:val="006C4321"/>
    <w:rsid w:val="006C43F0"/>
    <w:rsid w:val="006C4712"/>
    <w:rsid w:val="006C47FC"/>
    <w:rsid w:val="006C4A2D"/>
    <w:rsid w:val="006C4CF0"/>
    <w:rsid w:val="006C4D85"/>
    <w:rsid w:val="006C4EFB"/>
    <w:rsid w:val="006C4F52"/>
    <w:rsid w:val="006C5019"/>
    <w:rsid w:val="006C5182"/>
    <w:rsid w:val="006C5254"/>
    <w:rsid w:val="006C55B4"/>
    <w:rsid w:val="006C563A"/>
    <w:rsid w:val="006C563C"/>
    <w:rsid w:val="006C5661"/>
    <w:rsid w:val="006C59CA"/>
    <w:rsid w:val="006C5E7A"/>
    <w:rsid w:val="006C6129"/>
    <w:rsid w:val="006C62CC"/>
    <w:rsid w:val="006C6321"/>
    <w:rsid w:val="006C632D"/>
    <w:rsid w:val="006C6386"/>
    <w:rsid w:val="006C65ED"/>
    <w:rsid w:val="006C6625"/>
    <w:rsid w:val="006C69CA"/>
    <w:rsid w:val="006C6A2D"/>
    <w:rsid w:val="006C6AE8"/>
    <w:rsid w:val="006C6C44"/>
    <w:rsid w:val="006C6D4C"/>
    <w:rsid w:val="006C6D7D"/>
    <w:rsid w:val="006C6D8A"/>
    <w:rsid w:val="006C6D97"/>
    <w:rsid w:val="006C6E25"/>
    <w:rsid w:val="006C6E81"/>
    <w:rsid w:val="006C6FB9"/>
    <w:rsid w:val="006C7089"/>
    <w:rsid w:val="006C70F3"/>
    <w:rsid w:val="006C7337"/>
    <w:rsid w:val="006C73E0"/>
    <w:rsid w:val="006C759F"/>
    <w:rsid w:val="006C7833"/>
    <w:rsid w:val="006C793E"/>
    <w:rsid w:val="006C79BB"/>
    <w:rsid w:val="006C7A87"/>
    <w:rsid w:val="006C7E7E"/>
    <w:rsid w:val="006D00BC"/>
    <w:rsid w:val="006D033D"/>
    <w:rsid w:val="006D03C3"/>
    <w:rsid w:val="006D077C"/>
    <w:rsid w:val="006D07BD"/>
    <w:rsid w:val="006D0A1B"/>
    <w:rsid w:val="006D0AD3"/>
    <w:rsid w:val="006D0BB3"/>
    <w:rsid w:val="006D0F5B"/>
    <w:rsid w:val="006D105F"/>
    <w:rsid w:val="006D114D"/>
    <w:rsid w:val="006D131E"/>
    <w:rsid w:val="006D1381"/>
    <w:rsid w:val="006D13B7"/>
    <w:rsid w:val="006D1453"/>
    <w:rsid w:val="006D14E0"/>
    <w:rsid w:val="006D16A0"/>
    <w:rsid w:val="006D1843"/>
    <w:rsid w:val="006D1A08"/>
    <w:rsid w:val="006D1A7D"/>
    <w:rsid w:val="006D1CCE"/>
    <w:rsid w:val="006D1D3A"/>
    <w:rsid w:val="006D1D6A"/>
    <w:rsid w:val="006D1DA2"/>
    <w:rsid w:val="006D2019"/>
    <w:rsid w:val="006D2164"/>
    <w:rsid w:val="006D21E6"/>
    <w:rsid w:val="006D2419"/>
    <w:rsid w:val="006D243D"/>
    <w:rsid w:val="006D248B"/>
    <w:rsid w:val="006D258B"/>
    <w:rsid w:val="006D2678"/>
    <w:rsid w:val="006D2735"/>
    <w:rsid w:val="006D2749"/>
    <w:rsid w:val="006D2875"/>
    <w:rsid w:val="006D2973"/>
    <w:rsid w:val="006D2A93"/>
    <w:rsid w:val="006D2BBE"/>
    <w:rsid w:val="006D2D9C"/>
    <w:rsid w:val="006D2E14"/>
    <w:rsid w:val="006D3242"/>
    <w:rsid w:val="006D326A"/>
    <w:rsid w:val="006D3281"/>
    <w:rsid w:val="006D32E0"/>
    <w:rsid w:val="006D32FF"/>
    <w:rsid w:val="006D3308"/>
    <w:rsid w:val="006D3399"/>
    <w:rsid w:val="006D33E6"/>
    <w:rsid w:val="006D3A9D"/>
    <w:rsid w:val="006D3D63"/>
    <w:rsid w:val="006D3F26"/>
    <w:rsid w:val="006D3FB5"/>
    <w:rsid w:val="006D409D"/>
    <w:rsid w:val="006D42E4"/>
    <w:rsid w:val="006D4305"/>
    <w:rsid w:val="006D435A"/>
    <w:rsid w:val="006D448B"/>
    <w:rsid w:val="006D44F2"/>
    <w:rsid w:val="006D457E"/>
    <w:rsid w:val="006D4643"/>
    <w:rsid w:val="006D475C"/>
    <w:rsid w:val="006D4815"/>
    <w:rsid w:val="006D4B53"/>
    <w:rsid w:val="006D4D04"/>
    <w:rsid w:val="006D4E4F"/>
    <w:rsid w:val="006D4F35"/>
    <w:rsid w:val="006D534E"/>
    <w:rsid w:val="006D53B9"/>
    <w:rsid w:val="006D5623"/>
    <w:rsid w:val="006D5656"/>
    <w:rsid w:val="006D585D"/>
    <w:rsid w:val="006D5ABD"/>
    <w:rsid w:val="006D5C3E"/>
    <w:rsid w:val="006D6263"/>
    <w:rsid w:val="006D63A6"/>
    <w:rsid w:val="006D64B8"/>
    <w:rsid w:val="006D64C6"/>
    <w:rsid w:val="006D6628"/>
    <w:rsid w:val="006D666E"/>
    <w:rsid w:val="006D669C"/>
    <w:rsid w:val="006D682A"/>
    <w:rsid w:val="006D688E"/>
    <w:rsid w:val="006D6895"/>
    <w:rsid w:val="006D68E2"/>
    <w:rsid w:val="006D6ADC"/>
    <w:rsid w:val="006D6BD1"/>
    <w:rsid w:val="006D6C4A"/>
    <w:rsid w:val="006D70EE"/>
    <w:rsid w:val="006D72C4"/>
    <w:rsid w:val="006D73B4"/>
    <w:rsid w:val="006D7590"/>
    <w:rsid w:val="006D7733"/>
    <w:rsid w:val="006D78F2"/>
    <w:rsid w:val="006D7CA0"/>
    <w:rsid w:val="006D7D04"/>
    <w:rsid w:val="006D7E37"/>
    <w:rsid w:val="006D7F91"/>
    <w:rsid w:val="006E008D"/>
    <w:rsid w:val="006E0188"/>
    <w:rsid w:val="006E032A"/>
    <w:rsid w:val="006E05AC"/>
    <w:rsid w:val="006E0868"/>
    <w:rsid w:val="006E0933"/>
    <w:rsid w:val="006E0AA4"/>
    <w:rsid w:val="006E0B57"/>
    <w:rsid w:val="006E0CEE"/>
    <w:rsid w:val="006E0DA8"/>
    <w:rsid w:val="006E0DAA"/>
    <w:rsid w:val="006E0E5E"/>
    <w:rsid w:val="006E0FB9"/>
    <w:rsid w:val="006E1055"/>
    <w:rsid w:val="006E146D"/>
    <w:rsid w:val="006E146E"/>
    <w:rsid w:val="006E149B"/>
    <w:rsid w:val="006E16CD"/>
    <w:rsid w:val="006E1791"/>
    <w:rsid w:val="006E1834"/>
    <w:rsid w:val="006E186B"/>
    <w:rsid w:val="006E1881"/>
    <w:rsid w:val="006E1AD3"/>
    <w:rsid w:val="006E1B0C"/>
    <w:rsid w:val="006E1CB5"/>
    <w:rsid w:val="006E1CCC"/>
    <w:rsid w:val="006E1D91"/>
    <w:rsid w:val="006E2094"/>
    <w:rsid w:val="006E20F9"/>
    <w:rsid w:val="006E216D"/>
    <w:rsid w:val="006E2280"/>
    <w:rsid w:val="006E239B"/>
    <w:rsid w:val="006E272D"/>
    <w:rsid w:val="006E278C"/>
    <w:rsid w:val="006E28D9"/>
    <w:rsid w:val="006E29C2"/>
    <w:rsid w:val="006E2AB2"/>
    <w:rsid w:val="006E2EF3"/>
    <w:rsid w:val="006E2F23"/>
    <w:rsid w:val="006E2FC9"/>
    <w:rsid w:val="006E3139"/>
    <w:rsid w:val="006E313E"/>
    <w:rsid w:val="006E3178"/>
    <w:rsid w:val="006E335F"/>
    <w:rsid w:val="006E34BE"/>
    <w:rsid w:val="006E3560"/>
    <w:rsid w:val="006E35EE"/>
    <w:rsid w:val="006E3670"/>
    <w:rsid w:val="006E3741"/>
    <w:rsid w:val="006E3746"/>
    <w:rsid w:val="006E3772"/>
    <w:rsid w:val="006E3843"/>
    <w:rsid w:val="006E3899"/>
    <w:rsid w:val="006E3A1C"/>
    <w:rsid w:val="006E3BDF"/>
    <w:rsid w:val="006E3BED"/>
    <w:rsid w:val="006E3C91"/>
    <w:rsid w:val="006E3CC8"/>
    <w:rsid w:val="006E3CEB"/>
    <w:rsid w:val="006E3EB9"/>
    <w:rsid w:val="006E3F4A"/>
    <w:rsid w:val="006E4067"/>
    <w:rsid w:val="006E4302"/>
    <w:rsid w:val="006E43D4"/>
    <w:rsid w:val="006E4622"/>
    <w:rsid w:val="006E466A"/>
    <w:rsid w:val="006E4772"/>
    <w:rsid w:val="006E47D2"/>
    <w:rsid w:val="006E47D8"/>
    <w:rsid w:val="006E4923"/>
    <w:rsid w:val="006E4BCB"/>
    <w:rsid w:val="006E4FE6"/>
    <w:rsid w:val="006E50F6"/>
    <w:rsid w:val="006E50FE"/>
    <w:rsid w:val="006E5319"/>
    <w:rsid w:val="006E536C"/>
    <w:rsid w:val="006E5413"/>
    <w:rsid w:val="006E54A7"/>
    <w:rsid w:val="006E567B"/>
    <w:rsid w:val="006E56C2"/>
    <w:rsid w:val="006E5914"/>
    <w:rsid w:val="006E5979"/>
    <w:rsid w:val="006E5E0C"/>
    <w:rsid w:val="006E5E51"/>
    <w:rsid w:val="006E5F3A"/>
    <w:rsid w:val="006E6022"/>
    <w:rsid w:val="006E6469"/>
    <w:rsid w:val="006E6522"/>
    <w:rsid w:val="006E6529"/>
    <w:rsid w:val="006E6732"/>
    <w:rsid w:val="006E67C0"/>
    <w:rsid w:val="006E67F9"/>
    <w:rsid w:val="006E697B"/>
    <w:rsid w:val="006E69EF"/>
    <w:rsid w:val="006E6AA7"/>
    <w:rsid w:val="006E6B53"/>
    <w:rsid w:val="006E6BAC"/>
    <w:rsid w:val="006E6D4D"/>
    <w:rsid w:val="006E6D56"/>
    <w:rsid w:val="006E6E63"/>
    <w:rsid w:val="006E6EA3"/>
    <w:rsid w:val="006E6F8E"/>
    <w:rsid w:val="006E7239"/>
    <w:rsid w:val="006E726C"/>
    <w:rsid w:val="006E740C"/>
    <w:rsid w:val="006E75BB"/>
    <w:rsid w:val="006E7631"/>
    <w:rsid w:val="006E7682"/>
    <w:rsid w:val="006E773E"/>
    <w:rsid w:val="006E7759"/>
    <w:rsid w:val="006E77F6"/>
    <w:rsid w:val="006E7865"/>
    <w:rsid w:val="006E78FB"/>
    <w:rsid w:val="006E793D"/>
    <w:rsid w:val="006E79EE"/>
    <w:rsid w:val="006E7A16"/>
    <w:rsid w:val="006E7ADB"/>
    <w:rsid w:val="006E7ADF"/>
    <w:rsid w:val="006E7B8D"/>
    <w:rsid w:val="006E7D42"/>
    <w:rsid w:val="006E7D68"/>
    <w:rsid w:val="006E7DD7"/>
    <w:rsid w:val="006E7E53"/>
    <w:rsid w:val="006E7F29"/>
    <w:rsid w:val="006F0022"/>
    <w:rsid w:val="006F00C9"/>
    <w:rsid w:val="006F015B"/>
    <w:rsid w:val="006F017C"/>
    <w:rsid w:val="006F02FA"/>
    <w:rsid w:val="006F0488"/>
    <w:rsid w:val="006F051F"/>
    <w:rsid w:val="006F0669"/>
    <w:rsid w:val="006F076D"/>
    <w:rsid w:val="006F07C8"/>
    <w:rsid w:val="006F0828"/>
    <w:rsid w:val="006F08F7"/>
    <w:rsid w:val="006F0A88"/>
    <w:rsid w:val="006F0B89"/>
    <w:rsid w:val="006F0C4C"/>
    <w:rsid w:val="006F0C81"/>
    <w:rsid w:val="006F0FEF"/>
    <w:rsid w:val="006F117D"/>
    <w:rsid w:val="006F1263"/>
    <w:rsid w:val="006F1294"/>
    <w:rsid w:val="006F138A"/>
    <w:rsid w:val="006F141C"/>
    <w:rsid w:val="006F1447"/>
    <w:rsid w:val="006F1510"/>
    <w:rsid w:val="006F1597"/>
    <w:rsid w:val="006F15ED"/>
    <w:rsid w:val="006F1782"/>
    <w:rsid w:val="006F1A29"/>
    <w:rsid w:val="006F1A9E"/>
    <w:rsid w:val="006F1EBC"/>
    <w:rsid w:val="006F205A"/>
    <w:rsid w:val="006F2128"/>
    <w:rsid w:val="006F219D"/>
    <w:rsid w:val="006F221E"/>
    <w:rsid w:val="006F23C3"/>
    <w:rsid w:val="006F2603"/>
    <w:rsid w:val="006F2958"/>
    <w:rsid w:val="006F2962"/>
    <w:rsid w:val="006F2975"/>
    <w:rsid w:val="006F2981"/>
    <w:rsid w:val="006F2AFC"/>
    <w:rsid w:val="006F2CCB"/>
    <w:rsid w:val="006F2D7D"/>
    <w:rsid w:val="006F2E1A"/>
    <w:rsid w:val="006F2E89"/>
    <w:rsid w:val="006F3119"/>
    <w:rsid w:val="006F321B"/>
    <w:rsid w:val="006F34BB"/>
    <w:rsid w:val="006F35CE"/>
    <w:rsid w:val="006F3630"/>
    <w:rsid w:val="006F371F"/>
    <w:rsid w:val="006F376B"/>
    <w:rsid w:val="006F3B1C"/>
    <w:rsid w:val="006F3B38"/>
    <w:rsid w:val="006F3B7E"/>
    <w:rsid w:val="006F3D62"/>
    <w:rsid w:val="006F3F23"/>
    <w:rsid w:val="006F420C"/>
    <w:rsid w:val="006F440F"/>
    <w:rsid w:val="006F4857"/>
    <w:rsid w:val="006F4D22"/>
    <w:rsid w:val="006F4DE5"/>
    <w:rsid w:val="006F4FEE"/>
    <w:rsid w:val="006F5040"/>
    <w:rsid w:val="006F5103"/>
    <w:rsid w:val="006F5135"/>
    <w:rsid w:val="006F5142"/>
    <w:rsid w:val="006F5418"/>
    <w:rsid w:val="006F54BF"/>
    <w:rsid w:val="006F54D3"/>
    <w:rsid w:val="006F55BD"/>
    <w:rsid w:val="006F5885"/>
    <w:rsid w:val="006F5996"/>
    <w:rsid w:val="006F5A36"/>
    <w:rsid w:val="006F6100"/>
    <w:rsid w:val="006F613F"/>
    <w:rsid w:val="006F6157"/>
    <w:rsid w:val="006F62D8"/>
    <w:rsid w:val="006F63C2"/>
    <w:rsid w:val="006F63D1"/>
    <w:rsid w:val="006F63E9"/>
    <w:rsid w:val="006F6448"/>
    <w:rsid w:val="006F654E"/>
    <w:rsid w:val="006F66F5"/>
    <w:rsid w:val="006F6827"/>
    <w:rsid w:val="006F682D"/>
    <w:rsid w:val="006F69E9"/>
    <w:rsid w:val="006F6A4F"/>
    <w:rsid w:val="006F6AFE"/>
    <w:rsid w:val="006F6B3C"/>
    <w:rsid w:val="006F6C02"/>
    <w:rsid w:val="006F6C8F"/>
    <w:rsid w:val="006F6DD0"/>
    <w:rsid w:val="006F6F85"/>
    <w:rsid w:val="006F6F91"/>
    <w:rsid w:val="006F70AA"/>
    <w:rsid w:val="006F72F6"/>
    <w:rsid w:val="006F730C"/>
    <w:rsid w:val="006F74A0"/>
    <w:rsid w:val="006F765A"/>
    <w:rsid w:val="006F786E"/>
    <w:rsid w:val="006F7996"/>
    <w:rsid w:val="006F7A0C"/>
    <w:rsid w:val="006F7A8C"/>
    <w:rsid w:val="006F7BC8"/>
    <w:rsid w:val="006F7C40"/>
    <w:rsid w:val="006F7CAB"/>
    <w:rsid w:val="006F7DB5"/>
    <w:rsid w:val="006F7ED8"/>
    <w:rsid w:val="006F7ED9"/>
    <w:rsid w:val="0070026D"/>
    <w:rsid w:val="007007B6"/>
    <w:rsid w:val="00700994"/>
    <w:rsid w:val="007009F4"/>
    <w:rsid w:val="00700D8C"/>
    <w:rsid w:val="00700EA7"/>
    <w:rsid w:val="00701087"/>
    <w:rsid w:val="007012B3"/>
    <w:rsid w:val="00701306"/>
    <w:rsid w:val="007013BF"/>
    <w:rsid w:val="00701683"/>
    <w:rsid w:val="007018C4"/>
    <w:rsid w:val="0070202F"/>
    <w:rsid w:val="00702134"/>
    <w:rsid w:val="00702274"/>
    <w:rsid w:val="00702294"/>
    <w:rsid w:val="00702307"/>
    <w:rsid w:val="0070233E"/>
    <w:rsid w:val="007024C3"/>
    <w:rsid w:val="00702858"/>
    <w:rsid w:val="00702865"/>
    <w:rsid w:val="00702C0C"/>
    <w:rsid w:val="00702EE1"/>
    <w:rsid w:val="00702F5E"/>
    <w:rsid w:val="0070308B"/>
    <w:rsid w:val="00703199"/>
    <w:rsid w:val="0070338E"/>
    <w:rsid w:val="007037FE"/>
    <w:rsid w:val="00703822"/>
    <w:rsid w:val="00703998"/>
    <w:rsid w:val="007039C7"/>
    <w:rsid w:val="007039DA"/>
    <w:rsid w:val="00703A05"/>
    <w:rsid w:val="00703BF8"/>
    <w:rsid w:val="00703C58"/>
    <w:rsid w:val="0070405B"/>
    <w:rsid w:val="00704071"/>
    <w:rsid w:val="007040E1"/>
    <w:rsid w:val="007041A9"/>
    <w:rsid w:val="00704211"/>
    <w:rsid w:val="007042F1"/>
    <w:rsid w:val="007044B1"/>
    <w:rsid w:val="0070468F"/>
    <w:rsid w:val="00704840"/>
    <w:rsid w:val="007049DC"/>
    <w:rsid w:val="00704A23"/>
    <w:rsid w:val="00704A71"/>
    <w:rsid w:val="00704ABD"/>
    <w:rsid w:val="00704AD5"/>
    <w:rsid w:val="00704B02"/>
    <w:rsid w:val="00704B0D"/>
    <w:rsid w:val="00704CA4"/>
    <w:rsid w:val="00704D01"/>
    <w:rsid w:val="00704D65"/>
    <w:rsid w:val="00704DB4"/>
    <w:rsid w:val="00704ECF"/>
    <w:rsid w:val="00705397"/>
    <w:rsid w:val="00705525"/>
    <w:rsid w:val="007058A7"/>
    <w:rsid w:val="00705C20"/>
    <w:rsid w:val="00705CA8"/>
    <w:rsid w:val="00705D33"/>
    <w:rsid w:val="00705E27"/>
    <w:rsid w:val="00705FA3"/>
    <w:rsid w:val="00705FC4"/>
    <w:rsid w:val="007060BF"/>
    <w:rsid w:val="007062C0"/>
    <w:rsid w:val="00706374"/>
    <w:rsid w:val="007063DE"/>
    <w:rsid w:val="00706462"/>
    <w:rsid w:val="007067E9"/>
    <w:rsid w:val="0070680F"/>
    <w:rsid w:val="00706976"/>
    <w:rsid w:val="007069B5"/>
    <w:rsid w:val="007069F4"/>
    <w:rsid w:val="00706B77"/>
    <w:rsid w:val="00706EC5"/>
    <w:rsid w:val="0070701A"/>
    <w:rsid w:val="00707025"/>
    <w:rsid w:val="007070CA"/>
    <w:rsid w:val="00707205"/>
    <w:rsid w:val="0070734E"/>
    <w:rsid w:val="007074E2"/>
    <w:rsid w:val="0070754B"/>
    <w:rsid w:val="00707618"/>
    <w:rsid w:val="00707623"/>
    <w:rsid w:val="007079C1"/>
    <w:rsid w:val="00707AAE"/>
    <w:rsid w:val="00707C19"/>
    <w:rsid w:val="007100EF"/>
    <w:rsid w:val="007106CC"/>
    <w:rsid w:val="0071083E"/>
    <w:rsid w:val="007108AD"/>
    <w:rsid w:val="00710D18"/>
    <w:rsid w:val="00710DA3"/>
    <w:rsid w:val="00710DD0"/>
    <w:rsid w:val="00710E1F"/>
    <w:rsid w:val="00710E78"/>
    <w:rsid w:val="00710EFC"/>
    <w:rsid w:val="00710F10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A8A"/>
    <w:rsid w:val="00711BAD"/>
    <w:rsid w:val="00711BED"/>
    <w:rsid w:val="00711F8A"/>
    <w:rsid w:val="00711FEF"/>
    <w:rsid w:val="00712207"/>
    <w:rsid w:val="007122D7"/>
    <w:rsid w:val="007126A7"/>
    <w:rsid w:val="007126BB"/>
    <w:rsid w:val="00712769"/>
    <w:rsid w:val="00712898"/>
    <w:rsid w:val="00712A0D"/>
    <w:rsid w:val="00712D00"/>
    <w:rsid w:val="00712E01"/>
    <w:rsid w:val="00712E09"/>
    <w:rsid w:val="00712EB0"/>
    <w:rsid w:val="00712F76"/>
    <w:rsid w:val="0071316E"/>
    <w:rsid w:val="007131A3"/>
    <w:rsid w:val="007132E5"/>
    <w:rsid w:val="0071331A"/>
    <w:rsid w:val="0071335A"/>
    <w:rsid w:val="00713474"/>
    <w:rsid w:val="0071363E"/>
    <w:rsid w:val="00713693"/>
    <w:rsid w:val="0071374B"/>
    <w:rsid w:val="0071376E"/>
    <w:rsid w:val="0071380B"/>
    <w:rsid w:val="00713931"/>
    <w:rsid w:val="00713D48"/>
    <w:rsid w:val="00713E28"/>
    <w:rsid w:val="00713EA4"/>
    <w:rsid w:val="00713EAD"/>
    <w:rsid w:val="00713EFB"/>
    <w:rsid w:val="00713F2D"/>
    <w:rsid w:val="00713FB8"/>
    <w:rsid w:val="0071408D"/>
    <w:rsid w:val="00714114"/>
    <w:rsid w:val="00714199"/>
    <w:rsid w:val="0071421D"/>
    <w:rsid w:val="007145DB"/>
    <w:rsid w:val="007146C1"/>
    <w:rsid w:val="0071495F"/>
    <w:rsid w:val="00714A0E"/>
    <w:rsid w:val="00714F22"/>
    <w:rsid w:val="00715184"/>
    <w:rsid w:val="0071528A"/>
    <w:rsid w:val="007153D8"/>
    <w:rsid w:val="0071540A"/>
    <w:rsid w:val="00715439"/>
    <w:rsid w:val="00715443"/>
    <w:rsid w:val="007155C7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050"/>
    <w:rsid w:val="00716092"/>
    <w:rsid w:val="007161D6"/>
    <w:rsid w:val="007162CC"/>
    <w:rsid w:val="00716364"/>
    <w:rsid w:val="0071640E"/>
    <w:rsid w:val="007164CE"/>
    <w:rsid w:val="007165EF"/>
    <w:rsid w:val="0071671F"/>
    <w:rsid w:val="00716761"/>
    <w:rsid w:val="0071691B"/>
    <w:rsid w:val="00716A57"/>
    <w:rsid w:val="00716A76"/>
    <w:rsid w:val="00716DB4"/>
    <w:rsid w:val="00717145"/>
    <w:rsid w:val="007171A2"/>
    <w:rsid w:val="007171DF"/>
    <w:rsid w:val="0071728D"/>
    <w:rsid w:val="007173B3"/>
    <w:rsid w:val="00717451"/>
    <w:rsid w:val="0071780B"/>
    <w:rsid w:val="0071783F"/>
    <w:rsid w:val="0071788D"/>
    <w:rsid w:val="00717951"/>
    <w:rsid w:val="00717959"/>
    <w:rsid w:val="00717A10"/>
    <w:rsid w:val="00717BFF"/>
    <w:rsid w:val="00717C02"/>
    <w:rsid w:val="00717CC8"/>
    <w:rsid w:val="00717D51"/>
    <w:rsid w:val="00717E5D"/>
    <w:rsid w:val="007201A1"/>
    <w:rsid w:val="007201EF"/>
    <w:rsid w:val="00720217"/>
    <w:rsid w:val="00720301"/>
    <w:rsid w:val="007203B4"/>
    <w:rsid w:val="007203BC"/>
    <w:rsid w:val="00720816"/>
    <w:rsid w:val="00720A77"/>
    <w:rsid w:val="00720CA3"/>
    <w:rsid w:val="00720E09"/>
    <w:rsid w:val="007210A5"/>
    <w:rsid w:val="007211CA"/>
    <w:rsid w:val="00721242"/>
    <w:rsid w:val="00721591"/>
    <w:rsid w:val="007217E4"/>
    <w:rsid w:val="0072187C"/>
    <w:rsid w:val="00721994"/>
    <w:rsid w:val="00721DAA"/>
    <w:rsid w:val="00721ED0"/>
    <w:rsid w:val="00721F19"/>
    <w:rsid w:val="00722011"/>
    <w:rsid w:val="00722091"/>
    <w:rsid w:val="007221E7"/>
    <w:rsid w:val="0072228F"/>
    <w:rsid w:val="007223AC"/>
    <w:rsid w:val="007225BE"/>
    <w:rsid w:val="007225C5"/>
    <w:rsid w:val="007227A0"/>
    <w:rsid w:val="00722814"/>
    <w:rsid w:val="007228B8"/>
    <w:rsid w:val="0072290F"/>
    <w:rsid w:val="00722A6A"/>
    <w:rsid w:val="00722F1F"/>
    <w:rsid w:val="00722F20"/>
    <w:rsid w:val="00723016"/>
    <w:rsid w:val="00723155"/>
    <w:rsid w:val="0072327E"/>
    <w:rsid w:val="007232AD"/>
    <w:rsid w:val="0072352C"/>
    <w:rsid w:val="007235F6"/>
    <w:rsid w:val="00723709"/>
    <w:rsid w:val="0072376D"/>
    <w:rsid w:val="007237A7"/>
    <w:rsid w:val="00723829"/>
    <w:rsid w:val="007239ED"/>
    <w:rsid w:val="00723CA1"/>
    <w:rsid w:val="00723CBF"/>
    <w:rsid w:val="00723D00"/>
    <w:rsid w:val="00723F6E"/>
    <w:rsid w:val="00724193"/>
    <w:rsid w:val="0072426B"/>
    <w:rsid w:val="007242FA"/>
    <w:rsid w:val="0072439A"/>
    <w:rsid w:val="0072448C"/>
    <w:rsid w:val="007245BD"/>
    <w:rsid w:val="00724672"/>
    <w:rsid w:val="00724678"/>
    <w:rsid w:val="0072467C"/>
    <w:rsid w:val="007246C0"/>
    <w:rsid w:val="0072471E"/>
    <w:rsid w:val="00724721"/>
    <w:rsid w:val="007248B5"/>
    <w:rsid w:val="00724975"/>
    <w:rsid w:val="00724C33"/>
    <w:rsid w:val="00724C5B"/>
    <w:rsid w:val="00724CAA"/>
    <w:rsid w:val="00724D7D"/>
    <w:rsid w:val="00724DFD"/>
    <w:rsid w:val="00724EC6"/>
    <w:rsid w:val="00724FD3"/>
    <w:rsid w:val="00725016"/>
    <w:rsid w:val="00725210"/>
    <w:rsid w:val="00725733"/>
    <w:rsid w:val="00725770"/>
    <w:rsid w:val="0072577C"/>
    <w:rsid w:val="00725857"/>
    <w:rsid w:val="00725D7A"/>
    <w:rsid w:val="00725E55"/>
    <w:rsid w:val="0072617E"/>
    <w:rsid w:val="007261AB"/>
    <w:rsid w:val="00726222"/>
    <w:rsid w:val="00726327"/>
    <w:rsid w:val="00726580"/>
    <w:rsid w:val="007265DE"/>
    <w:rsid w:val="0072665C"/>
    <w:rsid w:val="0072676B"/>
    <w:rsid w:val="0072680E"/>
    <w:rsid w:val="00726857"/>
    <w:rsid w:val="00726919"/>
    <w:rsid w:val="00726C41"/>
    <w:rsid w:val="00726DD8"/>
    <w:rsid w:val="00726E03"/>
    <w:rsid w:val="00726E12"/>
    <w:rsid w:val="00726EE5"/>
    <w:rsid w:val="007271D1"/>
    <w:rsid w:val="00727455"/>
    <w:rsid w:val="007276E2"/>
    <w:rsid w:val="00727797"/>
    <w:rsid w:val="007279CD"/>
    <w:rsid w:val="00727B85"/>
    <w:rsid w:val="00727D23"/>
    <w:rsid w:val="00727D97"/>
    <w:rsid w:val="00727FAE"/>
    <w:rsid w:val="00727FC7"/>
    <w:rsid w:val="007300AB"/>
    <w:rsid w:val="00730152"/>
    <w:rsid w:val="00730205"/>
    <w:rsid w:val="00730649"/>
    <w:rsid w:val="007306A2"/>
    <w:rsid w:val="0073082F"/>
    <w:rsid w:val="00730A18"/>
    <w:rsid w:val="00730F79"/>
    <w:rsid w:val="00730FEB"/>
    <w:rsid w:val="0073111E"/>
    <w:rsid w:val="00731241"/>
    <w:rsid w:val="0073124F"/>
    <w:rsid w:val="0073127E"/>
    <w:rsid w:val="0073158E"/>
    <w:rsid w:val="00731624"/>
    <w:rsid w:val="0073188A"/>
    <w:rsid w:val="007318FD"/>
    <w:rsid w:val="00731938"/>
    <w:rsid w:val="00731948"/>
    <w:rsid w:val="00731984"/>
    <w:rsid w:val="00731B69"/>
    <w:rsid w:val="00731BEB"/>
    <w:rsid w:val="00731D61"/>
    <w:rsid w:val="00731ECD"/>
    <w:rsid w:val="007320EF"/>
    <w:rsid w:val="007321BC"/>
    <w:rsid w:val="007321FC"/>
    <w:rsid w:val="007323B9"/>
    <w:rsid w:val="00732538"/>
    <w:rsid w:val="007325F8"/>
    <w:rsid w:val="00732815"/>
    <w:rsid w:val="00732B65"/>
    <w:rsid w:val="00732C1A"/>
    <w:rsid w:val="00732C75"/>
    <w:rsid w:val="00732C7D"/>
    <w:rsid w:val="00732FAA"/>
    <w:rsid w:val="00732FAD"/>
    <w:rsid w:val="00733170"/>
    <w:rsid w:val="007331FD"/>
    <w:rsid w:val="007332B6"/>
    <w:rsid w:val="00733459"/>
    <w:rsid w:val="00733535"/>
    <w:rsid w:val="0073369C"/>
    <w:rsid w:val="007337E9"/>
    <w:rsid w:val="00733BBF"/>
    <w:rsid w:val="00733C0B"/>
    <w:rsid w:val="00733D10"/>
    <w:rsid w:val="0073400F"/>
    <w:rsid w:val="007341E3"/>
    <w:rsid w:val="007342E1"/>
    <w:rsid w:val="0073433D"/>
    <w:rsid w:val="0073444B"/>
    <w:rsid w:val="00734668"/>
    <w:rsid w:val="00734775"/>
    <w:rsid w:val="007347A9"/>
    <w:rsid w:val="007348AE"/>
    <w:rsid w:val="007348D1"/>
    <w:rsid w:val="00734921"/>
    <w:rsid w:val="00734A74"/>
    <w:rsid w:val="00734C86"/>
    <w:rsid w:val="00734DA8"/>
    <w:rsid w:val="00734E27"/>
    <w:rsid w:val="00734EA9"/>
    <w:rsid w:val="00735007"/>
    <w:rsid w:val="00735067"/>
    <w:rsid w:val="00735083"/>
    <w:rsid w:val="00735258"/>
    <w:rsid w:val="007354E6"/>
    <w:rsid w:val="007355C5"/>
    <w:rsid w:val="00735862"/>
    <w:rsid w:val="00735888"/>
    <w:rsid w:val="0073595D"/>
    <w:rsid w:val="00735C78"/>
    <w:rsid w:val="00735F51"/>
    <w:rsid w:val="00735F55"/>
    <w:rsid w:val="00735FAF"/>
    <w:rsid w:val="0073601B"/>
    <w:rsid w:val="00736256"/>
    <w:rsid w:val="007363FB"/>
    <w:rsid w:val="00736614"/>
    <w:rsid w:val="0073667C"/>
    <w:rsid w:val="00736908"/>
    <w:rsid w:val="00736AA5"/>
    <w:rsid w:val="00736B7A"/>
    <w:rsid w:val="00736C3C"/>
    <w:rsid w:val="00736CBA"/>
    <w:rsid w:val="00736DBD"/>
    <w:rsid w:val="00736EF4"/>
    <w:rsid w:val="0073713D"/>
    <w:rsid w:val="007373B0"/>
    <w:rsid w:val="00737403"/>
    <w:rsid w:val="0073749E"/>
    <w:rsid w:val="00737605"/>
    <w:rsid w:val="00737708"/>
    <w:rsid w:val="0073771E"/>
    <w:rsid w:val="00737866"/>
    <w:rsid w:val="00737894"/>
    <w:rsid w:val="00737978"/>
    <w:rsid w:val="00737DBA"/>
    <w:rsid w:val="00737EAF"/>
    <w:rsid w:val="00737FAE"/>
    <w:rsid w:val="00740169"/>
    <w:rsid w:val="00740443"/>
    <w:rsid w:val="00740541"/>
    <w:rsid w:val="007405B7"/>
    <w:rsid w:val="0074078E"/>
    <w:rsid w:val="007407F0"/>
    <w:rsid w:val="0074080E"/>
    <w:rsid w:val="00740A27"/>
    <w:rsid w:val="00740A80"/>
    <w:rsid w:val="0074103D"/>
    <w:rsid w:val="00741526"/>
    <w:rsid w:val="007416C7"/>
    <w:rsid w:val="007416D3"/>
    <w:rsid w:val="00741763"/>
    <w:rsid w:val="0074177D"/>
    <w:rsid w:val="0074185B"/>
    <w:rsid w:val="007419B6"/>
    <w:rsid w:val="007419F1"/>
    <w:rsid w:val="00741A65"/>
    <w:rsid w:val="00741A79"/>
    <w:rsid w:val="00741D10"/>
    <w:rsid w:val="00741F6F"/>
    <w:rsid w:val="00741FFA"/>
    <w:rsid w:val="00742006"/>
    <w:rsid w:val="00742080"/>
    <w:rsid w:val="0074224D"/>
    <w:rsid w:val="00742288"/>
    <w:rsid w:val="007422ED"/>
    <w:rsid w:val="00742344"/>
    <w:rsid w:val="00742755"/>
    <w:rsid w:val="00742A0A"/>
    <w:rsid w:val="00742A1D"/>
    <w:rsid w:val="00742A83"/>
    <w:rsid w:val="00742A87"/>
    <w:rsid w:val="00742B75"/>
    <w:rsid w:val="00742E19"/>
    <w:rsid w:val="00742F0D"/>
    <w:rsid w:val="00742F46"/>
    <w:rsid w:val="00742FAD"/>
    <w:rsid w:val="0074332D"/>
    <w:rsid w:val="00743424"/>
    <w:rsid w:val="0074349D"/>
    <w:rsid w:val="007434B3"/>
    <w:rsid w:val="007435C5"/>
    <w:rsid w:val="0074384A"/>
    <w:rsid w:val="0074385E"/>
    <w:rsid w:val="00743860"/>
    <w:rsid w:val="0074389E"/>
    <w:rsid w:val="007438E2"/>
    <w:rsid w:val="00743902"/>
    <w:rsid w:val="0074399A"/>
    <w:rsid w:val="00743ECD"/>
    <w:rsid w:val="00743F19"/>
    <w:rsid w:val="0074405E"/>
    <w:rsid w:val="007440A3"/>
    <w:rsid w:val="00744290"/>
    <w:rsid w:val="00744321"/>
    <w:rsid w:val="007443BF"/>
    <w:rsid w:val="007446F0"/>
    <w:rsid w:val="007449C7"/>
    <w:rsid w:val="00744CB3"/>
    <w:rsid w:val="00745293"/>
    <w:rsid w:val="00745534"/>
    <w:rsid w:val="007456A9"/>
    <w:rsid w:val="007457CF"/>
    <w:rsid w:val="0074584E"/>
    <w:rsid w:val="00745916"/>
    <w:rsid w:val="00745B75"/>
    <w:rsid w:val="00745C01"/>
    <w:rsid w:val="00745CED"/>
    <w:rsid w:val="00745D11"/>
    <w:rsid w:val="00745D6D"/>
    <w:rsid w:val="00745F64"/>
    <w:rsid w:val="00746019"/>
    <w:rsid w:val="007460B0"/>
    <w:rsid w:val="007460BE"/>
    <w:rsid w:val="007460D9"/>
    <w:rsid w:val="0074616C"/>
    <w:rsid w:val="00746320"/>
    <w:rsid w:val="00746497"/>
    <w:rsid w:val="00746619"/>
    <w:rsid w:val="0074682D"/>
    <w:rsid w:val="0074684F"/>
    <w:rsid w:val="00746A48"/>
    <w:rsid w:val="00746EAA"/>
    <w:rsid w:val="00746F44"/>
    <w:rsid w:val="00746F86"/>
    <w:rsid w:val="00746FED"/>
    <w:rsid w:val="00746FF7"/>
    <w:rsid w:val="007470B7"/>
    <w:rsid w:val="00747180"/>
    <w:rsid w:val="00747231"/>
    <w:rsid w:val="00747246"/>
    <w:rsid w:val="0074742A"/>
    <w:rsid w:val="007475FF"/>
    <w:rsid w:val="0074761C"/>
    <w:rsid w:val="007477DD"/>
    <w:rsid w:val="0074789B"/>
    <w:rsid w:val="00747950"/>
    <w:rsid w:val="00747AFE"/>
    <w:rsid w:val="007502B3"/>
    <w:rsid w:val="007503DE"/>
    <w:rsid w:val="007504DF"/>
    <w:rsid w:val="00750693"/>
    <w:rsid w:val="00750818"/>
    <w:rsid w:val="00750897"/>
    <w:rsid w:val="00750D06"/>
    <w:rsid w:val="00750D41"/>
    <w:rsid w:val="00750DCD"/>
    <w:rsid w:val="00750E04"/>
    <w:rsid w:val="00750F06"/>
    <w:rsid w:val="00750F2C"/>
    <w:rsid w:val="00751066"/>
    <w:rsid w:val="00751114"/>
    <w:rsid w:val="0075122D"/>
    <w:rsid w:val="007512A3"/>
    <w:rsid w:val="00751330"/>
    <w:rsid w:val="00751398"/>
    <w:rsid w:val="007513D9"/>
    <w:rsid w:val="007516D9"/>
    <w:rsid w:val="007516DF"/>
    <w:rsid w:val="00751912"/>
    <w:rsid w:val="00751AE0"/>
    <w:rsid w:val="00751C90"/>
    <w:rsid w:val="00751CD9"/>
    <w:rsid w:val="00751D85"/>
    <w:rsid w:val="00751DB5"/>
    <w:rsid w:val="00751E30"/>
    <w:rsid w:val="00752057"/>
    <w:rsid w:val="007523C3"/>
    <w:rsid w:val="00752591"/>
    <w:rsid w:val="00752724"/>
    <w:rsid w:val="007527D3"/>
    <w:rsid w:val="007528DC"/>
    <w:rsid w:val="00752A0F"/>
    <w:rsid w:val="00752A5A"/>
    <w:rsid w:val="00752B03"/>
    <w:rsid w:val="00752C77"/>
    <w:rsid w:val="00752EC1"/>
    <w:rsid w:val="00752EEE"/>
    <w:rsid w:val="00752F4D"/>
    <w:rsid w:val="00752F60"/>
    <w:rsid w:val="00752FD2"/>
    <w:rsid w:val="007530C0"/>
    <w:rsid w:val="0075317B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3EB4"/>
    <w:rsid w:val="007543C1"/>
    <w:rsid w:val="00754484"/>
    <w:rsid w:val="007545F1"/>
    <w:rsid w:val="0075494A"/>
    <w:rsid w:val="00754975"/>
    <w:rsid w:val="00754C02"/>
    <w:rsid w:val="00754C61"/>
    <w:rsid w:val="00754DA6"/>
    <w:rsid w:val="00754E04"/>
    <w:rsid w:val="00754EBA"/>
    <w:rsid w:val="00755091"/>
    <w:rsid w:val="007551FA"/>
    <w:rsid w:val="00755271"/>
    <w:rsid w:val="007552D3"/>
    <w:rsid w:val="00755577"/>
    <w:rsid w:val="0075569D"/>
    <w:rsid w:val="00755742"/>
    <w:rsid w:val="007558C6"/>
    <w:rsid w:val="00755C6A"/>
    <w:rsid w:val="00755E61"/>
    <w:rsid w:val="00756286"/>
    <w:rsid w:val="007562C5"/>
    <w:rsid w:val="007562DB"/>
    <w:rsid w:val="007562DC"/>
    <w:rsid w:val="00756561"/>
    <w:rsid w:val="007565E4"/>
    <w:rsid w:val="00756847"/>
    <w:rsid w:val="0075687F"/>
    <w:rsid w:val="00756A23"/>
    <w:rsid w:val="00756A31"/>
    <w:rsid w:val="00756AD4"/>
    <w:rsid w:val="007570DE"/>
    <w:rsid w:val="00757172"/>
    <w:rsid w:val="007571C2"/>
    <w:rsid w:val="007575BD"/>
    <w:rsid w:val="00757841"/>
    <w:rsid w:val="00757913"/>
    <w:rsid w:val="007579E0"/>
    <w:rsid w:val="00757C92"/>
    <w:rsid w:val="00757F5E"/>
    <w:rsid w:val="00760077"/>
    <w:rsid w:val="0076011A"/>
    <w:rsid w:val="007602E8"/>
    <w:rsid w:val="007602F4"/>
    <w:rsid w:val="007603D1"/>
    <w:rsid w:val="007603E9"/>
    <w:rsid w:val="00760442"/>
    <w:rsid w:val="0076053F"/>
    <w:rsid w:val="007605FF"/>
    <w:rsid w:val="00760618"/>
    <w:rsid w:val="007608C6"/>
    <w:rsid w:val="00760936"/>
    <w:rsid w:val="00760945"/>
    <w:rsid w:val="00760BF8"/>
    <w:rsid w:val="00760CF8"/>
    <w:rsid w:val="00760E03"/>
    <w:rsid w:val="00760E57"/>
    <w:rsid w:val="007610EC"/>
    <w:rsid w:val="0076126B"/>
    <w:rsid w:val="0076136F"/>
    <w:rsid w:val="00761490"/>
    <w:rsid w:val="0076155C"/>
    <w:rsid w:val="00761886"/>
    <w:rsid w:val="00761944"/>
    <w:rsid w:val="00761B24"/>
    <w:rsid w:val="00761D94"/>
    <w:rsid w:val="00761F6F"/>
    <w:rsid w:val="007620C3"/>
    <w:rsid w:val="00762204"/>
    <w:rsid w:val="00762238"/>
    <w:rsid w:val="007623EF"/>
    <w:rsid w:val="00762792"/>
    <w:rsid w:val="007627E9"/>
    <w:rsid w:val="00762935"/>
    <w:rsid w:val="00762B6B"/>
    <w:rsid w:val="00762CE4"/>
    <w:rsid w:val="00762F0E"/>
    <w:rsid w:val="00763130"/>
    <w:rsid w:val="0076313B"/>
    <w:rsid w:val="007631D1"/>
    <w:rsid w:val="007637DF"/>
    <w:rsid w:val="00763831"/>
    <w:rsid w:val="0076386E"/>
    <w:rsid w:val="00763983"/>
    <w:rsid w:val="007639D5"/>
    <w:rsid w:val="00763AAD"/>
    <w:rsid w:val="00763D54"/>
    <w:rsid w:val="00763D61"/>
    <w:rsid w:val="00763DE5"/>
    <w:rsid w:val="00763E99"/>
    <w:rsid w:val="007641DE"/>
    <w:rsid w:val="007642FD"/>
    <w:rsid w:val="00764559"/>
    <w:rsid w:val="007647A9"/>
    <w:rsid w:val="0076485F"/>
    <w:rsid w:val="0076498B"/>
    <w:rsid w:val="00764A26"/>
    <w:rsid w:val="00764A3C"/>
    <w:rsid w:val="00764C5E"/>
    <w:rsid w:val="00764D07"/>
    <w:rsid w:val="00764F0D"/>
    <w:rsid w:val="007650F7"/>
    <w:rsid w:val="007651FB"/>
    <w:rsid w:val="00765258"/>
    <w:rsid w:val="0076588D"/>
    <w:rsid w:val="0076589A"/>
    <w:rsid w:val="00765B47"/>
    <w:rsid w:val="00765B52"/>
    <w:rsid w:val="00765B7D"/>
    <w:rsid w:val="00765E5D"/>
    <w:rsid w:val="00765F3F"/>
    <w:rsid w:val="0076614E"/>
    <w:rsid w:val="00766950"/>
    <w:rsid w:val="0076698D"/>
    <w:rsid w:val="00766A37"/>
    <w:rsid w:val="00766B21"/>
    <w:rsid w:val="00766E5B"/>
    <w:rsid w:val="00766EF4"/>
    <w:rsid w:val="00766F85"/>
    <w:rsid w:val="00766F95"/>
    <w:rsid w:val="00766FCF"/>
    <w:rsid w:val="00766FF8"/>
    <w:rsid w:val="007670B8"/>
    <w:rsid w:val="0076718C"/>
    <w:rsid w:val="00767256"/>
    <w:rsid w:val="0076733A"/>
    <w:rsid w:val="0076745F"/>
    <w:rsid w:val="0076753A"/>
    <w:rsid w:val="0076777E"/>
    <w:rsid w:val="00767896"/>
    <w:rsid w:val="00767976"/>
    <w:rsid w:val="00767A8F"/>
    <w:rsid w:val="00767B11"/>
    <w:rsid w:val="00767B7E"/>
    <w:rsid w:val="00767BDA"/>
    <w:rsid w:val="00767BE2"/>
    <w:rsid w:val="00767C3A"/>
    <w:rsid w:val="00767CF6"/>
    <w:rsid w:val="00767F19"/>
    <w:rsid w:val="00767F51"/>
    <w:rsid w:val="0077016B"/>
    <w:rsid w:val="00770371"/>
    <w:rsid w:val="007705E1"/>
    <w:rsid w:val="0077060D"/>
    <w:rsid w:val="007706E3"/>
    <w:rsid w:val="007706E6"/>
    <w:rsid w:val="00770708"/>
    <w:rsid w:val="007707D2"/>
    <w:rsid w:val="0077091E"/>
    <w:rsid w:val="00770C48"/>
    <w:rsid w:val="00770E05"/>
    <w:rsid w:val="00770E0B"/>
    <w:rsid w:val="00770F66"/>
    <w:rsid w:val="007711E5"/>
    <w:rsid w:val="007716DE"/>
    <w:rsid w:val="00771732"/>
    <w:rsid w:val="00771833"/>
    <w:rsid w:val="007718E5"/>
    <w:rsid w:val="0077191E"/>
    <w:rsid w:val="00771C46"/>
    <w:rsid w:val="00771CF1"/>
    <w:rsid w:val="00771F65"/>
    <w:rsid w:val="00771F74"/>
    <w:rsid w:val="00772057"/>
    <w:rsid w:val="00772186"/>
    <w:rsid w:val="007721C8"/>
    <w:rsid w:val="007722E7"/>
    <w:rsid w:val="007726B8"/>
    <w:rsid w:val="00772C20"/>
    <w:rsid w:val="00772CBF"/>
    <w:rsid w:val="00772D31"/>
    <w:rsid w:val="00772DFD"/>
    <w:rsid w:val="00772E73"/>
    <w:rsid w:val="00772E7F"/>
    <w:rsid w:val="00773211"/>
    <w:rsid w:val="00773269"/>
    <w:rsid w:val="00773428"/>
    <w:rsid w:val="007737C0"/>
    <w:rsid w:val="0077386D"/>
    <w:rsid w:val="007738EF"/>
    <w:rsid w:val="00773D31"/>
    <w:rsid w:val="00773D44"/>
    <w:rsid w:val="00773F74"/>
    <w:rsid w:val="00773F77"/>
    <w:rsid w:val="00773FAE"/>
    <w:rsid w:val="007741A5"/>
    <w:rsid w:val="007741EF"/>
    <w:rsid w:val="007744FC"/>
    <w:rsid w:val="007746DB"/>
    <w:rsid w:val="00774E07"/>
    <w:rsid w:val="00774ED5"/>
    <w:rsid w:val="00774FE1"/>
    <w:rsid w:val="00775034"/>
    <w:rsid w:val="00775066"/>
    <w:rsid w:val="00775193"/>
    <w:rsid w:val="007751B7"/>
    <w:rsid w:val="007751EF"/>
    <w:rsid w:val="0077537A"/>
    <w:rsid w:val="007753BE"/>
    <w:rsid w:val="007754C6"/>
    <w:rsid w:val="007754FE"/>
    <w:rsid w:val="0077560E"/>
    <w:rsid w:val="00775761"/>
    <w:rsid w:val="00775851"/>
    <w:rsid w:val="00775AB7"/>
    <w:rsid w:val="00775B2E"/>
    <w:rsid w:val="00775B5E"/>
    <w:rsid w:val="00775D79"/>
    <w:rsid w:val="00775E5D"/>
    <w:rsid w:val="00775EF1"/>
    <w:rsid w:val="007760A4"/>
    <w:rsid w:val="007760DA"/>
    <w:rsid w:val="00776118"/>
    <w:rsid w:val="007761FC"/>
    <w:rsid w:val="0077621C"/>
    <w:rsid w:val="00776304"/>
    <w:rsid w:val="0077630B"/>
    <w:rsid w:val="00776333"/>
    <w:rsid w:val="00776341"/>
    <w:rsid w:val="0077645D"/>
    <w:rsid w:val="007765BD"/>
    <w:rsid w:val="00776715"/>
    <w:rsid w:val="00776779"/>
    <w:rsid w:val="007767AB"/>
    <w:rsid w:val="0077685B"/>
    <w:rsid w:val="0077692E"/>
    <w:rsid w:val="00776B23"/>
    <w:rsid w:val="00776C21"/>
    <w:rsid w:val="00776D42"/>
    <w:rsid w:val="00776FD3"/>
    <w:rsid w:val="007770A8"/>
    <w:rsid w:val="007770FC"/>
    <w:rsid w:val="00777461"/>
    <w:rsid w:val="00777590"/>
    <w:rsid w:val="007777A7"/>
    <w:rsid w:val="007779F6"/>
    <w:rsid w:val="00777B9C"/>
    <w:rsid w:val="00777C98"/>
    <w:rsid w:val="00777CE2"/>
    <w:rsid w:val="007803BF"/>
    <w:rsid w:val="00780424"/>
    <w:rsid w:val="00780533"/>
    <w:rsid w:val="00780606"/>
    <w:rsid w:val="00780664"/>
    <w:rsid w:val="00780773"/>
    <w:rsid w:val="00780870"/>
    <w:rsid w:val="00780A7E"/>
    <w:rsid w:val="00780B0B"/>
    <w:rsid w:val="00780B2E"/>
    <w:rsid w:val="00780BD4"/>
    <w:rsid w:val="00780C76"/>
    <w:rsid w:val="00780D63"/>
    <w:rsid w:val="00781152"/>
    <w:rsid w:val="007811C0"/>
    <w:rsid w:val="0078136D"/>
    <w:rsid w:val="007813B4"/>
    <w:rsid w:val="0078172B"/>
    <w:rsid w:val="00781745"/>
    <w:rsid w:val="00781A45"/>
    <w:rsid w:val="00781ACA"/>
    <w:rsid w:val="00781AD1"/>
    <w:rsid w:val="00781BA1"/>
    <w:rsid w:val="00781F55"/>
    <w:rsid w:val="00782043"/>
    <w:rsid w:val="007820D4"/>
    <w:rsid w:val="007822F7"/>
    <w:rsid w:val="007823DF"/>
    <w:rsid w:val="00782560"/>
    <w:rsid w:val="007826FE"/>
    <w:rsid w:val="007827C1"/>
    <w:rsid w:val="007829C1"/>
    <w:rsid w:val="00782ACF"/>
    <w:rsid w:val="00782E17"/>
    <w:rsid w:val="007831A9"/>
    <w:rsid w:val="0078325D"/>
    <w:rsid w:val="007832D7"/>
    <w:rsid w:val="007832DA"/>
    <w:rsid w:val="007832DF"/>
    <w:rsid w:val="007833FC"/>
    <w:rsid w:val="00783409"/>
    <w:rsid w:val="00783462"/>
    <w:rsid w:val="007834D0"/>
    <w:rsid w:val="0078364C"/>
    <w:rsid w:val="007837A9"/>
    <w:rsid w:val="00783848"/>
    <w:rsid w:val="00783A93"/>
    <w:rsid w:val="00783CD8"/>
    <w:rsid w:val="00783D25"/>
    <w:rsid w:val="00783D73"/>
    <w:rsid w:val="00783DD8"/>
    <w:rsid w:val="00783E76"/>
    <w:rsid w:val="00783E7A"/>
    <w:rsid w:val="00783F72"/>
    <w:rsid w:val="00784019"/>
    <w:rsid w:val="00784073"/>
    <w:rsid w:val="00784359"/>
    <w:rsid w:val="00784454"/>
    <w:rsid w:val="00784479"/>
    <w:rsid w:val="007846CD"/>
    <w:rsid w:val="007847F5"/>
    <w:rsid w:val="0078487E"/>
    <w:rsid w:val="007848B1"/>
    <w:rsid w:val="007848CF"/>
    <w:rsid w:val="00784981"/>
    <w:rsid w:val="00784AC3"/>
    <w:rsid w:val="00784E81"/>
    <w:rsid w:val="00785185"/>
    <w:rsid w:val="007853D6"/>
    <w:rsid w:val="007854A3"/>
    <w:rsid w:val="0078552B"/>
    <w:rsid w:val="00785533"/>
    <w:rsid w:val="00785657"/>
    <w:rsid w:val="007856C0"/>
    <w:rsid w:val="00785707"/>
    <w:rsid w:val="007858A7"/>
    <w:rsid w:val="00785A36"/>
    <w:rsid w:val="00785A3F"/>
    <w:rsid w:val="00785B01"/>
    <w:rsid w:val="00785C29"/>
    <w:rsid w:val="00785CF2"/>
    <w:rsid w:val="00785E91"/>
    <w:rsid w:val="00785F5A"/>
    <w:rsid w:val="007860BD"/>
    <w:rsid w:val="0078626A"/>
    <w:rsid w:val="007862C5"/>
    <w:rsid w:val="00786448"/>
    <w:rsid w:val="007866EA"/>
    <w:rsid w:val="00786860"/>
    <w:rsid w:val="0078696A"/>
    <w:rsid w:val="00786B93"/>
    <w:rsid w:val="00786BFE"/>
    <w:rsid w:val="00786C5D"/>
    <w:rsid w:val="00786E79"/>
    <w:rsid w:val="00787085"/>
    <w:rsid w:val="00787173"/>
    <w:rsid w:val="0078727B"/>
    <w:rsid w:val="0078729F"/>
    <w:rsid w:val="007873D9"/>
    <w:rsid w:val="00787580"/>
    <w:rsid w:val="007875A1"/>
    <w:rsid w:val="00787668"/>
    <w:rsid w:val="007876CC"/>
    <w:rsid w:val="0078775B"/>
    <w:rsid w:val="007877BC"/>
    <w:rsid w:val="007878BA"/>
    <w:rsid w:val="0078790A"/>
    <w:rsid w:val="00787ED5"/>
    <w:rsid w:val="00787F67"/>
    <w:rsid w:val="00790013"/>
    <w:rsid w:val="00790058"/>
    <w:rsid w:val="00790060"/>
    <w:rsid w:val="007901A6"/>
    <w:rsid w:val="00790227"/>
    <w:rsid w:val="0079040C"/>
    <w:rsid w:val="00790739"/>
    <w:rsid w:val="007909C2"/>
    <w:rsid w:val="00790A24"/>
    <w:rsid w:val="00790CBA"/>
    <w:rsid w:val="00790D03"/>
    <w:rsid w:val="007914D7"/>
    <w:rsid w:val="00791634"/>
    <w:rsid w:val="00791A66"/>
    <w:rsid w:val="00791B17"/>
    <w:rsid w:val="00791C3B"/>
    <w:rsid w:val="00791C70"/>
    <w:rsid w:val="00791D74"/>
    <w:rsid w:val="00792133"/>
    <w:rsid w:val="007921C1"/>
    <w:rsid w:val="007921CE"/>
    <w:rsid w:val="00792285"/>
    <w:rsid w:val="00792344"/>
    <w:rsid w:val="007928EB"/>
    <w:rsid w:val="00792968"/>
    <w:rsid w:val="00792DA8"/>
    <w:rsid w:val="00792DCB"/>
    <w:rsid w:val="00792DDE"/>
    <w:rsid w:val="00792F41"/>
    <w:rsid w:val="00793246"/>
    <w:rsid w:val="0079325C"/>
    <w:rsid w:val="007932C2"/>
    <w:rsid w:val="00793421"/>
    <w:rsid w:val="0079365A"/>
    <w:rsid w:val="007937AF"/>
    <w:rsid w:val="007937CD"/>
    <w:rsid w:val="0079387C"/>
    <w:rsid w:val="007939DA"/>
    <w:rsid w:val="00793AA1"/>
    <w:rsid w:val="00793AF6"/>
    <w:rsid w:val="00793B39"/>
    <w:rsid w:val="00793BF8"/>
    <w:rsid w:val="00793FA5"/>
    <w:rsid w:val="0079417B"/>
    <w:rsid w:val="0079417F"/>
    <w:rsid w:val="007941D0"/>
    <w:rsid w:val="007942AB"/>
    <w:rsid w:val="00794372"/>
    <w:rsid w:val="007943AE"/>
    <w:rsid w:val="00794492"/>
    <w:rsid w:val="007944C9"/>
    <w:rsid w:val="007947C6"/>
    <w:rsid w:val="00794C5B"/>
    <w:rsid w:val="00794DC6"/>
    <w:rsid w:val="00794E76"/>
    <w:rsid w:val="00794FBC"/>
    <w:rsid w:val="00795091"/>
    <w:rsid w:val="0079517D"/>
    <w:rsid w:val="00795201"/>
    <w:rsid w:val="0079521B"/>
    <w:rsid w:val="007953DF"/>
    <w:rsid w:val="007956DC"/>
    <w:rsid w:val="0079597A"/>
    <w:rsid w:val="00795987"/>
    <w:rsid w:val="00795C04"/>
    <w:rsid w:val="00795D46"/>
    <w:rsid w:val="00795F06"/>
    <w:rsid w:val="00795F80"/>
    <w:rsid w:val="0079601B"/>
    <w:rsid w:val="00796167"/>
    <w:rsid w:val="007961A1"/>
    <w:rsid w:val="0079648F"/>
    <w:rsid w:val="00796536"/>
    <w:rsid w:val="007965AC"/>
    <w:rsid w:val="0079678E"/>
    <w:rsid w:val="00796849"/>
    <w:rsid w:val="00796997"/>
    <w:rsid w:val="007969AD"/>
    <w:rsid w:val="00796A98"/>
    <w:rsid w:val="00796AC2"/>
    <w:rsid w:val="00796B32"/>
    <w:rsid w:val="00796C6D"/>
    <w:rsid w:val="00796CB0"/>
    <w:rsid w:val="00796CEF"/>
    <w:rsid w:val="00797001"/>
    <w:rsid w:val="00797179"/>
    <w:rsid w:val="0079722F"/>
    <w:rsid w:val="007972C8"/>
    <w:rsid w:val="007973F1"/>
    <w:rsid w:val="007974C8"/>
    <w:rsid w:val="00797741"/>
    <w:rsid w:val="007977CD"/>
    <w:rsid w:val="0079795F"/>
    <w:rsid w:val="007979B8"/>
    <w:rsid w:val="00797B11"/>
    <w:rsid w:val="00797BA6"/>
    <w:rsid w:val="00797EA5"/>
    <w:rsid w:val="00797F4B"/>
    <w:rsid w:val="007A00DB"/>
    <w:rsid w:val="007A0144"/>
    <w:rsid w:val="007A03F1"/>
    <w:rsid w:val="007A0791"/>
    <w:rsid w:val="007A0867"/>
    <w:rsid w:val="007A0884"/>
    <w:rsid w:val="007A0A09"/>
    <w:rsid w:val="007A0E67"/>
    <w:rsid w:val="007A0F0C"/>
    <w:rsid w:val="007A10D7"/>
    <w:rsid w:val="007A11C6"/>
    <w:rsid w:val="007A1313"/>
    <w:rsid w:val="007A14CE"/>
    <w:rsid w:val="007A169D"/>
    <w:rsid w:val="007A18C1"/>
    <w:rsid w:val="007A1908"/>
    <w:rsid w:val="007A1BF8"/>
    <w:rsid w:val="007A1C6E"/>
    <w:rsid w:val="007A1E6A"/>
    <w:rsid w:val="007A2286"/>
    <w:rsid w:val="007A2305"/>
    <w:rsid w:val="007A2358"/>
    <w:rsid w:val="007A2371"/>
    <w:rsid w:val="007A2485"/>
    <w:rsid w:val="007A24AC"/>
    <w:rsid w:val="007A24EC"/>
    <w:rsid w:val="007A2545"/>
    <w:rsid w:val="007A264E"/>
    <w:rsid w:val="007A2670"/>
    <w:rsid w:val="007A26B3"/>
    <w:rsid w:val="007A26E5"/>
    <w:rsid w:val="007A27ED"/>
    <w:rsid w:val="007A27F5"/>
    <w:rsid w:val="007A2826"/>
    <w:rsid w:val="007A2981"/>
    <w:rsid w:val="007A29DE"/>
    <w:rsid w:val="007A2BE9"/>
    <w:rsid w:val="007A2D46"/>
    <w:rsid w:val="007A2E7E"/>
    <w:rsid w:val="007A2F07"/>
    <w:rsid w:val="007A3034"/>
    <w:rsid w:val="007A31C7"/>
    <w:rsid w:val="007A3380"/>
    <w:rsid w:val="007A33E7"/>
    <w:rsid w:val="007A3650"/>
    <w:rsid w:val="007A385D"/>
    <w:rsid w:val="007A3950"/>
    <w:rsid w:val="007A3A03"/>
    <w:rsid w:val="007A3B7F"/>
    <w:rsid w:val="007A3C76"/>
    <w:rsid w:val="007A3D24"/>
    <w:rsid w:val="007A41E5"/>
    <w:rsid w:val="007A4222"/>
    <w:rsid w:val="007A4278"/>
    <w:rsid w:val="007A43FE"/>
    <w:rsid w:val="007A4537"/>
    <w:rsid w:val="007A45E7"/>
    <w:rsid w:val="007A46AD"/>
    <w:rsid w:val="007A471D"/>
    <w:rsid w:val="007A4764"/>
    <w:rsid w:val="007A48EE"/>
    <w:rsid w:val="007A48F7"/>
    <w:rsid w:val="007A4A5F"/>
    <w:rsid w:val="007A4AE3"/>
    <w:rsid w:val="007A4E6F"/>
    <w:rsid w:val="007A4EFF"/>
    <w:rsid w:val="007A51A7"/>
    <w:rsid w:val="007A5400"/>
    <w:rsid w:val="007A541B"/>
    <w:rsid w:val="007A562F"/>
    <w:rsid w:val="007A5825"/>
    <w:rsid w:val="007A5C27"/>
    <w:rsid w:val="007A5CC1"/>
    <w:rsid w:val="007A5FAB"/>
    <w:rsid w:val="007A6065"/>
    <w:rsid w:val="007A6229"/>
    <w:rsid w:val="007A628C"/>
    <w:rsid w:val="007A664B"/>
    <w:rsid w:val="007A6824"/>
    <w:rsid w:val="007A687B"/>
    <w:rsid w:val="007A69F8"/>
    <w:rsid w:val="007A6A07"/>
    <w:rsid w:val="007A6C53"/>
    <w:rsid w:val="007A6C62"/>
    <w:rsid w:val="007A6DD9"/>
    <w:rsid w:val="007A7287"/>
    <w:rsid w:val="007A72FD"/>
    <w:rsid w:val="007A7421"/>
    <w:rsid w:val="007A7632"/>
    <w:rsid w:val="007A771F"/>
    <w:rsid w:val="007A789C"/>
    <w:rsid w:val="007A78ED"/>
    <w:rsid w:val="007A7955"/>
    <w:rsid w:val="007A7B79"/>
    <w:rsid w:val="007A7DB2"/>
    <w:rsid w:val="007A7E66"/>
    <w:rsid w:val="007A7F0E"/>
    <w:rsid w:val="007A7F1E"/>
    <w:rsid w:val="007B0027"/>
    <w:rsid w:val="007B00D1"/>
    <w:rsid w:val="007B0319"/>
    <w:rsid w:val="007B03DE"/>
    <w:rsid w:val="007B0498"/>
    <w:rsid w:val="007B0502"/>
    <w:rsid w:val="007B05D1"/>
    <w:rsid w:val="007B0870"/>
    <w:rsid w:val="007B08E5"/>
    <w:rsid w:val="007B0D1C"/>
    <w:rsid w:val="007B0EFA"/>
    <w:rsid w:val="007B101A"/>
    <w:rsid w:val="007B112B"/>
    <w:rsid w:val="007B11DA"/>
    <w:rsid w:val="007B12E4"/>
    <w:rsid w:val="007B132B"/>
    <w:rsid w:val="007B13D8"/>
    <w:rsid w:val="007B1530"/>
    <w:rsid w:val="007B174B"/>
    <w:rsid w:val="007B18F0"/>
    <w:rsid w:val="007B1922"/>
    <w:rsid w:val="007B1E8A"/>
    <w:rsid w:val="007B1F17"/>
    <w:rsid w:val="007B205C"/>
    <w:rsid w:val="007B2118"/>
    <w:rsid w:val="007B223B"/>
    <w:rsid w:val="007B2521"/>
    <w:rsid w:val="007B2553"/>
    <w:rsid w:val="007B2B6F"/>
    <w:rsid w:val="007B2BFD"/>
    <w:rsid w:val="007B2C5D"/>
    <w:rsid w:val="007B2D25"/>
    <w:rsid w:val="007B2D50"/>
    <w:rsid w:val="007B2EE2"/>
    <w:rsid w:val="007B2F53"/>
    <w:rsid w:val="007B3010"/>
    <w:rsid w:val="007B305F"/>
    <w:rsid w:val="007B30BA"/>
    <w:rsid w:val="007B31CC"/>
    <w:rsid w:val="007B327F"/>
    <w:rsid w:val="007B32E1"/>
    <w:rsid w:val="007B331F"/>
    <w:rsid w:val="007B3478"/>
    <w:rsid w:val="007B350D"/>
    <w:rsid w:val="007B3526"/>
    <w:rsid w:val="007B361A"/>
    <w:rsid w:val="007B36C1"/>
    <w:rsid w:val="007B3761"/>
    <w:rsid w:val="007B378D"/>
    <w:rsid w:val="007B39EA"/>
    <w:rsid w:val="007B3A62"/>
    <w:rsid w:val="007B3A81"/>
    <w:rsid w:val="007B3B0A"/>
    <w:rsid w:val="007B3D98"/>
    <w:rsid w:val="007B3F5E"/>
    <w:rsid w:val="007B3F8A"/>
    <w:rsid w:val="007B3F9A"/>
    <w:rsid w:val="007B419F"/>
    <w:rsid w:val="007B41EC"/>
    <w:rsid w:val="007B4255"/>
    <w:rsid w:val="007B4358"/>
    <w:rsid w:val="007B43B7"/>
    <w:rsid w:val="007B45F2"/>
    <w:rsid w:val="007B4832"/>
    <w:rsid w:val="007B48BF"/>
    <w:rsid w:val="007B4A01"/>
    <w:rsid w:val="007B4A08"/>
    <w:rsid w:val="007B4A94"/>
    <w:rsid w:val="007B4AB3"/>
    <w:rsid w:val="007B4B90"/>
    <w:rsid w:val="007B4B9E"/>
    <w:rsid w:val="007B4C6A"/>
    <w:rsid w:val="007B4C86"/>
    <w:rsid w:val="007B4D89"/>
    <w:rsid w:val="007B50DF"/>
    <w:rsid w:val="007B51B0"/>
    <w:rsid w:val="007B521B"/>
    <w:rsid w:val="007B5426"/>
    <w:rsid w:val="007B546B"/>
    <w:rsid w:val="007B562E"/>
    <w:rsid w:val="007B599A"/>
    <w:rsid w:val="007B5BBD"/>
    <w:rsid w:val="007B5BDF"/>
    <w:rsid w:val="007B5D58"/>
    <w:rsid w:val="007B5D90"/>
    <w:rsid w:val="007B5DE8"/>
    <w:rsid w:val="007B5F44"/>
    <w:rsid w:val="007B5F50"/>
    <w:rsid w:val="007B6334"/>
    <w:rsid w:val="007B6735"/>
    <w:rsid w:val="007B6BE0"/>
    <w:rsid w:val="007B6C1C"/>
    <w:rsid w:val="007B6DC1"/>
    <w:rsid w:val="007B6E5C"/>
    <w:rsid w:val="007B70D5"/>
    <w:rsid w:val="007B73A7"/>
    <w:rsid w:val="007B7560"/>
    <w:rsid w:val="007B772A"/>
    <w:rsid w:val="007B7761"/>
    <w:rsid w:val="007B7B13"/>
    <w:rsid w:val="007B7BCA"/>
    <w:rsid w:val="007B7C2F"/>
    <w:rsid w:val="007B7E3F"/>
    <w:rsid w:val="007B7EE7"/>
    <w:rsid w:val="007B7FE8"/>
    <w:rsid w:val="007C0007"/>
    <w:rsid w:val="007C00B1"/>
    <w:rsid w:val="007C0347"/>
    <w:rsid w:val="007C0952"/>
    <w:rsid w:val="007C0BB6"/>
    <w:rsid w:val="007C0BE9"/>
    <w:rsid w:val="007C0CFA"/>
    <w:rsid w:val="007C0DA2"/>
    <w:rsid w:val="007C0E68"/>
    <w:rsid w:val="007C0ED2"/>
    <w:rsid w:val="007C0F48"/>
    <w:rsid w:val="007C1107"/>
    <w:rsid w:val="007C115B"/>
    <w:rsid w:val="007C1286"/>
    <w:rsid w:val="007C12EB"/>
    <w:rsid w:val="007C1588"/>
    <w:rsid w:val="007C171B"/>
    <w:rsid w:val="007C1946"/>
    <w:rsid w:val="007C1A62"/>
    <w:rsid w:val="007C1A7E"/>
    <w:rsid w:val="007C1CA0"/>
    <w:rsid w:val="007C1D06"/>
    <w:rsid w:val="007C1DFE"/>
    <w:rsid w:val="007C20A5"/>
    <w:rsid w:val="007C21DD"/>
    <w:rsid w:val="007C227F"/>
    <w:rsid w:val="007C2710"/>
    <w:rsid w:val="007C2736"/>
    <w:rsid w:val="007C2978"/>
    <w:rsid w:val="007C29EA"/>
    <w:rsid w:val="007C2CC7"/>
    <w:rsid w:val="007C2D59"/>
    <w:rsid w:val="007C2E71"/>
    <w:rsid w:val="007C2E89"/>
    <w:rsid w:val="007C2E92"/>
    <w:rsid w:val="007C3316"/>
    <w:rsid w:val="007C3617"/>
    <w:rsid w:val="007C3698"/>
    <w:rsid w:val="007C36AF"/>
    <w:rsid w:val="007C36C7"/>
    <w:rsid w:val="007C37F3"/>
    <w:rsid w:val="007C383B"/>
    <w:rsid w:val="007C39DB"/>
    <w:rsid w:val="007C3BF2"/>
    <w:rsid w:val="007C3C71"/>
    <w:rsid w:val="007C3E56"/>
    <w:rsid w:val="007C3EA8"/>
    <w:rsid w:val="007C3EFB"/>
    <w:rsid w:val="007C3F60"/>
    <w:rsid w:val="007C40BE"/>
    <w:rsid w:val="007C41B7"/>
    <w:rsid w:val="007C42EE"/>
    <w:rsid w:val="007C43D9"/>
    <w:rsid w:val="007C445C"/>
    <w:rsid w:val="007C44ED"/>
    <w:rsid w:val="007C45A0"/>
    <w:rsid w:val="007C4664"/>
    <w:rsid w:val="007C4691"/>
    <w:rsid w:val="007C49B6"/>
    <w:rsid w:val="007C4BE1"/>
    <w:rsid w:val="007C4DA8"/>
    <w:rsid w:val="007C4DC1"/>
    <w:rsid w:val="007C4F06"/>
    <w:rsid w:val="007C5047"/>
    <w:rsid w:val="007C515B"/>
    <w:rsid w:val="007C51B4"/>
    <w:rsid w:val="007C53F8"/>
    <w:rsid w:val="007C55AC"/>
    <w:rsid w:val="007C5650"/>
    <w:rsid w:val="007C586C"/>
    <w:rsid w:val="007C5B27"/>
    <w:rsid w:val="007C5B65"/>
    <w:rsid w:val="007C5E6D"/>
    <w:rsid w:val="007C5EF8"/>
    <w:rsid w:val="007C6164"/>
    <w:rsid w:val="007C6321"/>
    <w:rsid w:val="007C647A"/>
    <w:rsid w:val="007C659E"/>
    <w:rsid w:val="007C672B"/>
    <w:rsid w:val="007C6748"/>
    <w:rsid w:val="007C6879"/>
    <w:rsid w:val="007C6B0D"/>
    <w:rsid w:val="007C6E20"/>
    <w:rsid w:val="007C6FA8"/>
    <w:rsid w:val="007C70DA"/>
    <w:rsid w:val="007C712F"/>
    <w:rsid w:val="007C7233"/>
    <w:rsid w:val="007C7304"/>
    <w:rsid w:val="007C781D"/>
    <w:rsid w:val="007C78E3"/>
    <w:rsid w:val="007C79F3"/>
    <w:rsid w:val="007C7AD6"/>
    <w:rsid w:val="007C7B57"/>
    <w:rsid w:val="007C7D9C"/>
    <w:rsid w:val="007C7E24"/>
    <w:rsid w:val="007C7F74"/>
    <w:rsid w:val="007D00AC"/>
    <w:rsid w:val="007D0205"/>
    <w:rsid w:val="007D0399"/>
    <w:rsid w:val="007D052C"/>
    <w:rsid w:val="007D057D"/>
    <w:rsid w:val="007D061C"/>
    <w:rsid w:val="007D07D5"/>
    <w:rsid w:val="007D082D"/>
    <w:rsid w:val="007D0897"/>
    <w:rsid w:val="007D091C"/>
    <w:rsid w:val="007D0944"/>
    <w:rsid w:val="007D0A13"/>
    <w:rsid w:val="007D0A25"/>
    <w:rsid w:val="007D0A8F"/>
    <w:rsid w:val="007D0B18"/>
    <w:rsid w:val="007D0B38"/>
    <w:rsid w:val="007D0C58"/>
    <w:rsid w:val="007D0C67"/>
    <w:rsid w:val="007D0C9F"/>
    <w:rsid w:val="007D0CF8"/>
    <w:rsid w:val="007D0D34"/>
    <w:rsid w:val="007D0F6F"/>
    <w:rsid w:val="007D1236"/>
    <w:rsid w:val="007D141C"/>
    <w:rsid w:val="007D144C"/>
    <w:rsid w:val="007D16D4"/>
    <w:rsid w:val="007D1D4B"/>
    <w:rsid w:val="007D1DA3"/>
    <w:rsid w:val="007D1FDD"/>
    <w:rsid w:val="007D1FEB"/>
    <w:rsid w:val="007D1FF1"/>
    <w:rsid w:val="007D2003"/>
    <w:rsid w:val="007D205C"/>
    <w:rsid w:val="007D20D7"/>
    <w:rsid w:val="007D2235"/>
    <w:rsid w:val="007D22E1"/>
    <w:rsid w:val="007D23DB"/>
    <w:rsid w:val="007D2467"/>
    <w:rsid w:val="007D247D"/>
    <w:rsid w:val="007D269F"/>
    <w:rsid w:val="007D277C"/>
    <w:rsid w:val="007D28BC"/>
    <w:rsid w:val="007D295B"/>
    <w:rsid w:val="007D2A25"/>
    <w:rsid w:val="007D2AB8"/>
    <w:rsid w:val="007D30C8"/>
    <w:rsid w:val="007D3313"/>
    <w:rsid w:val="007D341A"/>
    <w:rsid w:val="007D347C"/>
    <w:rsid w:val="007D354A"/>
    <w:rsid w:val="007D356B"/>
    <w:rsid w:val="007D356D"/>
    <w:rsid w:val="007D35A6"/>
    <w:rsid w:val="007D35F4"/>
    <w:rsid w:val="007D3733"/>
    <w:rsid w:val="007D378E"/>
    <w:rsid w:val="007D38E7"/>
    <w:rsid w:val="007D3ADB"/>
    <w:rsid w:val="007D3BA1"/>
    <w:rsid w:val="007D3D34"/>
    <w:rsid w:val="007D3D6F"/>
    <w:rsid w:val="007D3FED"/>
    <w:rsid w:val="007D4021"/>
    <w:rsid w:val="007D424D"/>
    <w:rsid w:val="007D42AA"/>
    <w:rsid w:val="007D44B8"/>
    <w:rsid w:val="007D44B9"/>
    <w:rsid w:val="007D4E53"/>
    <w:rsid w:val="007D4E6C"/>
    <w:rsid w:val="007D506B"/>
    <w:rsid w:val="007D5165"/>
    <w:rsid w:val="007D51D1"/>
    <w:rsid w:val="007D57F6"/>
    <w:rsid w:val="007D5B09"/>
    <w:rsid w:val="007D5D8B"/>
    <w:rsid w:val="007D5DBF"/>
    <w:rsid w:val="007D5E80"/>
    <w:rsid w:val="007D5F4A"/>
    <w:rsid w:val="007D60F2"/>
    <w:rsid w:val="007D626C"/>
    <w:rsid w:val="007D62CC"/>
    <w:rsid w:val="007D647F"/>
    <w:rsid w:val="007D6593"/>
    <w:rsid w:val="007D676B"/>
    <w:rsid w:val="007D68A7"/>
    <w:rsid w:val="007D6926"/>
    <w:rsid w:val="007D6943"/>
    <w:rsid w:val="007D6A1A"/>
    <w:rsid w:val="007D6D04"/>
    <w:rsid w:val="007D6D83"/>
    <w:rsid w:val="007D6F3B"/>
    <w:rsid w:val="007D7010"/>
    <w:rsid w:val="007D71E9"/>
    <w:rsid w:val="007D71F1"/>
    <w:rsid w:val="007D7610"/>
    <w:rsid w:val="007D77C6"/>
    <w:rsid w:val="007D792A"/>
    <w:rsid w:val="007D7988"/>
    <w:rsid w:val="007D79EC"/>
    <w:rsid w:val="007D7D9A"/>
    <w:rsid w:val="007D7E03"/>
    <w:rsid w:val="007E0060"/>
    <w:rsid w:val="007E06DD"/>
    <w:rsid w:val="007E080D"/>
    <w:rsid w:val="007E08C0"/>
    <w:rsid w:val="007E0A3E"/>
    <w:rsid w:val="007E0C0E"/>
    <w:rsid w:val="007E0CA3"/>
    <w:rsid w:val="007E0EA3"/>
    <w:rsid w:val="007E0F82"/>
    <w:rsid w:val="007E104C"/>
    <w:rsid w:val="007E1146"/>
    <w:rsid w:val="007E1660"/>
    <w:rsid w:val="007E1688"/>
    <w:rsid w:val="007E1928"/>
    <w:rsid w:val="007E196C"/>
    <w:rsid w:val="007E19E1"/>
    <w:rsid w:val="007E1A6A"/>
    <w:rsid w:val="007E1D2B"/>
    <w:rsid w:val="007E220B"/>
    <w:rsid w:val="007E2257"/>
    <w:rsid w:val="007E2417"/>
    <w:rsid w:val="007E256C"/>
    <w:rsid w:val="007E25CD"/>
    <w:rsid w:val="007E2B10"/>
    <w:rsid w:val="007E2B1F"/>
    <w:rsid w:val="007E2CB6"/>
    <w:rsid w:val="007E2CFD"/>
    <w:rsid w:val="007E30AC"/>
    <w:rsid w:val="007E33B9"/>
    <w:rsid w:val="007E342A"/>
    <w:rsid w:val="007E354E"/>
    <w:rsid w:val="007E3801"/>
    <w:rsid w:val="007E3847"/>
    <w:rsid w:val="007E38F4"/>
    <w:rsid w:val="007E3965"/>
    <w:rsid w:val="007E397D"/>
    <w:rsid w:val="007E3AC9"/>
    <w:rsid w:val="007E3C5C"/>
    <w:rsid w:val="007E426B"/>
    <w:rsid w:val="007E446C"/>
    <w:rsid w:val="007E463B"/>
    <w:rsid w:val="007E466E"/>
    <w:rsid w:val="007E4670"/>
    <w:rsid w:val="007E46AE"/>
    <w:rsid w:val="007E471E"/>
    <w:rsid w:val="007E4771"/>
    <w:rsid w:val="007E4B8A"/>
    <w:rsid w:val="007E4CA8"/>
    <w:rsid w:val="007E4CC3"/>
    <w:rsid w:val="007E4E9F"/>
    <w:rsid w:val="007E4EFC"/>
    <w:rsid w:val="007E50B8"/>
    <w:rsid w:val="007E52C5"/>
    <w:rsid w:val="007E58AB"/>
    <w:rsid w:val="007E5A5D"/>
    <w:rsid w:val="007E5B9D"/>
    <w:rsid w:val="007E5C3C"/>
    <w:rsid w:val="007E5C78"/>
    <w:rsid w:val="007E5D21"/>
    <w:rsid w:val="007E5EDA"/>
    <w:rsid w:val="007E5F6A"/>
    <w:rsid w:val="007E609A"/>
    <w:rsid w:val="007E6236"/>
    <w:rsid w:val="007E62B7"/>
    <w:rsid w:val="007E6450"/>
    <w:rsid w:val="007E65A3"/>
    <w:rsid w:val="007E6790"/>
    <w:rsid w:val="007E69D5"/>
    <w:rsid w:val="007E6B8B"/>
    <w:rsid w:val="007E6F0B"/>
    <w:rsid w:val="007E6F4E"/>
    <w:rsid w:val="007E7261"/>
    <w:rsid w:val="007E7346"/>
    <w:rsid w:val="007E755E"/>
    <w:rsid w:val="007E76A7"/>
    <w:rsid w:val="007E76DD"/>
    <w:rsid w:val="007E7787"/>
    <w:rsid w:val="007E77C5"/>
    <w:rsid w:val="007E7895"/>
    <w:rsid w:val="007E78BF"/>
    <w:rsid w:val="007E7A1E"/>
    <w:rsid w:val="007E7B0B"/>
    <w:rsid w:val="007E7C43"/>
    <w:rsid w:val="007E7C69"/>
    <w:rsid w:val="007E7C84"/>
    <w:rsid w:val="007E7ED6"/>
    <w:rsid w:val="007E7F05"/>
    <w:rsid w:val="007E7FD9"/>
    <w:rsid w:val="007F010C"/>
    <w:rsid w:val="007F0239"/>
    <w:rsid w:val="007F026E"/>
    <w:rsid w:val="007F0314"/>
    <w:rsid w:val="007F059B"/>
    <w:rsid w:val="007F05C0"/>
    <w:rsid w:val="007F05F4"/>
    <w:rsid w:val="007F06F2"/>
    <w:rsid w:val="007F0710"/>
    <w:rsid w:val="007F0799"/>
    <w:rsid w:val="007F084F"/>
    <w:rsid w:val="007F0873"/>
    <w:rsid w:val="007F0874"/>
    <w:rsid w:val="007F08D5"/>
    <w:rsid w:val="007F0B30"/>
    <w:rsid w:val="007F0C9C"/>
    <w:rsid w:val="007F0ED1"/>
    <w:rsid w:val="007F0FD7"/>
    <w:rsid w:val="007F1196"/>
    <w:rsid w:val="007F126F"/>
    <w:rsid w:val="007F129E"/>
    <w:rsid w:val="007F12E9"/>
    <w:rsid w:val="007F1307"/>
    <w:rsid w:val="007F1381"/>
    <w:rsid w:val="007F1534"/>
    <w:rsid w:val="007F1587"/>
    <w:rsid w:val="007F1639"/>
    <w:rsid w:val="007F179F"/>
    <w:rsid w:val="007F17F3"/>
    <w:rsid w:val="007F189A"/>
    <w:rsid w:val="007F198A"/>
    <w:rsid w:val="007F1992"/>
    <w:rsid w:val="007F1A04"/>
    <w:rsid w:val="007F1A41"/>
    <w:rsid w:val="007F1CF8"/>
    <w:rsid w:val="007F1D4C"/>
    <w:rsid w:val="007F1F2D"/>
    <w:rsid w:val="007F211A"/>
    <w:rsid w:val="007F2156"/>
    <w:rsid w:val="007F2293"/>
    <w:rsid w:val="007F2B4B"/>
    <w:rsid w:val="007F2B90"/>
    <w:rsid w:val="007F2CA3"/>
    <w:rsid w:val="007F2CA4"/>
    <w:rsid w:val="007F2D7A"/>
    <w:rsid w:val="007F2E24"/>
    <w:rsid w:val="007F32E7"/>
    <w:rsid w:val="007F39F9"/>
    <w:rsid w:val="007F3CBB"/>
    <w:rsid w:val="007F3EA0"/>
    <w:rsid w:val="007F3EE0"/>
    <w:rsid w:val="007F40D0"/>
    <w:rsid w:val="007F40F3"/>
    <w:rsid w:val="007F4476"/>
    <w:rsid w:val="007F4485"/>
    <w:rsid w:val="007F44B4"/>
    <w:rsid w:val="007F4503"/>
    <w:rsid w:val="007F4611"/>
    <w:rsid w:val="007F46BB"/>
    <w:rsid w:val="007F46FF"/>
    <w:rsid w:val="007F4764"/>
    <w:rsid w:val="007F47CF"/>
    <w:rsid w:val="007F485F"/>
    <w:rsid w:val="007F4AB2"/>
    <w:rsid w:val="007F4C3A"/>
    <w:rsid w:val="007F4CC0"/>
    <w:rsid w:val="007F4D65"/>
    <w:rsid w:val="007F4DB2"/>
    <w:rsid w:val="007F4E20"/>
    <w:rsid w:val="007F4EA8"/>
    <w:rsid w:val="007F500E"/>
    <w:rsid w:val="007F50E0"/>
    <w:rsid w:val="007F513E"/>
    <w:rsid w:val="007F524B"/>
    <w:rsid w:val="007F5271"/>
    <w:rsid w:val="007F5388"/>
    <w:rsid w:val="007F562B"/>
    <w:rsid w:val="007F58CF"/>
    <w:rsid w:val="007F5A97"/>
    <w:rsid w:val="007F5BE8"/>
    <w:rsid w:val="007F5D2B"/>
    <w:rsid w:val="007F650D"/>
    <w:rsid w:val="007F656F"/>
    <w:rsid w:val="007F6663"/>
    <w:rsid w:val="007F67C8"/>
    <w:rsid w:val="007F68C1"/>
    <w:rsid w:val="007F69DA"/>
    <w:rsid w:val="007F6A8B"/>
    <w:rsid w:val="007F6B3C"/>
    <w:rsid w:val="007F6B9D"/>
    <w:rsid w:val="007F6DCB"/>
    <w:rsid w:val="007F70C2"/>
    <w:rsid w:val="007F71C4"/>
    <w:rsid w:val="007F7256"/>
    <w:rsid w:val="007F7451"/>
    <w:rsid w:val="007F760D"/>
    <w:rsid w:val="007F7770"/>
    <w:rsid w:val="007F79EE"/>
    <w:rsid w:val="007F7DBF"/>
    <w:rsid w:val="007F7DFC"/>
    <w:rsid w:val="007F7F11"/>
    <w:rsid w:val="007F7FDA"/>
    <w:rsid w:val="0080014C"/>
    <w:rsid w:val="0080040A"/>
    <w:rsid w:val="0080046F"/>
    <w:rsid w:val="00800482"/>
    <w:rsid w:val="00800974"/>
    <w:rsid w:val="00800A35"/>
    <w:rsid w:val="00800A7C"/>
    <w:rsid w:val="00800BF5"/>
    <w:rsid w:val="00800E11"/>
    <w:rsid w:val="00800E22"/>
    <w:rsid w:val="00800EB6"/>
    <w:rsid w:val="0080113B"/>
    <w:rsid w:val="0080114C"/>
    <w:rsid w:val="0080137D"/>
    <w:rsid w:val="0080143C"/>
    <w:rsid w:val="008014F3"/>
    <w:rsid w:val="00801568"/>
    <w:rsid w:val="00801614"/>
    <w:rsid w:val="0080167A"/>
    <w:rsid w:val="00801808"/>
    <w:rsid w:val="00801F23"/>
    <w:rsid w:val="00801F50"/>
    <w:rsid w:val="00802061"/>
    <w:rsid w:val="0080234F"/>
    <w:rsid w:val="008024FC"/>
    <w:rsid w:val="00802538"/>
    <w:rsid w:val="008026A5"/>
    <w:rsid w:val="00802870"/>
    <w:rsid w:val="00802910"/>
    <w:rsid w:val="00802A1F"/>
    <w:rsid w:val="00802B56"/>
    <w:rsid w:val="00802D1A"/>
    <w:rsid w:val="00802DB5"/>
    <w:rsid w:val="0080322B"/>
    <w:rsid w:val="008032E0"/>
    <w:rsid w:val="00803378"/>
    <w:rsid w:val="0080344D"/>
    <w:rsid w:val="00803931"/>
    <w:rsid w:val="00803B2D"/>
    <w:rsid w:val="00803B4F"/>
    <w:rsid w:val="00803B53"/>
    <w:rsid w:val="00803B76"/>
    <w:rsid w:val="00803B7F"/>
    <w:rsid w:val="00803CBB"/>
    <w:rsid w:val="00803D30"/>
    <w:rsid w:val="00803D3E"/>
    <w:rsid w:val="00803D82"/>
    <w:rsid w:val="00803DEE"/>
    <w:rsid w:val="00803E63"/>
    <w:rsid w:val="00804148"/>
    <w:rsid w:val="00804408"/>
    <w:rsid w:val="00804B82"/>
    <w:rsid w:val="00804C58"/>
    <w:rsid w:val="00804CE6"/>
    <w:rsid w:val="00804D0A"/>
    <w:rsid w:val="00804E2B"/>
    <w:rsid w:val="00804E35"/>
    <w:rsid w:val="00805199"/>
    <w:rsid w:val="0080540C"/>
    <w:rsid w:val="00805921"/>
    <w:rsid w:val="0080597D"/>
    <w:rsid w:val="008059B7"/>
    <w:rsid w:val="00805B16"/>
    <w:rsid w:val="00805BD5"/>
    <w:rsid w:val="00805CF1"/>
    <w:rsid w:val="00805DC5"/>
    <w:rsid w:val="00805E2D"/>
    <w:rsid w:val="00805F7A"/>
    <w:rsid w:val="008060CB"/>
    <w:rsid w:val="008060F9"/>
    <w:rsid w:val="00806405"/>
    <w:rsid w:val="008064DB"/>
    <w:rsid w:val="00806570"/>
    <w:rsid w:val="008065B0"/>
    <w:rsid w:val="008065BD"/>
    <w:rsid w:val="008066FE"/>
    <w:rsid w:val="0080684C"/>
    <w:rsid w:val="008068AF"/>
    <w:rsid w:val="008068D2"/>
    <w:rsid w:val="008068E7"/>
    <w:rsid w:val="008068F7"/>
    <w:rsid w:val="008069DF"/>
    <w:rsid w:val="00806BB3"/>
    <w:rsid w:val="00806C26"/>
    <w:rsid w:val="00806CEA"/>
    <w:rsid w:val="00806E3C"/>
    <w:rsid w:val="00806F9D"/>
    <w:rsid w:val="0080700B"/>
    <w:rsid w:val="0080703C"/>
    <w:rsid w:val="008071E1"/>
    <w:rsid w:val="008074AA"/>
    <w:rsid w:val="00807654"/>
    <w:rsid w:val="0080776E"/>
    <w:rsid w:val="008078FF"/>
    <w:rsid w:val="0080798F"/>
    <w:rsid w:val="00807AE9"/>
    <w:rsid w:val="00807B21"/>
    <w:rsid w:val="00807BBE"/>
    <w:rsid w:val="00807C40"/>
    <w:rsid w:val="00807C48"/>
    <w:rsid w:val="00807DAB"/>
    <w:rsid w:val="00810223"/>
    <w:rsid w:val="00810274"/>
    <w:rsid w:val="00810337"/>
    <w:rsid w:val="008105E5"/>
    <w:rsid w:val="008105FD"/>
    <w:rsid w:val="00810840"/>
    <w:rsid w:val="00810B10"/>
    <w:rsid w:val="00810BC5"/>
    <w:rsid w:val="00810C14"/>
    <w:rsid w:val="00810D5B"/>
    <w:rsid w:val="00810FC3"/>
    <w:rsid w:val="00811088"/>
    <w:rsid w:val="008110A5"/>
    <w:rsid w:val="0081140A"/>
    <w:rsid w:val="008115C0"/>
    <w:rsid w:val="008115FF"/>
    <w:rsid w:val="00811802"/>
    <w:rsid w:val="00811990"/>
    <w:rsid w:val="00811DDF"/>
    <w:rsid w:val="00811DE9"/>
    <w:rsid w:val="00811E56"/>
    <w:rsid w:val="008120C2"/>
    <w:rsid w:val="0081219C"/>
    <w:rsid w:val="008123A8"/>
    <w:rsid w:val="008127A3"/>
    <w:rsid w:val="0081299E"/>
    <w:rsid w:val="00812A32"/>
    <w:rsid w:val="00812A45"/>
    <w:rsid w:val="00812EC5"/>
    <w:rsid w:val="00812F87"/>
    <w:rsid w:val="00813267"/>
    <w:rsid w:val="008133AF"/>
    <w:rsid w:val="008133B1"/>
    <w:rsid w:val="00813451"/>
    <w:rsid w:val="00813555"/>
    <w:rsid w:val="0081355C"/>
    <w:rsid w:val="008135BB"/>
    <w:rsid w:val="00813875"/>
    <w:rsid w:val="00813981"/>
    <w:rsid w:val="00813CDA"/>
    <w:rsid w:val="00813CF0"/>
    <w:rsid w:val="00813EF7"/>
    <w:rsid w:val="00813F8B"/>
    <w:rsid w:val="008140A5"/>
    <w:rsid w:val="008140E6"/>
    <w:rsid w:val="008141DF"/>
    <w:rsid w:val="0081424D"/>
    <w:rsid w:val="00814276"/>
    <w:rsid w:val="0081432D"/>
    <w:rsid w:val="00814470"/>
    <w:rsid w:val="0081461B"/>
    <w:rsid w:val="008147D7"/>
    <w:rsid w:val="00814879"/>
    <w:rsid w:val="0081497C"/>
    <w:rsid w:val="00814A45"/>
    <w:rsid w:val="00814A7E"/>
    <w:rsid w:val="00814B1B"/>
    <w:rsid w:val="00814E3F"/>
    <w:rsid w:val="00814E4A"/>
    <w:rsid w:val="00814EA5"/>
    <w:rsid w:val="008150D7"/>
    <w:rsid w:val="008150E0"/>
    <w:rsid w:val="00815150"/>
    <w:rsid w:val="00815169"/>
    <w:rsid w:val="00815199"/>
    <w:rsid w:val="00815205"/>
    <w:rsid w:val="0081534E"/>
    <w:rsid w:val="0081540D"/>
    <w:rsid w:val="0081573B"/>
    <w:rsid w:val="008157AF"/>
    <w:rsid w:val="00815938"/>
    <w:rsid w:val="0081599B"/>
    <w:rsid w:val="008159B6"/>
    <w:rsid w:val="008159F2"/>
    <w:rsid w:val="00815A03"/>
    <w:rsid w:val="00815AB3"/>
    <w:rsid w:val="00815AEF"/>
    <w:rsid w:val="00815DF3"/>
    <w:rsid w:val="00815FEF"/>
    <w:rsid w:val="00816027"/>
    <w:rsid w:val="0081604C"/>
    <w:rsid w:val="0081609E"/>
    <w:rsid w:val="0081627A"/>
    <w:rsid w:val="0081640B"/>
    <w:rsid w:val="008164A1"/>
    <w:rsid w:val="008164EF"/>
    <w:rsid w:val="0081659C"/>
    <w:rsid w:val="00816645"/>
    <w:rsid w:val="008166C5"/>
    <w:rsid w:val="00816742"/>
    <w:rsid w:val="0081680F"/>
    <w:rsid w:val="0081691B"/>
    <w:rsid w:val="00816982"/>
    <w:rsid w:val="008169B1"/>
    <w:rsid w:val="00816C62"/>
    <w:rsid w:val="00816CB7"/>
    <w:rsid w:val="00816D33"/>
    <w:rsid w:val="00816E99"/>
    <w:rsid w:val="00816FB2"/>
    <w:rsid w:val="00816FB8"/>
    <w:rsid w:val="00816FFD"/>
    <w:rsid w:val="0081701D"/>
    <w:rsid w:val="00817045"/>
    <w:rsid w:val="008170D3"/>
    <w:rsid w:val="00817156"/>
    <w:rsid w:val="008171C6"/>
    <w:rsid w:val="0081721E"/>
    <w:rsid w:val="00817289"/>
    <w:rsid w:val="00817466"/>
    <w:rsid w:val="008175AA"/>
    <w:rsid w:val="008175EA"/>
    <w:rsid w:val="008176C1"/>
    <w:rsid w:val="0081785A"/>
    <w:rsid w:val="00817A95"/>
    <w:rsid w:val="00817AA6"/>
    <w:rsid w:val="00817B11"/>
    <w:rsid w:val="00817BAA"/>
    <w:rsid w:val="00817C30"/>
    <w:rsid w:val="00817CBB"/>
    <w:rsid w:val="00817D85"/>
    <w:rsid w:val="00817EA4"/>
    <w:rsid w:val="00820049"/>
    <w:rsid w:val="0082005F"/>
    <w:rsid w:val="00820316"/>
    <w:rsid w:val="008206E7"/>
    <w:rsid w:val="0082086F"/>
    <w:rsid w:val="00820882"/>
    <w:rsid w:val="00820896"/>
    <w:rsid w:val="00820904"/>
    <w:rsid w:val="00820A13"/>
    <w:rsid w:val="00820AEE"/>
    <w:rsid w:val="00820B8A"/>
    <w:rsid w:val="00820BBC"/>
    <w:rsid w:val="00820C6B"/>
    <w:rsid w:val="00820CD8"/>
    <w:rsid w:val="00820E0A"/>
    <w:rsid w:val="00820F68"/>
    <w:rsid w:val="00821061"/>
    <w:rsid w:val="00821072"/>
    <w:rsid w:val="00821195"/>
    <w:rsid w:val="008213DC"/>
    <w:rsid w:val="008213F0"/>
    <w:rsid w:val="00821567"/>
    <w:rsid w:val="00821722"/>
    <w:rsid w:val="00821840"/>
    <w:rsid w:val="008218B7"/>
    <w:rsid w:val="0082193F"/>
    <w:rsid w:val="00821A39"/>
    <w:rsid w:val="00821A7B"/>
    <w:rsid w:val="00821ABB"/>
    <w:rsid w:val="00821AE5"/>
    <w:rsid w:val="00821C17"/>
    <w:rsid w:val="00821D02"/>
    <w:rsid w:val="00821E6D"/>
    <w:rsid w:val="00821F75"/>
    <w:rsid w:val="00821FCC"/>
    <w:rsid w:val="008220AB"/>
    <w:rsid w:val="008221AB"/>
    <w:rsid w:val="008221C6"/>
    <w:rsid w:val="008223AA"/>
    <w:rsid w:val="00822631"/>
    <w:rsid w:val="008226DD"/>
    <w:rsid w:val="0082281D"/>
    <w:rsid w:val="00822827"/>
    <w:rsid w:val="008228CD"/>
    <w:rsid w:val="00822A50"/>
    <w:rsid w:val="00822B6A"/>
    <w:rsid w:val="00822B8B"/>
    <w:rsid w:val="00822C74"/>
    <w:rsid w:val="00822FB6"/>
    <w:rsid w:val="00823080"/>
    <w:rsid w:val="008230F5"/>
    <w:rsid w:val="00823128"/>
    <w:rsid w:val="00823253"/>
    <w:rsid w:val="00823279"/>
    <w:rsid w:val="0082327D"/>
    <w:rsid w:val="00823485"/>
    <w:rsid w:val="0082348D"/>
    <w:rsid w:val="008235C0"/>
    <w:rsid w:val="008236AA"/>
    <w:rsid w:val="008237C9"/>
    <w:rsid w:val="008238E8"/>
    <w:rsid w:val="008239B2"/>
    <w:rsid w:val="00823C84"/>
    <w:rsid w:val="00823CF2"/>
    <w:rsid w:val="00823CF6"/>
    <w:rsid w:val="00823ECA"/>
    <w:rsid w:val="00824180"/>
    <w:rsid w:val="00824184"/>
    <w:rsid w:val="0082421F"/>
    <w:rsid w:val="008242B9"/>
    <w:rsid w:val="00824390"/>
    <w:rsid w:val="00824442"/>
    <w:rsid w:val="008244FF"/>
    <w:rsid w:val="00824934"/>
    <w:rsid w:val="00824970"/>
    <w:rsid w:val="00824A4F"/>
    <w:rsid w:val="00824F87"/>
    <w:rsid w:val="00825026"/>
    <w:rsid w:val="00825279"/>
    <w:rsid w:val="0082545B"/>
    <w:rsid w:val="008254B5"/>
    <w:rsid w:val="00825588"/>
    <w:rsid w:val="008256F9"/>
    <w:rsid w:val="0082587E"/>
    <w:rsid w:val="008258ED"/>
    <w:rsid w:val="00825972"/>
    <w:rsid w:val="00825A31"/>
    <w:rsid w:val="00825B8B"/>
    <w:rsid w:val="00825D50"/>
    <w:rsid w:val="00825D63"/>
    <w:rsid w:val="00826038"/>
    <w:rsid w:val="008260E7"/>
    <w:rsid w:val="0082620B"/>
    <w:rsid w:val="008263B9"/>
    <w:rsid w:val="008267C4"/>
    <w:rsid w:val="00826939"/>
    <w:rsid w:val="00826A99"/>
    <w:rsid w:val="00826ACB"/>
    <w:rsid w:val="00826BB5"/>
    <w:rsid w:val="008272B5"/>
    <w:rsid w:val="00827326"/>
    <w:rsid w:val="00827432"/>
    <w:rsid w:val="008274C9"/>
    <w:rsid w:val="008275A7"/>
    <w:rsid w:val="008276A1"/>
    <w:rsid w:val="008276A9"/>
    <w:rsid w:val="008276FA"/>
    <w:rsid w:val="00827AEA"/>
    <w:rsid w:val="00827C98"/>
    <w:rsid w:val="00827D7F"/>
    <w:rsid w:val="00827E1B"/>
    <w:rsid w:val="0083039F"/>
    <w:rsid w:val="008304D8"/>
    <w:rsid w:val="00830971"/>
    <w:rsid w:val="00830AD7"/>
    <w:rsid w:val="00830B15"/>
    <w:rsid w:val="00830BC6"/>
    <w:rsid w:val="00830C90"/>
    <w:rsid w:val="00830D07"/>
    <w:rsid w:val="008314ED"/>
    <w:rsid w:val="008318AC"/>
    <w:rsid w:val="00831F26"/>
    <w:rsid w:val="00831F47"/>
    <w:rsid w:val="00831FB5"/>
    <w:rsid w:val="00831FBA"/>
    <w:rsid w:val="0083202D"/>
    <w:rsid w:val="008321D5"/>
    <w:rsid w:val="008322F8"/>
    <w:rsid w:val="008324B2"/>
    <w:rsid w:val="0083253F"/>
    <w:rsid w:val="0083255C"/>
    <w:rsid w:val="008325C2"/>
    <w:rsid w:val="008326A8"/>
    <w:rsid w:val="008326B7"/>
    <w:rsid w:val="00832947"/>
    <w:rsid w:val="008329CD"/>
    <w:rsid w:val="008329D1"/>
    <w:rsid w:val="00832A30"/>
    <w:rsid w:val="00832D3D"/>
    <w:rsid w:val="00832F25"/>
    <w:rsid w:val="00832F72"/>
    <w:rsid w:val="008331BF"/>
    <w:rsid w:val="008331C6"/>
    <w:rsid w:val="00833241"/>
    <w:rsid w:val="00833431"/>
    <w:rsid w:val="008334A3"/>
    <w:rsid w:val="00833627"/>
    <w:rsid w:val="00833775"/>
    <w:rsid w:val="00833899"/>
    <w:rsid w:val="008338AA"/>
    <w:rsid w:val="00833A0F"/>
    <w:rsid w:val="00833C2E"/>
    <w:rsid w:val="00833C51"/>
    <w:rsid w:val="00833DAC"/>
    <w:rsid w:val="00834050"/>
    <w:rsid w:val="00834221"/>
    <w:rsid w:val="00834564"/>
    <w:rsid w:val="00834683"/>
    <w:rsid w:val="00834953"/>
    <w:rsid w:val="00834AA7"/>
    <w:rsid w:val="00834B9E"/>
    <w:rsid w:val="00834CD6"/>
    <w:rsid w:val="00834D08"/>
    <w:rsid w:val="00834E45"/>
    <w:rsid w:val="00834E50"/>
    <w:rsid w:val="00834E5E"/>
    <w:rsid w:val="00834F54"/>
    <w:rsid w:val="00835298"/>
    <w:rsid w:val="008352BD"/>
    <w:rsid w:val="008353F6"/>
    <w:rsid w:val="0083558E"/>
    <w:rsid w:val="008355F0"/>
    <w:rsid w:val="008355F1"/>
    <w:rsid w:val="008357A5"/>
    <w:rsid w:val="00835897"/>
    <w:rsid w:val="00835902"/>
    <w:rsid w:val="00835970"/>
    <w:rsid w:val="00835978"/>
    <w:rsid w:val="008359FF"/>
    <w:rsid w:val="00835AEC"/>
    <w:rsid w:val="00835CE7"/>
    <w:rsid w:val="00835EA1"/>
    <w:rsid w:val="00835EC1"/>
    <w:rsid w:val="00835FC6"/>
    <w:rsid w:val="00836081"/>
    <w:rsid w:val="008360A8"/>
    <w:rsid w:val="008365B3"/>
    <w:rsid w:val="0083694D"/>
    <w:rsid w:val="008369CF"/>
    <w:rsid w:val="008369DF"/>
    <w:rsid w:val="00836A66"/>
    <w:rsid w:val="00836A8D"/>
    <w:rsid w:val="00836A93"/>
    <w:rsid w:val="00836B3C"/>
    <w:rsid w:val="00836B59"/>
    <w:rsid w:val="00836CBC"/>
    <w:rsid w:val="00836CCA"/>
    <w:rsid w:val="00836CCE"/>
    <w:rsid w:val="00836F3E"/>
    <w:rsid w:val="00837088"/>
    <w:rsid w:val="008370BC"/>
    <w:rsid w:val="0083715E"/>
    <w:rsid w:val="0083731D"/>
    <w:rsid w:val="00837371"/>
    <w:rsid w:val="0083764B"/>
    <w:rsid w:val="00837741"/>
    <w:rsid w:val="0083788B"/>
    <w:rsid w:val="008378A6"/>
    <w:rsid w:val="00837A29"/>
    <w:rsid w:val="00837C2C"/>
    <w:rsid w:val="00837D10"/>
    <w:rsid w:val="00837E9B"/>
    <w:rsid w:val="00837EA0"/>
    <w:rsid w:val="00840043"/>
    <w:rsid w:val="008402F7"/>
    <w:rsid w:val="00840429"/>
    <w:rsid w:val="0084047F"/>
    <w:rsid w:val="008404DE"/>
    <w:rsid w:val="0084056C"/>
    <w:rsid w:val="00840938"/>
    <w:rsid w:val="00840DBE"/>
    <w:rsid w:val="008410E5"/>
    <w:rsid w:val="00841128"/>
    <w:rsid w:val="0084125B"/>
    <w:rsid w:val="0084126E"/>
    <w:rsid w:val="00841367"/>
    <w:rsid w:val="00841416"/>
    <w:rsid w:val="008417D1"/>
    <w:rsid w:val="00841821"/>
    <w:rsid w:val="00841A12"/>
    <w:rsid w:val="00841A40"/>
    <w:rsid w:val="00841BA7"/>
    <w:rsid w:val="00841D5D"/>
    <w:rsid w:val="00841EB9"/>
    <w:rsid w:val="00841EFC"/>
    <w:rsid w:val="00841FBF"/>
    <w:rsid w:val="00842080"/>
    <w:rsid w:val="008421D1"/>
    <w:rsid w:val="008423DA"/>
    <w:rsid w:val="008424F0"/>
    <w:rsid w:val="0084289A"/>
    <w:rsid w:val="00842AFD"/>
    <w:rsid w:val="00842DBA"/>
    <w:rsid w:val="00842DE1"/>
    <w:rsid w:val="00842ED4"/>
    <w:rsid w:val="00842FF6"/>
    <w:rsid w:val="008430AB"/>
    <w:rsid w:val="0084322A"/>
    <w:rsid w:val="008433E2"/>
    <w:rsid w:val="0084374C"/>
    <w:rsid w:val="0084381E"/>
    <w:rsid w:val="008439B8"/>
    <w:rsid w:val="008439C8"/>
    <w:rsid w:val="00843ADD"/>
    <w:rsid w:val="00843BBF"/>
    <w:rsid w:val="00843EAC"/>
    <w:rsid w:val="00843EB4"/>
    <w:rsid w:val="00843EC3"/>
    <w:rsid w:val="00843F3F"/>
    <w:rsid w:val="0084410C"/>
    <w:rsid w:val="00844194"/>
    <w:rsid w:val="0084428A"/>
    <w:rsid w:val="00844387"/>
    <w:rsid w:val="00844433"/>
    <w:rsid w:val="008444E9"/>
    <w:rsid w:val="0084453B"/>
    <w:rsid w:val="0084458E"/>
    <w:rsid w:val="008445DA"/>
    <w:rsid w:val="00844719"/>
    <w:rsid w:val="0084491A"/>
    <w:rsid w:val="00844ABB"/>
    <w:rsid w:val="00844ABE"/>
    <w:rsid w:val="00844BC1"/>
    <w:rsid w:val="00844E0E"/>
    <w:rsid w:val="00844E34"/>
    <w:rsid w:val="00844E6A"/>
    <w:rsid w:val="00844F3D"/>
    <w:rsid w:val="008450ED"/>
    <w:rsid w:val="0084511B"/>
    <w:rsid w:val="0084515E"/>
    <w:rsid w:val="00845264"/>
    <w:rsid w:val="00845298"/>
    <w:rsid w:val="008455AD"/>
    <w:rsid w:val="00845894"/>
    <w:rsid w:val="00845939"/>
    <w:rsid w:val="008459DD"/>
    <w:rsid w:val="00845B85"/>
    <w:rsid w:val="00845DED"/>
    <w:rsid w:val="00845E51"/>
    <w:rsid w:val="00846162"/>
    <w:rsid w:val="00846371"/>
    <w:rsid w:val="0084694A"/>
    <w:rsid w:val="00846A20"/>
    <w:rsid w:val="00846AD0"/>
    <w:rsid w:val="00846CAC"/>
    <w:rsid w:val="00847022"/>
    <w:rsid w:val="00847121"/>
    <w:rsid w:val="008471F4"/>
    <w:rsid w:val="0084756A"/>
    <w:rsid w:val="00847695"/>
    <w:rsid w:val="008478C0"/>
    <w:rsid w:val="00847AFF"/>
    <w:rsid w:val="00847B70"/>
    <w:rsid w:val="00847D39"/>
    <w:rsid w:val="00847DB5"/>
    <w:rsid w:val="00847E1F"/>
    <w:rsid w:val="00847F16"/>
    <w:rsid w:val="008500FE"/>
    <w:rsid w:val="00850270"/>
    <w:rsid w:val="008502B1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2C9"/>
    <w:rsid w:val="008513ED"/>
    <w:rsid w:val="008514E6"/>
    <w:rsid w:val="00851596"/>
    <w:rsid w:val="008515B6"/>
    <w:rsid w:val="00851716"/>
    <w:rsid w:val="00851813"/>
    <w:rsid w:val="00851916"/>
    <w:rsid w:val="00851B8A"/>
    <w:rsid w:val="00851CA9"/>
    <w:rsid w:val="00851CDC"/>
    <w:rsid w:val="00851D9B"/>
    <w:rsid w:val="00851E0A"/>
    <w:rsid w:val="00851E76"/>
    <w:rsid w:val="00851E9D"/>
    <w:rsid w:val="00851EC0"/>
    <w:rsid w:val="00851FF3"/>
    <w:rsid w:val="0085210E"/>
    <w:rsid w:val="008521FF"/>
    <w:rsid w:val="0085221C"/>
    <w:rsid w:val="0085228F"/>
    <w:rsid w:val="00852291"/>
    <w:rsid w:val="008522B2"/>
    <w:rsid w:val="00852376"/>
    <w:rsid w:val="00852393"/>
    <w:rsid w:val="00852415"/>
    <w:rsid w:val="0085242C"/>
    <w:rsid w:val="008524E2"/>
    <w:rsid w:val="008526D0"/>
    <w:rsid w:val="008527E8"/>
    <w:rsid w:val="008529EF"/>
    <w:rsid w:val="00852A21"/>
    <w:rsid w:val="00852A43"/>
    <w:rsid w:val="00852AAA"/>
    <w:rsid w:val="00852B37"/>
    <w:rsid w:val="00852C05"/>
    <w:rsid w:val="00852E2A"/>
    <w:rsid w:val="0085300D"/>
    <w:rsid w:val="00853063"/>
    <w:rsid w:val="00853270"/>
    <w:rsid w:val="008533A8"/>
    <w:rsid w:val="008533C4"/>
    <w:rsid w:val="00853404"/>
    <w:rsid w:val="00853499"/>
    <w:rsid w:val="00853615"/>
    <w:rsid w:val="0085373B"/>
    <w:rsid w:val="008537F1"/>
    <w:rsid w:val="0085380D"/>
    <w:rsid w:val="00853A4A"/>
    <w:rsid w:val="00853B90"/>
    <w:rsid w:val="00853BB9"/>
    <w:rsid w:val="00853C1C"/>
    <w:rsid w:val="00853D24"/>
    <w:rsid w:val="00853E60"/>
    <w:rsid w:val="0085417D"/>
    <w:rsid w:val="008542F1"/>
    <w:rsid w:val="008544D8"/>
    <w:rsid w:val="00854550"/>
    <w:rsid w:val="008546B8"/>
    <w:rsid w:val="008547D2"/>
    <w:rsid w:val="00854AD5"/>
    <w:rsid w:val="00854AF6"/>
    <w:rsid w:val="00854BD2"/>
    <w:rsid w:val="00854E85"/>
    <w:rsid w:val="00855094"/>
    <w:rsid w:val="0085531A"/>
    <w:rsid w:val="0085535D"/>
    <w:rsid w:val="0085536A"/>
    <w:rsid w:val="008553E5"/>
    <w:rsid w:val="00855639"/>
    <w:rsid w:val="00855764"/>
    <w:rsid w:val="00855A20"/>
    <w:rsid w:val="00855B1C"/>
    <w:rsid w:val="00855BBF"/>
    <w:rsid w:val="00855C8E"/>
    <w:rsid w:val="00855CEA"/>
    <w:rsid w:val="00855D8D"/>
    <w:rsid w:val="00855F82"/>
    <w:rsid w:val="00855F90"/>
    <w:rsid w:val="00855FE1"/>
    <w:rsid w:val="00855FE8"/>
    <w:rsid w:val="0085607A"/>
    <w:rsid w:val="0085608B"/>
    <w:rsid w:val="008562AB"/>
    <w:rsid w:val="00856586"/>
    <w:rsid w:val="008565C1"/>
    <w:rsid w:val="00856720"/>
    <w:rsid w:val="00856ADC"/>
    <w:rsid w:val="00856BAD"/>
    <w:rsid w:val="00856D6C"/>
    <w:rsid w:val="00856D6F"/>
    <w:rsid w:val="00856F02"/>
    <w:rsid w:val="00856F98"/>
    <w:rsid w:val="00856FB8"/>
    <w:rsid w:val="00856FFA"/>
    <w:rsid w:val="00856FFB"/>
    <w:rsid w:val="00857104"/>
    <w:rsid w:val="00857206"/>
    <w:rsid w:val="0085756A"/>
    <w:rsid w:val="008575E9"/>
    <w:rsid w:val="00857710"/>
    <w:rsid w:val="00857AB1"/>
    <w:rsid w:val="00857B7B"/>
    <w:rsid w:val="00857CED"/>
    <w:rsid w:val="00857D95"/>
    <w:rsid w:val="00857D99"/>
    <w:rsid w:val="0086006C"/>
    <w:rsid w:val="0086021F"/>
    <w:rsid w:val="00860366"/>
    <w:rsid w:val="00860515"/>
    <w:rsid w:val="00860601"/>
    <w:rsid w:val="00860700"/>
    <w:rsid w:val="00860813"/>
    <w:rsid w:val="008608CE"/>
    <w:rsid w:val="00860D51"/>
    <w:rsid w:val="00860DD9"/>
    <w:rsid w:val="00860E42"/>
    <w:rsid w:val="00860E82"/>
    <w:rsid w:val="00860F2D"/>
    <w:rsid w:val="00861152"/>
    <w:rsid w:val="0086118B"/>
    <w:rsid w:val="008611F9"/>
    <w:rsid w:val="00861277"/>
    <w:rsid w:val="00861345"/>
    <w:rsid w:val="00861482"/>
    <w:rsid w:val="00861645"/>
    <w:rsid w:val="00861674"/>
    <w:rsid w:val="00861958"/>
    <w:rsid w:val="00861A4B"/>
    <w:rsid w:val="00861B91"/>
    <w:rsid w:val="00861B94"/>
    <w:rsid w:val="00861BB8"/>
    <w:rsid w:val="00861BE8"/>
    <w:rsid w:val="0086217F"/>
    <w:rsid w:val="008621E2"/>
    <w:rsid w:val="0086248F"/>
    <w:rsid w:val="008624C6"/>
    <w:rsid w:val="008626A1"/>
    <w:rsid w:val="00862707"/>
    <w:rsid w:val="0086285B"/>
    <w:rsid w:val="0086293B"/>
    <w:rsid w:val="00862A49"/>
    <w:rsid w:val="00862B06"/>
    <w:rsid w:val="00862B1D"/>
    <w:rsid w:val="00862E6B"/>
    <w:rsid w:val="00863162"/>
    <w:rsid w:val="00863173"/>
    <w:rsid w:val="008631C0"/>
    <w:rsid w:val="00863225"/>
    <w:rsid w:val="008633DD"/>
    <w:rsid w:val="00863510"/>
    <w:rsid w:val="008635BD"/>
    <w:rsid w:val="008635E8"/>
    <w:rsid w:val="0086390E"/>
    <w:rsid w:val="008639E6"/>
    <w:rsid w:val="00863A8A"/>
    <w:rsid w:val="00863B2E"/>
    <w:rsid w:val="00863C90"/>
    <w:rsid w:val="00863CAF"/>
    <w:rsid w:val="00863E24"/>
    <w:rsid w:val="00863ECD"/>
    <w:rsid w:val="008640A5"/>
    <w:rsid w:val="008640E0"/>
    <w:rsid w:val="00864202"/>
    <w:rsid w:val="008643AB"/>
    <w:rsid w:val="008644B7"/>
    <w:rsid w:val="008644F8"/>
    <w:rsid w:val="00864508"/>
    <w:rsid w:val="008645E2"/>
    <w:rsid w:val="008646A7"/>
    <w:rsid w:val="0086477A"/>
    <w:rsid w:val="0086490C"/>
    <w:rsid w:val="00864C1A"/>
    <w:rsid w:val="00864C4C"/>
    <w:rsid w:val="00864D13"/>
    <w:rsid w:val="00865026"/>
    <w:rsid w:val="00865088"/>
    <w:rsid w:val="0086508E"/>
    <w:rsid w:val="008650CC"/>
    <w:rsid w:val="00865164"/>
    <w:rsid w:val="00865237"/>
    <w:rsid w:val="0086535C"/>
    <w:rsid w:val="0086537B"/>
    <w:rsid w:val="008653C3"/>
    <w:rsid w:val="00865457"/>
    <w:rsid w:val="0086557D"/>
    <w:rsid w:val="00865679"/>
    <w:rsid w:val="0086568F"/>
    <w:rsid w:val="0086593F"/>
    <w:rsid w:val="0086595C"/>
    <w:rsid w:val="00865B79"/>
    <w:rsid w:val="00865C31"/>
    <w:rsid w:val="00865C59"/>
    <w:rsid w:val="00865D20"/>
    <w:rsid w:val="00865DA3"/>
    <w:rsid w:val="00865E3D"/>
    <w:rsid w:val="00865E3E"/>
    <w:rsid w:val="008660A9"/>
    <w:rsid w:val="008661A9"/>
    <w:rsid w:val="008662EC"/>
    <w:rsid w:val="008665BD"/>
    <w:rsid w:val="008666D5"/>
    <w:rsid w:val="00866819"/>
    <w:rsid w:val="00866B40"/>
    <w:rsid w:val="00866CC7"/>
    <w:rsid w:val="00866D1E"/>
    <w:rsid w:val="00866D51"/>
    <w:rsid w:val="00866E06"/>
    <w:rsid w:val="00866E2C"/>
    <w:rsid w:val="00866FC5"/>
    <w:rsid w:val="00867070"/>
    <w:rsid w:val="008671D9"/>
    <w:rsid w:val="008672E3"/>
    <w:rsid w:val="008674CB"/>
    <w:rsid w:val="0086755C"/>
    <w:rsid w:val="008676BC"/>
    <w:rsid w:val="008676E7"/>
    <w:rsid w:val="0086775D"/>
    <w:rsid w:val="00867CDF"/>
    <w:rsid w:val="00867CE1"/>
    <w:rsid w:val="00867EF6"/>
    <w:rsid w:val="00870130"/>
    <w:rsid w:val="00870151"/>
    <w:rsid w:val="00870192"/>
    <w:rsid w:val="008703B5"/>
    <w:rsid w:val="0087055B"/>
    <w:rsid w:val="00870605"/>
    <w:rsid w:val="008707FD"/>
    <w:rsid w:val="00870C10"/>
    <w:rsid w:val="00870C90"/>
    <w:rsid w:val="00870CE2"/>
    <w:rsid w:val="00870EC4"/>
    <w:rsid w:val="00870FDF"/>
    <w:rsid w:val="00871426"/>
    <w:rsid w:val="00871622"/>
    <w:rsid w:val="00871A52"/>
    <w:rsid w:val="00871B37"/>
    <w:rsid w:val="00871C21"/>
    <w:rsid w:val="00871D3E"/>
    <w:rsid w:val="00871E88"/>
    <w:rsid w:val="0087207C"/>
    <w:rsid w:val="008720CE"/>
    <w:rsid w:val="0087213D"/>
    <w:rsid w:val="008726A9"/>
    <w:rsid w:val="008727E0"/>
    <w:rsid w:val="008728DA"/>
    <w:rsid w:val="00872ABC"/>
    <w:rsid w:val="00872B00"/>
    <w:rsid w:val="00872B0A"/>
    <w:rsid w:val="00872CC4"/>
    <w:rsid w:val="00872E06"/>
    <w:rsid w:val="00872E91"/>
    <w:rsid w:val="00872E9F"/>
    <w:rsid w:val="008730A9"/>
    <w:rsid w:val="008733CF"/>
    <w:rsid w:val="008736E8"/>
    <w:rsid w:val="00873735"/>
    <w:rsid w:val="00873743"/>
    <w:rsid w:val="008737D0"/>
    <w:rsid w:val="00873B28"/>
    <w:rsid w:val="00873C57"/>
    <w:rsid w:val="00873C60"/>
    <w:rsid w:val="00873FFA"/>
    <w:rsid w:val="00874057"/>
    <w:rsid w:val="008740A6"/>
    <w:rsid w:val="008740F8"/>
    <w:rsid w:val="00874424"/>
    <w:rsid w:val="0087458E"/>
    <w:rsid w:val="0087460D"/>
    <w:rsid w:val="0087471D"/>
    <w:rsid w:val="00874721"/>
    <w:rsid w:val="0087479C"/>
    <w:rsid w:val="008747B0"/>
    <w:rsid w:val="008749B4"/>
    <w:rsid w:val="00874C1F"/>
    <w:rsid w:val="00874C66"/>
    <w:rsid w:val="00874D2C"/>
    <w:rsid w:val="00874E5C"/>
    <w:rsid w:val="00875204"/>
    <w:rsid w:val="00875290"/>
    <w:rsid w:val="008752B9"/>
    <w:rsid w:val="00875496"/>
    <w:rsid w:val="00875634"/>
    <w:rsid w:val="0087565E"/>
    <w:rsid w:val="0087577E"/>
    <w:rsid w:val="00875A0C"/>
    <w:rsid w:val="00875ACB"/>
    <w:rsid w:val="00875DDB"/>
    <w:rsid w:val="00875E4E"/>
    <w:rsid w:val="00875E95"/>
    <w:rsid w:val="00875E9D"/>
    <w:rsid w:val="00876147"/>
    <w:rsid w:val="00876634"/>
    <w:rsid w:val="008766C5"/>
    <w:rsid w:val="00876714"/>
    <w:rsid w:val="008767A0"/>
    <w:rsid w:val="008768A4"/>
    <w:rsid w:val="008768B5"/>
    <w:rsid w:val="00876AB4"/>
    <w:rsid w:val="00876B12"/>
    <w:rsid w:val="00876C78"/>
    <w:rsid w:val="00876E18"/>
    <w:rsid w:val="00876E7D"/>
    <w:rsid w:val="00877086"/>
    <w:rsid w:val="00877092"/>
    <w:rsid w:val="008770B4"/>
    <w:rsid w:val="0087718D"/>
    <w:rsid w:val="008771AD"/>
    <w:rsid w:val="00877266"/>
    <w:rsid w:val="00877470"/>
    <w:rsid w:val="008774A0"/>
    <w:rsid w:val="00877551"/>
    <w:rsid w:val="00877575"/>
    <w:rsid w:val="00877604"/>
    <w:rsid w:val="0087772B"/>
    <w:rsid w:val="00877819"/>
    <w:rsid w:val="00877864"/>
    <w:rsid w:val="0087790F"/>
    <w:rsid w:val="00877A3A"/>
    <w:rsid w:val="00877BBA"/>
    <w:rsid w:val="00877C68"/>
    <w:rsid w:val="00877D59"/>
    <w:rsid w:val="00880024"/>
    <w:rsid w:val="00880095"/>
    <w:rsid w:val="00880202"/>
    <w:rsid w:val="00880601"/>
    <w:rsid w:val="008806A0"/>
    <w:rsid w:val="008806A3"/>
    <w:rsid w:val="0088070B"/>
    <w:rsid w:val="0088079E"/>
    <w:rsid w:val="00880AB3"/>
    <w:rsid w:val="00880B08"/>
    <w:rsid w:val="00880B0B"/>
    <w:rsid w:val="00880D87"/>
    <w:rsid w:val="00880E1F"/>
    <w:rsid w:val="00880E86"/>
    <w:rsid w:val="00880ED5"/>
    <w:rsid w:val="008810C0"/>
    <w:rsid w:val="008810DF"/>
    <w:rsid w:val="0088114B"/>
    <w:rsid w:val="00881228"/>
    <w:rsid w:val="008815D3"/>
    <w:rsid w:val="008815F0"/>
    <w:rsid w:val="008816A1"/>
    <w:rsid w:val="008817E9"/>
    <w:rsid w:val="00881DB2"/>
    <w:rsid w:val="00881E2E"/>
    <w:rsid w:val="008821A2"/>
    <w:rsid w:val="008821D9"/>
    <w:rsid w:val="008825E0"/>
    <w:rsid w:val="008828A3"/>
    <w:rsid w:val="00882B85"/>
    <w:rsid w:val="00882C3B"/>
    <w:rsid w:val="00882E2B"/>
    <w:rsid w:val="00882FAF"/>
    <w:rsid w:val="0088302D"/>
    <w:rsid w:val="00883190"/>
    <w:rsid w:val="00883472"/>
    <w:rsid w:val="00883554"/>
    <w:rsid w:val="0088379D"/>
    <w:rsid w:val="008838F3"/>
    <w:rsid w:val="008839FF"/>
    <w:rsid w:val="00883B18"/>
    <w:rsid w:val="00883BA0"/>
    <w:rsid w:val="00883BEC"/>
    <w:rsid w:val="00883CC3"/>
    <w:rsid w:val="00883D1D"/>
    <w:rsid w:val="00883E45"/>
    <w:rsid w:val="00883ED9"/>
    <w:rsid w:val="00883FA3"/>
    <w:rsid w:val="00884102"/>
    <w:rsid w:val="00884601"/>
    <w:rsid w:val="00884763"/>
    <w:rsid w:val="0088482C"/>
    <w:rsid w:val="00884A0C"/>
    <w:rsid w:val="00884C16"/>
    <w:rsid w:val="00884D7A"/>
    <w:rsid w:val="00884E72"/>
    <w:rsid w:val="00885442"/>
    <w:rsid w:val="008854DC"/>
    <w:rsid w:val="008854FE"/>
    <w:rsid w:val="008855AB"/>
    <w:rsid w:val="00885908"/>
    <w:rsid w:val="00885AF5"/>
    <w:rsid w:val="00885DBF"/>
    <w:rsid w:val="00885E54"/>
    <w:rsid w:val="00885EAD"/>
    <w:rsid w:val="00885F36"/>
    <w:rsid w:val="00886021"/>
    <w:rsid w:val="008860CA"/>
    <w:rsid w:val="00886162"/>
    <w:rsid w:val="008865CC"/>
    <w:rsid w:val="00886979"/>
    <w:rsid w:val="00886ADC"/>
    <w:rsid w:val="00886C8A"/>
    <w:rsid w:val="00886CE1"/>
    <w:rsid w:val="00886CFF"/>
    <w:rsid w:val="00886E19"/>
    <w:rsid w:val="008871B6"/>
    <w:rsid w:val="00887321"/>
    <w:rsid w:val="00887457"/>
    <w:rsid w:val="00887661"/>
    <w:rsid w:val="008876EC"/>
    <w:rsid w:val="00887867"/>
    <w:rsid w:val="008879AB"/>
    <w:rsid w:val="00887C3F"/>
    <w:rsid w:val="00887FFD"/>
    <w:rsid w:val="0089004B"/>
    <w:rsid w:val="00890200"/>
    <w:rsid w:val="00890332"/>
    <w:rsid w:val="008905C8"/>
    <w:rsid w:val="008905CB"/>
    <w:rsid w:val="008905E2"/>
    <w:rsid w:val="00890723"/>
    <w:rsid w:val="00890755"/>
    <w:rsid w:val="0089078F"/>
    <w:rsid w:val="008908E2"/>
    <w:rsid w:val="00890A1D"/>
    <w:rsid w:val="00890A9C"/>
    <w:rsid w:val="00890B3B"/>
    <w:rsid w:val="00890C84"/>
    <w:rsid w:val="00890E11"/>
    <w:rsid w:val="008910AA"/>
    <w:rsid w:val="008911A2"/>
    <w:rsid w:val="008911C4"/>
    <w:rsid w:val="00891782"/>
    <w:rsid w:val="0089180D"/>
    <w:rsid w:val="00891835"/>
    <w:rsid w:val="00891AF0"/>
    <w:rsid w:val="00891BB9"/>
    <w:rsid w:val="00891BC3"/>
    <w:rsid w:val="00891D91"/>
    <w:rsid w:val="00891DEA"/>
    <w:rsid w:val="00891DFA"/>
    <w:rsid w:val="00891E4D"/>
    <w:rsid w:val="00891E80"/>
    <w:rsid w:val="00892109"/>
    <w:rsid w:val="0089213D"/>
    <w:rsid w:val="0089217E"/>
    <w:rsid w:val="00892241"/>
    <w:rsid w:val="0089249F"/>
    <w:rsid w:val="00892603"/>
    <w:rsid w:val="008926A7"/>
    <w:rsid w:val="0089274A"/>
    <w:rsid w:val="00892752"/>
    <w:rsid w:val="008929A4"/>
    <w:rsid w:val="00892A9D"/>
    <w:rsid w:val="00892B3B"/>
    <w:rsid w:val="00892C1C"/>
    <w:rsid w:val="00892D59"/>
    <w:rsid w:val="00892D95"/>
    <w:rsid w:val="00892E34"/>
    <w:rsid w:val="00892E9E"/>
    <w:rsid w:val="00892FBC"/>
    <w:rsid w:val="0089324E"/>
    <w:rsid w:val="00893271"/>
    <w:rsid w:val="00893297"/>
    <w:rsid w:val="008934FA"/>
    <w:rsid w:val="00893549"/>
    <w:rsid w:val="00893662"/>
    <w:rsid w:val="00893714"/>
    <w:rsid w:val="00893736"/>
    <w:rsid w:val="00893847"/>
    <w:rsid w:val="008938C3"/>
    <w:rsid w:val="008939EA"/>
    <w:rsid w:val="00893BED"/>
    <w:rsid w:val="00893D09"/>
    <w:rsid w:val="00893E16"/>
    <w:rsid w:val="0089404E"/>
    <w:rsid w:val="008940A0"/>
    <w:rsid w:val="008941C0"/>
    <w:rsid w:val="008942CB"/>
    <w:rsid w:val="00894314"/>
    <w:rsid w:val="00894439"/>
    <w:rsid w:val="00894453"/>
    <w:rsid w:val="00894696"/>
    <w:rsid w:val="00894740"/>
    <w:rsid w:val="00894BFE"/>
    <w:rsid w:val="00894D1E"/>
    <w:rsid w:val="0089525A"/>
    <w:rsid w:val="00895310"/>
    <w:rsid w:val="0089535E"/>
    <w:rsid w:val="008954D4"/>
    <w:rsid w:val="00895504"/>
    <w:rsid w:val="0089555F"/>
    <w:rsid w:val="008955FC"/>
    <w:rsid w:val="008957C2"/>
    <w:rsid w:val="00895B07"/>
    <w:rsid w:val="00895B49"/>
    <w:rsid w:val="00895F71"/>
    <w:rsid w:val="00896191"/>
    <w:rsid w:val="0089622D"/>
    <w:rsid w:val="00896385"/>
    <w:rsid w:val="00896387"/>
    <w:rsid w:val="00896480"/>
    <w:rsid w:val="00896693"/>
    <w:rsid w:val="00896708"/>
    <w:rsid w:val="0089676C"/>
    <w:rsid w:val="0089678A"/>
    <w:rsid w:val="0089697D"/>
    <w:rsid w:val="008969E6"/>
    <w:rsid w:val="00896C95"/>
    <w:rsid w:val="008970D9"/>
    <w:rsid w:val="00897699"/>
    <w:rsid w:val="0089771A"/>
    <w:rsid w:val="00897867"/>
    <w:rsid w:val="00897883"/>
    <w:rsid w:val="008978A4"/>
    <w:rsid w:val="00897963"/>
    <w:rsid w:val="00897BC2"/>
    <w:rsid w:val="00897C4C"/>
    <w:rsid w:val="00897C59"/>
    <w:rsid w:val="00897CF6"/>
    <w:rsid w:val="00897D06"/>
    <w:rsid w:val="00897DE5"/>
    <w:rsid w:val="00897ECF"/>
    <w:rsid w:val="00897F5C"/>
    <w:rsid w:val="008A003C"/>
    <w:rsid w:val="008A00CD"/>
    <w:rsid w:val="008A02EE"/>
    <w:rsid w:val="008A02F2"/>
    <w:rsid w:val="008A0316"/>
    <w:rsid w:val="008A0453"/>
    <w:rsid w:val="008A04BD"/>
    <w:rsid w:val="008A0986"/>
    <w:rsid w:val="008A0C54"/>
    <w:rsid w:val="008A0D81"/>
    <w:rsid w:val="008A0E2F"/>
    <w:rsid w:val="008A104D"/>
    <w:rsid w:val="008A11B4"/>
    <w:rsid w:val="008A11C2"/>
    <w:rsid w:val="008A1452"/>
    <w:rsid w:val="008A14AC"/>
    <w:rsid w:val="008A14B0"/>
    <w:rsid w:val="008A156D"/>
    <w:rsid w:val="008A1634"/>
    <w:rsid w:val="008A17F6"/>
    <w:rsid w:val="008A1871"/>
    <w:rsid w:val="008A188F"/>
    <w:rsid w:val="008A1F62"/>
    <w:rsid w:val="008A1F66"/>
    <w:rsid w:val="008A1FA8"/>
    <w:rsid w:val="008A1FAC"/>
    <w:rsid w:val="008A2218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2EBD"/>
    <w:rsid w:val="008A2FBA"/>
    <w:rsid w:val="008A3040"/>
    <w:rsid w:val="008A304F"/>
    <w:rsid w:val="008A3239"/>
    <w:rsid w:val="008A327B"/>
    <w:rsid w:val="008A32B8"/>
    <w:rsid w:val="008A32E3"/>
    <w:rsid w:val="008A32FF"/>
    <w:rsid w:val="008A3ACD"/>
    <w:rsid w:val="008A3BA7"/>
    <w:rsid w:val="008A3CCB"/>
    <w:rsid w:val="008A3DC1"/>
    <w:rsid w:val="008A4029"/>
    <w:rsid w:val="008A40BF"/>
    <w:rsid w:val="008A4119"/>
    <w:rsid w:val="008A41A7"/>
    <w:rsid w:val="008A41AB"/>
    <w:rsid w:val="008A422D"/>
    <w:rsid w:val="008A42A6"/>
    <w:rsid w:val="008A4390"/>
    <w:rsid w:val="008A45FB"/>
    <w:rsid w:val="008A466B"/>
    <w:rsid w:val="008A48A1"/>
    <w:rsid w:val="008A4927"/>
    <w:rsid w:val="008A4B28"/>
    <w:rsid w:val="008A4CD3"/>
    <w:rsid w:val="008A4D15"/>
    <w:rsid w:val="008A4D84"/>
    <w:rsid w:val="008A4E46"/>
    <w:rsid w:val="008A4E47"/>
    <w:rsid w:val="008A4E6B"/>
    <w:rsid w:val="008A4F2C"/>
    <w:rsid w:val="008A522A"/>
    <w:rsid w:val="008A5258"/>
    <w:rsid w:val="008A5276"/>
    <w:rsid w:val="008A5437"/>
    <w:rsid w:val="008A54F0"/>
    <w:rsid w:val="008A58EF"/>
    <w:rsid w:val="008A59DF"/>
    <w:rsid w:val="008A5A37"/>
    <w:rsid w:val="008A5E0E"/>
    <w:rsid w:val="008A5E86"/>
    <w:rsid w:val="008A604E"/>
    <w:rsid w:val="008A605B"/>
    <w:rsid w:val="008A6360"/>
    <w:rsid w:val="008A6382"/>
    <w:rsid w:val="008A6518"/>
    <w:rsid w:val="008A67DE"/>
    <w:rsid w:val="008A680C"/>
    <w:rsid w:val="008A695F"/>
    <w:rsid w:val="008A6A93"/>
    <w:rsid w:val="008A6E70"/>
    <w:rsid w:val="008A6EEA"/>
    <w:rsid w:val="008A6F39"/>
    <w:rsid w:val="008A6F6C"/>
    <w:rsid w:val="008A6FA9"/>
    <w:rsid w:val="008A7009"/>
    <w:rsid w:val="008A700D"/>
    <w:rsid w:val="008A725A"/>
    <w:rsid w:val="008A774A"/>
    <w:rsid w:val="008A7782"/>
    <w:rsid w:val="008A78DD"/>
    <w:rsid w:val="008A7947"/>
    <w:rsid w:val="008A7DD5"/>
    <w:rsid w:val="008A7E94"/>
    <w:rsid w:val="008B0037"/>
    <w:rsid w:val="008B0094"/>
    <w:rsid w:val="008B01E9"/>
    <w:rsid w:val="008B0237"/>
    <w:rsid w:val="008B02EA"/>
    <w:rsid w:val="008B032F"/>
    <w:rsid w:val="008B0342"/>
    <w:rsid w:val="008B048D"/>
    <w:rsid w:val="008B05B4"/>
    <w:rsid w:val="008B0764"/>
    <w:rsid w:val="008B0B96"/>
    <w:rsid w:val="008B0C50"/>
    <w:rsid w:val="008B0C9B"/>
    <w:rsid w:val="008B0CE7"/>
    <w:rsid w:val="008B0D5B"/>
    <w:rsid w:val="008B0E89"/>
    <w:rsid w:val="008B0EE3"/>
    <w:rsid w:val="008B115F"/>
    <w:rsid w:val="008B14B5"/>
    <w:rsid w:val="008B1569"/>
    <w:rsid w:val="008B161B"/>
    <w:rsid w:val="008B1631"/>
    <w:rsid w:val="008B177F"/>
    <w:rsid w:val="008B1823"/>
    <w:rsid w:val="008B1903"/>
    <w:rsid w:val="008B19AB"/>
    <w:rsid w:val="008B1E4C"/>
    <w:rsid w:val="008B1ED5"/>
    <w:rsid w:val="008B1F16"/>
    <w:rsid w:val="008B225C"/>
    <w:rsid w:val="008B24B9"/>
    <w:rsid w:val="008B258C"/>
    <w:rsid w:val="008B2610"/>
    <w:rsid w:val="008B26B1"/>
    <w:rsid w:val="008B282B"/>
    <w:rsid w:val="008B28D2"/>
    <w:rsid w:val="008B2968"/>
    <w:rsid w:val="008B2C05"/>
    <w:rsid w:val="008B31C0"/>
    <w:rsid w:val="008B3281"/>
    <w:rsid w:val="008B3454"/>
    <w:rsid w:val="008B352F"/>
    <w:rsid w:val="008B35BC"/>
    <w:rsid w:val="008B371F"/>
    <w:rsid w:val="008B37F4"/>
    <w:rsid w:val="008B390D"/>
    <w:rsid w:val="008B3960"/>
    <w:rsid w:val="008B3B5B"/>
    <w:rsid w:val="008B3EA8"/>
    <w:rsid w:val="008B3F28"/>
    <w:rsid w:val="008B409C"/>
    <w:rsid w:val="008B4195"/>
    <w:rsid w:val="008B4209"/>
    <w:rsid w:val="008B421C"/>
    <w:rsid w:val="008B44E6"/>
    <w:rsid w:val="008B46EB"/>
    <w:rsid w:val="008B48F1"/>
    <w:rsid w:val="008B493D"/>
    <w:rsid w:val="008B4A00"/>
    <w:rsid w:val="008B4A25"/>
    <w:rsid w:val="008B4AB4"/>
    <w:rsid w:val="008B4B6C"/>
    <w:rsid w:val="008B4EC9"/>
    <w:rsid w:val="008B4F31"/>
    <w:rsid w:val="008B4F6E"/>
    <w:rsid w:val="008B4FB8"/>
    <w:rsid w:val="008B50A4"/>
    <w:rsid w:val="008B5147"/>
    <w:rsid w:val="008B51A5"/>
    <w:rsid w:val="008B52FF"/>
    <w:rsid w:val="008B5315"/>
    <w:rsid w:val="008B53AC"/>
    <w:rsid w:val="008B54C1"/>
    <w:rsid w:val="008B563A"/>
    <w:rsid w:val="008B5989"/>
    <w:rsid w:val="008B59A7"/>
    <w:rsid w:val="008B5ADD"/>
    <w:rsid w:val="008B5D4A"/>
    <w:rsid w:val="008B5EA1"/>
    <w:rsid w:val="008B5EDE"/>
    <w:rsid w:val="008B5FC7"/>
    <w:rsid w:val="008B600E"/>
    <w:rsid w:val="008B60B3"/>
    <w:rsid w:val="008B61C8"/>
    <w:rsid w:val="008B61EA"/>
    <w:rsid w:val="008B6278"/>
    <w:rsid w:val="008B627A"/>
    <w:rsid w:val="008B628A"/>
    <w:rsid w:val="008B62AE"/>
    <w:rsid w:val="008B639A"/>
    <w:rsid w:val="008B6586"/>
    <w:rsid w:val="008B66A5"/>
    <w:rsid w:val="008B6741"/>
    <w:rsid w:val="008B67C2"/>
    <w:rsid w:val="008B6A5D"/>
    <w:rsid w:val="008B6A93"/>
    <w:rsid w:val="008B6BF3"/>
    <w:rsid w:val="008B6CE8"/>
    <w:rsid w:val="008B6D0D"/>
    <w:rsid w:val="008B6E05"/>
    <w:rsid w:val="008B6E9F"/>
    <w:rsid w:val="008B7106"/>
    <w:rsid w:val="008B71EF"/>
    <w:rsid w:val="008B7277"/>
    <w:rsid w:val="008B7441"/>
    <w:rsid w:val="008B7461"/>
    <w:rsid w:val="008B7586"/>
    <w:rsid w:val="008B7679"/>
    <w:rsid w:val="008B79A7"/>
    <w:rsid w:val="008B7B85"/>
    <w:rsid w:val="008B7BFC"/>
    <w:rsid w:val="008B7C06"/>
    <w:rsid w:val="008B7C1A"/>
    <w:rsid w:val="008B7D0D"/>
    <w:rsid w:val="008B7D37"/>
    <w:rsid w:val="008B7EE6"/>
    <w:rsid w:val="008B7F4B"/>
    <w:rsid w:val="008C0001"/>
    <w:rsid w:val="008C001B"/>
    <w:rsid w:val="008C00AC"/>
    <w:rsid w:val="008C0357"/>
    <w:rsid w:val="008C03CD"/>
    <w:rsid w:val="008C05D7"/>
    <w:rsid w:val="008C0724"/>
    <w:rsid w:val="008C0795"/>
    <w:rsid w:val="008C07B6"/>
    <w:rsid w:val="008C0817"/>
    <w:rsid w:val="008C0838"/>
    <w:rsid w:val="008C092D"/>
    <w:rsid w:val="008C0C43"/>
    <w:rsid w:val="008C0D69"/>
    <w:rsid w:val="008C1484"/>
    <w:rsid w:val="008C15FE"/>
    <w:rsid w:val="008C179B"/>
    <w:rsid w:val="008C1856"/>
    <w:rsid w:val="008C191D"/>
    <w:rsid w:val="008C1A1B"/>
    <w:rsid w:val="008C1B53"/>
    <w:rsid w:val="008C1C52"/>
    <w:rsid w:val="008C1D1A"/>
    <w:rsid w:val="008C1E1B"/>
    <w:rsid w:val="008C1F90"/>
    <w:rsid w:val="008C1FD0"/>
    <w:rsid w:val="008C20FC"/>
    <w:rsid w:val="008C22A6"/>
    <w:rsid w:val="008C2454"/>
    <w:rsid w:val="008C24C1"/>
    <w:rsid w:val="008C24E6"/>
    <w:rsid w:val="008C2514"/>
    <w:rsid w:val="008C254B"/>
    <w:rsid w:val="008C29D2"/>
    <w:rsid w:val="008C2AC5"/>
    <w:rsid w:val="008C2BAA"/>
    <w:rsid w:val="008C2D18"/>
    <w:rsid w:val="008C2DDC"/>
    <w:rsid w:val="008C2E91"/>
    <w:rsid w:val="008C30AB"/>
    <w:rsid w:val="008C3257"/>
    <w:rsid w:val="008C32BA"/>
    <w:rsid w:val="008C32ED"/>
    <w:rsid w:val="008C3694"/>
    <w:rsid w:val="008C36D4"/>
    <w:rsid w:val="008C3AC7"/>
    <w:rsid w:val="008C3C1A"/>
    <w:rsid w:val="008C3DBC"/>
    <w:rsid w:val="008C43D6"/>
    <w:rsid w:val="008C4642"/>
    <w:rsid w:val="008C48E4"/>
    <w:rsid w:val="008C49D2"/>
    <w:rsid w:val="008C4B06"/>
    <w:rsid w:val="008C4B1C"/>
    <w:rsid w:val="008C4B53"/>
    <w:rsid w:val="008C4B5E"/>
    <w:rsid w:val="008C4F30"/>
    <w:rsid w:val="008C50F1"/>
    <w:rsid w:val="008C52EF"/>
    <w:rsid w:val="008C535C"/>
    <w:rsid w:val="008C53C0"/>
    <w:rsid w:val="008C543E"/>
    <w:rsid w:val="008C5871"/>
    <w:rsid w:val="008C59E9"/>
    <w:rsid w:val="008C5A2B"/>
    <w:rsid w:val="008C5A67"/>
    <w:rsid w:val="008C5A89"/>
    <w:rsid w:val="008C5C45"/>
    <w:rsid w:val="008C5D42"/>
    <w:rsid w:val="008C5E48"/>
    <w:rsid w:val="008C5F10"/>
    <w:rsid w:val="008C5F1B"/>
    <w:rsid w:val="008C5F63"/>
    <w:rsid w:val="008C607D"/>
    <w:rsid w:val="008C60CE"/>
    <w:rsid w:val="008C6434"/>
    <w:rsid w:val="008C658A"/>
    <w:rsid w:val="008C677C"/>
    <w:rsid w:val="008C6B44"/>
    <w:rsid w:val="008C7022"/>
    <w:rsid w:val="008C7418"/>
    <w:rsid w:val="008C75C4"/>
    <w:rsid w:val="008C77C4"/>
    <w:rsid w:val="008C7AA3"/>
    <w:rsid w:val="008C7AC1"/>
    <w:rsid w:val="008C7B09"/>
    <w:rsid w:val="008C7B3A"/>
    <w:rsid w:val="008C7CF1"/>
    <w:rsid w:val="008C7D76"/>
    <w:rsid w:val="008C7E12"/>
    <w:rsid w:val="008C7E7D"/>
    <w:rsid w:val="008C7F15"/>
    <w:rsid w:val="008C7F51"/>
    <w:rsid w:val="008D002E"/>
    <w:rsid w:val="008D04C4"/>
    <w:rsid w:val="008D05E3"/>
    <w:rsid w:val="008D068C"/>
    <w:rsid w:val="008D071D"/>
    <w:rsid w:val="008D0A55"/>
    <w:rsid w:val="008D0CCF"/>
    <w:rsid w:val="008D0D28"/>
    <w:rsid w:val="008D1001"/>
    <w:rsid w:val="008D119A"/>
    <w:rsid w:val="008D12F7"/>
    <w:rsid w:val="008D1577"/>
    <w:rsid w:val="008D15C6"/>
    <w:rsid w:val="008D1608"/>
    <w:rsid w:val="008D187E"/>
    <w:rsid w:val="008D1A35"/>
    <w:rsid w:val="008D1AF2"/>
    <w:rsid w:val="008D1BF9"/>
    <w:rsid w:val="008D1D5E"/>
    <w:rsid w:val="008D1E61"/>
    <w:rsid w:val="008D1E84"/>
    <w:rsid w:val="008D1EEB"/>
    <w:rsid w:val="008D1F44"/>
    <w:rsid w:val="008D21D0"/>
    <w:rsid w:val="008D23FF"/>
    <w:rsid w:val="008D244F"/>
    <w:rsid w:val="008D24C6"/>
    <w:rsid w:val="008D2721"/>
    <w:rsid w:val="008D28C8"/>
    <w:rsid w:val="008D29F8"/>
    <w:rsid w:val="008D2ABC"/>
    <w:rsid w:val="008D2C62"/>
    <w:rsid w:val="008D2E15"/>
    <w:rsid w:val="008D2E28"/>
    <w:rsid w:val="008D2F70"/>
    <w:rsid w:val="008D2FD8"/>
    <w:rsid w:val="008D3063"/>
    <w:rsid w:val="008D314E"/>
    <w:rsid w:val="008D33A2"/>
    <w:rsid w:val="008D3561"/>
    <w:rsid w:val="008D3686"/>
    <w:rsid w:val="008D3712"/>
    <w:rsid w:val="008D3791"/>
    <w:rsid w:val="008D37FC"/>
    <w:rsid w:val="008D3AC7"/>
    <w:rsid w:val="008D3CF0"/>
    <w:rsid w:val="008D3D37"/>
    <w:rsid w:val="008D3E41"/>
    <w:rsid w:val="008D41BA"/>
    <w:rsid w:val="008D43A7"/>
    <w:rsid w:val="008D43DA"/>
    <w:rsid w:val="008D486D"/>
    <w:rsid w:val="008D4883"/>
    <w:rsid w:val="008D4917"/>
    <w:rsid w:val="008D4976"/>
    <w:rsid w:val="008D49FD"/>
    <w:rsid w:val="008D4AF7"/>
    <w:rsid w:val="008D4BA1"/>
    <w:rsid w:val="008D4BBA"/>
    <w:rsid w:val="008D4BEB"/>
    <w:rsid w:val="008D4C01"/>
    <w:rsid w:val="008D4D8A"/>
    <w:rsid w:val="008D503B"/>
    <w:rsid w:val="008D519B"/>
    <w:rsid w:val="008D51EE"/>
    <w:rsid w:val="008D529F"/>
    <w:rsid w:val="008D52A3"/>
    <w:rsid w:val="008D532A"/>
    <w:rsid w:val="008D5616"/>
    <w:rsid w:val="008D5684"/>
    <w:rsid w:val="008D57DD"/>
    <w:rsid w:val="008D5A88"/>
    <w:rsid w:val="008D5C3A"/>
    <w:rsid w:val="008D6059"/>
    <w:rsid w:val="008D6176"/>
    <w:rsid w:val="008D624B"/>
    <w:rsid w:val="008D650B"/>
    <w:rsid w:val="008D6557"/>
    <w:rsid w:val="008D677B"/>
    <w:rsid w:val="008D67AC"/>
    <w:rsid w:val="008D6923"/>
    <w:rsid w:val="008D69DB"/>
    <w:rsid w:val="008D6B74"/>
    <w:rsid w:val="008D6B7E"/>
    <w:rsid w:val="008D6C22"/>
    <w:rsid w:val="008D6CFC"/>
    <w:rsid w:val="008D6D28"/>
    <w:rsid w:val="008D6D67"/>
    <w:rsid w:val="008D6D83"/>
    <w:rsid w:val="008D6E03"/>
    <w:rsid w:val="008D6E89"/>
    <w:rsid w:val="008D707E"/>
    <w:rsid w:val="008D72FA"/>
    <w:rsid w:val="008D7597"/>
    <w:rsid w:val="008D78FE"/>
    <w:rsid w:val="008D797E"/>
    <w:rsid w:val="008D7C36"/>
    <w:rsid w:val="008D7C51"/>
    <w:rsid w:val="008D7C5E"/>
    <w:rsid w:val="008D7CAD"/>
    <w:rsid w:val="008E02D3"/>
    <w:rsid w:val="008E03A4"/>
    <w:rsid w:val="008E04AC"/>
    <w:rsid w:val="008E073B"/>
    <w:rsid w:val="008E084C"/>
    <w:rsid w:val="008E0963"/>
    <w:rsid w:val="008E0980"/>
    <w:rsid w:val="008E0D1D"/>
    <w:rsid w:val="008E0FD5"/>
    <w:rsid w:val="008E1065"/>
    <w:rsid w:val="008E12CC"/>
    <w:rsid w:val="008E15D4"/>
    <w:rsid w:val="008E170F"/>
    <w:rsid w:val="008E17EB"/>
    <w:rsid w:val="008E1883"/>
    <w:rsid w:val="008E1AB1"/>
    <w:rsid w:val="008E1C93"/>
    <w:rsid w:val="008E1CF3"/>
    <w:rsid w:val="008E1E34"/>
    <w:rsid w:val="008E1F34"/>
    <w:rsid w:val="008E21E9"/>
    <w:rsid w:val="008E2314"/>
    <w:rsid w:val="008E233A"/>
    <w:rsid w:val="008E241D"/>
    <w:rsid w:val="008E243C"/>
    <w:rsid w:val="008E276A"/>
    <w:rsid w:val="008E2865"/>
    <w:rsid w:val="008E2889"/>
    <w:rsid w:val="008E28AC"/>
    <w:rsid w:val="008E2977"/>
    <w:rsid w:val="008E2AD6"/>
    <w:rsid w:val="008E2BCE"/>
    <w:rsid w:val="008E2C86"/>
    <w:rsid w:val="008E2E9A"/>
    <w:rsid w:val="008E2EE4"/>
    <w:rsid w:val="008E2F24"/>
    <w:rsid w:val="008E30F6"/>
    <w:rsid w:val="008E31FA"/>
    <w:rsid w:val="008E341C"/>
    <w:rsid w:val="008E343A"/>
    <w:rsid w:val="008E3537"/>
    <w:rsid w:val="008E3609"/>
    <w:rsid w:val="008E3720"/>
    <w:rsid w:val="008E3B82"/>
    <w:rsid w:val="008E3CD7"/>
    <w:rsid w:val="008E3DB0"/>
    <w:rsid w:val="008E40B7"/>
    <w:rsid w:val="008E4109"/>
    <w:rsid w:val="008E4131"/>
    <w:rsid w:val="008E420D"/>
    <w:rsid w:val="008E425F"/>
    <w:rsid w:val="008E4286"/>
    <w:rsid w:val="008E4487"/>
    <w:rsid w:val="008E4546"/>
    <w:rsid w:val="008E4571"/>
    <w:rsid w:val="008E4A66"/>
    <w:rsid w:val="008E4B52"/>
    <w:rsid w:val="008E4B73"/>
    <w:rsid w:val="008E4C03"/>
    <w:rsid w:val="008E4C1B"/>
    <w:rsid w:val="008E4C4A"/>
    <w:rsid w:val="008E4D0C"/>
    <w:rsid w:val="008E4D9B"/>
    <w:rsid w:val="008E4DF6"/>
    <w:rsid w:val="008E4EE4"/>
    <w:rsid w:val="008E502A"/>
    <w:rsid w:val="008E5031"/>
    <w:rsid w:val="008E506F"/>
    <w:rsid w:val="008E531E"/>
    <w:rsid w:val="008E542A"/>
    <w:rsid w:val="008E5884"/>
    <w:rsid w:val="008E58AD"/>
    <w:rsid w:val="008E58C1"/>
    <w:rsid w:val="008E5A44"/>
    <w:rsid w:val="008E5B0E"/>
    <w:rsid w:val="008E62F9"/>
    <w:rsid w:val="008E6396"/>
    <w:rsid w:val="008E64D7"/>
    <w:rsid w:val="008E65DF"/>
    <w:rsid w:val="008E65F5"/>
    <w:rsid w:val="008E66CF"/>
    <w:rsid w:val="008E6817"/>
    <w:rsid w:val="008E6A8B"/>
    <w:rsid w:val="008E6A99"/>
    <w:rsid w:val="008E6AAA"/>
    <w:rsid w:val="008E6C23"/>
    <w:rsid w:val="008E6C3D"/>
    <w:rsid w:val="008E704C"/>
    <w:rsid w:val="008E709B"/>
    <w:rsid w:val="008E712E"/>
    <w:rsid w:val="008E7245"/>
    <w:rsid w:val="008E733F"/>
    <w:rsid w:val="008E7363"/>
    <w:rsid w:val="008E741A"/>
    <w:rsid w:val="008E749A"/>
    <w:rsid w:val="008E74C9"/>
    <w:rsid w:val="008E755D"/>
    <w:rsid w:val="008E7644"/>
    <w:rsid w:val="008E766D"/>
    <w:rsid w:val="008E7A40"/>
    <w:rsid w:val="008E7AF6"/>
    <w:rsid w:val="008E7C6F"/>
    <w:rsid w:val="008E7F56"/>
    <w:rsid w:val="008E7FED"/>
    <w:rsid w:val="008F00E5"/>
    <w:rsid w:val="008F028D"/>
    <w:rsid w:val="008F0328"/>
    <w:rsid w:val="008F0461"/>
    <w:rsid w:val="008F051D"/>
    <w:rsid w:val="008F05BA"/>
    <w:rsid w:val="008F0653"/>
    <w:rsid w:val="008F06E0"/>
    <w:rsid w:val="008F0831"/>
    <w:rsid w:val="008F0988"/>
    <w:rsid w:val="008F0A42"/>
    <w:rsid w:val="008F0B05"/>
    <w:rsid w:val="008F0CD3"/>
    <w:rsid w:val="008F0CE9"/>
    <w:rsid w:val="008F0D40"/>
    <w:rsid w:val="008F0D89"/>
    <w:rsid w:val="008F0E50"/>
    <w:rsid w:val="008F0E8E"/>
    <w:rsid w:val="008F0ECA"/>
    <w:rsid w:val="008F0F34"/>
    <w:rsid w:val="008F0FF8"/>
    <w:rsid w:val="008F10D0"/>
    <w:rsid w:val="008F113C"/>
    <w:rsid w:val="008F11AB"/>
    <w:rsid w:val="008F1240"/>
    <w:rsid w:val="008F13EE"/>
    <w:rsid w:val="008F15FE"/>
    <w:rsid w:val="008F1694"/>
    <w:rsid w:val="008F1891"/>
    <w:rsid w:val="008F1A20"/>
    <w:rsid w:val="008F1B9F"/>
    <w:rsid w:val="008F1DE1"/>
    <w:rsid w:val="008F1E19"/>
    <w:rsid w:val="008F2022"/>
    <w:rsid w:val="008F22A5"/>
    <w:rsid w:val="008F231E"/>
    <w:rsid w:val="008F239A"/>
    <w:rsid w:val="008F23C7"/>
    <w:rsid w:val="008F282B"/>
    <w:rsid w:val="008F2A69"/>
    <w:rsid w:val="008F2A87"/>
    <w:rsid w:val="008F2B3E"/>
    <w:rsid w:val="008F2CCF"/>
    <w:rsid w:val="008F2DDA"/>
    <w:rsid w:val="008F2E5A"/>
    <w:rsid w:val="008F32D9"/>
    <w:rsid w:val="008F3308"/>
    <w:rsid w:val="008F33B2"/>
    <w:rsid w:val="008F34AB"/>
    <w:rsid w:val="008F376B"/>
    <w:rsid w:val="008F3862"/>
    <w:rsid w:val="008F3900"/>
    <w:rsid w:val="008F3A81"/>
    <w:rsid w:val="008F3D3B"/>
    <w:rsid w:val="008F3EA7"/>
    <w:rsid w:val="008F40A3"/>
    <w:rsid w:val="008F4164"/>
    <w:rsid w:val="008F41AB"/>
    <w:rsid w:val="008F4215"/>
    <w:rsid w:val="008F445A"/>
    <w:rsid w:val="008F4516"/>
    <w:rsid w:val="008F4BBB"/>
    <w:rsid w:val="008F4D7D"/>
    <w:rsid w:val="008F4FF8"/>
    <w:rsid w:val="008F50CF"/>
    <w:rsid w:val="008F53E4"/>
    <w:rsid w:val="008F5457"/>
    <w:rsid w:val="008F5759"/>
    <w:rsid w:val="008F59AD"/>
    <w:rsid w:val="008F5B15"/>
    <w:rsid w:val="008F5BF3"/>
    <w:rsid w:val="008F5D4F"/>
    <w:rsid w:val="008F60DF"/>
    <w:rsid w:val="008F61EB"/>
    <w:rsid w:val="008F6342"/>
    <w:rsid w:val="008F661E"/>
    <w:rsid w:val="008F6758"/>
    <w:rsid w:val="008F6778"/>
    <w:rsid w:val="008F684C"/>
    <w:rsid w:val="008F6B5C"/>
    <w:rsid w:val="008F6D3E"/>
    <w:rsid w:val="008F6DF2"/>
    <w:rsid w:val="008F72C1"/>
    <w:rsid w:val="008F732C"/>
    <w:rsid w:val="008F73F9"/>
    <w:rsid w:val="008F743D"/>
    <w:rsid w:val="008F745C"/>
    <w:rsid w:val="008F77AA"/>
    <w:rsid w:val="008F796F"/>
    <w:rsid w:val="008F79CE"/>
    <w:rsid w:val="008F7A7A"/>
    <w:rsid w:val="008F7AC3"/>
    <w:rsid w:val="008F7D86"/>
    <w:rsid w:val="008F7DAD"/>
    <w:rsid w:val="008F7EAE"/>
    <w:rsid w:val="008F7FB8"/>
    <w:rsid w:val="009000A0"/>
    <w:rsid w:val="0090017C"/>
    <w:rsid w:val="009001CD"/>
    <w:rsid w:val="0090023F"/>
    <w:rsid w:val="009002AD"/>
    <w:rsid w:val="0090044E"/>
    <w:rsid w:val="0090047E"/>
    <w:rsid w:val="00900551"/>
    <w:rsid w:val="0090059D"/>
    <w:rsid w:val="009005AD"/>
    <w:rsid w:val="0090072E"/>
    <w:rsid w:val="0090095B"/>
    <w:rsid w:val="00900AB1"/>
    <w:rsid w:val="00900B49"/>
    <w:rsid w:val="00900C9F"/>
    <w:rsid w:val="00900D70"/>
    <w:rsid w:val="00900E4D"/>
    <w:rsid w:val="00900ED0"/>
    <w:rsid w:val="00900EE2"/>
    <w:rsid w:val="00900FF7"/>
    <w:rsid w:val="009010BD"/>
    <w:rsid w:val="00901295"/>
    <w:rsid w:val="00901347"/>
    <w:rsid w:val="00901380"/>
    <w:rsid w:val="00901493"/>
    <w:rsid w:val="009015E7"/>
    <w:rsid w:val="00901899"/>
    <w:rsid w:val="009019C4"/>
    <w:rsid w:val="00901A12"/>
    <w:rsid w:val="00901B9F"/>
    <w:rsid w:val="00901BD9"/>
    <w:rsid w:val="00901C0E"/>
    <w:rsid w:val="00901D8E"/>
    <w:rsid w:val="00901F4C"/>
    <w:rsid w:val="00902347"/>
    <w:rsid w:val="00902393"/>
    <w:rsid w:val="00902568"/>
    <w:rsid w:val="009029DC"/>
    <w:rsid w:val="00902A6D"/>
    <w:rsid w:val="00902B88"/>
    <w:rsid w:val="00902BD8"/>
    <w:rsid w:val="00902D9C"/>
    <w:rsid w:val="00902EB5"/>
    <w:rsid w:val="00903399"/>
    <w:rsid w:val="0090341F"/>
    <w:rsid w:val="00903569"/>
    <w:rsid w:val="0090372F"/>
    <w:rsid w:val="00903931"/>
    <w:rsid w:val="009039B3"/>
    <w:rsid w:val="00903A30"/>
    <w:rsid w:val="00903ABD"/>
    <w:rsid w:val="00903F3E"/>
    <w:rsid w:val="009040EA"/>
    <w:rsid w:val="0090420D"/>
    <w:rsid w:val="009042C4"/>
    <w:rsid w:val="00904374"/>
    <w:rsid w:val="00904489"/>
    <w:rsid w:val="009044F1"/>
    <w:rsid w:val="0090472E"/>
    <w:rsid w:val="0090490C"/>
    <w:rsid w:val="00904926"/>
    <w:rsid w:val="0090498A"/>
    <w:rsid w:val="00904D2B"/>
    <w:rsid w:val="00904D3C"/>
    <w:rsid w:val="00904D40"/>
    <w:rsid w:val="00904ED7"/>
    <w:rsid w:val="00905019"/>
    <w:rsid w:val="00905471"/>
    <w:rsid w:val="00905615"/>
    <w:rsid w:val="00905679"/>
    <w:rsid w:val="0090567D"/>
    <w:rsid w:val="00905727"/>
    <w:rsid w:val="0090572C"/>
    <w:rsid w:val="0090577A"/>
    <w:rsid w:val="0090583E"/>
    <w:rsid w:val="00905853"/>
    <w:rsid w:val="009058EC"/>
    <w:rsid w:val="00905954"/>
    <w:rsid w:val="00905B94"/>
    <w:rsid w:val="00905D8E"/>
    <w:rsid w:val="00905E90"/>
    <w:rsid w:val="00905F54"/>
    <w:rsid w:val="009061EA"/>
    <w:rsid w:val="00906242"/>
    <w:rsid w:val="0090646B"/>
    <w:rsid w:val="009064BE"/>
    <w:rsid w:val="009064C0"/>
    <w:rsid w:val="00906584"/>
    <w:rsid w:val="00906586"/>
    <w:rsid w:val="00906690"/>
    <w:rsid w:val="009066CB"/>
    <w:rsid w:val="00906816"/>
    <w:rsid w:val="00906DD5"/>
    <w:rsid w:val="00906EB5"/>
    <w:rsid w:val="00907117"/>
    <w:rsid w:val="0090712A"/>
    <w:rsid w:val="009074CA"/>
    <w:rsid w:val="0090777C"/>
    <w:rsid w:val="00907871"/>
    <w:rsid w:val="009078C1"/>
    <w:rsid w:val="00907CEE"/>
    <w:rsid w:val="00907FCD"/>
    <w:rsid w:val="009103A4"/>
    <w:rsid w:val="00910433"/>
    <w:rsid w:val="0091056C"/>
    <w:rsid w:val="00910596"/>
    <w:rsid w:val="00910616"/>
    <w:rsid w:val="00910629"/>
    <w:rsid w:val="0091081E"/>
    <w:rsid w:val="00910980"/>
    <w:rsid w:val="009109EA"/>
    <w:rsid w:val="00910CD2"/>
    <w:rsid w:val="00910CD7"/>
    <w:rsid w:val="00910E04"/>
    <w:rsid w:val="00910E40"/>
    <w:rsid w:val="00911102"/>
    <w:rsid w:val="009112CB"/>
    <w:rsid w:val="009113CF"/>
    <w:rsid w:val="0091147D"/>
    <w:rsid w:val="009114E2"/>
    <w:rsid w:val="00911640"/>
    <w:rsid w:val="00911730"/>
    <w:rsid w:val="00911831"/>
    <w:rsid w:val="00911868"/>
    <w:rsid w:val="00911885"/>
    <w:rsid w:val="00911A61"/>
    <w:rsid w:val="00911B00"/>
    <w:rsid w:val="00911B21"/>
    <w:rsid w:val="00911C75"/>
    <w:rsid w:val="00911C9B"/>
    <w:rsid w:val="00912160"/>
    <w:rsid w:val="00912315"/>
    <w:rsid w:val="0091236C"/>
    <w:rsid w:val="009123CF"/>
    <w:rsid w:val="009126EF"/>
    <w:rsid w:val="00912A27"/>
    <w:rsid w:val="00912A2B"/>
    <w:rsid w:val="00912A69"/>
    <w:rsid w:val="00912B98"/>
    <w:rsid w:val="00912B99"/>
    <w:rsid w:val="00912BB1"/>
    <w:rsid w:val="00912FD6"/>
    <w:rsid w:val="0091306F"/>
    <w:rsid w:val="00913090"/>
    <w:rsid w:val="0091309A"/>
    <w:rsid w:val="009132A8"/>
    <w:rsid w:val="00913400"/>
    <w:rsid w:val="0091343B"/>
    <w:rsid w:val="0091346A"/>
    <w:rsid w:val="00913574"/>
    <w:rsid w:val="0091358A"/>
    <w:rsid w:val="0091361C"/>
    <w:rsid w:val="00913697"/>
    <w:rsid w:val="00913C73"/>
    <w:rsid w:val="00913DB2"/>
    <w:rsid w:val="00913DB5"/>
    <w:rsid w:val="00914292"/>
    <w:rsid w:val="009142C5"/>
    <w:rsid w:val="009143E4"/>
    <w:rsid w:val="0091448E"/>
    <w:rsid w:val="009144E0"/>
    <w:rsid w:val="0091478A"/>
    <w:rsid w:val="00914FB1"/>
    <w:rsid w:val="0091509D"/>
    <w:rsid w:val="0091526B"/>
    <w:rsid w:val="0091537F"/>
    <w:rsid w:val="009153BF"/>
    <w:rsid w:val="009155F1"/>
    <w:rsid w:val="00915707"/>
    <w:rsid w:val="009157DF"/>
    <w:rsid w:val="0091585E"/>
    <w:rsid w:val="00915C93"/>
    <w:rsid w:val="00915DF4"/>
    <w:rsid w:val="00915E28"/>
    <w:rsid w:val="00915E57"/>
    <w:rsid w:val="0091601C"/>
    <w:rsid w:val="009161BC"/>
    <w:rsid w:val="00916215"/>
    <w:rsid w:val="009164C8"/>
    <w:rsid w:val="0091656B"/>
    <w:rsid w:val="009165B3"/>
    <w:rsid w:val="009165BB"/>
    <w:rsid w:val="00916613"/>
    <w:rsid w:val="009167F8"/>
    <w:rsid w:val="0091695C"/>
    <w:rsid w:val="00916B49"/>
    <w:rsid w:val="00916BF0"/>
    <w:rsid w:val="00916DA3"/>
    <w:rsid w:val="00916E6C"/>
    <w:rsid w:val="00917351"/>
    <w:rsid w:val="00917431"/>
    <w:rsid w:val="009174F4"/>
    <w:rsid w:val="0091769A"/>
    <w:rsid w:val="0091776E"/>
    <w:rsid w:val="00917BCB"/>
    <w:rsid w:val="00917D61"/>
    <w:rsid w:val="00917DA9"/>
    <w:rsid w:val="00917DDB"/>
    <w:rsid w:val="0092058A"/>
    <w:rsid w:val="009205A0"/>
    <w:rsid w:val="00920624"/>
    <w:rsid w:val="009207FE"/>
    <w:rsid w:val="0092086E"/>
    <w:rsid w:val="009208F3"/>
    <w:rsid w:val="009209BB"/>
    <w:rsid w:val="00920C15"/>
    <w:rsid w:val="00920C30"/>
    <w:rsid w:val="00920C65"/>
    <w:rsid w:val="00920C72"/>
    <w:rsid w:val="00920C73"/>
    <w:rsid w:val="00920E26"/>
    <w:rsid w:val="00920E45"/>
    <w:rsid w:val="00920E83"/>
    <w:rsid w:val="00921068"/>
    <w:rsid w:val="00921132"/>
    <w:rsid w:val="0092117B"/>
    <w:rsid w:val="00921231"/>
    <w:rsid w:val="00921295"/>
    <w:rsid w:val="009212EE"/>
    <w:rsid w:val="00921434"/>
    <w:rsid w:val="0092155D"/>
    <w:rsid w:val="00921595"/>
    <w:rsid w:val="00921623"/>
    <w:rsid w:val="00921816"/>
    <w:rsid w:val="009219C2"/>
    <w:rsid w:val="00921A9F"/>
    <w:rsid w:val="00921B30"/>
    <w:rsid w:val="00921B93"/>
    <w:rsid w:val="00921D04"/>
    <w:rsid w:val="00921DCD"/>
    <w:rsid w:val="00921DE2"/>
    <w:rsid w:val="009221A1"/>
    <w:rsid w:val="009221E8"/>
    <w:rsid w:val="00922254"/>
    <w:rsid w:val="009223CB"/>
    <w:rsid w:val="009223EF"/>
    <w:rsid w:val="0092272B"/>
    <w:rsid w:val="0092287D"/>
    <w:rsid w:val="0092291A"/>
    <w:rsid w:val="00922994"/>
    <w:rsid w:val="009229B4"/>
    <w:rsid w:val="00922A79"/>
    <w:rsid w:val="00922B9D"/>
    <w:rsid w:val="00922D8A"/>
    <w:rsid w:val="00922EE3"/>
    <w:rsid w:val="009230C1"/>
    <w:rsid w:val="0092322C"/>
    <w:rsid w:val="0092340B"/>
    <w:rsid w:val="00923514"/>
    <w:rsid w:val="00923624"/>
    <w:rsid w:val="0092369A"/>
    <w:rsid w:val="009238CE"/>
    <w:rsid w:val="00923AF5"/>
    <w:rsid w:val="00923B5F"/>
    <w:rsid w:val="009240ED"/>
    <w:rsid w:val="00924219"/>
    <w:rsid w:val="009242AC"/>
    <w:rsid w:val="00924383"/>
    <w:rsid w:val="009247F6"/>
    <w:rsid w:val="00924C93"/>
    <w:rsid w:val="00924E90"/>
    <w:rsid w:val="00924F1E"/>
    <w:rsid w:val="00925110"/>
    <w:rsid w:val="0092528A"/>
    <w:rsid w:val="009252A7"/>
    <w:rsid w:val="009252B5"/>
    <w:rsid w:val="00925378"/>
    <w:rsid w:val="0092575F"/>
    <w:rsid w:val="00925E7B"/>
    <w:rsid w:val="00925EB0"/>
    <w:rsid w:val="009260AE"/>
    <w:rsid w:val="00926141"/>
    <w:rsid w:val="00926292"/>
    <w:rsid w:val="00926401"/>
    <w:rsid w:val="0092642F"/>
    <w:rsid w:val="009264EB"/>
    <w:rsid w:val="00926607"/>
    <w:rsid w:val="00926643"/>
    <w:rsid w:val="00926667"/>
    <w:rsid w:val="0092667A"/>
    <w:rsid w:val="009266B6"/>
    <w:rsid w:val="00926807"/>
    <w:rsid w:val="0092682E"/>
    <w:rsid w:val="00926AC7"/>
    <w:rsid w:val="00926B1E"/>
    <w:rsid w:val="00926D67"/>
    <w:rsid w:val="00926D72"/>
    <w:rsid w:val="00926E15"/>
    <w:rsid w:val="00927007"/>
    <w:rsid w:val="00927595"/>
    <w:rsid w:val="00927656"/>
    <w:rsid w:val="00927664"/>
    <w:rsid w:val="009277CD"/>
    <w:rsid w:val="0092786D"/>
    <w:rsid w:val="009278E1"/>
    <w:rsid w:val="0092796C"/>
    <w:rsid w:val="00927AB3"/>
    <w:rsid w:val="00927C39"/>
    <w:rsid w:val="00927D36"/>
    <w:rsid w:val="00927F36"/>
    <w:rsid w:val="00927F84"/>
    <w:rsid w:val="00927FF1"/>
    <w:rsid w:val="00930086"/>
    <w:rsid w:val="009304F3"/>
    <w:rsid w:val="00930675"/>
    <w:rsid w:val="009307A4"/>
    <w:rsid w:val="0093089A"/>
    <w:rsid w:val="00930931"/>
    <w:rsid w:val="0093099C"/>
    <w:rsid w:val="00930AB3"/>
    <w:rsid w:val="00930B22"/>
    <w:rsid w:val="00930CEB"/>
    <w:rsid w:val="00930E09"/>
    <w:rsid w:val="00930F23"/>
    <w:rsid w:val="00930FD4"/>
    <w:rsid w:val="0093108A"/>
    <w:rsid w:val="00931266"/>
    <w:rsid w:val="00931526"/>
    <w:rsid w:val="009315D3"/>
    <w:rsid w:val="009317F2"/>
    <w:rsid w:val="00931894"/>
    <w:rsid w:val="00931ABA"/>
    <w:rsid w:val="00931B24"/>
    <w:rsid w:val="00931B6D"/>
    <w:rsid w:val="00931BA7"/>
    <w:rsid w:val="00931C3E"/>
    <w:rsid w:val="00931F64"/>
    <w:rsid w:val="00932051"/>
    <w:rsid w:val="009320EE"/>
    <w:rsid w:val="009323BB"/>
    <w:rsid w:val="0093249F"/>
    <w:rsid w:val="00932616"/>
    <w:rsid w:val="0093263D"/>
    <w:rsid w:val="009326A2"/>
    <w:rsid w:val="009329DF"/>
    <w:rsid w:val="00932AC4"/>
    <w:rsid w:val="00932B18"/>
    <w:rsid w:val="00932B31"/>
    <w:rsid w:val="00932BF8"/>
    <w:rsid w:val="00932D34"/>
    <w:rsid w:val="00933095"/>
    <w:rsid w:val="00933407"/>
    <w:rsid w:val="0093365A"/>
    <w:rsid w:val="009337A0"/>
    <w:rsid w:val="009337F1"/>
    <w:rsid w:val="0093386E"/>
    <w:rsid w:val="00933871"/>
    <w:rsid w:val="00933888"/>
    <w:rsid w:val="0093396C"/>
    <w:rsid w:val="00933B8D"/>
    <w:rsid w:val="00933C14"/>
    <w:rsid w:val="00933E55"/>
    <w:rsid w:val="009343DB"/>
    <w:rsid w:val="009343F6"/>
    <w:rsid w:val="009347F2"/>
    <w:rsid w:val="00934A31"/>
    <w:rsid w:val="00934A7B"/>
    <w:rsid w:val="00934AD6"/>
    <w:rsid w:val="00934B74"/>
    <w:rsid w:val="00934C5A"/>
    <w:rsid w:val="00934E2E"/>
    <w:rsid w:val="00934EBF"/>
    <w:rsid w:val="00934F78"/>
    <w:rsid w:val="00934F8B"/>
    <w:rsid w:val="00934FD7"/>
    <w:rsid w:val="0093519B"/>
    <w:rsid w:val="0093520D"/>
    <w:rsid w:val="00935708"/>
    <w:rsid w:val="00935736"/>
    <w:rsid w:val="00935795"/>
    <w:rsid w:val="00935799"/>
    <w:rsid w:val="009358A6"/>
    <w:rsid w:val="009359FF"/>
    <w:rsid w:val="00935B9C"/>
    <w:rsid w:val="00935DCC"/>
    <w:rsid w:val="0093633D"/>
    <w:rsid w:val="009366B1"/>
    <w:rsid w:val="009367D2"/>
    <w:rsid w:val="00936843"/>
    <w:rsid w:val="009368D0"/>
    <w:rsid w:val="009369F6"/>
    <w:rsid w:val="00936EAF"/>
    <w:rsid w:val="00936EF4"/>
    <w:rsid w:val="00937095"/>
    <w:rsid w:val="00937118"/>
    <w:rsid w:val="00937124"/>
    <w:rsid w:val="0093712D"/>
    <w:rsid w:val="00937238"/>
    <w:rsid w:val="0093730F"/>
    <w:rsid w:val="00937339"/>
    <w:rsid w:val="009373DB"/>
    <w:rsid w:val="00937475"/>
    <w:rsid w:val="00937515"/>
    <w:rsid w:val="0093752D"/>
    <w:rsid w:val="009375A0"/>
    <w:rsid w:val="00937BF9"/>
    <w:rsid w:val="00937C5E"/>
    <w:rsid w:val="00937CF9"/>
    <w:rsid w:val="00937E7B"/>
    <w:rsid w:val="00937F20"/>
    <w:rsid w:val="00937FDD"/>
    <w:rsid w:val="0094007E"/>
    <w:rsid w:val="0094016F"/>
    <w:rsid w:val="009401A4"/>
    <w:rsid w:val="0094029D"/>
    <w:rsid w:val="00940418"/>
    <w:rsid w:val="009406C3"/>
    <w:rsid w:val="009407DD"/>
    <w:rsid w:val="0094081E"/>
    <w:rsid w:val="009408D4"/>
    <w:rsid w:val="009408E4"/>
    <w:rsid w:val="009409A2"/>
    <w:rsid w:val="00940ABC"/>
    <w:rsid w:val="00940B62"/>
    <w:rsid w:val="00940DDE"/>
    <w:rsid w:val="00940E83"/>
    <w:rsid w:val="00940EDD"/>
    <w:rsid w:val="00940EF6"/>
    <w:rsid w:val="00940F06"/>
    <w:rsid w:val="00941092"/>
    <w:rsid w:val="009410B5"/>
    <w:rsid w:val="0094110A"/>
    <w:rsid w:val="00941137"/>
    <w:rsid w:val="0094120A"/>
    <w:rsid w:val="0094128D"/>
    <w:rsid w:val="00941293"/>
    <w:rsid w:val="009412B3"/>
    <w:rsid w:val="009415A7"/>
    <w:rsid w:val="009415C8"/>
    <w:rsid w:val="009416A5"/>
    <w:rsid w:val="009417C3"/>
    <w:rsid w:val="009417C6"/>
    <w:rsid w:val="009417FE"/>
    <w:rsid w:val="00941A18"/>
    <w:rsid w:val="00941B78"/>
    <w:rsid w:val="00941BF6"/>
    <w:rsid w:val="00941BFD"/>
    <w:rsid w:val="00941F3A"/>
    <w:rsid w:val="00941FAE"/>
    <w:rsid w:val="0094220B"/>
    <w:rsid w:val="0094221E"/>
    <w:rsid w:val="00942314"/>
    <w:rsid w:val="00942569"/>
    <w:rsid w:val="009429F9"/>
    <w:rsid w:val="00942AF8"/>
    <w:rsid w:val="00942E81"/>
    <w:rsid w:val="00942F1B"/>
    <w:rsid w:val="00942F36"/>
    <w:rsid w:val="00942FF5"/>
    <w:rsid w:val="00943065"/>
    <w:rsid w:val="009430BE"/>
    <w:rsid w:val="00943389"/>
    <w:rsid w:val="00943396"/>
    <w:rsid w:val="00943BB4"/>
    <w:rsid w:val="00943DBE"/>
    <w:rsid w:val="00943FCE"/>
    <w:rsid w:val="0094410C"/>
    <w:rsid w:val="0094412D"/>
    <w:rsid w:val="0094437D"/>
    <w:rsid w:val="00944384"/>
    <w:rsid w:val="00944417"/>
    <w:rsid w:val="00944427"/>
    <w:rsid w:val="009446C7"/>
    <w:rsid w:val="009446F2"/>
    <w:rsid w:val="009447DC"/>
    <w:rsid w:val="009448DA"/>
    <w:rsid w:val="009448F0"/>
    <w:rsid w:val="00944B9B"/>
    <w:rsid w:val="00944CDD"/>
    <w:rsid w:val="00944D00"/>
    <w:rsid w:val="00944D4E"/>
    <w:rsid w:val="00944FF8"/>
    <w:rsid w:val="0094522E"/>
    <w:rsid w:val="00945423"/>
    <w:rsid w:val="0094585F"/>
    <w:rsid w:val="009458DD"/>
    <w:rsid w:val="0094599F"/>
    <w:rsid w:val="00945AC5"/>
    <w:rsid w:val="00945C77"/>
    <w:rsid w:val="00945E90"/>
    <w:rsid w:val="00946049"/>
    <w:rsid w:val="00946275"/>
    <w:rsid w:val="00946372"/>
    <w:rsid w:val="009463A7"/>
    <w:rsid w:val="009467C1"/>
    <w:rsid w:val="00946DED"/>
    <w:rsid w:val="00946E28"/>
    <w:rsid w:val="00947006"/>
    <w:rsid w:val="00947038"/>
    <w:rsid w:val="009472A8"/>
    <w:rsid w:val="009472F3"/>
    <w:rsid w:val="0094732C"/>
    <w:rsid w:val="009474FA"/>
    <w:rsid w:val="00947AC1"/>
    <w:rsid w:val="00947C67"/>
    <w:rsid w:val="00947DA4"/>
    <w:rsid w:val="00947F6B"/>
    <w:rsid w:val="0095028C"/>
    <w:rsid w:val="009504FE"/>
    <w:rsid w:val="00950535"/>
    <w:rsid w:val="009505CA"/>
    <w:rsid w:val="00950693"/>
    <w:rsid w:val="00950697"/>
    <w:rsid w:val="00950762"/>
    <w:rsid w:val="00950769"/>
    <w:rsid w:val="009507CA"/>
    <w:rsid w:val="0095087D"/>
    <w:rsid w:val="00950881"/>
    <w:rsid w:val="0095093D"/>
    <w:rsid w:val="0095094A"/>
    <w:rsid w:val="00950992"/>
    <w:rsid w:val="00950C00"/>
    <w:rsid w:val="00950C1E"/>
    <w:rsid w:val="00950C92"/>
    <w:rsid w:val="00950E62"/>
    <w:rsid w:val="00950E7B"/>
    <w:rsid w:val="00950E92"/>
    <w:rsid w:val="00950EC3"/>
    <w:rsid w:val="00950FA3"/>
    <w:rsid w:val="00951054"/>
    <w:rsid w:val="0095114C"/>
    <w:rsid w:val="0095133E"/>
    <w:rsid w:val="009513BA"/>
    <w:rsid w:val="009513C3"/>
    <w:rsid w:val="00951512"/>
    <w:rsid w:val="0095151B"/>
    <w:rsid w:val="00951613"/>
    <w:rsid w:val="009516CC"/>
    <w:rsid w:val="009516E5"/>
    <w:rsid w:val="00951A8F"/>
    <w:rsid w:val="00951E13"/>
    <w:rsid w:val="00952180"/>
    <w:rsid w:val="00952194"/>
    <w:rsid w:val="009521C1"/>
    <w:rsid w:val="00952292"/>
    <w:rsid w:val="00952466"/>
    <w:rsid w:val="009524AE"/>
    <w:rsid w:val="00952523"/>
    <w:rsid w:val="009525F4"/>
    <w:rsid w:val="0095264B"/>
    <w:rsid w:val="00952674"/>
    <w:rsid w:val="00952777"/>
    <w:rsid w:val="009527FB"/>
    <w:rsid w:val="0095292B"/>
    <w:rsid w:val="00952A52"/>
    <w:rsid w:val="00952B14"/>
    <w:rsid w:val="00952BF5"/>
    <w:rsid w:val="00952C47"/>
    <w:rsid w:val="00952C98"/>
    <w:rsid w:val="00952CC9"/>
    <w:rsid w:val="0095307F"/>
    <w:rsid w:val="00953336"/>
    <w:rsid w:val="00953374"/>
    <w:rsid w:val="009533BC"/>
    <w:rsid w:val="009533D5"/>
    <w:rsid w:val="009533DD"/>
    <w:rsid w:val="009536CC"/>
    <w:rsid w:val="0095375A"/>
    <w:rsid w:val="00953887"/>
    <w:rsid w:val="009539BA"/>
    <w:rsid w:val="00953A0D"/>
    <w:rsid w:val="00953AD6"/>
    <w:rsid w:val="00953B0C"/>
    <w:rsid w:val="00953CC5"/>
    <w:rsid w:val="00953D9C"/>
    <w:rsid w:val="00953FC5"/>
    <w:rsid w:val="00954119"/>
    <w:rsid w:val="0095420F"/>
    <w:rsid w:val="00954508"/>
    <w:rsid w:val="009546CF"/>
    <w:rsid w:val="009547FD"/>
    <w:rsid w:val="009548B6"/>
    <w:rsid w:val="009548BC"/>
    <w:rsid w:val="00954916"/>
    <w:rsid w:val="0095495F"/>
    <w:rsid w:val="00954DE9"/>
    <w:rsid w:val="00954E23"/>
    <w:rsid w:val="00954F09"/>
    <w:rsid w:val="00954F15"/>
    <w:rsid w:val="0095541C"/>
    <w:rsid w:val="00955446"/>
    <w:rsid w:val="00955600"/>
    <w:rsid w:val="009556E9"/>
    <w:rsid w:val="0095574B"/>
    <w:rsid w:val="0095591D"/>
    <w:rsid w:val="00955924"/>
    <w:rsid w:val="00955BFE"/>
    <w:rsid w:val="00955D02"/>
    <w:rsid w:val="00955DD3"/>
    <w:rsid w:val="00955F49"/>
    <w:rsid w:val="0095649F"/>
    <w:rsid w:val="009565B3"/>
    <w:rsid w:val="0095675A"/>
    <w:rsid w:val="00956B94"/>
    <w:rsid w:val="00956D12"/>
    <w:rsid w:val="00956E34"/>
    <w:rsid w:val="00956F63"/>
    <w:rsid w:val="0095757D"/>
    <w:rsid w:val="009575EA"/>
    <w:rsid w:val="009575EF"/>
    <w:rsid w:val="00957698"/>
    <w:rsid w:val="00957775"/>
    <w:rsid w:val="009577B3"/>
    <w:rsid w:val="009578B4"/>
    <w:rsid w:val="009578DF"/>
    <w:rsid w:val="0095790C"/>
    <w:rsid w:val="0095798E"/>
    <w:rsid w:val="00957A6E"/>
    <w:rsid w:val="00957A76"/>
    <w:rsid w:val="00957CAB"/>
    <w:rsid w:val="00957CEA"/>
    <w:rsid w:val="00957D6C"/>
    <w:rsid w:val="00957E3F"/>
    <w:rsid w:val="00957E70"/>
    <w:rsid w:val="00960029"/>
    <w:rsid w:val="00960085"/>
    <w:rsid w:val="009600FD"/>
    <w:rsid w:val="0096024D"/>
    <w:rsid w:val="0096031C"/>
    <w:rsid w:val="009604A2"/>
    <w:rsid w:val="00960640"/>
    <w:rsid w:val="00960782"/>
    <w:rsid w:val="00960806"/>
    <w:rsid w:val="00960810"/>
    <w:rsid w:val="00960826"/>
    <w:rsid w:val="00960A16"/>
    <w:rsid w:val="00960E22"/>
    <w:rsid w:val="00960F33"/>
    <w:rsid w:val="0096129D"/>
    <w:rsid w:val="0096158E"/>
    <w:rsid w:val="009615D3"/>
    <w:rsid w:val="0096167C"/>
    <w:rsid w:val="009618A7"/>
    <w:rsid w:val="009619A5"/>
    <w:rsid w:val="00961FF1"/>
    <w:rsid w:val="0096203F"/>
    <w:rsid w:val="0096227A"/>
    <w:rsid w:val="00962314"/>
    <w:rsid w:val="00962351"/>
    <w:rsid w:val="009624D5"/>
    <w:rsid w:val="009627A4"/>
    <w:rsid w:val="00962DE0"/>
    <w:rsid w:val="00962EAE"/>
    <w:rsid w:val="00962EAF"/>
    <w:rsid w:val="00963111"/>
    <w:rsid w:val="00963258"/>
    <w:rsid w:val="009632D6"/>
    <w:rsid w:val="0096331A"/>
    <w:rsid w:val="00963435"/>
    <w:rsid w:val="009637D6"/>
    <w:rsid w:val="00963975"/>
    <w:rsid w:val="009639C7"/>
    <w:rsid w:val="00963A78"/>
    <w:rsid w:val="00963AEE"/>
    <w:rsid w:val="00963B5B"/>
    <w:rsid w:val="00963C1E"/>
    <w:rsid w:val="00963C7D"/>
    <w:rsid w:val="00963D4F"/>
    <w:rsid w:val="00963E3B"/>
    <w:rsid w:val="00963F31"/>
    <w:rsid w:val="00963F44"/>
    <w:rsid w:val="00964201"/>
    <w:rsid w:val="009642A0"/>
    <w:rsid w:val="00964394"/>
    <w:rsid w:val="009643B9"/>
    <w:rsid w:val="009643D9"/>
    <w:rsid w:val="00964487"/>
    <w:rsid w:val="00964697"/>
    <w:rsid w:val="0096478A"/>
    <w:rsid w:val="009647CA"/>
    <w:rsid w:val="009648FB"/>
    <w:rsid w:val="00964A04"/>
    <w:rsid w:val="00964A70"/>
    <w:rsid w:val="00964D72"/>
    <w:rsid w:val="00964E95"/>
    <w:rsid w:val="00964F4A"/>
    <w:rsid w:val="009650F1"/>
    <w:rsid w:val="00965166"/>
    <w:rsid w:val="009652E9"/>
    <w:rsid w:val="009654DC"/>
    <w:rsid w:val="0096550E"/>
    <w:rsid w:val="00965BC3"/>
    <w:rsid w:val="00965D88"/>
    <w:rsid w:val="00965F1D"/>
    <w:rsid w:val="00965F88"/>
    <w:rsid w:val="00966040"/>
    <w:rsid w:val="009662C9"/>
    <w:rsid w:val="00966368"/>
    <w:rsid w:val="009666A6"/>
    <w:rsid w:val="00966738"/>
    <w:rsid w:val="009667BF"/>
    <w:rsid w:val="00966938"/>
    <w:rsid w:val="00966E07"/>
    <w:rsid w:val="00966E45"/>
    <w:rsid w:val="00966F5B"/>
    <w:rsid w:val="0096701C"/>
    <w:rsid w:val="0096703D"/>
    <w:rsid w:val="00967165"/>
    <w:rsid w:val="009671DA"/>
    <w:rsid w:val="009671F1"/>
    <w:rsid w:val="00967233"/>
    <w:rsid w:val="0096723B"/>
    <w:rsid w:val="00967294"/>
    <w:rsid w:val="009675C2"/>
    <w:rsid w:val="00967642"/>
    <w:rsid w:val="00967837"/>
    <w:rsid w:val="0096789C"/>
    <w:rsid w:val="00967969"/>
    <w:rsid w:val="0096799B"/>
    <w:rsid w:val="00967BDB"/>
    <w:rsid w:val="00967C1D"/>
    <w:rsid w:val="00967E50"/>
    <w:rsid w:val="00967F3C"/>
    <w:rsid w:val="009700C3"/>
    <w:rsid w:val="0097029F"/>
    <w:rsid w:val="0097032F"/>
    <w:rsid w:val="00970330"/>
    <w:rsid w:val="009704C4"/>
    <w:rsid w:val="009704EB"/>
    <w:rsid w:val="00970620"/>
    <w:rsid w:val="00970645"/>
    <w:rsid w:val="009707A2"/>
    <w:rsid w:val="009709ED"/>
    <w:rsid w:val="00970A33"/>
    <w:rsid w:val="00970AC6"/>
    <w:rsid w:val="00970AD4"/>
    <w:rsid w:val="00970BF6"/>
    <w:rsid w:val="00970CE5"/>
    <w:rsid w:val="00970EB3"/>
    <w:rsid w:val="00970EB7"/>
    <w:rsid w:val="00970F69"/>
    <w:rsid w:val="00970FA2"/>
    <w:rsid w:val="00971049"/>
    <w:rsid w:val="009712BC"/>
    <w:rsid w:val="00971306"/>
    <w:rsid w:val="00971371"/>
    <w:rsid w:val="0097178D"/>
    <w:rsid w:val="00971795"/>
    <w:rsid w:val="0097189A"/>
    <w:rsid w:val="009718C7"/>
    <w:rsid w:val="009718CA"/>
    <w:rsid w:val="00971A6A"/>
    <w:rsid w:val="00971A98"/>
    <w:rsid w:val="00971B2A"/>
    <w:rsid w:val="00971C87"/>
    <w:rsid w:val="009720C1"/>
    <w:rsid w:val="00972135"/>
    <w:rsid w:val="0097221F"/>
    <w:rsid w:val="009722CE"/>
    <w:rsid w:val="00972319"/>
    <w:rsid w:val="009723CA"/>
    <w:rsid w:val="009723EC"/>
    <w:rsid w:val="00972411"/>
    <w:rsid w:val="009727C4"/>
    <w:rsid w:val="00972876"/>
    <w:rsid w:val="0097289F"/>
    <w:rsid w:val="009728BB"/>
    <w:rsid w:val="00972910"/>
    <w:rsid w:val="00972929"/>
    <w:rsid w:val="00972B06"/>
    <w:rsid w:val="00972B44"/>
    <w:rsid w:val="00972F08"/>
    <w:rsid w:val="00972F6C"/>
    <w:rsid w:val="00972FD5"/>
    <w:rsid w:val="00973023"/>
    <w:rsid w:val="0097303A"/>
    <w:rsid w:val="00973319"/>
    <w:rsid w:val="0097334B"/>
    <w:rsid w:val="00973445"/>
    <w:rsid w:val="00973486"/>
    <w:rsid w:val="00973531"/>
    <w:rsid w:val="00973678"/>
    <w:rsid w:val="009736A7"/>
    <w:rsid w:val="00973712"/>
    <w:rsid w:val="00973A40"/>
    <w:rsid w:val="00973C25"/>
    <w:rsid w:val="00973E43"/>
    <w:rsid w:val="00973E7A"/>
    <w:rsid w:val="00973F24"/>
    <w:rsid w:val="00973FEF"/>
    <w:rsid w:val="00974094"/>
    <w:rsid w:val="0097424F"/>
    <w:rsid w:val="00974270"/>
    <w:rsid w:val="0097436E"/>
    <w:rsid w:val="0097442D"/>
    <w:rsid w:val="00974721"/>
    <w:rsid w:val="00974723"/>
    <w:rsid w:val="00974C39"/>
    <w:rsid w:val="00974D14"/>
    <w:rsid w:val="00974F0B"/>
    <w:rsid w:val="009750FD"/>
    <w:rsid w:val="009751AE"/>
    <w:rsid w:val="009751C2"/>
    <w:rsid w:val="00975503"/>
    <w:rsid w:val="009755CC"/>
    <w:rsid w:val="009755DE"/>
    <w:rsid w:val="00975660"/>
    <w:rsid w:val="009757D0"/>
    <w:rsid w:val="00975890"/>
    <w:rsid w:val="00975B15"/>
    <w:rsid w:val="00975C8B"/>
    <w:rsid w:val="00975F0E"/>
    <w:rsid w:val="00975F53"/>
    <w:rsid w:val="00975F5A"/>
    <w:rsid w:val="00975F84"/>
    <w:rsid w:val="00976125"/>
    <w:rsid w:val="00976159"/>
    <w:rsid w:val="009762A2"/>
    <w:rsid w:val="009762DB"/>
    <w:rsid w:val="009763BE"/>
    <w:rsid w:val="009764B1"/>
    <w:rsid w:val="009764BF"/>
    <w:rsid w:val="009765F4"/>
    <w:rsid w:val="0097671C"/>
    <w:rsid w:val="009769DC"/>
    <w:rsid w:val="00976B96"/>
    <w:rsid w:val="00976CB0"/>
    <w:rsid w:val="00976CBC"/>
    <w:rsid w:val="00976D78"/>
    <w:rsid w:val="00976D9F"/>
    <w:rsid w:val="00976F3D"/>
    <w:rsid w:val="00976FD5"/>
    <w:rsid w:val="00976FFE"/>
    <w:rsid w:val="00977020"/>
    <w:rsid w:val="00977365"/>
    <w:rsid w:val="0097737A"/>
    <w:rsid w:val="0097758D"/>
    <w:rsid w:val="00977739"/>
    <w:rsid w:val="0097773C"/>
    <w:rsid w:val="009778A0"/>
    <w:rsid w:val="009779E2"/>
    <w:rsid w:val="00977B69"/>
    <w:rsid w:val="00977BF7"/>
    <w:rsid w:val="00977CDE"/>
    <w:rsid w:val="00977D0B"/>
    <w:rsid w:val="00977D95"/>
    <w:rsid w:val="00977DFB"/>
    <w:rsid w:val="00977FE7"/>
    <w:rsid w:val="00980096"/>
    <w:rsid w:val="0098009E"/>
    <w:rsid w:val="009801A9"/>
    <w:rsid w:val="009802E7"/>
    <w:rsid w:val="0098042E"/>
    <w:rsid w:val="009804A4"/>
    <w:rsid w:val="009805CF"/>
    <w:rsid w:val="00980708"/>
    <w:rsid w:val="0098075C"/>
    <w:rsid w:val="00980A5A"/>
    <w:rsid w:val="00980AF6"/>
    <w:rsid w:val="00980C4A"/>
    <w:rsid w:val="00980D35"/>
    <w:rsid w:val="00980D9B"/>
    <w:rsid w:val="00980E26"/>
    <w:rsid w:val="0098116B"/>
    <w:rsid w:val="009811EF"/>
    <w:rsid w:val="0098130D"/>
    <w:rsid w:val="00981395"/>
    <w:rsid w:val="00981472"/>
    <w:rsid w:val="0098153B"/>
    <w:rsid w:val="0098162E"/>
    <w:rsid w:val="009819CC"/>
    <w:rsid w:val="00981B08"/>
    <w:rsid w:val="00981B14"/>
    <w:rsid w:val="00981CEF"/>
    <w:rsid w:val="00981E58"/>
    <w:rsid w:val="00982452"/>
    <w:rsid w:val="009824E2"/>
    <w:rsid w:val="0098267B"/>
    <w:rsid w:val="0098274F"/>
    <w:rsid w:val="00982867"/>
    <w:rsid w:val="00982978"/>
    <w:rsid w:val="00982A8E"/>
    <w:rsid w:val="00982CEC"/>
    <w:rsid w:val="00982D44"/>
    <w:rsid w:val="00982D45"/>
    <w:rsid w:val="00982FF8"/>
    <w:rsid w:val="009834D7"/>
    <w:rsid w:val="0098362C"/>
    <w:rsid w:val="00983643"/>
    <w:rsid w:val="0098367F"/>
    <w:rsid w:val="009836A0"/>
    <w:rsid w:val="009837B6"/>
    <w:rsid w:val="009837CA"/>
    <w:rsid w:val="00984025"/>
    <w:rsid w:val="009841B0"/>
    <w:rsid w:val="009846AB"/>
    <w:rsid w:val="00984841"/>
    <w:rsid w:val="00984B3C"/>
    <w:rsid w:val="00984B68"/>
    <w:rsid w:val="00984B6E"/>
    <w:rsid w:val="00984BAA"/>
    <w:rsid w:val="00984CB3"/>
    <w:rsid w:val="00984D93"/>
    <w:rsid w:val="00984E81"/>
    <w:rsid w:val="00984FEB"/>
    <w:rsid w:val="00985068"/>
    <w:rsid w:val="00985389"/>
    <w:rsid w:val="00985607"/>
    <w:rsid w:val="00985746"/>
    <w:rsid w:val="009858C7"/>
    <w:rsid w:val="00985999"/>
    <w:rsid w:val="00985AF3"/>
    <w:rsid w:val="00985FC7"/>
    <w:rsid w:val="009860DD"/>
    <w:rsid w:val="009860FA"/>
    <w:rsid w:val="0098657B"/>
    <w:rsid w:val="00986621"/>
    <w:rsid w:val="00986B30"/>
    <w:rsid w:val="00986C36"/>
    <w:rsid w:val="00986CC0"/>
    <w:rsid w:val="00986D83"/>
    <w:rsid w:val="00986D91"/>
    <w:rsid w:val="00986DBB"/>
    <w:rsid w:val="00986DF8"/>
    <w:rsid w:val="00986E8C"/>
    <w:rsid w:val="00987002"/>
    <w:rsid w:val="00987101"/>
    <w:rsid w:val="00987137"/>
    <w:rsid w:val="0098723B"/>
    <w:rsid w:val="0098739A"/>
    <w:rsid w:val="00987468"/>
    <w:rsid w:val="00987572"/>
    <w:rsid w:val="009878C5"/>
    <w:rsid w:val="00987A17"/>
    <w:rsid w:val="00987C47"/>
    <w:rsid w:val="00987CFD"/>
    <w:rsid w:val="00987E4E"/>
    <w:rsid w:val="00987EB2"/>
    <w:rsid w:val="00987F10"/>
    <w:rsid w:val="00990037"/>
    <w:rsid w:val="009902DB"/>
    <w:rsid w:val="0099037F"/>
    <w:rsid w:val="00990517"/>
    <w:rsid w:val="009906AF"/>
    <w:rsid w:val="0099072A"/>
    <w:rsid w:val="009909D8"/>
    <w:rsid w:val="00990A57"/>
    <w:rsid w:val="009911E9"/>
    <w:rsid w:val="009912D3"/>
    <w:rsid w:val="009915B8"/>
    <w:rsid w:val="009916B9"/>
    <w:rsid w:val="009918D7"/>
    <w:rsid w:val="00991932"/>
    <w:rsid w:val="009919F3"/>
    <w:rsid w:val="00991AC6"/>
    <w:rsid w:val="00991CE0"/>
    <w:rsid w:val="00992410"/>
    <w:rsid w:val="00992513"/>
    <w:rsid w:val="0099254F"/>
    <w:rsid w:val="0099264B"/>
    <w:rsid w:val="009927B8"/>
    <w:rsid w:val="009927F7"/>
    <w:rsid w:val="0099293E"/>
    <w:rsid w:val="00992A47"/>
    <w:rsid w:val="00992A7D"/>
    <w:rsid w:val="00992B0B"/>
    <w:rsid w:val="00992DBA"/>
    <w:rsid w:val="00992F97"/>
    <w:rsid w:val="00992FCE"/>
    <w:rsid w:val="0099300B"/>
    <w:rsid w:val="009931FA"/>
    <w:rsid w:val="00993245"/>
    <w:rsid w:val="009932B4"/>
    <w:rsid w:val="009932C3"/>
    <w:rsid w:val="009932CA"/>
    <w:rsid w:val="009935D4"/>
    <w:rsid w:val="00993652"/>
    <w:rsid w:val="009938E7"/>
    <w:rsid w:val="00993B2A"/>
    <w:rsid w:val="00993CFC"/>
    <w:rsid w:val="00993DD6"/>
    <w:rsid w:val="00993E33"/>
    <w:rsid w:val="0099414C"/>
    <w:rsid w:val="00994796"/>
    <w:rsid w:val="0099497E"/>
    <w:rsid w:val="0099497F"/>
    <w:rsid w:val="00994A51"/>
    <w:rsid w:val="00994BE8"/>
    <w:rsid w:val="00994C6A"/>
    <w:rsid w:val="00994CA1"/>
    <w:rsid w:val="0099502B"/>
    <w:rsid w:val="00995217"/>
    <w:rsid w:val="00995220"/>
    <w:rsid w:val="00995335"/>
    <w:rsid w:val="0099536D"/>
    <w:rsid w:val="009953F6"/>
    <w:rsid w:val="00995640"/>
    <w:rsid w:val="009956A0"/>
    <w:rsid w:val="00995754"/>
    <w:rsid w:val="009957CE"/>
    <w:rsid w:val="009957D8"/>
    <w:rsid w:val="00995968"/>
    <w:rsid w:val="009959E1"/>
    <w:rsid w:val="00995A46"/>
    <w:rsid w:val="00995AD4"/>
    <w:rsid w:val="00995BD7"/>
    <w:rsid w:val="00995C6D"/>
    <w:rsid w:val="00995CD7"/>
    <w:rsid w:val="00995E41"/>
    <w:rsid w:val="00995E7C"/>
    <w:rsid w:val="00995EB3"/>
    <w:rsid w:val="00995EFB"/>
    <w:rsid w:val="0099623F"/>
    <w:rsid w:val="00996244"/>
    <w:rsid w:val="00996302"/>
    <w:rsid w:val="00996337"/>
    <w:rsid w:val="00996426"/>
    <w:rsid w:val="00996819"/>
    <w:rsid w:val="00996BE2"/>
    <w:rsid w:val="00996E3B"/>
    <w:rsid w:val="00996E7F"/>
    <w:rsid w:val="009970C0"/>
    <w:rsid w:val="009971CB"/>
    <w:rsid w:val="00997429"/>
    <w:rsid w:val="00997556"/>
    <w:rsid w:val="00997631"/>
    <w:rsid w:val="0099766A"/>
    <w:rsid w:val="0099766C"/>
    <w:rsid w:val="00997926"/>
    <w:rsid w:val="00997939"/>
    <w:rsid w:val="009979E2"/>
    <w:rsid w:val="00997A8B"/>
    <w:rsid w:val="00997AF9"/>
    <w:rsid w:val="00997C69"/>
    <w:rsid w:val="00997D61"/>
    <w:rsid w:val="00997E15"/>
    <w:rsid w:val="009A0079"/>
    <w:rsid w:val="009A007F"/>
    <w:rsid w:val="009A02E0"/>
    <w:rsid w:val="009A0350"/>
    <w:rsid w:val="009A0361"/>
    <w:rsid w:val="009A0495"/>
    <w:rsid w:val="009A089E"/>
    <w:rsid w:val="009A08B9"/>
    <w:rsid w:val="009A093F"/>
    <w:rsid w:val="009A0BB4"/>
    <w:rsid w:val="009A0BF8"/>
    <w:rsid w:val="009A0D61"/>
    <w:rsid w:val="009A0DD8"/>
    <w:rsid w:val="009A0F95"/>
    <w:rsid w:val="009A103C"/>
    <w:rsid w:val="009A1293"/>
    <w:rsid w:val="009A12C0"/>
    <w:rsid w:val="009A1391"/>
    <w:rsid w:val="009A162E"/>
    <w:rsid w:val="009A16AC"/>
    <w:rsid w:val="009A171D"/>
    <w:rsid w:val="009A1740"/>
    <w:rsid w:val="009A19BD"/>
    <w:rsid w:val="009A1C25"/>
    <w:rsid w:val="009A1C3D"/>
    <w:rsid w:val="009A1CF8"/>
    <w:rsid w:val="009A1D3F"/>
    <w:rsid w:val="009A1D70"/>
    <w:rsid w:val="009A1DF2"/>
    <w:rsid w:val="009A1E31"/>
    <w:rsid w:val="009A1EC9"/>
    <w:rsid w:val="009A2207"/>
    <w:rsid w:val="009A2247"/>
    <w:rsid w:val="009A2318"/>
    <w:rsid w:val="009A2685"/>
    <w:rsid w:val="009A2752"/>
    <w:rsid w:val="009A287E"/>
    <w:rsid w:val="009A2A81"/>
    <w:rsid w:val="009A2B22"/>
    <w:rsid w:val="009A2B78"/>
    <w:rsid w:val="009A2BC5"/>
    <w:rsid w:val="009A2BDA"/>
    <w:rsid w:val="009A2C34"/>
    <w:rsid w:val="009A2C76"/>
    <w:rsid w:val="009A2D8F"/>
    <w:rsid w:val="009A3027"/>
    <w:rsid w:val="009A307A"/>
    <w:rsid w:val="009A3110"/>
    <w:rsid w:val="009A32F4"/>
    <w:rsid w:val="009A3392"/>
    <w:rsid w:val="009A33CD"/>
    <w:rsid w:val="009A350A"/>
    <w:rsid w:val="009A35FE"/>
    <w:rsid w:val="009A3855"/>
    <w:rsid w:val="009A3883"/>
    <w:rsid w:val="009A394C"/>
    <w:rsid w:val="009A394E"/>
    <w:rsid w:val="009A39A1"/>
    <w:rsid w:val="009A39CA"/>
    <w:rsid w:val="009A3A50"/>
    <w:rsid w:val="009A3C60"/>
    <w:rsid w:val="009A3CDB"/>
    <w:rsid w:val="009A3D6E"/>
    <w:rsid w:val="009A3E55"/>
    <w:rsid w:val="009A3E9A"/>
    <w:rsid w:val="009A401C"/>
    <w:rsid w:val="009A405A"/>
    <w:rsid w:val="009A424B"/>
    <w:rsid w:val="009A4285"/>
    <w:rsid w:val="009A42EF"/>
    <w:rsid w:val="009A4393"/>
    <w:rsid w:val="009A45B0"/>
    <w:rsid w:val="009A46DA"/>
    <w:rsid w:val="009A4AAC"/>
    <w:rsid w:val="009A50C7"/>
    <w:rsid w:val="009A5172"/>
    <w:rsid w:val="009A56CB"/>
    <w:rsid w:val="009A5947"/>
    <w:rsid w:val="009A5A0E"/>
    <w:rsid w:val="009A5B2F"/>
    <w:rsid w:val="009A5C4D"/>
    <w:rsid w:val="009A5C90"/>
    <w:rsid w:val="009A5D00"/>
    <w:rsid w:val="009A5F91"/>
    <w:rsid w:val="009A62C1"/>
    <w:rsid w:val="009A63DA"/>
    <w:rsid w:val="009A64E0"/>
    <w:rsid w:val="009A64E5"/>
    <w:rsid w:val="009A6A10"/>
    <w:rsid w:val="009A6BC8"/>
    <w:rsid w:val="009A6C01"/>
    <w:rsid w:val="009A6C95"/>
    <w:rsid w:val="009A71D6"/>
    <w:rsid w:val="009A7355"/>
    <w:rsid w:val="009A7471"/>
    <w:rsid w:val="009A74EF"/>
    <w:rsid w:val="009A764C"/>
    <w:rsid w:val="009A76EC"/>
    <w:rsid w:val="009A7A5A"/>
    <w:rsid w:val="009A7C0F"/>
    <w:rsid w:val="009A7C7A"/>
    <w:rsid w:val="009A7D65"/>
    <w:rsid w:val="009A7EE9"/>
    <w:rsid w:val="009A7F9F"/>
    <w:rsid w:val="009B030F"/>
    <w:rsid w:val="009B0356"/>
    <w:rsid w:val="009B0540"/>
    <w:rsid w:val="009B073D"/>
    <w:rsid w:val="009B08E2"/>
    <w:rsid w:val="009B0995"/>
    <w:rsid w:val="009B099A"/>
    <w:rsid w:val="009B0C53"/>
    <w:rsid w:val="009B0C75"/>
    <w:rsid w:val="009B0C98"/>
    <w:rsid w:val="009B0DBC"/>
    <w:rsid w:val="009B10DE"/>
    <w:rsid w:val="009B111A"/>
    <w:rsid w:val="009B1177"/>
    <w:rsid w:val="009B15D4"/>
    <w:rsid w:val="009B163E"/>
    <w:rsid w:val="009B1899"/>
    <w:rsid w:val="009B1A03"/>
    <w:rsid w:val="009B1C5B"/>
    <w:rsid w:val="009B1E7B"/>
    <w:rsid w:val="009B209E"/>
    <w:rsid w:val="009B2238"/>
    <w:rsid w:val="009B234A"/>
    <w:rsid w:val="009B26C1"/>
    <w:rsid w:val="009B26DC"/>
    <w:rsid w:val="009B27DD"/>
    <w:rsid w:val="009B2839"/>
    <w:rsid w:val="009B2876"/>
    <w:rsid w:val="009B2A2F"/>
    <w:rsid w:val="009B2ACD"/>
    <w:rsid w:val="009B2C3E"/>
    <w:rsid w:val="009B2CAA"/>
    <w:rsid w:val="009B2DBF"/>
    <w:rsid w:val="009B2F39"/>
    <w:rsid w:val="009B2FE7"/>
    <w:rsid w:val="009B30C1"/>
    <w:rsid w:val="009B3120"/>
    <w:rsid w:val="009B3182"/>
    <w:rsid w:val="009B31D9"/>
    <w:rsid w:val="009B32E5"/>
    <w:rsid w:val="009B3360"/>
    <w:rsid w:val="009B33C3"/>
    <w:rsid w:val="009B33E6"/>
    <w:rsid w:val="009B3474"/>
    <w:rsid w:val="009B351D"/>
    <w:rsid w:val="009B3536"/>
    <w:rsid w:val="009B3611"/>
    <w:rsid w:val="009B36BF"/>
    <w:rsid w:val="009B3791"/>
    <w:rsid w:val="009B3C52"/>
    <w:rsid w:val="009B3E78"/>
    <w:rsid w:val="009B3EBA"/>
    <w:rsid w:val="009B401A"/>
    <w:rsid w:val="009B4059"/>
    <w:rsid w:val="009B4441"/>
    <w:rsid w:val="009B4485"/>
    <w:rsid w:val="009B4593"/>
    <w:rsid w:val="009B46D7"/>
    <w:rsid w:val="009B46DE"/>
    <w:rsid w:val="009B46DF"/>
    <w:rsid w:val="009B46F0"/>
    <w:rsid w:val="009B493A"/>
    <w:rsid w:val="009B4B68"/>
    <w:rsid w:val="009B4D9C"/>
    <w:rsid w:val="009B4DC7"/>
    <w:rsid w:val="009B4EA6"/>
    <w:rsid w:val="009B5008"/>
    <w:rsid w:val="009B5166"/>
    <w:rsid w:val="009B518D"/>
    <w:rsid w:val="009B51DA"/>
    <w:rsid w:val="009B5526"/>
    <w:rsid w:val="009B557B"/>
    <w:rsid w:val="009B5ACE"/>
    <w:rsid w:val="009B5AE6"/>
    <w:rsid w:val="009B5CFD"/>
    <w:rsid w:val="009B5FF5"/>
    <w:rsid w:val="009B61A2"/>
    <w:rsid w:val="009B6210"/>
    <w:rsid w:val="009B6494"/>
    <w:rsid w:val="009B6676"/>
    <w:rsid w:val="009B6890"/>
    <w:rsid w:val="009B6B39"/>
    <w:rsid w:val="009B6B4B"/>
    <w:rsid w:val="009B6CBD"/>
    <w:rsid w:val="009B6F36"/>
    <w:rsid w:val="009B6F53"/>
    <w:rsid w:val="009B6FCD"/>
    <w:rsid w:val="009B7013"/>
    <w:rsid w:val="009B7073"/>
    <w:rsid w:val="009B7194"/>
    <w:rsid w:val="009B71EE"/>
    <w:rsid w:val="009B7353"/>
    <w:rsid w:val="009B736C"/>
    <w:rsid w:val="009B73F8"/>
    <w:rsid w:val="009B7445"/>
    <w:rsid w:val="009B7624"/>
    <w:rsid w:val="009B7625"/>
    <w:rsid w:val="009B7759"/>
    <w:rsid w:val="009B78EB"/>
    <w:rsid w:val="009B7A96"/>
    <w:rsid w:val="009B7CDA"/>
    <w:rsid w:val="009B7E80"/>
    <w:rsid w:val="009B7E9C"/>
    <w:rsid w:val="009C00FD"/>
    <w:rsid w:val="009C021A"/>
    <w:rsid w:val="009C02B2"/>
    <w:rsid w:val="009C03A2"/>
    <w:rsid w:val="009C0442"/>
    <w:rsid w:val="009C0508"/>
    <w:rsid w:val="009C05F6"/>
    <w:rsid w:val="009C064B"/>
    <w:rsid w:val="009C06A0"/>
    <w:rsid w:val="009C07AE"/>
    <w:rsid w:val="009C08F9"/>
    <w:rsid w:val="009C0A3B"/>
    <w:rsid w:val="009C0A63"/>
    <w:rsid w:val="009C0ABD"/>
    <w:rsid w:val="009C0B2C"/>
    <w:rsid w:val="009C0F19"/>
    <w:rsid w:val="009C121D"/>
    <w:rsid w:val="009C1230"/>
    <w:rsid w:val="009C1350"/>
    <w:rsid w:val="009C141B"/>
    <w:rsid w:val="009C154F"/>
    <w:rsid w:val="009C159E"/>
    <w:rsid w:val="009C1862"/>
    <w:rsid w:val="009C18F0"/>
    <w:rsid w:val="009C1A88"/>
    <w:rsid w:val="009C1ADA"/>
    <w:rsid w:val="009C1C24"/>
    <w:rsid w:val="009C1DC2"/>
    <w:rsid w:val="009C1E02"/>
    <w:rsid w:val="009C1E06"/>
    <w:rsid w:val="009C1EC5"/>
    <w:rsid w:val="009C2141"/>
    <w:rsid w:val="009C2249"/>
    <w:rsid w:val="009C237B"/>
    <w:rsid w:val="009C2396"/>
    <w:rsid w:val="009C2490"/>
    <w:rsid w:val="009C27BE"/>
    <w:rsid w:val="009C285B"/>
    <w:rsid w:val="009C28B6"/>
    <w:rsid w:val="009C2906"/>
    <w:rsid w:val="009C29A0"/>
    <w:rsid w:val="009C2A14"/>
    <w:rsid w:val="009C2AB3"/>
    <w:rsid w:val="009C2BED"/>
    <w:rsid w:val="009C2C65"/>
    <w:rsid w:val="009C2CAE"/>
    <w:rsid w:val="009C2D18"/>
    <w:rsid w:val="009C2D3D"/>
    <w:rsid w:val="009C2F53"/>
    <w:rsid w:val="009C30B6"/>
    <w:rsid w:val="009C31EF"/>
    <w:rsid w:val="009C331C"/>
    <w:rsid w:val="009C3499"/>
    <w:rsid w:val="009C34C7"/>
    <w:rsid w:val="009C3592"/>
    <w:rsid w:val="009C367C"/>
    <w:rsid w:val="009C3843"/>
    <w:rsid w:val="009C39AB"/>
    <w:rsid w:val="009C3B11"/>
    <w:rsid w:val="009C3B1D"/>
    <w:rsid w:val="009C3BB6"/>
    <w:rsid w:val="009C3C1D"/>
    <w:rsid w:val="009C3C21"/>
    <w:rsid w:val="009C3E00"/>
    <w:rsid w:val="009C3FED"/>
    <w:rsid w:val="009C419F"/>
    <w:rsid w:val="009C42C0"/>
    <w:rsid w:val="009C43B6"/>
    <w:rsid w:val="009C441C"/>
    <w:rsid w:val="009C4435"/>
    <w:rsid w:val="009C4655"/>
    <w:rsid w:val="009C4AE8"/>
    <w:rsid w:val="009C4B75"/>
    <w:rsid w:val="009C4BF9"/>
    <w:rsid w:val="009C4E51"/>
    <w:rsid w:val="009C50DE"/>
    <w:rsid w:val="009C5247"/>
    <w:rsid w:val="009C55C0"/>
    <w:rsid w:val="009C58EE"/>
    <w:rsid w:val="009C5975"/>
    <w:rsid w:val="009C5AFF"/>
    <w:rsid w:val="009C5B6C"/>
    <w:rsid w:val="009C5E02"/>
    <w:rsid w:val="009C5E31"/>
    <w:rsid w:val="009C62EE"/>
    <w:rsid w:val="009C6473"/>
    <w:rsid w:val="009C671E"/>
    <w:rsid w:val="009C6845"/>
    <w:rsid w:val="009C68BE"/>
    <w:rsid w:val="009C6984"/>
    <w:rsid w:val="009C69C5"/>
    <w:rsid w:val="009C6A1C"/>
    <w:rsid w:val="009C6BA5"/>
    <w:rsid w:val="009C6BE7"/>
    <w:rsid w:val="009C6CA9"/>
    <w:rsid w:val="009C7066"/>
    <w:rsid w:val="009C7176"/>
    <w:rsid w:val="009C729E"/>
    <w:rsid w:val="009C72B6"/>
    <w:rsid w:val="009C732C"/>
    <w:rsid w:val="009C7399"/>
    <w:rsid w:val="009C74FB"/>
    <w:rsid w:val="009C7545"/>
    <w:rsid w:val="009C756C"/>
    <w:rsid w:val="009C7583"/>
    <w:rsid w:val="009C76FB"/>
    <w:rsid w:val="009C78B7"/>
    <w:rsid w:val="009C78D3"/>
    <w:rsid w:val="009C7A00"/>
    <w:rsid w:val="009C7C75"/>
    <w:rsid w:val="009C7E6A"/>
    <w:rsid w:val="009C7F3B"/>
    <w:rsid w:val="009D004A"/>
    <w:rsid w:val="009D00EE"/>
    <w:rsid w:val="009D016C"/>
    <w:rsid w:val="009D0223"/>
    <w:rsid w:val="009D0461"/>
    <w:rsid w:val="009D06BA"/>
    <w:rsid w:val="009D06C4"/>
    <w:rsid w:val="009D0733"/>
    <w:rsid w:val="009D07D0"/>
    <w:rsid w:val="009D090F"/>
    <w:rsid w:val="009D0B3A"/>
    <w:rsid w:val="009D0B78"/>
    <w:rsid w:val="009D0BE3"/>
    <w:rsid w:val="009D0CF9"/>
    <w:rsid w:val="009D0D51"/>
    <w:rsid w:val="009D0F41"/>
    <w:rsid w:val="009D1048"/>
    <w:rsid w:val="009D10B7"/>
    <w:rsid w:val="009D126F"/>
    <w:rsid w:val="009D128E"/>
    <w:rsid w:val="009D1459"/>
    <w:rsid w:val="009D15FD"/>
    <w:rsid w:val="009D1693"/>
    <w:rsid w:val="009D16C6"/>
    <w:rsid w:val="009D1BC6"/>
    <w:rsid w:val="009D1C95"/>
    <w:rsid w:val="009D1D28"/>
    <w:rsid w:val="009D1EAD"/>
    <w:rsid w:val="009D20D7"/>
    <w:rsid w:val="009D2311"/>
    <w:rsid w:val="009D253C"/>
    <w:rsid w:val="009D25DE"/>
    <w:rsid w:val="009D2652"/>
    <w:rsid w:val="009D26AB"/>
    <w:rsid w:val="009D26EF"/>
    <w:rsid w:val="009D2742"/>
    <w:rsid w:val="009D290F"/>
    <w:rsid w:val="009D2B40"/>
    <w:rsid w:val="009D2CEF"/>
    <w:rsid w:val="009D2D88"/>
    <w:rsid w:val="009D2E30"/>
    <w:rsid w:val="009D2F01"/>
    <w:rsid w:val="009D3067"/>
    <w:rsid w:val="009D31FE"/>
    <w:rsid w:val="009D3204"/>
    <w:rsid w:val="009D329E"/>
    <w:rsid w:val="009D3382"/>
    <w:rsid w:val="009D33A0"/>
    <w:rsid w:val="009D34B6"/>
    <w:rsid w:val="009D34EF"/>
    <w:rsid w:val="009D35C0"/>
    <w:rsid w:val="009D35F0"/>
    <w:rsid w:val="009D367A"/>
    <w:rsid w:val="009D37A8"/>
    <w:rsid w:val="009D3949"/>
    <w:rsid w:val="009D3B3D"/>
    <w:rsid w:val="009D3B60"/>
    <w:rsid w:val="009D3C6D"/>
    <w:rsid w:val="009D3D86"/>
    <w:rsid w:val="009D3E52"/>
    <w:rsid w:val="009D3E76"/>
    <w:rsid w:val="009D3F1B"/>
    <w:rsid w:val="009D40EB"/>
    <w:rsid w:val="009D413C"/>
    <w:rsid w:val="009D41D5"/>
    <w:rsid w:val="009D48BA"/>
    <w:rsid w:val="009D4A63"/>
    <w:rsid w:val="009D4AEA"/>
    <w:rsid w:val="009D4B5C"/>
    <w:rsid w:val="009D4FC1"/>
    <w:rsid w:val="009D4FF6"/>
    <w:rsid w:val="009D5093"/>
    <w:rsid w:val="009D5121"/>
    <w:rsid w:val="009D519A"/>
    <w:rsid w:val="009D5220"/>
    <w:rsid w:val="009D52BF"/>
    <w:rsid w:val="009D5303"/>
    <w:rsid w:val="009D55A3"/>
    <w:rsid w:val="009D571C"/>
    <w:rsid w:val="009D57FF"/>
    <w:rsid w:val="009D58BD"/>
    <w:rsid w:val="009D58EF"/>
    <w:rsid w:val="009D5956"/>
    <w:rsid w:val="009D597D"/>
    <w:rsid w:val="009D5AC6"/>
    <w:rsid w:val="009D5B7F"/>
    <w:rsid w:val="009D62A6"/>
    <w:rsid w:val="009D64A7"/>
    <w:rsid w:val="009D662B"/>
    <w:rsid w:val="009D66AB"/>
    <w:rsid w:val="009D6810"/>
    <w:rsid w:val="009D6897"/>
    <w:rsid w:val="009D6917"/>
    <w:rsid w:val="009D6923"/>
    <w:rsid w:val="009D6B00"/>
    <w:rsid w:val="009D6BD7"/>
    <w:rsid w:val="009D6F13"/>
    <w:rsid w:val="009D708E"/>
    <w:rsid w:val="009D74A8"/>
    <w:rsid w:val="009D7563"/>
    <w:rsid w:val="009D758C"/>
    <w:rsid w:val="009D759E"/>
    <w:rsid w:val="009D75F8"/>
    <w:rsid w:val="009D7665"/>
    <w:rsid w:val="009D773A"/>
    <w:rsid w:val="009D7775"/>
    <w:rsid w:val="009D7853"/>
    <w:rsid w:val="009D7889"/>
    <w:rsid w:val="009D7949"/>
    <w:rsid w:val="009D7DCD"/>
    <w:rsid w:val="009D7F1E"/>
    <w:rsid w:val="009E01A0"/>
    <w:rsid w:val="009E01B7"/>
    <w:rsid w:val="009E03AE"/>
    <w:rsid w:val="009E03B6"/>
    <w:rsid w:val="009E0615"/>
    <w:rsid w:val="009E0714"/>
    <w:rsid w:val="009E0731"/>
    <w:rsid w:val="009E081A"/>
    <w:rsid w:val="009E08CA"/>
    <w:rsid w:val="009E08E7"/>
    <w:rsid w:val="009E0B7E"/>
    <w:rsid w:val="009E0FB1"/>
    <w:rsid w:val="009E10FB"/>
    <w:rsid w:val="009E115D"/>
    <w:rsid w:val="009E13DC"/>
    <w:rsid w:val="009E17E1"/>
    <w:rsid w:val="009E1850"/>
    <w:rsid w:val="009E19E7"/>
    <w:rsid w:val="009E19E8"/>
    <w:rsid w:val="009E1AB6"/>
    <w:rsid w:val="009E1AF0"/>
    <w:rsid w:val="009E1BCB"/>
    <w:rsid w:val="009E1C54"/>
    <w:rsid w:val="009E1F20"/>
    <w:rsid w:val="009E22E2"/>
    <w:rsid w:val="009E2482"/>
    <w:rsid w:val="009E2561"/>
    <w:rsid w:val="009E2576"/>
    <w:rsid w:val="009E25D4"/>
    <w:rsid w:val="009E272C"/>
    <w:rsid w:val="009E291A"/>
    <w:rsid w:val="009E2C0A"/>
    <w:rsid w:val="009E2C9D"/>
    <w:rsid w:val="009E2E2E"/>
    <w:rsid w:val="009E2F33"/>
    <w:rsid w:val="009E321A"/>
    <w:rsid w:val="009E32B8"/>
    <w:rsid w:val="009E33AF"/>
    <w:rsid w:val="009E3499"/>
    <w:rsid w:val="009E34C2"/>
    <w:rsid w:val="009E377D"/>
    <w:rsid w:val="009E381B"/>
    <w:rsid w:val="009E3835"/>
    <w:rsid w:val="009E3859"/>
    <w:rsid w:val="009E394B"/>
    <w:rsid w:val="009E399C"/>
    <w:rsid w:val="009E3B83"/>
    <w:rsid w:val="009E3DA7"/>
    <w:rsid w:val="009E3FC6"/>
    <w:rsid w:val="009E4081"/>
    <w:rsid w:val="009E4098"/>
    <w:rsid w:val="009E4210"/>
    <w:rsid w:val="009E421F"/>
    <w:rsid w:val="009E4297"/>
    <w:rsid w:val="009E4361"/>
    <w:rsid w:val="009E4483"/>
    <w:rsid w:val="009E44A2"/>
    <w:rsid w:val="009E44E5"/>
    <w:rsid w:val="009E4528"/>
    <w:rsid w:val="009E457D"/>
    <w:rsid w:val="009E464E"/>
    <w:rsid w:val="009E4795"/>
    <w:rsid w:val="009E47E2"/>
    <w:rsid w:val="009E49A5"/>
    <w:rsid w:val="009E4B27"/>
    <w:rsid w:val="009E4C2A"/>
    <w:rsid w:val="009E4C44"/>
    <w:rsid w:val="009E4C7F"/>
    <w:rsid w:val="009E4F43"/>
    <w:rsid w:val="009E4F6E"/>
    <w:rsid w:val="009E4F82"/>
    <w:rsid w:val="009E4FC9"/>
    <w:rsid w:val="009E4FDC"/>
    <w:rsid w:val="009E5023"/>
    <w:rsid w:val="009E529F"/>
    <w:rsid w:val="009E5490"/>
    <w:rsid w:val="009E559A"/>
    <w:rsid w:val="009E570D"/>
    <w:rsid w:val="009E5843"/>
    <w:rsid w:val="009E584D"/>
    <w:rsid w:val="009E59ED"/>
    <w:rsid w:val="009E5AAF"/>
    <w:rsid w:val="009E5AD1"/>
    <w:rsid w:val="009E5BFB"/>
    <w:rsid w:val="009E5C30"/>
    <w:rsid w:val="009E5E07"/>
    <w:rsid w:val="009E5E2F"/>
    <w:rsid w:val="009E5FFD"/>
    <w:rsid w:val="009E6089"/>
    <w:rsid w:val="009E622A"/>
    <w:rsid w:val="009E6489"/>
    <w:rsid w:val="009E6674"/>
    <w:rsid w:val="009E67CC"/>
    <w:rsid w:val="009E6B41"/>
    <w:rsid w:val="009E6B61"/>
    <w:rsid w:val="009E6BC2"/>
    <w:rsid w:val="009E6CFE"/>
    <w:rsid w:val="009E6D7C"/>
    <w:rsid w:val="009E6E37"/>
    <w:rsid w:val="009E6E62"/>
    <w:rsid w:val="009E713D"/>
    <w:rsid w:val="009E72B7"/>
    <w:rsid w:val="009E74BA"/>
    <w:rsid w:val="009E74E2"/>
    <w:rsid w:val="009E7552"/>
    <w:rsid w:val="009E7A3A"/>
    <w:rsid w:val="009E7AA1"/>
    <w:rsid w:val="009E7B81"/>
    <w:rsid w:val="009E7BF9"/>
    <w:rsid w:val="009E7CBE"/>
    <w:rsid w:val="009E7F55"/>
    <w:rsid w:val="009F0006"/>
    <w:rsid w:val="009F003A"/>
    <w:rsid w:val="009F00FD"/>
    <w:rsid w:val="009F0325"/>
    <w:rsid w:val="009F0388"/>
    <w:rsid w:val="009F03D8"/>
    <w:rsid w:val="009F080A"/>
    <w:rsid w:val="009F0A48"/>
    <w:rsid w:val="009F102F"/>
    <w:rsid w:val="009F1138"/>
    <w:rsid w:val="009F1147"/>
    <w:rsid w:val="009F1161"/>
    <w:rsid w:val="009F118E"/>
    <w:rsid w:val="009F1458"/>
    <w:rsid w:val="009F151F"/>
    <w:rsid w:val="009F15C6"/>
    <w:rsid w:val="009F1674"/>
    <w:rsid w:val="009F1845"/>
    <w:rsid w:val="009F1B75"/>
    <w:rsid w:val="009F1C4B"/>
    <w:rsid w:val="009F1CD0"/>
    <w:rsid w:val="009F1D3C"/>
    <w:rsid w:val="009F1E77"/>
    <w:rsid w:val="009F1FB0"/>
    <w:rsid w:val="009F2026"/>
    <w:rsid w:val="009F207C"/>
    <w:rsid w:val="009F20DA"/>
    <w:rsid w:val="009F2129"/>
    <w:rsid w:val="009F2153"/>
    <w:rsid w:val="009F2406"/>
    <w:rsid w:val="009F241B"/>
    <w:rsid w:val="009F24C1"/>
    <w:rsid w:val="009F2672"/>
    <w:rsid w:val="009F2692"/>
    <w:rsid w:val="009F2770"/>
    <w:rsid w:val="009F293D"/>
    <w:rsid w:val="009F29B7"/>
    <w:rsid w:val="009F2A21"/>
    <w:rsid w:val="009F2D36"/>
    <w:rsid w:val="009F2D74"/>
    <w:rsid w:val="009F2DD0"/>
    <w:rsid w:val="009F2E18"/>
    <w:rsid w:val="009F2E24"/>
    <w:rsid w:val="009F2ED9"/>
    <w:rsid w:val="009F2F87"/>
    <w:rsid w:val="009F2FA9"/>
    <w:rsid w:val="009F3008"/>
    <w:rsid w:val="009F31FA"/>
    <w:rsid w:val="009F3752"/>
    <w:rsid w:val="009F3A68"/>
    <w:rsid w:val="009F3B1A"/>
    <w:rsid w:val="009F3B1E"/>
    <w:rsid w:val="009F3F03"/>
    <w:rsid w:val="009F4250"/>
    <w:rsid w:val="009F43C4"/>
    <w:rsid w:val="009F43E4"/>
    <w:rsid w:val="009F449E"/>
    <w:rsid w:val="009F45A0"/>
    <w:rsid w:val="009F46CD"/>
    <w:rsid w:val="009F46E4"/>
    <w:rsid w:val="009F4746"/>
    <w:rsid w:val="009F49C1"/>
    <w:rsid w:val="009F4A0E"/>
    <w:rsid w:val="009F4AB1"/>
    <w:rsid w:val="009F4BD4"/>
    <w:rsid w:val="009F4BEF"/>
    <w:rsid w:val="009F5239"/>
    <w:rsid w:val="009F5620"/>
    <w:rsid w:val="009F56C4"/>
    <w:rsid w:val="009F58DF"/>
    <w:rsid w:val="009F5A32"/>
    <w:rsid w:val="009F5B7D"/>
    <w:rsid w:val="009F5D5B"/>
    <w:rsid w:val="009F5DEC"/>
    <w:rsid w:val="009F5EEA"/>
    <w:rsid w:val="009F5F21"/>
    <w:rsid w:val="009F6176"/>
    <w:rsid w:val="009F6334"/>
    <w:rsid w:val="009F6343"/>
    <w:rsid w:val="009F6376"/>
    <w:rsid w:val="009F647C"/>
    <w:rsid w:val="009F6593"/>
    <w:rsid w:val="009F65B4"/>
    <w:rsid w:val="009F67FC"/>
    <w:rsid w:val="009F6A13"/>
    <w:rsid w:val="009F6A14"/>
    <w:rsid w:val="009F6AC1"/>
    <w:rsid w:val="009F6CAA"/>
    <w:rsid w:val="009F6D36"/>
    <w:rsid w:val="009F70E1"/>
    <w:rsid w:val="009F71A5"/>
    <w:rsid w:val="009F73E6"/>
    <w:rsid w:val="009F76FD"/>
    <w:rsid w:val="009F7799"/>
    <w:rsid w:val="009F793F"/>
    <w:rsid w:val="009F7993"/>
    <w:rsid w:val="009F79AD"/>
    <w:rsid w:val="009F7B3A"/>
    <w:rsid w:val="009F7B56"/>
    <w:rsid w:val="009F7B8B"/>
    <w:rsid w:val="009F7BAE"/>
    <w:rsid w:val="009F7CC3"/>
    <w:rsid w:val="009F7D05"/>
    <w:rsid w:val="009F7D0A"/>
    <w:rsid w:val="009F7D60"/>
    <w:rsid w:val="009F7DC4"/>
    <w:rsid w:val="009F7EE1"/>
    <w:rsid w:val="00A000A3"/>
    <w:rsid w:val="00A00274"/>
    <w:rsid w:val="00A0028B"/>
    <w:rsid w:val="00A00590"/>
    <w:rsid w:val="00A00686"/>
    <w:rsid w:val="00A00B17"/>
    <w:rsid w:val="00A00BA8"/>
    <w:rsid w:val="00A00BF5"/>
    <w:rsid w:val="00A0100A"/>
    <w:rsid w:val="00A01047"/>
    <w:rsid w:val="00A010F1"/>
    <w:rsid w:val="00A01140"/>
    <w:rsid w:val="00A011DC"/>
    <w:rsid w:val="00A01201"/>
    <w:rsid w:val="00A01277"/>
    <w:rsid w:val="00A0129D"/>
    <w:rsid w:val="00A0138F"/>
    <w:rsid w:val="00A014DA"/>
    <w:rsid w:val="00A017EF"/>
    <w:rsid w:val="00A01B0A"/>
    <w:rsid w:val="00A01D00"/>
    <w:rsid w:val="00A01D18"/>
    <w:rsid w:val="00A01DC7"/>
    <w:rsid w:val="00A01E00"/>
    <w:rsid w:val="00A0201E"/>
    <w:rsid w:val="00A02046"/>
    <w:rsid w:val="00A02059"/>
    <w:rsid w:val="00A0219D"/>
    <w:rsid w:val="00A0224F"/>
    <w:rsid w:val="00A022D1"/>
    <w:rsid w:val="00A022EE"/>
    <w:rsid w:val="00A02793"/>
    <w:rsid w:val="00A028F1"/>
    <w:rsid w:val="00A02940"/>
    <w:rsid w:val="00A02A73"/>
    <w:rsid w:val="00A02C4B"/>
    <w:rsid w:val="00A02C92"/>
    <w:rsid w:val="00A02F4B"/>
    <w:rsid w:val="00A0318E"/>
    <w:rsid w:val="00A031FF"/>
    <w:rsid w:val="00A03377"/>
    <w:rsid w:val="00A03389"/>
    <w:rsid w:val="00A03481"/>
    <w:rsid w:val="00A03523"/>
    <w:rsid w:val="00A03534"/>
    <w:rsid w:val="00A035CE"/>
    <w:rsid w:val="00A038AB"/>
    <w:rsid w:val="00A03C53"/>
    <w:rsid w:val="00A03D9C"/>
    <w:rsid w:val="00A03EF7"/>
    <w:rsid w:val="00A041FE"/>
    <w:rsid w:val="00A04443"/>
    <w:rsid w:val="00A045A8"/>
    <w:rsid w:val="00A045B5"/>
    <w:rsid w:val="00A04967"/>
    <w:rsid w:val="00A049BB"/>
    <w:rsid w:val="00A04B97"/>
    <w:rsid w:val="00A04BAF"/>
    <w:rsid w:val="00A04C98"/>
    <w:rsid w:val="00A04E91"/>
    <w:rsid w:val="00A05029"/>
    <w:rsid w:val="00A050C1"/>
    <w:rsid w:val="00A0518B"/>
    <w:rsid w:val="00A053D3"/>
    <w:rsid w:val="00A054AD"/>
    <w:rsid w:val="00A05528"/>
    <w:rsid w:val="00A0564C"/>
    <w:rsid w:val="00A05721"/>
    <w:rsid w:val="00A05871"/>
    <w:rsid w:val="00A058FC"/>
    <w:rsid w:val="00A059E0"/>
    <w:rsid w:val="00A05A96"/>
    <w:rsid w:val="00A05B30"/>
    <w:rsid w:val="00A05EB1"/>
    <w:rsid w:val="00A05EDE"/>
    <w:rsid w:val="00A05F83"/>
    <w:rsid w:val="00A05FD1"/>
    <w:rsid w:val="00A0630F"/>
    <w:rsid w:val="00A064EA"/>
    <w:rsid w:val="00A06706"/>
    <w:rsid w:val="00A06768"/>
    <w:rsid w:val="00A0693E"/>
    <w:rsid w:val="00A06B05"/>
    <w:rsid w:val="00A06B98"/>
    <w:rsid w:val="00A06BEB"/>
    <w:rsid w:val="00A06BF8"/>
    <w:rsid w:val="00A06C5A"/>
    <w:rsid w:val="00A06C66"/>
    <w:rsid w:val="00A06CBF"/>
    <w:rsid w:val="00A06EA3"/>
    <w:rsid w:val="00A06EB3"/>
    <w:rsid w:val="00A06F60"/>
    <w:rsid w:val="00A070B5"/>
    <w:rsid w:val="00A07286"/>
    <w:rsid w:val="00A07340"/>
    <w:rsid w:val="00A07350"/>
    <w:rsid w:val="00A073CD"/>
    <w:rsid w:val="00A073F9"/>
    <w:rsid w:val="00A073FD"/>
    <w:rsid w:val="00A07436"/>
    <w:rsid w:val="00A076C0"/>
    <w:rsid w:val="00A07992"/>
    <w:rsid w:val="00A07BDB"/>
    <w:rsid w:val="00A07C30"/>
    <w:rsid w:val="00A07DB3"/>
    <w:rsid w:val="00A07FEE"/>
    <w:rsid w:val="00A1006A"/>
    <w:rsid w:val="00A10153"/>
    <w:rsid w:val="00A101EB"/>
    <w:rsid w:val="00A10208"/>
    <w:rsid w:val="00A1048C"/>
    <w:rsid w:val="00A10533"/>
    <w:rsid w:val="00A1055C"/>
    <w:rsid w:val="00A1058E"/>
    <w:rsid w:val="00A10607"/>
    <w:rsid w:val="00A1068E"/>
    <w:rsid w:val="00A106B7"/>
    <w:rsid w:val="00A1076F"/>
    <w:rsid w:val="00A1089D"/>
    <w:rsid w:val="00A108B1"/>
    <w:rsid w:val="00A1097C"/>
    <w:rsid w:val="00A10BA2"/>
    <w:rsid w:val="00A10BBE"/>
    <w:rsid w:val="00A10EAE"/>
    <w:rsid w:val="00A10EE3"/>
    <w:rsid w:val="00A10EEF"/>
    <w:rsid w:val="00A111C4"/>
    <w:rsid w:val="00A1121C"/>
    <w:rsid w:val="00A112A6"/>
    <w:rsid w:val="00A113BC"/>
    <w:rsid w:val="00A11551"/>
    <w:rsid w:val="00A1166C"/>
    <w:rsid w:val="00A1167F"/>
    <w:rsid w:val="00A116CA"/>
    <w:rsid w:val="00A1175C"/>
    <w:rsid w:val="00A119EB"/>
    <w:rsid w:val="00A11A56"/>
    <w:rsid w:val="00A11A7D"/>
    <w:rsid w:val="00A11C0D"/>
    <w:rsid w:val="00A11ED2"/>
    <w:rsid w:val="00A12374"/>
    <w:rsid w:val="00A1253F"/>
    <w:rsid w:val="00A1255F"/>
    <w:rsid w:val="00A126E5"/>
    <w:rsid w:val="00A12758"/>
    <w:rsid w:val="00A1287A"/>
    <w:rsid w:val="00A128BD"/>
    <w:rsid w:val="00A12CCA"/>
    <w:rsid w:val="00A12D56"/>
    <w:rsid w:val="00A1313B"/>
    <w:rsid w:val="00A13527"/>
    <w:rsid w:val="00A1375B"/>
    <w:rsid w:val="00A13990"/>
    <w:rsid w:val="00A13AE5"/>
    <w:rsid w:val="00A13B41"/>
    <w:rsid w:val="00A13BF0"/>
    <w:rsid w:val="00A13E30"/>
    <w:rsid w:val="00A13FA1"/>
    <w:rsid w:val="00A143F2"/>
    <w:rsid w:val="00A14776"/>
    <w:rsid w:val="00A14885"/>
    <w:rsid w:val="00A14893"/>
    <w:rsid w:val="00A148AF"/>
    <w:rsid w:val="00A14A35"/>
    <w:rsid w:val="00A14D23"/>
    <w:rsid w:val="00A14D57"/>
    <w:rsid w:val="00A14DAF"/>
    <w:rsid w:val="00A14E59"/>
    <w:rsid w:val="00A15030"/>
    <w:rsid w:val="00A15066"/>
    <w:rsid w:val="00A1516B"/>
    <w:rsid w:val="00A15321"/>
    <w:rsid w:val="00A1535A"/>
    <w:rsid w:val="00A15389"/>
    <w:rsid w:val="00A154DD"/>
    <w:rsid w:val="00A154E7"/>
    <w:rsid w:val="00A155DE"/>
    <w:rsid w:val="00A15645"/>
    <w:rsid w:val="00A156DA"/>
    <w:rsid w:val="00A15A25"/>
    <w:rsid w:val="00A15A7F"/>
    <w:rsid w:val="00A15C48"/>
    <w:rsid w:val="00A15E57"/>
    <w:rsid w:val="00A15F00"/>
    <w:rsid w:val="00A162BB"/>
    <w:rsid w:val="00A162FA"/>
    <w:rsid w:val="00A16356"/>
    <w:rsid w:val="00A163F7"/>
    <w:rsid w:val="00A1641C"/>
    <w:rsid w:val="00A165C2"/>
    <w:rsid w:val="00A16910"/>
    <w:rsid w:val="00A16A11"/>
    <w:rsid w:val="00A16DD0"/>
    <w:rsid w:val="00A16EB2"/>
    <w:rsid w:val="00A1701D"/>
    <w:rsid w:val="00A17199"/>
    <w:rsid w:val="00A1721B"/>
    <w:rsid w:val="00A17271"/>
    <w:rsid w:val="00A1727D"/>
    <w:rsid w:val="00A172A6"/>
    <w:rsid w:val="00A173C0"/>
    <w:rsid w:val="00A174DD"/>
    <w:rsid w:val="00A17764"/>
    <w:rsid w:val="00A17A1C"/>
    <w:rsid w:val="00A17CA6"/>
    <w:rsid w:val="00A17D24"/>
    <w:rsid w:val="00A17D32"/>
    <w:rsid w:val="00A20020"/>
    <w:rsid w:val="00A20085"/>
    <w:rsid w:val="00A20208"/>
    <w:rsid w:val="00A20269"/>
    <w:rsid w:val="00A2029D"/>
    <w:rsid w:val="00A2037F"/>
    <w:rsid w:val="00A2047A"/>
    <w:rsid w:val="00A20564"/>
    <w:rsid w:val="00A205A6"/>
    <w:rsid w:val="00A20756"/>
    <w:rsid w:val="00A207EE"/>
    <w:rsid w:val="00A20841"/>
    <w:rsid w:val="00A20A14"/>
    <w:rsid w:val="00A20C34"/>
    <w:rsid w:val="00A20DCC"/>
    <w:rsid w:val="00A21339"/>
    <w:rsid w:val="00A21914"/>
    <w:rsid w:val="00A21AB8"/>
    <w:rsid w:val="00A21C47"/>
    <w:rsid w:val="00A21F2D"/>
    <w:rsid w:val="00A220AB"/>
    <w:rsid w:val="00A220EC"/>
    <w:rsid w:val="00A22179"/>
    <w:rsid w:val="00A222C9"/>
    <w:rsid w:val="00A223B3"/>
    <w:rsid w:val="00A22510"/>
    <w:rsid w:val="00A22546"/>
    <w:rsid w:val="00A2264D"/>
    <w:rsid w:val="00A22678"/>
    <w:rsid w:val="00A22943"/>
    <w:rsid w:val="00A229CA"/>
    <w:rsid w:val="00A22AF6"/>
    <w:rsid w:val="00A22C05"/>
    <w:rsid w:val="00A22C67"/>
    <w:rsid w:val="00A22DB2"/>
    <w:rsid w:val="00A23072"/>
    <w:rsid w:val="00A23164"/>
    <w:rsid w:val="00A231C5"/>
    <w:rsid w:val="00A2333F"/>
    <w:rsid w:val="00A23491"/>
    <w:rsid w:val="00A234B6"/>
    <w:rsid w:val="00A2352C"/>
    <w:rsid w:val="00A23585"/>
    <w:rsid w:val="00A2358B"/>
    <w:rsid w:val="00A23782"/>
    <w:rsid w:val="00A23AB9"/>
    <w:rsid w:val="00A23C66"/>
    <w:rsid w:val="00A23C7A"/>
    <w:rsid w:val="00A23CA5"/>
    <w:rsid w:val="00A23E9A"/>
    <w:rsid w:val="00A2412E"/>
    <w:rsid w:val="00A241CF"/>
    <w:rsid w:val="00A242BF"/>
    <w:rsid w:val="00A242E1"/>
    <w:rsid w:val="00A24499"/>
    <w:rsid w:val="00A2483E"/>
    <w:rsid w:val="00A248D9"/>
    <w:rsid w:val="00A24B4C"/>
    <w:rsid w:val="00A24C5B"/>
    <w:rsid w:val="00A24CA0"/>
    <w:rsid w:val="00A25804"/>
    <w:rsid w:val="00A25B8B"/>
    <w:rsid w:val="00A25C69"/>
    <w:rsid w:val="00A25D2B"/>
    <w:rsid w:val="00A25DEB"/>
    <w:rsid w:val="00A25E82"/>
    <w:rsid w:val="00A2603F"/>
    <w:rsid w:val="00A26248"/>
    <w:rsid w:val="00A263A4"/>
    <w:rsid w:val="00A263FB"/>
    <w:rsid w:val="00A26714"/>
    <w:rsid w:val="00A267E5"/>
    <w:rsid w:val="00A269FD"/>
    <w:rsid w:val="00A26CE6"/>
    <w:rsid w:val="00A26E4E"/>
    <w:rsid w:val="00A27117"/>
    <w:rsid w:val="00A27160"/>
    <w:rsid w:val="00A271FD"/>
    <w:rsid w:val="00A2746F"/>
    <w:rsid w:val="00A275D0"/>
    <w:rsid w:val="00A27659"/>
    <w:rsid w:val="00A2765F"/>
    <w:rsid w:val="00A27817"/>
    <w:rsid w:val="00A27975"/>
    <w:rsid w:val="00A27A68"/>
    <w:rsid w:val="00A27A7B"/>
    <w:rsid w:val="00A27ADF"/>
    <w:rsid w:val="00A27B00"/>
    <w:rsid w:val="00A30196"/>
    <w:rsid w:val="00A30411"/>
    <w:rsid w:val="00A30544"/>
    <w:rsid w:val="00A30605"/>
    <w:rsid w:val="00A30833"/>
    <w:rsid w:val="00A3095D"/>
    <w:rsid w:val="00A30A57"/>
    <w:rsid w:val="00A30A72"/>
    <w:rsid w:val="00A30A89"/>
    <w:rsid w:val="00A30BAA"/>
    <w:rsid w:val="00A30C20"/>
    <w:rsid w:val="00A30CE2"/>
    <w:rsid w:val="00A30CEE"/>
    <w:rsid w:val="00A30F67"/>
    <w:rsid w:val="00A313CA"/>
    <w:rsid w:val="00A3148C"/>
    <w:rsid w:val="00A3149C"/>
    <w:rsid w:val="00A314D2"/>
    <w:rsid w:val="00A315B2"/>
    <w:rsid w:val="00A317AE"/>
    <w:rsid w:val="00A31A44"/>
    <w:rsid w:val="00A31BCE"/>
    <w:rsid w:val="00A31D3D"/>
    <w:rsid w:val="00A31EDE"/>
    <w:rsid w:val="00A31EF8"/>
    <w:rsid w:val="00A320C8"/>
    <w:rsid w:val="00A326FF"/>
    <w:rsid w:val="00A32916"/>
    <w:rsid w:val="00A329A1"/>
    <w:rsid w:val="00A32AB0"/>
    <w:rsid w:val="00A32CB9"/>
    <w:rsid w:val="00A32D6D"/>
    <w:rsid w:val="00A32DF7"/>
    <w:rsid w:val="00A32F32"/>
    <w:rsid w:val="00A32F4C"/>
    <w:rsid w:val="00A32F92"/>
    <w:rsid w:val="00A33171"/>
    <w:rsid w:val="00A3325F"/>
    <w:rsid w:val="00A33411"/>
    <w:rsid w:val="00A334FA"/>
    <w:rsid w:val="00A3371B"/>
    <w:rsid w:val="00A33A0B"/>
    <w:rsid w:val="00A33E81"/>
    <w:rsid w:val="00A33E9A"/>
    <w:rsid w:val="00A33F3C"/>
    <w:rsid w:val="00A341A2"/>
    <w:rsid w:val="00A341F3"/>
    <w:rsid w:val="00A34206"/>
    <w:rsid w:val="00A3441A"/>
    <w:rsid w:val="00A34441"/>
    <w:rsid w:val="00A34777"/>
    <w:rsid w:val="00A347B1"/>
    <w:rsid w:val="00A3482A"/>
    <w:rsid w:val="00A34864"/>
    <w:rsid w:val="00A34C8E"/>
    <w:rsid w:val="00A34D53"/>
    <w:rsid w:val="00A34D80"/>
    <w:rsid w:val="00A34EF2"/>
    <w:rsid w:val="00A35001"/>
    <w:rsid w:val="00A35068"/>
    <w:rsid w:val="00A352DB"/>
    <w:rsid w:val="00A352F2"/>
    <w:rsid w:val="00A3537D"/>
    <w:rsid w:val="00A3565C"/>
    <w:rsid w:val="00A35800"/>
    <w:rsid w:val="00A359D6"/>
    <w:rsid w:val="00A35A89"/>
    <w:rsid w:val="00A35B9A"/>
    <w:rsid w:val="00A35EA4"/>
    <w:rsid w:val="00A35F12"/>
    <w:rsid w:val="00A35F4B"/>
    <w:rsid w:val="00A35F56"/>
    <w:rsid w:val="00A36538"/>
    <w:rsid w:val="00A367C0"/>
    <w:rsid w:val="00A368DF"/>
    <w:rsid w:val="00A3698A"/>
    <w:rsid w:val="00A36B58"/>
    <w:rsid w:val="00A36CEC"/>
    <w:rsid w:val="00A36F96"/>
    <w:rsid w:val="00A372FE"/>
    <w:rsid w:val="00A37344"/>
    <w:rsid w:val="00A375A5"/>
    <w:rsid w:val="00A3766F"/>
    <w:rsid w:val="00A37701"/>
    <w:rsid w:val="00A3774D"/>
    <w:rsid w:val="00A37836"/>
    <w:rsid w:val="00A3784B"/>
    <w:rsid w:val="00A37859"/>
    <w:rsid w:val="00A3786E"/>
    <w:rsid w:val="00A378C9"/>
    <w:rsid w:val="00A37C22"/>
    <w:rsid w:val="00A37D84"/>
    <w:rsid w:val="00A37DA0"/>
    <w:rsid w:val="00A37F27"/>
    <w:rsid w:val="00A40264"/>
    <w:rsid w:val="00A40326"/>
    <w:rsid w:val="00A403F1"/>
    <w:rsid w:val="00A406DD"/>
    <w:rsid w:val="00A40886"/>
    <w:rsid w:val="00A40972"/>
    <w:rsid w:val="00A40AC1"/>
    <w:rsid w:val="00A40C6A"/>
    <w:rsid w:val="00A40D87"/>
    <w:rsid w:val="00A40EAD"/>
    <w:rsid w:val="00A40FAB"/>
    <w:rsid w:val="00A4124D"/>
    <w:rsid w:val="00A412B4"/>
    <w:rsid w:val="00A412E9"/>
    <w:rsid w:val="00A41419"/>
    <w:rsid w:val="00A414D0"/>
    <w:rsid w:val="00A414FC"/>
    <w:rsid w:val="00A41753"/>
    <w:rsid w:val="00A41804"/>
    <w:rsid w:val="00A41DB6"/>
    <w:rsid w:val="00A41F29"/>
    <w:rsid w:val="00A41FDC"/>
    <w:rsid w:val="00A421A1"/>
    <w:rsid w:val="00A421B3"/>
    <w:rsid w:val="00A42222"/>
    <w:rsid w:val="00A4231E"/>
    <w:rsid w:val="00A42429"/>
    <w:rsid w:val="00A424E0"/>
    <w:rsid w:val="00A42526"/>
    <w:rsid w:val="00A425D1"/>
    <w:rsid w:val="00A42609"/>
    <w:rsid w:val="00A42676"/>
    <w:rsid w:val="00A42679"/>
    <w:rsid w:val="00A42701"/>
    <w:rsid w:val="00A4282A"/>
    <w:rsid w:val="00A42A2D"/>
    <w:rsid w:val="00A42A6F"/>
    <w:rsid w:val="00A42B38"/>
    <w:rsid w:val="00A42C8B"/>
    <w:rsid w:val="00A42F7F"/>
    <w:rsid w:val="00A430A1"/>
    <w:rsid w:val="00A433C6"/>
    <w:rsid w:val="00A433DC"/>
    <w:rsid w:val="00A43486"/>
    <w:rsid w:val="00A4351E"/>
    <w:rsid w:val="00A43711"/>
    <w:rsid w:val="00A43735"/>
    <w:rsid w:val="00A437F0"/>
    <w:rsid w:val="00A43879"/>
    <w:rsid w:val="00A43B70"/>
    <w:rsid w:val="00A44084"/>
    <w:rsid w:val="00A44105"/>
    <w:rsid w:val="00A444AD"/>
    <w:rsid w:val="00A44615"/>
    <w:rsid w:val="00A446AB"/>
    <w:rsid w:val="00A446C0"/>
    <w:rsid w:val="00A4472D"/>
    <w:rsid w:val="00A448FB"/>
    <w:rsid w:val="00A44D18"/>
    <w:rsid w:val="00A44E94"/>
    <w:rsid w:val="00A45015"/>
    <w:rsid w:val="00A450DC"/>
    <w:rsid w:val="00A451C6"/>
    <w:rsid w:val="00A4522D"/>
    <w:rsid w:val="00A455D7"/>
    <w:rsid w:val="00A456A2"/>
    <w:rsid w:val="00A4574E"/>
    <w:rsid w:val="00A4580B"/>
    <w:rsid w:val="00A4590A"/>
    <w:rsid w:val="00A45A6E"/>
    <w:rsid w:val="00A45AED"/>
    <w:rsid w:val="00A45B3A"/>
    <w:rsid w:val="00A45B63"/>
    <w:rsid w:val="00A45ECC"/>
    <w:rsid w:val="00A45EF6"/>
    <w:rsid w:val="00A4610A"/>
    <w:rsid w:val="00A4628A"/>
    <w:rsid w:val="00A464D0"/>
    <w:rsid w:val="00A46572"/>
    <w:rsid w:val="00A465CE"/>
    <w:rsid w:val="00A46811"/>
    <w:rsid w:val="00A46AEF"/>
    <w:rsid w:val="00A46B18"/>
    <w:rsid w:val="00A46B4B"/>
    <w:rsid w:val="00A46CAF"/>
    <w:rsid w:val="00A46E2E"/>
    <w:rsid w:val="00A46F43"/>
    <w:rsid w:val="00A46FF9"/>
    <w:rsid w:val="00A47067"/>
    <w:rsid w:val="00A4708D"/>
    <w:rsid w:val="00A4750F"/>
    <w:rsid w:val="00A47641"/>
    <w:rsid w:val="00A47654"/>
    <w:rsid w:val="00A4766E"/>
    <w:rsid w:val="00A47704"/>
    <w:rsid w:val="00A4782E"/>
    <w:rsid w:val="00A4795F"/>
    <w:rsid w:val="00A4798B"/>
    <w:rsid w:val="00A47A7A"/>
    <w:rsid w:val="00A47AE9"/>
    <w:rsid w:val="00A47D66"/>
    <w:rsid w:val="00A47EED"/>
    <w:rsid w:val="00A47EFD"/>
    <w:rsid w:val="00A47FA7"/>
    <w:rsid w:val="00A5005C"/>
    <w:rsid w:val="00A5026F"/>
    <w:rsid w:val="00A503A2"/>
    <w:rsid w:val="00A507BA"/>
    <w:rsid w:val="00A5084B"/>
    <w:rsid w:val="00A508AF"/>
    <w:rsid w:val="00A50968"/>
    <w:rsid w:val="00A50ABB"/>
    <w:rsid w:val="00A50BC5"/>
    <w:rsid w:val="00A50C3E"/>
    <w:rsid w:val="00A50D9A"/>
    <w:rsid w:val="00A50E27"/>
    <w:rsid w:val="00A50EC5"/>
    <w:rsid w:val="00A510E9"/>
    <w:rsid w:val="00A511D4"/>
    <w:rsid w:val="00A5131B"/>
    <w:rsid w:val="00A5165D"/>
    <w:rsid w:val="00A516AB"/>
    <w:rsid w:val="00A517A4"/>
    <w:rsid w:val="00A5194F"/>
    <w:rsid w:val="00A519A0"/>
    <w:rsid w:val="00A51D0A"/>
    <w:rsid w:val="00A5206C"/>
    <w:rsid w:val="00A520E8"/>
    <w:rsid w:val="00A5218A"/>
    <w:rsid w:val="00A524FB"/>
    <w:rsid w:val="00A5284B"/>
    <w:rsid w:val="00A528E1"/>
    <w:rsid w:val="00A52900"/>
    <w:rsid w:val="00A52912"/>
    <w:rsid w:val="00A52B4C"/>
    <w:rsid w:val="00A52C19"/>
    <w:rsid w:val="00A53158"/>
    <w:rsid w:val="00A53194"/>
    <w:rsid w:val="00A53451"/>
    <w:rsid w:val="00A534D4"/>
    <w:rsid w:val="00A53AB2"/>
    <w:rsid w:val="00A53D2F"/>
    <w:rsid w:val="00A53E25"/>
    <w:rsid w:val="00A540A9"/>
    <w:rsid w:val="00A5415F"/>
    <w:rsid w:val="00A542B1"/>
    <w:rsid w:val="00A5435F"/>
    <w:rsid w:val="00A5441C"/>
    <w:rsid w:val="00A54457"/>
    <w:rsid w:val="00A54529"/>
    <w:rsid w:val="00A54768"/>
    <w:rsid w:val="00A549A9"/>
    <w:rsid w:val="00A54B76"/>
    <w:rsid w:val="00A54D60"/>
    <w:rsid w:val="00A54E78"/>
    <w:rsid w:val="00A54F07"/>
    <w:rsid w:val="00A54F24"/>
    <w:rsid w:val="00A54F2A"/>
    <w:rsid w:val="00A5517A"/>
    <w:rsid w:val="00A554FE"/>
    <w:rsid w:val="00A55577"/>
    <w:rsid w:val="00A55935"/>
    <w:rsid w:val="00A5594B"/>
    <w:rsid w:val="00A55A3B"/>
    <w:rsid w:val="00A55B18"/>
    <w:rsid w:val="00A55B5E"/>
    <w:rsid w:val="00A55BD8"/>
    <w:rsid w:val="00A55C25"/>
    <w:rsid w:val="00A55E0E"/>
    <w:rsid w:val="00A5614A"/>
    <w:rsid w:val="00A56184"/>
    <w:rsid w:val="00A5634A"/>
    <w:rsid w:val="00A56472"/>
    <w:rsid w:val="00A5647D"/>
    <w:rsid w:val="00A565FD"/>
    <w:rsid w:val="00A5670D"/>
    <w:rsid w:val="00A56E41"/>
    <w:rsid w:val="00A57040"/>
    <w:rsid w:val="00A57635"/>
    <w:rsid w:val="00A578F6"/>
    <w:rsid w:val="00A579E9"/>
    <w:rsid w:val="00A57A7B"/>
    <w:rsid w:val="00A57AF1"/>
    <w:rsid w:val="00A57CF9"/>
    <w:rsid w:val="00A57EDD"/>
    <w:rsid w:val="00A57F80"/>
    <w:rsid w:val="00A57FFC"/>
    <w:rsid w:val="00A604C4"/>
    <w:rsid w:val="00A605EE"/>
    <w:rsid w:val="00A60671"/>
    <w:rsid w:val="00A606D5"/>
    <w:rsid w:val="00A606E6"/>
    <w:rsid w:val="00A608B5"/>
    <w:rsid w:val="00A608DC"/>
    <w:rsid w:val="00A60903"/>
    <w:rsid w:val="00A60D62"/>
    <w:rsid w:val="00A60E25"/>
    <w:rsid w:val="00A60E3E"/>
    <w:rsid w:val="00A60E45"/>
    <w:rsid w:val="00A60E76"/>
    <w:rsid w:val="00A60E92"/>
    <w:rsid w:val="00A60F24"/>
    <w:rsid w:val="00A60FD5"/>
    <w:rsid w:val="00A61064"/>
    <w:rsid w:val="00A61222"/>
    <w:rsid w:val="00A6136D"/>
    <w:rsid w:val="00A614D2"/>
    <w:rsid w:val="00A6156C"/>
    <w:rsid w:val="00A615C9"/>
    <w:rsid w:val="00A61775"/>
    <w:rsid w:val="00A619A4"/>
    <w:rsid w:val="00A61A8C"/>
    <w:rsid w:val="00A61BF1"/>
    <w:rsid w:val="00A61EDD"/>
    <w:rsid w:val="00A61F8B"/>
    <w:rsid w:val="00A62307"/>
    <w:rsid w:val="00A623BC"/>
    <w:rsid w:val="00A62551"/>
    <w:rsid w:val="00A625D5"/>
    <w:rsid w:val="00A628DC"/>
    <w:rsid w:val="00A6294B"/>
    <w:rsid w:val="00A6298A"/>
    <w:rsid w:val="00A629E8"/>
    <w:rsid w:val="00A62A0F"/>
    <w:rsid w:val="00A62BC2"/>
    <w:rsid w:val="00A62DFA"/>
    <w:rsid w:val="00A62E28"/>
    <w:rsid w:val="00A62F81"/>
    <w:rsid w:val="00A6361E"/>
    <w:rsid w:val="00A636B4"/>
    <w:rsid w:val="00A6377F"/>
    <w:rsid w:val="00A6386A"/>
    <w:rsid w:val="00A63A15"/>
    <w:rsid w:val="00A63B91"/>
    <w:rsid w:val="00A63C01"/>
    <w:rsid w:val="00A63CF0"/>
    <w:rsid w:val="00A63D57"/>
    <w:rsid w:val="00A63D79"/>
    <w:rsid w:val="00A63E3F"/>
    <w:rsid w:val="00A64311"/>
    <w:rsid w:val="00A64558"/>
    <w:rsid w:val="00A6477A"/>
    <w:rsid w:val="00A647A1"/>
    <w:rsid w:val="00A64825"/>
    <w:rsid w:val="00A6488B"/>
    <w:rsid w:val="00A648AD"/>
    <w:rsid w:val="00A6498E"/>
    <w:rsid w:val="00A649F4"/>
    <w:rsid w:val="00A64A7F"/>
    <w:rsid w:val="00A64C0F"/>
    <w:rsid w:val="00A65116"/>
    <w:rsid w:val="00A65127"/>
    <w:rsid w:val="00A65167"/>
    <w:rsid w:val="00A651FD"/>
    <w:rsid w:val="00A65381"/>
    <w:rsid w:val="00A653FF"/>
    <w:rsid w:val="00A65502"/>
    <w:rsid w:val="00A6559E"/>
    <w:rsid w:val="00A656AC"/>
    <w:rsid w:val="00A6583A"/>
    <w:rsid w:val="00A65857"/>
    <w:rsid w:val="00A65B6D"/>
    <w:rsid w:val="00A65C65"/>
    <w:rsid w:val="00A65CCB"/>
    <w:rsid w:val="00A65D12"/>
    <w:rsid w:val="00A65E24"/>
    <w:rsid w:val="00A65EC8"/>
    <w:rsid w:val="00A65F0E"/>
    <w:rsid w:val="00A65F21"/>
    <w:rsid w:val="00A65F34"/>
    <w:rsid w:val="00A65F71"/>
    <w:rsid w:val="00A66081"/>
    <w:rsid w:val="00A660A2"/>
    <w:rsid w:val="00A661E0"/>
    <w:rsid w:val="00A6623E"/>
    <w:rsid w:val="00A6628A"/>
    <w:rsid w:val="00A663F2"/>
    <w:rsid w:val="00A666EB"/>
    <w:rsid w:val="00A66797"/>
    <w:rsid w:val="00A66865"/>
    <w:rsid w:val="00A6691F"/>
    <w:rsid w:val="00A66A25"/>
    <w:rsid w:val="00A66AF9"/>
    <w:rsid w:val="00A66C0A"/>
    <w:rsid w:val="00A66E5F"/>
    <w:rsid w:val="00A66EEE"/>
    <w:rsid w:val="00A670C4"/>
    <w:rsid w:val="00A670D9"/>
    <w:rsid w:val="00A6739C"/>
    <w:rsid w:val="00A674AA"/>
    <w:rsid w:val="00A6777F"/>
    <w:rsid w:val="00A6788E"/>
    <w:rsid w:val="00A678C5"/>
    <w:rsid w:val="00A67B1C"/>
    <w:rsid w:val="00A67D0D"/>
    <w:rsid w:val="00A7008D"/>
    <w:rsid w:val="00A7013C"/>
    <w:rsid w:val="00A7019E"/>
    <w:rsid w:val="00A70263"/>
    <w:rsid w:val="00A7029E"/>
    <w:rsid w:val="00A70387"/>
    <w:rsid w:val="00A704ED"/>
    <w:rsid w:val="00A70684"/>
    <w:rsid w:val="00A706AA"/>
    <w:rsid w:val="00A706EE"/>
    <w:rsid w:val="00A7076A"/>
    <w:rsid w:val="00A7076B"/>
    <w:rsid w:val="00A70801"/>
    <w:rsid w:val="00A7082A"/>
    <w:rsid w:val="00A7086C"/>
    <w:rsid w:val="00A7086D"/>
    <w:rsid w:val="00A70935"/>
    <w:rsid w:val="00A70AEC"/>
    <w:rsid w:val="00A70BAB"/>
    <w:rsid w:val="00A70BBC"/>
    <w:rsid w:val="00A70BF5"/>
    <w:rsid w:val="00A70CD4"/>
    <w:rsid w:val="00A70CFC"/>
    <w:rsid w:val="00A70D5F"/>
    <w:rsid w:val="00A70DBF"/>
    <w:rsid w:val="00A70DD1"/>
    <w:rsid w:val="00A70E2A"/>
    <w:rsid w:val="00A70EE9"/>
    <w:rsid w:val="00A70EF3"/>
    <w:rsid w:val="00A70FDE"/>
    <w:rsid w:val="00A70FEA"/>
    <w:rsid w:val="00A7109B"/>
    <w:rsid w:val="00A71170"/>
    <w:rsid w:val="00A716D9"/>
    <w:rsid w:val="00A71875"/>
    <w:rsid w:val="00A718BF"/>
    <w:rsid w:val="00A718D5"/>
    <w:rsid w:val="00A7191D"/>
    <w:rsid w:val="00A71B23"/>
    <w:rsid w:val="00A71D3C"/>
    <w:rsid w:val="00A71D82"/>
    <w:rsid w:val="00A71FB7"/>
    <w:rsid w:val="00A72319"/>
    <w:rsid w:val="00A72452"/>
    <w:rsid w:val="00A72800"/>
    <w:rsid w:val="00A728E0"/>
    <w:rsid w:val="00A72ADF"/>
    <w:rsid w:val="00A72B10"/>
    <w:rsid w:val="00A72B17"/>
    <w:rsid w:val="00A73137"/>
    <w:rsid w:val="00A73223"/>
    <w:rsid w:val="00A73308"/>
    <w:rsid w:val="00A73361"/>
    <w:rsid w:val="00A733B7"/>
    <w:rsid w:val="00A7376A"/>
    <w:rsid w:val="00A739D2"/>
    <w:rsid w:val="00A73A3E"/>
    <w:rsid w:val="00A73D83"/>
    <w:rsid w:val="00A73E16"/>
    <w:rsid w:val="00A73E7F"/>
    <w:rsid w:val="00A73F2C"/>
    <w:rsid w:val="00A73F70"/>
    <w:rsid w:val="00A740DB"/>
    <w:rsid w:val="00A7417B"/>
    <w:rsid w:val="00A74340"/>
    <w:rsid w:val="00A7434D"/>
    <w:rsid w:val="00A74454"/>
    <w:rsid w:val="00A74551"/>
    <w:rsid w:val="00A7457C"/>
    <w:rsid w:val="00A74A99"/>
    <w:rsid w:val="00A74AC6"/>
    <w:rsid w:val="00A74D08"/>
    <w:rsid w:val="00A74D11"/>
    <w:rsid w:val="00A74E62"/>
    <w:rsid w:val="00A750F6"/>
    <w:rsid w:val="00A75310"/>
    <w:rsid w:val="00A7531E"/>
    <w:rsid w:val="00A7559C"/>
    <w:rsid w:val="00A755A1"/>
    <w:rsid w:val="00A75669"/>
    <w:rsid w:val="00A75797"/>
    <w:rsid w:val="00A75825"/>
    <w:rsid w:val="00A758B0"/>
    <w:rsid w:val="00A75ACB"/>
    <w:rsid w:val="00A75B33"/>
    <w:rsid w:val="00A75C6D"/>
    <w:rsid w:val="00A75CDC"/>
    <w:rsid w:val="00A75FB7"/>
    <w:rsid w:val="00A76080"/>
    <w:rsid w:val="00A761A9"/>
    <w:rsid w:val="00A762B0"/>
    <w:rsid w:val="00A76456"/>
    <w:rsid w:val="00A765FC"/>
    <w:rsid w:val="00A766FE"/>
    <w:rsid w:val="00A76841"/>
    <w:rsid w:val="00A76876"/>
    <w:rsid w:val="00A76950"/>
    <w:rsid w:val="00A76CDB"/>
    <w:rsid w:val="00A76D12"/>
    <w:rsid w:val="00A76D5C"/>
    <w:rsid w:val="00A76D8A"/>
    <w:rsid w:val="00A76DC6"/>
    <w:rsid w:val="00A76E0F"/>
    <w:rsid w:val="00A77080"/>
    <w:rsid w:val="00A7714E"/>
    <w:rsid w:val="00A774D9"/>
    <w:rsid w:val="00A77500"/>
    <w:rsid w:val="00A775B3"/>
    <w:rsid w:val="00A77634"/>
    <w:rsid w:val="00A779B9"/>
    <w:rsid w:val="00A77A28"/>
    <w:rsid w:val="00A77AF0"/>
    <w:rsid w:val="00A77BC9"/>
    <w:rsid w:val="00A77C78"/>
    <w:rsid w:val="00A77D8F"/>
    <w:rsid w:val="00A77FA3"/>
    <w:rsid w:val="00A80310"/>
    <w:rsid w:val="00A803BC"/>
    <w:rsid w:val="00A80415"/>
    <w:rsid w:val="00A8047A"/>
    <w:rsid w:val="00A805F3"/>
    <w:rsid w:val="00A8067F"/>
    <w:rsid w:val="00A806E2"/>
    <w:rsid w:val="00A807BC"/>
    <w:rsid w:val="00A807BE"/>
    <w:rsid w:val="00A80836"/>
    <w:rsid w:val="00A808DA"/>
    <w:rsid w:val="00A808EB"/>
    <w:rsid w:val="00A809F4"/>
    <w:rsid w:val="00A80A32"/>
    <w:rsid w:val="00A80B89"/>
    <w:rsid w:val="00A80BA2"/>
    <w:rsid w:val="00A80C1E"/>
    <w:rsid w:val="00A80CD1"/>
    <w:rsid w:val="00A80DF4"/>
    <w:rsid w:val="00A80E8B"/>
    <w:rsid w:val="00A810B1"/>
    <w:rsid w:val="00A810D7"/>
    <w:rsid w:val="00A8121B"/>
    <w:rsid w:val="00A81476"/>
    <w:rsid w:val="00A81510"/>
    <w:rsid w:val="00A8164F"/>
    <w:rsid w:val="00A81657"/>
    <w:rsid w:val="00A8186B"/>
    <w:rsid w:val="00A818A4"/>
    <w:rsid w:val="00A818C2"/>
    <w:rsid w:val="00A8196A"/>
    <w:rsid w:val="00A819EF"/>
    <w:rsid w:val="00A81CB8"/>
    <w:rsid w:val="00A81DF4"/>
    <w:rsid w:val="00A81E8F"/>
    <w:rsid w:val="00A822D2"/>
    <w:rsid w:val="00A82594"/>
    <w:rsid w:val="00A826E0"/>
    <w:rsid w:val="00A8289D"/>
    <w:rsid w:val="00A8297E"/>
    <w:rsid w:val="00A82B49"/>
    <w:rsid w:val="00A83291"/>
    <w:rsid w:val="00A83388"/>
    <w:rsid w:val="00A834B4"/>
    <w:rsid w:val="00A835A1"/>
    <w:rsid w:val="00A835F1"/>
    <w:rsid w:val="00A8361F"/>
    <w:rsid w:val="00A836C8"/>
    <w:rsid w:val="00A83829"/>
    <w:rsid w:val="00A83964"/>
    <w:rsid w:val="00A8397C"/>
    <w:rsid w:val="00A83A0B"/>
    <w:rsid w:val="00A83AD3"/>
    <w:rsid w:val="00A83B53"/>
    <w:rsid w:val="00A83BDC"/>
    <w:rsid w:val="00A83CA4"/>
    <w:rsid w:val="00A83D39"/>
    <w:rsid w:val="00A83D5A"/>
    <w:rsid w:val="00A83DC7"/>
    <w:rsid w:val="00A83E80"/>
    <w:rsid w:val="00A83F66"/>
    <w:rsid w:val="00A83FCC"/>
    <w:rsid w:val="00A84244"/>
    <w:rsid w:val="00A84340"/>
    <w:rsid w:val="00A843BA"/>
    <w:rsid w:val="00A843C4"/>
    <w:rsid w:val="00A843EE"/>
    <w:rsid w:val="00A8447F"/>
    <w:rsid w:val="00A84626"/>
    <w:rsid w:val="00A8473D"/>
    <w:rsid w:val="00A8475A"/>
    <w:rsid w:val="00A84872"/>
    <w:rsid w:val="00A84888"/>
    <w:rsid w:val="00A84A03"/>
    <w:rsid w:val="00A84BB3"/>
    <w:rsid w:val="00A84C20"/>
    <w:rsid w:val="00A84DE2"/>
    <w:rsid w:val="00A84DFC"/>
    <w:rsid w:val="00A84F9D"/>
    <w:rsid w:val="00A85229"/>
    <w:rsid w:val="00A852BC"/>
    <w:rsid w:val="00A8593F"/>
    <w:rsid w:val="00A859E8"/>
    <w:rsid w:val="00A85A80"/>
    <w:rsid w:val="00A85DF0"/>
    <w:rsid w:val="00A85E32"/>
    <w:rsid w:val="00A85E64"/>
    <w:rsid w:val="00A85EC6"/>
    <w:rsid w:val="00A85F7F"/>
    <w:rsid w:val="00A86221"/>
    <w:rsid w:val="00A8630E"/>
    <w:rsid w:val="00A8648A"/>
    <w:rsid w:val="00A86767"/>
    <w:rsid w:val="00A8676F"/>
    <w:rsid w:val="00A86833"/>
    <w:rsid w:val="00A8683B"/>
    <w:rsid w:val="00A86C3B"/>
    <w:rsid w:val="00A86CD4"/>
    <w:rsid w:val="00A86CE1"/>
    <w:rsid w:val="00A86DBB"/>
    <w:rsid w:val="00A86DCB"/>
    <w:rsid w:val="00A87240"/>
    <w:rsid w:val="00A8739B"/>
    <w:rsid w:val="00A873A1"/>
    <w:rsid w:val="00A87515"/>
    <w:rsid w:val="00A87557"/>
    <w:rsid w:val="00A87635"/>
    <w:rsid w:val="00A878F9"/>
    <w:rsid w:val="00A87B03"/>
    <w:rsid w:val="00A87BC7"/>
    <w:rsid w:val="00A87BE8"/>
    <w:rsid w:val="00A87C4F"/>
    <w:rsid w:val="00A87CA1"/>
    <w:rsid w:val="00A87D30"/>
    <w:rsid w:val="00A87D36"/>
    <w:rsid w:val="00A87ED2"/>
    <w:rsid w:val="00A902BA"/>
    <w:rsid w:val="00A90449"/>
    <w:rsid w:val="00A904CB"/>
    <w:rsid w:val="00A90593"/>
    <w:rsid w:val="00A90672"/>
    <w:rsid w:val="00A90836"/>
    <w:rsid w:val="00A9085B"/>
    <w:rsid w:val="00A90AD3"/>
    <w:rsid w:val="00A90AE7"/>
    <w:rsid w:val="00A90AFC"/>
    <w:rsid w:val="00A90CD8"/>
    <w:rsid w:val="00A90D7A"/>
    <w:rsid w:val="00A90E9A"/>
    <w:rsid w:val="00A90F68"/>
    <w:rsid w:val="00A91004"/>
    <w:rsid w:val="00A911D8"/>
    <w:rsid w:val="00A914CE"/>
    <w:rsid w:val="00A91563"/>
    <w:rsid w:val="00A915A9"/>
    <w:rsid w:val="00A916E3"/>
    <w:rsid w:val="00A91775"/>
    <w:rsid w:val="00A91794"/>
    <w:rsid w:val="00A919A6"/>
    <w:rsid w:val="00A91A27"/>
    <w:rsid w:val="00A91BC6"/>
    <w:rsid w:val="00A91C4A"/>
    <w:rsid w:val="00A91CEE"/>
    <w:rsid w:val="00A91DAF"/>
    <w:rsid w:val="00A91E0C"/>
    <w:rsid w:val="00A91E86"/>
    <w:rsid w:val="00A91F20"/>
    <w:rsid w:val="00A91F6D"/>
    <w:rsid w:val="00A920D2"/>
    <w:rsid w:val="00A9213E"/>
    <w:rsid w:val="00A921DE"/>
    <w:rsid w:val="00A9224C"/>
    <w:rsid w:val="00A922D4"/>
    <w:rsid w:val="00A92436"/>
    <w:rsid w:val="00A92456"/>
    <w:rsid w:val="00A92590"/>
    <w:rsid w:val="00A9283C"/>
    <w:rsid w:val="00A92AB3"/>
    <w:rsid w:val="00A92AC7"/>
    <w:rsid w:val="00A92AD4"/>
    <w:rsid w:val="00A92C8F"/>
    <w:rsid w:val="00A92D97"/>
    <w:rsid w:val="00A92F7D"/>
    <w:rsid w:val="00A9356C"/>
    <w:rsid w:val="00A9357E"/>
    <w:rsid w:val="00A937EA"/>
    <w:rsid w:val="00A9381A"/>
    <w:rsid w:val="00A93859"/>
    <w:rsid w:val="00A938C7"/>
    <w:rsid w:val="00A93BCB"/>
    <w:rsid w:val="00A93C0C"/>
    <w:rsid w:val="00A93EEF"/>
    <w:rsid w:val="00A9401B"/>
    <w:rsid w:val="00A9427D"/>
    <w:rsid w:val="00A94299"/>
    <w:rsid w:val="00A942D7"/>
    <w:rsid w:val="00A9434C"/>
    <w:rsid w:val="00A943D0"/>
    <w:rsid w:val="00A94598"/>
    <w:rsid w:val="00A9485C"/>
    <w:rsid w:val="00A948D3"/>
    <w:rsid w:val="00A94AA9"/>
    <w:rsid w:val="00A94BD2"/>
    <w:rsid w:val="00A94D83"/>
    <w:rsid w:val="00A95041"/>
    <w:rsid w:val="00A951C5"/>
    <w:rsid w:val="00A951D1"/>
    <w:rsid w:val="00A95279"/>
    <w:rsid w:val="00A952B2"/>
    <w:rsid w:val="00A95557"/>
    <w:rsid w:val="00A95992"/>
    <w:rsid w:val="00A95A3D"/>
    <w:rsid w:val="00A95BB1"/>
    <w:rsid w:val="00A95D34"/>
    <w:rsid w:val="00A96084"/>
    <w:rsid w:val="00A961A7"/>
    <w:rsid w:val="00A96228"/>
    <w:rsid w:val="00A96541"/>
    <w:rsid w:val="00A9671D"/>
    <w:rsid w:val="00A9686C"/>
    <w:rsid w:val="00A9696A"/>
    <w:rsid w:val="00A969B6"/>
    <w:rsid w:val="00A96AD1"/>
    <w:rsid w:val="00A96C11"/>
    <w:rsid w:val="00A96CDA"/>
    <w:rsid w:val="00A96D8D"/>
    <w:rsid w:val="00A9738F"/>
    <w:rsid w:val="00A9778D"/>
    <w:rsid w:val="00A97803"/>
    <w:rsid w:val="00A97829"/>
    <w:rsid w:val="00A97902"/>
    <w:rsid w:val="00A9795C"/>
    <w:rsid w:val="00A97AB9"/>
    <w:rsid w:val="00A97B44"/>
    <w:rsid w:val="00A97B80"/>
    <w:rsid w:val="00A97D1B"/>
    <w:rsid w:val="00AA01A6"/>
    <w:rsid w:val="00AA01EB"/>
    <w:rsid w:val="00AA047B"/>
    <w:rsid w:val="00AA0563"/>
    <w:rsid w:val="00AA0718"/>
    <w:rsid w:val="00AA0799"/>
    <w:rsid w:val="00AA0918"/>
    <w:rsid w:val="00AA0A2D"/>
    <w:rsid w:val="00AA0AAC"/>
    <w:rsid w:val="00AA0B03"/>
    <w:rsid w:val="00AA0BA6"/>
    <w:rsid w:val="00AA0BF4"/>
    <w:rsid w:val="00AA11B0"/>
    <w:rsid w:val="00AA1254"/>
    <w:rsid w:val="00AA12E1"/>
    <w:rsid w:val="00AA14B8"/>
    <w:rsid w:val="00AA1576"/>
    <w:rsid w:val="00AA159C"/>
    <w:rsid w:val="00AA16B8"/>
    <w:rsid w:val="00AA176A"/>
    <w:rsid w:val="00AA178E"/>
    <w:rsid w:val="00AA1807"/>
    <w:rsid w:val="00AA1908"/>
    <w:rsid w:val="00AA19EC"/>
    <w:rsid w:val="00AA19F1"/>
    <w:rsid w:val="00AA19FA"/>
    <w:rsid w:val="00AA1DD0"/>
    <w:rsid w:val="00AA1ED1"/>
    <w:rsid w:val="00AA201D"/>
    <w:rsid w:val="00AA2197"/>
    <w:rsid w:val="00AA21CF"/>
    <w:rsid w:val="00AA21E4"/>
    <w:rsid w:val="00AA22DB"/>
    <w:rsid w:val="00AA2461"/>
    <w:rsid w:val="00AA253A"/>
    <w:rsid w:val="00AA281C"/>
    <w:rsid w:val="00AA285F"/>
    <w:rsid w:val="00AA291D"/>
    <w:rsid w:val="00AA29A1"/>
    <w:rsid w:val="00AA2B06"/>
    <w:rsid w:val="00AA2E9D"/>
    <w:rsid w:val="00AA31A5"/>
    <w:rsid w:val="00AA31BC"/>
    <w:rsid w:val="00AA32EC"/>
    <w:rsid w:val="00AA3321"/>
    <w:rsid w:val="00AA3398"/>
    <w:rsid w:val="00AA359A"/>
    <w:rsid w:val="00AA35CE"/>
    <w:rsid w:val="00AA368D"/>
    <w:rsid w:val="00AA379A"/>
    <w:rsid w:val="00AA37B4"/>
    <w:rsid w:val="00AA383E"/>
    <w:rsid w:val="00AA3884"/>
    <w:rsid w:val="00AA3918"/>
    <w:rsid w:val="00AA3953"/>
    <w:rsid w:val="00AA3962"/>
    <w:rsid w:val="00AA3A7F"/>
    <w:rsid w:val="00AA3B97"/>
    <w:rsid w:val="00AA3BE5"/>
    <w:rsid w:val="00AA3C3E"/>
    <w:rsid w:val="00AA3E54"/>
    <w:rsid w:val="00AA42A3"/>
    <w:rsid w:val="00AA4327"/>
    <w:rsid w:val="00AA44DE"/>
    <w:rsid w:val="00AA4532"/>
    <w:rsid w:val="00AA45DF"/>
    <w:rsid w:val="00AA486C"/>
    <w:rsid w:val="00AA49DD"/>
    <w:rsid w:val="00AA4A3C"/>
    <w:rsid w:val="00AA4A4D"/>
    <w:rsid w:val="00AA4B6A"/>
    <w:rsid w:val="00AA4E31"/>
    <w:rsid w:val="00AA4F41"/>
    <w:rsid w:val="00AA4F93"/>
    <w:rsid w:val="00AA4FEB"/>
    <w:rsid w:val="00AA51E0"/>
    <w:rsid w:val="00AA5278"/>
    <w:rsid w:val="00AA527C"/>
    <w:rsid w:val="00AA52F8"/>
    <w:rsid w:val="00AA56D1"/>
    <w:rsid w:val="00AA58DE"/>
    <w:rsid w:val="00AA5B3F"/>
    <w:rsid w:val="00AA5D86"/>
    <w:rsid w:val="00AA5EB8"/>
    <w:rsid w:val="00AA5F74"/>
    <w:rsid w:val="00AA5FC7"/>
    <w:rsid w:val="00AA608B"/>
    <w:rsid w:val="00AA6324"/>
    <w:rsid w:val="00AA6399"/>
    <w:rsid w:val="00AA6412"/>
    <w:rsid w:val="00AA657C"/>
    <w:rsid w:val="00AA669F"/>
    <w:rsid w:val="00AA6705"/>
    <w:rsid w:val="00AA67FC"/>
    <w:rsid w:val="00AA68DB"/>
    <w:rsid w:val="00AA6AF1"/>
    <w:rsid w:val="00AA6C06"/>
    <w:rsid w:val="00AA6C0D"/>
    <w:rsid w:val="00AA6D34"/>
    <w:rsid w:val="00AA6D8C"/>
    <w:rsid w:val="00AA6EBD"/>
    <w:rsid w:val="00AA72A6"/>
    <w:rsid w:val="00AA72ED"/>
    <w:rsid w:val="00AA735A"/>
    <w:rsid w:val="00AA75CE"/>
    <w:rsid w:val="00AA75EB"/>
    <w:rsid w:val="00AA76D3"/>
    <w:rsid w:val="00AA76F8"/>
    <w:rsid w:val="00AA7E09"/>
    <w:rsid w:val="00AA7FAF"/>
    <w:rsid w:val="00AB0037"/>
    <w:rsid w:val="00AB0063"/>
    <w:rsid w:val="00AB016B"/>
    <w:rsid w:val="00AB01BF"/>
    <w:rsid w:val="00AB0200"/>
    <w:rsid w:val="00AB0236"/>
    <w:rsid w:val="00AB0557"/>
    <w:rsid w:val="00AB064E"/>
    <w:rsid w:val="00AB0668"/>
    <w:rsid w:val="00AB06AE"/>
    <w:rsid w:val="00AB0772"/>
    <w:rsid w:val="00AB07F2"/>
    <w:rsid w:val="00AB07F5"/>
    <w:rsid w:val="00AB08FE"/>
    <w:rsid w:val="00AB0A78"/>
    <w:rsid w:val="00AB0A9B"/>
    <w:rsid w:val="00AB0B77"/>
    <w:rsid w:val="00AB0B8F"/>
    <w:rsid w:val="00AB0BEC"/>
    <w:rsid w:val="00AB0C7C"/>
    <w:rsid w:val="00AB0D6A"/>
    <w:rsid w:val="00AB0ECF"/>
    <w:rsid w:val="00AB1013"/>
    <w:rsid w:val="00AB1056"/>
    <w:rsid w:val="00AB107A"/>
    <w:rsid w:val="00AB1088"/>
    <w:rsid w:val="00AB111E"/>
    <w:rsid w:val="00AB1127"/>
    <w:rsid w:val="00AB1175"/>
    <w:rsid w:val="00AB1208"/>
    <w:rsid w:val="00AB1209"/>
    <w:rsid w:val="00AB1377"/>
    <w:rsid w:val="00AB145D"/>
    <w:rsid w:val="00AB14F0"/>
    <w:rsid w:val="00AB159C"/>
    <w:rsid w:val="00AB1642"/>
    <w:rsid w:val="00AB1813"/>
    <w:rsid w:val="00AB1A71"/>
    <w:rsid w:val="00AB1CD2"/>
    <w:rsid w:val="00AB1D3A"/>
    <w:rsid w:val="00AB1F1E"/>
    <w:rsid w:val="00AB201B"/>
    <w:rsid w:val="00AB21FC"/>
    <w:rsid w:val="00AB223F"/>
    <w:rsid w:val="00AB22A5"/>
    <w:rsid w:val="00AB25F2"/>
    <w:rsid w:val="00AB276C"/>
    <w:rsid w:val="00AB2844"/>
    <w:rsid w:val="00AB2A84"/>
    <w:rsid w:val="00AB2B3A"/>
    <w:rsid w:val="00AB2D74"/>
    <w:rsid w:val="00AB2FAD"/>
    <w:rsid w:val="00AB2FDB"/>
    <w:rsid w:val="00AB33FA"/>
    <w:rsid w:val="00AB3428"/>
    <w:rsid w:val="00AB356B"/>
    <w:rsid w:val="00AB358D"/>
    <w:rsid w:val="00AB35DC"/>
    <w:rsid w:val="00AB369D"/>
    <w:rsid w:val="00AB3794"/>
    <w:rsid w:val="00AB3798"/>
    <w:rsid w:val="00AB37CE"/>
    <w:rsid w:val="00AB3983"/>
    <w:rsid w:val="00AB39A3"/>
    <w:rsid w:val="00AB3ADA"/>
    <w:rsid w:val="00AB3B83"/>
    <w:rsid w:val="00AB3BCC"/>
    <w:rsid w:val="00AB3C72"/>
    <w:rsid w:val="00AB4016"/>
    <w:rsid w:val="00AB4304"/>
    <w:rsid w:val="00AB47BB"/>
    <w:rsid w:val="00AB482C"/>
    <w:rsid w:val="00AB49A9"/>
    <w:rsid w:val="00AB4A28"/>
    <w:rsid w:val="00AB4B33"/>
    <w:rsid w:val="00AB4EFB"/>
    <w:rsid w:val="00AB4F1A"/>
    <w:rsid w:val="00AB50A5"/>
    <w:rsid w:val="00AB5104"/>
    <w:rsid w:val="00AB51BA"/>
    <w:rsid w:val="00AB5537"/>
    <w:rsid w:val="00AB56A6"/>
    <w:rsid w:val="00AB57CE"/>
    <w:rsid w:val="00AB584A"/>
    <w:rsid w:val="00AB58B7"/>
    <w:rsid w:val="00AB59FD"/>
    <w:rsid w:val="00AB5A99"/>
    <w:rsid w:val="00AB5D15"/>
    <w:rsid w:val="00AB60FF"/>
    <w:rsid w:val="00AB612C"/>
    <w:rsid w:val="00AB62F6"/>
    <w:rsid w:val="00AB6386"/>
    <w:rsid w:val="00AB6457"/>
    <w:rsid w:val="00AB64F6"/>
    <w:rsid w:val="00AB6562"/>
    <w:rsid w:val="00AB6998"/>
    <w:rsid w:val="00AB6A9A"/>
    <w:rsid w:val="00AB6E25"/>
    <w:rsid w:val="00AB6F58"/>
    <w:rsid w:val="00AB70E1"/>
    <w:rsid w:val="00AB7275"/>
    <w:rsid w:val="00AB7401"/>
    <w:rsid w:val="00AB75A2"/>
    <w:rsid w:val="00AB7760"/>
    <w:rsid w:val="00AB778A"/>
    <w:rsid w:val="00AB7790"/>
    <w:rsid w:val="00AB77F8"/>
    <w:rsid w:val="00AB7818"/>
    <w:rsid w:val="00AB782F"/>
    <w:rsid w:val="00AB7907"/>
    <w:rsid w:val="00AB7916"/>
    <w:rsid w:val="00AB7AC0"/>
    <w:rsid w:val="00AB7E58"/>
    <w:rsid w:val="00AB7FC2"/>
    <w:rsid w:val="00AC0391"/>
    <w:rsid w:val="00AC03CD"/>
    <w:rsid w:val="00AC04FE"/>
    <w:rsid w:val="00AC0535"/>
    <w:rsid w:val="00AC05F0"/>
    <w:rsid w:val="00AC066F"/>
    <w:rsid w:val="00AC06A0"/>
    <w:rsid w:val="00AC06D2"/>
    <w:rsid w:val="00AC0AC7"/>
    <w:rsid w:val="00AC0DC8"/>
    <w:rsid w:val="00AC0F54"/>
    <w:rsid w:val="00AC12EC"/>
    <w:rsid w:val="00AC1352"/>
    <w:rsid w:val="00AC152B"/>
    <w:rsid w:val="00AC156C"/>
    <w:rsid w:val="00AC1597"/>
    <w:rsid w:val="00AC1896"/>
    <w:rsid w:val="00AC1955"/>
    <w:rsid w:val="00AC1A5C"/>
    <w:rsid w:val="00AC1BE3"/>
    <w:rsid w:val="00AC1D84"/>
    <w:rsid w:val="00AC1FE6"/>
    <w:rsid w:val="00AC1FFA"/>
    <w:rsid w:val="00AC202E"/>
    <w:rsid w:val="00AC2117"/>
    <w:rsid w:val="00AC2137"/>
    <w:rsid w:val="00AC215E"/>
    <w:rsid w:val="00AC2434"/>
    <w:rsid w:val="00AC24E6"/>
    <w:rsid w:val="00AC2532"/>
    <w:rsid w:val="00AC2569"/>
    <w:rsid w:val="00AC2933"/>
    <w:rsid w:val="00AC2995"/>
    <w:rsid w:val="00AC29CD"/>
    <w:rsid w:val="00AC2B57"/>
    <w:rsid w:val="00AC2B83"/>
    <w:rsid w:val="00AC2CF4"/>
    <w:rsid w:val="00AC2D28"/>
    <w:rsid w:val="00AC2E28"/>
    <w:rsid w:val="00AC300D"/>
    <w:rsid w:val="00AC318A"/>
    <w:rsid w:val="00AC31C1"/>
    <w:rsid w:val="00AC3616"/>
    <w:rsid w:val="00AC391E"/>
    <w:rsid w:val="00AC3B03"/>
    <w:rsid w:val="00AC3B93"/>
    <w:rsid w:val="00AC3C38"/>
    <w:rsid w:val="00AC3C68"/>
    <w:rsid w:val="00AC3D67"/>
    <w:rsid w:val="00AC3EE2"/>
    <w:rsid w:val="00AC4057"/>
    <w:rsid w:val="00AC4059"/>
    <w:rsid w:val="00AC407D"/>
    <w:rsid w:val="00AC414A"/>
    <w:rsid w:val="00AC421B"/>
    <w:rsid w:val="00AC42E6"/>
    <w:rsid w:val="00AC440A"/>
    <w:rsid w:val="00AC4621"/>
    <w:rsid w:val="00AC46CE"/>
    <w:rsid w:val="00AC4A7B"/>
    <w:rsid w:val="00AC4B54"/>
    <w:rsid w:val="00AC4B76"/>
    <w:rsid w:val="00AC4CA5"/>
    <w:rsid w:val="00AC4CBC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D82"/>
    <w:rsid w:val="00AC5E6C"/>
    <w:rsid w:val="00AC5EC0"/>
    <w:rsid w:val="00AC5F91"/>
    <w:rsid w:val="00AC5FCA"/>
    <w:rsid w:val="00AC5FEE"/>
    <w:rsid w:val="00AC6016"/>
    <w:rsid w:val="00AC6019"/>
    <w:rsid w:val="00AC606D"/>
    <w:rsid w:val="00AC60CC"/>
    <w:rsid w:val="00AC6186"/>
    <w:rsid w:val="00AC6384"/>
    <w:rsid w:val="00AC63FC"/>
    <w:rsid w:val="00AC64A6"/>
    <w:rsid w:val="00AC6564"/>
    <w:rsid w:val="00AC6630"/>
    <w:rsid w:val="00AC68B8"/>
    <w:rsid w:val="00AC6B63"/>
    <w:rsid w:val="00AC6CAD"/>
    <w:rsid w:val="00AC6CE5"/>
    <w:rsid w:val="00AC6D6E"/>
    <w:rsid w:val="00AC6DCE"/>
    <w:rsid w:val="00AC6F43"/>
    <w:rsid w:val="00AC6F68"/>
    <w:rsid w:val="00AC6F99"/>
    <w:rsid w:val="00AC707E"/>
    <w:rsid w:val="00AC70A9"/>
    <w:rsid w:val="00AC742A"/>
    <w:rsid w:val="00AC747C"/>
    <w:rsid w:val="00AC750E"/>
    <w:rsid w:val="00AC762F"/>
    <w:rsid w:val="00AC78E4"/>
    <w:rsid w:val="00AC7919"/>
    <w:rsid w:val="00AC7A21"/>
    <w:rsid w:val="00AC7A2A"/>
    <w:rsid w:val="00AC7BE9"/>
    <w:rsid w:val="00AC7C2F"/>
    <w:rsid w:val="00AC7D74"/>
    <w:rsid w:val="00AC7DD9"/>
    <w:rsid w:val="00AC7E47"/>
    <w:rsid w:val="00AC7FDB"/>
    <w:rsid w:val="00AD009F"/>
    <w:rsid w:val="00AD00BF"/>
    <w:rsid w:val="00AD0109"/>
    <w:rsid w:val="00AD01F0"/>
    <w:rsid w:val="00AD053D"/>
    <w:rsid w:val="00AD05D9"/>
    <w:rsid w:val="00AD07C2"/>
    <w:rsid w:val="00AD0A30"/>
    <w:rsid w:val="00AD0ADE"/>
    <w:rsid w:val="00AD0BF8"/>
    <w:rsid w:val="00AD0C96"/>
    <w:rsid w:val="00AD0CC1"/>
    <w:rsid w:val="00AD10DA"/>
    <w:rsid w:val="00AD10E0"/>
    <w:rsid w:val="00AD12D3"/>
    <w:rsid w:val="00AD145E"/>
    <w:rsid w:val="00AD1479"/>
    <w:rsid w:val="00AD179B"/>
    <w:rsid w:val="00AD1837"/>
    <w:rsid w:val="00AD1964"/>
    <w:rsid w:val="00AD19F4"/>
    <w:rsid w:val="00AD1A49"/>
    <w:rsid w:val="00AD1B30"/>
    <w:rsid w:val="00AD1BDB"/>
    <w:rsid w:val="00AD1FAC"/>
    <w:rsid w:val="00AD1FB4"/>
    <w:rsid w:val="00AD235D"/>
    <w:rsid w:val="00AD237A"/>
    <w:rsid w:val="00AD2664"/>
    <w:rsid w:val="00AD283E"/>
    <w:rsid w:val="00AD2DCF"/>
    <w:rsid w:val="00AD31D1"/>
    <w:rsid w:val="00AD3249"/>
    <w:rsid w:val="00AD33C8"/>
    <w:rsid w:val="00AD3590"/>
    <w:rsid w:val="00AD36A0"/>
    <w:rsid w:val="00AD37A9"/>
    <w:rsid w:val="00AD382A"/>
    <w:rsid w:val="00AD39F3"/>
    <w:rsid w:val="00AD3A8C"/>
    <w:rsid w:val="00AD3AA6"/>
    <w:rsid w:val="00AD3BF6"/>
    <w:rsid w:val="00AD3C67"/>
    <w:rsid w:val="00AD3D01"/>
    <w:rsid w:val="00AD3FCF"/>
    <w:rsid w:val="00AD41FD"/>
    <w:rsid w:val="00AD4521"/>
    <w:rsid w:val="00AD47EA"/>
    <w:rsid w:val="00AD4AB4"/>
    <w:rsid w:val="00AD4DD3"/>
    <w:rsid w:val="00AD4E96"/>
    <w:rsid w:val="00AD4EE7"/>
    <w:rsid w:val="00AD5158"/>
    <w:rsid w:val="00AD5447"/>
    <w:rsid w:val="00AD54C9"/>
    <w:rsid w:val="00AD5693"/>
    <w:rsid w:val="00AD58A3"/>
    <w:rsid w:val="00AD5925"/>
    <w:rsid w:val="00AD5965"/>
    <w:rsid w:val="00AD59C7"/>
    <w:rsid w:val="00AD5A23"/>
    <w:rsid w:val="00AD5B17"/>
    <w:rsid w:val="00AD5B30"/>
    <w:rsid w:val="00AD5C06"/>
    <w:rsid w:val="00AD5DA6"/>
    <w:rsid w:val="00AD5E92"/>
    <w:rsid w:val="00AD5EED"/>
    <w:rsid w:val="00AD5F5D"/>
    <w:rsid w:val="00AD600C"/>
    <w:rsid w:val="00AD60BB"/>
    <w:rsid w:val="00AD611A"/>
    <w:rsid w:val="00AD62A5"/>
    <w:rsid w:val="00AD6408"/>
    <w:rsid w:val="00AD643B"/>
    <w:rsid w:val="00AD64D4"/>
    <w:rsid w:val="00AD687D"/>
    <w:rsid w:val="00AD6884"/>
    <w:rsid w:val="00AD6903"/>
    <w:rsid w:val="00AD699F"/>
    <w:rsid w:val="00AD6A0A"/>
    <w:rsid w:val="00AD6D2E"/>
    <w:rsid w:val="00AD6D8F"/>
    <w:rsid w:val="00AD6E0B"/>
    <w:rsid w:val="00AD6EE8"/>
    <w:rsid w:val="00AD7152"/>
    <w:rsid w:val="00AD71B8"/>
    <w:rsid w:val="00AD71DB"/>
    <w:rsid w:val="00AD72A3"/>
    <w:rsid w:val="00AD72F6"/>
    <w:rsid w:val="00AD736D"/>
    <w:rsid w:val="00AD7484"/>
    <w:rsid w:val="00AD751B"/>
    <w:rsid w:val="00AD759A"/>
    <w:rsid w:val="00AD77E0"/>
    <w:rsid w:val="00AD7A39"/>
    <w:rsid w:val="00AD7AB6"/>
    <w:rsid w:val="00AD7B01"/>
    <w:rsid w:val="00AD7D57"/>
    <w:rsid w:val="00AD7DED"/>
    <w:rsid w:val="00AE0331"/>
    <w:rsid w:val="00AE03D0"/>
    <w:rsid w:val="00AE0403"/>
    <w:rsid w:val="00AE0537"/>
    <w:rsid w:val="00AE065E"/>
    <w:rsid w:val="00AE08C8"/>
    <w:rsid w:val="00AE0970"/>
    <w:rsid w:val="00AE099C"/>
    <w:rsid w:val="00AE0B0E"/>
    <w:rsid w:val="00AE0B5D"/>
    <w:rsid w:val="00AE0D60"/>
    <w:rsid w:val="00AE0F32"/>
    <w:rsid w:val="00AE10EC"/>
    <w:rsid w:val="00AE11FE"/>
    <w:rsid w:val="00AE12C1"/>
    <w:rsid w:val="00AE1310"/>
    <w:rsid w:val="00AE139C"/>
    <w:rsid w:val="00AE1425"/>
    <w:rsid w:val="00AE14CF"/>
    <w:rsid w:val="00AE163A"/>
    <w:rsid w:val="00AE1641"/>
    <w:rsid w:val="00AE1713"/>
    <w:rsid w:val="00AE1729"/>
    <w:rsid w:val="00AE1783"/>
    <w:rsid w:val="00AE18D9"/>
    <w:rsid w:val="00AE18FD"/>
    <w:rsid w:val="00AE1B7F"/>
    <w:rsid w:val="00AE1C68"/>
    <w:rsid w:val="00AE1CAC"/>
    <w:rsid w:val="00AE1CF1"/>
    <w:rsid w:val="00AE1D1B"/>
    <w:rsid w:val="00AE1ED4"/>
    <w:rsid w:val="00AE1F0F"/>
    <w:rsid w:val="00AE234D"/>
    <w:rsid w:val="00AE2390"/>
    <w:rsid w:val="00AE245E"/>
    <w:rsid w:val="00AE246A"/>
    <w:rsid w:val="00AE2533"/>
    <w:rsid w:val="00AE2547"/>
    <w:rsid w:val="00AE2672"/>
    <w:rsid w:val="00AE269E"/>
    <w:rsid w:val="00AE2757"/>
    <w:rsid w:val="00AE27CD"/>
    <w:rsid w:val="00AE2896"/>
    <w:rsid w:val="00AE2A43"/>
    <w:rsid w:val="00AE2B38"/>
    <w:rsid w:val="00AE2C31"/>
    <w:rsid w:val="00AE2C8D"/>
    <w:rsid w:val="00AE2CA9"/>
    <w:rsid w:val="00AE2D4E"/>
    <w:rsid w:val="00AE2DF3"/>
    <w:rsid w:val="00AE2F2D"/>
    <w:rsid w:val="00AE2FCD"/>
    <w:rsid w:val="00AE3216"/>
    <w:rsid w:val="00AE32FC"/>
    <w:rsid w:val="00AE33EA"/>
    <w:rsid w:val="00AE3709"/>
    <w:rsid w:val="00AE370A"/>
    <w:rsid w:val="00AE371B"/>
    <w:rsid w:val="00AE3794"/>
    <w:rsid w:val="00AE387C"/>
    <w:rsid w:val="00AE3934"/>
    <w:rsid w:val="00AE3B2F"/>
    <w:rsid w:val="00AE3D98"/>
    <w:rsid w:val="00AE3E6F"/>
    <w:rsid w:val="00AE3EF9"/>
    <w:rsid w:val="00AE4103"/>
    <w:rsid w:val="00AE42DF"/>
    <w:rsid w:val="00AE4559"/>
    <w:rsid w:val="00AE464D"/>
    <w:rsid w:val="00AE4674"/>
    <w:rsid w:val="00AE4788"/>
    <w:rsid w:val="00AE47E1"/>
    <w:rsid w:val="00AE47E8"/>
    <w:rsid w:val="00AE4910"/>
    <w:rsid w:val="00AE496B"/>
    <w:rsid w:val="00AE4B2B"/>
    <w:rsid w:val="00AE4B88"/>
    <w:rsid w:val="00AE4BFF"/>
    <w:rsid w:val="00AE4C2D"/>
    <w:rsid w:val="00AE4C5E"/>
    <w:rsid w:val="00AE4CC1"/>
    <w:rsid w:val="00AE4F69"/>
    <w:rsid w:val="00AE5071"/>
    <w:rsid w:val="00AE50AE"/>
    <w:rsid w:val="00AE55B4"/>
    <w:rsid w:val="00AE59C4"/>
    <w:rsid w:val="00AE59E6"/>
    <w:rsid w:val="00AE5B16"/>
    <w:rsid w:val="00AE5B5A"/>
    <w:rsid w:val="00AE5B62"/>
    <w:rsid w:val="00AE5EF8"/>
    <w:rsid w:val="00AE5F84"/>
    <w:rsid w:val="00AE5FA4"/>
    <w:rsid w:val="00AE60D4"/>
    <w:rsid w:val="00AE60F4"/>
    <w:rsid w:val="00AE6157"/>
    <w:rsid w:val="00AE615B"/>
    <w:rsid w:val="00AE62C0"/>
    <w:rsid w:val="00AE6537"/>
    <w:rsid w:val="00AE65A1"/>
    <w:rsid w:val="00AE66A2"/>
    <w:rsid w:val="00AE66C3"/>
    <w:rsid w:val="00AE67F3"/>
    <w:rsid w:val="00AE6CEC"/>
    <w:rsid w:val="00AE710A"/>
    <w:rsid w:val="00AE7137"/>
    <w:rsid w:val="00AE71DB"/>
    <w:rsid w:val="00AE7249"/>
    <w:rsid w:val="00AE72D3"/>
    <w:rsid w:val="00AE737F"/>
    <w:rsid w:val="00AE75F0"/>
    <w:rsid w:val="00AE7611"/>
    <w:rsid w:val="00AE7760"/>
    <w:rsid w:val="00AE7783"/>
    <w:rsid w:val="00AE781B"/>
    <w:rsid w:val="00AE7827"/>
    <w:rsid w:val="00AE7A1A"/>
    <w:rsid w:val="00AE7F23"/>
    <w:rsid w:val="00AE7F63"/>
    <w:rsid w:val="00AF0439"/>
    <w:rsid w:val="00AF04DF"/>
    <w:rsid w:val="00AF06A6"/>
    <w:rsid w:val="00AF06B7"/>
    <w:rsid w:val="00AF06EB"/>
    <w:rsid w:val="00AF09BB"/>
    <w:rsid w:val="00AF0A0E"/>
    <w:rsid w:val="00AF0EA7"/>
    <w:rsid w:val="00AF0F61"/>
    <w:rsid w:val="00AF0F99"/>
    <w:rsid w:val="00AF1073"/>
    <w:rsid w:val="00AF10D5"/>
    <w:rsid w:val="00AF11F7"/>
    <w:rsid w:val="00AF13D9"/>
    <w:rsid w:val="00AF153C"/>
    <w:rsid w:val="00AF1709"/>
    <w:rsid w:val="00AF1A2F"/>
    <w:rsid w:val="00AF1A6E"/>
    <w:rsid w:val="00AF2553"/>
    <w:rsid w:val="00AF2698"/>
    <w:rsid w:val="00AF2A54"/>
    <w:rsid w:val="00AF2B47"/>
    <w:rsid w:val="00AF306A"/>
    <w:rsid w:val="00AF313C"/>
    <w:rsid w:val="00AF318C"/>
    <w:rsid w:val="00AF3481"/>
    <w:rsid w:val="00AF349E"/>
    <w:rsid w:val="00AF34CF"/>
    <w:rsid w:val="00AF34D2"/>
    <w:rsid w:val="00AF3581"/>
    <w:rsid w:val="00AF3867"/>
    <w:rsid w:val="00AF3970"/>
    <w:rsid w:val="00AF3A73"/>
    <w:rsid w:val="00AF3AB0"/>
    <w:rsid w:val="00AF3AD4"/>
    <w:rsid w:val="00AF3B64"/>
    <w:rsid w:val="00AF3C24"/>
    <w:rsid w:val="00AF3D71"/>
    <w:rsid w:val="00AF3E9C"/>
    <w:rsid w:val="00AF4134"/>
    <w:rsid w:val="00AF4388"/>
    <w:rsid w:val="00AF447A"/>
    <w:rsid w:val="00AF4503"/>
    <w:rsid w:val="00AF45DE"/>
    <w:rsid w:val="00AF49CF"/>
    <w:rsid w:val="00AF4A0F"/>
    <w:rsid w:val="00AF4E4D"/>
    <w:rsid w:val="00AF4FAB"/>
    <w:rsid w:val="00AF4FD6"/>
    <w:rsid w:val="00AF5253"/>
    <w:rsid w:val="00AF5395"/>
    <w:rsid w:val="00AF5397"/>
    <w:rsid w:val="00AF53B0"/>
    <w:rsid w:val="00AF54F4"/>
    <w:rsid w:val="00AF5506"/>
    <w:rsid w:val="00AF55E7"/>
    <w:rsid w:val="00AF5659"/>
    <w:rsid w:val="00AF5877"/>
    <w:rsid w:val="00AF5C6D"/>
    <w:rsid w:val="00AF6105"/>
    <w:rsid w:val="00AF61B0"/>
    <w:rsid w:val="00AF61F3"/>
    <w:rsid w:val="00AF622A"/>
    <w:rsid w:val="00AF6384"/>
    <w:rsid w:val="00AF6463"/>
    <w:rsid w:val="00AF64E4"/>
    <w:rsid w:val="00AF650F"/>
    <w:rsid w:val="00AF6541"/>
    <w:rsid w:val="00AF6547"/>
    <w:rsid w:val="00AF6690"/>
    <w:rsid w:val="00AF674C"/>
    <w:rsid w:val="00AF690B"/>
    <w:rsid w:val="00AF69A1"/>
    <w:rsid w:val="00AF69AA"/>
    <w:rsid w:val="00AF6CBF"/>
    <w:rsid w:val="00AF6D56"/>
    <w:rsid w:val="00AF6EED"/>
    <w:rsid w:val="00AF6F0F"/>
    <w:rsid w:val="00AF6F4E"/>
    <w:rsid w:val="00AF7149"/>
    <w:rsid w:val="00AF71C2"/>
    <w:rsid w:val="00AF738B"/>
    <w:rsid w:val="00AF7405"/>
    <w:rsid w:val="00AF7455"/>
    <w:rsid w:val="00AF7473"/>
    <w:rsid w:val="00AF7569"/>
    <w:rsid w:val="00AF7746"/>
    <w:rsid w:val="00AF778B"/>
    <w:rsid w:val="00AF79FC"/>
    <w:rsid w:val="00AF7A55"/>
    <w:rsid w:val="00AF7C55"/>
    <w:rsid w:val="00AF7DAC"/>
    <w:rsid w:val="00AF7ED0"/>
    <w:rsid w:val="00B001A6"/>
    <w:rsid w:val="00B001A9"/>
    <w:rsid w:val="00B0023B"/>
    <w:rsid w:val="00B00265"/>
    <w:rsid w:val="00B00943"/>
    <w:rsid w:val="00B00F22"/>
    <w:rsid w:val="00B00F8F"/>
    <w:rsid w:val="00B00F91"/>
    <w:rsid w:val="00B01013"/>
    <w:rsid w:val="00B0107C"/>
    <w:rsid w:val="00B01142"/>
    <w:rsid w:val="00B01274"/>
    <w:rsid w:val="00B01389"/>
    <w:rsid w:val="00B013A1"/>
    <w:rsid w:val="00B01590"/>
    <w:rsid w:val="00B01620"/>
    <w:rsid w:val="00B0174D"/>
    <w:rsid w:val="00B01A1A"/>
    <w:rsid w:val="00B01BCF"/>
    <w:rsid w:val="00B01D8A"/>
    <w:rsid w:val="00B01EC1"/>
    <w:rsid w:val="00B021D2"/>
    <w:rsid w:val="00B0227B"/>
    <w:rsid w:val="00B0233E"/>
    <w:rsid w:val="00B0246D"/>
    <w:rsid w:val="00B0259C"/>
    <w:rsid w:val="00B027A9"/>
    <w:rsid w:val="00B02871"/>
    <w:rsid w:val="00B0291F"/>
    <w:rsid w:val="00B02B8F"/>
    <w:rsid w:val="00B02D2B"/>
    <w:rsid w:val="00B02E88"/>
    <w:rsid w:val="00B02F72"/>
    <w:rsid w:val="00B02F90"/>
    <w:rsid w:val="00B03052"/>
    <w:rsid w:val="00B03053"/>
    <w:rsid w:val="00B03071"/>
    <w:rsid w:val="00B03072"/>
    <w:rsid w:val="00B03090"/>
    <w:rsid w:val="00B031C0"/>
    <w:rsid w:val="00B03614"/>
    <w:rsid w:val="00B0368C"/>
    <w:rsid w:val="00B03695"/>
    <w:rsid w:val="00B037E7"/>
    <w:rsid w:val="00B0386A"/>
    <w:rsid w:val="00B03997"/>
    <w:rsid w:val="00B039D2"/>
    <w:rsid w:val="00B039FD"/>
    <w:rsid w:val="00B03C81"/>
    <w:rsid w:val="00B040A7"/>
    <w:rsid w:val="00B0410A"/>
    <w:rsid w:val="00B04473"/>
    <w:rsid w:val="00B046FC"/>
    <w:rsid w:val="00B047D7"/>
    <w:rsid w:val="00B04A22"/>
    <w:rsid w:val="00B04ABC"/>
    <w:rsid w:val="00B04B7B"/>
    <w:rsid w:val="00B04C64"/>
    <w:rsid w:val="00B04C6B"/>
    <w:rsid w:val="00B04DF3"/>
    <w:rsid w:val="00B0517A"/>
    <w:rsid w:val="00B0520C"/>
    <w:rsid w:val="00B0534D"/>
    <w:rsid w:val="00B05553"/>
    <w:rsid w:val="00B05594"/>
    <w:rsid w:val="00B05811"/>
    <w:rsid w:val="00B05C10"/>
    <w:rsid w:val="00B06072"/>
    <w:rsid w:val="00B063C7"/>
    <w:rsid w:val="00B065B3"/>
    <w:rsid w:val="00B066C6"/>
    <w:rsid w:val="00B06761"/>
    <w:rsid w:val="00B06789"/>
    <w:rsid w:val="00B0696E"/>
    <w:rsid w:val="00B0698B"/>
    <w:rsid w:val="00B06DE6"/>
    <w:rsid w:val="00B07056"/>
    <w:rsid w:val="00B07191"/>
    <w:rsid w:val="00B072B3"/>
    <w:rsid w:val="00B072D6"/>
    <w:rsid w:val="00B075C6"/>
    <w:rsid w:val="00B076AA"/>
    <w:rsid w:val="00B07863"/>
    <w:rsid w:val="00B07925"/>
    <w:rsid w:val="00B0797B"/>
    <w:rsid w:val="00B07B82"/>
    <w:rsid w:val="00B07C5C"/>
    <w:rsid w:val="00B07E18"/>
    <w:rsid w:val="00B07E4F"/>
    <w:rsid w:val="00B07EA0"/>
    <w:rsid w:val="00B07EE9"/>
    <w:rsid w:val="00B10096"/>
    <w:rsid w:val="00B10129"/>
    <w:rsid w:val="00B10174"/>
    <w:rsid w:val="00B10397"/>
    <w:rsid w:val="00B104F0"/>
    <w:rsid w:val="00B10622"/>
    <w:rsid w:val="00B1074C"/>
    <w:rsid w:val="00B10A7D"/>
    <w:rsid w:val="00B10BBF"/>
    <w:rsid w:val="00B10BF5"/>
    <w:rsid w:val="00B10C7C"/>
    <w:rsid w:val="00B10C8C"/>
    <w:rsid w:val="00B10CB6"/>
    <w:rsid w:val="00B10D1A"/>
    <w:rsid w:val="00B10D4B"/>
    <w:rsid w:val="00B10DCE"/>
    <w:rsid w:val="00B10E71"/>
    <w:rsid w:val="00B10EA8"/>
    <w:rsid w:val="00B11385"/>
    <w:rsid w:val="00B11457"/>
    <w:rsid w:val="00B114A3"/>
    <w:rsid w:val="00B114B0"/>
    <w:rsid w:val="00B115F8"/>
    <w:rsid w:val="00B11663"/>
    <w:rsid w:val="00B11706"/>
    <w:rsid w:val="00B11736"/>
    <w:rsid w:val="00B11770"/>
    <w:rsid w:val="00B11881"/>
    <w:rsid w:val="00B11E17"/>
    <w:rsid w:val="00B120EB"/>
    <w:rsid w:val="00B1214A"/>
    <w:rsid w:val="00B121EB"/>
    <w:rsid w:val="00B1220B"/>
    <w:rsid w:val="00B1224D"/>
    <w:rsid w:val="00B12278"/>
    <w:rsid w:val="00B12511"/>
    <w:rsid w:val="00B125C2"/>
    <w:rsid w:val="00B125FE"/>
    <w:rsid w:val="00B1283A"/>
    <w:rsid w:val="00B12B38"/>
    <w:rsid w:val="00B12DC8"/>
    <w:rsid w:val="00B12DDD"/>
    <w:rsid w:val="00B130CD"/>
    <w:rsid w:val="00B131C0"/>
    <w:rsid w:val="00B131FD"/>
    <w:rsid w:val="00B132FD"/>
    <w:rsid w:val="00B133AD"/>
    <w:rsid w:val="00B133D4"/>
    <w:rsid w:val="00B1347B"/>
    <w:rsid w:val="00B1347D"/>
    <w:rsid w:val="00B1348C"/>
    <w:rsid w:val="00B13617"/>
    <w:rsid w:val="00B13644"/>
    <w:rsid w:val="00B13665"/>
    <w:rsid w:val="00B137F6"/>
    <w:rsid w:val="00B13C28"/>
    <w:rsid w:val="00B13DF9"/>
    <w:rsid w:val="00B13FDC"/>
    <w:rsid w:val="00B14062"/>
    <w:rsid w:val="00B14161"/>
    <w:rsid w:val="00B14575"/>
    <w:rsid w:val="00B14631"/>
    <w:rsid w:val="00B146D8"/>
    <w:rsid w:val="00B1470E"/>
    <w:rsid w:val="00B14743"/>
    <w:rsid w:val="00B14952"/>
    <w:rsid w:val="00B149DE"/>
    <w:rsid w:val="00B14A47"/>
    <w:rsid w:val="00B14A99"/>
    <w:rsid w:val="00B14B56"/>
    <w:rsid w:val="00B14C9B"/>
    <w:rsid w:val="00B15348"/>
    <w:rsid w:val="00B15520"/>
    <w:rsid w:val="00B158B5"/>
    <w:rsid w:val="00B158E3"/>
    <w:rsid w:val="00B1590B"/>
    <w:rsid w:val="00B15B99"/>
    <w:rsid w:val="00B15C7F"/>
    <w:rsid w:val="00B15D47"/>
    <w:rsid w:val="00B15EBC"/>
    <w:rsid w:val="00B1609F"/>
    <w:rsid w:val="00B16136"/>
    <w:rsid w:val="00B1618E"/>
    <w:rsid w:val="00B162A4"/>
    <w:rsid w:val="00B163E2"/>
    <w:rsid w:val="00B16453"/>
    <w:rsid w:val="00B164E2"/>
    <w:rsid w:val="00B16599"/>
    <w:rsid w:val="00B16751"/>
    <w:rsid w:val="00B168C8"/>
    <w:rsid w:val="00B16A35"/>
    <w:rsid w:val="00B16B72"/>
    <w:rsid w:val="00B16DFE"/>
    <w:rsid w:val="00B16E51"/>
    <w:rsid w:val="00B16E97"/>
    <w:rsid w:val="00B16EA8"/>
    <w:rsid w:val="00B16EB0"/>
    <w:rsid w:val="00B16FA7"/>
    <w:rsid w:val="00B17033"/>
    <w:rsid w:val="00B17043"/>
    <w:rsid w:val="00B1717C"/>
    <w:rsid w:val="00B171C7"/>
    <w:rsid w:val="00B17297"/>
    <w:rsid w:val="00B17399"/>
    <w:rsid w:val="00B17463"/>
    <w:rsid w:val="00B1764E"/>
    <w:rsid w:val="00B176BF"/>
    <w:rsid w:val="00B17767"/>
    <w:rsid w:val="00B178C9"/>
    <w:rsid w:val="00B178CE"/>
    <w:rsid w:val="00B17971"/>
    <w:rsid w:val="00B179DC"/>
    <w:rsid w:val="00B17B50"/>
    <w:rsid w:val="00B17C12"/>
    <w:rsid w:val="00B17C45"/>
    <w:rsid w:val="00B17F09"/>
    <w:rsid w:val="00B200C5"/>
    <w:rsid w:val="00B2010D"/>
    <w:rsid w:val="00B20247"/>
    <w:rsid w:val="00B203A0"/>
    <w:rsid w:val="00B20493"/>
    <w:rsid w:val="00B20514"/>
    <w:rsid w:val="00B2054E"/>
    <w:rsid w:val="00B20569"/>
    <w:rsid w:val="00B2072F"/>
    <w:rsid w:val="00B20823"/>
    <w:rsid w:val="00B20829"/>
    <w:rsid w:val="00B2098B"/>
    <w:rsid w:val="00B2099B"/>
    <w:rsid w:val="00B209A8"/>
    <w:rsid w:val="00B20A67"/>
    <w:rsid w:val="00B20D3F"/>
    <w:rsid w:val="00B20E96"/>
    <w:rsid w:val="00B20ED5"/>
    <w:rsid w:val="00B20FF7"/>
    <w:rsid w:val="00B2101B"/>
    <w:rsid w:val="00B211D9"/>
    <w:rsid w:val="00B21226"/>
    <w:rsid w:val="00B2123E"/>
    <w:rsid w:val="00B21362"/>
    <w:rsid w:val="00B214D1"/>
    <w:rsid w:val="00B214D6"/>
    <w:rsid w:val="00B215C4"/>
    <w:rsid w:val="00B2177B"/>
    <w:rsid w:val="00B2179F"/>
    <w:rsid w:val="00B217AD"/>
    <w:rsid w:val="00B218D8"/>
    <w:rsid w:val="00B21988"/>
    <w:rsid w:val="00B21A46"/>
    <w:rsid w:val="00B21C7B"/>
    <w:rsid w:val="00B21EC9"/>
    <w:rsid w:val="00B21FFA"/>
    <w:rsid w:val="00B22038"/>
    <w:rsid w:val="00B223AB"/>
    <w:rsid w:val="00B2248E"/>
    <w:rsid w:val="00B2280A"/>
    <w:rsid w:val="00B229D7"/>
    <w:rsid w:val="00B22A4E"/>
    <w:rsid w:val="00B22BB2"/>
    <w:rsid w:val="00B22BCF"/>
    <w:rsid w:val="00B22BD7"/>
    <w:rsid w:val="00B22E81"/>
    <w:rsid w:val="00B22EC1"/>
    <w:rsid w:val="00B22EDA"/>
    <w:rsid w:val="00B22F66"/>
    <w:rsid w:val="00B2303C"/>
    <w:rsid w:val="00B23045"/>
    <w:rsid w:val="00B23348"/>
    <w:rsid w:val="00B23543"/>
    <w:rsid w:val="00B235D5"/>
    <w:rsid w:val="00B23676"/>
    <w:rsid w:val="00B237B9"/>
    <w:rsid w:val="00B23802"/>
    <w:rsid w:val="00B239FF"/>
    <w:rsid w:val="00B23B38"/>
    <w:rsid w:val="00B23D45"/>
    <w:rsid w:val="00B23D9D"/>
    <w:rsid w:val="00B23E4C"/>
    <w:rsid w:val="00B240A6"/>
    <w:rsid w:val="00B24128"/>
    <w:rsid w:val="00B2432A"/>
    <w:rsid w:val="00B2445C"/>
    <w:rsid w:val="00B24997"/>
    <w:rsid w:val="00B24BCE"/>
    <w:rsid w:val="00B2502D"/>
    <w:rsid w:val="00B25087"/>
    <w:rsid w:val="00B25342"/>
    <w:rsid w:val="00B2539A"/>
    <w:rsid w:val="00B254CF"/>
    <w:rsid w:val="00B257E4"/>
    <w:rsid w:val="00B25B06"/>
    <w:rsid w:val="00B25C35"/>
    <w:rsid w:val="00B25FD3"/>
    <w:rsid w:val="00B25FF5"/>
    <w:rsid w:val="00B26482"/>
    <w:rsid w:val="00B265EE"/>
    <w:rsid w:val="00B2672E"/>
    <w:rsid w:val="00B2680C"/>
    <w:rsid w:val="00B26833"/>
    <w:rsid w:val="00B26835"/>
    <w:rsid w:val="00B26909"/>
    <w:rsid w:val="00B269B2"/>
    <w:rsid w:val="00B269D0"/>
    <w:rsid w:val="00B26A10"/>
    <w:rsid w:val="00B26A48"/>
    <w:rsid w:val="00B26AD1"/>
    <w:rsid w:val="00B26D39"/>
    <w:rsid w:val="00B26E99"/>
    <w:rsid w:val="00B26F08"/>
    <w:rsid w:val="00B27252"/>
    <w:rsid w:val="00B276FA"/>
    <w:rsid w:val="00B277AD"/>
    <w:rsid w:val="00B277C0"/>
    <w:rsid w:val="00B278A1"/>
    <w:rsid w:val="00B279AB"/>
    <w:rsid w:val="00B27A5A"/>
    <w:rsid w:val="00B27B4C"/>
    <w:rsid w:val="00B27BB3"/>
    <w:rsid w:val="00B27C62"/>
    <w:rsid w:val="00B27DF1"/>
    <w:rsid w:val="00B27F0D"/>
    <w:rsid w:val="00B27F63"/>
    <w:rsid w:val="00B27FE5"/>
    <w:rsid w:val="00B3005D"/>
    <w:rsid w:val="00B303F2"/>
    <w:rsid w:val="00B3042D"/>
    <w:rsid w:val="00B305D7"/>
    <w:rsid w:val="00B305EC"/>
    <w:rsid w:val="00B306CC"/>
    <w:rsid w:val="00B3073C"/>
    <w:rsid w:val="00B3094D"/>
    <w:rsid w:val="00B30BFB"/>
    <w:rsid w:val="00B30E8E"/>
    <w:rsid w:val="00B30F10"/>
    <w:rsid w:val="00B31076"/>
    <w:rsid w:val="00B31092"/>
    <w:rsid w:val="00B310B1"/>
    <w:rsid w:val="00B31232"/>
    <w:rsid w:val="00B31398"/>
    <w:rsid w:val="00B313B6"/>
    <w:rsid w:val="00B31470"/>
    <w:rsid w:val="00B3149C"/>
    <w:rsid w:val="00B316C6"/>
    <w:rsid w:val="00B3170F"/>
    <w:rsid w:val="00B317D9"/>
    <w:rsid w:val="00B3195D"/>
    <w:rsid w:val="00B319A0"/>
    <w:rsid w:val="00B319D0"/>
    <w:rsid w:val="00B31A1C"/>
    <w:rsid w:val="00B31A1E"/>
    <w:rsid w:val="00B31C6C"/>
    <w:rsid w:val="00B31C73"/>
    <w:rsid w:val="00B31D9B"/>
    <w:rsid w:val="00B31E9E"/>
    <w:rsid w:val="00B31EDB"/>
    <w:rsid w:val="00B3203D"/>
    <w:rsid w:val="00B32044"/>
    <w:rsid w:val="00B320C8"/>
    <w:rsid w:val="00B3259E"/>
    <w:rsid w:val="00B325EA"/>
    <w:rsid w:val="00B327CF"/>
    <w:rsid w:val="00B327E6"/>
    <w:rsid w:val="00B32A09"/>
    <w:rsid w:val="00B32EDE"/>
    <w:rsid w:val="00B32F3E"/>
    <w:rsid w:val="00B3304B"/>
    <w:rsid w:val="00B33193"/>
    <w:rsid w:val="00B33373"/>
    <w:rsid w:val="00B334E8"/>
    <w:rsid w:val="00B337FE"/>
    <w:rsid w:val="00B33ACF"/>
    <w:rsid w:val="00B33BFF"/>
    <w:rsid w:val="00B33C2B"/>
    <w:rsid w:val="00B33C6E"/>
    <w:rsid w:val="00B33F0B"/>
    <w:rsid w:val="00B33F45"/>
    <w:rsid w:val="00B340CF"/>
    <w:rsid w:val="00B3417E"/>
    <w:rsid w:val="00B3423B"/>
    <w:rsid w:val="00B34325"/>
    <w:rsid w:val="00B3441D"/>
    <w:rsid w:val="00B344E4"/>
    <w:rsid w:val="00B345EF"/>
    <w:rsid w:val="00B3478A"/>
    <w:rsid w:val="00B3489B"/>
    <w:rsid w:val="00B348AC"/>
    <w:rsid w:val="00B34C9A"/>
    <w:rsid w:val="00B34E04"/>
    <w:rsid w:val="00B34E53"/>
    <w:rsid w:val="00B34EBA"/>
    <w:rsid w:val="00B34F5C"/>
    <w:rsid w:val="00B353FD"/>
    <w:rsid w:val="00B354CE"/>
    <w:rsid w:val="00B35557"/>
    <w:rsid w:val="00B35756"/>
    <w:rsid w:val="00B357C2"/>
    <w:rsid w:val="00B35ADB"/>
    <w:rsid w:val="00B35B1B"/>
    <w:rsid w:val="00B35B41"/>
    <w:rsid w:val="00B35BE8"/>
    <w:rsid w:val="00B35C09"/>
    <w:rsid w:val="00B35C67"/>
    <w:rsid w:val="00B35D50"/>
    <w:rsid w:val="00B35E71"/>
    <w:rsid w:val="00B36163"/>
    <w:rsid w:val="00B3662B"/>
    <w:rsid w:val="00B36786"/>
    <w:rsid w:val="00B36BC4"/>
    <w:rsid w:val="00B36DBC"/>
    <w:rsid w:val="00B36E9A"/>
    <w:rsid w:val="00B36EF5"/>
    <w:rsid w:val="00B36F68"/>
    <w:rsid w:val="00B36F9B"/>
    <w:rsid w:val="00B37183"/>
    <w:rsid w:val="00B371A9"/>
    <w:rsid w:val="00B371FC"/>
    <w:rsid w:val="00B37554"/>
    <w:rsid w:val="00B375F7"/>
    <w:rsid w:val="00B3783E"/>
    <w:rsid w:val="00B378C2"/>
    <w:rsid w:val="00B378F3"/>
    <w:rsid w:val="00B37A08"/>
    <w:rsid w:val="00B37AB2"/>
    <w:rsid w:val="00B37ADE"/>
    <w:rsid w:val="00B37B6B"/>
    <w:rsid w:val="00B37B7C"/>
    <w:rsid w:val="00B37BDB"/>
    <w:rsid w:val="00B37C2E"/>
    <w:rsid w:val="00B37EEE"/>
    <w:rsid w:val="00B4012D"/>
    <w:rsid w:val="00B4013A"/>
    <w:rsid w:val="00B40283"/>
    <w:rsid w:val="00B40378"/>
    <w:rsid w:val="00B4062D"/>
    <w:rsid w:val="00B40677"/>
    <w:rsid w:val="00B406BB"/>
    <w:rsid w:val="00B40796"/>
    <w:rsid w:val="00B4079E"/>
    <w:rsid w:val="00B40991"/>
    <w:rsid w:val="00B409D9"/>
    <w:rsid w:val="00B40AD4"/>
    <w:rsid w:val="00B40DED"/>
    <w:rsid w:val="00B40F2E"/>
    <w:rsid w:val="00B40F62"/>
    <w:rsid w:val="00B4149F"/>
    <w:rsid w:val="00B414E1"/>
    <w:rsid w:val="00B41645"/>
    <w:rsid w:val="00B4164E"/>
    <w:rsid w:val="00B41B83"/>
    <w:rsid w:val="00B41B9E"/>
    <w:rsid w:val="00B41F0F"/>
    <w:rsid w:val="00B41F72"/>
    <w:rsid w:val="00B41F92"/>
    <w:rsid w:val="00B41F96"/>
    <w:rsid w:val="00B42133"/>
    <w:rsid w:val="00B42265"/>
    <w:rsid w:val="00B4232D"/>
    <w:rsid w:val="00B4245B"/>
    <w:rsid w:val="00B425BB"/>
    <w:rsid w:val="00B426D7"/>
    <w:rsid w:val="00B42815"/>
    <w:rsid w:val="00B4287A"/>
    <w:rsid w:val="00B42A85"/>
    <w:rsid w:val="00B42B4B"/>
    <w:rsid w:val="00B42C74"/>
    <w:rsid w:val="00B42D5C"/>
    <w:rsid w:val="00B42DED"/>
    <w:rsid w:val="00B430D1"/>
    <w:rsid w:val="00B430F6"/>
    <w:rsid w:val="00B4337A"/>
    <w:rsid w:val="00B4354E"/>
    <w:rsid w:val="00B43BFF"/>
    <w:rsid w:val="00B43C1E"/>
    <w:rsid w:val="00B43CB5"/>
    <w:rsid w:val="00B43CDF"/>
    <w:rsid w:val="00B43EDF"/>
    <w:rsid w:val="00B43F27"/>
    <w:rsid w:val="00B441C7"/>
    <w:rsid w:val="00B445F3"/>
    <w:rsid w:val="00B44602"/>
    <w:rsid w:val="00B447DF"/>
    <w:rsid w:val="00B44A62"/>
    <w:rsid w:val="00B44ADE"/>
    <w:rsid w:val="00B44B06"/>
    <w:rsid w:val="00B44CD2"/>
    <w:rsid w:val="00B44E40"/>
    <w:rsid w:val="00B44E86"/>
    <w:rsid w:val="00B45012"/>
    <w:rsid w:val="00B451D5"/>
    <w:rsid w:val="00B4537C"/>
    <w:rsid w:val="00B454C6"/>
    <w:rsid w:val="00B454EC"/>
    <w:rsid w:val="00B456C6"/>
    <w:rsid w:val="00B45893"/>
    <w:rsid w:val="00B45A41"/>
    <w:rsid w:val="00B45B2E"/>
    <w:rsid w:val="00B45B3D"/>
    <w:rsid w:val="00B45C05"/>
    <w:rsid w:val="00B45C16"/>
    <w:rsid w:val="00B45C93"/>
    <w:rsid w:val="00B45DDB"/>
    <w:rsid w:val="00B45E3E"/>
    <w:rsid w:val="00B45ED3"/>
    <w:rsid w:val="00B46494"/>
    <w:rsid w:val="00B46834"/>
    <w:rsid w:val="00B4689A"/>
    <w:rsid w:val="00B46991"/>
    <w:rsid w:val="00B46B65"/>
    <w:rsid w:val="00B46CD7"/>
    <w:rsid w:val="00B46F6A"/>
    <w:rsid w:val="00B47060"/>
    <w:rsid w:val="00B470B8"/>
    <w:rsid w:val="00B4716F"/>
    <w:rsid w:val="00B471A3"/>
    <w:rsid w:val="00B4726A"/>
    <w:rsid w:val="00B47271"/>
    <w:rsid w:val="00B474D1"/>
    <w:rsid w:val="00B47519"/>
    <w:rsid w:val="00B476FA"/>
    <w:rsid w:val="00B478E8"/>
    <w:rsid w:val="00B47916"/>
    <w:rsid w:val="00B47A50"/>
    <w:rsid w:val="00B47BCA"/>
    <w:rsid w:val="00B47E2E"/>
    <w:rsid w:val="00B501D0"/>
    <w:rsid w:val="00B502E1"/>
    <w:rsid w:val="00B503FF"/>
    <w:rsid w:val="00B50413"/>
    <w:rsid w:val="00B504F2"/>
    <w:rsid w:val="00B5054D"/>
    <w:rsid w:val="00B505E5"/>
    <w:rsid w:val="00B50998"/>
    <w:rsid w:val="00B50BBF"/>
    <w:rsid w:val="00B50F73"/>
    <w:rsid w:val="00B51084"/>
    <w:rsid w:val="00B511C4"/>
    <w:rsid w:val="00B5137A"/>
    <w:rsid w:val="00B513E8"/>
    <w:rsid w:val="00B513EB"/>
    <w:rsid w:val="00B514FD"/>
    <w:rsid w:val="00B5168E"/>
    <w:rsid w:val="00B51804"/>
    <w:rsid w:val="00B519DC"/>
    <w:rsid w:val="00B51A37"/>
    <w:rsid w:val="00B51ABB"/>
    <w:rsid w:val="00B51CE6"/>
    <w:rsid w:val="00B51DF7"/>
    <w:rsid w:val="00B51EEE"/>
    <w:rsid w:val="00B52026"/>
    <w:rsid w:val="00B520FD"/>
    <w:rsid w:val="00B5249C"/>
    <w:rsid w:val="00B52517"/>
    <w:rsid w:val="00B525AA"/>
    <w:rsid w:val="00B52602"/>
    <w:rsid w:val="00B5261B"/>
    <w:rsid w:val="00B52663"/>
    <w:rsid w:val="00B526D7"/>
    <w:rsid w:val="00B52750"/>
    <w:rsid w:val="00B52838"/>
    <w:rsid w:val="00B5290B"/>
    <w:rsid w:val="00B52935"/>
    <w:rsid w:val="00B529A1"/>
    <w:rsid w:val="00B52B98"/>
    <w:rsid w:val="00B52C6B"/>
    <w:rsid w:val="00B52E9B"/>
    <w:rsid w:val="00B52F64"/>
    <w:rsid w:val="00B52FB1"/>
    <w:rsid w:val="00B52FF0"/>
    <w:rsid w:val="00B533A6"/>
    <w:rsid w:val="00B533DC"/>
    <w:rsid w:val="00B53405"/>
    <w:rsid w:val="00B5344A"/>
    <w:rsid w:val="00B53644"/>
    <w:rsid w:val="00B536A3"/>
    <w:rsid w:val="00B536B4"/>
    <w:rsid w:val="00B5375E"/>
    <w:rsid w:val="00B53854"/>
    <w:rsid w:val="00B538EA"/>
    <w:rsid w:val="00B53918"/>
    <w:rsid w:val="00B53D28"/>
    <w:rsid w:val="00B53D60"/>
    <w:rsid w:val="00B53EE8"/>
    <w:rsid w:val="00B540ED"/>
    <w:rsid w:val="00B54127"/>
    <w:rsid w:val="00B54214"/>
    <w:rsid w:val="00B5422C"/>
    <w:rsid w:val="00B54630"/>
    <w:rsid w:val="00B54AB1"/>
    <w:rsid w:val="00B54B85"/>
    <w:rsid w:val="00B54BB7"/>
    <w:rsid w:val="00B54C25"/>
    <w:rsid w:val="00B54C31"/>
    <w:rsid w:val="00B54CFE"/>
    <w:rsid w:val="00B54DD6"/>
    <w:rsid w:val="00B54F95"/>
    <w:rsid w:val="00B550A1"/>
    <w:rsid w:val="00B5513C"/>
    <w:rsid w:val="00B5523C"/>
    <w:rsid w:val="00B552E9"/>
    <w:rsid w:val="00B55523"/>
    <w:rsid w:val="00B5566C"/>
    <w:rsid w:val="00B5573E"/>
    <w:rsid w:val="00B55763"/>
    <w:rsid w:val="00B559BA"/>
    <w:rsid w:val="00B55B4F"/>
    <w:rsid w:val="00B55B67"/>
    <w:rsid w:val="00B55EEF"/>
    <w:rsid w:val="00B55F01"/>
    <w:rsid w:val="00B55F80"/>
    <w:rsid w:val="00B55F82"/>
    <w:rsid w:val="00B55FB1"/>
    <w:rsid w:val="00B55FB3"/>
    <w:rsid w:val="00B5615A"/>
    <w:rsid w:val="00B561ED"/>
    <w:rsid w:val="00B564D3"/>
    <w:rsid w:val="00B56627"/>
    <w:rsid w:val="00B5664A"/>
    <w:rsid w:val="00B566FC"/>
    <w:rsid w:val="00B569E7"/>
    <w:rsid w:val="00B56FCD"/>
    <w:rsid w:val="00B5719F"/>
    <w:rsid w:val="00B574EC"/>
    <w:rsid w:val="00B576D2"/>
    <w:rsid w:val="00B5791F"/>
    <w:rsid w:val="00B57968"/>
    <w:rsid w:val="00B57B4C"/>
    <w:rsid w:val="00B600E1"/>
    <w:rsid w:val="00B601E1"/>
    <w:rsid w:val="00B6028E"/>
    <w:rsid w:val="00B60531"/>
    <w:rsid w:val="00B6058E"/>
    <w:rsid w:val="00B605EA"/>
    <w:rsid w:val="00B606E5"/>
    <w:rsid w:val="00B60948"/>
    <w:rsid w:val="00B60A98"/>
    <w:rsid w:val="00B60BBD"/>
    <w:rsid w:val="00B60C39"/>
    <w:rsid w:val="00B60DD2"/>
    <w:rsid w:val="00B60E28"/>
    <w:rsid w:val="00B6126C"/>
    <w:rsid w:val="00B612BC"/>
    <w:rsid w:val="00B61340"/>
    <w:rsid w:val="00B61B80"/>
    <w:rsid w:val="00B61C2E"/>
    <w:rsid w:val="00B61DF7"/>
    <w:rsid w:val="00B61EAE"/>
    <w:rsid w:val="00B61ED9"/>
    <w:rsid w:val="00B61EFA"/>
    <w:rsid w:val="00B62255"/>
    <w:rsid w:val="00B622F9"/>
    <w:rsid w:val="00B62318"/>
    <w:rsid w:val="00B624DC"/>
    <w:rsid w:val="00B624F8"/>
    <w:rsid w:val="00B62843"/>
    <w:rsid w:val="00B62E44"/>
    <w:rsid w:val="00B63151"/>
    <w:rsid w:val="00B631E0"/>
    <w:rsid w:val="00B6325D"/>
    <w:rsid w:val="00B63304"/>
    <w:rsid w:val="00B6349C"/>
    <w:rsid w:val="00B6353E"/>
    <w:rsid w:val="00B63837"/>
    <w:rsid w:val="00B639F7"/>
    <w:rsid w:val="00B63AD2"/>
    <w:rsid w:val="00B63B25"/>
    <w:rsid w:val="00B63C5C"/>
    <w:rsid w:val="00B63EA7"/>
    <w:rsid w:val="00B63EC0"/>
    <w:rsid w:val="00B64209"/>
    <w:rsid w:val="00B64238"/>
    <w:rsid w:val="00B6433E"/>
    <w:rsid w:val="00B643A3"/>
    <w:rsid w:val="00B6459D"/>
    <w:rsid w:val="00B6470A"/>
    <w:rsid w:val="00B64769"/>
    <w:rsid w:val="00B6481C"/>
    <w:rsid w:val="00B64A76"/>
    <w:rsid w:val="00B64AD3"/>
    <w:rsid w:val="00B64AF1"/>
    <w:rsid w:val="00B64B13"/>
    <w:rsid w:val="00B64C26"/>
    <w:rsid w:val="00B64C91"/>
    <w:rsid w:val="00B64F55"/>
    <w:rsid w:val="00B650BE"/>
    <w:rsid w:val="00B65130"/>
    <w:rsid w:val="00B651D0"/>
    <w:rsid w:val="00B652DA"/>
    <w:rsid w:val="00B65515"/>
    <w:rsid w:val="00B655F1"/>
    <w:rsid w:val="00B657CE"/>
    <w:rsid w:val="00B65997"/>
    <w:rsid w:val="00B65A1D"/>
    <w:rsid w:val="00B65A27"/>
    <w:rsid w:val="00B65CCF"/>
    <w:rsid w:val="00B65EF6"/>
    <w:rsid w:val="00B65F78"/>
    <w:rsid w:val="00B660A6"/>
    <w:rsid w:val="00B660DE"/>
    <w:rsid w:val="00B661B0"/>
    <w:rsid w:val="00B6628C"/>
    <w:rsid w:val="00B6645E"/>
    <w:rsid w:val="00B664D4"/>
    <w:rsid w:val="00B66659"/>
    <w:rsid w:val="00B668BA"/>
    <w:rsid w:val="00B66948"/>
    <w:rsid w:val="00B66BBE"/>
    <w:rsid w:val="00B66D30"/>
    <w:rsid w:val="00B66F85"/>
    <w:rsid w:val="00B66FE5"/>
    <w:rsid w:val="00B66FEA"/>
    <w:rsid w:val="00B6718D"/>
    <w:rsid w:val="00B6735B"/>
    <w:rsid w:val="00B67386"/>
    <w:rsid w:val="00B673B3"/>
    <w:rsid w:val="00B674F4"/>
    <w:rsid w:val="00B6767E"/>
    <w:rsid w:val="00B678AD"/>
    <w:rsid w:val="00B67988"/>
    <w:rsid w:val="00B679D9"/>
    <w:rsid w:val="00B67A05"/>
    <w:rsid w:val="00B67B78"/>
    <w:rsid w:val="00B67C82"/>
    <w:rsid w:val="00B67D86"/>
    <w:rsid w:val="00B701BF"/>
    <w:rsid w:val="00B70346"/>
    <w:rsid w:val="00B7034D"/>
    <w:rsid w:val="00B70914"/>
    <w:rsid w:val="00B70C9C"/>
    <w:rsid w:val="00B70DEE"/>
    <w:rsid w:val="00B70E3F"/>
    <w:rsid w:val="00B7112C"/>
    <w:rsid w:val="00B711D2"/>
    <w:rsid w:val="00B7154D"/>
    <w:rsid w:val="00B7159A"/>
    <w:rsid w:val="00B715A6"/>
    <w:rsid w:val="00B71680"/>
    <w:rsid w:val="00B71754"/>
    <w:rsid w:val="00B71883"/>
    <w:rsid w:val="00B718E5"/>
    <w:rsid w:val="00B71B5A"/>
    <w:rsid w:val="00B71D14"/>
    <w:rsid w:val="00B71E1B"/>
    <w:rsid w:val="00B71EFE"/>
    <w:rsid w:val="00B720B3"/>
    <w:rsid w:val="00B723AB"/>
    <w:rsid w:val="00B72615"/>
    <w:rsid w:val="00B7274E"/>
    <w:rsid w:val="00B7277D"/>
    <w:rsid w:val="00B727F5"/>
    <w:rsid w:val="00B728B5"/>
    <w:rsid w:val="00B729E8"/>
    <w:rsid w:val="00B72AD9"/>
    <w:rsid w:val="00B72C68"/>
    <w:rsid w:val="00B72E4B"/>
    <w:rsid w:val="00B72EAD"/>
    <w:rsid w:val="00B73215"/>
    <w:rsid w:val="00B73611"/>
    <w:rsid w:val="00B736C3"/>
    <w:rsid w:val="00B738EE"/>
    <w:rsid w:val="00B73D85"/>
    <w:rsid w:val="00B73F30"/>
    <w:rsid w:val="00B73F4C"/>
    <w:rsid w:val="00B73F79"/>
    <w:rsid w:val="00B7409A"/>
    <w:rsid w:val="00B74143"/>
    <w:rsid w:val="00B7417D"/>
    <w:rsid w:val="00B742B2"/>
    <w:rsid w:val="00B74425"/>
    <w:rsid w:val="00B7474C"/>
    <w:rsid w:val="00B7494E"/>
    <w:rsid w:val="00B749AF"/>
    <w:rsid w:val="00B74A3A"/>
    <w:rsid w:val="00B74AEB"/>
    <w:rsid w:val="00B74B7A"/>
    <w:rsid w:val="00B74DD7"/>
    <w:rsid w:val="00B74EB4"/>
    <w:rsid w:val="00B74F20"/>
    <w:rsid w:val="00B750DD"/>
    <w:rsid w:val="00B752F7"/>
    <w:rsid w:val="00B7533C"/>
    <w:rsid w:val="00B75408"/>
    <w:rsid w:val="00B75444"/>
    <w:rsid w:val="00B754B5"/>
    <w:rsid w:val="00B755ED"/>
    <w:rsid w:val="00B75E85"/>
    <w:rsid w:val="00B760BA"/>
    <w:rsid w:val="00B7646A"/>
    <w:rsid w:val="00B764F7"/>
    <w:rsid w:val="00B765DB"/>
    <w:rsid w:val="00B767ED"/>
    <w:rsid w:val="00B76800"/>
    <w:rsid w:val="00B7682A"/>
    <w:rsid w:val="00B7688D"/>
    <w:rsid w:val="00B76941"/>
    <w:rsid w:val="00B769E7"/>
    <w:rsid w:val="00B76EC5"/>
    <w:rsid w:val="00B7708E"/>
    <w:rsid w:val="00B770A7"/>
    <w:rsid w:val="00B7716F"/>
    <w:rsid w:val="00B77209"/>
    <w:rsid w:val="00B7725B"/>
    <w:rsid w:val="00B77320"/>
    <w:rsid w:val="00B7732E"/>
    <w:rsid w:val="00B77393"/>
    <w:rsid w:val="00B774CF"/>
    <w:rsid w:val="00B77757"/>
    <w:rsid w:val="00B77825"/>
    <w:rsid w:val="00B77A42"/>
    <w:rsid w:val="00B77ABF"/>
    <w:rsid w:val="00B77B52"/>
    <w:rsid w:val="00B77CA0"/>
    <w:rsid w:val="00B77EB5"/>
    <w:rsid w:val="00B802DB"/>
    <w:rsid w:val="00B80416"/>
    <w:rsid w:val="00B805BD"/>
    <w:rsid w:val="00B805C2"/>
    <w:rsid w:val="00B806EA"/>
    <w:rsid w:val="00B80A48"/>
    <w:rsid w:val="00B80B5A"/>
    <w:rsid w:val="00B80C0B"/>
    <w:rsid w:val="00B80C20"/>
    <w:rsid w:val="00B80D0F"/>
    <w:rsid w:val="00B810C0"/>
    <w:rsid w:val="00B81147"/>
    <w:rsid w:val="00B81261"/>
    <w:rsid w:val="00B81287"/>
    <w:rsid w:val="00B812F3"/>
    <w:rsid w:val="00B814CF"/>
    <w:rsid w:val="00B81618"/>
    <w:rsid w:val="00B8188D"/>
    <w:rsid w:val="00B81915"/>
    <w:rsid w:val="00B81A6A"/>
    <w:rsid w:val="00B81BC9"/>
    <w:rsid w:val="00B81BF1"/>
    <w:rsid w:val="00B81E3D"/>
    <w:rsid w:val="00B81F09"/>
    <w:rsid w:val="00B81F6C"/>
    <w:rsid w:val="00B81F8A"/>
    <w:rsid w:val="00B82131"/>
    <w:rsid w:val="00B821CE"/>
    <w:rsid w:val="00B8229F"/>
    <w:rsid w:val="00B82426"/>
    <w:rsid w:val="00B825FE"/>
    <w:rsid w:val="00B8261A"/>
    <w:rsid w:val="00B82702"/>
    <w:rsid w:val="00B8279D"/>
    <w:rsid w:val="00B8294F"/>
    <w:rsid w:val="00B829AA"/>
    <w:rsid w:val="00B82D55"/>
    <w:rsid w:val="00B82DAD"/>
    <w:rsid w:val="00B82F9C"/>
    <w:rsid w:val="00B83062"/>
    <w:rsid w:val="00B831A3"/>
    <w:rsid w:val="00B834CC"/>
    <w:rsid w:val="00B837AE"/>
    <w:rsid w:val="00B837B0"/>
    <w:rsid w:val="00B837D5"/>
    <w:rsid w:val="00B838BC"/>
    <w:rsid w:val="00B838BF"/>
    <w:rsid w:val="00B8394D"/>
    <w:rsid w:val="00B83AD6"/>
    <w:rsid w:val="00B83B81"/>
    <w:rsid w:val="00B83C54"/>
    <w:rsid w:val="00B83DBF"/>
    <w:rsid w:val="00B83FA6"/>
    <w:rsid w:val="00B84059"/>
    <w:rsid w:val="00B84094"/>
    <w:rsid w:val="00B84381"/>
    <w:rsid w:val="00B844E4"/>
    <w:rsid w:val="00B845F1"/>
    <w:rsid w:val="00B8471D"/>
    <w:rsid w:val="00B84740"/>
    <w:rsid w:val="00B84754"/>
    <w:rsid w:val="00B84883"/>
    <w:rsid w:val="00B849B1"/>
    <w:rsid w:val="00B84B6F"/>
    <w:rsid w:val="00B84C7F"/>
    <w:rsid w:val="00B84CBC"/>
    <w:rsid w:val="00B84E62"/>
    <w:rsid w:val="00B84E9F"/>
    <w:rsid w:val="00B84ECD"/>
    <w:rsid w:val="00B84F07"/>
    <w:rsid w:val="00B85108"/>
    <w:rsid w:val="00B851C4"/>
    <w:rsid w:val="00B852C6"/>
    <w:rsid w:val="00B85374"/>
    <w:rsid w:val="00B8543A"/>
    <w:rsid w:val="00B854E3"/>
    <w:rsid w:val="00B85588"/>
    <w:rsid w:val="00B855C1"/>
    <w:rsid w:val="00B8570C"/>
    <w:rsid w:val="00B85A0D"/>
    <w:rsid w:val="00B85AAD"/>
    <w:rsid w:val="00B85CCC"/>
    <w:rsid w:val="00B86062"/>
    <w:rsid w:val="00B860FB"/>
    <w:rsid w:val="00B86202"/>
    <w:rsid w:val="00B86304"/>
    <w:rsid w:val="00B86422"/>
    <w:rsid w:val="00B86499"/>
    <w:rsid w:val="00B8670C"/>
    <w:rsid w:val="00B8672E"/>
    <w:rsid w:val="00B8691C"/>
    <w:rsid w:val="00B86980"/>
    <w:rsid w:val="00B86B8E"/>
    <w:rsid w:val="00B86C4E"/>
    <w:rsid w:val="00B86DCC"/>
    <w:rsid w:val="00B86E78"/>
    <w:rsid w:val="00B86F01"/>
    <w:rsid w:val="00B86FF0"/>
    <w:rsid w:val="00B8707C"/>
    <w:rsid w:val="00B8709A"/>
    <w:rsid w:val="00B87148"/>
    <w:rsid w:val="00B872F3"/>
    <w:rsid w:val="00B8732B"/>
    <w:rsid w:val="00B8740E"/>
    <w:rsid w:val="00B875F7"/>
    <w:rsid w:val="00B878FB"/>
    <w:rsid w:val="00B87A51"/>
    <w:rsid w:val="00B87A63"/>
    <w:rsid w:val="00B87C3E"/>
    <w:rsid w:val="00B87E4C"/>
    <w:rsid w:val="00B90382"/>
    <w:rsid w:val="00B906A4"/>
    <w:rsid w:val="00B90756"/>
    <w:rsid w:val="00B90799"/>
    <w:rsid w:val="00B90802"/>
    <w:rsid w:val="00B9080A"/>
    <w:rsid w:val="00B90C09"/>
    <w:rsid w:val="00B90C88"/>
    <w:rsid w:val="00B90D05"/>
    <w:rsid w:val="00B90D06"/>
    <w:rsid w:val="00B90D4D"/>
    <w:rsid w:val="00B90EF3"/>
    <w:rsid w:val="00B91101"/>
    <w:rsid w:val="00B9119F"/>
    <w:rsid w:val="00B913DD"/>
    <w:rsid w:val="00B9146A"/>
    <w:rsid w:val="00B9156D"/>
    <w:rsid w:val="00B916BB"/>
    <w:rsid w:val="00B916C5"/>
    <w:rsid w:val="00B917C7"/>
    <w:rsid w:val="00B9196A"/>
    <w:rsid w:val="00B9198B"/>
    <w:rsid w:val="00B91BCA"/>
    <w:rsid w:val="00B91CAD"/>
    <w:rsid w:val="00B91CF2"/>
    <w:rsid w:val="00B91D67"/>
    <w:rsid w:val="00B91DAA"/>
    <w:rsid w:val="00B91DF2"/>
    <w:rsid w:val="00B91F4C"/>
    <w:rsid w:val="00B921B3"/>
    <w:rsid w:val="00B923FA"/>
    <w:rsid w:val="00B9244D"/>
    <w:rsid w:val="00B9246C"/>
    <w:rsid w:val="00B92586"/>
    <w:rsid w:val="00B92625"/>
    <w:rsid w:val="00B927E7"/>
    <w:rsid w:val="00B9289E"/>
    <w:rsid w:val="00B92A7A"/>
    <w:rsid w:val="00B92B8F"/>
    <w:rsid w:val="00B92BFB"/>
    <w:rsid w:val="00B92D6B"/>
    <w:rsid w:val="00B92EB8"/>
    <w:rsid w:val="00B931BD"/>
    <w:rsid w:val="00B93200"/>
    <w:rsid w:val="00B9324D"/>
    <w:rsid w:val="00B934BC"/>
    <w:rsid w:val="00B93530"/>
    <w:rsid w:val="00B935CF"/>
    <w:rsid w:val="00B93804"/>
    <w:rsid w:val="00B9381C"/>
    <w:rsid w:val="00B93A6F"/>
    <w:rsid w:val="00B93B12"/>
    <w:rsid w:val="00B93BD7"/>
    <w:rsid w:val="00B93D07"/>
    <w:rsid w:val="00B93EBD"/>
    <w:rsid w:val="00B93F86"/>
    <w:rsid w:val="00B9403F"/>
    <w:rsid w:val="00B9405E"/>
    <w:rsid w:val="00B94214"/>
    <w:rsid w:val="00B94280"/>
    <w:rsid w:val="00B94289"/>
    <w:rsid w:val="00B945C3"/>
    <w:rsid w:val="00B948E7"/>
    <w:rsid w:val="00B949F1"/>
    <w:rsid w:val="00B94B2A"/>
    <w:rsid w:val="00B94B32"/>
    <w:rsid w:val="00B94B48"/>
    <w:rsid w:val="00B94BC9"/>
    <w:rsid w:val="00B94CCF"/>
    <w:rsid w:val="00B94CF9"/>
    <w:rsid w:val="00B95183"/>
    <w:rsid w:val="00B952AE"/>
    <w:rsid w:val="00B95538"/>
    <w:rsid w:val="00B9557D"/>
    <w:rsid w:val="00B956F8"/>
    <w:rsid w:val="00B95775"/>
    <w:rsid w:val="00B95912"/>
    <w:rsid w:val="00B9593D"/>
    <w:rsid w:val="00B95AAE"/>
    <w:rsid w:val="00B95AD4"/>
    <w:rsid w:val="00B95E03"/>
    <w:rsid w:val="00B95F3A"/>
    <w:rsid w:val="00B9626B"/>
    <w:rsid w:val="00B96286"/>
    <w:rsid w:val="00B9631D"/>
    <w:rsid w:val="00B9639E"/>
    <w:rsid w:val="00B963D3"/>
    <w:rsid w:val="00B9666E"/>
    <w:rsid w:val="00B96A24"/>
    <w:rsid w:val="00B96ADF"/>
    <w:rsid w:val="00B96B58"/>
    <w:rsid w:val="00B96BC0"/>
    <w:rsid w:val="00B96CBA"/>
    <w:rsid w:val="00B96D4C"/>
    <w:rsid w:val="00B9707C"/>
    <w:rsid w:val="00B972EA"/>
    <w:rsid w:val="00B97343"/>
    <w:rsid w:val="00B973ED"/>
    <w:rsid w:val="00B975F0"/>
    <w:rsid w:val="00B97628"/>
    <w:rsid w:val="00B976ED"/>
    <w:rsid w:val="00B9797E"/>
    <w:rsid w:val="00B97A0E"/>
    <w:rsid w:val="00B97B26"/>
    <w:rsid w:val="00B97C34"/>
    <w:rsid w:val="00B97D30"/>
    <w:rsid w:val="00B97E54"/>
    <w:rsid w:val="00B97F36"/>
    <w:rsid w:val="00B97F60"/>
    <w:rsid w:val="00BA024D"/>
    <w:rsid w:val="00BA0398"/>
    <w:rsid w:val="00BA0405"/>
    <w:rsid w:val="00BA0588"/>
    <w:rsid w:val="00BA07CC"/>
    <w:rsid w:val="00BA080E"/>
    <w:rsid w:val="00BA0849"/>
    <w:rsid w:val="00BA08FF"/>
    <w:rsid w:val="00BA0A17"/>
    <w:rsid w:val="00BA0A2D"/>
    <w:rsid w:val="00BA0A7D"/>
    <w:rsid w:val="00BA0A82"/>
    <w:rsid w:val="00BA0A99"/>
    <w:rsid w:val="00BA0C86"/>
    <w:rsid w:val="00BA0D15"/>
    <w:rsid w:val="00BA0D77"/>
    <w:rsid w:val="00BA0EFA"/>
    <w:rsid w:val="00BA10EC"/>
    <w:rsid w:val="00BA1367"/>
    <w:rsid w:val="00BA13E8"/>
    <w:rsid w:val="00BA1417"/>
    <w:rsid w:val="00BA1448"/>
    <w:rsid w:val="00BA14A0"/>
    <w:rsid w:val="00BA1516"/>
    <w:rsid w:val="00BA1571"/>
    <w:rsid w:val="00BA1854"/>
    <w:rsid w:val="00BA189C"/>
    <w:rsid w:val="00BA1907"/>
    <w:rsid w:val="00BA199F"/>
    <w:rsid w:val="00BA1A4C"/>
    <w:rsid w:val="00BA1BA8"/>
    <w:rsid w:val="00BA1C81"/>
    <w:rsid w:val="00BA1C98"/>
    <w:rsid w:val="00BA1D0B"/>
    <w:rsid w:val="00BA1DF4"/>
    <w:rsid w:val="00BA1E5F"/>
    <w:rsid w:val="00BA1E67"/>
    <w:rsid w:val="00BA22AC"/>
    <w:rsid w:val="00BA250F"/>
    <w:rsid w:val="00BA26EA"/>
    <w:rsid w:val="00BA28A5"/>
    <w:rsid w:val="00BA28F1"/>
    <w:rsid w:val="00BA32DE"/>
    <w:rsid w:val="00BA3304"/>
    <w:rsid w:val="00BA339D"/>
    <w:rsid w:val="00BA347A"/>
    <w:rsid w:val="00BA35F9"/>
    <w:rsid w:val="00BA3761"/>
    <w:rsid w:val="00BA37AD"/>
    <w:rsid w:val="00BA37C0"/>
    <w:rsid w:val="00BA37EA"/>
    <w:rsid w:val="00BA37FD"/>
    <w:rsid w:val="00BA42FE"/>
    <w:rsid w:val="00BA4347"/>
    <w:rsid w:val="00BA4413"/>
    <w:rsid w:val="00BA45CF"/>
    <w:rsid w:val="00BA4785"/>
    <w:rsid w:val="00BA4877"/>
    <w:rsid w:val="00BA48DF"/>
    <w:rsid w:val="00BA4913"/>
    <w:rsid w:val="00BA4DF8"/>
    <w:rsid w:val="00BA4E30"/>
    <w:rsid w:val="00BA4E3F"/>
    <w:rsid w:val="00BA4E44"/>
    <w:rsid w:val="00BA4E89"/>
    <w:rsid w:val="00BA521E"/>
    <w:rsid w:val="00BA5242"/>
    <w:rsid w:val="00BA52AD"/>
    <w:rsid w:val="00BA53D1"/>
    <w:rsid w:val="00BA53D9"/>
    <w:rsid w:val="00BA5450"/>
    <w:rsid w:val="00BA5464"/>
    <w:rsid w:val="00BA5498"/>
    <w:rsid w:val="00BA5504"/>
    <w:rsid w:val="00BA55A1"/>
    <w:rsid w:val="00BA57ED"/>
    <w:rsid w:val="00BA582B"/>
    <w:rsid w:val="00BA586C"/>
    <w:rsid w:val="00BA58BE"/>
    <w:rsid w:val="00BA591C"/>
    <w:rsid w:val="00BA5998"/>
    <w:rsid w:val="00BA59F1"/>
    <w:rsid w:val="00BA5ABF"/>
    <w:rsid w:val="00BA5B05"/>
    <w:rsid w:val="00BA5D0A"/>
    <w:rsid w:val="00BA5DA9"/>
    <w:rsid w:val="00BA5E33"/>
    <w:rsid w:val="00BA6048"/>
    <w:rsid w:val="00BA6318"/>
    <w:rsid w:val="00BA63FA"/>
    <w:rsid w:val="00BA6474"/>
    <w:rsid w:val="00BA6538"/>
    <w:rsid w:val="00BA670D"/>
    <w:rsid w:val="00BA67B2"/>
    <w:rsid w:val="00BA69B7"/>
    <w:rsid w:val="00BA6C47"/>
    <w:rsid w:val="00BA6D38"/>
    <w:rsid w:val="00BA6DC2"/>
    <w:rsid w:val="00BA6EA1"/>
    <w:rsid w:val="00BA6EFC"/>
    <w:rsid w:val="00BA6F69"/>
    <w:rsid w:val="00BA76F2"/>
    <w:rsid w:val="00BA788B"/>
    <w:rsid w:val="00BA795E"/>
    <w:rsid w:val="00BA79C0"/>
    <w:rsid w:val="00BA7C80"/>
    <w:rsid w:val="00BA7CE1"/>
    <w:rsid w:val="00BA7E08"/>
    <w:rsid w:val="00BB0082"/>
    <w:rsid w:val="00BB0196"/>
    <w:rsid w:val="00BB0237"/>
    <w:rsid w:val="00BB04B6"/>
    <w:rsid w:val="00BB0699"/>
    <w:rsid w:val="00BB098B"/>
    <w:rsid w:val="00BB0990"/>
    <w:rsid w:val="00BB09E1"/>
    <w:rsid w:val="00BB0AD0"/>
    <w:rsid w:val="00BB0AF2"/>
    <w:rsid w:val="00BB0AF4"/>
    <w:rsid w:val="00BB0C28"/>
    <w:rsid w:val="00BB0CF8"/>
    <w:rsid w:val="00BB0E69"/>
    <w:rsid w:val="00BB0EDF"/>
    <w:rsid w:val="00BB1043"/>
    <w:rsid w:val="00BB1128"/>
    <w:rsid w:val="00BB11BB"/>
    <w:rsid w:val="00BB13A2"/>
    <w:rsid w:val="00BB13EA"/>
    <w:rsid w:val="00BB148C"/>
    <w:rsid w:val="00BB1599"/>
    <w:rsid w:val="00BB165E"/>
    <w:rsid w:val="00BB170C"/>
    <w:rsid w:val="00BB179B"/>
    <w:rsid w:val="00BB17C5"/>
    <w:rsid w:val="00BB1978"/>
    <w:rsid w:val="00BB1ABB"/>
    <w:rsid w:val="00BB1ADA"/>
    <w:rsid w:val="00BB1B41"/>
    <w:rsid w:val="00BB1B78"/>
    <w:rsid w:val="00BB1BA4"/>
    <w:rsid w:val="00BB1D20"/>
    <w:rsid w:val="00BB1DCF"/>
    <w:rsid w:val="00BB1EAF"/>
    <w:rsid w:val="00BB259E"/>
    <w:rsid w:val="00BB2692"/>
    <w:rsid w:val="00BB269E"/>
    <w:rsid w:val="00BB2A41"/>
    <w:rsid w:val="00BB2BE6"/>
    <w:rsid w:val="00BB2BEE"/>
    <w:rsid w:val="00BB2C84"/>
    <w:rsid w:val="00BB2D7D"/>
    <w:rsid w:val="00BB2EA9"/>
    <w:rsid w:val="00BB30C0"/>
    <w:rsid w:val="00BB3133"/>
    <w:rsid w:val="00BB315C"/>
    <w:rsid w:val="00BB3272"/>
    <w:rsid w:val="00BB33DA"/>
    <w:rsid w:val="00BB3516"/>
    <w:rsid w:val="00BB354D"/>
    <w:rsid w:val="00BB357C"/>
    <w:rsid w:val="00BB3A7F"/>
    <w:rsid w:val="00BB3C17"/>
    <w:rsid w:val="00BB3CA9"/>
    <w:rsid w:val="00BB3CE0"/>
    <w:rsid w:val="00BB4080"/>
    <w:rsid w:val="00BB4168"/>
    <w:rsid w:val="00BB431D"/>
    <w:rsid w:val="00BB461D"/>
    <w:rsid w:val="00BB462D"/>
    <w:rsid w:val="00BB468D"/>
    <w:rsid w:val="00BB49BF"/>
    <w:rsid w:val="00BB4B07"/>
    <w:rsid w:val="00BB4B31"/>
    <w:rsid w:val="00BB4EB6"/>
    <w:rsid w:val="00BB501A"/>
    <w:rsid w:val="00BB51E1"/>
    <w:rsid w:val="00BB522E"/>
    <w:rsid w:val="00BB53D5"/>
    <w:rsid w:val="00BB588C"/>
    <w:rsid w:val="00BB58AC"/>
    <w:rsid w:val="00BB58CC"/>
    <w:rsid w:val="00BB5A42"/>
    <w:rsid w:val="00BB5C4F"/>
    <w:rsid w:val="00BB5C5D"/>
    <w:rsid w:val="00BB5C69"/>
    <w:rsid w:val="00BB5D41"/>
    <w:rsid w:val="00BB5D45"/>
    <w:rsid w:val="00BB5E42"/>
    <w:rsid w:val="00BB5F1A"/>
    <w:rsid w:val="00BB5FD6"/>
    <w:rsid w:val="00BB6147"/>
    <w:rsid w:val="00BB62A3"/>
    <w:rsid w:val="00BB6309"/>
    <w:rsid w:val="00BB63AE"/>
    <w:rsid w:val="00BB656E"/>
    <w:rsid w:val="00BB677B"/>
    <w:rsid w:val="00BB6B43"/>
    <w:rsid w:val="00BB6E44"/>
    <w:rsid w:val="00BB7210"/>
    <w:rsid w:val="00BB72CE"/>
    <w:rsid w:val="00BB737A"/>
    <w:rsid w:val="00BB75C8"/>
    <w:rsid w:val="00BB763C"/>
    <w:rsid w:val="00BB769C"/>
    <w:rsid w:val="00BB79C3"/>
    <w:rsid w:val="00BB7C62"/>
    <w:rsid w:val="00BC002A"/>
    <w:rsid w:val="00BC0058"/>
    <w:rsid w:val="00BC0167"/>
    <w:rsid w:val="00BC0206"/>
    <w:rsid w:val="00BC04C3"/>
    <w:rsid w:val="00BC0596"/>
    <w:rsid w:val="00BC05AE"/>
    <w:rsid w:val="00BC05FD"/>
    <w:rsid w:val="00BC09FC"/>
    <w:rsid w:val="00BC0CD3"/>
    <w:rsid w:val="00BC0CD4"/>
    <w:rsid w:val="00BC0CE0"/>
    <w:rsid w:val="00BC0D00"/>
    <w:rsid w:val="00BC101F"/>
    <w:rsid w:val="00BC121E"/>
    <w:rsid w:val="00BC1377"/>
    <w:rsid w:val="00BC13EC"/>
    <w:rsid w:val="00BC16FD"/>
    <w:rsid w:val="00BC181D"/>
    <w:rsid w:val="00BC18FA"/>
    <w:rsid w:val="00BC195E"/>
    <w:rsid w:val="00BC1E00"/>
    <w:rsid w:val="00BC2078"/>
    <w:rsid w:val="00BC2081"/>
    <w:rsid w:val="00BC239C"/>
    <w:rsid w:val="00BC27BA"/>
    <w:rsid w:val="00BC29A9"/>
    <w:rsid w:val="00BC2AFF"/>
    <w:rsid w:val="00BC2C3A"/>
    <w:rsid w:val="00BC2CD4"/>
    <w:rsid w:val="00BC2D74"/>
    <w:rsid w:val="00BC2F66"/>
    <w:rsid w:val="00BC2F6D"/>
    <w:rsid w:val="00BC2F8C"/>
    <w:rsid w:val="00BC331C"/>
    <w:rsid w:val="00BC338A"/>
    <w:rsid w:val="00BC355B"/>
    <w:rsid w:val="00BC3710"/>
    <w:rsid w:val="00BC3872"/>
    <w:rsid w:val="00BC39EB"/>
    <w:rsid w:val="00BC3A38"/>
    <w:rsid w:val="00BC3AD5"/>
    <w:rsid w:val="00BC3D86"/>
    <w:rsid w:val="00BC3EAE"/>
    <w:rsid w:val="00BC3EFE"/>
    <w:rsid w:val="00BC3FB7"/>
    <w:rsid w:val="00BC408E"/>
    <w:rsid w:val="00BC40DF"/>
    <w:rsid w:val="00BC41FD"/>
    <w:rsid w:val="00BC43A1"/>
    <w:rsid w:val="00BC4462"/>
    <w:rsid w:val="00BC450C"/>
    <w:rsid w:val="00BC4A07"/>
    <w:rsid w:val="00BC4A86"/>
    <w:rsid w:val="00BC4B9C"/>
    <w:rsid w:val="00BC4CB2"/>
    <w:rsid w:val="00BC4F39"/>
    <w:rsid w:val="00BC4F8E"/>
    <w:rsid w:val="00BC51DB"/>
    <w:rsid w:val="00BC51F3"/>
    <w:rsid w:val="00BC53AA"/>
    <w:rsid w:val="00BC54C1"/>
    <w:rsid w:val="00BC55FC"/>
    <w:rsid w:val="00BC564D"/>
    <w:rsid w:val="00BC564F"/>
    <w:rsid w:val="00BC576E"/>
    <w:rsid w:val="00BC5844"/>
    <w:rsid w:val="00BC588A"/>
    <w:rsid w:val="00BC5A2E"/>
    <w:rsid w:val="00BC5BEA"/>
    <w:rsid w:val="00BC5C7D"/>
    <w:rsid w:val="00BC5CA7"/>
    <w:rsid w:val="00BC5DCB"/>
    <w:rsid w:val="00BC5DDB"/>
    <w:rsid w:val="00BC616D"/>
    <w:rsid w:val="00BC61B7"/>
    <w:rsid w:val="00BC61F8"/>
    <w:rsid w:val="00BC63C1"/>
    <w:rsid w:val="00BC65A2"/>
    <w:rsid w:val="00BC699A"/>
    <w:rsid w:val="00BC69A2"/>
    <w:rsid w:val="00BC6D56"/>
    <w:rsid w:val="00BC709B"/>
    <w:rsid w:val="00BC7220"/>
    <w:rsid w:val="00BC72E1"/>
    <w:rsid w:val="00BC7490"/>
    <w:rsid w:val="00BC75DA"/>
    <w:rsid w:val="00BC765B"/>
    <w:rsid w:val="00BC79CB"/>
    <w:rsid w:val="00BC79DE"/>
    <w:rsid w:val="00BC7A20"/>
    <w:rsid w:val="00BC7B74"/>
    <w:rsid w:val="00BC7BCC"/>
    <w:rsid w:val="00BC7C48"/>
    <w:rsid w:val="00BC7CF8"/>
    <w:rsid w:val="00BC7D92"/>
    <w:rsid w:val="00BC7F40"/>
    <w:rsid w:val="00BD042D"/>
    <w:rsid w:val="00BD0439"/>
    <w:rsid w:val="00BD0683"/>
    <w:rsid w:val="00BD074E"/>
    <w:rsid w:val="00BD0CFF"/>
    <w:rsid w:val="00BD0D2E"/>
    <w:rsid w:val="00BD0D6A"/>
    <w:rsid w:val="00BD0F5D"/>
    <w:rsid w:val="00BD0F8E"/>
    <w:rsid w:val="00BD10E7"/>
    <w:rsid w:val="00BD1296"/>
    <w:rsid w:val="00BD12D5"/>
    <w:rsid w:val="00BD1338"/>
    <w:rsid w:val="00BD137F"/>
    <w:rsid w:val="00BD1528"/>
    <w:rsid w:val="00BD1560"/>
    <w:rsid w:val="00BD161A"/>
    <w:rsid w:val="00BD1926"/>
    <w:rsid w:val="00BD1AD6"/>
    <w:rsid w:val="00BD1C22"/>
    <w:rsid w:val="00BD1C99"/>
    <w:rsid w:val="00BD1E2E"/>
    <w:rsid w:val="00BD1F3E"/>
    <w:rsid w:val="00BD1F5A"/>
    <w:rsid w:val="00BD1F8D"/>
    <w:rsid w:val="00BD1FDD"/>
    <w:rsid w:val="00BD200E"/>
    <w:rsid w:val="00BD202E"/>
    <w:rsid w:val="00BD20DB"/>
    <w:rsid w:val="00BD24E0"/>
    <w:rsid w:val="00BD2781"/>
    <w:rsid w:val="00BD27B9"/>
    <w:rsid w:val="00BD2939"/>
    <w:rsid w:val="00BD2A73"/>
    <w:rsid w:val="00BD2B43"/>
    <w:rsid w:val="00BD2C42"/>
    <w:rsid w:val="00BD2C57"/>
    <w:rsid w:val="00BD305A"/>
    <w:rsid w:val="00BD31D4"/>
    <w:rsid w:val="00BD336D"/>
    <w:rsid w:val="00BD3610"/>
    <w:rsid w:val="00BD3745"/>
    <w:rsid w:val="00BD3771"/>
    <w:rsid w:val="00BD38D1"/>
    <w:rsid w:val="00BD38D2"/>
    <w:rsid w:val="00BD3A54"/>
    <w:rsid w:val="00BD3B3D"/>
    <w:rsid w:val="00BD3C60"/>
    <w:rsid w:val="00BD3C67"/>
    <w:rsid w:val="00BD3E84"/>
    <w:rsid w:val="00BD40CF"/>
    <w:rsid w:val="00BD424C"/>
    <w:rsid w:val="00BD45A5"/>
    <w:rsid w:val="00BD4796"/>
    <w:rsid w:val="00BD4883"/>
    <w:rsid w:val="00BD4B2D"/>
    <w:rsid w:val="00BD4DAC"/>
    <w:rsid w:val="00BD4E82"/>
    <w:rsid w:val="00BD4F20"/>
    <w:rsid w:val="00BD507A"/>
    <w:rsid w:val="00BD50FB"/>
    <w:rsid w:val="00BD5130"/>
    <w:rsid w:val="00BD5349"/>
    <w:rsid w:val="00BD53CB"/>
    <w:rsid w:val="00BD54E2"/>
    <w:rsid w:val="00BD54F8"/>
    <w:rsid w:val="00BD5501"/>
    <w:rsid w:val="00BD5547"/>
    <w:rsid w:val="00BD55AF"/>
    <w:rsid w:val="00BD55D5"/>
    <w:rsid w:val="00BD599D"/>
    <w:rsid w:val="00BD59D0"/>
    <w:rsid w:val="00BD5ADD"/>
    <w:rsid w:val="00BD5B4A"/>
    <w:rsid w:val="00BD5C05"/>
    <w:rsid w:val="00BD5C18"/>
    <w:rsid w:val="00BD5CB6"/>
    <w:rsid w:val="00BD5FDC"/>
    <w:rsid w:val="00BD6078"/>
    <w:rsid w:val="00BD61C1"/>
    <w:rsid w:val="00BD65BA"/>
    <w:rsid w:val="00BD697F"/>
    <w:rsid w:val="00BD69F9"/>
    <w:rsid w:val="00BD6A07"/>
    <w:rsid w:val="00BD6B9D"/>
    <w:rsid w:val="00BD6BA0"/>
    <w:rsid w:val="00BD6E68"/>
    <w:rsid w:val="00BD6F6B"/>
    <w:rsid w:val="00BD7111"/>
    <w:rsid w:val="00BD71DB"/>
    <w:rsid w:val="00BD72F4"/>
    <w:rsid w:val="00BD7304"/>
    <w:rsid w:val="00BD7346"/>
    <w:rsid w:val="00BD777F"/>
    <w:rsid w:val="00BD78D7"/>
    <w:rsid w:val="00BD7D87"/>
    <w:rsid w:val="00BD7EC4"/>
    <w:rsid w:val="00BE000A"/>
    <w:rsid w:val="00BE000D"/>
    <w:rsid w:val="00BE0070"/>
    <w:rsid w:val="00BE0496"/>
    <w:rsid w:val="00BE05AC"/>
    <w:rsid w:val="00BE05F4"/>
    <w:rsid w:val="00BE07C3"/>
    <w:rsid w:val="00BE0807"/>
    <w:rsid w:val="00BE08D0"/>
    <w:rsid w:val="00BE093D"/>
    <w:rsid w:val="00BE0BBA"/>
    <w:rsid w:val="00BE0BE1"/>
    <w:rsid w:val="00BE0CA7"/>
    <w:rsid w:val="00BE0DB9"/>
    <w:rsid w:val="00BE1099"/>
    <w:rsid w:val="00BE10AC"/>
    <w:rsid w:val="00BE10D4"/>
    <w:rsid w:val="00BE12E3"/>
    <w:rsid w:val="00BE1427"/>
    <w:rsid w:val="00BE1581"/>
    <w:rsid w:val="00BE1738"/>
    <w:rsid w:val="00BE1864"/>
    <w:rsid w:val="00BE1D25"/>
    <w:rsid w:val="00BE1E36"/>
    <w:rsid w:val="00BE2075"/>
    <w:rsid w:val="00BE215E"/>
    <w:rsid w:val="00BE2321"/>
    <w:rsid w:val="00BE235C"/>
    <w:rsid w:val="00BE23A3"/>
    <w:rsid w:val="00BE2553"/>
    <w:rsid w:val="00BE2579"/>
    <w:rsid w:val="00BE26B6"/>
    <w:rsid w:val="00BE27E5"/>
    <w:rsid w:val="00BE27FA"/>
    <w:rsid w:val="00BE27FC"/>
    <w:rsid w:val="00BE2A07"/>
    <w:rsid w:val="00BE2A5F"/>
    <w:rsid w:val="00BE2AFE"/>
    <w:rsid w:val="00BE2C6C"/>
    <w:rsid w:val="00BE2C94"/>
    <w:rsid w:val="00BE2DDF"/>
    <w:rsid w:val="00BE2E8F"/>
    <w:rsid w:val="00BE2FAF"/>
    <w:rsid w:val="00BE313F"/>
    <w:rsid w:val="00BE32AA"/>
    <w:rsid w:val="00BE33E8"/>
    <w:rsid w:val="00BE35DE"/>
    <w:rsid w:val="00BE3621"/>
    <w:rsid w:val="00BE36DC"/>
    <w:rsid w:val="00BE3CA3"/>
    <w:rsid w:val="00BE3DC8"/>
    <w:rsid w:val="00BE416D"/>
    <w:rsid w:val="00BE4304"/>
    <w:rsid w:val="00BE4446"/>
    <w:rsid w:val="00BE4588"/>
    <w:rsid w:val="00BE4589"/>
    <w:rsid w:val="00BE461B"/>
    <w:rsid w:val="00BE46A3"/>
    <w:rsid w:val="00BE47AF"/>
    <w:rsid w:val="00BE497E"/>
    <w:rsid w:val="00BE4A09"/>
    <w:rsid w:val="00BE4A7B"/>
    <w:rsid w:val="00BE4B4E"/>
    <w:rsid w:val="00BE4C49"/>
    <w:rsid w:val="00BE4CA2"/>
    <w:rsid w:val="00BE4D30"/>
    <w:rsid w:val="00BE4DB1"/>
    <w:rsid w:val="00BE4F83"/>
    <w:rsid w:val="00BE4FC3"/>
    <w:rsid w:val="00BE504B"/>
    <w:rsid w:val="00BE51FF"/>
    <w:rsid w:val="00BE54D9"/>
    <w:rsid w:val="00BE5689"/>
    <w:rsid w:val="00BE58C4"/>
    <w:rsid w:val="00BE5B26"/>
    <w:rsid w:val="00BE5C9B"/>
    <w:rsid w:val="00BE5D37"/>
    <w:rsid w:val="00BE5F3E"/>
    <w:rsid w:val="00BE61B4"/>
    <w:rsid w:val="00BE62DC"/>
    <w:rsid w:val="00BE62F2"/>
    <w:rsid w:val="00BE6405"/>
    <w:rsid w:val="00BE64B9"/>
    <w:rsid w:val="00BE6579"/>
    <w:rsid w:val="00BE6590"/>
    <w:rsid w:val="00BE65E4"/>
    <w:rsid w:val="00BE66FA"/>
    <w:rsid w:val="00BE6A2B"/>
    <w:rsid w:val="00BE6AB3"/>
    <w:rsid w:val="00BE6DE9"/>
    <w:rsid w:val="00BE6FB3"/>
    <w:rsid w:val="00BE6FE3"/>
    <w:rsid w:val="00BE7033"/>
    <w:rsid w:val="00BE7069"/>
    <w:rsid w:val="00BE7273"/>
    <w:rsid w:val="00BE73C5"/>
    <w:rsid w:val="00BE7568"/>
    <w:rsid w:val="00BE76B2"/>
    <w:rsid w:val="00BE7763"/>
    <w:rsid w:val="00BE780E"/>
    <w:rsid w:val="00BE78DB"/>
    <w:rsid w:val="00BE7982"/>
    <w:rsid w:val="00BE7A27"/>
    <w:rsid w:val="00BE7A42"/>
    <w:rsid w:val="00BE7AC1"/>
    <w:rsid w:val="00BE7DA6"/>
    <w:rsid w:val="00BE7E59"/>
    <w:rsid w:val="00BE7F78"/>
    <w:rsid w:val="00BE7FFC"/>
    <w:rsid w:val="00BF0044"/>
    <w:rsid w:val="00BF024A"/>
    <w:rsid w:val="00BF057B"/>
    <w:rsid w:val="00BF05C8"/>
    <w:rsid w:val="00BF062A"/>
    <w:rsid w:val="00BF0767"/>
    <w:rsid w:val="00BF09C2"/>
    <w:rsid w:val="00BF0A0C"/>
    <w:rsid w:val="00BF0A19"/>
    <w:rsid w:val="00BF0ACA"/>
    <w:rsid w:val="00BF0B90"/>
    <w:rsid w:val="00BF0CBF"/>
    <w:rsid w:val="00BF0FDD"/>
    <w:rsid w:val="00BF1019"/>
    <w:rsid w:val="00BF1247"/>
    <w:rsid w:val="00BF14C1"/>
    <w:rsid w:val="00BF14CE"/>
    <w:rsid w:val="00BF14FB"/>
    <w:rsid w:val="00BF14FE"/>
    <w:rsid w:val="00BF1562"/>
    <w:rsid w:val="00BF15C6"/>
    <w:rsid w:val="00BF1729"/>
    <w:rsid w:val="00BF1880"/>
    <w:rsid w:val="00BF18D2"/>
    <w:rsid w:val="00BF1A99"/>
    <w:rsid w:val="00BF1B2D"/>
    <w:rsid w:val="00BF1BFF"/>
    <w:rsid w:val="00BF1D34"/>
    <w:rsid w:val="00BF1DFF"/>
    <w:rsid w:val="00BF1E7A"/>
    <w:rsid w:val="00BF1F8D"/>
    <w:rsid w:val="00BF1FA5"/>
    <w:rsid w:val="00BF208E"/>
    <w:rsid w:val="00BF2366"/>
    <w:rsid w:val="00BF2418"/>
    <w:rsid w:val="00BF2BED"/>
    <w:rsid w:val="00BF2CB6"/>
    <w:rsid w:val="00BF300E"/>
    <w:rsid w:val="00BF30E1"/>
    <w:rsid w:val="00BF344A"/>
    <w:rsid w:val="00BF34DB"/>
    <w:rsid w:val="00BF350C"/>
    <w:rsid w:val="00BF355A"/>
    <w:rsid w:val="00BF371F"/>
    <w:rsid w:val="00BF37F5"/>
    <w:rsid w:val="00BF3997"/>
    <w:rsid w:val="00BF3AD1"/>
    <w:rsid w:val="00BF3B2C"/>
    <w:rsid w:val="00BF3F25"/>
    <w:rsid w:val="00BF4038"/>
    <w:rsid w:val="00BF408E"/>
    <w:rsid w:val="00BF4178"/>
    <w:rsid w:val="00BF41B4"/>
    <w:rsid w:val="00BF429E"/>
    <w:rsid w:val="00BF4438"/>
    <w:rsid w:val="00BF446D"/>
    <w:rsid w:val="00BF45D3"/>
    <w:rsid w:val="00BF46BC"/>
    <w:rsid w:val="00BF4B75"/>
    <w:rsid w:val="00BF4C26"/>
    <w:rsid w:val="00BF4F8B"/>
    <w:rsid w:val="00BF507D"/>
    <w:rsid w:val="00BF543E"/>
    <w:rsid w:val="00BF560F"/>
    <w:rsid w:val="00BF579C"/>
    <w:rsid w:val="00BF5840"/>
    <w:rsid w:val="00BF5850"/>
    <w:rsid w:val="00BF599C"/>
    <w:rsid w:val="00BF59C5"/>
    <w:rsid w:val="00BF59ED"/>
    <w:rsid w:val="00BF5AF1"/>
    <w:rsid w:val="00BF5D07"/>
    <w:rsid w:val="00BF5ECB"/>
    <w:rsid w:val="00BF5F3E"/>
    <w:rsid w:val="00BF6068"/>
    <w:rsid w:val="00BF6279"/>
    <w:rsid w:val="00BF6287"/>
    <w:rsid w:val="00BF62FD"/>
    <w:rsid w:val="00BF647B"/>
    <w:rsid w:val="00BF66D1"/>
    <w:rsid w:val="00BF66FB"/>
    <w:rsid w:val="00BF6702"/>
    <w:rsid w:val="00BF674F"/>
    <w:rsid w:val="00BF6779"/>
    <w:rsid w:val="00BF67A9"/>
    <w:rsid w:val="00BF6843"/>
    <w:rsid w:val="00BF6880"/>
    <w:rsid w:val="00BF6B47"/>
    <w:rsid w:val="00BF6B60"/>
    <w:rsid w:val="00BF6C8D"/>
    <w:rsid w:val="00BF6D3A"/>
    <w:rsid w:val="00BF6D90"/>
    <w:rsid w:val="00BF7022"/>
    <w:rsid w:val="00BF72AA"/>
    <w:rsid w:val="00BF73D1"/>
    <w:rsid w:val="00BF7497"/>
    <w:rsid w:val="00BF7886"/>
    <w:rsid w:val="00BF7945"/>
    <w:rsid w:val="00BF794E"/>
    <w:rsid w:val="00BF79A7"/>
    <w:rsid w:val="00BF79CB"/>
    <w:rsid w:val="00BF7C4C"/>
    <w:rsid w:val="00BF7C5C"/>
    <w:rsid w:val="00BF7D96"/>
    <w:rsid w:val="00BF7E47"/>
    <w:rsid w:val="00BF7F6D"/>
    <w:rsid w:val="00BF7FB3"/>
    <w:rsid w:val="00BF7FFD"/>
    <w:rsid w:val="00C0003D"/>
    <w:rsid w:val="00C0006D"/>
    <w:rsid w:val="00C00197"/>
    <w:rsid w:val="00C001A3"/>
    <w:rsid w:val="00C00390"/>
    <w:rsid w:val="00C00425"/>
    <w:rsid w:val="00C004CF"/>
    <w:rsid w:val="00C005F8"/>
    <w:rsid w:val="00C00772"/>
    <w:rsid w:val="00C00A37"/>
    <w:rsid w:val="00C00B59"/>
    <w:rsid w:val="00C00D6A"/>
    <w:rsid w:val="00C00DD3"/>
    <w:rsid w:val="00C00E88"/>
    <w:rsid w:val="00C00F5A"/>
    <w:rsid w:val="00C0143C"/>
    <w:rsid w:val="00C0146C"/>
    <w:rsid w:val="00C01705"/>
    <w:rsid w:val="00C0175A"/>
    <w:rsid w:val="00C017DA"/>
    <w:rsid w:val="00C01810"/>
    <w:rsid w:val="00C01945"/>
    <w:rsid w:val="00C019AA"/>
    <w:rsid w:val="00C01A01"/>
    <w:rsid w:val="00C01C9D"/>
    <w:rsid w:val="00C01CB4"/>
    <w:rsid w:val="00C01D7A"/>
    <w:rsid w:val="00C0201D"/>
    <w:rsid w:val="00C020F2"/>
    <w:rsid w:val="00C022D0"/>
    <w:rsid w:val="00C02317"/>
    <w:rsid w:val="00C02401"/>
    <w:rsid w:val="00C02481"/>
    <w:rsid w:val="00C02534"/>
    <w:rsid w:val="00C0271E"/>
    <w:rsid w:val="00C02AFC"/>
    <w:rsid w:val="00C02D82"/>
    <w:rsid w:val="00C02E2B"/>
    <w:rsid w:val="00C02E30"/>
    <w:rsid w:val="00C03143"/>
    <w:rsid w:val="00C031C6"/>
    <w:rsid w:val="00C03241"/>
    <w:rsid w:val="00C03318"/>
    <w:rsid w:val="00C033CF"/>
    <w:rsid w:val="00C03487"/>
    <w:rsid w:val="00C034BB"/>
    <w:rsid w:val="00C03A86"/>
    <w:rsid w:val="00C03A8B"/>
    <w:rsid w:val="00C03ABB"/>
    <w:rsid w:val="00C03B3A"/>
    <w:rsid w:val="00C03C65"/>
    <w:rsid w:val="00C03DC9"/>
    <w:rsid w:val="00C03E34"/>
    <w:rsid w:val="00C03E3B"/>
    <w:rsid w:val="00C03E73"/>
    <w:rsid w:val="00C03E8B"/>
    <w:rsid w:val="00C04137"/>
    <w:rsid w:val="00C04444"/>
    <w:rsid w:val="00C04567"/>
    <w:rsid w:val="00C045A4"/>
    <w:rsid w:val="00C04866"/>
    <w:rsid w:val="00C049AE"/>
    <w:rsid w:val="00C04A18"/>
    <w:rsid w:val="00C04BEF"/>
    <w:rsid w:val="00C04CF7"/>
    <w:rsid w:val="00C04D53"/>
    <w:rsid w:val="00C04F0D"/>
    <w:rsid w:val="00C04F22"/>
    <w:rsid w:val="00C04F5D"/>
    <w:rsid w:val="00C04FAE"/>
    <w:rsid w:val="00C05275"/>
    <w:rsid w:val="00C05320"/>
    <w:rsid w:val="00C05721"/>
    <w:rsid w:val="00C0574C"/>
    <w:rsid w:val="00C057CE"/>
    <w:rsid w:val="00C05874"/>
    <w:rsid w:val="00C05AC9"/>
    <w:rsid w:val="00C05AF5"/>
    <w:rsid w:val="00C05D50"/>
    <w:rsid w:val="00C0616C"/>
    <w:rsid w:val="00C06288"/>
    <w:rsid w:val="00C0632D"/>
    <w:rsid w:val="00C06580"/>
    <w:rsid w:val="00C06630"/>
    <w:rsid w:val="00C06708"/>
    <w:rsid w:val="00C06781"/>
    <w:rsid w:val="00C06C48"/>
    <w:rsid w:val="00C06F60"/>
    <w:rsid w:val="00C06FDE"/>
    <w:rsid w:val="00C0706E"/>
    <w:rsid w:val="00C0718E"/>
    <w:rsid w:val="00C0721C"/>
    <w:rsid w:val="00C07805"/>
    <w:rsid w:val="00C078A2"/>
    <w:rsid w:val="00C07A1E"/>
    <w:rsid w:val="00C07DAE"/>
    <w:rsid w:val="00C07DBE"/>
    <w:rsid w:val="00C07FBD"/>
    <w:rsid w:val="00C102FB"/>
    <w:rsid w:val="00C10427"/>
    <w:rsid w:val="00C106CE"/>
    <w:rsid w:val="00C106ED"/>
    <w:rsid w:val="00C107F8"/>
    <w:rsid w:val="00C1097F"/>
    <w:rsid w:val="00C10AA7"/>
    <w:rsid w:val="00C10AB8"/>
    <w:rsid w:val="00C10B6D"/>
    <w:rsid w:val="00C10C0A"/>
    <w:rsid w:val="00C10C7A"/>
    <w:rsid w:val="00C10DB8"/>
    <w:rsid w:val="00C10DE0"/>
    <w:rsid w:val="00C10E25"/>
    <w:rsid w:val="00C10E6E"/>
    <w:rsid w:val="00C10EBC"/>
    <w:rsid w:val="00C10EE4"/>
    <w:rsid w:val="00C10EFD"/>
    <w:rsid w:val="00C10FB5"/>
    <w:rsid w:val="00C110C3"/>
    <w:rsid w:val="00C111C2"/>
    <w:rsid w:val="00C111DE"/>
    <w:rsid w:val="00C11392"/>
    <w:rsid w:val="00C114BF"/>
    <w:rsid w:val="00C114FF"/>
    <w:rsid w:val="00C11627"/>
    <w:rsid w:val="00C1170A"/>
    <w:rsid w:val="00C1173C"/>
    <w:rsid w:val="00C11808"/>
    <w:rsid w:val="00C1185F"/>
    <w:rsid w:val="00C11AE3"/>
    <w:rsid w:val="00C11E0B"/>
    <w:rsid w:val="00C11EE3"/>
    <w:rsid w:val="00C1208C"/>
    <w:rsid w:val="00C120B2"/>
    <w:rsid w:val="00C120E0"/>
    <w:rsid w:val="00C1217F"/>
    <w:rsid w:val="00C121D7"/>
    <w:rsid w:val="00C12326"/>
    <w:rsid w:val="00C1232B"/>
    <w:rsid w:val="00C1234E"/>
    <w:rsid w:val="00C12409"/>
    <w:rsid w:val="00C124B6"/>
    <w:rsid w:val="00C1255D"/>
    <w:rsid w:val="00C12689"/>
    <w:rsid w:val="00C12871"/>
    <w:rsid w:val="00C12889"/>
    <w:rsid w:val="00C12956"/>
    <w:rsid w:val="00C12A42"/>
    <w:rsid w:val="00C12A67"/>
    <w:rsid w:val="00C12A71"/>
    <w:rsid w:val="00C12AB4"/>
    <w:rsid w:val="00C12D79"/>
    <w:rsid w:val="00C12D9C"/>
    <w:rsid w:val="00C1308D"/>
    <w:rsid w:val="00C131F5"/>
    <w:rsid w:val="00C13270"/>
    <w:rsid w:val="00C133D9"/>
    <w:rsid w:val="00C138D6"/>
    <w:rsid w:val="00C13AD8"/>
    <w:rsid w:val="00C13D41"/>
    <w:rsid w:val="00C14255"/>
    <w:rsid w:val="00C1434E"/>
    <w:rsid w:val="00C14508"/>
    <w:rsid w:val="00C14783"/>
    <w:rsid w:val="00C14816"/>
    <w:rsid w:val="00C1488F"/>
    <w:rsid w:val="00C149B7"/>
    <w:rsid w:val="00C14A08"/>
    <w:rsid w:val="00C14BDA"/>
    <w:rsid w:val="00C14C9A"/>
    <w:rsid w:val="00C14DF5"/>
    <w:rsid w:val="00C14E79"/>
    <w:rsid w:val="00C14FB7"/>
    <w:rsid w:val="00C15198"/>
    <w:rsid w:val="00C152C8"/>
    <w:rsid w:val="00C1559D"/>
    <w:rsid w:val="00C155CA"/>
    <w:rsid w:val="00C15729"/>
    <w:rsid w:val="00C15732"/>
    <w:rsid w:val="00C15CFD"/>
    <w:rsid w:val="00C15D6E"/>
    <w:rsid w:val="00C15D7A"/>
    <w:rsid w:val="00C16011"/>
    <w:rsid w:val="00C16066"/>
    <w:rsid w:val="00C160E0"/>
    <w:rsid w:val="00C16195"/>
    <w:rsid w:val="00C16427"/>
    <w:rsid w:val="00C16441"/>
    <w:rsid w:val="00C164E6"/>
    <w:rsid w:val="00C165C9"/>
    <w:rsid w:val="00C1662C"/>
    <w:rsid w:val="00C16748"/>
    <w:rsid w:val="00C167A7"/>
    <w:rsid w:val="00C16827"/>
    <w:rsid w:val="00C1686A"/>
    <w:rsid w:val="00C16B0F"/>
    <w:rsid w:val="00C16B8F"/>
    <w:rsid w:val="00C16C47"/>
    <w:rsid w:val="00C16F3D"/>
    <w:rsid w:val="00C17034"/>
    <w:rsid w:val="00C171F7"/>
    <w:rsid w:val="00C173AE"/>
    <w:rsid w:val="00C173FD"/>
    <w:rsid w:val="00C17542"/>
    <w:rsid w:val="00C175FB"/>
    <w:rsid w:val="00C178BC"/>
    <w:rsid w:val="00C17A0F"/>
    <w:rsid w:val="00C17DBC"/>
    <w:rsid w:val="00C17F19"/>
    <w:rsid w:val="00C17F40"/>
    <w:rsid w:val="00C17F76"/>
    <w:rsid w:val="00C17F8E"/>
    <w:rsid w:val="00C200A4"/>
    <w:rsid w:val="00C200A8"/>
    <w:rsid w:val="00C200C9"/>
    <w:rsid w:val="00C20279"/>
    <w:rsid w:val="00C203D4"/>
    <w:rsid w:val="00C204B0"/>
    <w:rsid w:val="00C20560"/>
    <w:rsid w:val="00C2066C"/>
    <w:rsid w:val="00C20956"/>
    <w:rsid w:val="00C209E0"/>
    <w:rsid w:val="00C20A19"/>
    <w:rsid w:val="00C20A8D"/>
    <w:rsid w:val="00C20AF1"/>
    <w:rsid w:val="00C20CCA"/>
    <w:rsid w:val="00C20D1A"/>
    <w:rsid w:val="00C20DC8"/>
    <w:rsid w:val="00C20F87"/>
    <w:rsid w:val="00C21086"/>
    <w:rsid w:val="00C210A1"/>
    <w:rsid w:val="00C21271"/>
    <w:rsid w:val="00C21299"/>
    <w:rsid w:val="00C21321"/>
    <w:rsid w:val="00C21344"/>
    <w:rsid w:val="00C2139C"/>
    <w:rsid w:val="00C2144E"/>
    <w:rsid w:val="00C21777"/>
    <w:rsid w:val="00C21823"/>
    <w:rsid w:val="00C21D32"/>
    <w:rsid w:val="00C21DDE"/>
    <w:rsid w:val="00C22004"/>
    <w:rsid w:val="00C22066"/>
    <w:rsid w:val="00C2207D"/>
    <w:rsid w:val="00C2232C"/>
    <w:rsid w:val="00C22525"/>
    <w:rsid w:val="00C22562"/>
    <w:rsid w:val="00C225E7"/>
    <w:rsid w:val="00C229E1"/>
    <w:rsid w:val="00C22C1D"/>
    <w:rsid w:val="00C22CC1"/>
    <w:rsid w:val="00C23080"/>
    <w:rsid w:val="00C23097"/>
    <w:rsid w:val="00C2325B"/>
    <w:rsid w:val="00C23430"/>
    <w:rsid w:val="00C235B1"/>
    <w:rsid w:val="00C236D7"/>
    <w:rsid w:val="00C237FC"/>
    <w:rsid w:val="00C239A3"/>
    <w:rsid w:val="00C239DE"/>
    <w:rsid w:val="00C23BEE"/>
    <w:rsid w:val="00C23DF6"/>
    <w:rsid w:val="00C23E51"/>
    <w:rsid w:val="00C24467"/>
    <w:rsid w:val="00C24504"/>
    <w:rsid w:val="00C246F2"/>
    <w:rsid w:val="00C24847"/>
    <w:rsid w:val="00C2484E"/>
    <w:rsid w:val="00C249FC"/>
    <w:rsid w:val="00C24A5F"/>
    <w:rsid w:val="00C24B02"/>
    <w:rsid w:val="00C24BDE"/>
    <w:rsid w:val="00C24C50"/>
    <w:rsid w:val="00C24C64"/>
    <w:rsid w:val="00C24D3F"/>
    <w:rsid w:val="00C24E19"/>
    <w:rsid w:val="00C24EF6"/>
    <w:rsid w:val="00C24F40"/>
    <w:rsid w:val="00C25117"/>
    <w:rsid w:val="00C2520C"/>
    <w:rsid w:val="00C25237"/>
    <w:rsid w:val="00C2526B"/>
    <w:rsid w:val="00C25299"/>
    <w:rsid w:val="00C252BE"/>
    <w:rsid w:val="00C25305"/>
    <w:rsid w:val="00C25445"/>
    <w:rsid w:val="00C25526"/>
    <w:rsid w:val="00C255EB"/>
    <w:rsid w:val="00C25632"/>
    <w:rsid w:val="00C25699"/>
    <w:rsid w:val="00C2569B"/>
    <w:rsid w:val="00C2573D"/>
    <w:rsid w:val="00C257EB"/>
    <w:rsid w:val="00C25A33"/>
    <w:rsid w:val="00C25AB5"/>
    <w:rsid w:val="00C25AE7"/>
    <w:rsid w:val="00C25AEC"/>
    <w:rsid w:val="00C25FC9"/>
    <w:rsid w:val="00C261FD"/>
    <w:rsid w:val="00C2649D"/>
    <w:rsid w:val="00C2660B"/>
    <w:rsid w:val="00C2671D"/>
    <w:rsid w:val="00C26B53"/>
    <w:rsid w:val="00C26BF6"/>
    <w:rsid w:val="00C26BFC"/>
    <w:rsid w:val="00C26C78"/>
    <w:rsid w:val="00C271B2"/>
    <w:rsid w:val="00C272B6"/>
    <w:rsid w:val="00C2730E"/>
    <w:rsid w:val="00C273EE"/>
    <w:rsid w:val="00C276BB"/>
    <w:rsid w:val="00C276D6"/>
    <w:rsid w:val="00C27B85"/>
    <w:rsid w:val="00C3001F"/>
    <w:rsid w:val="00C30379"/>
    <w:rsid w:val="00C303BB"/>
    <w:rsid w:val="00C3059D"/>
    <w:rsid w:val="00C30690"/>
    <w:rsid w:val="00C30764"/>
    <w:rsid w:val="00C307D2"/>
    <w:rsid w:val="00C3080D"/>
    <w:rsid w:val="00C308CC"/>
    <w:rsid w:val="00C308DB"/>
    <w:rsid w:val="00C3110C"/>
    <w:rsid w:val="00C31384"/>
    <w:rsid w:val="00C313AF"/>
    <w:rsid w:val="00C313D3"/>
    <w:rsid w:val="00C317B0"/>
    <w:rsid w:val="00C31977"/>
    <w:rsid w:val="00C31A0D"/>
    <w:rsid w:val="00C31B20"/>
    <w:rsid w:val="00C31B75"/>
    <w:rsid w:val="00C31F00"/>
    <w:rsid w:val="00C31F54"/>
    <w:rsid w:val="00C322B8"/>
    <w:rsid w:val="00C32681"/>
    <w:rsid w:val="00C329A5"/>
    <w:rsid w:val="00C32AA8"/>
    <w:rsid w:val="00C32AB1"/>
    <w:rsid w:val="00C32B87"/>
    <w:rsid w:val="00C32D8B"/>
    <w:rsid w:val="00C32E1C"/>
    <w:rsid w:val="00C32F54"/>
    <w:rsid w:val="00C33168"/>
    <w:rsid w:val="00C3338B"/>
    <w:rsid w:val="00C335B2"/>
    <w:rsid w:val="00C337BC"/>
    <w:rsid w:val="00C33A83"/>
    <w:rsid w:val="00C33B41"/>
    <w:rsid w:val="00C33BB9"/>
    <w:rsid w:val="00C33CC1"/>
    <w:rsid w:val="00C340A2"/>
    <w:rsid w:val="00C341AA"/>
    <w:rsid w:val="00C34409"/>
    <w:rsid w:val="00C3460B"/>
    <w:rsid w:val="00C34654"/>
    <w:rsid w:val="00C34742"/>
    <w:rsid w:val="00C349AF"/>
    <w:rsid w:val="00C349E7"/>
    <w:rsid w:val="00C34C85"/>
    <w:rsid w:val="00C34E6E"/>
    <w:rsid w:val="00C34F02"/>
    <w:rsid w:val="00C34F84"/>
    <w:rsid w:val="00C351B0"/>
    <w:rsid w:val="00C351C1"/>
    <w:rsid w:val="00C35202"/>
    <w:rsid w:val="00C3531C"/>
    <w:rsid w:val="00C35379"/>
    <w:rsid w:val="00C355D4"/>
    <w:rsid w:val="00C3561A"/>
    <w:rsid w:val="00C35666"/>
    <w:rsid w:val="00C357A9"/>
    <w:rsid w:val="00C358A9"/>
    <w:rsid w:val="00C35B75"/>
    <w:rsid w:val="00C35C5E"/>
    <w:rsid w:val="00C35F43"/>
    <w:rsid w:val="00C35F8B"/>
    <w:rsid w:val="00C36022"/>
    <w:rsid w:val="00C360CD"/>
    <w:rsid w:val="00C3622D"/>
    <w:rsid w:val="00C36272"/>
    <w:rsid w:val="00C363DD"/>
    <w:rsid w:val="00C365CB"/>
    <w:rsid w:val="00C36692"/>
    <w:rsid w:val="00C367CB"/>
    <w:rsid w:val="00C367CD"/>
    <w:rsid w:val="00C367D5"/>
    <w:rsid w:val="00C368F0"/>
    <w:rsid w:val="00C36995"/>
    <w:rsid w:val="00C369B1"/>
    <w:rsid w:val="00C36BAF"/>
    <w:rsid w:val="00C36C72"/>
    <w:rsid w:val="00C36CED"/>
    <w:rsid w:val="00C370A4"/>
    <w:rsid w:val="00C373B0"/>
    <w:rsid w:val="00C3758A"/>
    <w:rsid w:val="00C37685"/>
    <w:rsid w:val="00C3791C"/>
    <w:rsid w:val="00C37C50"/>
    <w:rsid w:val="00C37CB2"/>
    <w:rsid w:val="00C37DCA"/>
    <w:rsid w:val="00C37E65"/>
    <w:rsid w:val="00C37FE6"/>
    <w:rsid w:val="00C40047"/>
    <w:rsid w:val="00C40061"/>
    <w:rsid w:val="00C40092"/>
    <w:rsid w:val="00C40112"/>
    <w:rsid w:val="00C403B9"/>
    <w:rsid w:val="00C403E1"/>
    <w:rsid w:val="00C40517"/>
    <w:rsid w:val="00C40797"/>
    <w:rsid w:val="00C408EE"/>
    <w:rsid w:val="00C40921"/>
    <w:rsid w:val="00C409DA"/>
    <w:rsid w:val="00C40A81"/>
    <w:rsid w:val="00C40B18"/>
    <w:rsid w:val="00C40BE4"/>
    <w:rsid w:val="00C40C5E"/>
    <w:rsid w:val="00C40CF3"/>
    <w:rsid w:val="00C411B4"/>
    <w:rsid w:val="00C411DC"/>
    <w:rsid w:val="00C412D0"/>
    <w:rsid w:val="00C413F5"/>
    <w:rsid w:val="00C413F7"/>
    <w:rsid w:val="00C415A7"/>
    <w:rsid w:val="00C417B0"/>
    <w:rsid w:val="00C41808"/>
    <w:rsid w:val="00C419F7"/>
    <w:rsid w:val="00C41B95"/>
    <w:rsid w:val="00C41D7F"/>
    <w:rsid w:val="00C41DDA"/>
    <w:rsid w:val="00C41E9B"/>
    <w:rsid w:val="00C41EFD"/>
    <w:rsid w:val="00C41F76"/>
    <w:rsid w:val="00C420C0"/>
    <w:rsid w:val="00C420D2"/>
    <w:rsid w:val="00C421B4"/>
    <w:rsid w:val="00C4259B"/>
    <w:rsid w:val="00C426B7"/>
    <w:rsid w:val="00C426C3"/>
    <w:rsid w:val="00C42728"/>
    <w:rsid w:val="00C42B5F"/>
    <w:rsid w:val="00C42B78"/>
    <w:rsid w:val="00C42C44"/>
    <w:rsid w:val="00C42C81"/>
    <w:rsid w:val="00C42D7A"/>
    <w:rsid w:val="00C42D97"/>
    <w:rsid w:val="00C4310E"/>
    <w:rsid w:val="00C43339"/>
    <w:rsid w:val="00C4333D"/>
    <w:rsid w:val="00C43369"/>
    <w:rsid w:val="00C433ED"/>
    <w:rsid w:val="00C43426"/>
    <w:rsid w:val="00C434AE"/>
    <w:rsid w:val="00C43CC8"/>
    <w:rsid w:val="00C43D00"/>
    <w:rsid w:val="00C44692"/>
    <w:rsid w:val="00C446CF"/>
    <w:rsid w:val="00C4470D"/>
    <w:rsid w:val="00C44753"/>
    <w:rsid w:val="00C44772"/>
    <w:rsid w:val="00C44774"/>
    <w:rsid w:val="00C4478B"/>
    <w:rsid w:val="00C44B31"/>
    <w:rsid w:val="00C44B6F"/>
    <w:rsid w:val="00C44D37"/>
    <w:rsid w:val="00C44E0F"/>
    <w:rsid w:val="00C45128"/>
    <w:rsid w:val="00C451E2"/>
    <w:rsid w:val="00C45304"/>
    <w:rsid w:val="00C4539D"/>
    <w:rsid w:val="00C454B0"/>
    <w:rsid w:val="00C4559B"/>
    <w:rsid w:val="00C456B4"/>
    <w:rsid w:val="00C457E9"/>
    <w:rsid w:val="00C45915"/>
    <w:rsid w:val="00C45B2F"/>
    <w:rsid w:val="00C45C4C"/>
    <w:rsid w:val="00C45D38"/>
    <w:rsid w:val="00C4600E"/>
    <w:rsid w:val="00C4601B"/>
    <w:rsid w:val="00C4606C"/>
    <w:rsid w:val="00C4610C"/>
    <w:rsid w:val="00C461AD"/>
    <w:rsid w:val="00C46453"/>
    <w:rsid w:val="00C46653"/>
    <w:rsid w:val="00C46894"/>
    <w:rsid w:val="00C468D2"/>
    <w:rsid w:val="00C46952"/>
    <w:rsid w:val="00C469DB"/>
    <w:rsid w:val="00C46D3F"/>
    <w:rsid w:val="00C46D91"/>
    <w:rsid w:val="00C46EE6"/>
    <w:rsid w:val="00C4709C"/>
    <w:rsid w:val="00C47108"/>
    <w:rsid w:val="00C471F0"/>
    <w:rsid w:val="00C471F4"/>
    <w:rsid w:val="00C4747C"/>
    <w:rsid w:val="00C47524"/>
    <w:rsid w:val="00C4790A"/>
    <w:rsid w:val="00C47EC3"/>
    <w:rsid w:val="00C47EF2"/>
    <w:rsid w:val="00C50104"/>
    <w:rsid w:val="00C5012E"/>
    <w:rsid w:val="00C50187"/>
    <w:rsid w:val="00C501A9"/>
    <w:rsid w:val="00C5048F"/>
    <w:rsid w:val="00C50875"/>
    <w:rsid w:val="00C508B6"/>
    <w:rsid w:val="00C5098E"/>
    <w:rsid w:val="00C50AEA"/>
    <w:rsid w:val="00C50B5A"/>
    <w:rsid w:val="00C50BE6"/>
    <w:rsid w:val="00C510BD"/>
    <w:rsid w:val="00C511AA"/>
    <w:rsid w:val="00C51287"/>
    <w:rsid w:val="00C512FE"/>
    <w:rsid w:val="00C51379"/>
    <w:rsid w:val="00C514F3"/>
    <w:rsid w:val="00C5159A"/>
    <w:rsid w:val="00C5174E"/>
    <w:rsid w:val="00C5175C"/>
    <w:rsid w:val="00C517A1"/>
    <w:rsid w:val="00C517B0"/>
    <w:rsid w:val="00C51895"/>
    <w:rsid w:val="00C519E7"/>
    <w:rsid w:val="00C51A17"/>
    <w:rsid w:val="00C51EE5"/>
    <w:rsid w:val="00C5244C"/>
    <w:rsid w:val="00C526AF"/>
    <w:rsid w:val="00C52910"/>
    <w:rsid w:val="00C52A06"/>
    <w:rsid w:val="00C52C87"/>
    <w:rsid w:val="00C52D21"/>
    <w:rsid w:val="00C52DD8"/>
    <w:rsid w:val="00C52FC2"/>
    <w:rsid w:val="00C530D1"/>
    <w:rsid w:val="00C53276"/>
    <w:rsid w:val="00C5354D"/>
    <w:rsid w:val="00C536AA"/>
    <w:rsid w:val="00C5378A"/>
    <w:rsid w:val="00C537A2"/>
    <w:rsid w:val="00C539E7"/>
    <w:rsid w:val="00C53A73"/>
    <w:rsid w:val="00C53AA8"/>
    <w:rsid w:val="00C53BA7"/>
    <w:rsid w:val="00C53CA5"/>
    <w:rsid w:val="00C540F0"/>
    <w:rsid w:val="00C5426D"/>
    <w:rsid w:val="00C5450A"/>
    <w:rsid w:val="00C546D3"/>
    <w:rsid w:val="00C54CCB"/>
    <w:rsid w:val="00C54F42"/>
    <w:rsid w:val="00C54FA8"/>
    <w:rsid w:val="00C55233"/>
    <w:rsid w:val="00C5537D"/>
    <w:rsid w:val="00C5541D"/>
    <w:rsid w:val="00C555D2"/>
    <w:rsid w:val="00C55D63"/>
    <w:rsid w:val="00C55E65"/>
    <w:rsid w:val="00C5612D"/>
    <w:rsid w:val="00C562FA"/>
    <w:rsid w:val="00C5632B"/>
    <w:rsid w:val="00C563C1"/>
    <w:rsid w:val="00C564B1"/>
    <w:rsid w:val="00C56737"/>
    <w:rsid w:val="00C56A80"/>
    <w:rsid w:val="00C56B15"/>
    <w:rsid w:val="00C56F59"/>
    <w:rsid w:val="00C56FA9"/>
    <w:rsid w:val="00C5703F"/>
    <w:rsid w:val="00C57270"/>
    <w:rsid w:val="00C572AE"/>
    <w:rsid w:val="00C5734E"/>
    <w:rsid w:val="00C5760F"/>
    <w:rsid w:val="00C5774F"/>
    <w:rsid w:val="00C578A3"/>
    <w:rsid w:val="00C57A03"/>
    <w:rsid w:val="00C57A37"/>
    <w:rsid w:val="00C57AC9"/>
    <w:rsid w:val="00C57BD0"/>
    <w:rsid w:val="00C57C01"/>
    <w:rsid w:val="00C57C9B"/>
    <w:rsid w:val="00C57C9F"/>
    <w:rsid w:val="00C57D89"/>
    <w:rsid w:val="00C57E00"/>
    <w:rsid w:val="00C57EA8"/>
    <w:rsid w:val="00C57F1A"/>
    <w:rsid w:val="00C6005E"/>
    <w:rsid w:val="00C600AB"/>
    <w:rsid w:val="00C60183"/>
    <w:rsid w:val="00C602C3"/>
    <w:rsid w:val="00C6036A"/>
    <w:rsid w:val="00C6036F"/>
    <w:rsid w:val="00C60490"/>
    <w:rsid w:val="00C607A3"/>
    <w:rsid w:val="00C60A91"/>
    <w:rsid w:val="00C60C4B"/>
    <w:rsid w:val="00C60DFC"/>
    <w:rsid w:val="00C60FBF"/>
    <w:rsid w:val="00C612ED"/>
    <w:rsid w:val="00C6178C"/>
    <w:rsid w:val="00C618AD"/>
    <w:rsid w:val="00C618DB"/>
    <w:rsid w:val="00C618DD"/>
    <w:rsid w:val="00C61A4D"/>
    <w:rsid w:val="00C61AFC"/>
    <w:rsid w:val="00C61BBF"/>
    <w:rsid w:val="00C61F77"/>
    <w:rsid w:val="00C61F93"/>
    <w:rsid w:val="00C62048"/>
    <w:rsid w:val="00C62229"/>
    <w:rsid w:val="00C6242C"/>
    <w:rsid w:val="00C62477"/>
    <w:rsid w:val="00C625AD"/>
    <w:rsid w:val="00C625B2"/>
    <w:rsid w:val="00C626CA"/>
    <w:rsid w:val="00C6276B"/>
    <w:rsid w:val="00C628C8"/>
    <w:rsid w:val="00C629B3"/>
    <w:rsid w:val="00C62A3F"/>
    <w:rsid w:val="00C62A50"/>
    <w:rsid w:val="00C62AB7"/>
    <w:rsid w:val="00C62B47"/>
    <w:rsid w:val="00C62B88"/>
    <w:rsid w:val="00C62D62"/>
    <w:rsid w:val="00C62E6E"/>
    <w:rsid w:val="00C63168"/>
    <w:rsid w:val="00C631E2"/>
    <w:rsid w:val="00C63498"/>
    <w:rsid w:val="00C63513"/>
    <w:rsid w:val="00C63605"/>
    <w:rsid w:val="00C637E7"/>
    <w:rsid w:val="00C637F0"/>
    <w:rsid w:val="00C63821"/>
    <w:rsid w:val="00C638F1"/>
    <w:rsid w:val="00C63A03"/>
    <w:rsid w:val="00C63A24"/>
    <w:rsid w:val="00C63B06"/>
    <w:rsid w:val="00C63B8F"/>
    <w:rsid w:val="00C63BBC"/>
    <w:rsid w:val="00C63C9B"/>
    <w:rsid w:val="00C63DD4"/>
    <w:rsid w:val="00C63E79"/>
    <w:rsid w:val="00C63F11"/>
    <w:rsid w:val="00C640B8"/>
    <w:rsid w:val="00C64102"/>
    <w:rsid w:val="00C64160"/>
    <w:rsid w:val="00C641D3"/>
    <w:rsid w:val="00C641EA"/>
    <w:rsid w:val="00C64249"/>
    <w:rsid w:val="00C642EA"/>
    <w:rsid w:val="00C646BE"/>
    <w:rsid w:val="00C6477E"/>
    <w:rsid w:val="00C6487D"/>
    <w:rsid w:val="00C6495F"/>
    <w:rsid w:val="00C64A0A"/>
    <w:rsid w:val="00C64A6F"/>
    <w:rsid w:val="00C64A9F"/>
    <w:rsid w:val="00C65017"/>
    <w:rsid w:val="00C6523A"/>
    <w:rsid w:val="00C65492"/>
    <w:rsid w:val="00C6576B"/>
    <w:rsid w:val="00C65830"/>
    <w:rsid w:val="00C65949"/>
    <w:rsid w:val="00C659DD"/>
    <w:rsid w:val="00C65A48"/>
    <w:rsid w:val="00C65A74"/>
    <w:rsid w:val="00C65DD7"/>
    <w:rsid w:val="00C65EC3"/>
    <w:rsid w:val="00C6603A"/>
    <w:rsid w:val="00C66050"/>
    <w:rsid w:val="00C6612D"/>
    <w:rsid w:val="00C663E8"/>
    <w:rsid w:val="00C6659E"/>
    <w:rsid w:val="00C667B1"/>
    <w:rsid w:val="00C66989"/>
    <w:rsid w:val="00C669B9"/>
    <w:rsid w:val="00C66AC3"/>
    <w:rsid w:val="00C66B59"/>
    <w:rsid w:val="00C66BE1"/>
    <w:rsid w:val="00C66F66"/>
    <w:rsid w:val="00C67142"/>
    <w:rsid w:val="00C67171"/>
    <w:rsid w:val="00C672FE"/>
    <w:rsid w:val="00C67419"/>
    <w:rsid w:val="00C6742A"/>
    <w:rsid w:val="00C677FC"/>
    <w:rsid w:val="00C67885"/>
    <w:rsid w:val="00C678C9"/>
    <w:rsid w:val="00C678F3"/>
    <w:rsid w:val="00C67963"/>
    <w:rsid w:val="00C67975"/>
    <w:rsid w:val="00C6798F"/>
    <w:rsid w:val="00C67A88"/>
    <w:rsid w:val="00C67B8C"/>
    <w:rsid w:val="00C67C07"/>
    <w:rsid w:val="00C67C8F"/>
    <w:rsid w:val="00C67D0A"/>
    <w:rsid w:val="00C67E06"/>
    <w:rsid w:val="00C701F0"/>
    <w:rsid w:val="00C7025D"/>
    <w:rsid w:val="00C703A4"/>
    <w:rsid w:val="00C703CE"/>
    <w:rsid w:val="00C7049B"/>
    <w:rsid w:val="00C7067A"/>
    <w:rsid w:val="00C707F3"/>
    <w:rsid w:val="00C70AC5"/>
    <w:rsid w:val="00C70AE1"/>
    <w:rsid w:val="00C70AE9"/>
    <w:rsid w:val="00C70C6B"/>
    <w:rsid w:val="00C71188"/>
    <w:rsid w:val="00C7121E"/>
    <w:rsid w:val="00C714EB"/>
    <w:rsid w:val="00C71599"/>
    <w:rsid w:val="00C71650"/>
    <w:rsid w:val="00C71699"/>
    <w:rsid w:val="00C718BB"/>
    <w:rsid w:val="00C71AA8"/>
    <w:rsid w:val="00C71AAB"/>
    <w:rsid w:val="00C71B27"/>
    <w:rsid w:val="00C71C5A"/>
    <w:rsid w:val="00C71C86"/>
    <w:rsid w:val="00C71CDE"/>
    <w:rsid w:val="00C71F09"/>
    <w:rsid w:val="00C72100"/>
    <w:rsid w:val="00C72274"/>
    <w:rsid w:val="00C7249F"/>
    <w:rsid w:val="00C72563"/>
    <w:rsid w:val="00C726B0"/>
    <w:rsid w:val="00C727F8"/>
    <w:rsid w:val="00C72976"/>
    <w:rsid w:val="00C729BF"/>
    <w:rsid w:val="00C72A0E"/>
    <w:rsid w:val="00C72A70"/>
    <w:rsid w:val="00C72B48"/>
    <w:rsid w:val="00C72D42"/>
    <w:rsid w:val="00C72DFB"/>
    <w:rsid w:val="00C72E99"/>
    <w:rsid w:val="00C72EC8"/>
    <w:rsid w:val="00C72F75"/>
    <w:rsid w:val="00C72F7F"/>
    <w:rsid w:val="00C7306E"/>
    <w:rsid w:val="00C730B8"/>
    <w:rsid w:val="00C730DD"/>
    <w:rsid w:val="00C73122"/>
    <w:rsid w:val="00C731A6"/>
    <w:rsid w:val="00C731AD"/>
    <w:rsid w:val="00C73415"/>
    <w:rsid w:val="00C7345F"/>
    <w:rsid w:val="00C734A9"/>
    <w:rsid w:val="00C7350F"/>
    <w:rsid w:val="00C73536"/>
    <w:rsid w:val="00C7362A"/>
    <w:rsid w:val="00C73640"/>
    <w:rsid w:val="00C73756"/>
    <w:rsid w:val="00C7378C"/>
    <w:rsid w:val="00C737D5"/>
    <w:rsid w:val="00C7383F"/>
    <w:rsid w:val="00C739B8"/>
    <w:rsid w:val="00C73A11"/>
    <w:rsid w:val="00C73A2E"/>
    <w:rsid w:val="00C73AB6"/>
    <w:rsid w:val="00C73BF1"/>
    <w:rsid w:val="00C73E1E"/>
    <w:rsid w:val="00C73E6D"/>
    <w:rsid w:val="00C73E7F"/>
    <w:rsid w:val="00C73F2A"/>
    <w:rsid w:val="00C73F53"/>
    <w:rsid w:val="00C73F65"/>
    <w:rsid w:val="00C741BC"/>
    <w:rsid w:val="00C74202"/>
    <w:rsid w:val="00C742F6"/>
    <w:rsid w:val="00C74338"/>
    <w:rsid w:val="00C74347"/>
    <w:rsid w:val="00C74514"/>
    <w:rsid w:val="00C746A1"/>
    <w:rsid w:val="00C747E7"/>
    <w:rsid w:val="00C748EA"/>
    <w:rsid w:val="00C74A02"/>
    <w:rsid w:val="00C74A0D"/>
    <w:rsid w:val="00C74B87"/>
    <w:rsid w:val="00C74BD3"/>
    <w:rsid w:val="00C74D6B"/>
    <w:rsid w:val="00C7506C"/>
    <w:rsid w:val="00C75070"/>
    <w:rsid w:val="00C7510B"/>
    <w:rsid w:val="00C7520A"/>
    <w:rsid w:val="00C755CE"/>
    <w:rsid w:val="00C7569B"/>
    <w:rsid w:val="00C7572F"/>
    <w:rsid w:val="00C75805"/>
    <w:rsid w:val="00C75921"/>
    <w:rsid w:val="00C75A4D"/>
    <w:rsid w:val="00C75A6B"/>
    <w:rsid w:val="00C75AB8"/>
    <w:rsid w:val="00C75B54"/>
    <w:rsid w:val="00C75C60"/>
    <w:rsid w:val="00C75D82"/>
    <w:rsid w:val="00C75DC8"/>
    <w:rsid w:val="00C761C9"/>
    <w:rsid w:val="00C7634A"/>
    <w:rsid w:val="00C76408"/>
    <w:rsid w:val="00C76417"/>
    <w:rsid w:val="00C767F3"/>
    <w:rsid w:val="00C7695D"/>
    <w:rsid w:val="00C76C8B"/>
    <w:rsid w:val="00C76FE3"/>
    <w:rsid w:val="00C77072"/>
    <w:rsid w:val="00C7731B"/>
    <w:rsid w:val="00C7737C"/>
    <w:rsid w:val="00C775A4"/>
    <w:rsid w:val="00C775D7"/>
    <w:rsid w:val="00C77BDA"/>
    <w:rsid w:val="00C77C7F"/>
    <w:rsid w:val="00C77D76"/>
    <w:rsid w:val="00C77D7B"/>
    <w:rsid w:val="00C77DEF"/>
    <w:rsid w:val="00C77E2C"/>
    <w:rsid w:val="00C77F1A"/>
    <w:rsid w:val="00C803BF"/>
    <w:rsid w:val="00C8042B"/>
    <w:rsid w:val="00C80574"/>
    <w:rsid w:val="00C8067A"/>
    <w:rsid w:val="00C806AE"/>
    <w:rsid w:val="00C807A0"/>
    <w:rsid w:val="00C80911"/>
    <w:rsid w:val="00C80934"/>
    <w:rsid w:val="00C80B93"/>
    <w:rsid w:val="00C80BD4"/>
    <w:rsid w:val="00C80EC7"/>
    <w:rsid w:val="00C80F53"/>
    <w:rsid w:val="00C8113A"/>
    <w:rsid w:val="00C812CE"/>
    <w:rsid w:val="00C81315"/>
    <w:rsid w:val="00C814AE"/>
    <w:rsid w:val="00C81568"/>
    <w:rsid w:val="00C815D0"/>
    <w:rsid w:val="00C81663"/>
    <w:rsid w:val="00C817B6"/>
    <w:rsid w:val="00C817FF"/>
    <w:rsid w:val="00C81A4D"/>
    <w:rsid w:val="00C81A7D"/>
    <w:rsid w:val="00C81B53"/>
    <w:rsid w:val="00C81B7E"/>
    <w:rsid w:val="00C81C11"/>
    <w:rsid w:val="00C81D78"/>
    <w:rsid w:val="00C81E89"/>
    <w:rsid w:val="00C82201"/>
    <w:rsid w:val="00C822B8"/>
    <w:rsid w:val="00C82427"/>
    <w:rsid w:val="00C829A3"/>
    <w:rsid w:val="00C82A06"/>
    <w:rsid w:val="00C82B70"/>
    <w:rsid w:val="00C82C2F"/>
    <w:rsid w:val="00C82C93"/>
    <w:rsid w:val="00C82D4A"/>
    <w:rsid w:val="00C82D76"/>
    <w:rsid w:val="00C82E4F"/>
    <w:rsid w:val="00C82EAC"/>
    <w:rsid w:val="00C82FCB"/>
    <w:rsid w:val="00C83092"/>
    <w:rsid w:val="00C831F4"/>
    <w:rsid w:val="00C832E1"/>
    <w:rsid w:val="00C834BD"/>
    <w:rsid w:val="00C836D3"/>
    <w:rsid w:val="00C8395A"/>
    <w:rsid w:val="00C839A8"/>
    <w:rsid w:val="00C83A1B"/>
    <w:rsid w:val="00C83A36"/>
    <w:rsid w:val="00C83A44"/>
    <w:rsid w:val="00C83A90"/>
    <w:rsid w:val="00C83FB7"/>
    <w:rsid w:val="00C84114"/>
    <w:rsid w:val="00C84135"/>
    <w:rsid w:val="00C84150"/>
    <w:rsid w:val="00C845A4"/>
    <w:rsid w:val="00C84B27"/>
    <w:rsid w:val="00C84DE0"/>
    <w:rsid w:val="00C84EBB"/>
    <w:rsid w:val="00C8500E"/>
    <w:rsid w:val="00C85260"/>
    <w:rsid w:val="00C85796"/>
    <w:rsid w:val="00C858FE"/>
    <w:rsid w:val="00C85C8E"/>
    <w:rsid w:val="00C85F40"/>
    <w:rsid w:val="00C85F4F"/>
    <w:rsid w:val="00C85F55"/>
    <w:rsid w:val="00C85FF8"/>
    <w:rsid w:val="00C86123"/>
    <w:rsid w:val="00C86336"/>
    <w:rsid w:val="00C86391"/>
    <w:rsid w:val="00C863ED"/>
    <w:rsid w:val="00C864EF"/>
    <w:rsid w:val="00C8657C"/>
    <w:rsid w:val="00C866D4"/>
    <w:rsid w:val="00C86899"/>
    <w:rsid w:val="00C86C02"/>
    <w:rsid w:val="00C86D1D"/>
    <w:rsid w:val="00C87207"/>
    <w:rsid w:val="00C872B3"/>
    <w:rsid w:val="00C87308"/>
    <w:rsid w:val="00C87449"/>
    <w:rsid w:val="00C87481"/>
    <w:rsid w:val="00C874D8"/>
    <w:rsid w:val="00C87569"/>
    <w:rsid w:val="00C87633"/>
    <w:rsid w:val="00C87635"/>
    <w:rsid w:val="00C876D8"/>
    <w:rsid w:val="00C876DD"/>
    <w:rsid w:val="00C87867"/>
    <w:rsid w:val="00C8790C"/>
    <w:rsid w:val="00C87AA7"/>
    <w:rsid w:val="00C87DEB"/>
    <w:rsid w:val="00C87E06"/>
    <w:rsid w:val="00C87F0C"/>
    <w:rsid w:val="00C900C7"/>
    <w:rsid w:val="00C9024A"/>
    <w:rsid w:val="00C9032C"/>
    <w:rsid w:val="00C90333"/>
    <w:rsid w:val="00C90442"/>
    <w:rsid w:val="00C90590"/>
    <w:rsid w:val="00C90799"/>
    <w:rsid w:val="00C90A0B"/>
    <w:rsid w:val="00C90C1E"/>
    <w:rsid w:val="00C90D8A"/>
    <w:rsid w:val="00C90EC2"/>
    <w:rsid w:val="00C90FAA"/>
    <w:rsid w:val="00C91189"/>
    <w:rsid w:val="00C914D1"/>
    <w:rsid w:val="00C9154A"/>
    <w:rsid w:val="00C917DB"/>
    <w:rsid w:val="00C918BB"/>
    <w:rsid w:val="00C919A5"/>
    <w:rsid w:val="00C91B02"/>
    <w:rsid w:val="00C91B19"/>
    <w:rsid w:val="00C91C0E"/>
    <w:rsid w:val="00C91C1D"/>
    <w:rsid w:val="00C91CDC"/>
    <w:rsid w:val="00C91D96"/>
    <w:rsid w:val="00C920E8"/>
    <w:rsid w:val="00C9221E"/>
    <w:rsid w:val="00C92872"/>
    <w:rsid w:val="00C929C7"/>
    <w:rsid w:val="00C92C27"/>
    <w:rsid w:val="00C92E9D"/>
    <w:rsid w:val="00C92EE8"/>
    <w:rsid w:val="00C93120"/>
    <w:rsid w:val="00C93129"/>
    <w:rsid w:val="00C9316A"/>
    <w:rsid w:val="00C9329D"/>
    <w:rsid w:val="00C9333E"/>
    <w:rsid w:val="00C936EB"/>
    <w:rsid w:val="00C93A18"/>
    <w:rsid w:val="00C93D92"/>
    <w:rsid w:val="00C93E56"/>
    <w:rsid w:val="00C93F11"/>
    <w:rsid w:val="00C93F8B"/>
    <w:rsid w:val="00C9401B"/>
    <w:rsid w:val="00C944AB"/>
    <w:rsid w:val="00C94579"/>
    <w:rsid w:val="00C94592"/>
    <w:rsid w:val="00C946B3"/>
    <w:rsid w:val="00C946FF"/>
    <w:rsid w:val="00C94793"/>
    <w:rsid w:val="00C948A1"/>
    <w:rsid w:val="00C94A8A"/>
    <w:rsid w:val="00C94B74"/>
    <w:rsid w:val="00C94BBE"/>
    <w:rsid w:val="00C94CC4"/>
    <w:rsid w:val="00C94DA8"/>
    <w:rsid w:val="00C94E09"/>
    <w:rsid w:val="00C94E0C"/>
    <w:rsid w:val="00C94EBC"/>
    <w:rsid w:val="00C94FD3"/>
    <w:rsid w:val="00C9500E"/>
    <w:rsid w:val="00C951BA"/>
    <w:rsid w:val="00C951FB"/>
    <w:rsid w:val="00C9526F"/>
    <w:rsid w:val="00C953BB"/>
    <w:rsid w:val="00C9575D"/>
    <w:rsid w:val="00C957FA"/>
    <w:rsid w:val="00C9589E"/>
    <w:rsid w:val="00C95925"/>
    <w:rsid w:val="00C95EF1"/>
    <w:rsid w:val="00C960CC"/>
    <w:rsid w:val="00C9614C"/>
    <w:rsid w:val="00C9621F"/>
    <w:rsid w:val="00C9626B"/>
    <w:rsid w:val="00C96532"/>
    <w:rsid w:val="00C96716"/>
    <w:rsid w:val="00C96792"/>
    <w:rsid w:val="00C967B7"/>
    <w:rsid w:val="00C96844"/>
    <w:rsid w:val="00C96B61"/>
    <w:rsid w:val="00C96DE8"/>
    <w:rsid w:val="00C96E9C"/>
    <w:rsid w:val="00C96FCA"/>
    <w:rsid w:val="00C970CD"/>
    <w:rsid w:val="00C971A5"/>
    <w:rsid w:val="00C97494"/>
    <w:rsid w:val="00C975E8"/>
    <w:rsid w:val="00C9770A"/>
    <w:rsid w:val="00C97A45"/>
    <w:rsid w:val="00C97A9A"/>
    <w:rsid w:val="00C97B64"/>
    <w:rsid w:val="00C97BF8"/>
    <w:rsid w:val="00C97C55"/>
    <w:rsid w:val="00C97CA8"/>
    <w:rsid w:val="00C97CB6"/>
    <w:rsid w:val="00C97E24"/>
    <w:rsid w:val="00CA00D6"/>
    <w:rsid w:val="00CA024D"/>
    <w:rsid w:val="00CA0332"/>
    <w:rsid w:val="00CA0388"/>
    <w:rsid w:val="00CA03A6"/>
    <w:rsid w:val="00CA0468"/>
    <w:rsid w:val="00CA05DA"/>
    <w:rsid w:val="00CA0758"/>
    <w:rsid w:val="00CA087A"/>
    <w:rsid w:val="00CA08DE"/>
    <w:rsid w:val="00CA0A54"/>
    <w:rsid w:val="00CA0AAB"/>
    <w:rsid w:val="00CA0BDD"/>
    <w:rsid w:val="00CA0C2E"/>
    <w:rsid w:val="00CA0CD1"/>
    <w:rsid w:val="00CA0DCB"/>
    <w:rsid w:val="00CA0E25"/>
    <w:rsid w:val="00CA107E"/>
    <w:rsid w:val="00CA12A4"/>
    <w:rsid w:val="00CA13C9"/>
    <w:rsid w:val="00CA1428"/>
    <w:rsid w:val="00CA149A"/>
    <w:rsid w:val="00CA151F"/>
    <w:rsid w:val="00CA185B"/>
    <w:rsid w:val="00CA18AC"/>
    <w:rsid w:val="00CA191E"/>
    <w:rsid w:val="00CA1AB5"/>
    <w:rsid w:val="00CA1B36"/>
    <w:rsid w:val="00CA1B8F"/>
    <w:rsid w:val="00CA1BDE"/>
    <w:rsid w:val="00CA1BEF"/>
    <w:rsid w:val="00CA1D0B"/>
    <w:rsid w:val="00CA1F84"/>
    <w:rsid w:val="00CA207C"/>
    <w:rsid w:val="00CA209C"/>
    <w:rsid w:val="00CA2214"/>
    <w:rsid w:val="00CA2267"/>
    <w:rsid w:val="00CA2352"/>
    <w:rsid w:val="00CA24AF"/>
    <w:rsid w:val="00CA2885"/>
    <w:rsid w:val="00CA2997"/>
    <w:rsid w:val="00CA2C72"/>
    <w:rsid w:val="00CA2CCE"/>
    <w:rsid w:val="00CA2D85"/>
    <w:rsid w:val="00CA2D97"/>
    <w:rsid w:val="00CA2F75"/>
    <w:rsid w:val="00CA2FC0"/>
    <w:rsid w:val="00CA3123"/>
    <w:rsid w:val="00CA322D"/>
    <w:rsid w:val="00CA3281"/>
    <w:rsid w:val="00CA348B"/>
    <w:rsid w:val="00CA3512"/>
    <w:rsid w:val="00CA3532"/>
    <w:rsid w:val="00CA3546"/>
    <w:rsid w:val="00CA3649"/>
    <w:rsid w:val="00CA36C1"/>
    <w:rsid w:val="00CA3768"/>
    <w:rsid w:val="00CA38BF"/>
    <w:rsid w:val="00CA39B3"/>
    <w:rsid w:val="00CA39E9"/>
    <w:rsid w:val="00CA3BC9"/>
    <w:rsid w:val="00CA3BFD"/>
    <w:rsid w:val="00CA3C9C"/>
    <w:rsid w:val="00CA3D86"/>
    <w:rsid w:val="00CA3E44"/>
    <w:rsid w:val="00CA3F9E"/>
    <w:rsid w:val="00CA3FA2"/>
    <w:rsid w:val="00CA42CF"/>
    <w:rsid w:val="00CA4321"/>
    <w:rsid w:val="00CA44CE"/>
    <w:rsid w:val="00CA4668"/>
    <w:rsid w:val="00CA4853"/>
    <w:rsid w:val="00CA4B12"/>
    <w:rsid w:val="00CA4BB8"/>
    <w:rsid w:val="00CA501D"/>
    <w:rsid w:val="00CA50EC"/>
    <w:rsid w:val="00CA522D"/>
    <w:rsid w:val="00CA53B2"/>
    <w:rsid w:val="00CA53D4"/>
    <w:rsid w:val="00CA542B"/>
    <w:rsid w:val="00CA5532"/>
    <w:rsid w:val="00CA559E"/>
    <w:rsid w:val="00CA55C4"/>
    <w:rsid w:val="00CA55F6"/>
    <w:rsid w:val="00CA574C"/>
    <w:rsid w:val="00CA5761"/>
    <w:rsid w:val="00CA5842"/>
    <w:rsid w:val="00CA5874"/>
    <w:rsid w:val="00CA59F7"/>
    <w:rsid w:val="00CA5A98"/>
    <w:rsid w:val="00CA5B39"/>
    <w:rsid w:val="00CA5CC0"/>
    <w:rsid w:val="00CA5EA6"/>
    <w:rsid w:val="00CA5F77"/>
    <w:rsid w:val="00CA62A1"/>
    <w:rsid w:val="00CA63AB"/>
    <w:rsid w:val="00CA63F0"/>
    <w:rsid w:val="00CA6642"/>
    <w:rsid w:val="00CA66CA"/>
    <w:rsid w:val="00CA671E"/>
    <w:rsid w:val="00CA6761"/>
    <w:rsid w:val="00CA68A0"/>
    <w:rsid w:val="00CA68AA"/>
    <w:rsid w:val="00CA6902"/>
    <w:rsid w:val="00CA6BC8"/>
    <w:rsid w:val="00CA6C43"/>
    <w:rsid w:val="00CA6CD3"/>
    <w:rsid w:val="00CA6D92"/>
    <w:rsid w:val="00CA706F"/>
    <w:rsid w:val="00CA70C5"/>
    <w:rsid w:val="00CA70DF"/>
    <w:rsid w:val="00CA714A"/>
    <w:rsid w:val="00CA741C"/>
    <w:rsid w:val="00CA748A"/>
    <w:rsid w:val="00CA7648"/>
    <w:rsid w:val="00CA76BC"/>
    <w:rsid w:val="00CA76C3"/>
    <w:rsid w:val="00CA7B57"/>
    <w:rsid w:val="00CA7D2F"/>
    <w:rsid w:val="00CA7FDE"/>
    <w:rsid w:val="00CB0180"/>
    <w:rsid w:val="00CB07C9"/>
    <w:rsid w:val="00CB09BD"/>
    <w:rsid w:val="00CB09DD"/>
    <w:rsid w:val="00CB0B02"/>
    <w:rsid w:val="00CB1095"/>
    <w:rsid w:val="00CB11BF"/>
    <w:rsid w:val="00CB11E9"/>
    <w:rsid w:val="00CB130F"/>
    <w:rsid w:val="00CB13CA"/>
    <w:rsid w:val="00CB14FB"/>
    <w:rsid w:val="00CB150F"/>
    <w:rsid w:val="00CB1525"/>
    <w:rsid w:val="00CB15B0"/>
    <w:rsid w:val="00CB175F"/>
    <w:rsid w:val="00CB18B6"/>
    <w:rsid w:val="00CB18FF"/>
    <w:rsid w:val="00CB1CCE"/>
    <w:rsid w:val="00CB23F0"/>
    <w:rsid w:val="00CB26E8"/>
    <w:rsid w:val="00CB27E1"/>
    <w:rsid w:val="00CB28F5"/>
    <w:rsid w:val="00CB2934"/>
    <w:rsid w:val="00CB2955"/>
    <w:rsid w:val="00CB2A79"/>
    <w:rsid w:val="00CB2AF6"/>
    <w:rsid w:val="00CB2B11"/>
    <w:rsid w:val="00CB2B3F"/>
    <w:rsid w:val="00CB2B88"/>
    <w:rsid w:val="00CB2F15"/>
    <w:rsid w:val="00CB2F3B"/>
    <w:rsid w:val="00CB306D"/>
    <w:rsid w:val="00CB31C1"/>
    <w:rsid w:val="00CB3288"/>
    <w:rsid w:val="00CB32BB"/>
    <w:rsid w:val="00CB3337"/>
    <w:rsid w:val="00CB334D"/>
    <w:rsid w:val="00CB3367"/>
    <w:rsid w:val="00CB33AF"/>
    <w:rsid w:val="00CB36F9"/>
    <w:rsid w:val="00CB3848"/>
    <w:rsid w:val="00CB396E"/>
    <w:rsid w:val="00CB3A24"/>
    <w:rsid w:val="00CB3B0B"/>
    <w:rsid w:val="00CB3B4E"/>
    <w:rsid w:val="00CB3D3D"/>
    <w:rsid w:val="00CB3E33"/>
    <w:rsid w:val="00CB3E6C"/>
    <w:rsid w:val="00CB3EDD"/>
    <w:rsid w:val="00CB3EFD"/>
    <w:rsid w:val="00CB4075"/>
    <w:rsid w:val="00CB40BE"/>
    <w:rsid w:val="00CB4282"/>
    <w:rsid w:val="00CB4427"/>
    <w:rsid w:val="00CB453E"/>
    <w:rsid w:val="00CB4568"/>
    <w:rsid w:val="00CB460E"/>
    <w:rsid w:val="00CB4EE4"/>
    <w:rsid w:val="00CB4F15"/>
    <w:rsid w:val="00CB4F79"/>
    <w:rsid w:val="00CB50D2"/>
    <w:rsid w:val="00CB5243"/>
    <w:rsid w:val="00CB5265"/>
    <w:rsid w:val="00CB553D"/>
    <w:rsid w:val="00CB5544"/>
    <w:rsid w:val="00CB57D8"/>
    <w:rsid w:val="00CB5977"/>
    <w:rsid w:val="00CB5DAD"/>
    <w:rsid w:val="00CB608C"/>
    <w:rsid w:val="00CB60DF"/>
    <w:rsid w:val="00CB6334"/>
    <w:rsid w:val="00CB64A1"/>
    <w:rsid w:val="00CB6532"/>
    <w:rsid w:val="00CB6619"/>
    <w:rsid w:val="00CB66A5"/>
    <w:rsid w:val="00CB6ABA"/>
    <w:rsid w:val="00CB6BF5"/>
    <w:rsid w:val="00CB6C3C"/>
    <w:rsid w:val="00CB6CF4"/>
    <w:rsid w:val="00CB6F61"/>
    <w:rsid w:val="00CB6F78"/>
    <w:rsid w:val="00CB70BC"/>
    <w:rsid w:val="00CB72C2"/>
    <w:rsid w:val="00CB74E2"/>
    <w:rsid w:val="00CB75E4"/>
    <w:rsid w:val="00CB7620"/>
    <w:rsid w:val="00CB7754"/>
    <w:rsid w:val="00CB78A4"/>
    <w:rsid w:val="00CB7910"/>
    <w:rsid w:val="00CB7A52"/>
    <w:rsid w:val="00CB7A65"/>
    <w:rsid w:val="00CB7ABA"/>
    <w:rsid w:val="00CB7B02"/>
    <w:rsid w:val="00CB7E73"/>
    <w:rsid w:val="00CB7F2E"/>
    <w:rsid w:val="00CC0103"/>
    <w:rsid w:val="00CC0223"/>
    <w:rsid w:val="00CC0283"/>
    <w:rsid w:val="00CC0372"/>
    <w:rsid w:val="00CC0414"/>
    <w:rsid w:val="00CC05FE"/>
    <w:rsid w:val="00CC0722"/>
    <w:rsid w:val="00CC0749"/>
    <w:rsid w:val="00CC0848"/>
    <w:rsid w:val="00CC0872"/>
    <w:rsid w:val="00CC0984"/>
    <w:rsid w:val="00CC09F5"/>
    <w:rsid w:val="00CC0AF2"/>
    <w:rsid w:val="00CC0BE5"/>
    <w:rsid w:val="00CC0C6A"/>
    <w:rsid w:val="00CC0C8B"/>
    <w:rsid w:val="00CC0CFC"/>
    <w:rsid w:val="00CC0D2E"/>
    <w:rsid w:val="00CC0DEA"/>
    <w:rsid w:val="00CC0DED"/>
    <w:rsid w:val="00CC0EA7"/>
    <w:rsid w:val="00CC0EAC"/>
    <w:rsid w:val="00CC0EF2"/>
    <w:rsid w:val="00CC10D9"/>
    <w:rsid w:val="00CC110C"/>
    <w:rsid w:val="00CC135F"/>
    <w:rsid w:val="00CC1385"/>
    <w:rsid w:val="00CC138F"/>
    <w:rsid w:val="00CC1411"/>
    <w:rsid w:val="00CC162C"/>
    <w:rsid w:val="00CC167F"/>
    <w:rsid w:val="00CC1794"/>
    <w:rsid w:val="00CC180A"/>
    <w:rsid w:val="00CC1BE8"/>
    <w:rsid w:val="00CC1C75"/>
    <w:rsid w:val="00CC2177"/>
    <w:rsid w:val="00CC2256"/>
    <w:rsid w:val="00CC2332"/>
    <w:rsid w:val="00CC24B5"/>
    <w:rsid w:val="00CC26D2"/>
    <w:rsid w:val="00CC271A"/>
    <w:rsid w:val="00CC2757"/>
    <w:rsid w:val="00CC28AD"/>
    <w:rsid w:val="00CC2A28"/>
    <w:rsid w:val="00CC2C34"/>
    <w:rsid w:val="00CC2D57"/>
    <w:rsid w:val="00CC2E6C"/>
    <w:rsid w:val="00CC2FE1"/>
    <w:rsid w:val="00CC2FF8"/>
    <w:rsid w:val="00CC3059"/>
    <w:rsid w:val="00CC30C6"/>
    <w:rsid w:val="00CC30FD"/>
    <w:rsid w:val="00CC3100"/>
    <w:rsid w:val="00CC32DF"/>
    <w:rsid w:val="00CC33CD"/>
    <w:rsid w:val="00CC37EC"/>
    <w:rsid w:val="00CC3915"/>
    <w:rsid w:val="00CC392C"/>
    <w:rsid w:val="00CC3A54"/>
    <w:rsid w:val="00CC3AC7"/>
    <w:rsid w:val="00CC3AF3"/>
    <w:rsid w:val="00CC3D78"/>
    <w:rsid w:val="00CC3E4E"/>
    <w:rsid w:val="00CC4151"/>
    <w:rsid w:val="00CC4583"/>
    <w:rsid w:val="00CC480B"/>
    <w:rsid w:val="00CC4845"/>
    <w:rsid w:val="00CC4947"/>
    <w:rsid w:val="00CC4EE6"/>
    <w:rsid w:val="00CC501F"/>
    <w:rsid w:val="00CC5040"/>
    <w:rsid w:val="00CC5258"/>
    <w:rsid w:val="00CC52F1"/>
    <w:rsid w:val="00CC5587"/>
    <w:rsid w:val="00CC55AD"/>
    <w:rsid w:val="00CC5827"/>
    <w:rsid w:val="00CC5970"/>
    <w:rsid w:val="00CC59AC"/>
    <w:rsid w:val="00CC59DE"/>
    <w:rsid w:val="00CC5A79"/>
    <w:rsid w:val="00CC5A9C"/>
    <w:rsid w:val="00CC5C49"/>
    <w:rsid w:val="00CC5D17"/>
    <w:rsid w:val="00CC5E35"/>
    <w:rsid w:val="00CC5FE5"/>
    <w:rsid w:val="00CC60F3"/>
    <w:rsid w:val="00CC618E"/>
    <w:rsid w:val="00CC61DC"/>
    <w:rsid w:val="00CC6238"/>
    <w:rsid w:val="00CC643D"/>
    <w:rsid w:val="00CC6458"/>
    <w:rsid w:val="00CC64E3"/>
    <w:rsid w:val="00CC6984"/>
    <w:rsid w:val="00CC6A18"/>
    <w:rsid w:val="00CC6A27"/>
    <w:rsid w:val="00CC6A47"/>
    <w:rsid w:val="00CC6AAC"/>
    <w:rsid w:val="00CC6BC8"/>
    <w:rsid w:val="00CC6C2C"/>
    <w:rsid w:val="00CC6CB2"/>
    <w:rsid w:val="00CC6CFF"/>
    <w:rsid w:val="00CC6DA7"/>
    <w:rsid w:val="00CC6E72"/>
    <w:rsid w:val="00CC6E75"/>
    <w:rsid w:val="00CC6FD8"/>
    <w:rsid w:val="00CC7124"/>
    <w:rsid w:val="00CC71B4"/>
    <w:rsid w:val="00CC72DA"/>
    <w:rsid w:val="00CC73A9"/>
    <w:rsid w:val="00CC7573"/>
    <w:rsid w:val="00CC7604"/>
    <w:rsid w:val="00CC7636"/>
    <w:rsid w:val="00CC78D7"/>
    <w:rsid w:val="00CC7A92"/>
    <w:rsid w:val="00CC7ABE"/>
    <w:rsid w:val="00CC7CB7"/>
    <w:rsid w:val="00CD00DE"/>
    <w:rsid w:val="00CD0228"/>
    <w:rsid w:val="00CD02AA"/>
    <w:rsid w:val="00CD02D7"/>
    <w:rsid w:val="00CD0580"/>
    <w:rsid w:val="00CD0667"/>
    <w:rsid w:val="00CD071E"/>
    <w:rsid w:val="00CD0933"/>
    <w:rsid w:val="00CD094F"/>
    <w:rsid w:val="00CD0A06"/>
    <w:rsid w:val="00CD0B67"/>
    <w:rsid w:val="00CD0CE9"/>
    <w:rsid w:val="00CD0E00"/>
    <w:rsid w:val="00CD0E29"/>
    <w:rsid w:val="00CD0E61"/>
    <w:rsid w:val="00CD109A"/>
    <w:rsid w:val="00CD116A"/>
    <w:rsid w:val="00CD129F"/>
    <w:rsid w:val="00CD1425"/>
    <w:rsid w:val="00CD14C1"/>
    <w:rsid w:val="00CD17B9"/>
    <w:rsid w:val="00CD17C6"/>
    <w:rsid w:val="00CD1883"/>
    <w:rsid w:val="00CD18B5"/>
    <w:rsid w:val="00CD191B"/>
    <w:rsid w:val="00CD1926"/>
    <w:rsid w:val="00CD1956"/>
    <w:rsid w:val="00CD19EB"/>
    <w:rsid w:val="00CD1ADD"/>
    <w:rsid w:val="00CD1B1D"/>
    <w:rsid w:val="00CD1DBB"/>
    <w:rsid w:val="00CD1E99"/>
    <w:rsid w:val="00CD1F48"/>
    <w:rsid w:val="00CD1F94"/>
    <w:rsid w:val="00CD200C"/>
    <w:rsid w:val="00CD2096"/>
    <w:rsid w:val="00CD20E1"/>
    <w:rsid w:val="00CD2236"/>
    <w:rsid w:val="00CD2382"/>
    <w:rsid w:val="00CD2472"/>
    <w:rsid w:val="00CD25C2"/>
    <w:rsid w:val="00CD27B4"/>
    <w:rsid w:val="00CD27C1"/>
    <w:rsid w:val="00CD27F2"/>
    <w:rsid w:val="00CD29F8"/>
    <w:rsid w:val="00CD2A89"/>
    <w:rsid w:val="00CD2B51"/>
    <w:rsid w:val="00CD2C47"/>
    <w:rsid w:val="00CD2F73"/>
    <w:rsid w:val="00CD323A"/>
    <w:rsid w:val="00CD327C"/>
    <w:rsid w:val="00CD342D"/>
    <w:rsid w:val="00CD3776"/>
    <w:rsid w:val="00CD377A"/>
    <w:rsid w:val="00CD37D4"/>
    <w:rsid w:val="00CD39A7"/>
    <w:rsid w:val="00CD3D1C"/>
    <w:rsid w:val="00CD41A7"/>
    <w:rsid w:val="00CD4214"/>
    <w:rsid w:val="00CD4237"/>
    <w:rsid w:val="00CD42E7"/>
    <w:rsid w:val="00CD42FD"/>
    <w:rsid w:val="00CD4305"/>
    <w:rsid w:val="00CD454F"/>
    <w:rsid w:val="00CD470C"/>
    <w:rsid w:val="00CD4755"/>
    <w:rsid w:val="00CD4ADF"/>
    <w:rsid w:val="00CD4D96"/>
    <w:rsid w:val="00CD4F0F"/>
    <w:rsid w:val="00CD4FCA"/>
    <w:rsid w:val="00CD4FE1"/>
    <w:rsid w:val="00CD5177"/>
    <w:rsid w:val="00CD5212"/>
    <w:rsid w:val="00CD53BD"/>
    <w:rsid w:val="00CD5421"/>
    <w:rsid w:val="00CD551C"/>
    <w:rsid w:val="00CD55BB"/>
    <w:rsid w:val="00CD577C"/>
    <w:rsid w:val="00CD5A63"/>
    <w:rsid w:val="00CD5AD3"/>
    <w:rsid w:val="00CD5FEA"/>
    <w:rsid w:val="00CD60D8"/>
    <w:rsid w:val="00CD62C5"/>
    <w:rsid w:val="00CD6460"/>
    <w:rsid w:val="00CD6577"/>
    <w:rsid w:val="00CD65C1"/>
    <w:rsid w:val="00CD6744"/>
    <w:rsid w:val="00CD6783"/>
    <w:rsid w:val="00CD69FE"/>
    <w:rsid w:val="00CD6D3E"/>
    <w:rsid w:val="00CD6EB2"/>
    <w:rsid w:val="00CD6F9E"/>
    <w:rsid w:val="00CD710A"/>
    <w:rsid w:val="00CD74AA"/>
    <w:rsid w:val="00CD7686"/>
    <w:rsid w:val="00CD78BE"/>
    <w:rsid w:val="00CD7918"/>
    <w:rsid w:val="00CD7AE7"/>
    <w:rsid w:val="00CD7E1D"/>
    <w:rsid w:val="00CD7FB4"/>
    <w:rsid w:val="00CD7FC9"/>
    <w:rsid w:val="00CE0213"/>
    <w:rsid w:val="00CE03DA"/>
    <w:rsid w:val="00CE05D9"/>
    <w:rsid w:val="00CE068C"/>
    <w:rsid w:val="00CE0718"/>
    <w:rsid w:val="00CE0842"/>
    <w:rsid w:val="00CE0955"/>
    <w:rsid w:val="00CE0DCC"/>
    <w:rsid w:val="00CE12BE"/>
    <w:rsid w:val="00CE1324"/>
    <w:rsid w:val="00CE14CC"/>
    <w:rsid w:val="00CE1547"/>
    <w:rsid w:val="00CE1626"/>
    <w:rsid w:val="00CE16E3"/>
    <w:rsid w:val="00CE172C"/>
    <w:rsid w:val="00CE1774"/>
    <w:rsid w:val="00CE1845"/>
    <w:rsid w:val="00CE1BFA"/>
    <w:rsid w:val="00CE1CF6"/>
    <w:rsid w:val="00CE1F68"/>
    <w:rsid w:val="00CE1FDA"/>
    <w:rsid w:val="00CE202B"/>
    <w:rsid w:val="00CE218C"/>
    <w:rsid w:val="00CE2706"/>
    <w:rsid w:val="00CE2835"/>
    <w:rsid w:val="00CE283E"/>
    <w:rsid w:val="00CE2A6B"/>
    <w:rsid w:val="00CE2C34"/>
    <w:rsid w:val="00CE2D00"/>
    <w:rsid w:val="00CE2E93"/>
    <w:rsid w:val="00CE2F4A"/>
    <w:rsid w:val="00CE3007"/>
    <w:rsid w:val="00CE3227"/>
    <w:rsid w:val="00CE32F2"/>
    <w:rsid w:val="00CE3366"/>
    <w:rsid w:val="00CE3506"/>
    <w:rsid w:val="00CE365D"/>
    <w:rsid w:val="00CE36C8"/>
    <w:rsid w:val="00CE3735"/>
    <w:rsid w:val="00CE3BAE"/>
    <w:rsid w:val="00CE3C66"/>
    <w:rsid w:val="00CE3E44"/>
    <w:rsid w:val="00CE413F"/>
    <w:rsid w:val="00CE419F"/>
    <w:rsid w:val="00CE455A"/>
    <w:rsid w:val="00CE45B0"/>
    <w:rsid w:val="00CE4B3E"/>
    <w:rsid w:val="00CE4B72"/>
    <w:rsid w:val="00CE4C91"/>
    <w:rsid w:val="00CE4F45"/>
    <w:rsid w:val="00CE4FD3"/>
    <w:rsid w:val="00CE52C3"/>
    <w:rsid w:val="00CE5533"/>
    <w:rsid w:val="00CE58AD"/>
    <w:rsid w:val="00CE58DF"/>
    <w:rsid w:val="00CE598C"/>
    <w:rsid w:val="00CE59C5"/>
    <w:rsid w:val="00CE5A1F"/>
    <w:rsid w:val="00CE5A80"/>
    <w:rsid w:val="00CE5B2D"/>
    <w:rsid w:val="00CE5B31"/>
    <w:rsid w:val="00CE5B51"/>
    <w:rsid w:val="00CE6059"/>
    <w:rsid w:val="00CE621A"/>
    <w:rsid w:val="00CE6248"/>
    <w:rsid w:val="00CE6558"/>
    <w:rsid w:val="00CE6590"/>
    <w:rsid w:val="00CE663B"/>
    <w:rsid w:val="00CE668E"/>
    <w:rsid w:val="00CE69DE"/>
    <w:rsid w:val="00CE6AB4"/>
    <w:rsid w:val="00CE6AC8"/>
    <w:rsid w:val="00CE6B9E"/>
    <w:rsid w:val="00CE6C56"/>
    <w:rsid w:val="00CE6C77"/>
    <w:rsid w:val="00CE6CA8"/>
    <w:rsid w:val="00CE6E0F"/>
    <w:rsid w:val="00CE711E"/>
    <w:rsid w:val="00CE7549"/>
    <w:rsid w:val="00CE75F9"/>
    <w:rsid w:val="00CE78B5"/>
    <w:rsid w:val="00CE78DF"/>
    <w:rsid w:val="00CE7967"/>
    <w:rsid w:val="00CE79F2"/>
    <w:rsid w:val="00CE7B6E"/>
    <w:rsid w:val="00CE7BC6"/>
    <w:rsid w:val="00CE7E01"/>
    <w:rsid w:val="00CE7F3B"/>
    <w:rsid w:val="00CE7F43"/>
    <w:rsid w:val="00CF0381"/>
    <w:rsid w:val="00CF0511"/>
    <w:rsid w:val="00CF08DC"/>
    <w:rsid w:val="00CF0B4A"/>
    <w:rsid w:val="00CF0B7F"/>
    <w:rsid w:val="00CF0C6E"/>
    <w:rsid w:val="00CF0CBC"/>
    <w:rsid w:val="00CF0D69"/>
    <w:rsid w:val="00CF0D6C"/>
    <w:rsid w:val="00CF0ED7"/>
    <w:rsid w:val="00CF1471"/>
    <w:rsid w:val="00CF151D"/>
    <w:rsid w:val="00CF1701"/>
    <w:rsid w:val="00CF1788"/>
    <w:rsid w:val="00CF17C1"/>
    <w:rsid w:val="00CF1927"/>
    <w:rsid w:val="00CF197F"/>
    <w:rsid w:val="00CF19DC"/>
    <w:rsid w:val="00CF1AAF"/>
    <w:rsid w:val="00CF1B75"/>
    <w:rsid w:val="00CF1BCB"/>
    <w:rsid w:val="00CF1DE5"/>
    <w:rsid w:val="00CF1EAB"/>
    <w:rsid w:val="00CF1F00"/>
    <w:rsid w:val="00CF1FAA"/>
    <w:rsid w:val="00CF208E"/>
    <w:rsid w:val="00CF20F7"/>
    <w:rsid w:val="00CF210D"/>
    <w:rsid w:val="00CF21B0"/>
    <w:rsid w:val="00CF21E5"/>
    <w:rsid w:val="00CF21F9"/>
    <w:rsid w:val="00CF2261"/>
    <w:rsid w:val="00CF25D2"/>
    <w:rsid w:val="00CF25DC"/>
    <w:rsid w:val="00CF2757"/>
    <w:rsid w:val="00CF278D"/>
    <w:rsid w:val="00CF2970"/>
    <w:rsid w:val="00CF2992"/>
    <w:rsid w:val="00CF31F6"/>
    <w:rsid w:val="00CF32A6"/>
    <w:rsid w:val="00CF3359"/>
    <w:rsid w:val="00CF3377"/>
    <w:rsid w:val="00CF3412"/>
    <w:rsid w:val="00CF35C8"/>
    <w:rsid w:val="00CF367D"/>
    <w:rsid w:val="00CF3734"/>
    <w:rsid w:val="00CF385B"/>
    <w:rsid w:val="00CF3BE9"/>
    <w:rsid w:val="00CF3FE8"/>
    <w:rsid w:val="00CF40BE"/>
    <w:rsid w:val="00CF421C"/>
    <w:rsid w:val="00CF42FA"/>
    <w:rsid w:val="00CF42FE"/>
    <w:rsid w:val="00CF44B3"/>
    <w:rsid w:val="00CF464D"/>
    <w:rsid w:val="00CF4659"/>
    <w:rsid w:val="00CF497C"/>
    <w:rsid w:val="00CF4B04"/>
    <w:rsid w:val="00CF4B32"/>
    <w:rsid w:val="00CF4C11"/>
    <w:rsid w:val="00CF4D3A"/>
    <w:rsid w:val="00CF4D86"/>
    <w:rsid w:val="00CF508C"/>
    <w:rsid w:val="00CF50C6"/>
    <w:rsid w:val="00CF535B"/>
    <w:rsid w:val="00CF56EF"/>
    <w:rsid w:val="00CF59FF"/>
    <w:rsid w:val="00CF5F73"/>
    <w:rsid w:val="00CF644F"/>
    <w:rsid w:val="00CF64BA"/>
    <w:rsid w:val="00CF681E"/>
    <w:rsid w:val="00CF68F6"/>
    <w:rsid w:val="00CF6953"/>
    <w:rsid w:val="00CF6A0D"/>
    <w:rsid w:val="00CF6E44"/>
    <w:rsid w:val="00CF701C"/>
    <w:rsid w:val="00CF7201"/>
    <w:rsid w:val="00CF7203"/>
    <w:rsid w:val="00CF7475"/>
    <w:rsid w:val="00CF74A3"/>
    <w:rsid w:val="00CF75B9"/>
    <w:rsid w:val="00CF768C"/>
    <w:rsid w:val="00CF789A"/>
    <w:rsid w:val="00CF78B3"/>
    <w:rsid w:val="00CF78DF"/>
    <w:rsid w:val="00CF7B87"/>
    <w:rsid w:val="00CF7FC6"/>
    <w:rsid w:val="00D0024C"/>
    <w:rsid w:val="00D005AB"/>
    <w:rsid w:val="00D005FD"/>
    <w:rsid w:val="00D00684"/>
    <w:rsid w:val="00D00766"/>
    <w:rsid w:val="00D00920"/>
    <w:rsid w:val="00D009BB"/>
    <w:rsid w:val="00D00A8A"/>
    <w:rsid w:val="00D00AFB"/>
    <w:rsid w:val="00D00C94"/>
    <w:rsid w:val="00D00E26"/>
    <w:rsid w:val="00D00F1B"/>
    <w:rsid w:val="00D0100F"/>
    <w:rsid w:val="00D01021"/>
    <w:rsid w:val="00D01137"/>
    <w:rsid w:val="00D01187"/>
    <w:rsid w:val="00D011E1"/>
    <w:rsid w:val="00D014EC"/>
    <w:rsid w:val="00D01703"/>
    <w:rsid w:val="00D01736"/>
    <w:rsid w:val="00D017A0"/>
    <w:rsid w:val="00D017D0"/>
    <w:rsid w:val="00D0198A"/>
    <w:rsid w:val="00D019A3"/>
    <w:rsid w:val="00D01A17"/>
    <w:rsid w:val="00D01A4A"/>
    <w:rsid w:val="00D01B6B"/>
    <w:rsid w:val="00D01BDC"/>
    <w:rsid w:val="00D020E4"/>
    <w:rsid w:val="00D02132"/>
    <w:rsid w:val="00D0216B"/>
    <w:rsid w:val="00D0218B"/>
    <w:rsid w:val="00D02242"/>
    <w:rsid w:val="00D02380"/>
    <w:rsid w:val="00D02588"/>
    <w:rsid w:val="00D025CB"/>
    <w:rsid w:val="00D0260C"/>
    <w:rsid w:val="00D0276F"/>
    <w:rsid w:val="00D02796"/>
    <w:rsid w:val="00D027AA"/>
    <w:rsid w:val="00D02A97"/>
    <w:rsid w:val="00D02AA3"/>
    <w:rsid w:val="00D02AE8"/>
    <w:rsid w:val="00D02B2C"/>
    <w:rsid w:val="00D02B31"/>
    <w:rsid w:val="00D02B59"/>
    <w:rsid w:val="00D02BBC"/>
    <w:rsid w:val="00D02D90"/>
    <w:rsid w:val="00D02EC1"/>
    <w:rsid w:val="00D02F18"/>
    <w:rsid w:val="00D02F54"/>
    <w:rsid w:val="00D03044"/>
    <w:rsid w:val="00D0317C"/>
    <w:rsid w:val="00D03270"/>
    <w:rsid w:val="00D033F0"/>
    <w:rsid w:val="00D0343E"/>
    <w:rsid w:val="00D034DC"/>
    <w:rsid w:val="00D03625"/>
    <w:rsid w:val="00D0373F"/>
    <w:rsid w:val="00D0379B"/>
    <w:rsid w:val="00D03998"/>
    <w:rsid w:val="00D03A16"/>
    <w:rsid w:val="00D03A27"/>
    <w:rsid w:val="00D03AA6"/>
    <w:rsid w:val="00D03BE2"/>
    <w:rsid w:val="00D03C83"/>
    <w:rsid w:val="00D040E0"/>
    <w:rsid w:val="00D040E1"/>
    <w:rsid w:val="00D04351"/>
    <w:rsid w:val="00D04600"/>
    <w:rsid w:val="00D04854"/>
    <w:rsid w:val="00D048D2"/>
    <w:rsid w:val="00D048EF"/>
    <w:rsid w:val="00D04A3B"/>
    <w:rsid w:val="00D04B9B"/>
    <w:rsid w:val="00D04C77"/>
    <w:rsid w:val="00D04D3B"/>
    <w:rsid w:val="00D04D6D"/>
    <w:rsid w:val="00D050FC"/>
    <w:rsid w:val="00D05117"/>
    <w:rsid w:val="00D051D4"/>
    <w:rsid w:val="00D05353"/>
    <w:rsid w:val="00D054E2"/>
    <w:rsid w:val="00D05908"/>
    <w:rsid w:val="00D059E6"/>
    <w:rsid w:val="00D05B22"/>
    <w:rsid w:val="00D05B4C"/>
    <w:rsid w:val="00D05C5A"/>
    <w:rsid w:val="00D05E7C"/>
    <w:rsid w:val="00D05F3F"/>
    <w:rsid w:val="00D05F64"/>
    <w:rsid w:val="00D0608B"/>
    <w:rsid w:val="00D063AB"/>
    <w:rsid w:val="00D06489"/>
    <w:rsid w:val="00D0668E"/>
    <w:rsid w:val="00D06749"/>
    <w:rsid w:val="00D0674E"/>
    <w:rsid w:val="00D0681C"/>
    <w:rsid w:val="00D06827"/>
    <w:rsid w:val="00D06A35"/>
    <w:rsid w:val="00D06ABB"/>
    <w:rsid w:val="00D06AF7"/>
    <w:rsid w:val="00D06BA8"/>
    <w:rsid w:val="00D06E67"/>
    <w:rsid w:val="00D06FA2"/>
    <w:rsid w:val="00D07122"/>
    <w:rsid w:val="00D07284"/>
    <w:rsid w:val="00D07369"/>
    <w:rsid w:val="00D07629"/>
    <w:rsid w:val="00D076E5"/>
    <w:rsid w:val="00D07823"/>
    <w:rsid w:val="00D078C0"/>
    <w:rsid w:val="00D078CC"/>
    <w:rsid w:val="00D079D7"/>
    <w:rsid w:val="00D07BC2"/>
    <w:rsid w:val="00D07CE0"/>
    <w:rsid w:val="00D07EB0"/>
    <w:rsid w:val="00D10028"/>
    <w:rsid w:val="00D10029"/>
    <w:rsid w:val="00D1005E"/>
    <w:rsid w:val="00D102F9"/>
    <w:rsid w:val="00D104C2"/>
    <w:rsid w:val="00D10508"/>
    <w:rsid w:val="00D10731"/>
    <w:rsid w:val="00D1090C"/>
    <w:rsid w:val="00D10973"/>
    <w:rsid w:val="00D10A55"/>
    <w:rsid w:val="00D10AED"/>
    <w:rsid w:val="00D10B23"/>
    <w:rsid w:val="00D10CB2"/>
    <w:rsid w:val="00D11067"/>
    <w:rsid w:val="00D11071"/>
    <w:rsid w:val="00D1110C"/>
    <w:rsid w:val="00D1118B"/>
    <w:rsid w:val="00D11266"/>
    <w:rsid w:val="00D1137A"/>
    <w:rsid w:val="00D113A4"/>
    <w:rsid w:val="00D1148D"/>
    <w:rsid w:val="00D11647"/>
    <w:rsid w:val="00D11882"/>
    <w:rsid w:val="00D118ED"/>
    <w:rsid w:val="00D11A56"/>
    <w:rsid w:val="00D11B3F"/>
    <w:rsid w:val="00D11D9C"/>
    <w:rsid w:val="00D11EC2"/>
    <w:rsid w:val="00D11FF4"/>
    <w:rsid w:val="00D120CE"/>
    <w:rsid w:val="00D1226F"/>
    <w:rsid w:val="00D122F0"/>
    <w:rsid w:val="00D1254B"/>
    <w:rsid w:val="00D129C9"/>
    <w:rsid w:val="00D12AC1"/>
    <w:rsid w:val="00D12DF5"/>
    <w:rsid w:val="00D13041"/>
    <w:rsid w:val="00D1372E"/>
    <w:rsid w:val="00D13800"/>
    <w:rsid w:val="00D13A64"/>
    <w:rsid w:val="00D13ADE"/>
    <w:rsid w:val="00D13C6A"/>
    <w:rsid w:val="00D13C6E"/>
    <w:rsid w:val="00D13E29"/>
    <w:rsid w:val="00D13ED0"/>
    <w:rsid w:val="00D13F22"/>
    <w:rsid w:val="00D1407C"/>
    <w:rsid w:val="00D14361"/>
    <w:rsid w:val="00D144AA"/>
    <w:rsid w:val="00D144B6"/>
    <w:rsid w:val="00D1452D"/>
    <w:rsid w:val="00D14530"/>
    <w:rsid w:val="00D146D5"/>
    <w:rsid w:val="00D14739"/>
    <w:rsid w:val="00D1476D"/>
    <w:rsid w:val="00D147C7"/>
    <w:rsid w:val="00D14B32"/>
    <w:rsid w:val="00D14CCD"/>
    <w:rsid w:val="00D14F55"/>
    <w:rsid w:val="00D15003"/>
    <w:rsid w:val="00D15177"/>
    <w:rsid w:val="00D1524D"/>
    <w:rsid w:val="00D1527E"/>
    <w:rsid w:val="00D152AF"/>
    <w:rsid w:val="00D1531D"/>
    <w:rsid w:val="00D15370"/>
    <w:rsid w:val="00D15422"/>
    <w:rsid w:val="00D15564"/>
    <w:rsid w:val="00D1581C"/>
    <w:rsid w:val="00D159CC"/>
    <w:rsid w:val="00D15B45"/>
    <w:rsid w:val="00D15D4D"/>
    <w:rsid w:val="00D15FCC"/>
    <w:rsid w:val="00D1603B"/>
    <w:rsid w:val="00D1617B"/>
    <w:rsid w:val="00D164E0"/>
    <w:rsid w:val="00D16545"/>
    <w:rsid w:val="00D16702"/>
    <w:rsid w:val="00D16779"/>
    <w:rsid w:val="00D16883"/>
    <w:rsid w:val="00D16B2C"/>
    <w:rsid w:val="00D16B5C"/>
    <w:rsid w:val="00D16B70"/>
    <w:rsid w:val="00D16C4A"/>
    <w:rsid w:val="00D16C9A"/>
    <w:rsid w:val="00D16EF8"/>
    <w:rsid w:val="00D16F67"/>
    <w:rsid w:val="00D16FD4"/>
    <w:rsid w:val="00D17463"/>
    <w:rsid w:val="00D17646"/>
    <w:rsid w:val="00D17763"/>
    <w:rsid w:val="00D17A3B"/>
    <w:rsid w:val="00D17B46"/>
    <w:rsid w:val="00D17BCB"/>
    <w:rsid w:val="00D17C49"/>
    <w:rsid w:val="00D17C70"/>
    <w:rsid w:val="00D17E48"/>
    <w:rsid w:val="00D17F45"/>
    <w:rsid w:val="00D17FC4"/>
    <w:rsid w:val="00D20214"/>
    <w:rsid w:val="00D202EC"/>
    <w:rsid w:val="00D202FF"/>
    <w:rsid w:val="00D2034E"/>
    <w:rsid w:val="00D20AA1"/>
    <w:rsid w:val="00D20E3A"/>
    <w:rsid w:val="00D20FCA"/>
    <w:rsid w:val="00D21123"/>
    <w:rsid w:val="00D2138B"/>
    <w:rsid w:val="00D21393"/>
    <w:rsid w:val="00D213EE"/>
    <w:rsid w:val="00D215DD"/>
    <w:rsid w:val="00D21801"/>
    <w:rsid w:val="00D21B4C"/>
    <w:rsid w:val="00D21CAF"/>
    <w:rsid w:val="00D21D65"/>
    <w:rsid w:val="00D21DD1"/>
    <w:rsid w:val="00D21F1F"/>
    <w:rsid w:val="00D21FE4"/>
    <w:rsid w:val="00D22039"/>
    <w:rsid w:val="00D2209D"/>
    <w:rsid w:val="00D2212F"/>
    <w:rsid w:val="00D224F7"/>
    <w:rsid w:val="00D22520"/>
    <w:rsid w:val="00D225F9"/>
    <w:rsid w:val="00D2265C"/>
    <w:rsid w:val="00D228BD"/>
    <w:rsid w:val="00D229A4"/>
    <w:rsid w:val="00D22A3D"/>
    <w:rsid w:val="00D22B3D"/>
    <w:rsid w:val="00D22B87"/>
    <w:rsid w:val="00D22BD2"/>
    <w:rsid w:val="00D22D7B"/>
    <w:rsid w:val="00D22E3B"/>
    <w:rsid w:val="00D22F30"/>
    <w:rsid w:val="00D2305E"/>
    <w:rsid w:val="00D230EF"/>
    <w:rsid w:val="00D2323F"/>
    <w:rsid w:val="00D23240"/>
    <w:rsid w:val="00D2324F"/>
    <w:rsid w:val="00D2325D"/>
    <w:rsid w:val="00D23499"/>
    <w:rsid w:val="00D234CB"/>
    <w:rsid w:val="00D2359B"/>
    <w:rsid w:val="00D23610"/>
    <w:rsid w:val="00D2362C"/>
    <w:rsid w:val="00D236EB"/>
    <w:rsid w:val="00D23842"/>
    <w:rsid w:val="00D23AC8"/>
    <w:rsid w:val="00D23D10"/>
    <w:rsid w:val="00D23FBE"/>
    <w:rsid w:val="00D2428B"/>
    <w:rsid w:val="00D242BB"/>
    <w:rsid w:val="00D2435A"/>
    <w:rsid w:val="00D2438F"/>
    <w:rsid w:val="00D2450A"/>
    <w:rsid w:val="00D24810"/>
    <w:rsid w:val="00D2487B"/>
    <w:rsid w:val="00D24AE7"/>
    <w:rsid w:val="00D24B82"/>
    <w:rsid w:val="00D24B92"/>
    <w:rsid w:val="00D24B99"/>
    <w:rsid w:val="00D24D18"/>
    <w:rsid w:val="00D2500E"/>
    <w:rsid w:val="00D251C9"/>
    <w:rsid w:val="00D25231"/>
    <w:rsid w:val="00D25317"/>
    <w:rsid w:val="00D253A0"/>
    <w:rsid w:val="00D254B5"/>
    <w:rsid w:val="00D2555A"/>
    <w:rsid w:val="00D25936"/>
    <w:rsid w:val="00D25970"/>
    <w:rsid w:val="00D25A51"/>
    <w:rsid w:val="00D25BD0"/>
    <w:rsid w:val="00D25DC3"/>
    <w:rsid w:val="00D25EFD"/>
    <w:rsid w:val="00D25F70"/>
    <w:rsid w:val="00D25FF6"/>
    <w:rsid w:val="00D26048"/>
    <w:rsid w:val="00D26316"/>
    <w:rsid w:val="00D265EA"/>
    <w:rsid w:val="00D26677"/>
    <w:rsid w:val="00D2671D"/>
    <w:rsid w:val="00D267EE"/>
    <w:rsid w:val="00D26815"/>
    <w:rsid w:val="00D2682B"/>
    <w:rsid w:val="00D26991"/>
    <w:rsid w:val="00D26AA5"/>
    <w:rsid w:val="00D26D39"/>
    <w:rsid w:val="00D26DD9"/>
    <w:rsid w:val="00D271BB"/>
    <w:rsid w:val="00D271FC"/>
    <w:rsid w:val="00D27243"/>
    <w:rsid w:val="00D272FA"/>
    <w:rsid w:val="00D274EC"/>
    <w:rsid w:val="00D277B3"/>
    <w:rsid w:val="00D278C6"/>
    <w:rsid w:val="00D27B16"/>
    <w:rsid w:val="00D27D10"/>
    <w:rsid w:val="00D27DC3"/>
    <w:rsid w:val="00D27E74"/>
    <w:rsid w:val="00D27EE6"/>
    <w:rsid w:val="00D27FEC"/>
    <w:rsid w:val="00D303DC"/>
    <w:rsid w:val="00D304A3"/>
    <w:rsid w:val="00D305BA"/>
    <w:rsid w:val="00D3064A"/>
    <w:rsid w:val="00D306FF"/>
    <w:rsid w:val="00D307D2"/>
    <w:rsid w:val="00D308E6"/>
    <w:rsid w:val="00D30C22"/>
    <w:rsid w:val="00D31016"/>
    <w:rsid w:val="00D31080"/>
    <w:rsid w:val="00D31426"/>
    <w:rsid w:val="00D316B5"/>
    <w:rsid w:val="00D31767"/>
    <w:rsid w:val="00D317F1"/>
    <w:rsid w:val="00D3187E"/>
    <w:rsid w:val="00D319A6"/>
    <w:rsid w:val="00D31C75"/>
    <w:rsid w:val="00D31C77"/>
    <w:rsid w:val="00D31CE2"/>
    <w:rsid w:val="00D31F15"/>
    <w:rsid w:val="00D31F1F"/>
    <w:rsid w:val="00D320F8"/>
    <w:rsid w:val="00D32379"/>
    <w:rsid w:val="00D3245A"/>
    <w:rsid w:val="00D324E4"/>
    <w:rsid w:val="00D32779"/>
    <w:rsid w:val="00D329DE"/>
    <w:rsid w:val="00D329F8"/>
    <w:rsid w:val="00D32DD5"/>
    <w:rsid w:val="00D32DF6"/>
    <w:rsid w:val="00D32E91"/>
    <w:rsid w:val="00D33442"/>
    <w:rsid w:val="00D334EF"/>
    <w:rsid w:val="00D3360C"/>
    <w:rsid w:val="00D3386D"/>
    <w:rsid w:val="00D33893"/>
    <w:rsid w:val="00D3396F"/>
    <w:rsid w:val="00D3398F"/>
    <w:rsid w:val="00D3399D"/>
    <w:rsid w:val="00D33A63"/>
    <w:rsid w:val="00D33AE2"/>
    <w:rsid w:val="00D33C70"/>
    <w:rsid w:val="00D33F94"/>
    <w:rsid w:val="00D34030"/>
    <w:rsid w:val="00D34065"/>
    <w:rsid w:val="00D34105"/>
    <w:rsid w:val="00D341EE"/>
    <w:rsid w:val="00D343D9"/>
    <w:rsid w:val="00D344D3"/>
    <w:rsid w:val="00D34C22"/>
    <w:rsid w:val="00D34CAE"/>
    <w:rsid w:val="00D34D50"/>
    <w:rsid w:val="00D34ECB"/>
    <w:rsid w:val="00D34FE6"/>
    <w:rsid w:val="00D350C4"/>
    <w:rsid w:val="00D35178"/>
    <w:rsid w:val="00D354B8"/>
    <w:rsid w:val="00D3555F"/>
    <w:rsid w:val="00D35598"/>
    <w:rsid w:val="00D358B2"/>
    <w:rsid w:val="00D35B40"/>
    <w:rsid w:val="00D35BBD"/>
    <w:rsid w:val="00D35C25"/>
    <w:rsid w:val="00D35D40"/>
    <w:rsid w:val="00D35D7D"/>
    <w:rsid w:val="00D35F13"/>
    <w:rsid w:val="00D360A6"/>
    <w:rsid w:val="00D360F3"/>
    <w:rsid w:val="00D36170"/>
    <w:rsid w:val="00D36201"/>
    <w:rsid w:val="00D3632D"/>
    <w:rsid w:val="00D36744"/>
    <w:rsid w:val="00D369A4"/>
    <w:rsid w:val="00D36CD9"/>
    <w:rsid w:val="00D37001"/>
    <w:rsid w:val="00D371FF"/>
    <w:rsid w:val="00D37208"/>
    <w:rsid w:val="00D37253"/>
    <w:rsid w:val="00D3755F"/>
    <w:rsid w:val="00D37591"/>
    <w:rsid w:val="00D375D0"/>
    <w:rsid w:val="00D37616"/>
    <w:rsid w:val="00D376DE"/>
    <w:rsid w:val="00D3779C"/>
    <w:rsid w:val="00D37A19"/>
    <w:rsid w:val="00D37A92"/>
    <w:rsid w:val="00D37AA1"/>
    <w:rsid w:val="00D37B78"/>
    <w:rsid w:val="00D37CE3"/>
    <w:rsid w:val="00D37DB1"/>
    <w:rsid w:val="00D37E5D"/>
    <w:rsid w:val="00D37EB6"/>
    <w:rsid w:val="00D4001E"/>
    <w:rsid w:val="00D401DB"/>
    <w:rsid w:val="00D40539"/>
    <w:rsid w:val="00D406E2"/>
    <w:rsid w:val="00D407E6"/>
    <w:rsid w:val="00D4090B"/>
    <w:rsid w:val="00D40B27"/>
    <w:rsid w:val="00D40BBC"/>
    <w:rsid w:val="00D40C40"/>
    <w:rsid w:val="00D40C45"/>
    <w:rsid w:val="00D40D9E"/>
    <w:rsid w:val="00D40EA6"/>
    <w:rsid w:val="00D413A1"/>
    <w:rsid w:val="00D413ED"/>
    <w:rsid w:val="00D414AB"/>
    <w:rsid w:val="00D4170D"/>
    <w:rsid w:val="00D41767"/>
    <w:rsid w:val="00D417A5"/>
    <w:rsid w:val="00D418FF"/>
    <w:rsid w:val="00D419C9"/>
    <w:rsid w:val="00D41CF1"/>
    <w:rsid w:val="00D41E87"/>
    <w:rsid w:val="00D41EB6"/>
    <w:rsid w:val="00D41F86"/>
    <w:rsid w:val="00D421C4"/>
    <w:rsid w:val="00D421E4"/>
    <w:rsid w:val="00D422E0"/>
    <w:rsid w:val="00D4253F"/>
    <w:rsid w:val="00D4258B"/>
    <w:rsid w:val="00D425FB"/>
    <w:rsid w:val="00D42CC1"/>
    <w:rsid w:val="00D42F28"/>
    <w:rsid w:val="00D43134"/>
    <w:rsid w:val="00D432A6"/>
    <w:rsid w:val="00D432B4"/>
    <w:rsid w:val="00D43498"/>
    <w:rsid w:val="00D434AB"/>
    <w:rsid w:val="00D4362E"/>
    <w:rsid w:val="00D43667"/>
    <w:rsid w:val="00D4375B"/>
    <w:rsid w:val="00D4396D"/>
    <w:rsid w:val="00D43986"/>
    <w:rsid w:val="00D43B4C"/>
    <w:rsid w:val="00D43C5A"/>
    <w:rsid w:val="00D43D75"/>
    <w:rsid w:val="00D43DDB"/>
    <w:rsid w:val="00D43F3D"/>
    <w:rsid w:val="00D43F6F"/>
    <w:rsid w:val="00D43F77"/>
    <w:rsid w:val="00D441CB"/>
    <w:rsid w:val="00D444F0"/>
    <w:rsid w:val="00D446EB"/>
    <w:rsid w:val="00D44805"/>
    <w:rsid w:val="00D44829"/>
    <w:rsid w:val="00D4496A"/>
    <w:rsid w:val="00D44BCF"/>
    <w:rsid w:val="00D44DE0"/>
    <w:rsid w:val="00D44DE1"/>
    <w:rsid w:val="00D45303"/>
    <w:rsid w:val="00D456F0"/>
    <w:rsid w:val="00D4579C"/>
    <w:rsid w:val="00D4585C"/>
    <w:rsid w:val="00D45D7A"/>
    <w:rsid w:val="00D45FDC"/>
    <w:rsid w:val="00D46057"/>
    <w:rsid w:val="00D4618E"/>
    <w:rsid w:val="00D46275"/>
    <w:rsid w:val="00D46335"/>
    <w:rsid w:val="00D4644B"/>
    <w:rsid w:val="00D46527"/>
    <w:rsid w:val="00D46763"/>
    <w:rsid w:val="00D467A7"/>
    <w:rsid w:val="00D46B14"/>
    <w:rsid w:val="00D46EB6"/>
    <w:rsid w:val="00D47038"/>
    <w:rsid w:val="00D47283"/>
    <w:rsid w:val="00D474AF"/>
    <w:rsid w:val="00D4764F"/>
    <w:rsid w:val="00D47712"/>
    <w:rsid w:val="00D47813"/>
    <w:rsid w:val="00D47A38"/>
    <w:rsid w:val="00D47BF7"/>
    <w:rsid w:val="00D47CE3"/>
    <w:rsid w:val="00D47DDB"/>
    <w:rsid w:val="00D47F80"/>
    <w:rsid w:val="00D500FD"/>
    <w:rsid w:val="00D50123"/>
    <w:rsid w:val="00D50180"/>
    <w:rsid w:val="00D501A6"/>
    <w:rsid w:val="00D501C0"/>
    <w:rsid w:val="00D506DA"/>
    <w:rsid w:val="00D50855"/>
    <w:rsid w:val="00D50978"/>
    <w:rsid w:val="00D50990"/>
    <w:rsid w:val="00D50B97"/>
    <w:rsid w:val="00D50C6E"/>
    <w:rsid w:val="00D50DC7"/>
    <w:rsid w:val="00D50DC8"/>
    <w:rsid w:val="00D50E30"/>
    <w:rsid w:val="00D5123F"/>
    <w:rsid w:val="00D513D2"/>
    <w:rsid w:val="00D51408"/>
    <w:rsid w:val="00D51584"/>
    <w:rsid w:val="00D515F1"/>
    <w:rsid w:val="00D51657"/>
    <w:rsid w:val="00D516F8"/>
    <w:rsid w:val="00D51760"/>
    <w:rsid w:val="00D5189C"/>
    <w:rsid w:val="00D51A78"/>
    <w:rsid w:val="00D51B79"/>
    <w:rsid w:val="00D51CD6"/>
    <w:rsid w:val="00D51E06"/>
    <w:rsid w:val="00D51E4D"/>
    <w:rsid w:val="00D51ECF"/>
    <w:rsid w:val="00D51FA4"/>
    <w:rsid w:val="00D521DF"/>
    <w:rsid w:val="00D52257"/>
    <w:rsid w:val="00D52329"/>
    <w:rsid w:val="00D52580"/>
    <w:rsid w:val="00D5258F"/>
    <w:rsid w:val="00D52754"/>
    <w:rsid w:val="00D52C01"/>
    <w:rsid w:val="00D52D81"/>
    <w:rsid w:val="00D53096"/>
    <w:rsid w:val="00D530FC"/>
    <w:rsid w:val="00D53211"/>
    <w:rsid w:val="00D5324A"/>
    <w:rsid w:val="00D532D5"/>
    <w:rsid w:val="00D53410"/>
    <w:rsid w:val="00D53429"/>
    <w:rsid w:val="00D5345C"/>
    <w:rsid w:val="00D53487"/>
    <w:rsid w:val="00D5384E"/>
    <w:rsid w:val="00D5388E"/>
    <w:rsid w:val="00D538A1"/>
    <w:rsid w:val="00D538F2"/>
    <w:rsid w:val="00D53969"/>
    <w:rsid w:val="00D53B5B"/>
    <w:rsid w:val="00D53BF7"/>
    <w:rsid w:val="00D53C55"/>
    <w:rsid w:val="00D53E64"/>
    <w:rsid w:val="00D53EBA"/>
    <w:rsid w:val="00D5418D"/>
    <w:rsid w:val="00D54231"/>
    <w:rsid w:val="00D544DD"/>
    <w:rsid w:val="00D54614"/>
    <w:rsid w:val="00D54728"/>
    <w:rsid w:val="00D54A03"/>
    <w:rsid w:val="00D54A95"/>
    <w:rsid w:val="00D54BC6"/>
    <w:rsid w:val="00D54CFE"/>
    <w:rsid w:val="00D54E7A"/>
    <w:rsid w:val="00D54F5A"/>
    <w:rsid w:val="00D54F92"/>
    <w:rsid w:val="00D551B6"/>
    <w:rsid w:val="00D55271"/>
    <w:rsid w:val="00D55287"/>
    <w:rsid w:val="00D5554D"/>
    <w:rsid w:val="00D556F7"/>
    <w:rsid w:val="00D5581B"/>
    <w:rsid w:val="00D55ADF"/>
    <w:rsid w:val="00D55B07"/>
    <w:rsid w:val="00D55BEC"/>
    <w:rsid w:val="00D55CB4"/>
    <w:rsid w:val="00D55E1E"/>
    <w:rsid w:val="00D55E72"/>
    <w:rsid w:val="00D560B1"/>
    <w:rsid w:val="00D56160"/>
    <w:rsid w:val="00D5618B"/>
    <w:rsid w:val="00D56258"/>
    <w:rsid w:val="00D56288"/>
    <w:rsid w:val="00D56296"/>
    <w:rsid w:val="00D56389"/>
    <w:rsid w:val="00D56584"/>
    <w:rsid w:val="00D568E9"/>
    <w:rsid w:val="00D56BFB"/>
    <w:rsid w:val="00D56C21"/>
    <w:rsid w:val="00D56C55"/>
    <w:rsid w:val="00D56CA5"/>
    <w:rsid w:val="00D56D47"/>
    <w:rsid w:val="00D56D7E"/>
    <w:rsid w:val="00D56E76"/>
    <w:rsid w:val="00D57088"/>
    <w:rsid w:val="00D571FD"/>
    <w:rsid w:val="00D574B3"/>
    <w:rsid w:val="00D575E4"/>
    <w:rsid w:val="00D577B4"/>
    <w:rsid w:val="00D577D9"/>
    <w:rsid w:val="00D57823"/>
    <w:rsid w:val="00D57892"/>
    <w:rsid w:val="00D578B1"/>
    <w:rsid w:val="00D57AB7"/>
    <w:rsid w:val="00D57CCF"/>
    <w:rsid w:val="00D57E49"/>
    <w:rsid w:val="00D57FF9"/>
    <w:rsid w:val="00D600F7"/>
    <w:rsid w:val="00D60132"/>
    <w:rsid w:val="00D60170"/>
    <w:rsid w:val="00D60209"/>
    <w:rsid w:val="00D60217"/>
    <w:rsid w:val="00D60258"/>
    <w:rsid w:val="00D602AB"/>
    <w:rsid w:val="00D602C8"/>
    <w:rsid w:val="00D602EB"/>
    <w:rsid w:val="00D606C2"/>
    <w:rsid w:val="00D606FE"/>
    <w:rsid w:val="00D607C0"/>
    <w:rsid w:val="00D608F9"/>
    <w:rsid w:val="00D60A14"/>
    <w:rsid w:val="00D60AF8"/>
    <w:rsid w:val="00D60C35"/>
    <w:rsid w:val="00D60CBE"/>
    <w:rsid w:val="00D60CC6"/>
    <w:rsid w:val="00D60FAD"/>
    <w:rsid w:val="00D61256"/>
    <w:rsid w:val="00D612B8"/>
    <w:rsid w:val="00D615DD"/>
    <w:rsid w:val="00D61653"/>
    <w:rsid w:val="00D6167E"/>
    <w:rsid w:val="00D616CC"/>
    <w:rsid w:val="00D61790"/>
    <w:rsid w:val="00D61913"/>
    <w:rsid w:val="00D61A30"/>
    <w:rsid w:val="00D61C61"/>
    <w:rsid w:val="00D61CA8"/>
    <w:rsid w:val="00D61CB0"/>
    <w:rsid w:val="00D62005"/>
    <w:rsid w:val="00D6210A"/>
    <w:rsid w:val="00D62112"/>
    <w:rsid w:val="00D621DE"/>
    <w:rsid w:val="00D62396"/>
    <w:rsid w:val="00D624B3"/>
    <w:rsid w:val="00D624FA"/>
    <w:rsid w:val="00D6262C"/>
    <w:rsid w:val="00D6272B"/>
    <w:rsid w:val="00D6299D"/>
    <w:rsid w:val="00D62B16"/>
    <w:rsid w:val="00D62B6E"/>
    <w:rsid w:val="00D62BD1"/>
    <w:rsid w:val="00D62C45"/>
    <w:rsid w:val="00D62C81"/>
    <w:rsid w:val="00D62D32"/>
    <w:rsid w:val="00D62D5D"/>
    <w:rsid w:val="00D62E15"/>
    <w:rsid w:val="00D62EF4"/>
    <w:rsid w:val="00D62F18"/>
    <w:rsid w:val="00D630BD"/>
    <w:rsid w:val="00D6314F"/>
    <w:rsid w:val="00D6315C"/>
    <w:rsid w:val="00D631D2"/>
    <w:rsid w:val="00D632BE"/>
    <w:rsid w:val="00D633A0"/>
    <w:rsid w:val="00D633DA"/>
    <w:rsid w:val="00D63438"/>
    <w:rsid w:val="00D63531"/>
    <w:rsid w:val="00D6359E"/>
    <w:rsid w:val="00D6364B"/>
    <w:rsid w:val="00D63824"/>
    <w:rsid w:val="00D63934"/>
    <w:rsid w:val="00D63A0A"/>
    <w:rsid w:val="00D63A1A"/>
    <w:rsid w:val="00D63B8B"/>
    <w:rsid w:val="00D63B9D"/>
    <w:rsid w:val="00D63CE4"/>
    <w:rsid w:val="00D63CF9"/>
    <w:rsid w:val="00D63D30"/>
    <w:rsid w:val="00D63E62"/>
    <w:rsid w:val="00D642A5"/>
    <w:rsid w:val="00D6462E"/>
    <w:rsid w:val="00D6472F"/>
    <w:rsid w:val="00D6487B"/>
    <w:rsid w:val="00D6493C"/>
    <w:rsid w:val="00D64A1E"/>
    <w:rsid w:val="00D64B2D"/>
    <w:rsid w:val="00D64E66"/>
    <w:rsid w:val="00D64F29"/>
    <w:rsid w:val="00D65139"/>
    <w:rsid w:val="00D6517C"/>
    <w:rsid w:val="00D6530E"/>
    <w:rsid w:val="00D6548F"/>
    <w:rsid w:val="00D65585"/>
    <w:rsid w:val="00D65656"/>
    <w:rsid w:val="00D656E6"/>
    <w:rsid w:val="00D6571B"/>
    <w:rsid w:val="00D6574C"/>
    <w:rsid w:val="00D657C9"/>
    <w:rsid w:val="00D6583B"/>
    <w:rsid w:val="00D659E7"/>
    <w:rsid w:val="00D65DBE"/>
    <w:rsid w:val="00D65DF6"/>
    <w:rsid w:val="00D65E20"/>
    <w:rsid w:val="00D65E22"/>
    <w:rsid w:val="00D65FA4"/>
    <w:rsid w:val="00D660FF"/>
    <w:rsid w:val="00D662A8"/>
    <w:rsid w:val="00D662C1"/>
    <w:rsid w:val="00D66590"/>
    <w:rsid w:val="00D666E5"/>
    <w:rsid w:val="00D66818"/>
    <w:rsid w:val="00D66AD5"/>
    <w:rsid w:val="00D66C46"/>
    <w:rsid w:val="00D6702D"/>
    <w:rsid w:val="00D67184"/>
    <w:rsid w:val="00D672C9"/>
    <w:rsid w:val="00D672D8"/>
    <w:rsid w:val="00D672E4"/>
    <w:rsid w:val="00D67573"/>
    <w:rsid w:val="00D67A2D"/>
    <w:rsid w:val="00D67C4D"/>
    <w:rsid w:val="00D67C6A"/>
    <w:rsid w:val="00D67CEA"/>
    <w:rsid w:val="00D67DC0"/>
    <w:rsid w:val="00D67EAE"/>
    <w:rsid w:val="00D67EFB"/>
    <w:rsid w:val="00D67F06"/>
    <w:rsid w:val="00D70122"/>
    <w:rsid w:val="00D70509"/>
    <w:rsid w:val="00D706EB"/>
    <w:rsid w:val="00D70844"/>
    <w:rsid w:val="00D708B9"/>
    <w:rsid w:val="00D70999"/>
    <w:rsid w:val="00D70A09"/>
    <w:rsid w:val="00D70A58"/>
    <w:rsid w:val="00D70AF9"/>
    <w:rsid w:val="00D70FDA"/>
    <w:rsid w:val="00D7153C"/>
    <w:rsid w:val="00D7167A"/>
    <w:rsid w:val="00D718A3"/>
    <w:rsid w:val="00D71A8A"/>
    <w:rsid w:val="00D71A9A"/>
    <w:rsid w:val="00D71C8F"/>
    <w:rsid w:val="00D71D73"/>
    <w:rsid w:val="00D71D8E"/>
    <w:rsid w:val="00D71F13"/>
    <w:rsid w:val="00D720E4"/>
    <w:rsid w:val="00D723B2"/>
    <w:rsid w:val="00D723D6"/>
    <w:rsid w:val="00D723FB"/>
    <w:rsid w:val="00D7243D"/>
    <w:rsid w:val="00D7246F"/>
    <w:rsid w:val="00D726C7"/>
    <w:rsid w:val="00D727BB"/>
    <w:rsid w:val="00D72B3D"/>
    <w:rsid w:val="00D72D9B"/>
    <w:rsid w:val="00D72DAF"/>
    <w:rsid w:val="00D72FE9"/>
    <w:rsid w:val="00D72FED"/>
    <w:rsid w:val="00D730E6"/>
    <w:rsid w:val="00D731CB"/>
    <w:rsid w:val="00D73497"/>
    <w:rsid w:val="00D73556"/>
    <w:rsid w:val="00D73623"/>
    <w:rsid w:val="00D738C1"/>
    <w:rsid w:val="00D739CB"/>
    <w:rsid w:val="00D739E9"/>
    <w:rsid w:val="00D739F4"/>
    <w:rsid w:val="00D73AD4"/>
    <w:rsid w:val="00D73BF3"/>
    <w:rsid w:val="00D73CC6"/>
    <w:rsid w:val="00D73E8D"/>
    <w:rsid w:val="00D740AF"/>
    <w:rsid w:val="00D74101"/>
    <w:rsid w:val="00D7448F"/>
    <w:rsid w:val="00D744DD"/>
    <w:rsid w:val="00D745D0"/>
    <w:rsid w:val="00D745F8"/>
    <w:rsid w:val="00D748F2"/>
    <w:rsid w:val="00D749AA"/>
    <w:rsid w:val="00D74A98"/>
    <w:rsid w:val="00D74AF6"/>
    <w:rsid w:val="00D74B7F"/>
    <w:rsid w:val="00D74DB7"/>
    <w:rsid w:val="00D74DBF"/>
    <w:rsid w:val="00D74E05"/>
    <w:rsid w:val="00D74E51"/>
    <w:rsid w:val="00D74F7D"/>
    <w:rsid w:val="00D75057"/>
    <w:rsid w:val="00D751AE"/>
    <w:rsid w:val="00D7532A"/>
    <w:rsid w:val="00D7538C"/>
    <w:rsid w:val="00D754B9"/>
    <w:rsid w:val="00D75511"/>
    <w:rsid w:val="00D757B1"/>
    <w:rsid w:val="00D75C99"/>
    <w:rsid w:val="00D75D5C"/>
    <w:rsid w:val="00D76223"/>
    <w:rsid w:val="00D76374"/>
    <w:rsid w:val="00D764DC"/>
    <w:rsid w:val="00D767BE"/>
    <w:rsid w:val="00D768FE"/>
    <w:rsid w:val="00D76B59"/>
    <w:rsid w:val="00D772BE"/>
    <w:rsid w:val="00D772FF"/>
    <w:rsid w:val="00D7746B"/>
    <w:rsid w:val="00D774A4"/>
    <w:rsid w:val="00D7750F"/>
    <w:rsid w:val="00D7754D"/>
    <w:rsid w:val="00D7787E"/>
    <w:rsid w:val="00D778CB"/>
    <w:rsid w:val="00D7797C"/>
    <w:rsid w:val="00D77A57"/>
    <w:rsid w:val="00D77E7B"/>
    <w:rsid w:val="00D77ECC"/>
    <w:rsid w:val="00D77F58"/>
    <w:rsid w:val="00D77FDA"/>
    <w:rsid w:val="00D77FEB"/>
    <w:rsid w:val="00D800F5"/>
    <w:rsid w:val="00D80190"/>
    <w:rsid w:val="00D802D3"/>
    <w:rsid w:val="00D80399"/>
    <w:rsid w:val="00D803B3"/>
    <w:rsid w:val="00D804DD"/>
    <w:rsid w:val="00D8058B"/>
    <w:rsid w:val="00D80AD3"/>
    <w:rsid w:val="00D80C2A"/>
    <w:rsid w:val="00D80C50"/>
    <w:rsid w:val="00D80FF8"/>
    <w:rsid w:val="00D810E2"/>
    <w:rsid w:val="00D81567"/>
    <w:rsid w:val="00D81750"/>
    <w:rsid w:val="00D817D5"/>
    <w:rsid w:val="00D81AF9"/>
    <w:rsid w:val="00D81B75"/>
    <w:rsid w:val="00D81BBF"/>
    <w:rsid w:val="00D81BFC"/>
    <w:rsid w:val="00D81DB5"/>
    <w:rsid w:val="00D81EBA"/>
    <w:rsid w:val="00D82026"/>
    <w:rsid w:val="00D8206E"/>
    <w:rsid w:val="00D823E4"/>
    <w:rsid w:val="00D8247D"/>
    <w:rsid w:val="00D82568"/>
    <w:rsid w:val="00D8296A"/>
    <w:rsid w:val="00D82C66"/>
    <w:rsid w:val="00D82D48"/>
    <w:rsid w:val="00D82E99"/>
    <w:rsid w:val="00D830D3"/>
    <w:rsid w:val="00D8315C"/>
    <w:rsid w:val="00D8317F"/>
    <w:rsid w:val="00D83264"/>
    <w:rsid w:val="00D834E6"/>
    <w:rsid w:val="00D835F5"/>
    <w:rsid w:val="00D837F8"/>
    <w:rsid w:val="00D8385A"/>
    <w:rsid w:val="00D83880"/>
    <w:rsid w:val="00D839A8"/>
    <w:rsid w:val="00D839B6"/>
    <w:rsid w:val="00D83A05"/>
    <w:rsid w:val="00D83A9C"/>
    <w:rsid w:val="00D83B34"/>
    <w:rsid w:val="00D83B7C"/>
    <w:rsid w:val="00D83BC7"/>
    <w:rsid w:val="00D83BE0"/>
    <w:rsid w:val="00D83C03"/>
    <w:rsid w:val="00D83E36"/>
    <w:rsid w:val="00D83E8B"/>
    <w:rsid w:val="00D84097"/>
    <w:rsid w:val="00D842BB"/>
    <w:rsid w:val="00D842DE"/>
    <w:rsid w:val="00D842F0"/>
    <w:rsid w:val="00D843E2"/>
    <w:rsid w:val="00D845B4"/>
    <w:rsid w:val="00D84625"/>
    <w:rsid w:val="00D847F4"/>
    <w:rsid w:val="00D848F0"/>
    <w:rsid w:val="00D84AC2"/>
    <w:rsid w:val="00D84B51"/>
    <w:rsid w:val="00D84BC7"/>
    <w:rsid w:val="00D84E7D"/>
    <w:rsid w:val="00D84ED9"/>
    <w:rsid w:val="00D85052"/>
    <w:rsid w:val="00D850C4"/>
    <w:rsid w:val="00D85150"/>
    <w:rsid w:val="00D851DB"/>
    <w:rsid w:val="00D852AD"/>
    <w:rsid w:val="00D852F2"/>
    <w:rsid w:val="00D857B3"/>
    <w:rsid w:val="00D85884"/>
    <w:rsid w:val="00D85C00"/>
    <w:rsid w:val="00D85CD1"/>
    <w:rsid w:val="00D85E17"/>
    <w:rsid w:val="00D85F15"/>
    <w:rsid w:val="00D86005"/>
    <w:rsid w:val="00D8617F"/>
    <w:rsid w:val="00D861DB"/>
    <w:rsid w:val="00D865E3"/>
    <w:rsid w:val="00D86730"/>
    <w:rsid w:val="00D867FA"/>
    <w:rsid w:val="00D869A9"/>
    <w:rsid w:val="00D86A07"/>
    <w:rsid w:val="00D86C06"/>
    <w:rsid w:val="00D86C2B"/>
    <w:rsid w:val="00D86D67"/>
    <w:rsid w:val="00D86E6B"/>
    <w:rsid w:val="00D86FEC"/>
    <w:rsid w:val="00D870A0"/>
    <w:rsid w:val="00D87115"/>
    <w:rsid w:val="00D8714F"/>
    <w:rsid w:val="00D872D6"/>
    <w:rsid w:val="00D87458"/>
    <w:rsid w:val="00D876A0"/>
    <w:rsid w:val="00D87853"/>
    <w:rsid w:val="00D87AFE"/>
    <w:rsid w:val="00D87BC3"/>
    <w:rsid w:val="00D87BE1"/>
    <w:rsid w:val="00D87C8E"/>
    <w:rsid w:val="00D87D21"/>
    <w:rsid w:val="00D90442"/>
    <w:rsid w:val="00D9051B"/>
    <w:rsid w:val="00D907F5"/>
    <w:rsid w:val="00D908B7"/>
    <w:rsid w:val="00D9097C"/>
    <w:rsid w:val="00D90B2A"/>
    <w:rsid w:val="00D90B4A"/>
    <w:rsid w:val="00D90D5D"/>
    <w:rsid w:val="00D90E1A"/>
    <w:rsid w:val="00D90E25"/>
    <w:rsid w:val="00D90F7F"/>
    <w:rsid w:val="00D910DD"/>
    <w:rsid w:val="00D91140"/>
    <w:rsid w:val="00D91179"/>
    <w:rsid w:val="00D911F0"/>
    <w:rsid w:val="00D91333"/>
    <w:rsid w:val="00D91370"/>
    <w:rsid w:val="00D914FE"/>
    <w:rsid w:val="00D9160D"/>
    <w:rsid w:val="00D91676"/>
    <w:rsid w:val="00D91A2F"/>
    <w:rsid w:val="00D91C51"/>
    <w:rsid w:val="00D91CCF"/>
    <w:rsid w:val="00D91D52"/>
    <w:rsid w:val="00D91D93"/>
    <w:rsid w:val="00D91DD0"/>
    <w:rsid w:val="00D91EF9"/>
    <w:rsid w:val="00D9201B"/>
    <w:rsid w:val="00D9207D"/>
    <w:rsid w:val="00D9212D"/>
    <w:rsid w:val="00D921CA"/>
    <w:rsid w:val="00D921CF"/>
    <w:rsid w:val="00D92545"/>
    <w:rsid w:val="00D92566"/>
    <w:rsid w:val="00D9286B"/>
    <w:rsid w:val="00D92AAE"/>
    <w:rsid w:val="00D92B94"/>
    <w:rsid w:val="00D92C6F"/>
    <w:rsid w:val="00D92C92"/>
    <w:rsid w:val="00D92F3A"/>
    <w:rsid w:val="00D93044"/>
    <w:rsid w:val="00D9317E"/>
    <w:rsid w:val="00D931CF"/>
    <w:rsid w:val="00D931F2"/>
    <w:rsid w:val="00D93276"/>
    <w:rsid w:val="00D933A3"/>
    <w:rsid w:val="00D935AB"/>
    <w:rsid w:val="00D937B5"/>
    <w:rsid w:val="00D937E0"/>
    <w:rsid w:val="00D938B8"/>
    <w:rsid w:val="00D93A2B"/>
    <w:rsid w:val="00D93A63"/>
    <w:rsid w:val="00D93A76"/>
    <w:rsid w:val="00D93AE9"/>
    <w:rsid w:val="00D93B9B"/>
    <w:rsid w:val="00D93BB6"/>
    <w:rsid w:val="00D93BD6"/>
    <w:rsid w:val="00D93CA8"/>
    <w:rsid w:val="00D93D2D"/>
    <w:rsid w:val="00D93F27"/>
    <w:rsid w:val="00D940C0"/>
    <w:rsid w:val="00D9412B"/>
    <w:rsid w:val="00D941F5"/>
    <w:rsid w:val="00D94556"/>
    <w:rsid w:val="00D947B0"/>
    <w:rsid w:val="00D947FB"/>
    <w:rsid w:val="00D9491B"/>
    <w:rsid w:val="00D94B8F"/>
    <w:rsid w:val="00D94CC9"/>
    <w:rsid w:val="00D94E3C"/>
    <w:rsid w:val="00D95172"/>
    <w:rsid w:val="00D9543E"/>
    <w:rsid w:val="00D95473"/>
    <w:rsid w:val="00D955DD"/>
    <w:rsid w:val="00D957C4"/>
    <w:rsid w:val="00D95A38"/>
    <w:rsid w:val="00D95A40"/>
    <w:rsid w:val="00D95C79"/>
    <w:rsid w:val="00D95E1C"/>
    <w:rsid w:val="00D95F00"/>
    <w:rsid w:val="00D95F82"/>
    <w:rsid w:val="00D96182"/>
    <w:rsid w:val="00D962A0"/>
    <w:rsid w:val="00D963DF"/>
    <w:rsid w:val="00D96709"/>
    <w:rsid w:val="00D967AF"/>
    <w:rsid w:val="00D967C6"/>
    <w:rsid w:val="00D9687D"/>
    <w:rsid w:val="00D9689E"/>
    <w:rsid w:val="00D96BED"/>
    <w:rsid w:val="00D96D64"/>
    <w:rsid w:val="00D96F0B"/>
    <w:rsid w:val="00D972B5"/>
    <w:rsid w:val="00D97358"/>
    <w:rsid w:val="00D974B2"/>
    <w:rsid w:val="00D97646"/>
    <w:rsid w:val="00D97700"/>
    <w:rsid w:val="00D979B6"/>
    <w:rsid w:val="00D979F8"/>
    <w:rsid w:val="00D97A1C"/>
    <w:rsid w:val="00D97AE5"/>
    <w:rsid w:val="00D97B96"/>
    <w:rsid w:val="00D97CA7"/>
    <w:rsid w:val="00DA00E8"/>
    <w:rsid w:val="00DA012B"/>
    <w:rsid w:val="00DA0166"/>
    <w:rsid w:val="00DA01A9"/>
    <w:rsid w:val="00DA0233"/>
    <w:rsid w:val="00DA03D5"/>
    <w:rsid w:val="00DA04E8"/>
    <w:rsid w:val="00DA081F"/>
    <w:rsid w:val="00DA0A66"/>
    <w:rsid w:val="00DA0B38"/>
    <w:rsid w:val="00DA0BE2"/>
    <w:rsid w:val="00DA0CBD"/>
    <w:rsid w:val="00DA0EB2"/>
    <w:rsid w:val="00DA1250"/>
    <w:rsid w:val="00DA12E2"/>
    <w:rsid w:val="00DA1379"/>
    <w:rsid w:val="00DA14A4"/>
    <w:rsid w:val="00DA17F8"/>
    <w:rsid w:val="00DA1865"/>
    <w:rsid w:val="00DA18E9"/>
    <w:rsid w:val="00DA193F"/>
    <w:rsid w:val="00DA19B5"/>
    <w:rsid w:val="00DA1B72"/>
    <w:rsid w:val="00DA1B7B"/>
    <w:rsid w:val="00DA1BDC"/>
    <w:rsid w:val="00DA1C56"/>
    <w:rsid w:val="00DA1D92"/>
    <w:rsid w:val="00DA2081"/>
    <w:rsid w:val="00DA209D"/>
    <w:rsid w:val="00DA2385"/>
    <w:rsid w:val="00DA249B"/>
    <w:rsid w:val="00DA24FB"/>
    <w:rsid w:val="00DA2502"/>
    <w:rsid w:val="00DA2642"/>
    <w:rsid w:val="00DA2696"/>
    <w:rsid w:val="00DA2808"/>
    <w:rsid w:val="00DA2ADC"/>
    <w:rsid w:val="00DA2BC1"/>
    <w:rsid w:val="00DA2C5A"/>
    <w:rsid w:val="00DA2CB0"/>
    <w:rsid w:val="00DA2DC1"/>
    <w:rsid w:val="00DA2E71"/>
    <w:rsid w:val="00DA2EED"/>
    <w:rsid w:val="00DA2F16"/>
    <w:rsid w:val="00DA2F2D"/>
    <w:rsid w:val="00DA311C"/>
    <w:rsid w:val="00DA3170"/>
    <w:rsid w:val="00DA33AE"/>
    <w:rsid w:val="00DA363E"/>
    <w:rsid w:val="00DA3672"/>
    <w:rsid w:val="00DA375F"/>
    <w:rsid w:val="00DA38F8"/>
    <w:rsid w:val="00DA394E"/>
    <w:rsid w:val="00DA3953"/>
    <w:rsid w:val="00DA3B66"/>
    <w:rsid w:val="00DA3B7F"/>
    <w:rsid w:val="00DA3CE4"/>
    <w:rsid w:val="00DA3E12"/>
    <w:rsid w:val="00DA3F89"/>
    <w:rsid w:val="00DA3FD7"/>
    <w:rsid w:val="00DA4037"/>
    <w:rsid w:val="00DA4134"/>
    <w:rsid w:val="00DA42B5"/>
    <w:rsid w:val="00DA42EF"/>
    <w:rsid w:val="00DA43F8"/>
    <w:rsid w:val="00DA44BA"/>
    <w:rsid w:val="00DA4605"/>
    <w:rsid w:val="00DA4610"/>
    <w:rsid w:val="00DA4706"/>
    <w:rsid w:val="00DA47A5"/>
    <w:rsid w:val="00DA4836"/>
    <w:rsid w:val="00DA49B8"/>
    <w:rsid w:val="00DA4CB2"/>
    <w:rsid w:val="00DA4FFB"/>
    <w:rsid w:val="00DA5272"/>
    <w:rsid w:val="00DA5357"/>
    <w:rsid w:val="00DA53B1"/>
    <w:rsid w:val="00DA5558"/>
    <w:rsid w:val="00DA5575"/>
    <w:rsid w:val="00DA5624"/>
    <w:rsid w:val="00DA5629"/>
    <w:rsid w:val="00DA56D1"/>
    <w:rsid w:val="00DA59B3"/>
    <w:rsid w:val="00DA5A68"/>
    <w:rsid w:val="00DA5A82"/>
    <w:rsid w:val="00DA5DDA"/>
    <w:rsid w:val="00DA5E6D"/>
    <w:rsid w:val="00DA5E74"/>
    <w:rsid w:val="00DA6263"/>
    <w:rsid w:val="00DA6353"/>
    <w:rsid w:val="00DA642D"/>
    <w:rsid w:val="00DA66BA"/>
    <w:rsid w:val="00DA6785"/>
    <w:rsid w:val="00DA6805"/>
    <w:rsid w:val="00DA6897"/>
    <w:rsid w:val="00DA68E3"/>
    <w:rsid w:val="00DA69B1"/>
    <w:rsid w:val="00DA6BE0"/>
    <w:rsid w:val="00DA6C54"/>
    <w:rsid w:val="00DA6CD1"/>
    <w:rsid w:val="00DA6E64"/>
    <w:rsid w:val="00DA71FA"/>
    <w:rsid w:val="00DA720C"/>
    <w:rsid w:val="00DA757A"/>
    <w:rsid w:val="00DA765E"/>
    <w:rsid w:val="00DA7766"/>
    <w:rsid w:val="00DA77C9"/>
    <w:rsid w:val="00DA78CA"/>
    <w:rsid w:val="00DA7908"/>
    <w:rsid w:val="00DA7C8F"/>
    <w:rsid w:val="00DA7E60"/>
    <w:rsid w:val="00DA7EE8"/>
    <w:rsid w:val="00DA7F38"/>
    <w:rsid w:val="00DA7F92"/>
    <w:rsid w:val="00DA7F94"/>
    <w:rsid w:val="00DB03E5"/>
    <w:rsid w:val="00DB0411"/>
    <w:rsid w:val="00DB04F3"/>
    <w:rsid w:val="00DB050B"/>
    <w:rsid w:val="00DB06D1"/>
    <w:rsid w:val="00DB071A"/>
    <w:rsid w:val="00DB0754"/>
    <w:rsid w:val="00DB07AB"/>
    <w:rsid w:val="00DB086D"/>
    <w:rsid w:val="00DB0981"/>
    <w:rsid w:val="00DB0B4D"/>
    <w:rsid w:val="00DB0B8F"/>
    <w:rsid w:val="00DB0C03"/>
    <w:rsid w:val="00DB0CAA"/>
    <w:rsid w:val="00DB0D8D"/>
    <w:rsid w:val="00DB1062"/>
    <w:rsid w:val="00DB106A"/>
    <w:rsid w:val="00DB117A"/>
    <w:rsid w:val="00DB119D"/>
    <w:rsid w:val="00DB1220"/>
    <w:rsid w:val="00DB1270"/>
    <w:rsid w:val="00DB1282"/>
    <w:rsid w:val="00DB1288"/>
    <w:rsid w:val="00DB12D1"/>
    <w:rsid w:val="00DB163E"/>
    <w:rsid w:val="00DB1718"/>
    <w:rsid w:val="00DB1880"/>
    <w:rsid w:val="00DB189F"/>
    <w:rsid w:val="00DB19B1"/>
    <w:rsid w:val="00DB1BC4"/>
    <w:rsid w:val="00DB1C83"/>
    <w:rsid w:val="00DB1CA7"/>
    <w:rsid w:val="00DB1CBC"/>
    <w:rsid w:val="00DB1DC7"/>
    <w:rsid w:val="00DB1F1B"/>
    <w:rsid w:val="00DB2207"/>
    <w:rsid w:val="00DB225F"/>
    <w:rsid w:val="00DB26AC"/>
    <w:rsid w:val="00DB26B8"/>
    <w:rsid w:val="00DB276C"/>
    <w:rsid w:val="00DB2918"/>
    <w:rsid w:val="00DB29DA"/>
    <w:rsid w:val="00DB2AD7"/>
    <w:rsid w:val="00DB2B27"/>
    <w:rsid w:val="00DB2EC8"/>
    <w:rsid w:val="00DB3057"/>
    <w:rsid w:val="00DB3297"/>
    <w:rsid w:val="00DB3353"/>
    <w:rsid w:val="00DB3389"/>
    <w:rsid w:val="00DB3509"/>
    <w:rsid w:val="00DB3916"/>
    <w:rsid w:val="00DB3A5D"/>
    <w:rsid w:val="00DB3C1C"/>
    <w:rsid w:val="00DB3D08"/>
    <w:rsid w:val="00DB3DB3"/>
    <w:rsid w:val="00DB3E72"/>
    <w:rsid w:val="00DB42A1"/>
    <w:rsid w:val="00DB43E6"/>
    <w:rsid w:val="00DB43EA"/>
    <w:rsid w:val="00DB4442"/>
    <w:rsid w:val="00DB4457"/>
    <w:rsid w:val="00DB44DC"/>
    <w:rsid w:val="00DB44EB"/>
    <w:rsid w:val="00DB450A"/>
    <w:rsid w:val="00DB4543"/>
    <w:rsid w:val="00DB4719"/>
    <w:rsid w:val="00DB4757"/>
    <w:rsid w:val="00DB47AC"/>
    <w:rsid w:val="00DB481D"/>
    <w:rsid w:val="00DB4B23"/>
    <w:rsid w:val="00DB4FD5"/>
    <w:rsid w:val="00DB4FF7"/>
    <w:rsid w:val="00DB5018"/>
    <w:rsid w:val="00DB5078"/>
    <w:rsid w:val="00DB50B9"/>
    <w:rsid w:val="00DB532F"/>
    <w:rsid w:val="00DB5333"/>
    <w:rsid w:val="00DB534F"/>
    <w:rsid w:val="00DB5389"/>
    <w:rsid w:val="00DB540C"/>
    <w:rsid w:val="00DB540E"/>
    <w:rsid w:val="00DB54D6"/>
    <w:rsid w:val="00DB554B"/>
    <w:rsid w:val="00DB56D9"/>
    <w:rsid w:val="00DB58C4"/>
    <w:rsid w:val="00DB5ABB"/>
    <w:rsid w:val="00DB5AD2"/>
    <w:rsid w:val="00DB5C81"/>
    <w:rsid w:val="00DB61B2"/>
    <w:rsid w:val="00DB628C"/>
    <w:rsid w:val="00DB62AF"/>
    <w:rsid w:val="00DB63C9"/>
    <w:rsid w:val="00DB6405"/>
    <w:rsid w:val="00DB6478"/>
    <w:rsid w:val="00DB6532"/>
    <w:rsid w:val="00DB6594"/>
    <w:rsid w:val="00DB6705"/>
    <w:rsid w:val="00DB6A15"/>
    <w:rsid w:val="00DB6A47"/>
    <w:rsid w:val="00DB6A81"/>
    <w:rsid w:val="00DB6BCA"/>
    <w:rsid w:val="00DB6C5C"/>
    <w:rsid w:val="00DB6D49"/>
    <w:rsid w:val="00DB6D63"/>
    <w:rsid w:val="00DB70BD"/>
    <w:rsid w:val="00DB7103"/>
    <w:rsid w:val="00DB7185"/>
    <w:rsid w:val="00DB73E2"/>
    <w:rsid w:val="00DB74B2"/>
    <w:rsid w:val="00DB759A"/>
    <w:rsid w:val="00DB75FA"/>
    <w:rsid w:val="00DB75FB"/>
    <w:rsid w:val="00DB7727"/>
    <w:rsid w:val="00DB781C"/>
    <w:rsid w:val="00DB788F"/>
    <w:rsid w:val="00DB7E1E"/>
    <w:rsid w:val="00DB7E74"/>
    <w:rsid w:val="00DC0015"/>
    <w:rsid w:val="00DC064F"/>
    <w:rsid w:val="00DC073C"/>
    <w:rsid w:val="00DC09B9"/>
    <w:rsid w:val="00DC0A05"/>
    <w:rsid w:val="00DC0B08"/>
    <w:rsid w:val="00DC0D8C"/>
    <w:rsid w:val="00DC0DCD"/>
    <w:rsid w:val="00DC0E0A"/>
    <w:rsid w:val="00DC0E9B"/>
    <w:rsid w:val="00DC0FC5"/>
    <w:rsid w:val="00DC0FD2"/>
    <w:rsid w:val="00DC12AF"/>
    <w:rsid w:val="00DC12D5"/>
    <w:rsid w:val="00DC1331"/>
    <w:rsid w:val="00DC136F"/>
    <w:rsid w:val="00DC138F"/>
    <w:rsid w:val="00DC142F"/>
    <w:rsid w:val="00DC14CF"/>
    <w:rsid w:val="00DC15CA"/>
    <w:rsid w:val="00DC16C4"/>
    <w:rsid w:val="00DC1870"/>
    <w:rsid w:val="00DC18FD"/>
    <w:rsid w:val="00DC1CE9"/>
    <w:rsid w:val="00DC1D23"/>
    <w:rsid w:val="00DC1D7A"/>
    <w:rsid w:val="00DC1EE0"/>
    <w:rsid w:val="00DC1F3D"/>
    <w:rsid w:val="00DC20CB"/>
    <w:rsid w:val="00DC20E4"/>
    <w:rsid w:val="00DC2159"/>
    <w:rsid w:val="00DC2538"/>
    <w:rsid w:val="00DC259E"/>
    <w:rsid w:val="00DC26FF"/>
    <w:rsid w:val="00DC27BF"/>
    <w:rsid w:val="00DC29FB"/>
    <w:rsid w:val="00DC2C39"/>
    <w:rsid w:val="00DC2C55"/>
    <w:rsid w:val="00DC2CD2"/>
    <w:rsid w:val="00DC2E26"/>
    <w:rsid w:val="00DC2F2F"/>
    <w:rsid w:val="00DC301E"/>
    <w:rsid w:val="00DC3049"/>
    <w:rsid w:val="00DC3289"/>
    <w:rsid w:val="00DC340A"/>
    <w:rsid w:val="00DC355F"/>
    <w:rsid w:val="00DC3B8A"/>
    <w:rsid w:val="00DC3E09"/>
    <w:rsid w:val="00DC3F9E"/>
    <w:rsid w:val="00DC4149"/>
    <w:rsid w:val="00DC43D5"/>
    <w:rsid w:val="00DC440A"/>
    <w:rsid w:val="00DC45BD"/>
    <w:rsid w:val="00DC46DC"/>
    <w:rsid w:val="00DC470A"/>
    <w:rsid w:val="00DC499A"/>
    <w:rsid w:val="00DC4C89"/>
    <w:rsid w:val="00DC4FD3"/>
    <w:rsid w:val="00DC53F2"/>
    <w:rsid w:val="00DC542C"/>
    <w:rsid w:val="00DC5479"/>
    <w:rsid w:val="00DC5492"/>
    <w:rsid w:val="00DC560F"/>
    <w:rsid w:val="00DC571A"/>
    <w:rsid w:val="00DC58DE"/>
    <w:rsid w:val="00DC5980"/>
    <w:rsid w:val="00DC5A37"/>
    <w:rsid w:val="00DC5A59"/>
    <w:rsid w:val="00DC5EBC"/>
    <w:rsid w:val="00DC5F2B"/>
    <w:rsid w:val="00DC61D7"/>
    <w:rsid w:val="00DC6316"/>
    <w:rsid w:val="00DC6375"/>
    <w:rsid w:val="00DC641B"/>
    <w:rsid w:val="00DC65E2"/>
    <w:rsid w:val="00DC668D"/>
    <w:rsid w:val="00DC6954"/>
    <w:rsid w:val="00DC6A4E"/>
    <w:rsid w:val="00DC6C22"/>
    <w:rsid w:val="00DC6C3D"/>
    <w:rsid w:val="00DC6DB6"/>
    <w:rsid w:val="00DC6DDC"/>
    <w:rsid w:val="00DC6E4F"/>
    <w:rsid w:val="00DC6F5A"/>
    <w:rsid w:val="00DC6F87"/>
    <w:rsid w:val="00DC70F0"/>
    <w:rsid w:val="00DC7378"/>
    <w:rsid w:val="00DC79C1"/>
    <w:rsid w:val="00DC7A90"/>
    <w:rsid w:val="00DC7B2E"/>
    <w:rsid w:val="00DC7EBD"/>
    <w:rsid w:val="00DD0053"/>
    <w:rsid w:val="00DD028C"/>
    <w:rsid w:val="00DD02CF"/>
    <w:rsid w:val="00DD04FD"/>
    <w:rsid w:val="00DD061E"/>
    <w:rsid w:val="00DD06F9"/>
    <w:rsid w:val="00DD072E"/>
    <w:rsid w:val="00DD07E1"/>
    <w:rsid w:val="00DD09E2"/>
    <w:rsid w:val="00DD0A6C"/>
    <w:rsid w:val="00DD0D61"/>
    <w:rsid w:val="00DD0D70"/>
    <w:rsid w:val="00DD0DC3"/>
    <w:rsid w:val="00DD0EAB"/>
    <w:rsid w:val="00DD0F40"/>
    <w:rsid w:val="00DD0F99"/>
    <w:rsid w:val="00DD0FBA"/>
    <w:rsid w:val="00DD1090"/>
    <w:rsid w:val="00DD10AA"/>
    <w:rsid w:val="00DD10E4"/>
    <w:rsid w:val="00DD1371"/>
    <w:rsid w:val="00DD1402"/>
    <w:rsid w:val="00DD162D"/>
    <w:rsid w:val="00DD182D"/>
    <w:rsid w:val="00DD1870"/>
    <w:rsid w:val="00DD1A95"/>
    <w:rsid w:val="00DD1C7D"/>
    <w:rsid w:val="00DD1CDF"/>
    <w:rsid w:val="00DD1FF1"/>
    <w:rsid w:val="00DD2070"/>
    <w:rsid w:val="00DD2184"/>
    <w:rsid w:val="00DD2188"/>
    <w:rsid w:val="00DD220A"/>
    <w:rsid w:val="00DD2251"/>
    <w:rsid w:val="00DD2298"/>
    <w:rsid w:val="00DD26AE"/>
    <w:rsid w:val="00DD275C"/>
    <w:rsid w:val="00DD27AD"/>
    <w:rsid w:val="00DD2829"/>
    <w:rsid w:val="00DD294E"/>
    <w:rsid w:val="00DD2AC2"/>
    <w:rsid w:val="00DD2C65"/>
    <w:rsid w:val="00DD2CC2"/>
    <w:rsid w:val="00DD2CDD"/>
    <w:rsid w:val="00DD2D07"/>
    <w:rsid w:val="00DD2DA0"/>
    <w:rsid w:val="00DD2E3A"/>
    <w:rsid w:val="00DD2F5C"/>
    <w:rsid w:val="00DD2F6A"/>
    <w:rsid w:val="00DD3056"/>
    <w:rsid w:val="00DD306C"/>
    <w:rsid w:val="00DD307A"/>
    <w:rsid w:val="00DD3299"/>
    <w:rsid w:val="00DD32C5"/>
    <w:rsid w:val="00DD32ED"/>
    <w:rsid w:val="00DD35DE"/>
    <w:rsid w:val="00DD3B61"/>
    <w:rsid w:val="00DD3CDB"/>
    <w:rsid w:val="00DD3CE2"/>
    <w:rsid w:val="00DD3F37"/>
    <w:rsid w:val="00DD43B9"/>
    <w:rsid w:val="00DD472C"/>
    <w:rsid w:val="00DD482A"/>
    <w:rsid w:val="00DD4867"/>
    <w:rsid w:val="00DD4B0B"/>
    <w:rsid w:val="00DD4F1E"/>
    <w:rsid w:val="00DD5027"/>
    <w:rsid w:val="00DD5034"/>
    <w:rsid w:val="00DD5085"/>
    <w:rsid w:val="00DD50F2"/>
    <w:rsid w:val="00DD5131"/>
    <w:rsid w:val="00DD525C"/>
    <w:rsid w:val="00DD52FA"/>
    <w:rsid w:val="00DD5434"/>
    <w:rsid w:val="00DD5486"/>
    <w:rsid w:val="00DD5519"/>
    <w:rsid w:val="00DD5576"/>
    <w:rsid w:val="00DD557B"/>
    <w:rsid w:val="00DD55BE"/>
    <w:rsid w:val="00DD57FA"/>
    <w:rsid w:val="00DD588F"/>
    <w:rsid w:val="00DD5A18"/>
    <w:rsid w:val="00DD6160"/>
    <w:rsid w:val="00DD6265"/>
    <w:rsid w:val="00DD63AD"/>
    <w:rsid w:val="00DD648B"/>
    <w:rsid w:val="00DD650F"/>
    <w:rsid w:val="00DD6835"/>
    <w:rsid w:val="00DD696F"/>
    <w:rsid w:val="00DD6C07"/>
    <w:rsid w:val="00DD6C25"/>
    <w:rsid w:val="00DD6E4D"/>
    <w:rsid w:val="00DD7157"/>
    <w:rsid w:val="00DD72BC"/>
    <w:rsid w:val="00DD7370"/>
    <w:rsid w:val="00DD7509"/>
    <w:rsid w:val="00DD77B1"/>
    <w:rsid w:val="00DD7A60"/>
    <w:rsid w:val="00DD7BE2"/>
    <w:rsid w:val="00DD7C50"/>
    <w:rsid w:val="00DD7D2E"/>
    <w:rsid w:val="00DE045D"/>
    <w:rsid w:val="00DE047C"/>
    <w:rsid w:val="00DE04C3"/>
    <w:rsid w:val="00DE04CB"/>
    <w:rsid w:val="00DE0612"/>
    <w:rsid w:val="00DE067D"/>
    <w:rsid w:val="00DE0694"/>
    <w:rsid w:val="00DE06DC"/>
    <w:rsid w:val="00DE08B6"/>
    <w:rsid w:val="00DE099C"/>
    <w:rsid w:val="00DE0CA7"/>
    <w:rsid w:val="00DE0D85"/>
    <w:rsid w:val="00DE0E61"/>
    <w:rsid w:val="00DE0EAC"/>
    <w:rsid w:val="00DE0F82"/>
    <w:rsid w:val="00DE13D1"/>
    <w:rsid w:val="00DE1498"/>
    <w:rsid w:val="00DE17D8"/>
    <w:rsid w:val="00DE1B90"/>
    <w:rsid w:val="00DE1B94"/>
    <w:rsid w:val="00DE1BA6"/>
    <w:rsid w:val="00DE1BD4"/>
    <w:rsid w:val="00DE1DB1"/>
    <w:rsid w:val="00DE211A"/>
    <w:rsid w:val="00DE24AD"/>
    <w:rsid w:val="00DE2686"/>
    <w:rsid w:val="00DE28AA"/>
    <w:rsid w:val="00DE2901"/>
    <w:rsid w:val="00DE2B9C"/>
    <w:rsid w:val="00DE2BFF"/>
    <w:rsid w:val="00DE2C8E"/>
    <w:rsid w:val="00DE2D2A"/>
    <w:rsid w:val="00DE2DB5"/>
    <w:rsid w:val="00DE2DC1"/>
    <w:rsid w:val="00DE2E23"/>
    <w:rsid w:val="00DE304E"/>
    <w:rsid w:val="00DE312C"/>
    <w:rsid w:val="00DE3233"/>
    <w:rsid w:val="00DE3241"/>
    <w:rsid w:val="00DE32E2"/>
    <w:rsid w:val="00DE3378"/>
    <w:rsid w:val="00DE3380"/>
    <w:rsid w:val="00DE3638"/>
    <w:rsid w:val="00DE3645"/>
    <w:rsid w:val="00DE366F"/>
    <w:rsid w:val="00DE377B"/>
    <w:rsid w:val="00DE39F1"/>
    <w:rsid w:val="00DE3C86"/>
    <w:rsid w:val="00DE3CE7"/>
    <w:rsid w:val="00DE3ED3"/>
    <w:rsid w:val="00DE4062"/>
    <w:rsid w:val="00DE40A9"/>
    <w:rsid w:val="00DE411A"/>
    <w:rsid w:val="00DE4166"/>
    <w:rsid w:val="00DE4372"/>
    <w:rsid w:val="00DE43CD"/>
    <w:rsid w:val="00DE4660"/>
    <w:rsid w:val="00DE4913"/>
    <w:rsid w:val="00DE49B5"/>
    <w:rsid w:val="00DE4A29"/>
    <w:rsid w:val="00DE4CC5"/>
    <w:rsid w:val="00DE4DA3"/>
    <w:rsid w:val="00DE4EB3"/>
    <w:rsid w:val="00DE4F2D"/>
    <w:rsid w:val="00DE5182"/>
    <w:rsid w:val="00DE5215"/>
    <w:rsid w:val="00DE534F"/>
    <w:rsid w:val="00DE553D"/>
    <w:rsid w:val="00DE55A7"/>
    <w:rsid w:val="00DE55BA"/>
    <w:rsid w:val="00DE58F7"/>
    <w:rsid w:val="00DE5B8A"/>
    <w:rsid w:val="00DE5C92"/>
    <w:rsid w:val="00DE5CAF"/>
    <w:rsid w:val="00DE602F"/>
    <w:rsid w:val="00DE60D2"/>
    <w:rsid w:val="00DE6167"/>
    <w:rsid w:val="00DE6310"/>
    <w:rsid w:val="00DE6732"/>
    <w:rsid w:val="00DE6833"/>
    <w:rsid w:val="00DE6894"/>
    <w:rsid w:val="00DE68D9"/>
    <w:rsid w:val="00DE69C1"/>
    <w:rsid w:val="00DE6A6B"/>
    <w:rsid w:val="00DE6CF8"/>
    <w:rsid w:val="00DE6E04"/>
    <w:rsid w:val="00DE6E32"/>
    <w:rsid w:val="00DE6EDE"/>
    <w:rsid w:val="00DE6F47"/>
    <w:rsid w:val="00DE6FD1"/>
    <w:rsid w:val="00DE73F0"/>
    <w:rsid w:val="00DE7453"/>
    <w:rsid w:val="00DE7674"/>
    <w:rsid w:val="00DE7937"/>
    <w:rsid w:val="00DE7A3A"/>
    <w:rsid w:val="00DF02B6"/>
    <w:rsid w:val="00DF03A6"/>
    <w:rsid w:val="00DF03F5"/>
    <w:rsid w:val="00DF0466"/>
    <w:rsid w:val="00DF0635"/>
    <w:rsid w:val="00DF0640"/>
    <w:rsid w:val="00DF07CF"/>
    <w:rsid w:val="00DF090F"/>
    <w:rsid w:val="00DF0A93"/>
    <w:rsid w:val="00DF0A97"/>
    <w:rsid w:val="00DF0B40"/>
    <w:rsid w:val="00DF0B47"/>
    <w:rsid w:val="00DF0FCD"/>
    <w:rsid w:val="00DF112C"/>
    <w:rsid w:val="00DF120F"/>
    <w:rsid w:val="00DF1298"/>
    <w:rsid w:val="00DF1477"/>
    <w:rsid w:val="00DF18B1"/>
    <w:rsid w:val="00DF19A5"/>
    <w:rsid w:val="00DF19FE"/>
    <w:rsid w:val="00DF1D39"/>
    <w:rsid w:val="00DF1ECD"/>
    <w:rsid w:val="00DF20B1"/>
    <w:rsid w:val="00DF2139"/>
    <w:rsid w:val="00DF24CD"/>
    <w:rsid w:val="00DF2624"/>
    <w:rsid w:val="00DF26A1"/>
    <w:rsid w:val="00DF2BCA"/>
    <w:rsid w:val="00DF2C0D"/>
    <w:rsid w:val="00DF2EFA"/>
    <w:rsid w:val="00DF309C"/>
    <w:rsid w:val="00DF30DC"/>
    <w:rsid w:val="00DF30F6"/>
    <w:rsid w:val="00DF32B9"/>
    <w:rsid w:val="00DF341E"/>
    <w:rsid w:val="00DF3484"/>
    <w:rsid w:val="00DF35E8"/>
    <w:rsid w:val="00DF37B4"/>
    <w:rsid w:val="00DF37FE"/>
    <w:rsid w:val="00DF381F"/>
    <w:rsid w:val="00DF386C"/>
    <w:rsid w:val="00DF38A8"/>
    <w:rsid w:val="00DF38EC"/>
    <w:rsid w:val="00DF3955"/>
    <w:rsid w:val="00DF3C1D"/>
    <w:rsid w:val="00DF3C28"/>
    <w:rsid w:val="00DF3CD8"/>
    <w:rsid w:val="00DF3D08"/>
    <w:rsid w:val="00DF3DD0"/>
    <w:rsid w:val="00DF4248"/>
    <w:rsid w:val="00DF42A7"/>
    <w:rsid w:val="00DF45DD"/>
    <w:rsid w:val="00DF46F0"/>
    <w:rsid w:val="00DF4702"/>
    <w:rsid w:val="00DF47D5"/>
    <w:rsid w:val="00DF4A1C"/>
    <w:rsid w:val="00DF4AE4"/>
    <w:rsid w:val="00DF4B08"/>
    <w:rsid w:val="00DF4B84"/>
    <w:rsid w:val="00DF4DEB"/>
    <w:rsid w:val="00DF4E16"/>
    <w:rsid w:val="00DF4F4F"/>
    <w:rsid w:val="00DF4FBB"/>
    <w:rsid w:val="00DF5263"/>
    <w:rsid w:val="00DF527D"/>
    <w:rsid w:val="00DF5285"/>
    <w:rsid w:val="00DF5917"/>
    <w:rsid w:val="00DF5A6D"/>
    <w:rsid w:val="00DF5ADA"/>
    <w:rsid w:val="00DF5B6B"/>
    <w:rsid w:val="00DF601D"/>
    <w:rsid w:val="00DF64A3"/>
    <w:rsid w:val="00DF6B47"/>
    <w:rsid w:val="00DF6DD6"/>
    <w:rsid w:val="00DF6ECA"/>
    <w:rsid w:val="00DF702F"/>
    <w:rsid w:val="00DF7037"/>
    <w:rsid w:val="00DF70BF"/>
    <w:rsid w:val="00DF70D4"/>
    <w:rsid w:val="00DF72C9"/>
    <w:rsid w:val="00DF73C8"/>
    <w:rsid w:val="00DF7456"/>
    <w:rsid w:val="00DF7462"/>
    <w:rsid w:val="00DF759F"/>
    <w:rsid w:val="00DF7654"/>
    <w:rsid w:val="00DF76F2"/>
    <w:rsid w:val="00DF77B0"/>
    <w:rsid w:val="00DF7871"/>
    <w:rsid w:val="00DF7B34"/>
    <w:rsid w:val="00DF7BBD"/>
    <w:rsid w:val="00DF7DF2"/>
    <w:rsid w:val="00DF7DF3"/>
    <w:rsid w:val="00DF7EE8"/>
    <w:rsid w:val="00DF7F26"/>
    <w:rsid w:val="00E001C2"/>
    <w:rsid w:val="00E005A7"/>
    <w:rsid w:val="00E005CC"/>
    <w:rsid w:val="00E00606"/>
    <w:rsid w:val="00E00609"/>
    <w:rsid w:val="00E0060E"/>
    <w:rsid w:val="00E006DA"/>
    <w:rsid w:val="00E00873"/>
    <w:rsid w:val="00E0091B"/>
    <w:rsid w:val="00E00A64"/>
    <w:rsid w:val="00E00B76"/>
    <w:rsid w:val="00E00C1F"/>
    <w:rsid w:val="00E00C9D"/>
    <w:rsid w:val="00E00E16"/>
    <w:rsid w:val="00E00FD3"/>
    <w:rsid w:val="00E01211"/>
    <w:rsid w:val="00E01400"/>
    <w:rsid w:val="00E0190A"/>
    <w:rsid w:val="00E01A53"/>
    <w:rsid w:val="00E01CA2"/>
    <w:rsid w:val="00E01D73"/>
    <w:rsid w:val="00E020FD"/>
    <w:rsid w:val="00E0213F"/>
    <w:rsid w:val="00E021E7"/>
    <w:rsid w:val="00E0237B"/>
    <w:rsid w:val="00E02387"/>
    <w:rsid w:val="00E0239E"/>
    <w:rsid w:val="00E024C2"/>
    <w:rsid w:val="00E02611"/>
    <w:rsid w:val="00E02626"/>
    <w:rsid w:val="00E0278C"/>
    <w:rsid w:val="00E02AA4"/>
    <w:rsid w:val="00E02ADE"/>
    <w:rsid w:val="00E02B22"/>
    <w:rsid w:val="00E02BEC"/>
    <w:rsid w:val="00E02C82"/>
    <w:rsid w:val="00E02F11"/>
    <w:rsid w:val="00E02F58"/>
    <w:rsid w:val="00E031C1"/>
    <w:rsid w:val="00E0328E"/>
    <w:rsid w:val="00E03353"/>
    <w:rsid w:val="00E033C2"/>
    <w:rsid w:val="00E03437"/>
    <w:rsid w:val="00E0348B"/>
    <w:rsid w:val="00E036C4"/>
    <w:rsid w:val="00E03A14"/>
    <w:rsid w:val="00E03BF8"/>
    <w:rsid w:val="00E03E1C"/>
    <w:rsid w:val="00E0418E"/>
    <w:rsid w:val="00E042A6"/>
    <w:rsid w:val="00E042F3"/>
    <w:rsid w:val="00E0433D"/>
    <w:rsid w:val="00E04432"/>
    <w:rsid w:val="00E04658"/>
    <w:rsid w:val="00E046A3"/>
    <w:rsid w:val="00E04735"/>
    <w:rsid w:val="00E0479D"/>
    <w:rsid w:val="00E048F2"/>
    <w:rsid w:val="00E04995"/>
    <w:rsid w:val="00E04A31"/>
    <w:rsid w:val="00E04DD3"/>
    <w:rsid w:val="00E04FA7"/>
    <w:rsid w:val="00E050BC"/>
    <w:rsid w:val="00E05217"/>
    <w:rsid w:val="00E0523D"/>
    <w:rsid w:val="00E052B6"/>
    <w:rsid w:val="00E054C0"/>
    <w:rsid w:val="00E05552"/>
    <w:rsid w:val="00E055D2"/>
    <w:rsid w:val="00E058AF"/>
    <w:rsid w:val="00E058E4"/>
    <w:rsid w:val="00E059B3"/>
    <w:rsid w:val="00E059D6"/>
    <w:rsid w:val="00E05BB4"/>
    <w:rsid w:val="00E05C08"/>
    <w:rsid w:val="00E05CD3"/>
    <w:rsid w:val="00E05DB7"/>
    <w:rsid w:val="00E05F9F"/>
    <w:rsid w:val="00E05FB1"/>
    <w:rsid w:val="00E06123"/>
    <w:rsid w:val="00E0650E"/>
    <w:rsid w:val="00E0659F"/>
    <w:rsid w:val="00E06648"/>
    <w:rsid w:val="00E06C18"/>
    <w:rsid w:val="00E06DBF"/>
    <w:rsid w:val="00E06F3C"/>
    <w:rsid w:val="00E073A2"/>
    <w:rsid w:val="00E07679"/>
    <w:rsid w:val="00E077F0"/>
    <w:rsid w:val="00E07837"/>
    <w:rsid w:val="00E078F5"/>
    <w:rsid w:val="00E079CE"/>
    <w:rsid w:val="00E079D9"/>
    <w:rsid w:val="00E07EA6"/>
    <w:rsid w:val="00E07F2E"/>
    <w:rsid w:val="00E07F9D"/>
    <w:rsid w:val="00E10108"/>
    <w:rsid w:val="00E1015A"/>
    <w:rsid w:val="00E10230"/>
    <w:rsid w:val="00E1045B"/>
    <w:rsid w:val="00E1052E"/>
    <w:rsid w:val="00E105C4"/>
    <w:rsid w:val="00E10752"/>
    <w:rsid w:val="00E107C7"/>
    <w:rsid w:val="00E10A2B"/>
    <w:rsid w:val="00E10BB6"/>
    <w:rsid w:val="00E10E4A"/>
    <w:rsid w:val="00E11172"/>
    <w:rsid w:val="00E11285"/>
    <w:rsid w:val="00E11348"/>
    <w:rsid w:val="00E11353"/>
    <w:rsid w:val="00E1145E"/>
    <w:rsid w:val="00E114DA"/>
    <w:rsid w:val="00E11539"/>
    <w:rsid w:val="00E115BE"/>
    <w:rsid w:val="00E11832"/>
    <w:rsid w:val="00E118B0"/>
    <w:rsid w:val="00E119E8"/>
    <w:rsid w:val="00E11B45"/>
    <w:rsid w:val="00E11B7D"/>
    <w:rsid w:val="00E11DE2"/>
    <w:rsid w:val="00E11E98"/>
    <w:rsid w:val="00E11ED2"/>
    <w:rsid w:val="00E122AC"/>
    <w:rsid w:val="00E12305"/>
    <w:rsid w:val="00E123C4"/>
    <w:rsid w:val="00E123CB"/>
    <w:rsid w:val="00E123FF"/>
    <w:rsid w:val="00E124AD"/>
    <w:rsid w:val="00E1250D"/>
    <w:rsid w:val="00E12572"/>
    <w:rsid w:val="00E12624"/>
    <w:rsid w:val="00E1263B"/>
    <w:rsid w:val="00E12BDD"/>
    <w:rsid w:val="00E12C9D"/>
    <w:rsid w:val="00E12D35"/>
    <w:rsid w:val="00E12F5A"/>
    <w:rsid w:val="00E1315C"/>
    <w:rsid w:val="00E13196"/>
    <w:rsid w:val="00E1319E"/>
    <w:rsid w:val="00E133E0"/>
    <w:rsid w:val="00E135EF"/>
    <w:rsid w:val="00E13728"/>
    <w:rsid w:val="00E13798"/>
    <w:rsid w:val="00E138E5"/>
    <w:rsid w:val="00E13911"/>
    <w:rsid w:val="00E13915"/>
    <w:rsid w:val="00E13AB9"/>
    <w:rsid w:val="00E13D95"/>
    <w:rsid w:val="00E13E21"/>
    <w:rsid w:val="00E13EF3"/>
    <w:rsid w:val="00E13F3A"/>
    <w:rsid w:val="00E1406E"/>
    <w:rsid w:val="00E141D6"/>
    <w:rsid w:val="00E142DF"/>
    <w:rsid w:val="00E142E8"/>
    <w:rsid w:val="00E1442C"/>
    <w:rsid w:val="00E14440"/>
    <w:rsid w:val="00E14457"/>
    <w:rsid w:val="00E144EB"/>
    <w:rsid w:val="00E146F4"/>
    <w:rsid w:val="00E1497B"/>
    <w:rsid w:val="00E14AA6"/>
    <w:rsid w:val="00E14B4B"/>
    <w:rsid w:val="00E14C3F"/>
    <w:rsid w:val="00E14C54"/>
    <w:rsid w:val="00E14CB9"/>
    <w:rsid w:val="00E14EA0"/>
    <w:rsid w:val="00E14F8A"/>
    <w:rsid w:val="00E15285"/>
    <w:rsid w:val="00E154A5"/>
    <w:rsid w:val="00E15588"/>
    <w:rsid w:val="00E15598"/>
    <w:rsid w:val="00E1568D"/>
    <w:rsid w:val="00E1599A"/>
    <w:rsid w:val="00E159B7"/>
    <w:rsid w:val="00E15C84"/>
    <w:rsid w:val="00E15F38"/>
    <w:rsid w:val="00E16143"/>
    <w:rsid w:val="00E161A6"/>
    <w:rsid w:val="00E1621B"/>
    <w:rsid w:val="00E163BB"/>
    <w:rsid w:val="00E167BA"/>
    <w:rsid w:val="00E167EA"/>
    <w:rsid w:val="00E1682D"/>
    <w:rsid w:val="00E169CF"/>
    <w:rsid w:val="00E16B61"/>
    <w:rsid w:val="00E16C20"/>
    <w:rsid w:val="00E16C6A"/>
    <w:rsid w:val="00E16C88"/>
    <w:rsid w:val="00E170AF"/>
    <w:rsid w:val="00E1715D"/>
    <w:rsid w:val="00E172F9"/>
    <w:rsid w:val="00E1739C"/>
    <w:rsid w:val="00E1739F"/>
    <w:rsid w:val="00E174A3"/>
    <w:rsid w:val="00E17514"/>
    <w:rsid w:val="00E17613"/>
    <w:rsid w:val="00E17761"/>
    <w:rsid w:val="00E17815"/>
    <w:rsid w:val="00E1789C"/>
    <w:rsid w:val="00E17CA8"/>
    <w:rsid w:val="00E203B9"/>
    <w:rsid w:val="00E204D4"/>
    <w:rsid w:val="00E204D5"/>
    <w:rsid w:val="00E20822"/>
    <w:rsid w:val="00E2085C"/>
    <w:rsid w:val="00E208EB"/>
    <w:rsid w:val="00E20B73"/>
    <w:rsid w:val="00E20C03"/>
    <w:rsid w:val="00E20CA4"/>
    <w:rsid w:val="00E211C7"/>
    <w:rsid w:val="00E2124D"/>
    <w:rsid w:val="00E2125F"/>
    <w:rsid w:val="00E21452"/>
    <w:rsid w:val="00E2152A"/>
    <w:rsid w:val="00E21657"/>
    <w:rsid w:val="00E218FA"/>
    <w:rsid w:val="00E21AE6"/>
    <w:rsid w:val="00E21AE9"/>
    <w:rsid w:val="00E21BCD"/>
    <w:rsid w:val="00E21C30"/>
    <w:rsid w:val="00E21C45"/>
    <w:rsid w:val="00E21F02"/>
    <w:rsid w:val="00E21F0F"/>
    <w:rsid w:val="00E221B5"/>
    <w:rsid w:val="00E221F7"/>
    <w:rsid w:val="00E222D2"/>
    <w:rsid w:val="00E2264C"/>
    <w:rsid w:val="00E227BD"/>
    <w:rsid w:val="00E22843"/>
    <w:rsid w:val="00E22A87"/>
    <w:rsid w:val="00E22AB7"/>
    <w:rsid w:val="00E22B10"/>
    <w:rsid w:val="00E22BCE"/>
    <w:rsid w:val="00E22D00"/>
    <w:rsid w:val="00E22D78"/>
    <w:rsid w:val="00E22ED0"/>
    <w:rsid w:val="00E22F89"/>
    <w:rsid w:val="00E22F9D"/>
    <w:rsid w:val="00E22FE1"/>
    <w:rsid w:val="00E22FE2"/>
    <w:rsid w:val="00E2301D"/>
    <w:rsid w:val="00E23049"/>
    <w:rsid w:val="00E234C1"/>
    <w:rsid w:val="00E23A15"/>
    <w:rsid w:val="00E23A33"/>
    <w:rsid w:val="00E23C1C"/>
    <w:rsid w:val="00E23C8D"/>
    <w:rsid w:val="00E23E8D"/>
    <w:rsid w:val="00E2400B"/>
    <w:rsid w:val="00E2418F"/>
    <w:rsid w:val="00E243D3"/>
    <w:rsid w:val="00E24501"/>
    <w:rsid w:val="00E246EF"/>
    <w:rsid w:val="00E249C2"/>
    <w:rsid w:val="00E249E4"/>
    <w:rsid w:val="00E24B56"/>
    <w:rsid w:val="00E24C5B"/>
    <w:rsid w:val="00E24E1E"/>
    <w:rsid w:val="00E25194"/>
    <w:rsid w:val="00E25210"/>
    <w:rsid w:val="00E25434"/>
    <w:rsid w:val="00E25462"/>
    <w:rsid w:val="00E255A8"/>
    <w:rsid w:val="00E2567D"/>
    <w:rsid w:val="00E2597F"/>
    <w:rsid w:val="00E259BC"/>
    <w:rsid w:val="00E25A57"/>
    <w:rsid w:val="00E25C81"/>
    <w:rsid w:val="00E25D01"/>
    <w:rsid w:val="00E25EE4"/>
    <w:rsid w:val="00E25F48"/>
    <w:rsid w:val="00E2624E"/>
    <w:rsid w:val="00E26280"/>
    <w:rsid w:val="00E26493"/>
    <w:rsid w:val="00E265D7"/>
    <w:rsid w:val="00E26638"/>
    <w:rsid w:val="00E266E9"/>
    <w:rsid w:val="00E2678B"/>
    <w:rsid w:val="00E26EE8"/>
    <w:rsid w:val="00E26F7C"/>
    <w:rsid w:val="00E272E9"/>
    <w:rsid w:val="00E275B3"/>
    <w:rsid w:val="00E277DF"/>
    <w:rsid w:val="00E27901"/>
    <w:rsid w:val="00E279E1"/>
    <w:rsid w:val="00E27B86"/>
    <w:rsid w:val="00E27EFF"/>
    <w:rsid w:val="00E27F25"/>
    <w:rsid w:val="00E30369"/>
    <w:rsid w:val="00E304C0"/>
    <w:rsid w:val="00E306AA"/>
    <w:rsid w:val="00E30726"/>
    <w:rsid w:val="00E3075B"/>
    <w:rsid w:val="00E307DE"/>
    <w:rsid w:val="00E30808"/>
    <w:rsid w:val="00E30ABC"/>
    <w:rsid w:val="00E30ACA"/>
    <w:rsid w:val="00E30C1A"/>
    <w:rsid w:val="00E30CE9"/>
    <w:rsid w:val="00E30E79"/>
    <w:rsid w:val="00E30EB6"/>
    <w:rsid w:val="00E30F66"/>
    <w:rsid w:val="00E30F8E"/>
    <w:rsid w:val="00E30FA4"/>
    <w:rsid w:val="00E311EA"/>
    <w:rsid w:val="00E31549"/>
    <w:rsid w:val="00E31616"/>
    <w:rsid w:val="00E317E8"/>
    <w:rsid w:val="00E31974"/>
    <w:rsid w:val="00E31AB9"/>
    <w:rsid w:val="00E31BB9"/>
    <w:rsid w:val="00E31EAE"/>
    <w:rsid w:val="00E31EFE"/>
    <w:rsid w:val="00E31F24"/>
    <w:rsid w:val="00E320B0"/>
    <w:rsid w:val="00E320E3"/>
    <w:rsid w:val="00E3220B"/>
    <w:rsid w:val="00E3222A"/>
    <w:rsid w:val="00E3225D"/>
    <w:rsid w:val="00E323AF"/>
    <w:rsid w:val="00E323F4"/>
    <w:rsid w:val="00E324B8"/>
    <w:rsid w:val="00E32796"/>
    <w:rsid w:val="00E328F5"/>
    <w:rsid w:val="00E329B1"/>
    <w:rsid w:val="00E32CA5"/>
    <w:rsid w:val="00E32EAB"/>
    <w:rsid w:val="00E32FD3"/>
    <w:rsid w:val="00E33066"/>
    <w:rsid w:val="00E3307E"/>
    <w:rsid w:val="00E330CA"/>
    <w:rsid w:val="00E33123"/>
    <w:rsid w:val="00E33147"/>
    <w:rsid w:val="00E33151"/>
    <w:rsid w:val="00E331E8"/>
    <w:rsid w:val="00E33336"/>
    <w:rsid w:val="00E3337F"/>
    <w:rsid w:val="00E336C6"/>
    <w:rsid w:val="00E337F8"/>
    <w:rsid w:val="00E33A5B"/>
    <w:rsid w:val="00E33B26"/>
    <w:rsid w:val="00E33BDF"/>
    <w:rsid w:val="00E33C5E"/>
    <w:rsid w:val="00E33C62"/>
    <w:rsid w:val="00E33C74"/>
    <w:rsid w:val="00E33FD1"/>
    <w:rsid w:val="00E33FDA"/>
    <w:rsid w:val="00E3414D"/>
    <w:rsid w:val="00E342A7"/>
    <w:rsid w:val="00E342E0"/>
    <w:rsid w:val="00E342FC"/>
    <w:rsid w:val="00E34411"/>
    <w:rsid w:val="00E3446E"/>
    <w:rsid w:val="00E34561"/>
    <w:rsid w:val="00E34574"/>
    <w:rsid w:val="00E3467D"/>
    <w:rsid w:val="00E34742"/>
    <w:rsid w:val="00E34887"/>
    <w:rsid w:val="00E34901"/>
    <w:rsid w:val="00E349D5"/>
    <w:rsid w:val="00E35005"/>
    <w:rsid w:val="00E35119"/>
    <w:rsid w:val="00E3514C"/>
    <w:rsid w:val="00E35167"/>
    <w:rsid w:val="00E35208"/>
    <w:rsid w:val="00E352A5"/>
    <w:rsid w:val="00E355B8"/>
    <w:rsid w:val="00E3597A"/>
    <w:rsid w:val="00E35990"/>
    <w:rsid w:val="00E35B45"/>
    <w:rsid w:val="00E35C4F"/>
    <w:rsid w:val="00E36034"/>
    <w:rsid w:val="00E3661D"/>
    <w:rsid w:val="00E3667D"/>
    <w:rsid w:val="00E3681B"/>
    <w:rsid w:val="00E36B27"/>
    <w:rsid w:val="00E36C0F"/>
    <w:rsid w:val="00E36C71"/>
    <w:rsid w:val="00E36CC9"/>
    <w:rsid w:val="00E36FAE"/>
    <w:rsid w:val="00E36FEC"/>
    <w:rsid w:val="00E370D3"/>
    <w:rsid w:val="00E373BC"/>
    <w:rsid w:val="00E374D7"/>
    <w:rsid w:val="00E37708"/>
    <w:rsid w:val="00E3777F"/>
    <w:rsid w:val="00E3778E"/>
    <w:rsid w:val="00E377B3"/>
    <w:rsid w:val="00E379FC"/>
    <w:rsid w:val="00E37A2A"/>
    <w:rsid w:val="00E37AA5"/>
    <w:rsid w:val="00E37AD2"/>
    <w:rsid w:val="00E37B43"/>
    <w:rsid w:val="00E37D83"/>
    <w:rsid w:val="00E37ECE"/>
    <w:rsid w:val="00E37FAA"/>
    <w:rsid w:val="00E4001C"/>
    <w:rsid w:val="00E40293"/>
    <w:rsid w:val="00E402D7"/>
    <w:rsid w:val="00E403C9"/>
    <w:rsid w:val="00E403F9"/>
    <w:rsid w:val="00E4076B"/>
    <w:rsid w:val="00E4078D"/>
    <w:rsid w:val="00E40A49"/>
    <w:rsid w:val="00E40A96"/>
    <w:rsid w:val="00E40D3B"/>
    <w:rsid w:val="00E40E55"/>
    <w:rsid w:val="00E41135"/>
    <w:rsid w:val="00E411A9"/>
    <w:rsid w:val="00E411D9"/>
    <w:rsid w:val="00E4123F"/>
    <w:rsid w:val="00E41251"/>
    <w:rsid w:val="00E412CB"/>
    <w:rsid w:val="00E41519"/>
    <w:rsid w:val="00E416D2"/>
    <w:rsid w:val="00E4170B"/>
    <w:rsid w:val="00E41875"/>
    <w:rsid w:val="00E418FA"/>
    <w:rsid w:val="00E419D8"/>
    <w:rsid w:val="00E41A8C"/>
    <w:rsid w:val="00E41A8D"/>
    <w:rsid w:val="00E41B0C"/>
    <w:rsid w:val="00E41C38"/>
    <w:rsid w:val="00E41E77"/>
    <w:rsid w:val="00E42055"/>
    <w:rsid w:val="00E423B9"/>
    <w:rsid w:val="00E42658"/>
    <w:rsid w:val="00E427A7"/>
    <w:rsid w:val="00E427AF"/>
    <w:rsid w:val="00E42972"/>
    <w:rsid w:val="00E42D48"/>
    <w:rsid w:val="00E42E34"/>
    <w:rsid w:val="00E42EC3"/>
    <w:rsid w:val="00E43006"/>
    <w:rsid w:val="00E43136"/>
    <w:rsid w:val="00E43150"/>
    <w:rsid w:val="00E4357D"/>
    <w:rsid w:val="00E43699"/>
    <w:rsid w:val="00E438AB"/>
    <w:rsid w:val="00E43D98"/>
    <w:rsid w:val="00E43DEA"/>
    <w:rsid w:val="00E43ED6"/>
    <w:rsid w:val="00E4409E"/>
    <w:rsid w:val="00E441FC"/>
    <w:rsid w:val="00E44210"/>
    <w:rsid w:val="00E44214"/>
    <w:rsid w:val="00E44215"/>
    <w:rsid w:val="00E444D3"/>
    <w:rsid w:val="00E44502"/>
    <w:rsid w:val="00E44522"/>
    <w:rsid w:val="00E445FB"/>
    <w:rsid w:val="00E44B38"/>
    <w:rsid w:val="00E44BD9"/>
    <w:rsid w:val="00E45074"/>
    <w:rsid w:val="00E45124"/>
    <w:rsid w:val="00E45155"/>
    <w:rsid w:val="00E4517D"/>
    <w:rsid w:val="00E451AE"/>
    <w:rsid w:val="00E453B1"/>
    <w:rsid w:val="00E453DE"/>
    <w:rsid w:val="00E4541D"/>
    <w:rsid w:val="00E4548E"/>
    <w:rsid w:val="00E45492"/>
    <w:rsid w:val="00E454B2"/>
    <w:rsid w:val="00E454D5"/>
    <w:rsid w:val="00E45529"/>
    <w:rsid w:val="00E45714"/>
    <w:rsid w:val="00E457B4"/>
    <w:rsid w:val="00E457ED"/>
    <w:rsid w:val="00E45965"/>
    <w:rsid w:val="00E45A90"/>
    <w:rsid w:val="00E45AE0"/>
    <w:rsid w:val="00E45B4C"/>
    <w:rsid w:val="00E45BD2"/>
    <w:rsid w:val="00E45C20"/>
    <w:rsid w:val="00E45C73"/>
    <w:rsid w:val="00E45C8E"/>
    <w:rsid w:val="00E45D07"/>
    <w:rsid w:val="00E45DC9"/>
    <w:rsid w:val="00E45DF1"/>
    <w:rsid w:val="00E46022"/>
    <w:rsid w:val="00E46159"/>
    <w:rsid w:val="00E46617"/>
    <w:rsid w:val="00E466D3"/>
    <w:rsid w:val="00E467BF"/>
    <w:rsid w:val="00E46996"/>
    <w:rsid w:val="00E46A4C"/>
    <w:rsid w:val="00E46E8E"/>
    <w:rsid w:val="00E470DE"/>
    <w:rsid w:val="00E47542"/>
    <w:rsid w:val="00E4770F"/>
    <w:rsid w:val="00E477F8"/>
    <w:rsid w:val="00E47977"/>
    <w:rsid w:val="00E479A8"/>
    <w:rsid w:val="00E47A36"/>
    <w:rsid w:val="00E47FC7"/>
    <w:rsid w:val="00E5070B"/>
    <w:rsid w:val="00E50768"/>
    <w:rsid w:val="00E50B90"/>
    <w:rsid w:val="00E50BBC"/>
    <w:rsid w:val="00E50BE2"/>
    <w:rsid w:val="00E50C65"/>
    <w:rsid w:val="00E50C91"/>
    <w:rsid w:val="00E51138"/>
    <w:rsid w:val="00E5118C"/>
    <w:rsid w:val="00E512D3"/>
    <w:rsid w:val="00E5135D"/>
    <w:rsid w:val="00E515CD"/>
    <w:rsid w:val="00E51A63"/>
    <w:rsid w:val="00E51B96"/>
    <w:rsid w:val="00E51BBC"/>
    <w:rsid w:val="00E51C16"/>
    <w:rsid w:val="00E521DE"/>
    <w:rsid w:val="00E522A6"/>
    <w:rsid w:val="00E524CD"/>
    <w:rsid w:val="00E52875"/>
    <w:rsid w:val="00E5288B"/>
    <w:rsid w:val="00E52A00"/>
    <w:rsid w:val="00E52A05"/>
    <w:rsid w:val="00E52AEA"/>
    <w:rsid w:val="00E52B78"/>
    <w:rsid w:val="00E52B88"/>
    <w:rsid w:val="00E52BB7"/>
    <w:rsid w:val="00E52C72"/>
    <w:rsid w:val="00E52D77"/>
    <w:rsid w:val="00E52DEE"/>
    <w:rsid w:val="00E52F19"/>
    <w:rsid w:val="00E52F40"/>
    <w:rsid w:val="00E5301D"/>
    <w:rsid w:val="00E5347D"/>
    <w:rsid w:val="00E5359F"/>
    <w:rsid w:val="00E53801"/>
    <w:rsid w:val="00E538BB"/>
    <w:rsid w:val="00E53976"/>
    <w:rsid w:val="00E53AE5"/>
    <w:rsid w:val="00E53D35"/>
    <w:rsid w:val="00E53D48"/>
    <w:rsid w:val="00E53E22"/>
    <w:rsid w:val="00E53F9F"/>
    <w:rsid w:val="00E541AA"/>
    <w:rsid w:val="00E54471"/>
    <w:rsid w:val="00E5447B"/>
    <w:rsid w:val="00E5456C"/>
    <w:rsid w:val="00E545DE"/>
    <w:rsid w:val="00E549AF"/>
    <w:rsid w:val="00E54A9E"/>
    <w:rsid w:val="00E54AEF"/>
    <w:rsid w:val="00E54AFE"/>
    <w:rsid w:val="00E54DBC"/>
    <w:rsid w:val="00E54F6D"/>
    <w:rsid w:val="00E5503D"/>
    <w:rsid w:val="00E55097"/>
    <w:rsid w:val="00E55541"/>
    <w:rsid w:val="00E55591"/>
    <w:rsid w:val="00E55A04"/>
    <w:rsid w:val="00E55AA0"/>
    <w:rsid w:val="00E55B8E"/>
    <w:rsid w:val="00E55DBF"/>
    <w:rsid w:val="00E56094"/>
    <w:rsid w:val="00E5625D"/>
    <w:rsid w:val="00E563A9"/>
    <w:rsid w:val="00E569CA"/>
    <w:rsid w:val="00E56BB0"/>
    <w:rsid w:val="00E56C1D"/>
    <w:rsid w:val="00E56CEE"/>
    <w:rsid w:val="00E56D3B"/>
    <w:rsid w:val="00E56D62"/>
    <w:rsid w:val="00E56E48"/>
    <w:rsid w:val="00E56F0D"/>
    <w:rsid w:val="00E57026"/>
    <w:rsid w:val="00E57119"/>
    <w:rsid w:val="00E57872"/>
    <w:rsid w:val="00E57FE2"/>
    <w:rsid w:val="00E60275"/>
    <w:rsid w:val="00E602A6"/>
    <w:rsid w:val="00E60389"/>
    <w:rsid w:val="00E603B9"/>
    <w:rsid w:val="00E60419"/>
    <w:rsid w:val="00E60757"/>
    <w:rsid w:val="00E60829"/>
    <w:rsid w:val="00E6083A"/>
    <w:rsid w:val="00E60A88"/>
    <w:rsid w:val="00E60B33"/>
    <w:rsid w:val="00E60C6A"/>
    <w:rsid w:val="00E60C6D"/>
    <w:rsid w:val="00E60CDC"/>
    <w:rsid w:val="00E60CF4"/>
    <w:rsid w:val="00E61084"/>
    <w:rsid w:val="00E610C0"/>
    <w:rsid w:val="00E61175"/>
    <w:rsid w:val="00E61454"/>
    <w:rsid w:val="00E6149E"/>
    <w:rsid w:val="00E614E4"/>
    <w:rsid w:val="00E61C39"/>
    <w:rsid w:val="00E61D57"/>
    <w:rsid w:val="00E61E94"/>
    <w:rsid w:val="00E61ED4"/>
    <w:rsid w:val="00E61F77"/>
    <w:rsid w:val="00E61FFB"/>
    <w:rsid w:val="00E62123"/>
    <w:rsid w:val="00E62129"/>
    <w:rsid w:val="00E62170"/>
    <w:rsid w:val="00E6242C"/>
    <w:rsid w:val="00E6265C"/>
    <w:rsid w:val="00E626BD"/>
    <w:rsid w:val="00E6287D"/>
    <w:rsid w:val="00E629CB"/>
    <w:rsid w:val="00E62AEE"/>
    <w:rsid w:val="00E62B54"/>
    <w:rsid w:val="00E62B6E"/>
    <w:rsid w:val="00E62B7A"/>
    <w:rsid w:val="00E62BB7"/>
    <w:rsid w:val="00E62C9D"/>
    <w:rsid w:val="00E62CDC"/>
    <w:rsid w:val="00E62DA1"/>
    <w:rsid w:val="00E62F4D"/>
    <w:rsid w:val="00E63188"/>
    <w:rsid w:val="00E632AA"/>
    <w:rsid w:val="00E633D7"/>
    <w:rsid w:val="00E634D3"/>
    <w:rsid w:val="00E634DD"/>
    <w:rsid w:val="00E63543"/>
    <w:rsid w:val="00E638B7"/>
    <w:rsid w:val="00E6390F"/>
    <w:rsid w:val="00E63948"/>
    <w:rsid w:val="00E63A68"/>
    <w:rsid w:val="00E63E14"/>
    <w:rsid w:val="00E63EE0"/>
    <w:rsid w:val="00E64067"/>
    <w:rsid w:val="00E640BC"/>
    <w:rsid w:val="00E640BE"/>
    <w:rsid w:val="00E641D2"/>
    <w:rsid w:val="00E6431C"/>
    <w:rsid w:val="00E643C1"/>
    <w:rsid w:val="00E643C6"/>
    <w:rsid w:val="00E64434"/>
    <w:rsid w:val="00E644FD"/>
    <w:rsid w:val="00E645D3"/>
    <w:rsid w:val="00E64618"/>
    <w:rsid w:val="00E64E29"/>
    <w:rsid w:val="00E65196"/>
    <w:rsid w:val="00E6535A"/>
    <w:rsid w:val="00E655A6"/>
    <w:rsid w:val="00E6563F"/>
    <w:rsid w:val="00E659B6"/>
    <w:rsid w:val="00E65D6D"/>
    <w:rsid w:val="00E65E49"/>
    <w:rsid w:val="00E66033"/>
    <w:rsid w:val="00E66222"/>
    <w:rsid w:val="00E66330"/>
    <w:rsid w:val="00E66391"/>
    <w:rsid w:val="00E663BB"/>
    <w:rsid w:val="00E66462"/>
    <w:rsid w:val="00E66615"/>
    <w:rsid w:val="00E66740"/>
    <w:rsid w:val="00E66778"/>
    <w:rsid w:val="00E6688A"/>
    <w:rsid w:val="00E6693A"/>
    <w:rsid w:val="00E669A5"/>
    <w:rsid w:val="00E66A86"/>
    <w:rsid w:val="00E66BDA"/>
    <w:rsid w:val="00E66BFD"/>
    <w:rsid w:val="00E66D1D"/>
    <w:rsid w:val="00E66EC4"/>
    <w:rsid w:val="00E66F6D"/>
    <w:rsid w:val="00E670EC"/>
    <w:rsid w:val="00E6715F"/>
    <w:rsid w:val="00E673AE"/>
    <w:rsid w:val="00E673F1"/>
    <w:rsid w:val="00E6757D"/>
    <w:rsid w:val="00E67710"/>
    <w:rsid w:val="00E679FE"/>
    <w:rsid w:val="00E67A51"/>
    <w:rsid w:val="00E67BB3"/>
    <w:rsid w:val="00E67D50"/>
    <w:rsid w:val="00E70107"/>
    <w:rsid w:val="00E7024D"/>
    <w:rsid w:val="00E70258"/>
    <w:rsid w:val="00E7039A"/>
    <w:rsid w:val="00E70631"/>
    <w:rsid w:val="00E70667"/>
    <w:rsid w:val="00E707C1"/>
    <w:rsid w:val="00E70AD8"/>
    <w:rsid w:val="00E70CB5"/>
    <w:rsid w:val="00E70F02"/>
    <w:rsid w:val="00E70F58"/>
    <w:rsid w:val="00E70F85"/>
    <w:rsid w:val="00E7107D"/>
    <w:rsid w:val="00E7114C"/>
    <w:rsid w:val="00E71293"/>
    <w:rsid w:val="00E713A0"/>
    <w:rsid w:val="00E71441"/>
    <w:rsid w:val="00E7149B"/>
    <w:rsid w:val="00E715D0"/>
    <w:rsid w:val="00E7166E"/>
    <w:rsid w:val="00E7167A"/>
    <w:rsid w:val="00E7188C"/>
    <w:rsid w:val="00E71977"/>
    <w:rsid w:val="00E71A20"/>
    <w:rsid w:val="00E71B16"/>
    <w:rsid w:val="00E71B81"/>
    <w:rsid w:val="00E71CE9"/>
    <w:rsid w:val="00E71DC8"/>
    <w:rsid w:val="00E71E22"/>
    <w:rsid w:val="00E7212A"/>
    <w:rsid w:val="00E722B9"/>
    <w:rsid w:val="00E722CB"/>
    <w:rsid w:val="00E72375"/>
    <w:rsid w:val="00E724AD"/>
    <w:rsid w:val="00E7262A"/>
    <w:rsid w:val="00E727F5"/>
    <w:rsid w:val="00E728EB"/>
    <w:rsid w:val="00E72A86"/>
    <w:rsid w:val="00E72BEE"/>
    <w:rsid w:val="00E72E6D"/>
    <w:rsid w:val="00E72E7D"/>
    <w:rsid w:val="00E72FC7"/>
    <w:rsid w:val="00E730F3"/>
    <w:rsid w:val="00E73153"/>
    <w:rsid w:val="00E7345D"/>
    <w:rsid w:val="00E7359C"/>
    <w:rsid w:val="00E735F7"/>
    <w:rsid w:val="00E73802"/>
    <w:rsid w:val="00E73833"/>
    <w:rsid w:val="00E738BE"/>
    <w:rsid w:val="00E7390B"/>
    <w:rsid w:val="00E7391F"/>
    <w:rsid w:val="00E73A62"/>
    <w:rsid w:val="00E73B67"/>
    <w:rsid w:val="00E73C57"/>
    <w:rsid w:val="00E73DB3"/>
    <w:rsid w:val="00E73EEF"/>
    <w:rsid w:val="00E73FDD"/>
    <w:rsid w:val="00E74009"/>
    <w:rsid w:val="00E7410F"/>
    <w:rsid w:val="00E7411B"/>
    <w:rsid w:val="00E74326"/>
    <w:rsid w:val="00E746FA"/>
    <w:rsid w:val="00E74937"/>
    <w:rsid w:val="00E749DD"/>
    <w:rsid w:val="00E74A76"/>
    <w:rsid w:val="00E74AB0"/>
    <w:rsid w:val="00E74BDC"/>
    <w:rsid w:val="00E74C17"/>
    <w:rsid w:val="00E74D69"/>
    <w:rsid w:val="00E74DC6"/>
    <w:rsid w:val="00E74E12"/>
    <w:rsid w:val="00E74E54"/>
    <w:rsid w:val="00E74EFE"/>
    <w:rsid w:val="00E74F5C"/>
    <w:rsid w:val="00E7557D"/>
    <w:rsid w:val="00E755CF"/>
    <w:rsid w:val="00E756A6"/>
    <w:rsid w:val="00E75825"/>
    <w:rsid w:val="00E7587C"/>
    <w:rsid w:val="00E75A0F"/>
    <w:rsid w:val="00E75C94"/>
    <w:rsid w:val="00E75D4B"/>
    <w:rsid w:val="00E75E10"/>
    <w:rsid w:val="00E75E95"/>
    <w:rsid w:val="00E75F8B"/>
    <w:rsid w:val="00E76243"/>
    <w:rsid w:val="00E763CE"/>
    <w:rsid w:val="00E76518"/>
    <w:rsid w:val="00E76604"/>
    <w:rsid w:val="00E76671"/>
    <w:rsid w:val="00E76968"/>
    <w:rsid w:val="00E769CD"/>
    <w:rsid w:val="00E769D7"/>
    <w:rsid w:val="00E76C7B"/>
    <w:rsid w:val="00E76C99"/>
    <w:rsid w:val="00E76DA1"/>
    <w:rsid w:val="00E76E16"/>
    <w:rsid w:val="00E76E3A"/>
    <w:rsid w:val="00E76F82"/>
    <w:rsid w:val="00E7708F"/>
    <w:rsid w:val="00E770C1"/>
    <w:rsid w:val="00E771FF"/>
    <w:rsid w:val="00E7726C"/>
    <w:rsid w:val="00E77359"/>
    <w:rsid w:val="00E77817"/>
    <w:rsid w:val="00E77905"/>
    <w:rsid w:val="00E7794C"/>
    <w:rsid w:val="00E77D4A"/>
    <w:rsid w:val="00E77ED7"/>
    <w:rsid w:val="00E77F77"/>
    <w:rsid w:val="00E77F81"/>
    <w:rsid w:val="00E8011C"/>
    <w:rsid w:val="00E8018E"/>
    <w:rsid w:val="00E802C6"/>
    <w:rsid w:val="00E8032C"/>
    <w:rsid w:val="00E80688"/>
    <w:rsid w:val="00E80732"/>
    <w:rsid w:val="00E80939"/>
    <w:rsid w:val="00E80CC7"/>
    <w:rsid w:val="00E80ECC"/>
    <w:rsid w:val="00E80FAD"/>
    <w:rsid w:val="00E8100A"/>
    <w:rsid w:val="00E81277"/>
    <w:rsid w:val="00E812C0"/>
    <w:rsid w:val="00E81642"/>
    <w:rsid w:val="00E8178F"/>
    <w:rsid w:val="00E81942"/>
    <w:rsid w:val="00E819DE"/>
    <w:rsid w:val="00E81AB3"/>
    <w:rsid w:val="00E81B90"/>
    <w:rsid w:val="00E81DC7"/>
    <w:rsid w:val="00E81E02"/>
    <w:rsid w:val="00E82010"/>
    <w:rsid w:val="00E82054"/>
    <w:rsid w:val="00E82085"/>
    <w:rsid w:val="00E8222D"/>
    <w:rsid w:val="00E82281"/>
    <w:rsid w:val="00E8289A"/>
    <w:rsid w:val="00E82C19"/>
    <w:rsid w:val="00E82E74"/>
    <w:rsid w:val="00E82F79"/>
    <w:rsid w:val="00E82FD8"/>
    <w:rsid w:val="00E83308"/>
    <w:rsid w:val="00E83482"/>
    <w:rsid w:val="00E836EE"/>
    <w:rsid w:val="00E83700"/>
    <w:rsid w:val="00E83846"/>
    <w:rsid w:val="00E8386D"/>
    <w:rsid w:val="00E838C6"/>
    <w:rsid w:val="00E83D54"/>
    <w:rsid w:val="00E83DCF"/>
    <w:rsid w:val="00E83F68"/>
    <w:rsid w:val="00E8407E"/>
    <w:rsid w:val="00E841ED"/>
    <w:rsid w:val="00E84226"/>
    <w:rsid w:val="00E843F4"/>
    <w:rsid w:val="00E84675"/>
    <w:rsid w:val="00E848E6"/>
    <w:rsid w:val="00E849B2"/>
    <w:rsid w:val="00E84B16"/>
    <w:rsid w:val="00E84B20"/>
    <w:rsid w:val="00E84BD6"/>
    <w:rsid w:val="00E84C86"/>
    <w:rsid w:val="00E84D6E"/>
    <w:rsid w:val="00E84DA9"/>
    <w:rsid w:val="00E84E1E"/>
    <w:rsid w:val="00E84E36"/>
    <w:rsid w:val="00E84F5A"/>
    <w:rsid w:val="00E85095"/>
    <w:rsid w:val="00E85325"/>
    <w:rsid w:val="00E853E8"/>
    <w:rsid w:val="00E8546A"/>
    <w:rsid w:val="00E85600"/>
    <w:rsid w:val="00E85620"/>
    <w:rsid w:val="00E858C2"/>
    <w:rsid w:val="00E859F2"/>
    <w:rsid w:val="00E85AA8"/>
    <w:rsid w:val="00E85B2D"/>
    <w:rsid w:val="00E85B73"/>
    <w:rsid w:val="00E85B77"/>
    <w:rsid w:val="00E85CD1"/>
    <w:rsid w:val="00E85D3A"/>
    <w:rsid w:val="00E85D78"/>
    <w:rsid w:val="00E85EE6"/>
    <w:rsid w:val="00E85FD9"/>
    <w:rsid w:val="00E86055"/>
    <w:rsid w:val="00E860A4"/>
    <w:rsid w:val="00E86100"/>
    <w:rsid w:val="00E8612B"/>
    <w:rsid w:val="00E8628D"/>
    <w:rsid w:val="00E86457"/>
    <w:rsid w:val="00E86530"/>
    <w:rsid w:val="00E86936"/>
    <w:rsid w:val="00E869A9"/>
    <w:rsid w:val="00E869F3"/>
    <w:rsid w:val="00E86A88"/>
    <w:rsid w:val="00E86D61"/>
    <w:rsid w:val="00E86F67"/>
    <w:rsid w:val="00E8707E"/>
    <w:rsid w:val="00E877E0"/>
    <w:rsid w:val="00E87AE9"/>
    <w:rsid w:val="00E87CA0"/>
    <w:rsid w:val="00E87F94"/>
    <w:rsid w:val="00E87FC0"/>
    <w:rsid w:val="00E9004C"/>
    <w:rsid w:val="00E900BD"/>
    <w:rsid w:val="00E900E4"/>
    <w:rsid w:val="00E900EF"/>
    <w:rsid w:val="00E90629"/>
    <w:rsid w:val="00E90650"/>
    <w:rsid w:val="00E90769"/>
    <w:rsid w:val="00E90998"/>
    <w:rsid w:val="00E90A02"/>
    <w:rsid w:val="00E90CBC"/>
    <w:rsid w:val="00E90D0A"/>
    <w:rsid w:val="00E90D90"/>
    <w:rsid w:val="00E9103E"/>
    <w:rsid w:val="00E9108F"/>
    <w:rsid w:val="00E9116D"/>
    <w:rsid w:val="00E912B7"/>
    <w:rsid w:val="00E91677"/>
    <w:rsid w:val="00E9173A"/>
    <w:rsid w:val="00E91864"/>
    <w:rsid w:val="00E918A0"/>
    <w:rsid w:val="00E91C5F"/>
    <w:rsid w:val="00E91D47"/>
    <w:rsid w:val="00E91D94"/>
    <w:rsid w:val="00E91FFD"/>
    <w:rsid w:val="00E9208C"/>
    <w:rsid w:val="00E92503"/>
    <w:rsid w:val="00E926CB"/>
    <w:rsid w:val="00E926F2"/>
    <w:rsid w:val="00E92A5B"/>
    <w:rsid w:val="00E92A98"/>
    <w:rsid w:val="00E92ADB"/>
    <w:rsid w:val="00E92B52"/>
    <w:rsid w:val="00E92B8E"/>
    <w:rsid w:val="00E92DD8"/>
    <w:rsid w:val="00E92DE9"/>
    <w:rsid w:val="00E92EBB"/>
    <w:rsid w:val="00E92F2A"/>
    <w:rsid w:val="00E932BB"/>
    <w:rsid w:val="00E932DA"/>
    <w:rsid w:val="00E933A8"/>
    <w:rsid w:val="00E93488"/>
    <w:rsid w:val="00E936B7"/>
    <w:rsid w:val="00E936BF"/>
    <w:rsid w:val="00E93B3C"/>
    <w:rsid w:val="00E93B8D"/>
    <w:rsid w:val="00E93C48"/>
    <w:rsid w:val="00E93EB6"/>
    <w:rsid w:val="00E9413E"/>
    <w:rsid w:val="00E9466B"/>
    <w:rsid w:val="00E947E3"/>
    <w:rsid w:val="00E9492B"/>
    <w:rsid w:val="00E949D9"/>
    <w:rsid w:val="00E94D55"/>
    <w:rsid w:val="00E94F67"/>
    <w:rsid w:val="00E94F7E"/>
    <w:rsid w:val="00E95053"/>
    <w:rsid w:val="00E950BA"/>
    <w:rsid w:val="00E950DF"/>
    <w:rsid w:val="00E95161"/>
    <w:rsid w:val="00E9518C"/>
    <w:rsid w:val="00E95199"/>
    <w:rsid w:val="00E9519D"/>
    <w:rsid w:val="00E9521F"/>
    <w:rsid w:val="00E95222"/>
    <w:rsid w:val="00E953DA"/>
    <w:rsid w:val="00E9557F"/>
    <w:rsid w:val="00E95615"/>
    <w:rsid w:val="00E95653"/>
    <w:rsid w:val="00E95835"/>
    <w:rsid w:val="00E95928"/>
    <w:rsid w:val="00E9594E"/>
    <w:rsid w:val="00E9598E"/>
    <w:rsid w:val="00E959EA"/>
    <w:rsid w:val="00E95BB5"/>
    <w:rsid w:val="00E95C45"/>
    <w:rsid w:val="00E95E84"/>
    <w:rsid w:val="00E9610F"/>
    <w:rsid w:val="00E967B0"/>
    <w:rsid w:val="00E967C4"/>
    <w:rsid w:val="00E96831"/>
    <w:rsid w:val="00E96A0E"/>
    <w:rsid w:val="00E96AEB"/>
    <w:rsid w:val="00E96EA9"/>
    <w:rsid w:val="00E97362"/>
    <w:rsid w:val="00E9767C"/>
    <w:rsid w:val="00E97A29"/>
    <w:rsid w:val="00E97AA4"/>
    <w:rsid w:val="00E97AC6"/>
    <w:rsid w:val="00E97B01"/>
    <w:rsid w:val="00E97B59"/>
    <w:rsid w:val="00E97C1E"/>
    <w:rsid w:val="00E97C87"/>
    <w:rsid w:val="00E97CFE"/>
    <w:rsid w:val="00E97DE8"/>
    <w:rsid w:val="00E97E5C"/>
    <w:rsid w:val="00EA01A4"/>
    <w:rsid w:val="00EA027F"/>
    <w:rsid w:val="00EA032B"/>
    <w:rsid w:val="00EA05E6"/>
    <w:rsid w:val="00EA0757"/>
    <w:rsid w:val="00EA0784"/>
    <w:rsid w:val="00EA07D2"/>
    <w:rsid w:val="00EA0A78"/>
    <w:rsid w:val="00EA0CC2"/>
    <w:rsid w:val="00EA0D9E"/>
    <w:rsid w:val="00EA0F7B"/>
    <w:rsid w:val="00EA1055"/>
    <w:rsid w:val="00EA10C8"/>
    <w:rsid w:val="00EA1317"/>
    <w:rsid w:val="00EA13C4"/>
    <w:rsid w:val="00EA13EF"/>
    <w:rsid w:val="00EA1438"/>
    <w:rsid w:val="00EA1507"/>
    <w:rsid w:val="00EA1577"/>
    <w:rsid w:val="00EA198F"/>
    <w:rsid w:val="00EA1B45"/>
    <w:rsid w:val="00EA1C01"/>
    <w:rsid w:val="00EA20B3"/>
    <w:rsid w:val="00EA21B2"/>
    <w:rsid w:val="00EA22A9"/>
    <w:rsid w:val="00EA24FD"/>
    <w:rsid w:val="00EA2541"/>
    <w:rsid w:val="00EA2574"/>
    <w:rsid w:val="00EA27CF"/>
    <w:rsid w:val="00EA29D9"/>
    <w:rsid w:val="00EA2A8A"/>
    <w:rsid w:val="00EA2AAB"/>
    <w:rsid w:val="00EA2CB8"/>
    <w:rsid w:val="00EA2DD7"/>
    <w:rsid w:val="00EA2E61"/>
    <w:rsid w:val="00EA2E68"/>
    <w:rsid w:val="00EA3441"/>
    <w:rsid w:val="00EA347D"/>
    <w:rsid w:val="00EA34C8"/>
    <w:rsid w:val="00EA37C0"/>
    <w:rsid w:val="00EA37D5"/>
    <w:rsid w:val="00EA3828"/>
    <w:rsid w:val="00EA38A3"/>
    <w:rsid w:val="00EA38FD"/>
    <w:rsid w:val="00EA3BB1"/>
    <w:rsid w:val="00EA3BB4"/>
    <w:rsid w:val="00EA3C15"/>
    <w:rsid w:val="00EA3D17"/>
    <w:rsid w:val="00EA3D45"/>
    <w:rsid w:val="00EA4024"/>
    <w:rsid w:val="00EA4095"/>
    <w:rsid w:val="00EA40D2"/>
    <w:rsid w:val="00EA42BA"/>
    <w:rsid w:val="00EA433D"/>
    <w:rsid w:val="00EA4541"/>
    <w:rsid w:val="00EA4612"/>
    <w:rsid w:val="00EA47B9"/>
    <w:rsid w:val="00EA47EE"/>
    <w:rsid w:val="00EA4951"/>
    <w:rsid w:val="00EA4A23"/>
    <w:rsid w:val="00EA4AA9"/>
    <w:rsid w:val="00EA4BE1"/>
    <w:rsid w:val="00EA4D24"/>
    <w:rsid w:val="00EA4E21"/>
    <w:rsid w:val="00EA4F64"/>
    <w:rsid w:val="00EA5032"/>
    <w:rsid w:val="00EA50E2"/>
    <w:rsid w:val="00EA5141"/>
    <w:rsid w:val="00EA517B"/>
    <w:rsid w:val="00EA5352"/>
    <w:rsid w:val="00EA53AE"/>
    <w:rsid w:val="00EA53B9"/>
    <w:rsid w:val="00EA53D7"/>
    <w:rsid w:val="00EA54B6"/>
    <w:rsid w:val="00EA56D3"/>
    <w:rsid w:val="00EA57F4"/>
    <w:rsid w:val="00EA5820"/>
    <w:rsid w:val="00EA5909"/>
    <w:rsid w:val="00EA5954"/>
    <w:rsid w:val="00EA5E83"/>
    <w:rsid w:val="00EA5F79"/>
    <w:rsid w:val="00EA5FE1"/>
    <w:rsid w:val="00EA6304"/>
    <w:rsid w:val="00EA6517"/>
    <w:rsid w:val="00EA6540"/>
    <w:rsid w:val="00EA65A7"/>
    <w:rsid w:val="00EA66EC"/>
    <w:rsid w:val="00EA6774"/>
    <w:rsid w:val="00EA6B7C"/>
    <w:rsid w:val="00EA6C88"/>
    <w:rsid w:val="00EA6CEA"/>
    <w:rsid w:val="00EA6D27"/>
    <w:rsid w:val="00EA7022"/>
    <w:rsid w:val="00EA75AF"/>
    <w:rsid w:val="00EA780D"/>
    <w:rsid w:val="00EA782B"/>
    <w:rsid w:val="00EA78D3"/>
    <w:rsid w:val="00EA7900"/>
    <w:rsid w:val="00EA7A35"/>
    <w:rsid w:val="00EA7B8D"/>
    <w:rsid w:val="00EA7BE3"/>
    <w:rsid w:val="00EA7E9E"/>
    <w:rsid w:val="00EB0055"/>
    <w:rsid w:val="00EB0110"/>
    <w:rsid w:val="00EB0218"/>
    <w:rsid w:val="00EB0416"/>
    <w:rsid w:val="00EB047F"/>
    <w:rsid w:val="00EB0489"/>
    <w:rsid w:val="00EB0496"/>
    <w:rsid w:val="00EB058D"/>
    <w:rsid w:val="00EB05FF"/>
    <w:rsid w:val="00EB09BA"/>
    <w:rsid w:val="00EB0A73"/>
    <w:rsid w:val="00EB0DBC"/>
    <w:rsid w:val="00EB0F4B"/>
    <w:rsid w:val="00EB0FEF"/>
    <w:rsid w:val="00EB1037"/>
    <w:rsid w:val="00EB12D7"/>
    <w:rsid w:val="00EB133C"/>
    <w:rsid w:val="00EB13C7"/>
    <w:rsid w:val="00EB1596"/>
    <w:rsid w:val="00EB16B5"/>
    <w:rsid w:val="00EB16FC"/>
    <w:rsid w:val="00EB1AED"/>
    <w:rsid w:val="00EB1CBE"/>
    <w:rsid w:val="00EB1D23"/>
    <w:rsid w:val="00EB1E25"/>
    <w:rsid w:val="00EB1E3E"/>
    <w:rsid w:val="00EB1EE2"/>
    <w:rsid w:val="00EB1F80"/>
    <w:rsid w:val="00EB1FBC"/>
    <w:rsid w:val="00EB21CD"/>
    <w:rsid w:val="00EB241A"/>
    <w:rsid w:val="00EB2575"/>
    <w:rsid w:val="00EB269E"/>
    <w:rsid w:val="00EB285D"/>
    <w:rsid w:val="00EB28B9"/>
    <w:rsid w:val="00EB2901"/>
    <w:rsid w:val="00EB2A15"/>
    <w:rsid w:val="00EB2BD1"/>
    <w:rsid w:val="00EB2DCB"/>
    <w:rsid w:val="00EB2DD5"/>
    <w:rsid w:val="00EB2FBF"/>
    <w:rsid w:val="00EB30E0"/>
    <w:rsid w:val="00EB30EF"/>
    <w:rsid w:val="00EB30F6"/>
    <w:rsid w:val="00EB31E9"/>
    <w:rsid w:val="00EB3207"/>
    <w:rsid w:val="00EB3319"/>
    <w:rsid w:val="00EB3402"/>
    <w:rsid w:val="00EB3422"/>
    <w:rsid w:val="00EB36A7"/>
    <w:rsid w:val="00EB3845"/>
    <w:rsid w:val="00EB387D"/>
    <w:rsid w:val="00EB398C"/>
    <w:rsid w:val="00EB3A85"/>
    <w:rsid w:val="00EB3BA6"/>
    <w:rsid w:val="00EB3D06"/>
    <w:rsid w:val="00EB3E32"/>
    <w:rsid w:val="00EB3F29"/>
    <w:rsid w:val="00EB4320"/>
    <w:rsid w:val="00EB44F2"/>
    <w:rsid w:val="00EB45C9"/>
    <w:rsid w:val="00EB46F3"/>
    <w:rsid w:val="00EB4767"/>
    <w:rsid w:val="00EB4922"/>
    <w:rsid w:val="00EB492C"/>
    <w:rsid w:val="00EB4B3B"/>
    <w:rsid w:val="00EB4DED"/>
    <w:rsid w:val="00EB4E3D"/>
    <w:rsid w:val="00EB513E"/>
    <w:rsid w:val="00EB5163"/>
    <w:rsid w:val="00EB52B3"/>
    <w:rsid w:val="00EB52B9"/>
    <w:rsid w:val="00EB5424"/>
    <w:rsid w:val="00EB55BD"/>
    <w:rsid w:val="00EB5851"/>
    <w:rsid w:val="00EB5AB5"/>
    <w:rsid w:val="00EB5DA3"/>
    <w:rsid w:val="00EB5DCF"/>
    <w:rsid w:val="00EB611D"/>
    <w:rsid w:val="00EB62C7"/>
    <w:rsid w:val="00EB633E"/>
    <w:rsid w:val="00EB637B"/>
    <w:rsid w:val="00EB64CD"/>
    <w:rsid w:val="00EB6627"/>
    <w:rsid w:val="00EB662F"/>
    <w:rsid w:val="00EB66A6"/>
    <w:rsid w:val="00EB6825"/>
    <w:rsid w:val="00EB689E"/>
    <w:rsid w:val="00EB697A"/>
    <w:rsid w:val="00EB6A6B"/>
    <w:rsid w:val="00EB6B36"/>
    <w:rsid w:val="00EB6C4C"/>
    <w:rsid w:val="00EB6C85"/>
    <w:rsid w:val="00EB6C9A"/>
    <w:rsid w:val="00EB6D99"/>
    <w:rsid w:val="00EB6DF9"/>
    <w:rsid w:val="00EB6F3B"/>
    <w:rsid w:val="00EB6FF2"/>
    <w:rsid w:val="00EB704D"/>
    <w:rsid w:val="00EB71D0"/>
    <w:rsid w:val="00EB72DF"/>
    <w:rsid w:val="00EB7493"/>
    <w:rsid w:val="00EB7735"/>
    <w:rsid w:val="00EB77F9"/>
    <w:rsid w:val="00EB78CF"/>
    <w:rsid w:val="00EB7C23"/>
    <w:rsid w:val="00EB7C34"/>
    <w:rsid w:val="00EB7ED0"/>
    <w:rsid w:val="00EC00AF"/>
    <w:rsid w:val="00EC027C"/>
    <w:rsid w:val="00EC03EB"/>
    <w:rsid w:val="00EC0453"/>
    <w:rsid w:val="00EC04D1"/>
    <w:rsid w:val="00EC0627"/>
    <w:rsid w:val="00EC068C"/>
    <w:rsid w:val="00EC0696"/>
    <w:rsid w:val="00EC07E9"/>
    <w:rsid w:val="00EC096F"/>
    <w:rsid w:val="00EC0B1D"/>
    <w:rsid w:val="00EC0CA0"/>
    <w:rsid w:val="00EC0DA7"/>
    <w:rsid w:val="00EC0E22"/>
    <w:rsid w:val="00EC10B7"/>
    <w:rsid w:val="00EC1154"/>
    <w:rsid w:val="00EC1184"/>
    <w:rsid w:val="00EC16AF"/>
    <w:rsid w:val="00EC17C2"/>
    <w:rsid w:val="00EC1838"/>
    <w:rsid w:val="00EC1AB8"/>
    <w:rsid w:val="00EC1F07"/>
    <w:rsid w:val="00EC1F8A"/>
    <w:rsid w:val="00EC2041"/>
    <w:rsid w:val="00EC2058"/>
    <w:rsid w:val="00EC222F"/>
    <w:rsid w:val="00EC2400"/>
    <w:rsid w:val="00EC247B"/>
    <w:rsid w:val="00EC2C03"/>
    <w:rsid w:val="00EC31B5"/>
    <w:rsid w:val="00EC32BC"/>
    <w:rsid w:val="00EC3538"/>
    <w:rsid w:val="00EC355F"/>
    <w:rsid w:val="00EC35A7"/>
    <w:rsid w:val="00EC3820"/>
    <w:rsid w:val="00EC396F"/>
    <w:rsid w:val="00EC3991"/>
    <w:rsid w:val="00EC39DA"/>
    <w:rsid w:val="00EC3F2E"/>
    <w:rsid w:val="00EC40AE"/>
    <w:rsid w:val="00EC40CF"/>
    <w:rsid w:val="00EC43EE"/>
    <w:rsid w:val="00EC445F"/>
    <w:rsid w:val="00EC4511"/>
    <w:rsid w:val="00EC4532"/>
    <w:rsid w:val="00EC4594"/>
    <w:rsid w:val="00EC466D"/>
    <w:rsid w:val="00EC48DC"/>
    <w:rsid w:val="00EC4AF0"/>
    <w:rsid w:val="00EC4C04"/>
    <w:rsid w:val="00EC4CF4"/>
    <w:rsid w:val="00EC4E23"/>
    <w:rsid w:val="00EC4E47"/>
    <w:rsid w:val="00EC4F93"/>
    <w:rsid w:val="00EC50BC"/>
    <w:rsid w:val="00EC50D8"/>
    <w:rsid w:val="00EC50DA"/>
    <w:rsid w:val="00EC50DB"/>
    <w:rsid w:val="00EC5440"/>
    <w:rsid w:val="00EC548E"/>
    <w:rsid w:val="00EC55DD"/>
    <w:rsid w:val="00EC572A"/>
    <w:rsid w:val="00EC5970"/>
    <w:rsid w:val="00EC5C91"/>
    <w:rsid w:val="00EC5CFF"/>
    <w:rsid w:val="00EC5E80"/>
    <w:rsid w:val="00EC6188"/>
    <w:rsid w:val="00EC64CB"/>
    <w:rsid w:val="00EC668E"/>
    <w:rsid w:val="00EC6792"/>
    <w:rsid w:val="00EC67B5"/>
    <w:rsid w:val="00EC6807"/>
    <w:rsid w:val="00EC685B"/>
    <w:rsid w:val="00EC69A5"/>
    <w:rsid w:val="00EC69F6"/>
    <w:rsid w:val="00EC6BB2"/>
    <w:rsid w:val="00EC6C14"/>
    <w:rsid w:val="00EC6CC1"/>
    <w:rsid w:val="00EC6E8D"/>
    <w:rsid w:val="00EC6FCA"/>
    <w:rsid w:val="00EC7062"/>
    <w:rsid w:val="00EC7188"/>
    <w:rsid w:val="00EC7201"/>
    <w:rsid w:val="00EC7217"/>
    <w:rsid w:val="00EC736A"/>
    <w:rsid w:val="00EC7521"/>
    <w:rsid w:val="00EC7752"/>
    <w:rsid w:val="00EC7759"/>
    <w:rsid w:val="00EC7787"/>
    <w:rsid w:val="00EC7852"/>
    <w:rsid w:val="00EC7CCE"/>
    <w:rsid w:val="00EC7EEC"/>
    <w:rsid w:val="00EC7FB1"/>
    <w:rsid w:val="00ED010C"/>
    <w:rsid w:val="00ED03AE"/>
    <w:rsid w:val="00ED0425"/>
    <w:rsid w:val="00ED0758"/>
    <w:rsid w:val="00ED08AF"/>
    <w:rsid w:val="00ED09D0"/>
    <w:rsid w:val="00ED0A80"/>
    <w:rsid w:val="00ED0B41"/>
    <w:rsid w:val="00ED0B8E"/>
    <w:rsid w:val="00ED0C07"/>
    <w:rsid w:val="00ED0E7F"/>
    <w:rsid w:val="00ED1112"/>
    <w:rsid w:val="00ED1A44"/>
    <w:rsid w:val="00ED1BAA"/>
    <w:rsid w:val="00ED1DB6"/>
    <w:rsid w:val="00ED1DD8"/>
    <w:rsid w:val="00ED2271"/>
    <w:rsid w:val="00ED249F"/>
    <w:rsid w:val="00ED29E4"/>
    <w:rsid w:val="00ED2BC8"/>
    <w:rsid w:val="00ED2DA7"/>
    <w:rsid w:val="00ED309E"/>
    <w:rsid w:val="00ED3117"/>
    <w:rsid w:val="00ED318F"/>
    <w:rsid w:val="00ED32E3"/>
    <w:rsid w:val="00ED3427"/>
    <w:rsid w:val="00ED39A1"/>
    <w:rsid w:val="00ED3AD9"/>
    <w:rsid w:val="00ED3B42"/>
    <w:rsid w:val="00ED3B60"/>
    <w:rsid w:val="00ED3CFD"/>
    <w:rsid w:val="00ED4146"/>
    <w:rsid w:val="00ED41C1"/>
    <w:rsid w:val="00ED45CE"/>
    <w:rsid w:val="00ED47D0"/>
    <w:rsid w:val="00ED47E8"/>
    <w:rsid w:val="00ED48FE"/>
    <w:rsid w:val="00ED4BA7"/>
    <w:rsid w:val="00ED4BFC"/>
    <w:rsid w:val="00ED4C9A"/>
    <w:rsid w:val="00ED4D11"/>
    <w:rsid w:val="00ED4DE9"/>
    <w:rsid w:val="00ED5150"/>
    <w:rsid w:val="00ED562C"/>
    <w:rsid w:val="00ED56B2"/>
    <w:rsid w:val="00ED56CA"/>
    <w:rsid w:val="00ED57A2"/>
    <w:rsid w:val="00ED59D3"/>
    <w:rsid w:val="00ED5A41"/>
    <w:rsid w:val="00ED5D2F"/>
    <w:rsid w:val="00ED5EA2"/>
    <w:rsid w:val="00ED5F6E"/>
    <w:rsid w:val="00ED5FF5"/>
    <w:rsid w:val="00ED635D"/>
    <w:rsid w:val="00ED67CA"/>
    <w:rsid w:val="00ED67F6"/>
    <w:rsid w:val="00ED69E7"/>
    <w:rsid w:val="00ED6A23"/>
    <w:rsid w:val="00ED6A72"/>
    <w:rsid w:val="00ED6D22"/>
    <w:rsid w:val="00ED72A0"/>
    <w:rsid w:val="00ED74BD"/>
    <w:rsid w:val="00ED7667"/>
    <w:rsid w:val="00ED78B0"/>
    <w:rsid w:val="00ED7D3B"/>
    <w:rsid w:val="00ED7D86"/>
    <w:rsid w:val="00EE01A9"/>
    <w:rsid w:val="00EE023A"/>
    <w:rsid w:val="00EE0408"/>
    <w:rsid w:val="00EE044E"/>
    <w:rsid w:val="00EE0464"/>
    <w:rsid w:val="00EE0466"/>
    <w:rsid w:val="00EE04F0"/>
    <w:rsid w:val="00EE052E"/>
    <w:rsid w:val="00EE056E"/>
    <w:rsid w:val="00EE0693"/>
    <w:rsid w:val="00EE0A56"/>
    <w:rsid w:val="00EE0A98"/>
    <w:rsid w:val="00EE0AE4"/>
    <w:rsid w:val="00EE0B3D"/>
    <w:rsid w:val="00EE0B84"/>
    <w:rsid w:val="00EE0D84"/>
    <w:rsid w:val="00EE0DC5"/>
    <w:rsid w:val="00EE10CC"/>
    <w:rsid w:val="00EE10DF"/>
    <w:rsid w:val="00EE1372"/>
    <w:rsid w:val="00EE15B2"/>
    <w:rsid w:val="00EE170D"/>
    <w:rsid w:val="00EE1722"/>
    <w:rsid w:val="00EE1837"/>
    <w:rsid w:val="00EE19B0"/>
    <w:rsid w:val="00EE19FC"/>
    <w:rsid w:val="00EE1A24"/>
    <w:rsid w:val="00EE1B4C"/>
    <w:rsid w:val="00EE1DAA"/>
    <w:rsid w:val="00EE1E45"/>
    <w:rsid w:val="00EE1E48"/>
    <w:rsid w:val="00EE1F5A"/>
    <w:rsid w:val="00EE1FAC"/>
    <w:rsid w:val="00EE1FAF"/>
    <w:rsid w:val="00EE22F0"/>
    <w:rsid w:val="00EE2563"/>
    <w:rsid w:val="00EE2836"/>
    <w:rsid w:val="00EE293D"/>
    <w:rsid w:val="00EE2B4F"/>
    <w:rsid w:val="00EE2B6C"/>
    <w:rsid w:val="00EE2C82"/>
    <w:rsid w:val="00EE2CD3"/>
    <w:rsid w:val="00EE2DC5"/>
    <w:rsid w:val="00EE2E3C"/>
    <w:rsid w:val="00EE2E6D"/>
    <w:rsid w:val="00EE30D5"/>
    <w:rsid w:val="00EE3150"/>
    <w:rsid w:val="00EE32A2"/>
    <w:rsid w:val="00EE32DC"/>
    <w:rsid w:val="00EE3398"/>
    <w:rsid w:val="00EE33CC"/>
    <w:rsid w:val="00EE352D"/>
    <w:rsid w:val="00EE3753"/>
    <w:rsid w:val="00EE382A"/>
    <w:rsid w:val="00EE38FF"/>
    <w:rsid w:val="00EE39B1"/>
    <w:rsid w:val="00EE39E9"/>
    <w:rsid w:val="00EE3C1A"/>
    <w:rsid w:val="00EE3D3B"/>
    <w:rsid w:val="00EE3F2B"/>
    <w:rsid w:val="00EE4650"/>
    <w:rsid w:val="00EE468B"/>
    <w:rsid w:val="00EE4756"/>
    <w:rsid w:val="00EE49CC"/>
    <w:rsid w:val="00EE4A85"/>
    <w:rsid w:val="00EE4AA2"/>
    <w:rsid w:val="00EE4BCE"/>
    <w:rsid w:val="00EE4C6F"/>
    <w:rsid w:val="00EE4ED7"/>
    <w:rsid w:val="00EE4F23"/>
    <w:rsid w:val="00EE521C"/>
    <w:rsid w:val="00EE544D"/>
    <w:rsid w:val="00EE57C6"/>
    <w:rsid w:val="00EE5939"/>
    <w:rsid w:val="00EE5B49"/>
    <w:rsid w:val="00EE5C01"/>
    <w:rsid w:val="00EE5C83"/>
    <w:rsid w:val="00EE5CD5"/>
    <w:rsid w:val="00EE5EF8"/>
    <w:rsid w:val="00EE5F7E"/>
    <w:rsid w:val="00EE61D0"/>
    <w:rsid w:val="00EE621B"/>
    <w:rsid w:val="00EE6289"/>
    <w:rsid w:val="00EE649C"/>
    <w:rsid w:val="00EE6500"/>
    <w:rsid w:val="00EE65C0"/>
    <w:rsid w:val="00EE6622"/>
    <w:rsid w:val="00EE6661"/>
    <w:rsid w:val="00EE67F3"/>
    <w:rsid w:val="00EE68AA"/>
    <w:rsid w:val="00EE6D89"/>
    <w:rsid w:val="00EE6F9D"/>
    <w:rsid w:val="00EE7140"/>
    <w:rsid w:val="00EE7231"/>
    <w:rsid w:val="00EE734C"/>
    <w:rsid w:val="00EE73F9"/>
    <w:rsid w:val="00EE7478"/>
    <w:rsid w:val="00EE76D3"/>
    <w:rsid w:val="00EE7C38"/>
    <w:rsid w:val="00EE7D23"/>
    <w:rsid w:val="00EE7DD5"/>
    <w:rsid w:val="00EF002A"/>
    <w:rsid w:val="00EF0050"/>
    <w:rsid w:val="00EF0248"/>
    <w:rsid w:val="00EF026C"/>
    <w:rsid w:val="00EF0576"/>
    <w:rsid w:val="00EF0595"/>
    <w:rsid w:val="00EF0724"/>
    <w:rsid w:val="00EF0780"/>
    <w:rsid w:val="00EF08B1"/>
    <w:rsid w:val="00EF094E"/>
    <w:rsid w:val="00EF0B8F"/>
    <w:rsid w:val="00EF0D0B"/>
    <w:rsid w:val="00EF0D34"/>
    <w:rsid w:val="00EF0EE2"/>
    <w:rsid w:val="00EF0F6D"/>
    <w:rsid w:val="00EF11B2"/>
    <w:rsid w:val="00EF138E"/>
    <w:rsid w:val="00EF1751"/>
    <w:rsid w:val="00EF193A"/>
    <w:rsid w:val="00EF1979"/>
    <w:rsid w:val="00EF1A68"/>
    <w:rsid w:val="00EF1AEA"/>
    <w:rsid w:val="00EF1BBF"/>
    <w:rsid w:val="00EF1BC7"/>
    <w:rsid w:val="00EF1D5D"/>
    <w:rsid w:val="00EF1D6E"/>
    <w:rsid w:val="00EF1E9C"/>
    <w:rsid w:val="00EF2000"/>
    <w:rsid w:val="00EF2156"/>
    <w:rsid w:val="00EF225B"/>
    <w:rsid w:val="00EF234F"/>
    <w:rsid w:val="00EF2495"/>
    <w:rsid w:val="00EF2514"/>
    <w:rsid w:val="00EF26B5"/>
    <w:rsid w:val="00EF270D"/>
    <w:rsid w:val="00EF29DE"/>
    <w:rsid w:val="00EF2A2F"/>
    <w:rsid w:val="00EF2AA0"/>
    <w:rsid w:val="00EF2B43"/>
    <w:rsid w:val="00EF2EED"/>
    <w:rsid w:val="00EF3024"/>
    <w:rsid w:val="00EF323D"/>
    <w:rsid w:val="00EF32BA"/>
    <w:rsid w:val="00EF3423"/>
    <w:rsid w:val="00EF3866"/>
    <w:rsid w:val="00EF38DF"/>
    <w:rsid w:val="00EF3A6C"/>
    <w:rsid w:val="00EF3D52"/>
    <w:rsid w:val="00EF3D62"/>
    <w:rsid w:val="00EF3D9E"/>
    <w:rsid w:val="00EF3F77"/>
    <w:rsid w:val="00EF436A"/>
    <w:rsid w:val="00EF4466"/>
    <w:rsid w:val="00EF44D2"/>
    <w:rsid w:val="00EF44D7"/>
    <w:rsid w:val="00EF46AA"/>
    <w:rsid w:val="00EF4749"/>
    <w:rsid w:val="00EF47B8"/>
    <w:rsid w:val="00EF47E8"/>
    <w:rsid w:val="00EF490F"/>
    <w:rsid w:val="00EF4B9A"/>
    <w:rsid w:val="00EF4BB5"/>
    <w:rsid w:val="00EF4BC9"/>
    <w:rsid w:val="00EF4CD0"/>
    <w:rsid w:val="00EF4F0F"/>
    <w:rsid w:val="00EF5036"/>
    <w:rsid w:val="00EF5043"/>
    <w:rsid w:val="00EF5073"/>
    <w:rsid w:val="00EF5089"/>
    <w:rsid w:val="00EF50D1"/>
    <w:rsid w:val="00EF51D2"/>
    <w:rsid w:val="00EF51F1"/>
    <w:rsid w:val="00EF526C"/>
    <w:rsid w:val="00EF52E1"/>
    <w:rsid w:val="00EF54B0"/>
    <w:rsid w:val="00EF565B"/>
    <w:rsid w:val="00EF565D"/>
    <w:rsid w:val="00EF5B46"/>
    <w:rsid w:val="00EF5CA3"/>
    <w:rsid w:val="00EF5E92"/>
    <w:rsid w:val="00EF5F78"/>
    <w:rsid w:val="00EF5FAD"/>
    <w:rsid w:val="00EF6098"/>
    <w:rsid w:val="00EF617A"/>
    <w:rsid w:val="00EF6200"/>
    <w:rsid w:val="00EF626C"/>
    <w:rsid w:val="00EF6665"/>
    <w:rsid w:val="00EF673E"/>
    <w:rsid w:val="00EF706A"/>
    <w:rsid w:val="00EF70C8"/>
    <w:rsid w:val="00EF716D"/>
    <w:rsid w:val="00EF71AC"/>
    <w:rsid w:val="00EF728C"/>
    <w:rsid w:val="00EF734B"/>
    <w:rsid w:val="00EF73DC"/>
    <w:rsid w:val="00EF750A"/>
    <w:rsid w:val="00EF75CA"/>
    <w:rsid w:val="00EF75DE"/>
    <w:rsid w:val="00EF7857"/>
    <w:rsid w:val="00EF7885"/>
    <w:rsid w:val="00EF7B73"/>
    <w:rsid w:val="00EF7CE5"/>
    <w:rsid w:val="00EF7D98"/>
    <w:rsid w:val="00EF7FDB"/>
    <w:rsid w:val="00F00072"/>
    <w:rsid w:val="00F000AB"/>
    <w:rsid w:val="00F003C4"/>
    <w:rsid w:val="00F00559"/>
    <w:rsid w:val="00F0089E"/>
    <w:rsid w:val="00F008BB"/>
    <w:rsid w:val="00F00AB6"/>
    <w:rsid w:val="00F00B45"/>
    <w:rsid w:val="00F00D64"/>
    <w:rsid w:val="00F00E2A"/>
    <w:rsid w:val="00F01032"/>
    <w:rsid w:val="00F011B5"/>
    <w:rsid w:val="00F011E1"/>
    <w:rsid w:val="00F011FD"/>
    <w:rsid w:val="00F01581"/>
    <w:rsid w:val="00F016C6"/>
    <w:rsid w:val="00F01A79"/>
    <w:rsid w:val="00F01C29"/>
    <w:rsid w:val="00F01C3D"/>
    <w:rsid w:val="00F01E13"/>
    <w:rsid w:val="00F021EC"/>
    <w:rsid w:val="00F02273"/>
    <w:rsid w:val="00F0232F"/>
    <w:rsid w:val="00F02450"/>
    <w:rsid w:val="00F024EF"/>
    <w:rsid w:val="00F02591"/>
    <w:rsid w:val="00F025F9"/>
    <w:rsid w:val="00F02688"/>
    <w:rsid w:val="00F029C1"/>
    <w:rsid w:val="00F02B0B"/>
    <w:rsid w:val="00F02BCC"/>
    <w:rsid w:val="00F02E6C"/>
    <w:rsid w:val="00F02FF7"/>
    <w:rsid w:val="00F03053"/>
    <w:rsid w:val="00F030F9"/>
    <w:rsid w:val="00F03207"/>
    <w:rsid w:val="00F03233"/>
    <w:rsid w:val="00F034FF"/>
    <w:rsid w:val="00F035AF"/>
    <w:rsid w:val="00F03684"/>
    <w:rsid w:val="00F036A0"/>
    <w:rsid w:val="00F0370B"/>
    <w:rsid w:val="00F0386F"/>
    <w:rsid w:val="00F03A94"/>
    <w:rsid w:val="00F03B96"/>
    <w:rsid w:val="00F03D1F"/>
    <w:rsid w:val="00F03FF7"/>
    <w:rsid w:val="00F0406F"/>
    <w:rsid w:val="00F041C1"/>
    <w:rsid w:val="00F042EC"/>
    <w:rsid w:val="00F044C7"/>
    <w:rsid w:val="00F045B8"/>
    <w:rsid w:val="00F0461B"/>
    <w:rsid w:val="00F04894"/>
    <w:rsid w:val="00F04BF3"/>
    <w:rsid w:val="00F04CA4"/>
    <w:rsid w:val="00F04D74"/>
    <w:rsid w:val="00F04E05"/>
    <w:rsid w:val="00F04EE6"/>
    <w:rsid w:val="00F04EFF"/>
    <w:rsid w:val="00F0539F"/>
    <w:rsid w:val="00F053F4"/>
    <w:rsid w:val="00F05437"/>
    <w:rsid w:val="00F05462"/>
    <w:rsid w:val="00F05550"/>
    <w:rsid w:val="00F05581"/>
    <w:rsid w:val="00F057C9"/>
    <w:rsid w:val="00F05B4A"/>
    <w:rsid w:val="00F05C49"/>
    <w:rsid w:val="00F05C63"/>
    <w:rsid w:val="00F05C78"/>
    <w:rsid w:val="00F05DBA"/>
    <w:rsid w:val="00F05DD3"/>
    <w:rsid w:val="00F05EE9"/>
    <w:rsid w:val="00F05F0C"/>
    <w:rsid w:val="00F0611F"/>
    <w:rsid w:val="00F06389"/>
    <w:rsid w:val="00F063B3"/>
    <w:rsid w:val="00F064A4"/>
    <w:rsid w:val="00F06657"/>
    <w:rsid w:val="00F066D6"/>
    <w:rsid w:val="00F0674B"/>
    <w:rsid w:val="00F06B1F"/>
    <w:rsid w:val="00F06B61"/>
    <w:rsid w:val="00F06B63"/>
    <w:rsid w:val="00F06BB4"/>
    <w:rsid w:val="00F06E52"/>
    <w:rsid w:val="00F07086"/>
    <w:rsid w:val="00F07219"/>
    <w:rsid w:val="00F07574"/>
    <w:rsid w:val="00F076D0"/>
    <w:rsid w:val="00F07782"/>
    <w:rsid w:val="00F079B3"/>
    <w:rsid w:val="00F07A98"/>
    <w:rsid w:val="00F07C54"/>
    <w:rsid w:val="00F07CD7"/>
    <w:rsid w:val="00F07D49"/>
    <w:rsid w:val="00F07D9E"/>
    <w:rsid w:val="00F07E99"/>
    <w:rsid w:val="00F07F1D"/>
    <w:rsid w:val="00F102B0"/>
    <w:rsid w:val="00F105BB"/>
    <w:rsid w:val="00F10632"/>
    <w:rsid w:val="00F108C5"/>
    <w:rsid w:val="00F10C07"/>
    <w:rsid w:val="00F10C52"/>
    <w:rsid w:val="00F10CD1"/>
    <w:rsid w:val="00F10ECF"/>
    <w:rsid w:val="00F10F29"/>
    <w:rsid w:val="00F10F2A"/>
    <w:rsid w:val="00F10F9C"/>
    <w:rsid w:val="00F11527"/>
    <w:rsid w:val="00F117B8"/>
    <w:rsid w:val="00F11852"/>
    <w:rsid w:val="00F11899"/>
    <w:rsid w:val="00F119F2"/>
    <w:rsid w:val="00F12089"/>
    <w:rsid w:val="00F12273"/>
    <w:rsid w:val="00F1229C"/>
    <w:rsid w:val="00F122BF"/>
    <w:rsid w:val="00F1257E"/>
    <w:rsid w:val="00F125E9"/>
    <w:rsid w:val="00F1265E"/>
    <w:rsid w:val="00F12702"/>
    <w:rsid w:val="00F127BC"/>
    <w:rsid w:val="00F129D6"/>
    <w:rsid w:val="00F12C6E"/>
    <w:rsid w:val="00F12DA0"/>
    <w:rsid w:val="00F1303A"/>
    <w:rsid w:val="00F13068"/>
    <w:rsid w:val="00F131A7"/>
    <w:rsid w:val="00F1325F"/>
    <w:rsid w:val="00F13426"/>
    <w:rsid w:val="00F13506"/>
    <w:rsid w:val="00F1355B"/>
    <w:rsid w:val="00F1372B"/>
    <w:rsid w:val="00F1373B"/>
    <w:rsid w:val="00F13741"/>
    <w:rsid w:val="00F13776"/>
    <w:rsid w:val="00F13B15"/>
    <w:rsid w:val="00F13BD3"/>
    <w:rsid w:val="00F13C72"/>
    <w:rsid w:val="00F13D2E"/>
    <w:rsid w:val="00F13E4D"/>
    <w:rsid w:val="00F13E68"/>
    <w:rsid w:val="00F13FBE"/>
    <w:rsid w:val="00F13FE6"/>
    <w:rsid w:val="00F14128"/>
    <w:rsid w:val="00F1436A"/>
    <w:rsid w:val="00F144E4"/>
    <w:rsid w:val="00F1452A"/>
    <w:rsid w:val="00F1464E"/>
    <w:rsid w:val="00F146DB"/>
    <w:rsid w:val="00F14A4D"/>
    <w:rsid w:val="00F14ABD"/>
    <w:rsid w:val="00F14CC6"/>
    <w:rsid w:val="00F14FB2"/>
    <w:rsid w:val="00F15086"/>
    <w:rsid w:val="00F15151"/>
    <w:rsid w:val="00F151D2"/>
    <w:rsid w:val="00F152F9"/>
    <w:rsid w:val="00F15628"/>
    <w:rsid w:val="00F1567B"/>
    <w:rsid w:val="00F156A7"/>
    <w:rsid w:val="00F1572E"/>
    <w:rsid w:val="00F158F0"/>
    <w:rsid w:val="00F15A57"/>
    <w:rsid w:val="00F15AB5"/>
    <w:rsid w:val="00F15C64"/>
    <w:rsid w:val="00F15DAD"/>
    <w:rsid w:val="00F15E60"/>
    <w:rsid w:val="00F1641D"/>
    <w:rsid w:val="00F1687A"/>
    <w:rsid w:val="00F168A7"/>
    <w:rsid w:val="00F169A9"/>
    <w:rsid w:val="00F169B3"/>
    <w:rsid w:val="00F16C21"/>
    <w:rsid w:val="00F1702B"/>
    <w:rsid w:val="00F17176"/>
    <w:rsid w:val="00F1721F"/>
    <w:rsid w:val="00F173C4"/>
    <w:rsid w:val="00F17689"/>
    <w:rsid w:val="00F17BCA"/>
    <w:rsid w:val="00F17D37"/>
    <w:rsid w:val="00F17FF5"/>
    <w:rsid w:val="00F20041"/>
    <w:rsid w:val="00F2011A"/>
    <w:rsid w:val="00F201F0"/>
    <w:rsid w:val="00F206F4"/>
    <w:rsid w:val="00F20A23"/>
    <w:rsid w:val="00F20A76"/>
    <w:rsid w:val="00F20B6E"/>
    <w:rsid w:val="00F20C95"/>
    <w:rsid w:val="00F20D94"/>
    <w:rsid w:val="00F20E43"/>
    <w:rsid w:val="00F211DA"/>
    <w:rsid w:val="00F2120B"/>
    <w:rsid w:val="00F212CE"/>
    <w:rsid w:val="00F21307"/>
    <w:rsid w:val="00F21507"/>
    <w:rsid w:val="00F21590"/>
    <w:rsid w:val="00F2159E"/>
    <w:rsid w:val="00F216DD"/>
    <w:rsid w:val="00F2190D"/>
    <w:rsid w:val="00F21B97"/>
    <w:rsid w:val="00F21C3E"/>
    <w:rsid w:val="00F21C99"/>
    <w:rsid w:val="00F21E38"/>
    <w:rsid w:val="00F21EF4"/>
    <w:rsid w:val="00F21F19"/>
    <w:rsid w:val="00F21F47"/>
    <w:rsid w:val="00F222DF"/>
    <w:rsid w:val="00F22328"/>
    <w:rsid w:val="00F225FC"/>
    <w:rsid w:val="00F2260A"/>
    <w:rsid w:val="00F22903"/>
    <w:rsid w:val="00F22934"/>
    <w:rsid w:val="00F22975"/>
    <w:rsid w:val="00F22A68"/>
    <w:rsid w:val="00F22D97"/>
    <w:rsid w:val="00F23138"/>
    <w:rsid w:val="00F2316D"/>
    <w:rsid w:val="00F23248"/>
    <w:rsid w:val="00F232D0"/>
    <w:rsid w:val="00F235D2"/>
    <w:rsid w:val="00F23606"/>
    <w:rsid w:val="00F236A4"/>
    <w:rsid w:val="00F23731"/>
    <w:rsid w:val="00F2376F"/>
    <w:rsid w:val="00F238E1"/>
    <w:rsid w:val="00F23A3C"/>
    <w:rsid w:val="00F23A9D"/>
    <w:rsid w:val="00F23C2B"/>
    <w:rsid w:val="00F23CF7"/>
    <w:rsid w:val="00F24387"/>
    <w:rsid w:val="00F244D2"/>
    <w:rsid w:val="00F2465F"/>
    <w:rsid w:val="00F24694"/>
    <w:rsid w:val="00F246FA"/>
    <w:rsid w:val="00F247AF"/>
    <w:rsid w:val="00F2499A"/>
    <w:rsid w:val="00F24CC8"/>
    <w:rsid w:val="00F24D29"/>
    <w:rsid w:val="00F24FBE"/>
    <w:rsid w:val="00F2521D"/>
    <w:rsid w:val="00F25757"/>
    <w:rsid w:val="00F259B4"/>
    <w:rsid w:val="00F259B8"/>
    <w:rsid w:val="00F259F8"/>
    <w:rsid w:val="00F25B9A"/>
    <w:rsid w:val="00F25BBE"/>
    <w:rsid w:val="00F25BFB"/>
    <w:rsid w:val="00F25C7B"/>
    <w:rsid w:val="00F26138"/>
    <w:rsid w:val="00F26195"/>
    <w:rsid w:val="00F262DD"/>
    <w:rsid w:val="00F268B8"/>
    <w:rsid w:val="00F269E1"/>
    <w:rsid w:val="00F26A15"/>
    <w:rsid w:val="00F26A8D"/>
    <w:rsid w:val="00F26AA8"/>
    <w:rsid w:val="00F26CE1"/>
    <w:rsid w:val="00F27092"/>
    <w:rsid w:val="00F27107"/>
    <w:rsid w:val="00F2742B"/>
    <w:rsid w:val="00F2746D"/>
    <w:rsid w:val="00F274FB"/>
    <w:rsid w:val="00F275AE"/>
    <w:rsid w:val="00F2761F"/>
    <w:rsid w:val="00F2763F"/>
    <w:rsid w:val="00F2774F"/>
    <w:rsid w:val="00F277AD"/>
    <w:rsid w:val="00F277D4"/>
    <w:rsid w:val="00F27AAD"/>
    <w:rsid w:val="00F27B69"/>
    <w:rsid w:val="00F27BAB"/>
    <w:rsid w:val="00F27CD6"/>
    <w:rsid w:val="00F27D97"/>
    <w:rsid w:val="00F27E59"/>
    <w:rsid w:val="00F27FAE"/>
    <w:rsid w:val="00F27FD6"/>
    <w:rsid w:val="00F30095"/>
    <w:rsid w:val="00F3025E"/>
    <w:rsid w:val="00F305D1"/>
    <w:rsid w:val="00F30697"/>
    <w:rsid w:val="00F3079D"/>
    <w:rsid w:val="00F30962"/>
    <w:rsid w:val="00F30A32"/>
    <w:rsid w:val="00F30E8D"/>
    <w:rsid w:val="00F3198E"/>
    <w:rsid w:val="00F31C61"/>
    <w:rsid w:val="00F31D82"/>
    <w:rsid w:val="00F31EE4"/>
    <w:rsid w:val="00F3200A"/>
    <w:rsid w:val="00F3204B"/>
    <w:rsid w:val="00F3205A"/>
    <w:rsid w:val="00F323FA"/>
    <w:rsid w:val="00F32484"/>
    <w:rsid w:val="00F32529"/>
    <w:rsid w:val="00F32808"/>
    <w:rsid w:val="00F32913"/>
    <w:rsid w:val="00F32A52"/>
    <w:rsid w:val="00F32AA7"/>
    <w:rsid w:val="00F32CDD"/>
    <w:rsid w:val="00F32E17"/>
    <w:rsid w:val="00F32EC6"/>
    <w:rsid w:val="00F32EEF"/>
    <w:rsid w:val="00F32F72"/>
    <w:rsid w:val="00F33039"/>
    <w:rsid w:val="00F33087"/>
    <w:rsid w:val="00F3308F"/>
    <w:rsid w:val="00F330CC"/>
    <w:rsid w:val="00F33299"/>
    <w:rsid w:val="00F332A5"/>
    <w:rsid w:val="00F335B5"/>
    <w:rsid w:val="00F33621"/>
    <w:rsid w:val="00F3369E"/>
    <w:rsid w:val="00F3370D"/>
    <w:rsid w:val="00F33744"/>
    <w:rsid w:val="00F3380A"/>
    <w:rsid w:val="00F33832"/>
    <w:rsid w:val="00F33DDD"/>
    <w:rsid w:val="00F34209"/>
    <w:rsid w:val="00F342AB"/>
    <w:rsid w:val="00F3450E"/>
    <w:rsid w:val="00F3470A"/>
    <w:rsid w:val="00F347BA"/>
    <w:rsid w:val="00F34835"/>
    <w:rsid w:val="00F3485C"/>
    <w:rsid w:val="00F348A3"/>
    <w:rsid w:val="00F348C7"/>
    <w:rsid w:val="00F34B84"/>
    <w:rsid w:val="00F34C18"/>
    <w:rsid w:val="00F34E3A"/>
    <w:rsid w:val="00F34FE2"/>
    <w:rsid w:val="00F3509F"/>
    <w:rsid w:val="00F3530C"/>
    <w:rsid w:val="00F3531D"/>
    <w:rsid w:val="00F3533D"/>
    <w:rsid w:val="00F354D2"/>
    <w:rsid w:val="00F3557C"/>
    <w:rsid w:val="00F3561A"/>
    <w:rsid w:val="00F356A6"/>
    <w:rsid w:val="00F3586D"/>
    <w:rsid w:val="00F35AF8"/>
    <w:rsid w:val="00F35B03"/>
    <w:rsid w:val="00F35DE1"/>
    <w:rsid w:val="00F35DF2"/>
    <w:rsid w:val="00F35E0F"/>
    <w:rsid w:val="00F35E81"/>
    <w:rsid w:val="00F35FC3"/>
    <w:rsid w:val="00F36043"/>
    <w:rsid w:val="00F3615B"/>
    <w:rsid w:val="00F361B2"/>
    <w:rsid w:val="00F36212"/>
    <w:rsid w:val="00F36294"/>
    <w:rsid w:val="00F36403"/>
    <w:rsid w:val="00F364B3"/>
    <w:rsid w:val="00F36882"/>
    <w:rsid w:val="00F36AAB"/>
    <w:rsid w:val="00F36B06"/>
    <w:rsid w:val="00F36B8B"/>
    <w:rsid w:val="00F36C33"/>
    <w:rsid w:val="00F36DEE"/>
    <w:rsid w:val="00F37096"/>
    <w:rsid w:val="00F370B8"/>
    <w:rsid w:val="00F37236"/>
    <w:rsid w:val="00F3730E"/>
    <w:rsid w:val="00F37589"/>
    <w:rsid w:val="00F3794F"/>
    <w:rsid w:val="00F37AEF"/>
    <w:rsid w:val="00F37B68"/>
    <w:rsid w:val="00F37BE2"/>
    <w:rsid w:val="00F37CEE"/>
    <w:rsid w:val="00F37D73"/>
    <w:rsid w:val="00F37EB5"/>
    <w:rsid w:val="00F37F40"/>
    <w:rsid w:val="00F400F9"/>
    <w:rsid w:val="00F40724"/>
    <w:rsid w:val="00F40B01"/>
    <w:rsid w:val="00F40B43"/>
    <w:rsid w:val="00F40B51"/>
    <w:rsid w:val="00F40D4F"/>
    <w:rsid w:val="00F40EF4"/>
    <w:rsid w:val="00F40F39"/>
    <w:rsid w:val="00F40F58"/>
    <w:rsid w:val="00F41098"/>
    <w:rsid w:val="00F41401"/>
    <w:rsid w:val="00F41532"/>
    <w:rsid w:val="00F415E4"/>
    <w:rsid w:val="00F4176F"/>
    <w:rsid w:val="00F41814"/>
    <w:rsid w:val="00F418AC"/>
    <w:rsid w:val="00F41922"/>
    <w:rsid w:val="00F41988"/>
    <w:rsid w:val="00F41A4D"/>
    <w:rsid w:val="00F41B96"/>
    <w:rsid w:val="00F41C35"/>
    <w:rsid w:val="00F41DCB"/>
    <w:rsid w:val="00F41EAD"/>
    <w:rsid w:val="00F42626"/>
    <w:rsid w:val="00F4263D"/>
    <w:rsid w:val="00F42776"/>
    <w:rsid w:val="00F428AC"/>
    <w:rsid w:val="00F428FA"/>
    <w:rsid w:val="00F42AE1"/>
    <w:rsid w:val="00F42B01"/>
    <w:rsid w:val="00F42F23"/>
    <w:rsid w:val="00F42F3D"/>
    <w:rsid w:val="00F42FDD"/>
    <w:rsid w:val="00F43089"/>
    <w:rsid w:val="00F43130"/>
    <w:rsid w:val="00F4318A"/>
    <w:rsid w:val="00F431F7"/>
    <w:rsid w:val="00F434FE"/>
    <w:rsid w:val="00F43617"/>
    <w:rsid w:val="00F436ED"/>
    <w:rsid w:val="00F43734"/>
    <w:rsid w:val="00F43935"/>
    <w:rsid w:val="00F43A3A"/>
    <w:rsid w:val="00F43B58"/>
    <w:rsid w:val="00F43BE5"/>
    <w:rsid w:val="00F43CCB"/>
    <w:rsid w:val="00F43DD0"/>
    <w:rsid w:val="00F43F7A"/>
    <w:rsid w:val="00F440D4"/>
    <w:rsid w:val="00F44100"/>
    <w:rsid w:val="00F44146"/>
    <w:rsid w:val="00F44287"/>
    <w:rsid w:val="00F443B2"/>
    <w:rsid w:val="00F44439"/>
    <w:rsid w:val="00F444AA"/>
    <w:rsid w:val="00F44624"/>
    <w:rsid w:val="00F44768"/>
    <w:rsid w:val="00F448A1"/>
    <w:rsid w:val="00F449A5"/>
    <w:rsid w:val="00F449AB"/>
    <w:rsid w:val="00F44B82"/>
    <w:rsid w:val="00F44ECC"/>
    <w:rsid w:val="00F44F6D"/>
    <w:rsid w:val="00F4506D"/>
    <w:rsid w:val="00F4510F"/>
    <w:rsid w:val="00F45161"/>
    <w:rsid w:val="00F45274"/>
    <w:rsid w:val="00F452C5"/>
    <w:rsid w:val="00F453DC"/>
    <w:rsid w:val="00F454F3"/>
    <w:rsid w:val="00F45523"/>
    <w:rsid w:val="00F45570"/>
    <w:rsid w:val="00F4558F"/>
    <w:rsid w:val="00F459A1"/>
    <w:rsid w:val="00F45A60"/>
    <w:rsid w:val="00F45B07"/>
    <w:rsid w:val="00F45BB9"/>
    <w:rsid w:val="00F45C71"/>
    <w:rsid w:val="00F46058"/>
    <w:rsid w:val="00F4622B"/>
    <w:rsid w:val="00F46260"/>
    <w:rsid w:val="00F4659A"/>
    <w:rsid w:val="00F46709"/>
    <w:rsid w:val="00F467D5"/>
    <w:rsid w:val="00F46C54"/>
    <w:rsid w:val="00F46F01"/>
    <w:rsid w:val="00F46F4D"/>
    <w:rsid w:val="00F46F94"/>
    <w:rsid w:val="00F471B3"/>
    <w:rsid w:val="00F477C4"/>
    <w:rsid w:val="00F478EA"/>
    <w:rsid w:val="00F4792D"/>
    <w:rsid w:val="00F479B3"/>
    <w:rsid w:val="00F47A07"/>
    <w:rsid w:val="00F47CF0"/>
    <w:rsid w:val="00F47E24"/>
    <w:rsid w:val="00F5009A"/>
    <w:rsid w:val="00F5053C"/>
    <w:rsid w:val="00F506E8"/>
    <w:rsid w:val="00F5072D"/>
    <w:rsid w:val="00F50A59"/>
    <w:rsid w:val="00F50EC6"/>
    <w:rsid w:val="00F50EEB"/>
    <w:rsid w:val="00F50F8B"/>
    <w:rsid w:val="00F50F8D"/>
    <w:rsid w:val="00F51521"/>
    <w:rsid w:val="00F5154A"/>
    <w:rsid w:val="00F5178A"/>
    <w:rsid w:val="00F51842"/>
    <w:rsid w:val="00F51885"/>
    <w:rsid w:val="00F5190C"/>
    <w:rsid w:val="00F51EF5"/>
    <w:rsid w:val="00F52022"/>
    <w:rsid w:val="00F520DA"/>
    <w:rsid w:val="00F521C8"/>
    <w:rsid w:val="00F52483"/>
    <w:rsid w:val="00F524D2"/>
    <w:rsid w:val="00F524DA"/>
    <w:rsid w:val="00F52534"/>
    <w:rsid w:val="00F526C4"/>
    <w:rsid w:val="00F5276D"/>
    <w:rsid w:val="00F52911"/>
    <w:rsid w:val="00F52AED"/>
    <w:rsid w:val="00F52B59"/>
    <w:rsid w:val="00F52B95"/>
    <w:rsid w:val="00F52BEF"/>
    <w:rsid w:val="00F52D1C"/>
    <w:rsid w:val="00F52D2B"/>
    <w:rsid w:val="00F52EA3"/>
    <w:rsid w:val="00F52FA1"/>
    <w:rsid w:val="00F53475"/>
    <w:rsid w:val="00F535EE"/>
    <w:rsid w:val="00F5360B"/>
    <w:rsid w:val="00F53634"/>
    <w:rsid w:val="00F53687"/>
    <w:rsid w:val="00F536D4"/>
    <w:rsid w:val="00F537B8"/>
    <w:rsid w:val="00F5387E"/>
    <w:rsid w:val="00F53892"/>
    <w:rsid w:val="00F5392F"/>
    <w:rsid w:val="00F53B0F"/>
    <w:rsid w:val="00F53B7A"/>
    <w:rsid w:val="00F54091"/>
    <w:rsid w:val="00F54237"/>
    <w:rsid w:val="00F54523"/>
    <w:rsid w:val="00F545F4"/>
    <w:rsid w:val="00F54605"/>
    <w:rsid w:val="00F54668"/>
    <w:rsid w:val="00F54982"/>
    <w:rsid w:val="00F54A2B"/>
    <w:rsid w:val="00F54CCE"/>
    <w:rsid w:val="00F54D9E"/>
    <w:rsid w:val="00F54EC9"/>
    <w:rsid w:val="00F54ED6"/>
    <w:rsid w:val="00F54F56"/>
    <w:rsid w:val="00F54F94"/>
    <w:rsid w:val="00F55027"/>
    <w:rsid w:val="00F5508D"/>
    <w:rsid w:val="00F550DC"/>
    <w:rsid w:val="00F55352"/>
    <w:rsid w:val="00F554DF"/>
    <w:rsid w:val="00F55830"/>
    <w:rsid w:val="00F55834"/>
    <w:rsid w:val="00F5587A"/>
    <w:rsid w:val="00F558C4"/>
    <w:rsid w:val="00F55938"/>
    <w:rsid w:val="00F559B9"/>
    <w:rsid w:val="00F559C8"/>
    <w:rsid w:val="00F55AFA"/>
    <w:rsid w:val="00F55B4A"/>
    <w:rsid w:val="00F55B51"/>
    <w:rsid w:val="00F55FC4"/>
    <w:rsid w:val="00F5606A"/>
    <w:rsid w:val="00F56078"/>
    <w:rsid w:val="00F56229"/>
    <w:rsid w:val="00F563AD"/>
    <w:rsid w:val="00F56436"/>
    <w:rsid w:val="00F566FB"/>
    <w:rsid w:val="00F56959"/>
    <w:rsid w:val="00F56B8C"/>
    <w:rsid w:val="00F56BFF"/>
    <w:rsid w:val="00F56C78"/>
    <w:rsid w:val="00F56D57"/>
    <w:rsid w:val="00F56D81"/>
    <w:rsid w:val="00F56FC6"/>
    <w:rsid w:val="00F5707C"/>
    <w:rsid w:val="00F5708F"/>
    <w:rsid w:val="00F574B0"/>
    <w:rsid w:val="00F574DF"/>
    <w:rsid w:val="00F5760D"/>
    <w:rsid w:val="00F578BD"/>
    <w:rsid w:val="00F57B0E"/>
    <w:rsid w:val="00F57B63"/>
    <w:rsid w:val="00F57D1A"/>
    <w:rsid w:val="00F57E85"/>
    <w:rsid w:val="00F57F2C"/>
    <w:rsid w:val="00F57F6D"/>
    <w:rsid w:val="00F600CF"/>
    <w:rsid w:val="00F60245"/>
    <w:rsid w:val="00F603D2"/>
    <w:rsid w:val="00F60510"/>
    <w:rsid w:val="00F6058D"/>
    <w:rsid w:val="00F60608"/>
    <w:rsid w:val="00F60793"/>
    <w:rsid w:val="00F607AF"/>
    <w:rsid w:val="00F60828"/>
    <w:rsid w:val="00F6087D"/>
    <w:rsid w:val="00F60998"/>
    <w:rsid w:val="00F60DCA"/>
    <w:rsid w:val="00F60DDD"/>
    <w:rsid w:val="00F611A2"/>
    <w:rsid w:val="00F6136A"/>
    <w:rsid w:val="00F6155A"/>
    <w:rsid w:val="00F618AD"/>
    <w:rsid w:val="00F61ABF"/>
    <w:rsid w:val="00F61BDB"/>
    <w:rsid w:val="00F61D1C"/>
    <w:rsid w:val="00F61DEB"/>
    <w:rsid w:val="00F61E17"/>
    <w:rsid w:val="00F61ED8"/>
    <w:rsid w:val="00F620B9"/>
    <w:rsid w:val="00F62325"/>
    <w:rsid w:val="00F6239E"/>
    <w:rsid w:val="00F62475"/>
    <w:rsid w:val="00F62580"/>
    <w:rsid w:val="00F62622"/>
    <w:rsid w:val="00F62631"/>
    <w:rsid w:val="00F627B2"/>
    <w:rsid w:val="00F629B9"/>
    <w:rsid w:val="00F62B86"/>
    <w:rsid w:val="00F62C26"/>
    <w:rsid w:val="00F62C52"/>
    <w:rsid w:val="00F62D79"/>
    <w:rsid w:val="00F62F21"/>
    <w:rsid w:val="00F63144"/>
    <w:rsid w:val="00F631C7"/>
    <w:rsid w:val="00F6356E"/>
    <w:rsid w:val="00F636B9"/>
    <w:rsid w:val="00F63780"/>
    <w:rsid w:val="00F63A67"/>
    <w:rsid w:val="00F63A6D"/>
    <w:rsid w:val="00F63A7A"/>
    <w:rsid w:val="00F63AE4"/>
    <w:rsid w:val="00F63DF7"/>
    <w:rsid w:val="00F63FEA"/>
    <w:rsid w:val="00F640CE"/>
    <w:rsid w:val="00F640FC"/>
    <w:rsid w:val="00F6411A"/>
    <w:rsid w:val="00F64129"/>
    <w:rsid w:val="00F641A0"/>
    <w:rsid w:val="00F642F6"/>
    <w:rsid w:val="00F64518"/>
    <w:rsid w:val="00F646BC"/>
    <w:rsid w:val="00F646DD"/>
    <w:rsid w:val="00F64BE3"/>
    <w:rsid w:val="00F64C04"/>
    <w:rsid w:val="00F64CA8"/>
    <w:rsid w:val="00F64CCF"/>
    <w:rsid w:val="00F64CD0"/>
    <w:rsid w:val="00F64E0A"/>
    <w:rsid w:val="00F64E9C"/>
    <w:rsid w:val="00F64FD2"/>
    <w:rsid w:val="00F65040"/>
    <w:rsid w:val="00F650B0"/>
    <w:rsid w:val="00F650BF"/>
    <w:rsid w:val="00F651FF"/>
    <w:rsid w:val="00F6530C"/>
    <w:rsid w:val="00F653DA"/>
    <w:rsid w:val="00F6541D"/>
    <w:rsid w:val="00F6551E"/>
    <w:rsid w:val="00F65783"/>
    <w:rsid w:val="00F658B3"/>
    <w:rsid w:val="00F659A3"/>
    <w:rsid w:val="00F65A18"/>
    <w:rsid w:val="00F65B21"/>
    <w:rsid w:val="00F65B29"/>
    <w:rsid w:val="00F65CF0"/>
    <w:rsid w:val="00F65E38"/>
    <w:rsid w:val="00F65E39"/>
    <w:rsid w:val="00F65E8E"/>
    <w:rsid w:val="00F65ED1"/>
    <w:rsid w:val="00F662A0"/>
    <w:rsid w:val="00F663AF"/>
    <w:rsid w:val="00F663F8"/>
    <w:rsid w:val="00F66417"/>
    <w:rsid w:val="00F66420"/>
    <w:rsid w:val="00F66465"/>
    <w:rsid w:val="00F6658A"/>
    <w:rsid w:val="00F666B0"/>
    <w:rsid w:val="00F6672A"/>
    <w:rsid w:val="00F66C79"/>
    <w:rsid w:val="00F66F70"/>
    <w:rsid w:val="00F67072"/>
    <w:rsid w:val="00F67353"/>
    <w:rsid w:val="00F673AA"/>
    <w:rsid w:val="00F673EC"/>
    <w:rsid w:val="00F67423"/>
    <w:rsid w:val="00F6785B"/>
    <w:rsid w:val="00F67BA2"/>
    <w:rsid w:val="00F70069"/>
    <w:rsid w:val="00F70291"/>
    <w:rsid w:val="00F7031F"/>
    <w:rsid w:val="00F704FC"/>
    <w:rsid w:val="00F70593"/>
    <w:rsid w:val="00F70722"/>
    <w:rsid w:val="00F7082C"/>
    <w:rsid w:val="00F70861"/>
    <w:rsid w:val="00F70A68"/>
    <w:rsid w:val="00F70BB3"/>
    <w:rsid w:val="00F70D00"/>
    <w:rsid w:val="00F710E6"/>
    <w:rsid w:val="00F711E6"/>
    <w:rsid w:val="00F714C3"/>
    <w:rsid w:val="00F716AE"/>
    <w:rsid w:val="00F71830"/>
    <w:rsid w:val="00F71870"/>
    <w:rsid w:val="00F71A67"/>
    <w:rsid w:val="00F71B36"/>
    <w:rsid w:val="00F71E35"/>
    <w:rsid w:val="00F720D9"/>
    <w:rsid w:val="00F7214D"/>
    <w:rsid w:val="00F723A8"/>
    <w:rsid w:val="00F723C6"/>
    <w:rsid w:val="00F72521"/>
    <w:rsid w:val="00F725A6"/>
    <w:rsid w:val="00F72665"/>
    <w:rsid w:val="00F72743"/>
    <w:rsid w:val="00F728A3"/>
    <w:rsid w:val="00F72922"/>
    <w:rsid w:val="00F72F83"/>
    <w:rsid w:val="00F72F8B"/>
    <w:rsid w:val="00F72FA0"/>
    <w:rsid w:val="00F7306E"/>
    <w:rsid w:val="00F7333C"/>
    <w:rsid w:val="00F73356"/>
    <w:rsid w:val="00F73988"/>
    <w:rsid w:val="00F739E8"/>
    <w:rsid w:val="00F73A86"/>
    <w:rsid w:val="00F73C5F"/>
    <w:rsid w:val="00F73CAD"/>
    <w:rsid w:val="00F73F2D"/>
    <w:rsid w:val="00F74002"/>
    <w:rsid w:val="00F74130"/>
    <w:rsid w:val="00F74367"/>
    <w:rsid w:val="00F743D8"/>
    <w:rsid w:val="00F743FA"/>
    <w:rsid w:val="00F74477"/>
    <w:rsid w:val="00F747F0"/>
    <w:rsid w:val="00F74BC9"/>
    <w:rsid w:val="00F74C76"/>
    <w:rsid w:val="00F74DD5"/>
    <w:rsid w:val="00F74DDA"/>
    <w:rsid w:val="00F74DF4"/>
    <w:rsid w:val="00F74E79"/>
    <w:rsid w:val="00F74FDB"/>
    <w:rsid w:val="00F752B2"/>
    <w:rsid w:val="00F753B9"/>
    <w:rsid w:val="00F753CA"/>
    <w:rsid w:val="00F75444"/>
    <w:rsid w:val="00F758D5"/>
    <w:rsid w:val="00F75A09"/>
    <w:rsid w:val="00F75A7A"/>
    <w:rsid w:val="00F75B5C"/>
    <w:rsid w:val="00F75D7A"/>
    <w:rsid w:val="00F75EE9"/>
    <w:rsid w:val="00F7607D"/>
    <w:rsid w:val="00F760DB"/>
    <w:rsid w:val="00F762FC"/>
    <w:rsid w:val="00F76356"/>
    <w:rsid w:val="00F76482"/>
    <w:rsid w:val="00F76488"/>
    <w:rsid w:val="00F765A1"/>
    <w:rsid w:val="00F765E9"/>
    <w:rsid w:val="00F76652"/>
    <w:rsid w:val="00F769A6"/>
    <w:rsid w:val="00F76A06"/>
    <w:rsid w:val="00F76BBF"/>
    <w:rsid w:val="00F76C54"/>
    <w:rsid w:val="00F76CDB"/>
    <w:rsid w:val="00F76D53"/>
    <w:rsid w:val="00F76DE6"/>
    <w:rsid w:val="00F76E8E"/>
    <w:rsid w:val="00F770A0"/>
    <w:rsid w:val="00F7728C"/>
    <w:rsid w:val="00F772E7"/>
    <w:rsid w:val="00F773C4"/>
    <w:rsid w:val="00F774EC"/>
    <w:rsid w:val="00F77604"/>
    <w:rsid w:val="00F77687"/>
    <w:rsid w:val="00F7777F"/>
    <w:rsid w:val="00F777A7"/>
    <w:rsid w:val="00F77A95"/>
    <w:rsid w:val="00F77AF5"/>
    <w:rsid w:val="00F77D96"/>
    <w:rsid w:val="00F77ECC"/>
    <w:rsid w:val="00F77EE3"/>
    <w:rsid w:val="00F77F82"/>
    <w:rsid w:val="00F80043"/>
    <w:rsid w:val="00F8009B"/>
    <w:rsid w:val="00F80210"/>
    <w:rsid w:val="00F80319"/>
    <w:rsid w:val="00F803F1"/>
    <w:rsid w:val="00F80428"/>
    <w:rsid w:val="00F807AE"/>
    <w:rsid w:val="00F807D6"/>
    <w:rsid w:val="00F80891"/>
    <w:rsid w:val="00F8095E"/>
    <w:rsid w:val="00F80DDF"/>
    <w:rsid w:val="00F80E18"/>
    <w:rsid w:val="00F80F23"/>
    <w:rsid w:val="00F80F2E"/>
    <w:rsid w:val="00F80F50"/>
    <w:rsid w:val="00F8100E"/>
    <w:rsid w:val="00F81176"/>
    <w:rsid w:val="00F8141B"/>
    <w:rsid w:val="00F81433"/>
    <w:rsid w:val="00F815BD"/>
    <w:rsid w:val="00F815CF"/>
    <w:rsid w:val="00F81DCD"/>
    <w:rsid w:val="00F81ECF"/>
    <w:rsid w:val="00F81EDB"/>
    <w:rsid w:val="00F820F3"/>
    <w:rsid w:val="00F822BF"/>
    <w:rsid w:val="00F8241B"/>
    <w:rsid w:val="00F826E8"/>
    <w:rsid w:val="00F827ED"/>
    <w:rsid w:val="00F82849"/>
    <w:rsid w:val="00F8291C"/>
    <w:rsid w:val="00F82A5D"/>
    <w:rsid w:val="00F82AE0"/>
    <w:rsid w:val="00F82C9F"/>
    <w:rsid w:val="00F82D94"/>
    <w:rsid w:val="00F82E8A"/>
    <w:rsid w:val="00F82E9B"/>
    <w:rsid w:val="00F82FDF"/>
    <w:rsid w:val="00F83005"/>
    <w:rsid w:val="00F83017"/>
    <w:rsid w:val="00F8306D"/>
    <w:rsid w:val="00F830A2"/>
    <w:rsid w:val="00F83137"/>
    <w:rsid w:val="00F832C4"/>
    <w:rsid w:val="00F832EF"/>
    <w:rsid w:val="00F8341F"/>
    <w:rsid w:val="00F83678"/>
    <w:rsid w:val="00F836B2"/>
    <w:rsid w:val="00F836FD"/>
    <w:rsid w:val="00F83984"/>
    <w:rsid w:val="00F83C6D"/>
    <w:rsid w:val="00F83C84"/>
    <w:rsid w:val="00F841F3"/>
    <w:rsid w:val="00F84605"/>
    <w:rsid w:val="00F84728"/>
    <w:rsid w:val="00F8472D"/>
    <w:rsid w:val="00F84DC0"/>
    <w:rsid w:val="00F84EAD"/>
    <w:rsid w:val="00F850DE"/>
    <w:rsid w:val="00F85225"/>
    <w:rsid w:val="00F85457"/>
    <w:rsid w:val="00F85458"/>
    <w:rsid w:val="00F85475"/>
    <w:rsid w:val="00F8561F"/>
    <w:rsid w:val="00F857B2"/>
    <w:rsid w:val="00F857FF"/>
    <w:rsid w:val="00F85AEF"/>
    <w:rsid w:val="00F85BC5"/>
    <w:rsid w:val="00F85C89"/>
    <w:rsid w:val="00F85D96"/>
    <w:rsid w:val="00F85D9B"/>
    <w:rsid w:val="00F85E0B"/>
    <w:rsid w:val="00F8618F"/>
    <w:rsid w:val="00F862DE"/>
    <w:rsid w:val="00F8642C"/>
    <w:rsid w:val="00F86486"/>
    <w:rsid w:val="00F865AD"/>
    <w:rsid w:val="00F86638"/>
    <w:rsid w:val="00F8663D"/>
    <w:rsid w:val="00F8673A"/>
    <w:rsid w:val="00F8679F"/>
    <w:rsid w:val="00F867C2"/>
    <w:rsid w:val="00F867FC"/>
    <w:rsid w:val="00F86805"/>
    <w:rsid w:val="00F8688A"/>
    <w:rsid w:val="00F86907"/>
    <w:rsid w:val="00F86986"/>
    <w:rsid w:val="00F86ABD"/>
    <w:rsid w:val="00F86BA1"/>
    <w:rsid w:val="00F86BE0"/>
    <w:rsid w:val="00F86C19"/>
    <w:rsid w:val="00F86D6C"/>
    <w:rsid w:val="00F86E23"/>
    <w:rsid w:val="00F86FAC"/>
    <w:rsid w:val="00F86FD7"/>
    <w:rsid w:val="00F8712C"/>
    <w:rsid w:val="00F87166"/>
    <w:rsid w:val="00F8722C"/>
    <w:rsid w:val="00F87352"/>
    <w:rsid w:val="00F8760D"/>
    <w:rsid w:val="00F879BC"/>
    <w:rsid w:val="00F87A71"/>
    <w:rsid w:val="00F87B08"/>
    <w:rsid w:val="00F87D41"/>
    <w:rsid w:val="00F87F38"/>
    <w:rsid w:val="00F87F3B"/>
    <w:rsid w:val="00F9027E"/>
    <w:rsid w:val="00F90545"/>
    <w:rsid w:val="00F90696"/>
    <w:rsid w:val="00F9082E"/>
    <w:rsid w:val="00F9087F"/>
    <w:rsid w:val="00F909C2"/>
    <w:rsid w:val="00F90EFF"/>
    <w:rsid w:val="00F9108D"/>
    <w:rsid w:val="00F91269"/>
    <w:rsid w:val="00F9128B"/>
    <w:rsid w:val="00F915EA"/>
    <w:rsid w:val="00F917DC"/>
    <w:rsid w:val="00F918A4"/>
    <w:rsid w:val="00F918D7"/>
    <w:rsid w:val="00F91C2B"/>
    <w:rsid w:val="00F91CE4"/>
    <w:rsid w:val="00F91F7B"/>
    <w:rsid w:val="00F92164"/>
    <w:rsid w:val="00F92182"/>
    <w:rsid w:val="00F9218B"/>
    <w:rsid w:val="00F92266"/>
    <w:rsid w:val="00F92314"/>
    <w:rsid w:val="00F9237E"/>
    <w:rsid w:val="00F925AC"/>
    <w:rsid w:val="00F925E3"/>
    <w:rsid w:val="00F9296A"/>
    <w:rsid w:val="00F92A49"/>
    <w:rsid w:val="00F92B97"/>
    <w:rsid w:val="00F92D18"/>
    <w:rsid w:val="00F92D19"/>
    <w:rsid w:val="00F93076"/>
    <w:rsid w:val="00F93122"/>
    <w:rsid w:val="00F932AD"/>
    <w:rsid w:val="00F93328"/>
    <w:rsid w:val="00F933CC"/>
    <w:rsid w:val="00F934FC"/>
    <w:rsid w:val="00F93612"/>
    <w:rsid w:val="00F9383B"/>
    <w:rsid w:val="00F9391C"/>
    <w:rsid w:val="00F93AD5"/>
    <w:rsid w:val="00F93AD9"/>
    <w:rsid w:val="00F94142"/>
    <w:rsid w:val="00F94162"/>
    <w:rsid w:val="00F9418A"/>
    <w:rsid w:val="00F941F9"/>
    <w:rsid w:val="00F94284"/>
    <w:rsid w:val="00F942F6"/>
    <w:rsid w:val="00F943B5"/>
    <w:rsid w:val="00F945E0"/>
    <w:rsid w:val="00F946E1"/>
    <w:rsid w:val="00F94938"/>
    <w:rsid w:val="00F94A0F"/>
    <w:rsid w:val="00F94BBA"/>
    <w:rsid w:val="00F94DC3"/>
    <w:rsid w:val="00F94EC2"/>
    <w:rsid w:val="00F94F4D"/>
    <w:rsid w:val="00F95147"/>
    <w:rsid w:val="00F9518A"/>
    <w:rsid w:val="00F953F9"/>
    <w:rsid w:val="00F95461"/>
    <w:rsid w:val="00F954BC"/>
    <w:rsid w:val="00F95694"/>
    <w:rsid w:val="00F958BC"/>
    <w:rsid w:val="00F959C0"/>
    <w:rsid w:val="00F95B55"/>
    <w:rsid w:val="00F95B57"/>
    <w:rsid w:val="00F95BE6"/>
    <w:rsid w:val="00F95C1A"/>
    <w:rsid w:val="00F95D08"/>
    <w:rsid w:val="00F95E1F"/>
    <w:rsid w:val="00F95EB1"/>
    <w:rsid w:val="00F95F85"/>
    <w:rsid w:val="00F96062"/>
    <w:rsid w:val="00F96128"/>
    <w:rsid w:val="00F96156"/>
    <w:rsid w:val="00F9621F"/>
    <w:rsid w:val="00F9641A"/>
    <w:rsid w:val="00F96491"/>
    <w:rsid w:val="00F964A5"/>
    <w:rsid w:val="00F96688"/>
    <w:rsid w:val="00F966AD"/>
    <w:rsid w:val="00F967C3"/>
    <w:rsid w:val="00F967ED"/>
    <w:rsid w:val="00F96896"/>
    <w:rsid w:val="00F968E6"/>
    <w:rsid w:val="00F969B9"/>
    <w:rsid w:val="00F96A94"/>
    <w:rsid w:val="00F96B20"/>
    <w:rsid w:val="00F96CEF"/>
    <w:rsid w:val="00F97151"/>
    <w:rsid w:val="00F973EE"/>
    <w:rsid w:val="00F9751D"/>
    <w:rsid w:val="00F975A0"/>
    <w:rsid w:val="00F975CF"/>
    <w:rsid w:val="00F97879"/>
    <w:rsid w:val="00F979A7"/>
    <w:rsid w:val="00F97BDD"/>
    <w:rsid w:val="00F97BEE"/>
    <w:rsid w:val="00F97C52"/>
    <w:rsid w:val="00F97E57"/>
    <w:rsid w:val="00F97F07"/>
    <w:rsid w:val="00FA0033"/>
    <w:rsid w:val="00FA0132"/>
    <w:rsid w:val="00FA01F0"/>
    <w:rsid w:val="00FA0220"/>
    <w:rsid w:val="00FA0463"/>
    <w:rsid w:val="00FA05E2"/>
    <w:rsid w:val="00FA082A"/>
    <w:rsid w:val="00FA0832"/>
    <w:rsid w:val="00FA092F"/>
    <w:rsid w:val="00FA0999"/>
    <w:rsid w:val="00FA0C33"/>
    <w:rsid w:val="00FA0D1F"/>
    <w:rsid w:val="00FA0F17"/>
    <w:rsid w:val="00FA0F8C"/>
    <w:rsid w:val="00FA1087"/>
    <w:rsid w:val="00FA1467"/>
    <w:rsid w:val="00FA14DC"/>
    <w:rsid w:val="00FA1598"/>
    <w:rsid w:val="00FA1623"/>
    <w:rsid w:val="00FA19DD"/>
    <w:rsid w:val="00FA1C24"/>
    <w:rsid w:val="00FA1C83"/>
    <w:rsid w:val="00FA1D90"/>
    <w:rsid w:val="00FA1F70"/>
    <w:rsid w:val="00FA2034"/>
    <w:rsid w:val="00FA205A"/>
    <w:rsid w:val="00FA21BD"/>
    <w:rsid w:val="00FA2226"/>
    <w:rsid w:val="00FA2272"/>
    <w:rsid w:val="00FA2584"/>
    <w:rsid w:val="00FA2611"/>
    <w:rsid w:val="00FA283A"/>
    <w:rsid w:val="00FA284C"/>
    <w:rsid w:val="00FA28DD"/>
    <w:rsid w:val="00FA2939"/>
    <w:rsid w:val="00FA2A7B"/>
    <w:rsid w:val="00FA2ACD"/>
    <w:rsid w:val="00FA2C2B"/>
    <w:rsid w:val="00FA2E01"/>
    <w:rsid w:val="00FA3061"/>
    <w:rsid w:val="00FA306D"/>
    <w:rsid w:val="00FA3077"/>
    <w:rsid w:val="00FA3156"/>
    <w:rsid w:val="00FA32A1"/>
    <w:rsid w:val="00FA32EC"/>
    <w:rsid w:val="00FA3677"/>
    <w:rsid w:val="00FA36CA"/>
    <w:rsid w:val="00FA382A"/>
    <w:rsid w:val="00FA3846"/>
    <w:rsid w:val="00FA3BA7"/>
    <w:rsid w:val="00FA3D4F"/>
    <w:rsid w:val="00FA3E32"/>
    <w:rsid w:val="00FA3F31"/>
    <w:rsid w:val="00FA3FA8"/>
    <w:rsid w:val="00FA404A"/>
    <w:rsid w:val="00FA4156"/>
    <w:rsid w:val="00FA41B9"/>
    <w:rsid w:val="00FA42C4"/>
    <w:rsid w:val="00FA42F1"/>
    <w:rsid w:val="00FA4300"/>
    <w:rsid w:val="00FA4452"/>
    <w:rsid w:val="00FA449F"/>
    <w:rsid w:val="00FA44D6"/>
    <w:rsid w:val="00FA465A"/>
    <w:rsid w:val="00FA4B52"/>
    <w:rsid w:val="00FA4C5F"/>
    <w:rsid w:val="00FA4C6A"/>
    <w:rsid w:val="00FA4EBF"/>
    <w:rsid w:val="00FA50B6"/>
    <w:rsid w:val="00FA532E"/>
    <w:rsid w:val="00FA5349"/>
    <w:rsid w:val="00FA536E"/>
    <w:rsid w:val="00FA5381"/>
    <w:rsid w:val="00FA558B"/>
    <w:rsid w:val="00FA59E7"/>
    <w:rsid w:val="00FA5A82"/>
    <w:rsid w:val="00FA5ACB"/>
    <w:rsid w:val="00FA5DF4"/>
    <w:rsid w:val="00FA5F71"/>
    <w:rsid w:val="00FA611A"/>
    <w:rsid w:val="00FA61DD"/>
    <w:rsid w:val="00FA62F3"/>
    <w:rsid w:val="00FA6539"/>
    <w:rsid w:val="00FA65F3"/>
    <w:rsid w:val="00FA669E"/>
    <w:rsid w:val="00FA68DC"/>
    <w:rsid w:val="00FA6956"/>
    <w:rsid w:val="00FA6B86"/>
    <w:rsid w:val="00FA6BDE"/>
    <w:rsid w:val="00FA6CA9"/>
    <w:rsid w:val="00FA6E67"/>
    <w:rsid w:val="00FA736E"/>
    <w:rsid w:val="00FA771C"/>
    <w:rsid w:val="00FA775E"/>
    <w:rsid w:val="00FA77BF"/>
    <w:rsid w:val="00FA79F1"/>
    <w:rsid w:val="00FA7AB2"/>
    <w:rsid w:val="00FA7F57"/>
    <w:rsid w:val="00FB0009"/>
    <w:rsid w:val="00FB028F"/>
    <w:rsid w:val="00FB0365"/>
    <w:rsid w:val="00FB05F8"/>
    <w:rsid w:val="00FB06B6"/>
    <w:rsid w:val="00FB073B"/>
    <w:rsid w:val="00FB0756"/>
    <w:rsid w:val="00FB07C6"/>
    <w:rsid w:val="00FB0D21"/>
    <w:rsid w:val="00FB0FB2"/>
    <w:rsid w:val="00FB10F3"/>
    <w:rsid w:val="00FB1173"/>
    <w:rsid w:val="00FB123A"/>
    <w:rsid w:val="00FB123E"/>
    <w:rsid w:val="00FB12AE"/>
    <w:rsid w:val="00FB14CD"/>
    <w:rsid w:val="00FB162F"/>
    <w:rsid w:val="00FB1665"/>
    <w:rsid w:val="00FB18B5"/>
    <w:rsid w:val="00FB18E1"/>
    <w:rsid w:val="00FB1917"/>
    <w:rsid w:val="00FB197F"/>
    <w:rsid w:val="00FB1A61"/>
    <w:rsid w:val="00FB1AA3"/>
    <w:rsid w:val="00FB1AB8"/>
    <w:rsid w:val="00FB1B59"/>
    <w:rsid w:val="00FB1CA5"/>
    <w:rsid w:val="00FB1CD7"/>
    <w:rsid w:val="00FB1DBF"/>
    <w:rsid w:val="00FB1E07"/>
    <w:rsid w:val="00FB1E17"/>
    <w:rsid w:val="00FB1E62"/>
    <w:rsid w:val="00FB2060"/>
    <w:rsid w:val="00FB21F4"/>
    <w:rsid w:val="00FB232E"/>
    <w:rsid w:val="00FB251E"/>
    <w:rsid w:val="00FB2751"/>
    <w:rsid w:val="00FB27D1"/>
    <w:rsid w:val="00FB2A4E"/>
    <w:rsid w:val="00FB2B3C"/>
    <w:rsid w:val="00FB2B5E"/>
    <w:rsid w:val="00FB2D75"/>
    <w:rsid w:val="00FB335F"/>
    <w:rsid w:val="00FB3379"/>
    <w:rsid w:val="00FB3420"/>
    <w:rsid w:val="00FB36FD"/>
    <w:rsid w:val="00FB3742"/>
    <w:rsid w:val="00FB3910"/>
    <w:rsid w:val="00FB3AD1"/>
    <w:rsid w:val="00FB3BE8"/>
    <w:rsid w:val="00FB3D00"/>
    <w:rsid w:val="00FB3D21"/>
    <w:rsid w:val="00FB3DB7"/>
    <w:rsid w:val="00FB3FEE"/>
    <w:rsid w:val="00FB4048"/>
    <w:rsid w:val="00FB4478"/>
    <w:rsid w:val="00FB4546"/>
    <w:rsid w:val="00FB46BF"/>
    <w:rsid w:val="00FB4973"/>
    <w:rsid w:val="00FB49B1"/>
    <w:rsid w:val="00FB4C05"/>
    <w:rsid w:val="00FB4CA9"/>
    <w:rsid w:val="00FB4DBC"/>
    <w:rsid w:val="00FB4E9C"/>
    <w:rsid w:val="00FB4F69"/>
    <w:rsid w:val="00FB4FB8"/>
    <w:rsid w:val="00FB5002"/>
    <w:rsid w:val="00FB50B3"/>
    <w:rsid w:val="00FB517C"/>
    <w:rsid w:val="00FB51CF"/>
    <w:rsid w:val="00FB51DF"/>
    <w:rsid w:val="00FB5201"/>
    <w:rsid w:val="00FB5471"/>
    <w:rsid w:val="00FB54C2"/>
    <w:rsid w:val="00FB573E"/>
    <w:rsid w:val="00FB5C74"/>
    <w:rsid w:val="00FB5CD7"/>
    <w:rsid w:val="00FB5DF7"/>
    <w:rsid w:val="00FB5DFB"/>
    <w:rsid w:val="00FB5EEA"/>
    <w:rsid w:val="00FB6071"/>
    <w:rsid w:val="00FB61E7"/>
    <w:rsid w:val="00FB66BC"/>
    <w:rsid w:val="00FB69C5"/>
    <w:rsid w:val="00FB6AFB"/>
    <w:rsid w:val="00FB6BFC"/>
    <w:rsid w:val="00FB6C4C"/>
    <w:rsid w:val="00FB6C4D"/>
    <w:rsid w:val="00FB6F65"/>
    <w:rsid w:val="00FB707E"/>
    <w:rsid w:val="00FB7089"/>
    <w:rsid w:val="00FB71A4"/>
    <w:rsid w:val="00FB71AA"/>
    <w:rsid w:val="00FB7329"/>
    <w:rsid w:val="00FB7525"/>
    <w:rsid w:val="00FB7537"/>
    <w:rsid w:val="00FB7776"/>
    <w:rsid w:val="00FB78FF"/>
    <w:rsid w:val="00FB7964"/>
    <w:rsid w:val="00FB79BF"/>
    <w:rsid w:val="00FB7A1A"/>
    <w:rsid w:val="00FB7C13"/>
    <w:rsid w:val="00FB7F32"/>
    <w:rsid w:val="00FB7F63"/>
    <w:rsid w:val="00FC0199"/>
    <w:rsid w:val="00FC01AC"/>
    <w:rsid w:val="00FC058F"/>
    <w:rsid w:val="00FC06C4"/>
    <w:rsid w:val="00FC078D"/>
    <w:rsid w:val="00FC07F4"/>
    <w:rsid w:val="00FC0A15"/>
    <w:rsid w:val="00FC0A1D"/>
    <w:rsid w:val="00FC0A46"/>
    <w:rsid w:val="00FC0C5B"/>
    <w:rsid w:val="00FC0C87"/>
    <w:rsid w:val="00FC1127"/>
    <w:rsid w:val="00FC112E"/>
    <w:rsid w:val="00FC113F"/>
    <w:rsid w:val="00FC1162"/>
    <w:rsid w:val="00FC12F6"/>
    <w:rsid w:val="00FC1664"/>
    <w:rsid w:val="00FC192C"/>
    <w:rsid w:val="00FC1A89"/>
    <w:rsid w:val="00FC1D83"/>
    <w:rsid w:val="00FC1E79"/>
    <w:rsid w:val="00FC1FCC"/>
    <w:rsid w:val="00FC23B1"/>
    <w:rsid w:val="00FC254E"/>
    <w:rsid w:val="00FC2585"/>
    <w:rsid w:val="00FC275B"/>
    <w:rsid w:val="00FC27CC"/>
    <w:rsid w:val="00FC28B1"/>
    <w:rsid w:val="00FC29D4"/>
    <w:rsid w:val="00FC2B34"/>
    <w:rsid w:val="00FC2D3B"/>
    <w:rsid w:val="00FC2FE5"/>
    <w:rsid w:val="00FC309A"/>
    <w:rsid w:val="00FC3127"/>
    <w:rsid w:val="00FC32D8"/>
    <w:rsid w:val="00FC3498"/>
    <w:rsid w:val="00FC35BE"/>
    <w:rsid w:val="00FC366A"/>
    <w:rsid w:val="00FC36AB"/>
    <w:rsid w:val="00FC384D"/>
    <w:rsid w:val="00FC388F"/>
    <w:rsid w:val="00FC3A22"/>
    <w:rsid w:val="00FC3AA6"/>
    <w:rsid w:val="00FC3B38"/>
    <w:rsid w:val="00FC3BA0"/>
    <w:rsid w:val="00FC3D34"/>
    <w:rsid w:val="00FC3D5A"/>
    <w:rsid w:val="00FC3E2D"/>
    <w:rsid w:val="00FC3EA1"/>
    <w:rsid w:val="00FC40AB"/>
    <w:rsid w:val="00FC40C3"/>
    <w:rsid w:val="00FC411E"/>
    <w:rsid w:val="00FC412C"/>
    <w:rsid w:val="00FC419C"/>
    <w:rsid w:val="00FC4219"/>
    <w:rsid w:val="00FC4347"/>
    <w:rsid w:val="00FC4395"/>
    <w:rsid w:val="00FC456B"/>
    <w:rsid w:val="00FC4641"/>
    <w:rsid w:val="00FC4940"/>
    <w:rsid w:val="00FC4AB0"/>
    <w:rsid w:val="00FC4AFF"/>
    <w:rsid w:val="00FC4C95"/>
    <w:rsid w:val="00FC4CCE"/>
    <w:rsid w:val="00FC4CE6"/>
    <w:rsid w:val="00FC4E07"/>
    <w:rsid w:val="00FC4E49"/>
    <w:rsid w:val="00FC4E72"/>
    <w:rsid w:val="00FC504E"/>
    <w:rsid w:val="00FC50B8"/>
    <w:rsid w:val="00FC52B4"/>
    <w:rsid w:val="00FC5401"/>
    <w:rsid w:val="00FC543D"/>
    <w:rsid w:val="00FC5826"/>
    <w:rsid w:val="00FC59FA"/>
    <w:rsid w:val="00FC5CEE"/>
    <w:rsid w:val="00FC5DCC"/>
    <w:rsid w:val="00FC5E3A"/>
    <w:rsid w:val="00FC5EF5"/>
    <w:rsid w:val="00FC5FB2"/>
    <w:rsid w:val="00FC60DF"/>
    <w:rsid w:val="00FC64B0"/>
    <w:rsid w:val="00FC687B"/>
    <w:rsid w:val="00FC68B2"/>
    <w:rsid w:val="00FC6B73"/>
    <w:rsid w:val="00FC6B9D"/>
    <w:rsid w:val="00FC6BC0"/>
    <w:rsid w:val="00FC6C58"/>
    <w:rsid w:val="00FC6C6B"/>
    <w:rsid w:val="00FC6D36"/>
    <w:rsid w:val="00FC6DD4"/>
    <w:rsid w:val="00FC6FD6"/>
    <w:rsid w:val="00FC70C3"/>
    <w:rsid w:val="00FC71A0"/>
    <w:rsid w:val="00FC7238"/>
    <w:rsid w:val="00FC72E1"/>
    <w:rsid w:val="00FC7357"/>
    <w:rsid w:val="00FC74D4"/>
    <w:rsid w:val="00FC74F8"/>
    <w:rsid w:val="00FC787F"/>
    <w:rsid w:val="00FC794A"/>
    <w:rsid w:val="00FC7A51"/>
    <w:rsid w:val="00FC7AA1"/>
    <w:rsid w:val="00FC7DB5"/>
    <w:rsid w:val="00FC7DF9"/>
    <w:rsid w:val="00FC7EE4"/>
    <w:rsid w:val="00FD0001"/>
    <w:rsid w:val="00FD02B5"/>
    <w:rsid w:val="00FD0314"/>
    <w:rsid w:val="00FD04E9"/>
    <w:rsid w:val="00FD0517"/>
    <w:rsid w:val="00FD0535"/>
    <w:rsid w:val="00FD05E9"/>
    <w:rsid w:val="00FD07E4"/>
    <w:rsid w:val="00FD0C33"/>
    <w:rsid w:val="00FD0C77"/>
    <w:rsid w:val="00FD0CBE"/>
    <w:rsid w:val="00FD0CE2"/>
    <w:rsid w:val="00FD0F1B"/>
    <w:rsid w:val="00FD127B"/>
    <w:rsid w:val="00FD12CB"/>
    <w:rsid w:val="00FD173F"/>
    <w:rsid w:val="00FD1781"/>
    <w:rsid w:val="00FD1A53"/>
    <w:rsid w:val="00FD1BD7"/>
    <w:rsid w:val="00FD1BF5"/>
    <w:rsid w:val="00FD1C66"/>
    <w:rsid w:val="00FD1E8D"/>
    <w:rsid w:val="00FD1FB2"/>
    <w:rsid w:val="00FD1FF6"/>
    <w:rsid w:val="00FD206A"/>
    <w:rsid w:val="00FD211A"/>
    <w:rsid w:val="00FD2181"/>
    <w:rsid w:val="00FD2245"/>
    <w:rsid w:val="00FD22F0"/>
    <w:rsid w:val="00FD2449"/>
    <w:rsid w:val="00FD26D2"/>
    <w:rsid w:val="00FD27DD"/>
    <w:rsid w:val="00FD2854"/>
    <w:rsid w:val="00FD2A53"/>
    <w:rsid w:val="00FD2B5B"/>
    <w:rsid w:val="00FD2EE4"/>
    <w:rsid w:val="00FD2FCA"/>
    <w:rsid w:val="00FD3000"/>
    <w:rsid w:val="00FD337B"/>
    <w:rsid w:val="00FD3444"/>
    <w:rsid w:val="00FD3513"/>
    <w:rsid w:val="00FD359F"/>
    <w:rsid w:val="00FD36C7"/>
    <w:rsid w:val="00FD38B2"/>
    <w:rsid w:val="00FD3AAF"/>
    <w:rsid w:val="00FD3B5E"/>
    <w:rsid w:val="00FD3F70"/>
    <w:rsid w:val="00FD4087"/>
    <w:rsid w:val="00FD4092"/>
    <w:rsid w:val="00FD421F"/>
    <w:rsid w:val="00FD4253"/>
    <w:rsid w:val="00FD429C"/>
    <w:rsid w:val="00FD44DF"/>
    <w:rsid w:val="00FD45B4"/>
    <w:rsid w:val="00FD4910"/>
    <w:rsid w:val="00FD4B51"/>
    <w:rsid w:val="00FD4ED5"/>
    <w:rsid w:val="00FD4F29"/>
    <w:rsid w:val="00FD5099"/>
    <w:rsid w:val="00FD50C0"/>
    <w:rsid w:val="00FD528E"/>
    <w:rsid w:val="00FD52C5"/>
    <w:rsid w:val="00FD535F"/>
    <w:rsid w:val="00FD5414"/>
    <w:rsid w:val="00FD54C8"/>
    <w:rsid w:val="00FD5786"/>
    <w:rsid w:val="00FD5787"/>
    <w:rsid w:val="00FD584A"/>
    <w:rsid w:val="00FD5999"/>
    <w:rsid w:val="00FD5A5B"/>
    <w:rsid w:val="00FD5A6A"/>
    <w:rsid w:val="00FD5B94"/>
    <w:rsid w:val="00FD5E06"/>
    <w:rsid w:val="00FD5E29"/>
    <w:rsid w:val="00FD60FA"/>
    <w:rsid w:val="00FD638E"/>
    <w:rsid w:val="00FD6501"/>
    <w:rsid w:val="00FD6617"/>
    <w:rsid w:val="00FD6808"/>
    <w:rsid w:val="00FD6896"/>
    <w:rsid w:val="00FD69FF"/>
    <w:rsid w:val="00FD6A2C"/>
    <w:rsid w:val="00FD6C8F"/>
    <w:rsid w:val="00FD6CBF"/>
    <w:rsid w:val="00FD6DEB"/>
    <w:rsid w:val="00FD6EBC"/>
    <w:rsid w:val="00FD6EF9"/>
    <w:rsid w:val="00FD7427"/>
    <w:rsid w:val="00FD744E"/>
    <w:rsid w:val="00FD7652"/>
    <w:rsid w:val="00FD77B6"/>
    <w:rsid w:val="00FD7882"/>
    <w:rsid w:val="00FD788F"/>
    <w:rsid w:val="00FD7CAD"/>
    <w:rsid w:val="00FD7D6D"/>
    <w:rsid w:val="00FD7FB2"/>
    <w:rsid w:val="00FD7FD6"/>
    <w:rsid w:val="00FE0037"/>
    <w:rsid w:val="00FE03AE"/>
    <w:rsid w:val="00FE0526"/>
    <w:rsid w:val="00FE070F"/>
    <w:rsid w:val="00FE09BC"/>
    <w:rsid w:val="00FE0A66"/>
    <w:rsid w:val="00FE0ABE"/>
    <w:rsid w:val="00FE0B47"/>
    <w:rsid w:val="00FE0FEB"/>
    <w:rsid w:val="00FE1122"/>
    <w:rsid w:val="00FE1154"/>
    <w:rsid w:val="00FE13E6"/>
    <w:rsid w:val="00FE156E"/>
    <w:rsid w:val="00FE176E"/>
    <w:rsid w:val="00FE1B8F"/>
    <w:rsid w:val="00FE1B9E"/>
    <w:rsid w:val="00FE1D42"/>
    <w:rsid w:val="00FE1EC4"/>
    <w:rsid w:val="00FE1F27"/>
    <w:rsid w:val="00FE23B6"/>
    <w:rsid w:val="00FE25DA"/>
    <w:rsid w:val="00FE274A"/>
    <w:rsid w:val="00FE2956"/>
    <w:rsid w:val="00FE29CA"/>
    <w:rsid w:val="00FE2A07"/>
    <w:rsid w:val="00FE2BA7"/>
    <w:rsid w:val="00FE2E62"/>
    <w:rsid w:val="00FE30F2"/>
    <w:rsid w:val="00FE33C6"/>
    <w:rsid w:val="00FE33E6"/>
    <w:rsid w:val="00FE344D"/>
    <w:rsid w:val="00FE34D9"/>
    <w:rsid w:val="00FE3716"/>
    <w:rsid w:val="00FE3768"/>
    <w:rsid w:val="00FE3845"/>
    <w:rsid w:val="00FE3D6C"/>
    <w:rsid w:val="00FE416D"/>
    <w:rsid w:val="00FE4482"/>
    <w:rsid w:val="00FE44C0"/>
    <w:rsid w:val="00FE4612"/>
    <w:rsid w:val="00FE4670"/>
    <w:rsid w:val="00FE4906"/>
    <w:rsid w:val="00FE4A75"/>
    <w:rsid w:val="00FE4B2F"/>
    <w:rsid w:val="00FE4BC3"/>
    <w:rsid w:val="00FE4BF2"/>
    <w:rsid w:val="00FE4CC8"/>
    <w:rsid w:val="00FE4E60"/>
    <w:rsid w:val="00FE5034"/>
    <w:rsid w:val="00FE50F9"/>
    <w:rsid w:val="00FE5366"/>
    <w:rsid w:val="00FE542F"/>
    <w:rsid w:val="00FE563D"/>
    <w:rsid w:val="00FE57C3"/>
    <w:rsid w:val="00FE5AC0"/>
    <w:rsid w:val="00FE5DCD"/>
    <w:rsid w:val="00FE5E22"/>
    <w:rsid w:val="00FE5EB6"/>
    <w:rsid w:val="00FE5F2B"/>
    <w:rsid w:val="00FE620D"/>
    <w:rsid w:val="00FE6222"/>
    <w:rsid w:val="00FE6345"/>
    <w:rsid w:val="00FE63BA"/>
    <w:rsid w:val="00FE6B07"/>
    <w:rsid w:val="00FE6B94"/>
    <w:rsid w:val="00FE6C15"/>
    <w:rsid w:val="00FE6D5C"/>
    <w:rsid w:val="00FE6DD6"/>
    <w:rsid w:val="00FE6E29"/>
    <w:rsid w:val="00FE6E86"/>
    <w:rsid w:val="00FE6F49"/>
    <w:rsid w:val="00FE70B8"/>
    <w:rsid w:val="00FE70F5"/>
    <w:rsid w:val="00FE71B1"/>
    <w:rsid w:val="00FE729A"/>
    <w:rsid w:val="00FE73EB"/>
    <w:rsid w:val="00FE7503"/>
    <w:rsid w:val="00FE752A"/>
    <w:rsid w:val="00FE760E"/>
    <w:rsid w:val="00FE767F"/>
    <w:rsid w:val="00FE7777"/>
    <w:rsid w:val="00FE77A3"/>
    <w:rsid w:val="00FE79AC"/>
    <w:rsid w:val="00FE7B7D"/>
    <w:rsid w:val="00FE7C1C"/>
    <w:rsid w:val="00FE7C5C"/>
    <w:rsid w:val="00FE7CA3"/>
    <w:rsid w:val="00FE7D03"/>
    <w:rsid w:val="00FE7E6C"/>
    <w:rsid w:val="00FE7F14"/>
    <w:rsid w:val="00FE7F5A"/>
    <w:rsid w:val="00FF00C5"/>
    <w:rsid w:val="00FF0166"/>
    <w:rsid w:val="00FF0215"/>
    <w:rsid w:val="00FF044D"/>
    <w:rsid w:val="00FF074A"/>
    <w:rsid w:val="00FF074C"/>
    <w:rsid w:val="00FF0823"/>
    <w:rsid w:val="00FF089C"/>
    <w:rsid w:val="00FF0AA6"/>
    <w:rsid w:val="00FF0B20"/>
    <w:rsid w:val="00FF0CF1"/>
    <w:rsid w:val="00FF0FE2"/>
    <w:rsid w:val="00FF0FFE"/>
    <w:rsid w:val="00FF1179"/>
    <w:rsid w:val="00FF1180"/>
    <w:rsid w:val="00FF13CE"/>
    <w:rsid w:val="00FF163B"/>
    <w:rsid w:val="00FF1642"/>
    <w:rsid w:val="00FF1828"/>
    <w:rsid w:val="00FF1888"/>
    <w:rsid w:val="00FF18F0"/>
    <w:rsid w:val="00FF1956"/>
    <w:rsid w:val="00FF1B2E"/>
    <w:rsid w:val="00FF1BAB"/>
    <w:rsid w:val="00FF1D2D"/>
    <w:rsid w:val="00FF1E38"/>
    <w:rsid w:val="00FF1F68"/>
    <w:rsid w:val="00FF2007"/>
    <w:rsid w:val="00FF2023"/>
    <w:rsid w:val="00FF21E9"/>
    <w:rsid w:val="00FF2305"/>
    <w:rsid w:val="00FF2326"/>
    <w:rsid w:val="00FF236D"/>
    <w:rsid w:val="00FF23CE"/>
    <w:rsid w:val="00FF243B"/>
    <w:rsid w:val="00FF2483"/>
    <w:rsid w:val="00FF2499"/>
    <w:rsid w:val="00FF24F2"/>
    <w:rsid w:val="00FF251F"/>
    <w:rsid w:val="00FF26B6"/>
    <w:rsid w:val="00FF294D"/>
    <w:rsid w:val="00FF2963"/>
    <w:rsid w:val="00FF2991"/>
    <w:rsid w:val="00FF29A6"/>
    <w:rsid w:val="00FF2C27"/>
    <w:rsid w:val="00FF2C3A"/>
    <w:rsid w:val="00FF2EEB"/>
    <w:rsid w:val="00FF2EEF"/>
    <w:rsid w:val="00FF2F28"/>
    <w:rsid w:val="00FF3317"/>
    <w:rsid w:val="00FF3378"/>
    <w:rsid w:val="00FF3427"/>
    <w:rsid w:val="00FF34E3"/>
    <w:rsid w:val="00FF3641"/>
    <w:rsid w:val="00FF377B"/>
    <w:rsid w:val="00FF3862"/>
    <w:rsid w:val="00FF39F1"/>
    <w:rsid w:val="00FF3B74"/>
    <w:rsid w:val="00FF3CF4"/>
    <w:rsid w:val="00FF3E19"/>
    <w:rsid w:val="00FF3F1B"/>
    <w:rsid w:val="00FF3F1E"/>
    <w:rsid w:val="00FF4105"/>
    <w:rsid w:val="00FF4333"/>
    <w:rsid w:val="00FF4380"/>
    <w:rsid w:val="00FF43E5"/>
    <w:rsid w:val="00FF4507"/>
    <w:rsid w:val="00FF4601"/>
    <w:rsid w:val="00FF46BF"/>
    <w:rsid w:val="00FF487C"/>
    <w:rsid w:val="00FF48C9"/>
    <w:rsid w:val="00FF48CA"/>
    <w:rsid w:val="00FF4AF8"/>
    <w:rsid w:val="00FF4B5A"/>
    <w:rsid w:val="00FF4C4B"/>
    <w:rsid w:val="00FF4C61"/>
    <w:rsid w:val="00FF4DB5"/>
    <w:rsid w:val="00FF4E1E"/>
    <w:rsid w:val="00FF4EAC"/>
    <w:rsid w:val="00FF53BC"/>
    <w:rsid w:val="00FF54FA"/>
    <w:rsid w:val="00FF5530"/>
    <w:rsid w:val="00FF5546"/>
    <w:rsid w:val="00FF5630"/>
    <w:rsid w:val="00FF566D"/>
    <w:rsid w:val="00FF5789"/>
    <w:rsid w:val="00FF57C2"/>
    <w:rsid w:val="00FF5898"/>
    <w:rsid w:val="00FF5B4E"/>
    <w:rsid w:val="00FF5DFE"/>
    <w:rsid w:val="00FF5E25"/>
    <w:rsid w:val="00FF5E85"/>
    <w:rsid w:val="00FF5EDB"/>
    <w:rsid w:val="00FF5F05"/>
    <w:rsid w:val="00FF5FAE"/>
    <w:rsid w:val="00FF63AC"/>
    <w:rsid w:val="00FF65AA"/>
    <w:rsid w:val="00FF66BD"/>
    <w:rsid w:val="00FF6868"/>
    <w:rsid w:val="00FF6976"/>
    <w:rsid w:val="00FF6AB6"/>
    <w:rsid w:val="00FF6B8A"/>
    <w:rsid w:val="00FF6BDC"/>
    <w:rsid w:val="00FF6D42"/>
    <w:rsid w:val="00FF6DD4"/>
    <w:rsid w:val="00FF6E1F"/>
    <w:rsid w:val="00FF7067"/>
    <w:rsid w:val="00FF7170"/>
    <w:rsid w:val="00FF7404"/>
    <w:rsid w:val="00FF760B"/>
    <w:rsid w:val="00FF77EE"/>
    <w:rsid w:val="00FF7A15"/>
    <w:rsid w:val="00FF7A72"/>
    <w:rsid w:val="00FF7B3D"/>
    <w:rsid w:val="00FF7B60"/>
    <w:rsid w:val="00FF7C03"/>
    <w:rsid w:val="00FF7D0F"/>
    <w:rsid w:val="00FF7F26"/>
    <w:rsid w:val="0303CED9"/>
    <w:rsid w:val="070BA052"/>
    <w:rsid w:val="0A60CB9C"/>
    <w:rsid w:val="0E8E3154"/>
    <w:rsid w:val="1025ED07"/>
    <w:rsid w:val="103B53D4"/>
    <w:rsid w:val="10725E29"/>
    <w:rsid w:val="108EC005"/>
    <w:rsid w:val="11196B09"/>
    <w:rsid w:val="11E0E6B7"/>
    <w:rsid w:val="1288F138"/>
    <w:rsid w:val="15877A8D"/>
    <w:rsid w:val="1928E9CC"/>
    <w:rsid w:val="1A70381E"/>
    <w:rsid w:val="1AA667CC"/>
    <w:rsid w:val="1B491C6E"/>
    <w:rsid w:val="2229E76D"/>
    <w:rsid w:val="22FB623A"/>
    <w:rsid w:val="23313081"/>
    <w:rsid w:val="238C8C4B"/>
    <w:rsid w:val="24EEC795"/>
    <w:rsid w:val="2D3ADD7F"/>
    <w:rsid w:val="30EE2F47"/>
    <w:rsid w:val="32AF100B"/>
    <w:rsid w:val="33CE9CB5"/>
    <w:rsid w:val="344BF8D0"/>
    <w:rsid w:val="3793C22C"/>
    <w:rsid w:val="3852B824"/>
    <w:rsid w:val="39CE49AF"/>
    <w:rsid w:val="39E4F5D5"/>
    <w:rsid w:val="3A5869BD"/>
    <w:rsid w:val="3B10D0B5"/>
    <w:rsid w:val="3B366974"/>
    <w:rsid w:val="3B9742EB"/>
    <w:rsid w:val="3C56578C"/>
    <w:rsid w:val="3FF2DABB"/>
    <w:rsid w:val="42659B1E"/>
    <w:rsid w:val="45DAE31B"/>
    <w:rsid w:val="463C0695"/>
    <w:rsid w:val="474FF12F"/>
    <w:rsid w:val="4950E759"/>
    <w:rsid w:val="4987DC6E"/>
    <w:rsid w:val="4A71C7F2"/>
    <w:rsid w:val="4E73F08F"/>
    <w:rsid w:val="521570E9"/>
    <w:rsid w:val="55C87A5F"/>
    <w:rsid w:val="57C2409F"/>
    <w:rsid w:val="5854143D"/>
    <w:rsid w:val="585F42DD"/>
    <w:rsid w:val="5C3BAFF3"/>
    <w:rsid w:val="5F460ACD"/>
    <w:rsid w:val="601113B8"/>
    <w:rsid w:val="6014395F"/>
    <w:rsid w:val="6250DA4D"/>
    <w:rsid w:val="63BECD33"/>
    <w:rsid w:val="669324A5"/>
    <w:rsid w:val="670C66C5"/>
    <w:rsid w:val="67F5F821"/>
    <w:rsid w:val="6883163C"/>
    <w:rsid w:val="6945C615"/>
    <w:rsid w:val="6B0A9E7D"/>
    <w:rsid w:val="6E36E706"/>
    <w:rsid w:val="73770482"/>
    <w:rsid w:val="74A1F748"/>
    <w:rsid w:val="76CD8F1D"/>
    <w:rsid w:val="77539DAB"/>
    <w:rsid w:val="7ED0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1103019"/>
  <w15:chartTrackingRefBased/>
  <w15:docId w15:val="{C1AF3825-1B73-4DD8-97DF-EB02C6074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66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rsid w:val="00277E3C"/>
    <w:pPr>
      <w:ind w:left="851" w:hanging="284"/>
    </w:pPr>
  </w:style>
  <w:style w:type="paragraph" w:styleId="Index4">
    <w:name w:val="index 4"/>
    <w:basedOn w:val="Normal"/>
    <w:next w:val="Normal"/>
    <w:rsid w:val="00277E3C"/>
    <w:pPr>
      <w:ind w:left="1135" w:hanging="284"/>
    </w:pPr>
  </w:style>
  <w:style w:type="paragraph" w:styleId="Index6">
    <w:name w:val="index 6"/>
    <w:basedOn w:val="Normal"/>
    <w:next w:val="Normal"/>
    <w:rsid w:val="00277E3C"/>
    <w:pPr>
      <w:ind w:left="1702" w:hanging="284"/>
    </w:pPr>
  </w:style>
  <w:style w:type="paragraph" w:styleId="Index5">
    <w:name w:val="index 5"/>
    <w:basedOn w:val="Normal"/>
    <w:next w:val="Normal"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77E3C"/>
    <w:pPr>
      <w:ind w:left="851"/>
    </w:pPr>
  </w:style>
  <w:style w:type="paragraph" w:styleId="TOC5">
    <w:name w:val="toc 5"/>
    <w:basedOn w:val="Normal"/>
    <w:next w:val="Normal"/>
    <w:rsid w:val="00277E3C"/>
    <w:pPr>
      <w:ind w:left="1134"/>
    </w:pPr>
  </w:style>
  <w:style w:type="paragraph" w:styleId="TOC6">
    <w:name w:val="toc 6"/>
    <w:basedOn w:val="Normal"/>
    <w:next w:val="Normal"/>
    <w:rsid w:val="00277E3C"/>
    <w:pPr>
      <w:ind w:left="1418"/>
    </w:pPr>
  </w:style>
  <w:style w:type="paragraph" w:styleId="TOC7">
    <w:name w:val="toc 7"/>
    <w:basedOn w:val="Normal"/>
    <w:next w:val="Normal"/>
    <w:rsid w:val="00277E3C"/>
    <w:pPr>
      <w:ind w:left="1701"/>
    </w:pPr>
  </w:style>
  <w:style w:type="paragraph" w:styleId="TOC8">
    <w:name w:val="toc 8"/>
    <w:basedOn w:val="Normal"/>
    <w:next w:val="Normal"/>
    <w:rsid w:val="00277E3C"/>
    <w:pPr>
      <w:ind w:left="1985"/>
    </w:pPr>
  </w:style>
  <w:style w:type="paragraph" w:styleId="TOC9">
    <w:name w:val="toc 9"/>
    <w:basedOn w:val="Normal"/>
    <w:next w:val="Normal"/>
    <w:rsid w:val="00277E3C"/>
    <w:pPr>
      <w:ind w:left="2268"/>
    </w:pPr>
  </w:style>
  <w:style w:type="paragraph" w:styleId="TableofFigures">
    <w:name w:val="table of figures"/>
    <w:basedOn w:val="Normal"/>
    <w:next w:val="Normal"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2441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AccPolicyHeadingChar">
    <w:name w:val="Acc Policy Heading Char"/>
    <w:link w:val="AccPolicyHeading"/>
    <w:rsid w:val="00244117"/>
    <w:rPr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D15003"/>
    <w:rPr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,Heading 8 + Angsana New,Right:  -0.28..."/>
    <w:basedOn w:val="Normal"/>
    <w:uiPriority w:val="99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 w:cs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/>
      <w:b/>
      <w:bCs/>
      <w:sz w:val="30"/>
      <w:szCs w:val="30"/>
      <w:lang w:val="en-GB" w:eastAsia="th-TH"/>
    </w:rPr>
  </w:style>
  <w:style w:type="character" w:customStyle="1" w:styleId="TitleChar">
    <w:name w:val="Title Char"/>
    <w:link w:val="Title"/>
    <w:uiPriority w:val="99"/>
    <w:rsid w:val="00D15003"/>
    <w:rPr>
      <w:rFonts w:eastAsia="Times New Roman" w:hAnsi="Tms Rmn" w:cs="Tms Rmn"/>
      <w:b/>
      <w:bCs/>
      <w:kern w:val="28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eastAsia="Times New Roman" w:hAnsi="Tms Rmn"/>
      <w:b/>
      <w:bCs/>
      <w:kern w:val="28"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uiPriority w:val="99"/>
    <w:rsid w:val="00D15003"/>
    <w:rPr>
      <w:rFonts w:eastAsia="Times New Roman" w:hAnsi="Tms Rmn" w:cs="Tms Rmn"/>
      <w:i/>
      <w:iCs/>
      <w:sz w:val="24"/>
      <w:szCs w:val="28"/>
    </w:rPr>
  </w:style>
  <w:style w:type="paragraph" w:styleId="Subtitle">
    <w:name w:val="Subtitle"/>
    <w:basedOn w:val="Normal"/>
    <w:link w:val="Sub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eastAsia="Times New Roman" w:hAnsi="Tms Rmn"/>
      <w:i/>
      <w:iCs/>
      <w:sz w:val="24"/>
      <w:szCs w:val="28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D15003"/>
    <w:rPr>
      <w:rFonts w:ascii="Arial" w:eastAsia="Times New Roman" w:hAnsi="Arial"/>
      <w:sz w:val="16"/>
      <w:szCs w:val="18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eastAsia="Times New Roman"/>
      <w:sz w:val="16"/>
      <w:lang w:val="en-GB" w:eastAsia="x-none" w:bidi="ar-SA"/>
    </w:rPr>
  </w:style>
  <w:style w:type="character" w:customStyle="1" w:styleId="HTMLPreformattedChar">
    <w:name w:val="HTML Preformatted Char"/>
    <w:link w:val="HTMLPreformatted"/>
    <w:uiPriority w:val="99"/>
    <w:rsid w:val="00D15003"/>
    <w:rPr>
      <w:rFonts w:ascii="Tahoma" w:eastAsia="Times New Roman" w:hAnsi="Tahoma" w:cs="Tahoma"/>
    </w:rPr>
  </w:style>
  <w:style w:type="paragraph" w:styleId="HTMLPreformatted">
    <w:name w:val="HTML Preformatted"/>
    <w:basedOn w:val="Normal"/>
    <w:link w:val="HTMLPreformatted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Times New Roman" w:hAnsi="Tahoma"/>
      <w:sz w:val="20"/>
      <w:szCs w:val="20"/>
      <w:lang w:val="x-none" w:eastAsia="x-none"/>
    </w:rPr>
  </w:style>
  <w:style w:type="paragraph" w:customStyle="1" w:styleId="AccountingPolicy">
    <w:name w:val="Accounting Policy"/>
    <w:basedOn w:val="Normal"/>
    <w:link w:val="AccountingPolicyChar1"/>
    <w:rsid w:val="00D1500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1500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FooterChar1">
    <w:name w:val="Footer Char1"/>
    <w:uiPriority w:val="99"/>
    <w:rsid w:val="00D15003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1500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1Char1">
    <w:name w:val="Heading 1 Char1"/>
    <w:uiPriority w:val="99"/>
    <w:locked/>
    <w:rsid w:val="00EB2DD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styleId="List">
    <w:name w:val="List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2">
    <w:name w:val="List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4">
    <w:name w:val="Body Text 4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character" w:customStyle="1" w:styleId="CharChar22">
    <w:name w:val="Char Char22"/>
    <w:locked/>
    <w:rsid w:val="00EB2DD5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customStyle="1" w:styleId="KNormal">
    <w:name w:val="KNormal"/>
    <w:uiPriority w:val="99"/>
    <w:rsid w:val="00EB2DD5"/>
    <w:pPr>
      <w:spacing w:before="120" w:after="120"/>
    </w:pPr>
    <w:rPr>
      <w:rFonts w:ascii="Arial" w:eastAsia="Times New Roman" w:hAnsi="Arial" w:cs="Times New Roman"/>
      <w:lang w:bidi="ar-SA"/>
    </w:rPr>
  </w:style>
  <w:style w:type="character" w:styleId="Emphasis">
    <w:name w:val="Emphasis"/>
    <w:uiPriority w:val="20"/>
    <w:qFormat/>
    <w:rsid w:val="00EB2DD5"/>
    <w:rPr>
      <w:rFonts w:cs="Times New Roman"/>
      <w:color w:val="auto"/>
    </w:rPr>
  </w:style>
  <w:style w:type="character" w:customStyle="1" w:styleId="st1">
    <w:name w:val="st1"/>
    <w:rsid w:val="00EB2DD5"/>
    <w:rPr>
      <w:rFonts w:cs="Times New Roman"/>
    </w:rPr>
  </w:style>
  <w:style w:type="character" w:customStyle="1" w:styleId="Heading8Char1">
    <w:name w:val="Heading 8 Char1"/>
    <w:rsid w:val="00EB2DD5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4Char1">
    <w:name w:val="Heading 4 Char1"/>
    <w:rsid w:val="00EB2D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B2DD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B2DD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B2DD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B2DD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EB2DD5"/>
  </w:style>
  <w:style w:type="character" w:customStyle="1" w:styleId="alt-edited1">
    <w:name w:val="alt-edited1"/>
    <w:rsid w:val="00EB2DD5"/>
    <w:rPr>
      <w:color w:val="4D90F0"/>
    </w:rPr>
  </w:style>
  <w:style w:type="paragraph" w:styleId="NoSpacing">
    <w:name w:val="No Spacing"/>
    <w:uiPriority w:val="1"/>
    <w:qFormat/>
    <w:rsid w:val="00EB2D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EB2DD5"/>
    <w:pPr>
      <w:spacing w:line="151" w:lineRule="atLeast"/>
    </w:pPr>
    <w:rPr>
      <w:rFonts w:ascii="Tesco" w:eastAsia="Times New Roman" w:hAnsi="Tesco" w:cs="Angsana New"/>
      <w:color w:val="auto"/>
    </w:rPr>
  </w:style>
  <w:style w:type="table" w:customStyle="1" w:styleId="TableGridLight2">
    <w:name w:val="Table Grid Light2"/>
    <w:basedOn w:val="TableNormal"/>
    <w:uiPriority w:val="40"/>
    <w:rsid w:val="003E584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5666D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rmalWeb">
    <w:name w:val="Normal (Web)"/>
    <w:basedOn w:val="Normal"/>
    <w:uiPriority w:val="99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Batang" w:hAnsi="Times New Roman" w:cs="Times New Roman"/>
      <w:sz w:val="24"/>
      <w:szCs w:val="24"/>
      <w:lang w:eastAsia="ko-KR" w:bidi="ar-SA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CharChar221">
    <w:name w:val="Char Char221"/>
    <w:rsid w:val="0063373F"/>
    <w:rPr>
      <w:b/>
      <w:bCs/>
      <w:i/>
      <w:iCs/>
      <w:sz w:val="24"/>
      <w:szCs w:val="24"/>
      <w:lang w:val="en-GB" w:eastAsia="en-US" w:bidi="th-TH"/>
    </w:rPr>
  </w:style>
  <w:style w:type="paragraph" w:customStyle="1" w:styleId="a7">
    <w:name w:val="รายงาน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Cordia New" w:hAnsi="Times New Roman" w:cs="Cordia New"/>
      <w:b/>
      <w:bCs/>
      <w:sz w:val="22"/>
      <w:szCs w:val="30"/>
    </w:rPr>
  </w:style>
  <w:style w:type="paragraph" w:customStyle="1" w:styleId="NormalIndent2">
    <w:name w:val="Normal Indent2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5">
    <w:name w:val="Char Char25"/>
    <w:rsid w:val="0063373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6337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umbernegative">
    <w:name w:val="number negative"/>
    <w:basedOn w:val="Normal"/>
    <w:rsid w:val="006B69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eastAsia="Times New Roman" w:hAnsi="Angsana New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5D38B0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DC79C1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เนื้อเรื่อง"/>
    <w:basedOn w:val="Normal"/>
    <w:uiPriority w:val="99"/>
    <w:rsid w:val="001C7D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character" w:styleId="Hyperlink">
    <w:name w:val="Hyperlink"/>
    <w:basedOn w:val="DefaultParagraphFont"/>
    <w:uiPriority w:val="99"/>
    <w:semiHidden/>
    <w:unhideWhenUsed/>
    <w:rsid w:val="0095307F"/>
    <w:rPr>
      <w:color w:val="0000FF"/>
      <w:u w:val="single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466AF6"/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D47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FSBlank">
    <w:name w:val="FS_Blank"/>
    <w:basedOn w:val="Normal"/>
    <w:link w:val="FSBlankChar"/>
    <w:qFormat/>
    <w:rsid w:val="00A85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A8593F"/>
    <w:rPr>
      <w:rFonts w:ascii="Angsana New" w:eastAsia="MS Mincho" w:hAnsi="Angsana New"/>
    </w:rPr>
  </w:style>
  <w:style w:type="character" w:customStyle="1" w:styleId="ui-provider">
    <w:name w:val="ui-provider"/>
    <w:basedOn w:val="DefaultParagraphFont"/>
    <w:rsid w:val="00B74D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96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17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3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4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8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1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92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2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2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97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4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23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5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576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170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890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6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F711F86-9141-493C-AFE3-DD05E9A19853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354A10-AA00-4CCC-B273-372136F8B4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005A9E-CAF8-4017-94AF-EABC4C4E40E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682AB2-7118-489C-A70E-53C78744D57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ACFCD5C6-8570-4886-A3EB-D2A0BD0E8FB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9052</TotalTime>
  <Pages>3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2121</CharactersWithSpaces>
  <SharedDoc>false</SharedDoc>
  <HLinks>
    <vt:vector size="6" baseType="variant">
      <vt:variant>
        <vt:i4>2949161</vt:i4>
      </vt:variant>
      <vt:variant>
        <vt:i4>0</vt:i4>
      </vt:variant>
      <vt:variant>
        <vt:i4>0</vt:i4>
      </vt:variant>
      <vt:variant>
        <vt:i4>5</vt:i4>
      </vt:variant>
      <vt:variant>
        <vt:lpwstr>javascript:showCompanyProfile('0105514000965','1')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Kornsiri, Chongaksorn</cp:lastModifiedBy>
  <cp:revision>1175</cp:revision>
  <cp:lastPrinted>2026-08-03T08:35:00Z</cp:lastPrinted>
  <dcterms:created xsi:type="dcterms:W3CDTF">2025-01-31T06:59:00Z</dcterms:created>
  <dcterms:modified xsi:type="dcterms:W3CDTF">2026-08-04T03:20:00Z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1291498937</vt:i4>
  </property>
  <property fmtid="{D5CDD505-2E9C-101B-9397-08002B2CF9AE}" pid="3" name="GrammarlyDocumentId">
    <vt:lpwstr>2fe5535927c24ec3ae798eb3c4614434d1ec65acdbc700c658199fd6dfa8931e</vt:lpwstr>
  </property>
  <property fmtid="{D5CDD505-2E9C-101B-9397-08002B2CF9AE}" pid="4" name="ContentTypeId">
    <vt:lpwstr>0x010100FC3C573FF70E394A86433F5E112C33AA</vt:lpwstr>
  </property>
</Properties>
</file>