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05BEF5BA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0A74E9" w:rsidRPr="006375B5" w14:paraId="43C11FC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2DE998" w14:textId="77777777" w:rsidR="000A74E9" w:rsidRPr="006375B5" w:rsidRDefault="000A74E9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757BD" w14:textId="77777777" w:rsidR="000A74E9" w:rsidRPr="006375B5" w:rsidRDefault="000A74E9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9DE0AE" w14:textId="40269387" w:rsidR="000A74E9" w:rsidRPr="006375B5" w:rsidRDefault="000A74E9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A74E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A74EF" w:rsidRPr="006375B5" w14:paraId="609DC62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0AD5E08" w14:textId="77777777" w:rsidR="009A74EF" w:rsidRPr="006375B5" w:rsidRDefault="009A74EF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D2796" w14:textId="77777777" w:rsidR="009A74EF" w:rsidRPr="006375B5" w:rsidRDefault="009A74E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BE44E54" w14:textId="07077175" w:rsidR="009A74EF" w:rsidRPr="00D120CE" w:rsidRDefault="009A74EF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61584" w:rsidRPr="006375B5" w14:paraId="69ACF2B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CE8EB9E" w14:textId="77777777" w:rsidR="00261584" w:rsidRPr="006375B5" w:rsidRDefault="0026158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400D6" w14:textId="77777777" w:rsidR="00261584" w:rsidRPr="006375B5" w:rsidRDefault="0026158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4C0F612" w14:textId="79ADCF4E" w:rsidR="00261584" w:rsidRPr="006375B5" w:rsidRDefault="0026158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E7262A" w:rsidRPr="006375B5" w14:paraId="1B454427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66A6A6A" w14:textId="77777777" w:rsidR="00E7262A" w:rsidRPr="006375B5" w:rsidRDefault="00E7262A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15AD1" w14:textId="77777777" w:rsidR="00E7262A" w:rsidRPr="006375B5" w:rsidRDefault="00E7262A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C85FCEF" w14:textId="404236F2" w:rsidR="00E7262A" w:rsidRPr="00193F62" w:rsidRDefault="00E7262A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262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0AEFA4B8" w:rsidR="001E5345" w:rsidRPr="006375B5" w:rsidRDefault="006560C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93F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2428B" w:rsidRPr="006375B5" w14:paraId="6C70C54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7B03365" w14:textId="77777777" w:rsidR="00D2428B" w:rsidRPr="006375B5" w:rsidRDefault="00D2428B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0573F" w14:textId="77777777" w:rsidR="00D2428B" w:rsidRPr="006375B5" w:rsidRDefault="00D2428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10FF682" w14:textId="585371BD" w:rsidR="00D2428B" w:rsidRPr="00193F62" w:rsidRDefault="00D2428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428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F9BA6E" w14:textId="7985E5A6" w:rsidR="00C8500E" w:rsidRPr="00093AA2" w:rsidRDefault="00A46F43" w:rsidP="004C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DE55BA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DE55BA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DE55BA">
        <w:rPr>
          <w:rFonts w:ascii="Angsana New" w:hAnsi="Angsana New"/>
          <w:sz w:val="30"/>
          <w:szCs w:val="30"/>
          <w:cs/>
        </w:rPr>
        <w:t xml:space="preserve"> </w:t>
      </w:r>
      <w:r w:rsidR="00B176BF">
        <w:rPr>
          <w:rFonts w:ascii="Angsana New" w:hAnsi="Angsana New"/>
          <w:sz w:val="30"/>
          <w:szCs w:val="30"/>
        </w:rPr>
        <w:t>6</w:t>
      </w:r>
      <w:r w:rsidR="005910CD">
        <w:rPr>
          <w:rFonts w:ascii="Angsana New" w:hAnsi="Angsana New"/>
          <w:sz w:val="30"/>
          <w:szCs w:val="30"/>
        </w:rPr>
        <w:t xml:space="preserve"> </w:t>
      </w:r>
      <w:r w:rsidR="003F481B" w:rsidRPr="0057684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9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A40C6A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0405CA9E" w:rsidR="00CF25D2" w:rsidRPr="00CD1F48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D1F4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</w:t>
      </w:r>
      <w:r w:rsidR="00C83A44" w:rsidRPr="00CD1F48">
        <w:rPr>
          <w:rFonts w:ascii="Angsana New" w:hAnsi="Angsana New" w:hint="cs"/>
          <w:sz w:val="30"/>
          <w:szCs w:val="30"/>
          <w:cs/>
        </w:rPr>
        <w:t>น</w:t>
      </w:r>
      <w:r w:rsidRPr="00CD1F48">
        <w:rPr>
          <w:rFonts w:ascii="Angsana New" w:hAnsi="Angsana New" w:hint="cs"/>
          <w:sz w:val="30"/>
          <w:szCs w:val="30"/>
          <w:cs/>
        </w:rPr>
        <w:t>ประจำปีและจัดทำ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6560C3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6560C3">
        <w:rPr>
          <w:rFonts w:ascii="Angsana New" w:hAnsi="Angsana New"/>
          <w:spacing w:val="-2"/>
          <w:sz w:val="30"/>
          <w:szCs w:val="30"/>
        </w:rPr>
        <w:t>34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เรื่อง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0A7AE4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A7A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A7AE4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D1F48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="007037FE" w:rsidRPr="00CD1F48">
        <w:rPr>
          <w:rFonts w:ascii="Angsana New" w:hAnsi="Angsana New"/>
          <w:sz w:val="30"/>
          <w:szCs w:val="30"/>
        </w:rPr>
        <w:t>30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กันยายน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="007037FE" w:rsidRPr="00CD1F48">
        <w:rPr>
          <w:rFonts w:ascii="Angsana New" w:hAnsi="Angsana New"/>
          <w:sz w:val="30"/>
          <w:szCs w:val="30"/>
        </w:rPr>
        <w:t>256</w:t>
      </w:r>
      <w:r w:rsidR="00DF30DC" w:rsidRPr="00CD1F48">
        <w:rPr>
          <w:rFonts w:ascii="Angsana New" w:hAnsi="Angsana New"/>
          <w:sz w:val="30"/>
          <w:szCs w:val="30"/>
        </w:rPr>
        <w:t>8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2A04AFF3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0A7AE4">
        <w:rPr>
          <w:rFonts w:ascii="Angsana New" w:hAnsi="Angsana New" w:hint="cs"/>
          <w:sz w:val="30"/>
          <w:szCs w:val="30"/>
          <w:cs/>
        </w:rPr>
        <w:t>ที่</w:t>
      </w:r>
      <w:r w:rsidRPr="00CF25D2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8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8E496C3" w14:textId="4B5DA41B" w:rsidR="005B4060" w:rsidRPr="006375B5" w:rsidRDefault="005B4060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2050164B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</w:t>
      </w:r>
      <w:r w:rsidR="002911C6">
        <w:rPr>
          <w:rFonts w:ascii="Angsana New" w:hAnsi="Angsana New" w:hint="cs"/>
          <w:b/>
          <w:sz w:val="30"/>
          <w:szCs w:val="30"/>
          <w:cs/>
        </w:rPr>
        <w:t>ย่อย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911C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2911C6">
        <w:rPr>
          <w:rFonts w:ascii="Angsana New" w:hAnsi="Angsana New" w:hint="cs"/>
          <w:b/>
          <w:sz w:val="30"/>
          <w:szCs w:val="30"/>
          <w:cs/>
        </w:rPr>
        <w:t>การร่วมค้าที่มีการเปลี่ยนแปลงอย่างมีสาระสำคัญ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>ได้เปิดเผย</w:t>
      </w:r>
      <w:r w:rsidR="002911C6"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ในหมายเหตุข้อ </w:t>
      </w:r>
      <w:r w:rsidR="002D5CCB">
        <w:rPr>
          <w:rFonts w:ascii="Angsana New" w:hAnsi="Angsana New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2D5CCB">
        <w:rPr>
          <w:rFonts w:ascii="Angsana New" w:hAnsi="Angsana New"/>
          <w:bCs/>
          <w:sz w:val="30"/>
          <w:szCs w:val="30"/>
        </w:rPr>
        <w:t>6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911C6">
        <w:rPr>
          <w:rFonts w:ascii="Angsana New" w:hAnsi="Angsana New" w:hint="cs"/>
          <w:b/>
          <w:sz w:val="30"/>
          <w:szCs w:val="30"/>
          <w:cs/>
        </w:rPr>
        <w:t>บุคคลหรือ</w:t>
      </w:r>
      <w:r>
        <w:rPr>
          <w:rFonts w:ascii="Angsana New" w:hAnsi="Angsana New" w:hint="cs"/>
          <w:b/>
          <w:sz w:val="30"/>
          <w:szCs w:val="30"/>
          <w:cs/>
        </w:rPr>
        <w:t>กิจกา</w:t>
      </w:r>
      <w:r w:rsidR="002911C6">
        <w:rPr>
          <w:rFonts w:ascii="Angsana New" w:hAnsi="Angsana New" w:hint="cs"/>
          <w:b/>
          <w:sz w:val="30"/>
          <w:szCs w:val="30"/>
          <w:cs/>
        </w:rPr>
        <w:t>ร</w:t>
      </w:r>
      <w:r>
        <w:rPr>
          <w:rFonts w:ascii="Angsana New" w:hAnsi="Angsana New" w:hint="cs"/>
          <w:b/>
          <w:sz w:val="30"/>
          <w:szCs w:val="30"/>
          <w:cs/>
        </w:rPr>
        <w:t>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33AB6FC1" w14:textId="77777777" w:rsidR="00572A60" w:rsidRDefault="00572A60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3F481B" w:rsidRPr="009E2F97" w14:paraId="311E38AE" w14:textId="77777777" w:rsidTr="00DF4608">
        <w:trPr>
          <w:tblHeader/>
        </w:trPr>
        <w:tc>
          <w:tcPr>
            <w:tcW w:w="4065" w:type="dxa"/>
          </w:tcPr>
          <w:p w14:paraId="1FB479B4" w14:textId="77777777" w:rsidR="003F481B" w:rsidRPr="00F826E8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14:paraId="69ADC0CF" w14:textId="77777777" w:rsidR="003F481B" w:rsidRPr="009E2F97" w:rsidRDefault="003F481B" w:rsidP="00DF460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49CABDE9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01E45F07" w14:textId="77777777" w:rsidR="003F481B" w:rsidRPr="009E2F97" w:rsidRDefault="003F481B" w:rsidP="00DF460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81B" w:rsidRPr="009E2F97" w14:paraId="0C6CFC7E" w14:textId="77777777" w:rsidTr="00DF4608">
        <w:trPr>
          <w:tblHeader/>
        </w:trPr>
        <w:tc>
          <w:tcPr>
            <w:tcW w:w="4065" w:type="dxa"/>
          </w:tcPr>
          <w:p w14:paraId="6F713A56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  <w:r w:rsidRPr="00A87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87E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49267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A87E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A87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5" w:type="dxa"/>
          </w:tcPr>
          <w:p w14:paraId="65D7DEE4" w14:textId="4CA3244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69" w:type="dxa"/>
          </w:tcPr>
          <w:p w14:paraId="258EAF2A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DE2AC08" w14:textId="7285BD03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2BEE9D94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C1FF52D" w14:textId="45C0A702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10DCB50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93DA197" w14:textId="61D595EC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3F481B" w:rsidRPr="009E2F97" w14:paraId="089B2F0F" w14:textId="77777777" w:rsidTr="00DF4608">
        <w:trPr>
          <w:trHeight w:val="362"/>
          <w:tblHeader/>
        </w:trPr>
        <w:tc>
          <w:tcPr>
            <w:tcW w:w="4065" w:type="dxa"/>
          </w:tcPr>
          <w:p w14:paraId="4C1F310F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</w:tcPr>
          <w:p w14:paraId="63A9EAA2" w14:textId="77777777" w:rsidR="003F481B" w:rsidRPr="009E2F97" w:rsidRDefault="003F481B" w:rsidP="00DF460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F481B" w:rsidRPr="009E2F97" w14:paraId="630CDB32" w14:textId="77777777" w:rsidTr="00DF4608">
        <w:tc>
          <w:tcPr>
            <w:tcW w:w="4065" w:type="dxa"/>
          </w:tcPr>
          <w:p w14:paraId="4468FCA2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</w:tcPr>
          <w:p w14:paraId="0AB0B6CF" w14:textId="77777777" w:rsidR="003F481B" w:rsidRPr="009E2F97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861E284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3BA817" w14:textId="77777777" w:rsidR="003F481B" w:rsidRPr="009E2F97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</w:tcPr>
          <w:p w14:paraId="71AC2E6E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57E1503" w14:textId="77777777" w:rsidR="003F481B" w:rsidRPr="009E2F97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91964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F4FCA32" w14:textId="77777777" w:rsidR="003F481B" w:rsidRPr="009E2F97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F481B" w:rsidRPr="009E2F97" w14:paraId="7CF752F1" w14:textId="77777777" w:rsidTr="00DF4608">
        <w:tc>
          <w:tcPr>
            <w:tcW w:w="4065" w:type="dxa"/>
          </w:tcPr>
          <w:p w14:paraId="7F41FC47" w14:textId="77777777" w:rsidR="003F481B" w:rsidRPr="009E2F97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21783E4F" w14:textId="552DEB5C" w:rsidR="003F481B" w:rsidRPr="009E2F97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9" w:type="dxa"/>
          </w:tcPr>
          <w:p w14:paraId="1CFB22C2" w14:textId="77777777" w:rsidR="003F481B" w:rsidRPr="009E2F97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9713FF2" w14:textId="19A239BE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48" w:type="dxa"/>
          </w:tcPr>
          <w:p w14:paraId="38AF0E17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2EBC66C4" w14:textId="0049AF50" w:rsidR="003F481B" w:rsidRPr="002A471A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0CBF41F3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051CB77" w14:textId="3B789886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3F481B" w:rsidRPr="009E2F97" w14:paraId="386176BC" w14:textId="77777777" w:rsidTr="00DF4608">
        <w:tc>
          <w:tcPr>
            <w:tcW w:w="4065" w:type="dxa"/>
          </w:tcPr>
          <w:p w14:paraId="3735E907" w14:textId="77777777" w:rsidR="003F481B" w:rsidRPr="009E2F97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2A398697" w14:textId="5DAAFDEA" w:rsidR="003F481B" w:rsidRPr="009E2F97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</w:tcPr>
          <w:p w14:paraId="7BED088C" w14:textId="77777777" w:rsidR="003F481B" w:rsidRPr="009E2F97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6DDDD1" w14:textId="038C0098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48" w:type="dxa"/>
          </w:tcPr>
          <w:p w14:paraId="44E3779D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5708FF5" w14:textId="340594E5" w:rsidR="003F481B" w:rsidRPr="002A471A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2A4FA69C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CB78B22" w14:textId="78F9C904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3F481B" w:rsidRPr="009E2F97" w14:paraId="079236AD" w14:textId="77777777" w:rsidTr="00DF4608">
        <w:tc>
          <w:tcPr>
            <w:tcW w:w="4065" w:type="dxa"/>
          </w:tcPr>
          <w:p w14:paraId="0E14ECE8" w14:textId="77777777" w:rsidR="003F481B" w:rsidRPr="00EB64BF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3D13541" w14:textId="77777777" w:rsidR="003F481B" w:rsidRPr="00EB64BF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1BF4E890" w14:textId="77777777" w:rsidR="003F481B" w:rsidRPr="00EB64BF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14:paraId="1D8AB003" w14:textId="77777777" w:rsidR="003F481B" w:rsidRPr="00EB64BF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48" w:type="dxa"/>
          </w:tcPr>
          <w:p w14:paraId="6C8F1271" w14:textId="77777777" w:rsidR="003F481B" w:rsidRPr="00EB64BF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14:paraId="47C37176" w14:textId="77777777" w:rsidR="003F481B" w:rsidRPr="00EB64BF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2FE491D0" w14:textId="77777777" w:rsidR="003F481B" w:rsidRPr="00EB64BF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14:paraId="6EBA9926" w14:textId="77777777" w:rsidR="003F481B" w:rsidRPr="00EB64BF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3F481B" w:rsidRPr="009E2F97" w14:paraId="7BE042E1" w14:textId="77777777" w:rsidTr="00DF4608">
        <w:tc>
          <w:tcPr>
            <w:tcW w:w="4065" w:type="dxa"/>
          </w:tcPr>
          <w:p w14:paraId="0F4845AB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</w:tcPr>
          <w:p w14:paraId="62A57B26" w14:textId="77777777" w:rsidR="003F481B" w:rsidRPr="009E2F97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1724C55" w14:textId="77777777" w:rsidR="003F481B" w:rsidRPr="009E2F97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8E6FF18" w14:textId="77777777" w:rsidR="003F481B" w:rsidRPr="002A471A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</w:tcPr>
          <w:p w14:paraId="70D5079F" w14:textId="77777777" w:rsidR="003F481B" w:rsidRPr="002A471A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792442E" w14:textId="77777777" w:rsidR="003F481B" w:rsidRPr="002A471A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E59AE" w14:textId="77777777" w:rsidR="003F481B" w:rsidRPr="002A471A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5D307D5" w14:textId="77777777" w:rsidR="003F481B" w:rsidRPr="002A471A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F481B" w:rsidRPr="009E2F97" w14:paraId="5A6F9776" w14:textId="77777777" w:rsidTr="00DF4608">
        <w:tc>
          <w:tcPr>
            <w:tcW w:w="4065" w:type="dxa"/>
          </w:tcPr>
          <w:p w14:paraId="6572A87F" w14:textId="77777777" w:rsidR="003F481B" w:rsidRPr="009E2F97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7AB70C97" w14:textId="462FAFB9" w:rsidR="003F481B" w:rsidRPr="009E2F97" w:rsidRDefault="00847121" w:rsidP="003F481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B6AF1BE" w14:textId="77777777" w:rsidR="003F481B" w:rsidRPr="009E2F97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C8EDA7" w14:textId="77777777" w:rsidR="003F481B" w:rsidRPr="002A471A" w:rsidRDefault="003F481B" w:rsidP="003F481B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751DB2A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0A519647" w14:textId="3BCF1645" w:rsidR="003F481B" w:rsidRPr="005D53D8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0D63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6FEE839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C1FC905" w14:textId="73AA0ED0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353</w:t>
            </w:r>
          </w:p>
        </w:tc>
      </w:tr>
      <w:tr w:rsidR="003F481B" w:rsidRPr="009E2F97" w14:paraId="619DDF11" w14:textId="77777777" w:rsidTr="00DF4608">
        <w:tc>
          <w:tcPr>
            <w:tcW w:w="4065" w:type="dxa"/>
          </w:tcPr>
          <w:p w14:paraId="0612711F" w14:textId="77777777" w:rsidR="003F481B" w:rsidRPr="00FF619E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61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</w:tcPr>
          <w:p w14:paraId="0C8A7148" w14:textId="2E7514AA" w:rsidR="003F481B" w:rsidRPr="00FF619E" w:rsidRDefault="00847121" w:rsidP="003F481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628816B" w14:textId="77777777" w:rsidR="003F481B" w:rsidRPr="00FF619E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F9AA6E" w14:textId="77777777" w:rsidR="003F481B" w:rsidRPr="002A471A" w:rsidRDefault="003F481B" w:rsidP="003F481B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670C1F84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721F7D3" w14:textId="717827D4" w:rsidR="003F481B" w:rsidRPr="002A471A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70" w:type="dxa"/>
          </w:tcPr>
          <w:p w14:paraId="4D2D3092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9AD1F7D" w14:textId="560E5DFC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321</w:t>
            </w:r>
          </w:p>
        </w:tc>
      </w:tr>
      <w:tr w:rsidR="003F481B" w:rsidRPr="009E2F97" w14:paraId="563A4F1D" w14:textId="77777777" w:rsidTr="00DF4608">
        <w:tc>
          <w:tcPr>
            <w:tcW w:w="4065" w:type="dxa"/>
          </w:tcPr>
          <w:p w14:paraId="00837528" w14:textId="77777777" w:rsidR="003F481B" w:rsidRPr="00923B0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4E323B2C" w14:textId="5CA68A09" w:rsidR="003F481B" w:rsidRPr="00923B0A" w:rsidRDefault="00847121" w:rsidP="003F481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814F74D" w14:textId="77777777" w:rsidR="003F481B" w:rsidRPr="00923B0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6034FD" w14:textId="77777777" w:rsidR="003F481B" w:rsidRPr="002A471A" w:rsidRDefault="003F481B" w:rsidP="003F481B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0DDBD08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75A99DB1" w14:textId="0A50A390" w:rsidR="003F481B" w:rsidRPr="002A471A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07137B93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1787C04" w14:textId="118E352E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518</w:t>
            </w:r>
          </w:p>
        </w:tc>
      </w:tr>
      <w:tr w:rsidR="003F481B" w:rsidRPr="009E2F97" w14:paraId="4B78D99D" w14:textId="77777777" w:rsidTr="00DF4608">
        <w:tc>
          <w:tcPr>
            <w:tcW w:w="4065" w:type="dxa"/>
          </w:tcPr>
          <w:p w14:paraId="15F9E514" w14:textId="77777777" w:rsidR="003F481B" w:rsidRPr="00923B0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2ED5E611" w14:textId="7C0A51A9" w:rsidR="003F481B" w:rsidRDefault="00847121" w:rsidP="003F481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EE7DDAF" w14:textId="77777777" w:rsidR="003F481B" w:rsidRPr="00923B0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03075AB" w14:textId="77777777" w:rsidR="003F481B" w:rsidRDefault="003F481B" w:rsidP="003F481B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E1ED498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FCEC341" w14:textId="4B34BB08" w:rsidR="003F481B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A257C64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B21D1C2" w14:textId="2AB044CC" w:rsidR="003F481B" w:rsidRPr="007037FE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</w:tr>
      <w:tr w:rsidR="003F481B" w:rsidRPr="009E2F97" w14:paraId="2FE77B49" w14:textId="77777777" w:rsidTr="00DF4608">
        <w:tc>
          <w:tcPr>
            <w:tcW w:w="4065" w:type="dxa"/>
          </w:tcPr>
          <w:p w14:paraId="76414994" w14:textId="77777777" w:rsidR="003F481B" w:rsidRPr="00923B0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41B0A209" w14:textId="32EBAACB" w:rsidR="003F481B" w:rsidRPr="00923B0A" w:rsidRDefault="00847121" w:rsidP="003F481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0450312" w14:textId="77777777" w:rsidR="003F481B" w:rsidRPr="00923B0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938E2C" w14:textId="77777777" w:rsidR="003F481B" w:rsidRPr="002A471A" w:rsidRDefault="003F481B" w:rsidP="003F481B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1C21682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1DE661FB" w14:textId="40F801AA" w:rsidR="003F481B" w:rsidRPr="002A471A" w:rsidRDefault="007D6F3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2A498B1D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26AA276" w14:textId="4C8EDCBA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3F481B" w:rsidRPr="009E2F97" w14:paraId="6DB90548" w14:textId="77777777" w:rsidTr="00DF4608">
        <w:tc>
          <w:tcPr>
            <w:tcW w:w="4065" w:type="dxa"/>
          </w:tcPr>
          <w:p w14:paraId="5E716101" w14:textId="77777777" w:rsidR="003F481B" w:rsidRPr="0004708D" w:rsidRDefault="003F481B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EA35A20" w14:textId="77777777" w:rsidR="003F481B" w:rsidRPr="0004708D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1BC553A5" w14:textId="77777777" w:rsidR="003F481B" w:rsidRPr="0004708D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14:paraId="7C26A87F" w14:textId="77777777" w:rsidR="003F481B" w:rsidRPr="0004708D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721AFBE2" w14:textId="77777777" w:rsidR="003F481B" w:rsidRPr="0004708D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14:paraId="103DEEBD" w14:textId="77777777" w:rsidR="003F481B" w:rsidRPr="0004708D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2FC6FD9" w14:textId="77777777" w:rsidR="003F481B" w:rsidRPr="0004708D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14:paraId="195BB199" w14:textId="77777777" w:rsidR="003F481B" w:rsidRPr="0004708D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F481B" w:rsidRPr="009E2F97" w14:paraId="49938254" w14:textId="77777777" w:rsidTr="00DF4608">
        <w:tc>
          <w:tcPr>
            <w:tcW w:w="4065" w:type="dxa"/>
          </w:tcPr>
          <w:p w14:paraId="6E0C9F07" w14:textId="77777777" w:rsidR="003F481B" w:rsidRPr="00923B0A" w:rsidRDefault="003F481B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</w:tcPr>
          <w:p w14:paraId="753DC3C1" w14:textId="77777777" w:rsidR="003F481B" w:rsidRPr="00923B0A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5D8BB8D3" w14:textId="77777777" w:rsidR="003F481B" w:rsidRPr="00923B0A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3E5E47" w14:textId="77777777" w:rsidR="003F481B" w:rsidRPr="002A471A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7B3ABA5" w14:textId="77777777" w:rsidR="003F481B" w:rsidRPr="002A471A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42CCE1B0" w14:textId="77777777" w:rsidR="003F481B" w:rsidRPr="002A471A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FAE372" w14:textId="77777777" w:rsidR="003F481B" w:rsidRPr="002A471A" w:rsidRDefault="003F481B" w:rsidP="00DF4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BF46354" w14:textId="77777777" w:rsidR="003F481B" w:rsidRPr="002A471A" w:rsidRDefault="003F481B" w:rsidP="00DF46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F481B" w:rsidRPr="009E2F97" w14:paraId="4C4EFFAA" w14:textId="77777777" w:rsidTr="00DF4608">
        <w:tc>
          <w:tcPr>
            <w:tcW w:w="4065" w:type="dxa"/>
          </w:tcPr>
          <w:p w14:paraId="3AFBB12C" w14:textId="0A6271CE" w:rsidR="003F481B" w:rsidRPr="00923B0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="00FB517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64C8CAF6" w14:textId="55F67BAE" w:rsidR="003F481B" w:rsidRPr="008040AB" w:rsidRDefault="00AB57CE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69" w:type="dxa"/>
          </w:tcPr>
          <w:p w14:paraId="061F2161" w14:textId="77777777" w:rsidR="003F481B" w:rsidRPr="00923B0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35029D4" w14:textId="35E0DB3A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48" w:type="dxa"/>
          </w:tcPr>
          <w:p w14:paraId="65618E91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AA747E2" w14:textId="07D1C60B" w:rsidR="003F481B" w:rsidRPr="002A471A" w:rsidRDefault="00DF19A5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2E7DA8EE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5C687A8" w14:textId="1F3354ED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3F481B" w:rsidRPr="009E2F97" w14:paraId="2C885F0A" w14:textId="77777777" w:rsidTr="00DF4608">
        <w:tc>
          <w:tcPr>
            <w:tcW w:w="4065" w:type="dxa"/>
          </w:tcPr>
          <w:p w14:paraId="0DB2E91D" w14:textId="77777777" w:rsidR="003F481B" w:rsidRPr="00923B0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23A5B489" w14:textId="45D04D31" w:rsidR="003F481B" w:rsidRPr="008040AB" w:rsidRDefault="00AB57CE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69" w:type="dxa"/>
          </w:tcPr>
          <w:p w14:paraId="270BABAF" w14:textId="77777777" w:rsidR="003F481B" w:rsidRPr="00923B0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5C63018" w14:textId="5801D998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48" w:type="dxa"/>
          </w:tcPr>
          <w:p w14:paraId="1F2FC231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0639917E" w14:textId="4FF1B3B5" w:rsidR="003F481B" w:rsidRPr="002A471A" w:rsidRDefault="009D090F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698F5162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A3208CC" w14:textId="33AECD40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3F481B" w:rsidRPr="009E2F97" w14:paraId="464AD0B0" w14:textId="77777777" w:rsidTr="00DF4608">
        <w:tc>
          <w:tcPr>
            <w:tcW w:w="4065" w:type="dxa"/>
          </w:tcPr>
          <w:p w14:paraId="06B2CFD0" w14:textId="77777777" w:rsidR="003F481B" w:rsidRPr="00923B0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</w:tcPr>
          <w:p w14:paraId="14DB157D" w14:textId="7E011D6B" w:rsidR="003F481B" w:rsidRPr="008040AB" w:rsidRDefault="00AB57CE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33D4155B" w14:textId="77777777" w:rsidR="003F481B" w:rsidRPr="00923B0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441FB2" w14:textId="1DC5B82D" w:rsidR="003F481B" w:rsidRPr="002A471A" w:rsidRDefault="003F481B" w:rsidP="003F48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48" w:type="dxa"/>
          </w:tcPr>
          <w:p w14:paraId="5280CF1F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296C1D6" w14:textId="068805EB" w:rsidR="003F481B" w:rsidRPr="002A471A" w:rsidRDefault="009D090F" w:rsidP="003F481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9705F5" w14:textId="77777777" w:rsidR="003F481B" w:rsidRPr="002A471A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8CC7254" w14:textId="5779355C" w:rsidR="003F481B" w:rsidRPr="002A471A" w:rsidRDefault="003F481B" w:rsidP="003F481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B1CCE" w:rsidRPr="009E2F97" w14:paraId="0EEE5934" w14:textId="77777777" w:rsidTr="003B18FE">
        <w:tc>
          <w:tcPr>
            <w:tcW w:w="4065" w:type="dxa"/>
          </w:tcPr>
          <w:p w14:paraId="202F7C34" w14:textId="58F9D51D" w:rsidR="00CB1CCE" w:rsidRPr="00574448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744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55" w:type="dxa"/>
          </w:tcPr>
          <w:p w14:paraId="58BC887E" w14:textId="1B19E86E" w:rsidR="00CB1CCE" w:rsidRPr="008040AB" w:rsidRDefault="00AB57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69" w:type="dxa"/>
          </w:tcPr>
          <w:p w14:paraId="53CD2D0D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1463F6B" w14:textId="7B29E887" w:rsidR="00CB1CCE" w:rsidRPr="008040AB" w:rsidRDefault="00CB1CCE" w:rsidP="00CB1CC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EFB8A5D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2F80F38" w14:textId="5EB48F7E" w:rsidR="00CB1CCE" w:rsidRPr="002A471A" w:rsidRDefault="00DF19A5" w:rsidP="00DF19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9D090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6C98E8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E32D3A6" w14:textId="667A6944" w:rsidR="00CB1CCE" w:rsidRDefault="00CB1C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1CCE" w:rsidRPr="009E2F97" w14:paraId="49B7F1C8" w14:textId="77777777" w:rsidTr="00DF4608">
        <w:tc>
          <w:tcPr>
            <w:tcW w:w="4065" w:type="dxa"/>
          </w:tcPr>
          <w:p w14:paraId="3F34D76A" w14:textId="77777777" w:rsidR="00CB1CCE" w:rsidRPr="00923B0A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vAlign w:val="bottom"/>
          </w:tcPr>
          <w:p w14:paraId="6938D16D" w14:textId="0BD28B55" w:rsidR="00CB1CCE" w:rsidRPr="008040AB" w:rsidRDefault="00AB57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3C72D39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B1EA964" w14:textId="780353B2" w:rsidR="00CB1CCE" w:rsidRPr="002A471A" w:rsidRDefault="00CB1CCE" w:rsidP="00CB1CC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2553851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A5E7735" w14:textId="3EBE3CF7" w:rsidR="00CB1CCE" w:rsidRPr="002A471A" w:rsidRDefault="009D090F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251008CB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32E13BB" w14:textId="1F021BD7" w:rsidR="00CB1CCE" w:rsidRPr="002A471A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CB1CCE" w:rsidRPr="009E2F97" w14:paraId="025FA252" w14:textId="77777777" w:rsidTr="00DF4608">
        <w:tc>
          <w:tcPr>
            <w:tcW w:w="4065" w:type="dxa"/>
          </w:tcPr>
          <w:p w14:paraId="30C36172" w14:textId="77777777" w:rsidR="00CB1CCE" w:rsidRPr="00923B0A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vAlign w:val="bottom"/>
          </w:tcPr>
          <w:p w14:paraId="527E1972" w14:textId="2A6FEA81" w:rsidR="00CB1CCE" w:rsidRPr="008040AB" w:rsidRDefault="00AB57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9" w:type="dxa"/>
          </w:tcPr>
          <w:p w14:paraId="4AA30BBF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C06765A" w14:textId="7858F983" w:rsidR="00CB1CCE" w:rsidRPr="002A471A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48" w:type="dxa"/>
          </w:tcPr>
          <w:p w14:paraId="4EF73DFA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E116D38" w14:textId="2335ADFE" w:rsidR="00CB1CCE" w:rsidRPr="002A471A" w:rsidRDefault="009D090F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D97EF88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8CD2DB7" w14:textId="323FE88B" w:rsidR="00CB1CCE" w:rsidRPr="002A471A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481B">
              <w:rPr>
                <w:rFonts w:ascii="Angsana New" w:hAnsi="Angsana New" w:hint="cs"/>
                <w:sz w:val="30"/>
                <w:szCs w:val="30"/>
                <w:lang w:bidi="th-TH"/>
              </w:rPr>
              <w:t>3</w:t>
            </w:r>
          </w:p>
        </w:tc>
      </w:tr>
      <w:tr w:rsidR="00CB1CCE" w:rsidRPr="009E2F97" w14:paraId="2054DEF3" w14:textId="77777777" w:rsidTr="00DF4608">
        <w:tc>
          <w:tcPr>
            <w:tcW w:w="4065" w:type="dxa"/>
          </w:tcPr>
          <w:p w14:paraId="29E2D94A" w14:textId="77777777" w:rsidR="00CB1CCE" w:rsidRPr="00923B0A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vAlign w:val="bottom"/>
          </w:tcPr>
          <w:p w14:paraId="7EB6B9E2" w14:textId="2284259D" w:rsidR="00CB1CCE" w:rsidRPr="008040AB" w:rsidRDefault="00AB57CE" w:rsidP="00AB57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3060751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9537DC6" w14:textId="424E9EE9" w:rsidR="00CB1CCE" w:rsidRPr="007037FE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</w:tcPr>
          <w:p w14:paraId="730CFC7A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43ED592" w14:textId="5D60B014" w:rsidR="00CB1CCE" w:rsidRDefault="009D090F" w:rsidP="009D090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94289F" w14:textId="77777777" w:rsidR="00CB1CCE" w:rsidRPr="002A471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3E7026E" w14:textId="2CAB4070" w:rsidR="00CB1CCE" w:rsidRPr="003F481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481B">
              <w:rPr>
                <w:rFonts w:ascii="Angsana New" w:hAnsi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CB1CCE" w:rsidRPr="009E2F97" w14:paraId="154BC09C" w14:textId="77777777" w:rsidTr="00DF4608">
        <w:tc>
          <w:tcPr>
            <w:tcW w:w="4065" w:type="dxa"/>
          </w:tcPr>
          <w:p w14:paraId="72F9D176" w14:textId="77777777" w:rsidR="00CB1CCE" w:rsidRPr="0004708D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4E59D1E" w14:textId="77777777" w:rsidR="00CB1CCE" w:rsidRPr="008040A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27C96E7A" w14:textId="77777777" w:rsidR="00CB1CCE" w:rsidRPr="0004708D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5A00B6B" w14:textId="77777777" w:rsidR="00CB1CCE" w:rsidRPr="0004708D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7E3048E" w14:textId="77777777" w:rsidR="00CB1CCE" w:rsidRPr="0004708D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7B3278A6" w14:textId="77777777" w:rsidR="00CB1CCE" w:rsidRPr="0004708D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4B79EE" w14:textId="77777777" w:rsidR="00CB1CCE" w:rsidRPr="0004708D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C918298" w14:textId="77777777" w:rsidR="00CB1CCE" w:rsidRPr="0004708D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CB1CCE" w:rsidRPr="009E2F97" w14:paraId="380C1F20" w14:textId="77777777" w:rsidTr="00DF4608">
        <w:tc>
          <w:tcPr>
            <w:tcW w:w="4065" w:type="dxa"/>
          </w:tcPr>
          <w:p w14:paraId="1628EDC7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5" w:type="dxa"/>
          </w:tcPr>
          <w:p w14:paraId="3B369B3F" w14:textId="77777777" w:rsidR="00CB1CCE" w:rsidRPr="008040A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8EEA351" w14:textId="77777777" w:rsidR="00CB1CCE" w:rsidRPr="009E2F97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FC35B0" w14:textId="77777777" w:rsidR="00CB1CCE" w:rsidRPr="00CD6F9E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</w:tcPr>
          <w:p w14:paraId="27A483EB" w14:textId="77777777" w:rsidR="00CB1CCE" w:rsidRPr="00CD6F9E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6D65A62F" w14:textId="77777777" w:rsidR="00CB1CCE" w:rsidRPr="00CD6F9E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FA554C7" w14:textId="77777777" w:rsidR="00CB1CCE" w:rsidRPr="00CD6F9E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14:paraId="34B2524D" w14:textId="77777777" w:rsidR="00CB1CCE" w:rsidRPr="00CD6F9E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B1CCE" w:rsidRPr="009E2F97" w14:paraId="1E0A7B7C" w14:textId="77777777" w:rsidTr="00DF4608">
        <w:tc>
          <w:tcPr>
            <w:tcW w:w="4065" w:type="dxa"/>
          </w:tcPr>
          <w:p w14:paraId="11B4A2EE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59DB4054" w14:textId="7E1372B8" w:rsidR="00CB1CCE" w:rsidRPr="008040AB" w:rsidRDefault="003818B0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69" w:type="dxa"/>
          </w:tcPr>
          <w:p w14:paraId="4B3FB560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1DFC10" w14:textId="4C7FF00C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48" w:type="dxa"/>
          </w:tcPr>
          <w:p w14:paraId="275BEA00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0C2CC2F7" w14:textId="74D5711A" w:rsidR="00CB1CCE" w:rsidRPr="00B425BB" w:rsidRDefault="00AE12C1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2C4043B7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8728FFC" w14:textId="5324132E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</w:tr>
      <w:tr w:rsidR="000D6365" w:rsidRPr="009E2F97" w14:paraId="153C5838" w14:textId="77777777" w:rsidTr="00DF4608">
        <w:tc>
          <w:tcPr>
            <w:tcW w:w="4065" w:type="dxa"/>
          </w:tcPr>
          <w:p w14:paraId="251CE9AD" w14:textId="7816FA07" w:rsidR="000D6365" w:rsidRPr="009E2F97" w:rsidRDefault="000D6365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</w:tcPr>
          <w:p w14:paraId="613D5608" w14:textId="64F40936" w:rsidR="000D6365" w:rsidRDefault="000D6365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091A55FD" w14:textId="77777777" w:rsidR="000D6365" w:rsidRPr="00923B0A" w:rsidRDefault="000D6365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2617FA9" w14:textId="01124AB1" w:rsidR="000D6365" w:rsidRPr="008040AB" w:rsidRDefault="000D6365" w:rsidP="000D636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16B4B71" w14:textId="77777777" w:rsidR="000D6365" w:rsidRPr="00B425BB" w:rsidRDefault="000D6365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0C39E7C0" w14:textId="35C81542" w:rsidR="000D6365" w:rsidRDefault="000D6365" w:rsidP="000D636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7C5EFC" w14:textId="77777777" w:rsidR="000D6365" w:rsidRPr="00B425BB" w:rsidRDefault="000D6365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254AB4C" w14:textId="57E45E37" w:rsidR="000D6365" w:rsidRPr="00492671" w:rsidRDefault="000D6365" w:rsidP="000D636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1CCE" w:rsidRPr="009E2F97" w14:paraId="13F9A440" w14:textId="77777777" w:rsidTr="00DF4608">
        <w:tc>
          <w:tcPr>
            <w:tcW w:w="4065" w:type="dxa"/>
          </w:tcPr>
          <w:p w14:paraId="132FFBB9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2D89A1C" w14:textId="4B25086F" w:rsidR="00CB1CCE" w:rsidRPr="00923B0A" w:rsidRDefault="003818B0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3A9CFCF6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3A14C93" w14:textId="304C7899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</w:tcPr>
          <w:p w14:paraId="4E0369C2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3FD26D1" w14:textId="3B60F798" w:rsidR="00CB1CCE" w:rsidRPr="00B425BB" w:rsidRDefault="00AE12C1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C71CFB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EAFA92A" w14:textId="76ADBA73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CB1CCE" w:rsidRPr="009E2F97" w14:paraId="0C0CE942" w14:textId="77777777" w:rsidTr="00DF4608">
        <w:tc>
          <w:tcPr>
            <w:tcW w:w="4065" w:type="dxa"/>
          </w:tcPr>
          <w:p w14:paraId="51101AD2" w14:textId="026227AA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  <w:r w:rsidR="003570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71E1CF11" w14:textId="2676D68D" w:rsidR="00CB1CCE" w:rsidRPr="00923B0A" w:rsidRDefault="003818B0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9" w:type="dxa"/>
          </w:tcPr>
          <w:p w14:paraId="7ED1A4C6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BAB4BD2" w14:textId="233DFC84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48" w:type="dxa"/>
          </w:tcPr>
          <w:p w14:paraId="058895ED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EC6862" w14:textId="4C2097E1" w:rsidR="00CB1CCE" w:rsidRPr="00B425BB" w:rsidRDefault="00AE12C1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7F6D55C8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080E639" w14:textId="561773C4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</w:tr>
      <w:tr w:rsidR="00CB1CCE" w:rsidRPr="009E2F97" w14:paraId="6300D815" w14:textId="77777777" w:rsidTr="00DF4608">
        <w:tc>
          <w:tcPr>
            <w:tcW w:w="4065" w:type="dxa"/>
          </w:tcPr>
          <w:p w14:paraId="665D4691" w14:textId="77777777" w:rsidR="00CB1CCE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23690E5B" w14:textId="3811958C" w:rsidR="00CB1CCE" w:rsidRDefault="003818B0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10587F32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E14553E" w14:textId="3D557C71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</w:tcPr>
          <w:p w14:paraId="5D16E837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2D764C4" w14:textId="12075385" w:rsidR="00CB1CCE" w:rsidRDefault="00AE12C1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41846D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8821F8A" w14:textId="763F143B" w:rsidR="00CB1CCE" w:rsidRPr="00B425BB" w:rsidRDefault="00CB1C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B1CCE" w:rsidRPr="009E2F97" w14:paraId="4DCE58BA" w14:textId="77777777" w:rsidTr="00DF4608">
        <w:tc>
          <w:tcPr>
            <w:tcW w:w="4065" w:type="dxa"/>
          </w:tcPr>
          <w:p w14:paraId="326E8D7F" w14:textId="77777777" w:rsidR="00CB1CCE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5637223E" w14:textId="15A2E9CA" w:rsidR="00CB1CCE" w:rsidRDefault="003818B0" w:rsidP="003818B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C298DF3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1376C90" w14:textId="26E29CF4" w:rsidR="00CB1CCE" w:rsidRPr="007037FE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464C7627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E5D8597" w14:textId="196F678F" w:rsidR="00CB1CCE" w:rsidRDefault="00AE12C1" w:rsidP="00AE12C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DAEBD6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D9665DB" w14:textId="02B9AB74" w:rsidR="00CB1CCE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CB1CCE" w:rsidRPr="009E2F97" w14:paraId="0CCEB257" w14:textId="77777777" w:rsidTr="00DF4608">
        <w:tc>
          <w:tcPr>
            <w:tcW w:w="4065" w:type="dxa"/>
          </w:tcPr>
          <w:p w14:paraId="002EAD11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</w:tcPr>
          <w:p w14:paraId="19B22252" w14:textId="25EF9A44" w:rsidR="00CB1CCE" w:rsidRPr="00923B0A" w:rsidRDefault="003818B0" w:rsidP="003818B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1DB5FA8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F19D42" w14:textId="08B99773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</w:tcPr>
          <w:p w14:paraId="4B2AC83D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350AF24" w14:textId="61E4A41A" w:rsidR="00CB1CCE" w:rsidRPr="00B425BB" w:rsidRDefault="00AE12C1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BCFE6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2435989" w14:textId="3647F951" w:rsidR="00CB1CCE" w:rsidRPr="00B425BB" w:rsidRDefault="00CB1C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B1CCE" w:rsidRPr="009E2F97" w14:paraId="393D97C0" w14:textId="77777777" w:rsidTr="00DF4608">
        <w:tc>
          <w:tcPr>
            <w:tcW w:w="4065" w:type="dxa"/>
          </w:tcPr>
          <w:p w14:paraId="709C77B6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3DA98597" w14:textId="77777777" w:rsidR="00CB1CCE" w:rsidRPr="00923B0A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2B76D117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403407" w14:textId="77777777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2218ADC3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7CED4AD" w14:textId="77777777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C1CB96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9AC120E" w14:textId="77777777" w:rsidR="00CB1CCE" w:rsidRPr="00B425BB" w:rsidRDefault="00CB1CCE" w:rsidP="00CB1CC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B1CCE" w:rsidRPr="009E2F97" w14:paraId="1D9FFE99" w14:textId="77777777" w:rsidTr="00DF4608">
        <w:tc>
          <w:tcPr>
            <w:tcW w:w="4065" w:type="dxa"/>
          </w:tcPr>
          <w:p w14:paraId="0AF37379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</w:tcPr>
          <w:p w14:paraId="38A1B0D0" w14:textId="77777777" w:rsidR="00CB1CCE" w:rsidRPr="00923B0A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2E08FCD2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9D7D54A" w14:textId="77777777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81E38EB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A7A82B0" w14:textId="77777777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F46251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26CA91A" w14:textId="77777777" w:rsidR="00CB1CCE" w:rsidRPr="00B425BB" w:rsidRDefault="00CB1CCE" w:rsidP="00CB1CC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B1CCE" w:rsidRPr="009E2F97" w14:paraId="5744A0FC" w14:textId="77777777" w:rsidTr="00DF4608">
        <w:tc>
          <w:tcPr>
            <w:tcW w:w="4065" w:type="dxa"/>
          </w:tcPr>
          <w:p w14:paraId="1DF6F73F" w14:textId="029DC64D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</w:t>
            </w:r>
            <w:r w:rsidR="0035701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2677F731" w14:textId="4DE5832A" w:rsidR="00CB1CCE" w:rsidRPr="008040AB" w:rsidRDefault="00F714C3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69" w:type="dxa"/>
          </w:tcPr>
          <w:p w14:paraId="6352DB54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CB51F1F" w14:textId="16EDC742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48" w:type="dxa"/>
          </w:tcPr>
          <w:p w14:paraId="4B77E0E5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0FB9C1D" w14:textId="1F520BD4" w:rsidR="00CB1CCE" w:rsidRPr="00B425BB" w:rsidRDefault="001B2C14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5FA0E617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AA7ED3A" w14:textId="17C66134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</w:t>
            </w:r>
          </w:p>
        </w:tc>
      </w:tr>
      <w:tr w:rsidR="00CB1CCE" w:rsidRPr="009E2F97" w14:paraId="66650F36" w14:textId="77777777" w:rsidTr="00DF4608">
        <w:tc>
          <w:tcPr>
            <w:tcW w:w="4065" w:type="dxa"/>
          </w:tcPr>
          <w:p w14:paraId="7EE0D85B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12D92215" w14:textId="41300C3A" w:rsidR="00CB1CCE" w:rsidRPr="008040AB" w:rsidRDefault="00F714C3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69" w:type="dxa"/>
          </w:tcPr>
          <w:p w14:paraId="2EFD3F65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475CF45" w14:textId="52E067BC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48" w:type="dxa"/>
          </w:tcPr>
          <w:p w14:paraId="769D7224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1130B462" w14:textId="2495EEF8" w:rsidR="00CB1CCE" w:rsidRPr="00B425BB" w:rsidRDefault="00A37344" w:rsidP="00A3734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1484DD42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828F5A8" w14:textId="7B385B79" w:rsidR="00CB1CCE" w:rsidRPr="00B425BB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</w:tr>
      <w:tr w:rsidR="00CB1CCE" w:rsidRPr="009E2F97" w14:paraId="4FB9B285" w14:textId="77777777" w:rsidTr="00DF4608">
        <w:tc>
          <w:tcPr>
            <w:tcW w:w="4065" w:type="dxa"/>
          </w:tcPr>
          <w:p w14:paraId="4E057B02" w14:textId="77777777" w:rsidR="00CB1CCE" w:rsidRPr="009E2F97" w:rsidRDefault="00CB1CCE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434CE740" w14:textId="6B51F020" w:rsidR="00CB1CCE" w:rsidRPr="00923B0A" w:rsidRDefault="00F714C3" w:rsidP="00F714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78504ED3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ECE6EB" w14:textId="26C00166" w:rsidR="00CB1CCE" w:rsidRPr="00B425BB" w:rsidRDefault="00CB1C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639F5D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2AE56C08" w14:textId="26FD628F" w:rsidR="00CB1CCE" w:rsidRPr="00B425BB" w:rsidRDefault="00A37344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E400E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69C2810" w14:textId="53080D36" w:rsidR="00CB1CCE" w:rsidRPr="00B425BB" w:rsidRDefault="00CB1C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B1CCE" w:rsidRPr="009E2F97" w14:paraId="58F4250B" w14:textId="77777777" w:rsidTr="00DF4608">
        <w:tc>
          <w:tcPr>
            <w:tcW w:w="4065" w:type="dxa"/>
          </w:tcPr>
          <w:p w14:paraId="220287D0" w14:textId="275FCA7D" w:rsidR="00CB1CCE" w:rsidRPr="009E2F97" w:rsidRDefault="001E46B2" w:rsidP="00CB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46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55" w:type="dxa"/>
          </w:tcPr>
          <w:p w14:paraId="5620F4D4" w14:textId="277D28D5" w:rsidR="00CB1CCE" w:rsidRPr="00923B0A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495D40AE" w14:textId="77777777" w:rsidR="00CB1CCE" w:rsidRPr="00923B0A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98740FC" w14:textId="71C3DE69" w:rsidR="00CB1CCE" w:rsidRPr="007037FE" w:rsidRDefault="00CB1CCE" w:rsidP="00CB1C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4D4BAFE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20168C00" w14:textId="0A702E6C" w:rsidR="00CB1CCE" w:rsidRDefault="00CB1C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059ADE" w14:textId="77777777" w:rsidR="00CB1CCE" w:rsidRPr="00B425BB" w:rsidRDefault="00CB1CCE" w:rsidP="00CB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E12F956" w14:textId="0188A238" w:rsidR="00CB1CCE" w:rsidRDefault="00CB1CCE" w:rsidP="00CB1CC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E46B2" w:rsidRPr="009E2F97" w14:paraId="23E5297E" w14:textId="77777777" w:rsidTr="00DF4608">
        <w:tc>
          <w:tcPr>
            <w:tcW w:w="4065" w:type="dxa"/>
          </w:tcPr>
          <w:p w14:paraId="09D530EA" w14:textId="7B8D3DA2" w:rsidR="001E46B2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52C22426" w14:textId="67DA2883" w:rsidR="001E46B2" w:rsidRPr="00923B0A" w:rsidRDefault="00F714C3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69" w:type="dxa"/>
          </w:tcPr>
          <w:p w14:paraId="7CF1A6E9" w14:textId="77777777" w:rsidR="001E46B2" w:rsidRPr="00923B0A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9D2211" w14:textId="74825959" w:rsidR="001E46B2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48" w:type="dxa"/>
          </w:tcPr>
          <w:p w14:paraId="7030D5E4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1C8A855D" w14:textId="545EAEA3" w:rsidR="001E46B2" w:rsidRDefault="00A37344" w:rsidP="001E46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2B0C3E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38156A0" w14:textId="47AAA1F2" w:rsidR="001E46B2" w:rsidRDefault="001E46B2" w:rsidP="001E46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E46B2" w:rsidRPr="009E2F97" w14:paraId="1F594636" w14:textId="77777777" w:rsidTr="00DF4608">
        <w:tc>
          <w:tcPr>
            <w:tcW w:w="4065" w:type="dxa"/>
          </w:tcPr>
          <w:p w14:paraId="293DF7CE" w14:textId="03485C90" w:rsidR="001E46B2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</w:t>
            </w:r>
            <w:r w:rsidR="00F2746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49586763" w14:textId="3CF4427E" w:rsidR="001E46B2" w:rsidRDefault="00F714C3" w:rsidP="00F714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69" w:type="dxa"/>
          </w:tcPr>
          <w:p w14:paraId="5F831ABA" w14:textId="77777777" w:rsidR="001E46B2" w:rsidRPr="00923B0A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3A542A3" w14:textId="05763970" w:rsidR="001E46B2" w:rsidRDefault="001E46B2" w:rsidP="001E46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5FA44BA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D2B616B" w14:textId="4F5E9601" w:rsidR="001E46B2" w:rsidRDefault="00A37344" w:rsidP="001E46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453B82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08CACF" w14:textId="3B0870E4" w:rsidR="001E46B2" w:rsidRDefault="001E46B2" w:rsidP="001E46B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E46B2" w:rsidRPr="009E2F97" w14:paraId="00031A8E" w14:textId="77777777" w:rsidTr="00DF4608">
        <w:tc>
          <w:tcPr>
            <w:tcW w:w="4065" w:type="dxa"/>
          </w:tcPr>
          <w:p w14:paraId="495D8A2E" w14:textId="38594E7B" w:rsidR="001E46B2" w:rsidRPr="0058037C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8037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55" w:type="dxa"/>
            <w:vAlign w:val="bottom"/>
          </w:tcPr>
          <w:p w14:paraId="248AEECA" w14:textId="4BF679FC" w:rsidR="001E46B2" w:rsidRPr="00923B0A" w:rsidRDefault="00AB57CE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00F77A54" w14:textId="77777777" w:rsidR="001E46B2" w:rsidRPr="00923B0A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11C8BCF" w14:textId="6EBFA26D" w:rsidR="001E46B2" w:rsidRPr="007037FE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48" w:type="dxa"/>
          </w:tcPr>
          <w:p w14:paraId="2F2C4CE2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18E406C" w14:textId="61BABFD8" w:rsidR="001E46B2" w:rsidRPr="00B425BB" w:rsidRDefault="00A37344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94A47E9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1B5A18B" w14:textId="1742F6E7" w:rsidR="001E46B2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142</w:t>
            </w:r>
          </w:p>
        </w:tc>
      </w:tr>
      <w:tr w:rsidR="001E46B2" w:rsidRPr="009E2F97" w14:paraId="2A5F47C7" w14:textId="77777777" w:rsidTr="00DF4608">
        <w:tc>
          <w:tcPr>
            <w:tcW w:w="4065" w:type="dxa"/>
          </w:tcPr>
          <w:p w14:paraId="121E70E3" w14:textId="036162DE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  <w:r w:rsidR="00AE2A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34DD69E4" w14:textId="74FE4225" w:rsidR="001E46B2" w:rsidRPr="00923B0A" w:rsidRDefault="00D6359E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69" w:type="dxa"/>
          </w:tcPr>
          <w:p w14:paraId="2D3424B0" w14:textId="77777777" w:rsidR="001E46B2" w:rsidRPr="00923B0A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44702F65" w14:textId="1B1D2D42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48" w:type="dxa"/>
          </w:tcPr>
          <w:p w14:paraId="1ED70169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95DCE7F" w14:textId="03CB6533" w:rsidR="001E46B2" w:rsidRPr="00B425BB" w:rsidRDefault="00D6359E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5EC79E33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B0CEFFB" w14:textId="41522708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</w:tr>
      <w:tr w:rsidR="001E46B2" w:rsidRPr="009E2F97" w14:paraId="35DF7D3C" w14:textId="77777777" w:rsidTr="00DF4608">
        <w:tc>
          <w:tcPr>
            <w:tcW w:w="4065" w:type="dxa"/>
          </w:tcPr>
          <w:p w14:paraId="24515DBC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6085B0DD" w14:textId="0B175C43" w:rsidR="001E46B2" w:rsidRPr="00923B0A" w:rsidRDefault="00F714C3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69" w:type="dxa"/>
          </w:tcPr>
          <w:p w14:paraId="03DEF7A3" w14:textId="77777777" w:rsidR="001E46B2" w:rsidRPr="00923B0A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BCEEA87" w14:textId="36AFE35A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48" w:type="dxa"/>
          </w:tcPr>
          <w:p w14:paraId="6C080D5D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0BF59E34" w14:textId="3986F08C" w:rsidR="001E46B2" w:rsidRPr="00B425BB" w:rsidRDefault="00A37344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8C2D647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5A35423" w14:textId="0F1AE345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1E46B2" w:rsidRPr="009E2F97" w14:paraId="76F8374A" w14:textId="77777777" w:rsidTr="00DF4608">
        <w:tc>
          <w:tcPr>
            <w:tcW w:w="4065" w:type="dxa"/>
          </w:tcPr>
          <w:p w14:paraId="59D43B51" w14:textId="77777777" w:rsidR="001E46B2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3DF46812" w14:textId="67CFB2AB" w:rsidR="001E46B2" w:rsidRDefault="00D6359E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69" w:type="dxa"/>
          </w:tcPr>
          <w:p w14:paraId="6449459E" w14:textId="77777777" w:rsidR="001E46B2" w:rsidRPr="00923B0A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009863" w14:textId="044C30C4" w:rsidR="001E46B2" w:rsidRPr="007037FE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48" w:type="dxa"/>
          </w:tcPr>
          <w:p w14:paraId="33E2ED93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3C0F18D" w14:textId="6F47220E" w:rsidR="001E46B2" w:rsidRDefault="00D6359E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BFF7D33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372D23C" w14:textId="6EDDD81E" w:rsidR="001E46B2" w:rsidRPr="007037FE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6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</w:tr>
      <w:tr w:rsidR="001E46B2" w:rsidRPr="009E2F97" w14:paraId="56B20B95" w14:textId="77777777" w:rsidTr="00DF4608">
        <w:tc>
          <w:tcPr>
            <w:tcW w:w="4065" w:type="dxa"/>
          </w:tcPr>
          <w:p w14:paraId="2B6DF683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vAlign w:val="bottom"/>
          </w:tcPr>
          <w:p w14:paraId="3496D755" w14:textId="22663C0E" w:rsidR="001E46B2" w:rsidRPr="00923B0A" w:rsidRDefault="00F714C3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69" w:type="dxa"/>
          </w:tcPr>
          <w:p w14:paraId="19CFA642" w14:textId="77777777" w:rsidR="001E46B2" w:rsidRPr="00923B0A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E29E54D" w14:textId="250459EA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48" w:type="dxa"/>
          </w:tcPr>
          <w:p w14:paraId="384EA512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C1F852C" w14:textId="08C6EED3" w:rsidR="001E46B2" w:rsidRPr="00B425BB" w:rsidRDefault="00A37344" w:rsidP="00A3734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044B676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7189FAB" w14:textId="026B9A8C" w:rsidR="001E46B2" w:rsidRPr="00B425BB" w:rsidRDefault="001E46B2" w:rsidP="001E46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E46B2" w:rsidRPr="009E2F97" w14:paraId="259ACB80" w14:textId="77777777" w:rsidTr="00DF4608">
        <w:tc>
          <w:tcPr>
            <w:tcW w:w="4065" w:type="dxa"/>
          </w:tcPr>
          <w:p w14:paraId="07733045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690F7213" w14:textId="77777777" w:rsidR="001E46B2" w:rsidRPr="009E2F97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09826C9" w14:textId="77777777" w:rsidR="001E46B2" w:rsidRPr="009E2F97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814A55E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B18D168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226367B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04F343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BF51E5E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46B2" w:rsidRPr="009E2F97" w14:paraId="5A65C81D" w14:textId="77777777" w:rsidTr="00DF4608">
        <w:tc>
          <w:tcPr>
            <w:tcW w:w="4065" w:type="dxa"/>
          </w:tcPr>
          <w:p w14:paraId="3E7DAEB0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</w:tcPr>
          <w:p w14:paraId="76A370D3" w14:textId="77777777" w:rsidR="001E46B2" w:rsidRPr="009E2F97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72C3527" w14:textId="77777777" w:rsidR="001E46B2" w:rsidRPr="009E2F97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6000596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9E34566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EEA4847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E386C4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FB5BECE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46B2" w:rsidRPr="009E2F97" w14:paraId="2001A26C" w14:textId="77777777" w:rsidTr="00DF4608">
        <w:tc>
          <w:tcPr>
            <w:tcW w:w="4065" w:type="dxa"/>
          </w:tcPr>
          <w:p w14:paraId="0DBAF43A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</w:tcPr>
          <w:p w14:paraId="583819EE" w14:textId="77777777" w:rsidR="001E46B2" w:rsidRPr="009E2F97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B479686" w14:textId="77777777" w:rsidR="001E46B2" w:rsidRPr="009E2F97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466956F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E7F7573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AC9AA79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9DBACD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F1411F4" w14:textId="77777777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46B2" w:rsidRPr="009E2F97" w14:paraId="7934F434" w14:textId="77777777" w:rsidTr="00DF4608">
        <w:tc>
          <w:tcPr>
            <w:tcW w:w="4065" w:type="dxa"/>
          </w:tcPr>
          <w:p w14:paraId="79C0C878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</w:tcPr>
          <w:p w14:paraId="73D7AF7B" w14:textId="2F208F67" w:rsidR="001E46B2" w:rsidRPr="00EF51D2" w:rsidRDefault="00EF51D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69" w:type="dxa"/>
          </w:tcPr>
          <w:p w14:paraId="347406AF" w14:textId="77777777" w:rsidR="001E46B2" w:rsidRPr="00EF51D2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312AEF" w14:textId="423A1E7E" w:rsidR="001E46B2" w:rsidRPr="00EF51D2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48" w:type="dxa"/>
          </w:tcPr>
          <w:p w14:paraId="1348F7FB" w14:textId="77777777" w:rsidR="001E46B2" w:rsidRPr="00EF51D2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15E13E6" w14:textId="3E0947F7" w:rsidR="001E46B2" w:rsidRPr="00EF51D2" w:rsidRDefault="00EF51D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412E55D7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99FF98A" w14:textId="318909BD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</w:tr>
      <w:tr w:rsidR="001E46B2" w:rsidRPr="009E2F97" w14:paraId="43C72402" w14:textId="77777777" w:rsidTr="00DF4608">
        <w:tc>
          <w:tcPr>
            <w:tcW w:w="4065" w:type="dxa"/>
          </w:tcPr>
          <w:p w14:paraId="7F895D42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3CB9C3F" w14:textId="5EAD6BCF" w:rsidR="001E46B2" w:rsidRPr="00EF51D2" w:rsidRDefault="00EF51D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4535ECAF" w14:textId="77777777" w:rsidR="001E46B2" w:rsidRPr="00EF51D2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0C5E092" w14:textId="738B68D8" w:rsidR="001E46B2" w:rsidRPr="00EF51D2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8" w:type="dxa"/>
          </w:tcPr>
          <w:p w14:paraId="02452991" w14:textId="77777777" w:rsidR="001E46B2" w:rsidRPr="00EF51D2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2586210" w14:textId="683AF7CF" w:rsidR="001E46B2" w:rsidRPr="00EF51D2" w:rsidRDefault="00EF51D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3B6D71C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186708BE" w14:textId="5C2D94EE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E46B2" w:rsidRPr="009E2F97" w14:paraId="031FF07F" w14:textId="77777777" w:rsidTr="00DF4608">
        <w:tc>
          <w:tcPr>
            <w:tcW w:w="4065" w:type="dxa"/>
          </w:tcPr>
          <w:p w14:paraId="49BD4967" w14:textId="77777777" w:rsidR="001E46B2" w:rsidRPr="009E2F97" w:rsidRDefault="001E46B2" w:rsidP="001E4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DB5C4BD" w14:textId="687BCC49" w:rsidR="001E46B2" w:rsidRPr="00EF51D2" w:rsidRDefault="00EF51D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69" w:type="dxa"/>
          </w:tcPr>
          <w:p w14:paraId="41497C13" w14:textId="77777777" w:rsidR="001E46B2" w:rsidRPr="00EF51D2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B29B0A8" w14:textId="722BADBB" w:rsidR="001E46B2" w:rsidRPr="00EF51D2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48" w:type="dxa"/>
          </w:tcPr>
          <w:p w14:paraId="496AE902" w14:textId="77777777" w:rsidR="001E46B2" w:rsidRPr="00EF51D2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9D29C" w14:textId="3CCD61DF" w:rsidR="001E46B2" w:rsidRPr="00EF51D2" w:rsidRDefault="00EF51D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51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4D917F31" w14:textId="77777777" w:rsidR="001E46B2" w:rsidRPr="00B425BB" w:rsidRDefault="001E46B2" w:rsidP="001E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95071" w14:textId="23E166AD" w:rsidR="001E46B2" w:rsidRPr="00B425BB" w:rsidRDefault="001E46B2" w:rsidP="001E46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04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</w:tr>
    </w:tbl>
    <w:p w14:paraId="368A1E77" w14:textId="3670DF88" w:rsidR="00DF30DC" w:rsidRDefault="00DF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EB4320">
        <w:trPr>
          <w:trHeight w:val="60"/>
          <w:tblHeader/>
        </w:trPr>
        <w:tc>
          <w:tcPr>
            <w:tcW w:w="4047" w:type="dxa"/>
          </w:tcPr>
          <w:p w14:paraId="4051A361" w14:textId="7EDC298F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9" w:type="dxa"/>
            <w:gridSpan w:val="3"/>
          </w:tcPr>
          <w:p w14:paraId="16F591FD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EE50E7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</w:tcPr>
          <w:p w14:paraId="02A29E64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81B" w:rsidRPr="003A3205" w14:paraId="43B97EBB" w14:textId="77777777" w:rsidTr="00EB4320">
        <w:trPr>
          <w:tblHeader/>
        </w:trPr>
        <w:tc>
          <w:tcPr>
            <w:tcW w:w="4047" w:type="dxa"/>
          </w:tcPr>
          <w:p w14:paraId="107A492E" w14:textId="47DE4C95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60" w:type="dxa"/>
            <w:vAlign w:val="center"/>
          </w:tcPr>
          <w:p w14:paraId="3E5626A1" w14:textId="40789631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35E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735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735E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0A14BBD1" w14:textId="77777777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587605C9" w14:textId="5CC3A263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8A7361" w14:textId="32E2DAF0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35E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735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735E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</w:tcPr>
          <w:p w14:paraId="797928A7" w14:textId="77777777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8197565" w14:textId="36D7E26D" w:rsidR="003F481B" w:rsidRPr="003A320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D3513" w:rsidRPr="003A3205" w14:paraId="1CE6F8E9" w14:textId="77777777" w:rsidTr="00EB4320">
        <w:trPr>
          <w:tblHeader/>
        </w:trPr>
        <w:tc>
          <w:tcPr>
            <w:tcW w:w="4047" w:type="dxa"/>
          </w:tcPr>
          <w:p w14:paraId="635F3E18" w14:textId="77D2A1F8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vAlign w:val="center"/>
          </w:tcPr>
          <w:p w14:paraId="57DE0093" w14:textId="718708D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7AC8E9C8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08BD8A75" w14:textId="402DB86A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755416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27C8ED" w14:textId="04B692E0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2" w:type="dxa"/>
          </w:tcPr>
          <w:p w14:paraId="3B540C62" w14:textId="77777777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226BCEBD" w14:textId="5318BF6F" w:rsidR="00FD3513" w:rsidRPr="003A3205" w:rsidRDefault="00FD3513" w:rsidP="00FD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3A3205" w:rsidRPr="003A3205" w14:paraId="1EBBF281" w14:textId="77777777" w:rsidTr="00EB4320">
        <w:trPr>
          <w:tblHeader/>
        </w:trPr>
        <w:tc>
          <w:tcPr>
            <w:tcW w:w="4047" w:type="dxa"/>
          </w:tcPr>
          <w:p w14:paraId="3E3F9A02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</w:tcPr>
          <w:p w14:paraId="290422E8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EB4320">
        <w:tc>
          <w:tcPr>
            <w:tcW w:w="4047" w:type="dxa"/>
          </w:tcPr>
          <w:p w14:paraId="5AA6E821" w14:textId="0FAAD7D6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</w:tcPr>
          <w:p w14:paraId="50241673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37E192A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981C80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8A35D6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03CB1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16525FF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06F7D5A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F30DC" w:rsidRPr="003A3205" w14:paraId="5BF5060E" w14:textId="77777777" w:rsidTr="00EB4320">
        <w:tc>
          <w:tcPr>
            <w:tcW w:w="4047" w:type="dxa"/>
          </w:tcPr>
          <w:p w14:paraId="10748136" w14:textId="558339E7" w:rsidR="00DF30DC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</w:tcPr>
          <w:p w14:paraId="608DA56E" w14:textId="18B72499" w:rsidR="00DF30DC" w:rsidRPr="003A3205" w:rsidRDefault="00172A50" w:rsidP="00172A50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351066FC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4B90A3" w14:textId="3BAD717B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AF894CE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189A4" w14:textId="5649EE5B" w:rsidR="00DF30DC" w:rsidRPr="003A3205" w:rsidRDefault="00326788" w:rsidP="0032678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</w:tcPr>
          <w:p w14:paraId="57BA1425" w14:textId="77777777" w:rsidR="00DF30DC" w:rsidRPr="003A3205" w:rsidRDefault="00DF30DC" w:rsidP="0032678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18A3B8CB" w14:textId="2D4A4A60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F30DC" w:rsidRPr="003A3205" w14:paraId="716BDC06" w14:textId="77777777" w:rsidTr="00EB4320">
        <w:tc>
          <w:tcPr>
            <w:tcW w:w="4047" w:type="dxa"/>
          </w:tcPr>
          <w:p w14:paraId="2B52F8A2" w14:textId="77777777" w:rsidR="00DF30DC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29193A6A" w14:textId="06DC34E6" w:rsidR="00DF30DC" w:rsidRPr="003A3205" w:rsidRDefault="00172A50" w:rsidP="005D2860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E2CCFF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2DF4054" w14:textId="07E7560D" w:rsidR="00DF30DC" w:rsidRPr="003A3205" w:rsidRDefault="00DF30DC" w:rsidP="002F78B9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3D3B9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E27B0" w14:textId="01F2A2A4" w:rsidR="00DF30DC" w:rsidRPr="003A3205" w:rsidRDefault="00326788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134</w:t>
            </w:r>
          </w:p>
        </w:tc>
        <w:tc>
          <w:tcPr>
            <w:tcW w:w="262" w:type="dxa"/>
          </w:tcPr>
          <w:p w14:paraId="69D56FB7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C2BA529" w14:textId="1613FEDF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</w:tr>
      <w:tr w:rsidR="0041637B" w:rsidRPr="003A3205" w14:paraId="70C97196" w14:textId="77777777" w:rsidTr="00EB4320">
        <w:tc>
          <w:tcPr>
            <w:tcW w:w="4047" w:type="dxa"/>
          </w:tcPr>
          <w:p w14:paraId="6C83ED1C" w14:textId="30B3BC7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60" w:type="dxa"/>
          </w:tcPr>
          <w:p w14:paraId="1C2C30DA" w14:textId="7037F35A" w:rsidR="0041637B" w:rsidRPr="003A3205" w:rsidRDefault="00172A50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B655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65AE16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860DD3" w14:textId="5477F77D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87EB2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7CCD369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3F7A6" w14:textId="0E86F921" w:rsidR="0041637B" w:rsidRPr="003A3205" w:rsidRDefault="00B65515" w:rsidP="00326788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2" w:type="dxa"/>
          </w:tcPr>
          <w:p w14:paraId="7E308F8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27FEB098" w14:textId="169134C7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108540FD" w14:textId="77777777" w:rsidTr="00EB4320">
        <w:tc>
          <w:tcPr>
            <w:tcW w:w="4047" w:type="dxa"/>
          </w:tcPr>
          <w:p w14:paraId="385BAB46" w14:textId="53D2F7DB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5C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2FC66BA1" w14:textId="18FE46B7" w:rsidR="0041637B" w:rsidRDefault="00172A50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655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6A1BD91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9649D93" w14:textId="56330B24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87E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FDF62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29A2" w14:textId="6754F08D" w:rsidR="0041637B" w:rsidRDefault="0032678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B65515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2" w:type="dxa"/>
          </w:tcPr>
          <w:p w14:paraId="161F022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EA30F0D" w14:textId="5BA2759B" w:rsidR="0041637B" w:rsidRDefault="00B42D5C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1637B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3615F4E5" w14:textId="77777777" w:rsidTr="00EB4320">
        <w:tc>
          <w:tcPr>
            <w:tcW w:w="4047" w:type="dxa"/>
          </w:tcPr>
          <w:p w14:paraId="6931EB2B" w14:textId="7700556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B17B314" w14:textId="043B38F1" w:rsidR="0041637B" w:rsidRPr="003A3205" w:rsidRDefault="00172A50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  <w:r w:rsidR="00B65515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83" w:type="dxa"/>
          </w:tcPr>
          <w:p w14:paraId="173DD3A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EE12F3" w14:textId="150AC8A4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</w:tcPr>
          <w:p w14:paraId="7D59C73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3CB277" w14:textId="45D00476" w:rsidR="0041637B" w:rsidRPr="003A3205" w:rsidRDefault="0032678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65515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62" w:type="dxa"/>
          </w:tcPr>
          <w:p w14:paraId="4B977AA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0D489F5A" w14:textId="67B4A6FF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637B" w:rsidRPr="003A3205" w14:paraId="77DB903E" w14:textId="77777777" w:rsidTr="00EB4320">
        <w:trPr>
          <w:trHeight w:val="50"/>
        </w:trPr>
        <w:tc>
          <w:tcPr>
            <w:tcW w:w="4047" w:type="dxa"/>
          </w:tcPr>
          <w:p w14:paraId="0360CDB0" w14:textId="34FC0EB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3BF79E8" w14:textId="6DD93C57" w:rsidR="0041637B" w:rsidRPr="003A3205" w:rsidRDefault="009E5FF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83" w:type="dxa"/>
          </w:tcPr>
          <w:p w14:paraId="53B4901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109E31B" w14:textId="59BFEEAE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035A679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44CB18" w14:textId="644D66CC" w:rsidR="0041637B" w:rsidRPr="00A6477A" w:rsidRDefault="009E5FF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62" w:type="dxa"/>
          </w:tcPr>
          <w:p w14:paraId="70303D3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05AA7873" w14:textId="1877775B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175</w:t>
            </w:r>
          </w:p>
        </w:tc>
      </w:tr>
      <w:tr w:rsidR="0041637B" w:rsidRPr="003A3205" w14:paraId="6F971F27" w14:textId="77777777" w:rsidTr="00EB4320">
        <w:trPr>
          <w:trHeight w:val="50"/>
        </w:trPr>
        <w:tc>
          <w:tcPr>
            <w:tcW w:w="4047" w:type="dxa"/>
          </w:tcPr>
          <w:p w14:paraId="2FE5E38C" w14:textId="73E6430A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1574BED" w14:textId="2D054577" w:rsidR="0041637B" w:rsidRPr="00D4618E" w:rsidRDefault="009E5FF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3" w:type="dxa"/>
          </w:tcPr>
          <w:p w14:paraId="2D08835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AA26117" w14:textId="33345E68" w:rsidR="0041637B" w:rsidRPr="008552FA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23B7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02737EB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0A6F2" w14:textId="01640508" w:rsidR="0041637B" w:rsidRPr="00D4618E" w:rsidRDefault="009E5FF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</w:tcPr>
          <w:p w14:paraId="16A1467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44183431" w14:textId="3A2A950F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04CA">
              <w:rPr>
                <w:rFonts w:ascii="Angsana New" w:hAnsi="Angsana New"/>
                <w:sz w:val="30"/>
                <w:szCs w:val="30"/>
                <w:lang w:bidi="th-TH"/>
              </w:rPr>
              <w:t>(1)</w:t>
            </w:r>
          </w:p>
        </w:tc>
      </w:tr>
      <w:tr w:rsidR="0041637B" w:rsidRPr="003A3205" w14:paraId="68E1A10F" w14:textId="77777777" w:rsidTr="00EB4320">
        <w:trPr>
          <w:trHeight w:val="50"/>
        </w:trPr>
        <w:tc>
          <w:tcPr>
            <w:tcW w:w="4047" w:type="dxa"/>
          </w:tcPr>
          <w:p w14:paraId="2785F31B" w14:textId="00F51E8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C1CE9" w14:textId="4E19159C" w:rsidR="0041637B" w:rsidRPr="003A3205" w:rsidRDefault="009E5FF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83" w:type="dxa"/>
          </w:tcPr>
          <w:p w14:paraId="297E092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3314C2B" w14:textId="7B168369" w:rsidR="0041637B" w:rsidRPr="008552FA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7544004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E0BB" w14:textId="607EB1E9" w:rsidR="0041637B" w:rsidRPr="00A6477A" w:rsidRDefault="009E5FF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62" w:type="dxa"/>
          </w:tcPr>
          <w:p w14:paraId="1E1C506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583E4" w14:textId="0EA5205E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174</w:t>
            </w:r>
          </w:p>
        </w:tc>
      </w:tr>
      <w:tr w:rsidR="00E515CD" w:rsidRPr="003A3205" w14:paraId="0A3BFB4A" w14:textId="77777777" w:rsidTr="00EB4320">
        <w:tc>
          <w:tcPr>
            <w:tcW w:w="4047" w:type="dxa"/>
          </w:tcPr>
          <w:p w14:paraId="0CF3DE37" w14:textId="77777777" w:rsidR="00E515CD" w:rsidRPr="006375B5" w:rsidRDefault="00E515CD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02A09776" w14:textId="77777777" w:rsidR="00E515CD" w:rsidRPr="003A3205" w:rsidRDefault="00E515CD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DF352C" w14:textId="77777777" w:rsidR="00E515CD" w:rsidRPr="003A3205" w:rsidRDefault="00E515CD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07D8BD" w14:textId="77777777" w:rsidR="00E515CD" w:rsidRPr="003A3205" w:rsidRDefault="00E515C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12AFE4" w14:textId="77777777" w:rsidR="00E515CD" w:rsidRPr="003A3205" w:rsidRDefault="00E515CD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28085" w14:textId="77777777" w:rsidR="00E515CD" w:rsidRPr="003A3205" w:rsidRDefault="00E515CD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03914C2" w14:textId="77777777" w:rsidR="00E515CD" w:rsidRPr="003A3205" w:rsidRDefault="00E515CD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48DE10EC" w14:textId="77777777" w:rsidR="00E515CD" w:rsidRPr="003A3205" w:rsidRDefault="00E515C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3A6CF04E" w14:textId="77777777" w:rsidTr="00EB4320">
        <w:tc>
          <w:tcPr>
            <w:tcW w:w="4047" w:type="dxa"/>
          </w:tcPr>
          <w:p w14:paraId="6A064904" w14:textId="2ABC7E4E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</w:tcPr>
          <w:p w14:paraId="0E2C07E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370C0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D4E805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D5D73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F2DA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7842F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BAE57DA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22B6D478" w14:textId="77777777" w:rsidTr="00EB4320">
        <w:trPr>
          <w:trHeight w:val="56"/>
        </w:trPr>
        <w:tc>
          <w:tcPr>
            <w:tcW w:w="4047" w:type="dxa"/>
          </w:tcPr>
          <w:p w14:paraId="2CE8EC7F" w14:textId="43A9C3A3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</w:tcPr>
          <w:p w14:paraId="7EC58826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B051F2C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E89E77A" w14:textId="77777777" w:rsidR="0041637B" w:rsidRPr="00EB047F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81FCF9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D2CB81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5D5CEAF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</w:tcPr>
          <w:p w14:paraId="3666D99B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64C7A360" w14:textId="77777777" w:rsidTr="00EB4320">
        <w:tc>
          <w:tcPr>
            <w:tcW w:w="4047" w:type="dxa"/>
          </w:tcPr>
          <w:p w14:paraId="4FF2ECAC" w14:textId="01424561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356E6FA8" w14:textId="69B7E733" w:rsidR="0041637B" w:rsidRPr="00A045A8" w:rsidRDefault="004D353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</w:t>
            </w:r>
          </w:p>
        </w:tc>
        <w:tc>
          <w:tcPr>
            <w:tcW w:w="283" w:type="dxa"/>
          </w:tcPr>
          <w:p w14:paraId="68BE4C75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78808D5" w14:textId="391534F6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45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</w:tcPr>
          <w:p w14:paraId="68C7B588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8C20A9" w14:textId="6BA758ED" w:rsidR="0041637B" w:rsidRPr="00A045A8" w:rsidRDefault="004D353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262" w:type="dxa"/>
          </w:tcPr>
          <w:p w14:paraId="2ACDCFB5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</w:tcPr>
          <w:p w14:paraId="34A62434" w14:textId="233847D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45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</w:tr>
      <w:tr w:rsidR="0041637B" w:rsidRPr="003A3205" w14:paraId="7406F41D" w14:textId="77777777" w:rsidTr="00EB4320">
        <w:tc>
          <w:tcPr>
            <w:tcW w:w="4047" w:type="dxa"/>
          </w:tcPr>
          <w:p w14:paraId="35BECFC8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74360CE9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89A3E01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304993D7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B97307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7E97CE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</w:tcPr>
          <w:p w14:paraId="1D927F86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</w:tcPr>
          <w:p w14:paraId="1832E850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1637B" w:rsidRPr="003A3205" w14:paraId="3DD80112" w14:textId="77777777" w:rsidTr="00EB4320">
        <w:tc>
          <w:tcPr>
            <w:tcW w:w="4047" w:type="dxa"/>
          </w:tcPr>
          <w:p w14:paraId="497487EF" w14:textId="172804A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60" w:type="dxa"/>
          </w:tcPr>
          <w:p w14:paraId="168FC19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0217D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5A75F6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C682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4C83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E2696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CF1A872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5F2CCD46" w14:textId="77777777" w:rsidTr="00EB4320">
        <w:tc>
          <w:tcPr>
            <w:tcW w:w="4047" w:type="dxa"/>
          </w:tcPr>
          <w:p w14:paraId="78B8610D" w14:textId="704CDF3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547027C2" w14:textId="06FAE3B9" w:rsidR="0041637B" w:rsidRPr="003A3205" w:rsidRDefault="00085F59" w:rsidP="00653F8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DB2170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29D09D" w14:textId="730C0E2A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335010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6771E" w14:textId="2C479EF3" w:rsidR="0041637B" w:rsidRPr="003A3205" w:rsidRDefault="00085F59" w:rsidP="00180BD8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2C4652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3689BC7" w14:textId="62C105A0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764E649A" w14:textId="77777777" w:rsidTr="00EB4320">
        <w:tc>
          <w:tcPr>
            <w:tcW w:w="4047" w:type="dxa"/>
          </w:tcPr>
          <w:p w14:paraId="212741BB" w14:textId="58BDBE02" w:rsidR="0041637B" w:rsidRPr="006375B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7A11664A" w14:textId="0971ADC2" w:rsidR="0041637B" w:rsidRPr="003A3205" w:rsidRDefault="00085F5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088E306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E39B49" w14:textId="308867E8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270" w:type="dxa"/>
          </w:tcPr>
          <w:p w14:paraId="23C91E6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F476D" w14:textId="52A9A638" w:rsidR="0041637B" w:rsidRPr="003A3205" w:rsidRDefault="00085F5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7A8418C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8B797FC" w14:textId="2201ADA8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1637B" w:rsidRPr="003A3205" w14:paraId="602795EA" w14:textId="77777777" w:rsidTr="00EB4320">
        <w:tc>
          <w:tcPr>
            <w:tcW w:w="4047" w:type="dxa"/>
          </w:tcPr>
          <w:p w14:paraId="458593C9" w14:textId="6AA77BF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0836840" w14:textId="19BD83F9" w:rsidR="0041637B" w:rsidRPr="003A3205" w:rsidRDefault="00085F5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</w:t>
            </w:r>
          </w:p>
        </w:tc>
        <w:tc>
          <w:tcPr>
            <w:tcW w:w="283" w:type="dxa"/>
          </w:tcPr>
          <w:p w14:paraId="3C433E1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AB2905C" w14:textId="7C06F27D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14:paraId="2F59119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54EA3" w14:textId="1BB7C21E" w:rsidR="0041637B" w:rsidRPr="003A3205" w:rsidRDefault="00085F5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</w:t>
            </w:r>
          </w:p>
        </w:tc>
        <w:tc>
          <w:tcPr>
            <w:tcW w:w="262" w:type="dxa"/>
          </w:tcPr>
          <w:p w14:paraId="71A6893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1CEA3608" w14:textId="356FDA6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79E0922B" w14:textId="77777777" w:rsidTr="00EB4320">
        <w:tc>
          <w:tcPr>
            <w:tcW w:w="4047" w:type="dxa"/>
          </w:tcPr>
          <w:p w14:paraId="69AF1702" w14:textId="1420CC5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2A23B" w14:textId="4A69A697" w:rsidR="0041637B" w:rsidRPr="003A3205" w:rsidRDefault="00085F5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83" w:type="dxa"/>
          </w:tcPr>
          <w:p w14:paraId="4EE6B0F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FAD34" w14:textId="3191A2FE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7144639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D0DBE" w14:textId="2A5E8401" w:rsidR="0041637B" w:rsidRPr="003A3205" w:rsidRDefault="00085F5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62" w:type="dxa"/>
          </w:tcPr>
          <w:p w14:paraId="74F50ED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7E9C8" w14:textId="1F1A6920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41637B" w:rsidRPr="003A3205" w14:paraId="11C1A626" w14:textId="77777777" w:rsidTr="00EB4320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160" w:type="dxa"/>
          </w:tcPr>
          <w:p w14:paraId="04866113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246BB84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E9497D5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591C144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AFFCFC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3CF461E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</w:tr>
      <w:tr w:rsidR="0041637B" w:rsidRPr="003A3205" w14:paraId="6D2F0987" w14:textId="77777777" w:rsidTr="00EB4320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37B" w:rsidRPr="003A3205" w14:paraId="6881E4F9" w14:textId="77777777" w:rsidTr="00EB4320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5E94" w:rsidRPr="003A3205" w14:paraId="305160E9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2D36B3A4" w:rsidR="00135E94" w:rsidRPr="003A3205" w:rsidRDefault="00E22FE2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</w:tcPr>
          <w:p w14:paraId="3E90011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2A8961F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9EA6F1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24FFFB33" w:rsidR="00135E94" w:rsidRPr="003A3205" w:rsidRDefault="00E22FE2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68B8CF4E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629314BD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</w:tcPr>
          <w:p w14:paraId="35A6A29C" w14:textId="432B2036" w:rsidR="00135E94" w:rsidRPr="003A3205" w:rsidRDefault="00E22FE2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83" w:type="dxa"/>
          </w:tcPr>
          <w:p w14:paraId="54B902E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B135A7" w14:textId="7380B2E5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21642A6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5A83" w14:textId="0B5496D1" w:rsidR="00135E94" w:rsidRPr="003A3205" w:rsidRDefault="00E22FE2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5EEBB44" w14:textId="14F5E4BD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1FED5E03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DF0F2E0" w14:textId="39B6CB37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7FA26EC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580248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0071CD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A92B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A4C78" w14:textId="77777777" w:rsidR="00135E94" w:rsidRPr="003A3205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246BF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74EAA6F" w14:textId="77777777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DB8" w:rsidRPr="003A3205" w14:paraId="3B31894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57D24" w14:textId="33E3B289" w:rsidR="00C10DB8" w:rsidRPr="00783A93" w:rsidRDefault="00C10DB8" w:rsidP="00C10DB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18AE8EF8" w14:textId="2E866E66" w:rsidR="00C10DB8" w:rsidRPr="003A3205" w:rsidRDefault="00C10DB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7BAF7F1B" w14:textId="77777777" w:rsidR="00C10DB8" w:rsidRPr="003A3205" w:rsidRDefault="00C10DB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AC25CC" w14:textId="76461631" w:rsidR="00C10DB8" w:rsidRPr="003A3205" w:rsidRDefault="00C10DB8" w:rsidP="00C10DB8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2C7AB" w14:textId="77777777" w:rsidR="00C10DB8" w:rsidRPr="003A3205" w:rsidRDefault="00C10DB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2CCAD" w14:textId="79CE5F84" w:rsidR="00C10DB8" w:rsidRPr="003A3205" w:rsidRDefault="00C10DB8" w:rsidP="00C10DB8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A12F5B9" w14:textId="77777777" w:rsidR="00C10DB8" w:rsidRPr="003A3205" w:rsidRDefault="00C10DB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4696AC2" w14:textId="7D3345C2" w:rsidR="00C10DB8" w:rsidRPr="003A3205" w:rsidRDefault="00C10DB8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41B9B1E6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4955D8E" w14:textId="349ED027" w:rsidR="00135E94" w:rsidRPr="003A3205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132CFAE" w14:textId="2FDEEE4F" w:rsidR="00135E94" w:rsidRPr="003A3205" w:rsidRDefault="00E22FE2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10DB8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3" w:type="dxa"/>
          </w:tcPr>
          <w:p w14:paraId="655602F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BBA6A4" w14:textId="2B5BFDC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4CF49D85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4BDD24" w14:textId="472A87BF" w:rsidR="00135E94" w:rsidRPr="003A3205" w:rsidRDefault="00E22FE2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C6FA88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2A07BC9" w14:textId="3854F4BC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DF30DC" w14:paraId="53C00E88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A8A5BCF" w14:textId="0EB1216E" w:rsidR="00135E94" w:rsidRPr="00DF30DC" w:rsidRDefault="00135E94" w:rsidP="00135E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3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8F0E4F9" w14:textId="122A5B8D" w:rsidR="00135E94" w:rsidRPr="00DF30DC" w:rsidRDefault="00E22FE2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C10DB8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83" w:type="dxa"/>
          </w:tcPr>
          <w:p w14:paraId="5C8CF6F4" w14:textId="77777777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6EAC7F5" w14:textId="03241F4E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0DC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</w:tcPr>
          <w:p w14:paraId="1805C943" w14:textId="77777777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6DF37" w14:textId="45A69097" w:rsidR="00135E94" w:rsidRPr="00DF30DC" w:rsidRDefault="00E22FE2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FAE0C95" w14:textId="77777777" w:rsidR="00135E94" w:rsidRPr="00DF30DC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3259489" w14:textId="2E3DB47A" w:rsidR="00135E94" w:rsidRPr="002F78B9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2F78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DF30DC" w14:paraId="776161D7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07C8CC2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4530AD08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776AF030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C8D4F81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430019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BB10F9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1386DCA1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37CABA7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135E94" w:rsidRPr="003A3205" w14:paraId="535EAD08" w14:textId="77777777" w:rsidTr="00EB4320">
        <w:tblPrEx>
          <w:tblLook w:val="0000" w:firstRow="0" w:lastRow="0" w:firstColumn="0" w:lastColumn="0" w:noHBand="0" w:noVBand="0"/>
        </w:tblPrEx>
        <w:trPr>
          <w:trHeight w:val="56"/>
        </w:trPr>
        <w:tc>
          <w:tcPr>
            <w:tcW w:w="4047" w:type="dxa"/>
          </w:tcPr>
          <w:p w14:paraId="09071C44" w14:textId="74B2CFB1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0" w:type="dxa"/>
          </w:tcPr>
          <w:p w14:paraId="70D423C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6EA481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0A9965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991A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470E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7D311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D0A53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15D1B2B0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</w:tcPr>
          <w:p w14:paraId="34EE21B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91187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65628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1BD3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3ED1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EAB77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8C0CB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585CAAD5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057A19D2" w14:textId="12466CDE" w:rsidR="00135E94" w:rsidRPr="003A3205" w:rsidRDefault="000F5368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83D484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09E3F2" w14:textId="562A49E1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A77D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3F3B5" w14:textId="0D3AC445" w:rsidR="00135E94" w:rsidRPr="003A3205" w:rsidRDefault="005E182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13,307</w:t>
            </w:r>
          </w:p>
        </w:tc>
        <w:tc>
          <w:tcPr>
            <w:tcW w:w="270" w:type="dxa"/>
            <w:gridSpan w:val="2"/>
          </w:tcPr>
          <w:p w14:paraId="20B92B9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AFD19" w14:textId="249B9656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11,605</w:t>
            </w:r>
          </w:p>
        </w:tc>
      </w:tr>
      <w:tr w:rsidR="00135E94" w:rsidRPr="003A3205" w14:paraId="7646E538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3FA68358" w14:textId="32CB4356" w:rsidR="00135E94" w:rsidRPr="003A3205" w:rsidRDefault="000F536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2099DC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5F7FC0B" w14:textId="2F6118D4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8D16E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54F59" w14:textId="22884A15" w:rsidR="00135E94" w:rsidRPr="003A3205" w:rsidRDefault="005E182D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B1ED9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2F46EAF" w14:textId="7FE31CBB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6CD72EF1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8AD88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60" w:type="dxa"/>
          </w:tcPr>
          <w:p w14:paraId="0BE5E618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0DB8D63A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6FF28B2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5C8DBEE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A9F3D5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63FBF8F6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548AD340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135E94" w:rsidRPr="003A3205" w14:paraId="098C7335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</w:tcPr>
          <w:p w14:paraId="2ECA80E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C0610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57497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9769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36CF4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BAA385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F1FFF2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5545E2F2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7F22371F" w14:textId="3AE3070B" w:rsidR="00135E94" w:rsidRPr="003A3205" w:rsidRDefault="000F5368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EA98A4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2AED42" w14:textId="3B02398F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DCD58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903CC" w14:textId="1B35C95F" w:rsidR="00135E94" w:rsidRPr="003A3205" w:rsidRDefault="005E182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</w:t>
            </w:r>
            <w:r w:rsidR="00327F6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74137BE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A85421C" w14:textId="46D23AAD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</w:tr>
      <w:tr w:rsidR="00135E94" w:rsidRPr="003A3205" w14:paraId="09EB40B7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6EC2E765" w14:textId="06E815CE" w:rsidR="00135E94" w:rsidRPr="003A3205" w:rsidRDefault="000F5368" w:rsidP="000F536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63412D7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C39367" w14:textId="5F66F3CC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E90A3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7FAB355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E8058" w14:textId="2EBC5FF0" w:rsidR="00135E94" w:rsidRPr="003A3205" w:rsidRDefault="00D02132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4EA03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D651533" w14:textId="0A21EBB9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2BDF2AD6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0C2BE" w14:textId="4DE447F2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290D3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2B7BB33D" w14:textId="35BCA209" w:rsidR="00135E94" w:rsidRPr="003A3205" w:rsidRDefault="00D02132" w:rsidP="00D0213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397F83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1918CA" w14:textId="0BA3B294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5D8BE9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3C1ED" w14:textId="0BB943D8" w:rsidR="00135E94" w:rsidRPr="003A3205" w:rsidRDefault="00D02132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03879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E75E501" w14:textId="525CC8C3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0A8A82D0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D4F260" w14:textId="77777777" w:rsidR="00135E94" w:rsidRPr="00D017D0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0" w:type="dxa"/>
          </w:tcPr>
          <w:p w14:paraId="406337D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9634E8A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1C8C685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E74B39B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E1B3299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47109FF" w14:textId="77777777" w:rsidR="00135E94" w:rsidRPr="00CC0414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F99637E" w14:textId="77777777" w:rsidR="00135E94" w:rsidRPr="00CC0414" w:rsidRDefault="00135E94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017D0" w:rsidRPr="003A3205" w14:paraId="4C2DB15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B4402E" w14:textId="77777777" w:rsidR="00D017D0" w:rsidRPr="00D017D0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0" w:type="dxa"/>
          </w:tcPr>
          <w:p w14:paraId="050EEE98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8E3F471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C2567DF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0EA12A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49A938" w14:textId="77777777" w:rsidR="00D017D0" w:rsidRPr="00CC0414" w:rsidRDefault="00D017D0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22ED7E78" w14:textId="77777777" w:rsidR="00D017D0" w:rsidRPr="00CC0414" w:rsidRDefault="00D017D0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C19931F" w14:textId="77777777" w:rsidR="00D017D0" w:rsidRPr="00CC0414" w:rsidRDefault="00D017D0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036D" w:rsidRPr="003A3205" w14:paraId="27C0E713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06149B1" w14:textId="77777777" w:rsidR="0055036D" w:rsidRPr="00D017D0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0" w:type="dxa"/>
          </w:tcPr>
          <w:p w14:paraId="2F54B4BD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5FA67B4B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10D4E329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1B597C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44CFB9" w14:textId="77777777" w:rsidR="0055036D" w:rsidRPr="00CC0414" w:rsidRDefault="0055036D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30E1D8B4" w14:textId="77777777" w:rsidR="0055036D" w:rsidRPr="00CC0414" w:rsidRDefault="0055036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3434BD4" w14:textId="77777777" w:rsidR="0055036D" w:rsidRPr="00CC0414" w:rsidRDefault="0055036D" w:rsidP="00135E9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42E8" w:rsidRPr="003A3205" w14:paraId="60BDA0B4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2B09F8C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0" w:type="dxa"/>
          </w:tcPr>
          <w:p w14:paraId="6056101F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B54E93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6944B06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EF50E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BE5B1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077558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E2D73BA" w14:textId="77777777" w:rsidR="000F42E8" w:rsidRPr="003A3205" w:rsidRDefault="000F42E8" w:rsidP="000F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2E8" w:rsidRPr="003A3205" w14:paraId="74D6A25E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B71CE91" w14:textId="0543ED43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</w:tcPr>
          <w:p w14:paraId="780E627F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E58976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2D7604A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5CA5B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0C5E0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333DA6C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74F35FB" w14:textId="77777777" w:rsidR="000F42E8" w:rsidRPr="003A3205" w:rsidRDefault="000F42E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94" w:rsidRPr="003A3205" w14:paraId="0F7B403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3654EAEF" w14:textId="329211CE" w:rsidR="00135E94" w:rsidRPr="003A3205" w:rsidRDefault="000F5368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2C5A0D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B79BDE" w14:textId="22068699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3459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2EAE2" w14:textId="1C60F7E3" w:rsidR="00135E94" w:rsidRPr="003A3205" w:rsidRDefault="005E182D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27F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F29BF56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F9E1AEA" w14:textId="4C8EAF4A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135E94" w:rsidRPr="003A3205" w14:paraId="59D9CEE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1A606" w14:textId="28C1D963" w:rsidR="00135E94" w:rsidRPr="00123D8C" w:rsidRDefault="000F5368" w:rsidP="004E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B1AE66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2050BE6" w14:textId="6F666336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6A66FA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5AE6F" w14:textId="002C4B8C" w:rsidR="00135E94" w:rsidRPr="003A3205" w:rsidRDefault="005E182D" w:rsidP="00135E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CD1B9A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4CC39FF" w14:textId="18E78A8B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5AFDBAF2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74CA9C2" w14:textId="473D2628" w:rsidR="00135E94" w:rsidRPr="00123D8C" w:rsidRDefault="000F536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3194A6C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C48EDFF" w14:textId="45F90155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54DF248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894788" w14:textId="562D8AFF" w:rsidR="00135E94" w:rsidRPr="003A3205" w:rsidRDefault="00327F6E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5E18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70" w:type="dxa"/>
            <w:gridSpan w:val="2"/>
          </w:tcPr>
          <w:p w14:paraId="2089E2E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4D1AD99" w14:textId="05BAB61D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  <w:tr w:rsidR="00135E94" w:rsidRPr="003A3205" w14:paraId="0B95DD8F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B00A57E" w14:textId="7D335FF2" w:rsidR="00135E94" w:rsidRPr="00123D8C" w:rsidRDefault="000F5368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83" w:type="dxa"/>
          </w:tcPr>
          <w:p w14:paraId="02D98B80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EC94DDE" w14:textId="7CB4F75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3BBD297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ECE00C" w14:textId="783472AF" w:rsidR="00135E94" w:rsidRPr="003A3205" w:rsidRDefault="005E182D" w:rsidP="00FB7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gridSpan w:val="2"/>
          </w:tcPr>
          <w:p w14:paraId="345C051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93B8624" w14:textId="66E9322D" w:rsidR="00135E94" w:rsidRPr="003A3205" w:rsidRDefault="00135E94" w:rsidP="00135E9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E94" w:rsidRPr="003A3205" w14:paraId="5554CDF6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A6744CD" w14:textId="0FED979D" w:rsidR="00135E94" w:rsidRPr="003A3205" w:rsidRDefault="000F5368" w:rsidP="004C4B35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6C73A9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420D0E9" w14:textId="4580A54F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9FB4ABE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6F3B87" w14:textId="6E2119E1" w:rsidR="00135E94" w:rsidRPr="003A3205" w:rsidRDefault="00327F6E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5E18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0" w:type="dxa"/>
            <w:gridSpan w:val="2"/>
          </w:tcPr>
          <w:p w14:paraId="0E4BA873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78A07AB" w14:textId="1B36D8A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  <w:tr w:rsidR="00135E94" w:rsidRPr="003A3205" w14:paraId="314C0208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68B92D00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005B01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FAFEE75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5BE813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E31E7C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153F02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251EFFE7" w14:textId="77777777" w:rsidR="00135E94" w:rsidRPr="00D50DC7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"/>
      <w:tr w:rsidR="00135E94" w:rsidRPr="003A3205" w14:paraId="60F0ADF2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</w:tcPr>
          <w:p w14:paraId="471ECA11" w14:textId="009D1A10" w:rsidR="00135E94" w:rsidRPr="003A3205" w:rsidRDefault="00B6349C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33ABFED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E1A117" w14:textId="73529B3E" w:rsidR="00135E94" w:rsidRPr="003A3205" w:rsidRDefault="00135E94" w:rsidP="00135E9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DDFD4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084C7" w14:textId="249EE602" w:rsidR="00135E94" w:rsidRPr="003A3205" w:rsidRDefault="00327F6E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13,370</w:t>
            </w:r>
          </w:p>
        </w:tc>
        <w:tc>
          <w:tcPr>
            <w:tcW w:w="270" w:type="dxa"/>
            <w:gridSpan w:val="2"/>
          </w:tcPr>
          <w:p w14:paraId="03E2D26A" w14:textId="6CB8ED3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AED366" w14:textId="2222D650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</w:tr>
      <w:tr w:rsidR="00135E94" w:rsidRPr="003A3205" w14:paraId="51E6F42A" w14:textId="77777777" w:rsidTr="00EB4320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633D976" w14:textId="25FD8E83" w:rsidR="00135E94" w:rsidRPr="003A3205" w:rsidRDefault="00B6349C" w:rsidP="006F3B7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E2A3971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4EA7905" w14:textId="431A87AB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2318DE8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1DD5FF" w14:textId="154B8451" w:rsidR="00135E94" w:rsidRPr="003A3205" w:rsidRDefault="00327F6E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11,625</w:t>
            </w:r>
          </w:p>
        </w:tc>
        <w:tc>
          <w:tcPr>
            <w:tcW w:w="270" w:type="dxa"/>
            <w:gridSpan w:val="2"/>
          </w:tcPr>
          <w:p w14:paraId="5DA773DF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C1522DA" w14:textId="2D848BC3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</w:tr>
      <w:tr w:rsidR="00135E94" w:rsidRPr="003A3205" w14:paraId="39320836" w14:textId="77777777" w:rsidTr="00EB432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50DD4FB" w14:textId="0B510200" w:rsidR="00135E94" w:rsidRPr="003A3205" w:rsidRDefault="00B6349C" w:rsidP="006F3B7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EB061D9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A6924D" w14:textId="6BD3858F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4479752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850EAA" w14:textId="5242BA92" w:rsidR="00135E94" w:rsidRPr="003A3205" w:rsidRDefault="00327F6E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24,995</w:t>
            </w:r>
          </w:p>
        </w:tc>
        <w:tc>
          <w:tcPr>
            <w:tcW w:w="270" w:type="dxa"/>
            <w:gridSpan w:val="2"/>
          </w:tcPr>
          <w:p w14:paraId="70905C7B" w14:textId="77777777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D38DAE2" w14:textId="50F2835E" w:rsidR="00135E94" w:rsidRPr="003A3205" w:rsidRDefault="00135E94" w:rsidP="001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</w:tbl>
    <w:p w14:paraId="6F34EA58" w14:textId="77777777" w:rsidR="00F27D97" w:rsidRDefault="00F27D97">
      <w:pPr>
        <w:rPr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071"/>
        <w:gridCol w:w="270"/>
        <w:gridCol w:w="1179"/>
      </w:tblGrid>
      <w:tr w:rsidR="00A65F71" w:rsidRPr="006375B5" w14:paraId="6D077DEB" w14:textId="77777777" w:rsidTr="00DF4608">
        <w:trPr>
          <w:tblHeader/>
        </w:trPr>
        <w:tc>
          <w:tcPr>
            <w:tcW w:w="4050" w:type="dxa"/>
          </w:tcPr>
          <w:p w14:paraId="74BFBC9B" w14:textId="77777777" w:rsidR="00A65F71" w:rsidRPr="0026290F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29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</w:tcPr>
          <w:p w14:paraId="7AB38682" w14:textId="77777777" w:rsidR="00A65F71" w:rsidRPr="006375B5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3C2156" w14:textId="77777777" w:rsidR="00A65F71" w:rsidRPr="006375B5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1D7C0AD" w14:textId="77777777" w:rsidR="00A65F71" w:rsidRPr="006375B5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F71" w:rsidRPr="006375B5" w14:paraId="36381BAD" w14:textId="77777777" w:rsidTr="00DF4608">
        <w:trPr>
          <w:tblHeader/>
        </w:trPr>
        <w:tc>
          <w:tcPr>
            <w:tcW w:w="4050" w:type="dxa"/>
          </w:tcPr>
          <w:p w14:paraId="53768EBD" w14:textId="77777777" w:rsidR="00A65F71" w:rsidRPr="0026290F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6290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6290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6290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404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26290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064ED7EF" w14:textId="5497F2D0" w:rsidR="00A65F71" w:rsidRPr="006375B5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9BE9530" w14:textId="77777777" w:rsidR="00A65F71" w:rsidRPr="006375B5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6E101B" w14:textId="2AEE8729" w:rsidR="00A65F71" w:rsidRPr="006375B5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6CA217" w14:textId="77777777" w:rsidR="00A65F71" w:rsidRPr="006375B5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6E9334BA" w14:textId="254E25C8" w:rsidR="00A65F71" w:rsidRPr="006375B5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5AC4D3" w14:textId="77777777" w:rsidR="00A65F71" w:rsidRPr="006375B5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53D92DD" w14:textId="6A6F5D5A" w:rsidR="00A65F71" w:rsidRPr="006375B5" w:rsidRDefault="00A65F71" w:rsidP="00A6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A65F71" w:rsidRPr="006375B5" w14:paraId="4BF51B5E" w14:textId="77777777" w:rsidTr="00DF4608">
        <w:trPr>
          <w:tblHeader/>
        </w:trPr>
        <w:tc>
          <w:tcPr>
            <w:tcW w:w="4050" w:type="dxa"/>
          </w:tcPr>
          <w:p w14:paraId="218A8B33" w14:textId="77777777" w:rsidR="00A65F71" w:rsidRPr="006375B5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5B0AE4B7" w14:textId="77777777" w:rsidR="00A65F71" w:rsidRPr="000E564C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5F71" w:rsidRPr="006375B5" w14:paraId="637DCD1C" w14:textId="77777777" w:rsidTr="00DF4608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050" w:type="dxa"/>
          </w:tcPr>
          <w:p w14:paraId="1527CBA7" w14:textId="77777777" w:rsidR="00A65F71" w:rsidRPr="00FF0CF1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1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BC8BBA" w14:textId="5EFD0525" w:rsidR="00A65F71" w:rsidRPr="00C10BA1" w:rsidRDefault="00D6487B" w:rsidP="00D648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9320B" w14:textId="77777777" w:rsidR="00A65F71" w:rsidRPr="00C10BA1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1190CF" w14:textId="77777777" w:rsidR="00A65F71" w:rsidRPr="00C10BA1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BA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ED339C" w14:textId="77777777" w:rsidR="00A65F71" w:rsidRPr="00C10BA1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BE1BC6A" w14:textId="5C7B3619" w:rsidR="00A65F71" w:rsidRPr="00C10BA1" w:rsidRDefault="009D126F" w:rsidP="009D1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06190F" w14:textId="77777777" w:rsidR="00A65F71" w:rsidRPr="00C10BA1" w:rsidRDefault="00A65F71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6AFC1350" w14:textId="77777777" w:rsidR="00A65F71" w:rsidRPr="00C10BA1" w:rsidRDefault="00A65F71" w:rsidP="00DF4608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B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0B01BD" w14:textId="5BD62A3D" w:rsidR="0041780B" w:rsidRPr="008175EA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314"/>
        <w:gridCol w:w="1078"/>
        <w:gridCol w:w="8"/>
        <w:gridCol w:w="310"/>
        <w:gridCol w:w="1080"/>
        <w:gridCol w:w="270"/>
        <w:gridCol w:w="1170"/>
      </w:tblGrid>
      <w:tr w:rsidR="00956E34" w:rsidRPr="006375B5" w14:paraId="1914CEB4" w14:textId="77777777" w:rsidTr="00EB4320">
        <w:trPr>
          <w:trHeight w:val="60"/>
          <w:tblHeader/>
        </w:trPr>
        <w:tc>
          <w:tcPr>
            <w:tcW w:w="4140" w:type="dxa"/>
          </w:tcPr>
          <w:p w14:paraId="12494394" w14:textId="6F55F078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2" w:type="dxa"/>
            <w:gridSpan w:val="3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8" w:type="dxa"/>
            <w:gridSpan w:val="2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81B" w:rsidRPr="006375B5" w14:paraId="2C908479" w14:textId="77777777" w:rsidTr="00EB4320">
        <w:trPr>
          <w:trHeight w:val="60"/>
          <w:tblHeader/>
        </w:trPr>
        <w:tc>
          <w:tcPr>
            <w:tcW w:w="4140" w:type="dxa"/>
          </w:tcPr>
          <w:p w14:paraId="655725E1" w14:textId="51FAFCCA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B5503A0" w14:textId="019B53D4" w:rsidR="003F481B" w:rsidRPr="005B6A2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35E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735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735E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4" w:type="dxa"/>
          </w:tcPr>
          <w:p w14:paraId="6778F7A0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6C0A18C" w14:textId="7396C99B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18" w:type="dxa"/>
            <w:gridSpan w:val="2"/>
          </w:tcPr>
          <w:p w14:paraId="47024B54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10BCB1" w14:textId="15B35EA9" w:rsidR="003F481B" w:rsidRPr="005B6A2A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35E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735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735EA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323B0B6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B3F0ADD" w14:textId="5E9DC52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F481B" w:rsidRPr="006375B5" w14:paraId="78BB369B" w14:textId="77777777" w:rsidTr="00EB4320">
        <w:trPr>
          <w:trHeight w:val="60"/>
          <w:tblHeader/>
        </w:trPr>
        <w:tc>
          <w:tcPr>
            <w:tcW w:w="4140" w:type="dxa"/>
          </w:tcPr>
          <w:p w14:paraId="32E7B001" w14:textId="0163DE5B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vAlign w:val="center"/>
          </w:tcPr>
          <w:p w14:paraId="7D57F359" w14:textId="11CB9A2D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314" w:type="dxa"/>
          </w:tcPr>
          <w:p w14:paraId="321F8722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E8FE91B" w14:textId="4ADFC044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318" w:type="dxa"/>
            <w:gridSpan w:val="2"/>
          </w:tcPr>
          <w:p w14:paraId="71EEB521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A7AACC" w14:textId="7BC4EC8A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4503F08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58EF78A" w14:textId="166DE641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3F481B" w:rsidRPr="006375B5" w14:paraId="68394F16" w14:textId="77777777" w:rsidTr="00EB4320">
        <w:trPr>
          <w:trHeight w:val="60"/>
          <w:tblHeader/>
        </w:trPr>
        <w:tc>
          <w:tcPr>
            <w:tcW w:w="4140" w:type="dxa"/>
          </w:tcPr>
          <w:p w14:paraId="4AE7971D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5325B263" w14:textId="09DDD562" w:rsidR="003F481B" w:rsidRPr="000F42E8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481B" w:rsidRPr="006375B5" w14:paraId="2E498EFF" w14:textId="77777777" w:rsidTr="00EB4320">
        <w:trPr>
          <w:trHeight w:val="442"/>
        </w:trPr>
        <w:tc>
          <w:tcPr>
            <w:tcW w:w="4140" w:type="dxa"/>
          </w:tcPr>
          <w:p w14:paraId="295F51A2" w14:textId="485CA84A" w:rsidR="003F481B" w:rsidRPr="00E663B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63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1080" w:type="dxa"/>
          </w:tcPr>
          <w:p w14:paraId="48CB7830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0CE9617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60C33A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B2E5DDD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3C04D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51BB8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54233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481B" w:rsidRPr="006375B5" w14:paraId="40820B49" w14:textId="77777777" w:rsidTr="00EB4320">
        <w:trPr>
          <w:trHeight w:val="442"/>
        </w:trPr>
        <w:tc>
          <w:tcPr>
            <w:tcW w:w="4140" w:type="dxa"/>
          </w:tcPr>
          <w:p w14:paraId="25F6FDA6" w14:textId="5F0A5358" w:rsidR="003F481B" w:rsidRPr="00E663B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663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0F6D8600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7BA666B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F80E75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B4F7472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3205E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D7FCD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CCCA83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481B" w:rsidRPr="006375B5" w14:paraId="6CA109BB" w14:textId="77777777" w:rsidTr="00E663BB">
        <w:trPr>
          <w:trHeight w:val="442"/>
        </w:trPr>
        <w:tc>
          <w:tcPr>
            <w:tcW w:w="4140" w:type="dxa"/>
          </w:tcPr>
          <w:p w14:paraId="759B6EF5" w14:textId="5C11B47A" w:rsidR="003F481B" w:rsidRPr="00E663B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3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FC9620" w14:textId="01ED0407" w:rsidR="003F481B" w:rsidRPr="00E663BB" w:rsidRDefault="0084410C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314" w:type="dxa"/>
          </w:tcPr>
          <w:p w14:paraId="031843D6" w14:textId="77777777" w:rsidR="003F481B" w:rsidRPr="00E663B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54EF2608" w14:textId="6EA85CC0" w:rsidR="003F481B" w:rsidRPr="00E663BB" w:rsidRDefault="003F481B" w:rsidP="003F481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7592F113" w14:textId="77777777" w:rsidR="003F481B" w:rsidRPr="00E663B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375386" w14:textId="337C6719" w:rsidR="003F481B" w:rsidRPr="00E663BB" w:rsidRDefault="0084410C" w:rsidP="003F481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C0BA0" w14:textId="77777777" w:rsidR="003F481B" w:rsidRPr="00E663B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A6F20F" w14:textId="7A7100BB" w:rsidR="003F481B" w:rsidRPr="00E663BB" w:rsidRDefault="003F481B" w:rsidP="003F481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63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F481B" w:rsidRPr="006375B5" w14:paraId="2016920B" w14:textId="77777777" w:rsidTr="00E663BB">
        <w:trPr>
          <w:trHeight w:val="442"/>
        </w:trPr>
        <w:tc>
          <w:tcPr>
            <w:tcW w:w="4140" w:type="dxa"/>
          </w:tcPr>
          <w:p w14:paraId="3B0770EE" w14:textId="77777777" w:rsidR="003F481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A0A21B" w14:textId="77777777" w:rsidR="003F481B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A07F39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3D5E2F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2531EEB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9D6024E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2231125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55BC17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D9DBD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5393E45" w14:textId="77777777" w:rsidR="003F481B" w:rsidRPr="007F6663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481B" w:rsidRPr="006375B5" w14:paraId="115C938F" w14:textId="77777777" w:rsidTr="00EB4320">
        <w:trPr>
          <w:trHeight w:val="442"/>
        </w:trPr>
        <w:tc>
          <w:tcPr>
            <w:tcW w:w="4140" w:type="dxa"/>
          </w:tcPr>
          <w:p w14:paraId="6F5269BD" w14:textId="104EEEF3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47AF6B0D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2FAAA113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FF21717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456CA83E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F3906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B879A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4DF27D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481B" w:rsidRPr="006375B5" w14:paraId="1CCF5A3D" w14:textId="77777777" w:rsidTr="00EB4320">
        <w:trPr>
          <w:trHeight w:val="60"/>
        </w:trPr>
        <w:tc>
          <w:tcPr>
            <w:tcW w:w="4140" w:type="dxa"/>
          </w:tcPr>
          <w:p w14:paraId="5DDC3329" w14:textId="1F371D86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FD3F70">
              <w:rPr>
                <w:rFonts w:asciiTheme="majorBidi" w:hAnsi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63A387AE" w14:textId="7DD36CED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14" w:type="dxa"/>
          </w:tcPr>
          <w:p w14:paraId="13990B9C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15F1AA3" w14:textId="005831C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8" w:type="dxa"/>
            <w:gridSpan w:val="2"/>
          </w:tcPr>
          <w:p w14:paraId="688DDD8B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7900EE" w14:textId="3BDE405F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E255F5D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C82F66" w14:textId="71DB8CC3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F481B" w:rsidRPr="006375B5" w14:paraId="131E3C86" w14:textId="77777777" w:rsidTr="00EB4320">
        <w:trPr>
          <w:trHeight w:val="60"/>
        </w:trPr>
        <w:tc>
          <w:tcPr>
            <w:tcW w:w="4140" w:type="dxa"/>
          </w:tcPr>
          <w:p w14:paraId="6396FFD9" w14:textId="0F0B4480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2E2142E" w14:textId="270BC4B4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314" w:type="dxa"/>
          </w:tcPr>
          <w:p w14:paraId="262CF537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5C803EB" w14:textId="527A4D00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318" w:type="dxa"/>
            <w:gridSpan w:val="2"/>
          </w:tcPr>
          <w:p w14:paraId="054B060C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33AC43" w14:textId="58585680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B645F22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25831" w14:textId="0EB413C6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F481B" w:rsidRPr="006375B5" w14:paraId="5C1F1BC9" w14:textId="77777777" w:rsidTr="00EB4320">
        <w:trPr>
          <w:trHeight w:val="60"/>
        </w:trPr>
        <w:tc>
          <w:tcPr>
            <w:tcW w:w="4140" w:type="dxa"/>
          </w:tcPr>
          <w:p w14:paraId="2FDDC85A" w14:textId="53913B10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E31C" w14:textId="07785873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314" w:type="dxa"/>
          </w:tcPr>
          <w:p w14:paraId="62248EC6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F862775" w14:textId="38E8CB33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318" w:type="dxa"/>
            <w:gridSpan w:val="2"/>
          </w:tcPr>
          <w:p w14:paraId="48A49210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84527E" w14:textId="7E23DBC3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270" w:type="dxa"/>
          </w:tcPr>
          <w:p w14:paraId="2B5D8E15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07B18" w14:textId="2D673B05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F481B" w:rsidRPr="006375B5" w14:paraId="53472956" w14:textId="77777777" w:rsidTr="00EB4320">
        <w:trPr>
          <w:trHeight w:val="50"/>
        </w:trPr>
        <w:tc>
          <w:tcPr>
            <w:tcW w:w="4140" w:type="dxa"/>
          </w:tcPr>
          <w:p w14:paraId="711EFE63" w14:textId="47125B12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20949" w14:textId="22DD86F9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314" w:type="dxa"/>
          </w:tcPr>
          <w:p w14:paraId="47FB0FF5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5A00D10" w14:textId="55C82F5B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318" w:type="dxa"/>
            <w:gridSpan w:val="2"/>
          </w:tcPr>
          <w:p w14:paraId="6821D73B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4AEA04" w14:textId="7A17CAFE" w:rsidR="003F481B" w:rsidRPr="00FD3F70" w:rsidRDefault="000222A1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70" w:type="dxa"/>
          </w:tcPr>
          <w:p w14:paraId="560097C2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AD480" w14:textId="6C4FE91C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</w:tr>
      <w:tr w:rsidR="003F481B" w:rsidRPr="006375B5" w14:paraId="3CD59F5D" w14:textId="77777777" w:rsidTr="00C273EE">
        <w:trPr>
          <w:trHeight w:val="62"/>
        </w:trPr>
        <w:tc>
          <w:tcPr>
            <w:tcW w:w="4140" w:type="dxa"/>
          </w:tcPr>
          <w:p w14:paraId="1AD971BD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ED2A71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7F81EF2A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6C10E5A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27506259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D9A707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9A850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AC6B4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F481B" w:rsidRPr="006375B5" w14:paraId="3D4E97B7" w14:textId="77777777" w:rsidTr="00EB4320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21BDA0BD" w14:textId="24F6DFBC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2CC27F0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</w:tcPr>
          <w:p w14:paraId="6D24DB48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9FD42BC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43F5EE27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E2F6D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E3999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463A0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481B" w:rsidRPr="006375B5" w14:paraId="36575DA7" w14:textId="77777777" w:rsidTr="00EB4320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38676503" w14:textId="2BF37001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9AFFF3" w14:textId="60B18D4B" w:rsidR="003F481B" w:rsidRPr="00FD3F70" w:rsidRDefault="00FB5CD7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</w:tcPr>
          <w:p w14:paraId="625A01A4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1FDCDDD" w14:textId="477A201E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</w:tcPr>
          <w:p w14:paraId="70CF7697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580DB" w14:textId="253DBE5B" w:rsidR="003F481B" w:rsidRPr="00FD3F70" w:rsidRDefault="00365D9A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82D3119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C12FE6" w14:textId="1017C05D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F481B" w:rsidRPr="006375B5" w14:paraId="5DBE48DF" w14:textId="77777777" w:rsidTr="00EB4320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72013331" w14:textId="078E48EA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315DFC1" w14:textId="1686690A" w:rsidR="003F481B" w:rsidRPr="00FD3F70" w:rsidRDefault="00FB5CD7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</w:tcPr>
          <w:p w14:paraId="6935B9D1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D266470" w14:textId="332EEC60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8" w:type="dxa"/>
            <w:gridSpan w:val="2"/>
          </w:tcPr>
          <w:p w14:paraId="54E7EA89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D7F68" w14:textId="4CBC7A0E" w:rsidR="003F481B" w:rsidRPr="00FD3F70" w:rsidRDefault="00365D9A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AD995D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E163CC" w14:textId="7A3B5938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481B" w:rsidRPr="006375B5" w14:paraId="1ED84694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50B09400" w14:textId="06E1EFFA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2AB704" w14:textId="4E6B69BD" w:rsidR="003F481B" w:rsidRPr="00FD3F70" w:rsidRDefault="00FB5CD7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314" w:type="dxa"/>
          </w:tcPr>
          <w:p w14:paraId="7EBBE752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9A630F3" w14:textId="2A2EF1AC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18" w:type="dxa"/>
            <w:gridSpan w:val="2"/>
          </w:tcPr>
          <w:p w14:paraId="47B08D01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E3814" w14:textId="75A3527C" w:rsidR="003F481B" w:rsidRPr="00FD3F70" w:rsidRDefault="00365D9A" w:rsidP="0036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5A3381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6A657" w14:textId="51DAA45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481B" w:rsidRPr="006375B5" w14:paraId="44287422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6A184FB0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B60E6B" w14:textId="4B2CB089" w:rsidR="003F481B" w:rsidRPr="00FD3F70" w:rsidRDefault="00FB5CD7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14" w:type="dxa"/>
          </w:tcPr>
          <w:p w14:paraId="005405E7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731907" w14:textId="65FA224F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8" w:type="dxa"/>
            <w:gridSpan w:val="2"/>
          </w:tcPr>
          <w:p w14:paraId="0493FE89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98793A" w14:textId="15A0525D" w:rsidR="003F481B" w:rsidRPr="00FD3F70" w:rsidRDefault="00365D9A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06F8D66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90480A" w14:textId="4BDF8621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F481B" w:rsidRPr="006375B5" w14:paraId="2637340B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25D944B1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2CF738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2714ECAC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8C84757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6665D209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377FA7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92872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018425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481B" w:rsidRPr="006375B5" w14:paraId="271874FB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78A72AAD" w14:textId="0CD9C784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FD3F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FD3F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401D1A98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37921ADA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B1CEAAB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1F639B48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8E80E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B4531" w14:textId="77777777" w:rsidR="003F481B" w:rsidRPr="00FD3F70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A360E" w14:textId="77777777" w:rsidR="003F481B" w:rsidRPr="00FD3F70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CD7" w:rsidRPr="006375B5" w14:paraId="732FB994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4FEE75D1" w14:textId="57C221EA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2AAF04" w14:textId="08EF685E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</w:tcPr>
          <w:p w14:paraId="2288E8FF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95F4F7B" w14:textId="63838C8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</w:tcPr>
          <w:p w14:paraId="58792183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773EF" w14:textId="18F4AD7B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AF76D64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2C7FCE" w14:textId="48B3019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5CD7" w:rsidRPr="006375B5" w14:paraId="531D1F3C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50DD6151" w14:textId="1ABCD496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7EB4E45" w14:textId="6D586D16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14" w:type="dxa"/>
          </w:tcPr>
          <w:p w14:paraId="792691D7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7B5F112" w14:textId="662CC51C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18" w:type="dxa"/>
            <w:gridSpan w:val="2"/>
          </w:tcPr>
          <w:p w14:paraId="79EE2510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0DBBC" w14:textId="7DB00772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CA9E20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2121DE" w14:textId="7721A376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5CD7" w:rsidRPr="006375B5" w14:paraId="059C1F20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7EC7AE77" w14:textId="20A48ED0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7CF853" w14:textId="789A9561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314" w:type="dxa"/>
          </w:tcPr>
          <w:p w14:paraId="4E4F73F9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20FFE8" w14:textId="5E929F55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318" w:type="dxa"/>
            <w:gridSpan w:val="2"/>
          </w:tcPr>
          <w:p w14:paraId="62064910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2DC63A" w14:textId="2218E94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451A69A0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52EEB3" w14:textId="6088E9AA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B5CD7" w:rsidRPr="006375B5" w14:paraId="59DC8C3F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2DB3E87C" w14:textId="751E460A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EA9A69" w14:textId="244C3F2D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314" w:type="dxa"/>
          </w:tcPr>
          <w:p w14:paraId="6832A547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9FB8DA6" w14:textId="39F769C1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318" w:type="dxa"/>
            <w:gridSpan w:val="2"/>
          </w:tcPr>
          <w:p w14:paraId="427618FC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A942CE" w14:textId="6C6B5994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4374A8B6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7919B8" w14:textId="7F790C13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</w:tr>
      <w:tr w:rsidR="00FB5CD7" w:rsidRPr="006375B5" w14:paraId="6606E260" w14:textId="77777777" w:rsidTr="00C273EE">
        <w:tblPrEx>
          <w:tblLook w:val="01E0" w:firstRow="1" w:lastRow="1" w:firstColumn="1" w:lastColumn="1" w:noHBand="0" w:noVBand="0"/>
        </w:tblPrEx>
        <w:trPr>
          <w:trHeight w:val="34"/>
        </w:trPr>
        <w:tc>
          <w:tcPr>
            <w:tcW w:w="4140" w:type="dxa"/>
          </w:tcPr>
          <w:p w14:paraId="3A0E0DFD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B6526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29A42C29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A3EF411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7C25FB7A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2D6637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71F39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35C657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CD7" w:rsidRPr="006375B5" w14:paraId="61C689CE" w14:textId="77777777" w:rsidTr="00C65830">
        <w:tblPrEx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4140" w:type="dxa"/>
          </w:tcPr>
          <w:p w14:paraId="6D432823" w14:textId="7F1E16AA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FD3F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ไม่หมุนเวียน</w:t>
            </w:r>
            <w:r w:rsidRPr="00FD3F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4467C472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5BE81B76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27253BB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27033348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31EDB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39F42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18FCD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CD7" w:rsidRPr="006375B5" w14:paraId="2E3EFC6B" w14:textId="77777777" w:rsidTr="00C65830">
        <w:tblPrEx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4140" w:type="dxa"/>
          </w:tcPr>
          <w:p w14:paraId="301B4950" w14:textId="05F39042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3F70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D84294" w14:textId="1989DFF1" w:rsidR="00FB5CD7" w:rsidRPr="00FD3F70" w:rsidRDefault="003908CE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314" w:type="dxa"/>
          </w:tcPr>
          <w:p w14:paraId="007EEA4E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FEF7134" w14:textId="7E56AB73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</w:tcPr>
          <w:p w14:paraId="3FD69A94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F4F812" w14:textId="5960F239" w:rsidR="00FB5CD7" w:rsidRPr="00FD3F70" w:rsidRDefault="003908CE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DD93AC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76EBC0" w14:textId="6CEB20FD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B5CD7" w:rsidRPr="006375B5" w14:paraId="5408CF8C" w14:textId="77777777" w:rsidTr="00C65830">
        <w:tblPrEx>
          <w:tblLook w:val="01E0" w:firstRow="1" w:lastRow="1" w:firstColumn="1" w:lastColumn="1" w:noHBand="0" w:noVBand="0"/>
        </w:tblPrEx>
        <w:trPr>
          <w:trHeight w:val="125"/>
        </w:trPr>
        <w:tc>
          <w:tcPr>
            <w:tcW w:w="4140" w:type="dxa"/>
          </w:tcPr>
          <w:p w14:paraId="41D148B9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DFC889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681CF5C0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A0CB99E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1539A756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D545EA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7FA47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792838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CD7" w:rsidRPr="006375B5" w14:paraId="4145B91D" w14:textId="77777777" w:rsidTr="00EB4320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0F154D72" w14:textId="736293AD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3F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3F48D273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dxa"/>
          </w:tcPr>
          <w:p w14:paraId="67BE5CEB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CFF86BB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8" w:type="dxa"/>
            <w:gridSpan w:val="2"/>
          </w:tcPr>
          <w:p w14:paraId="41E061DD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74263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5AA769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D519A6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CD7" w:rsidRPr="006375B5" w14:paraId="10BA2E21" w14:textId="77777777" w:rsidTr="00EB4320">
        <w:tc>
          <w:tcPr>
            <w:tcW w:w="4140" w:type="dxa"/>
          </w:tcPr>
          <w:p w14:paraId="3E9AEBAA" w14:textId="0C836EED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584FA40F" w14:textId="7A5DAE74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</w:tcPr>
          <w:p w14:paraId="0255C259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F0D7D37" w14:textId="0AABC2D2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</w:tcPr>
          <w:p w14:paraId="33897941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FD8E07" w14:textId="7577A96D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E6D1A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EC27A8" w14:textId="51885026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CD7" w:rsidRPr="006375B5" w14:paraId="7A8A5275" w14:textId="77777777" w:rsidTr="00EB4320">
        <w:tc>
          <w:tcPr>
            <w:tcW w:w="4140" w:type="dxa"/>
          </w:tcPr>
          <w:p w14:paraId="3FD12B34" w14:textId="1057FC2A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7340F5" w14:textId="6AAFDC51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4" w:type="dxa"/>
          </w:tcPr>
          <w:p w14:paraId="1E8FD365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EAD7BBF" w14:textId="2282B3BB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8" w:type="dxa"/>
            <w:gridSpan w:val="2"/>
          </w:tcPr>
          <w:p w14:paraId="30710EC0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4FB6B6" w14:textId="2D955644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9215197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3CFDE" w14:textId="3F04005B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B5CD7" w:rsidRPr="006375B5" w14:paraId="69534D0C" w14:textId="77777777" w:rsidTr="00EB4320">
        <w:tc>
          <w:tcPr>
            <w:tcW w:w="4140" w:type="dxa"/>
          </w:tcPr>
          <w:p w14:paraId="6049375E" w14:textId="1A7198D3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3DDF2C7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</w:tcPr>
          <w:p w14:paraId="24B7B022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5ECDB4C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</w:tcPr>
          <w:p w14:paraId="5AA5CF5F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14468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A1BE6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D49C2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CD7" w:rsidRPr="006375B5" w14:paraId="608B4AE1" w14:textId="77777777" w:rsidTr="00EB4320">
        <w:tc>
          <w:tcPr>
            <w:tcW w:w="4140" w:type="dxa"/>
          </w:tcPr>
          <w:p w14:paraId="5D44A9DD" w14:textId="23C6B765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E356511" w14:textId="7F580E2A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314" w:type="dxa"/>
          </w:tcPr>
          <w:p w14:paraId="51731896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7832369" w14:textId="0B35D17F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318" w:type="dxa"/>
            <w:gridSpan w:val="2"/>
          </w:tcPr>
          <w:p w14:paraId="0CF242B9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F662F0" w14:textId="43344C38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3E5FB7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AB0BE" w14:textId="178E734F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5CD7" w:rsidRPr="006375B5" w14:paraId="6CED5215" w14:textId="77777777" w:rsidTr="00EB4320">
        <w:tc>
          <w:tcPr>
            <w:tcW w:w="4140" w:type="dxa"/>
          </w:tcPr>
          <w:p w14:paraId="413E63C6" w14:textId="19765F8E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118670EF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dxa"/>
          </w:tcPr>
          <w:p w14:paraId="6DA737AB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0F99D3" w14:textId="118129E1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</w:tcPr>
          <w:p w14:paraId="488D137C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316219" w14:textId="7777777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8D420E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2BFF49" w14:textId="33EEC7F7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CD7" w:rsidRPr="006375B5" w14:paraId="0DEC32CD" w14:textId="77777777" w:rsidTr="00EB4320">
        <w:tc>
          <w:tcPr>
            <w:tcW w:w="4140" w:type="dxa"/>
          </w:tcPr>
          <w:p w14:paraId="4BCFE918" w14:textId="7225AC2B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FD3F7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2E098D" w14:textId="3F9C382F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314" w:type="dxa"/>
          </w:tcPr>
          <w:p w14:paraId="3B3112CE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4AB4599" w14:textId="669E4DA8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318" w:type="dxa"/>
            <w:gridSpan w:val="2"/>
          </w:tcPr>
          <w:p w14:paraId="1999EA7B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C539BD" w14:textId="49CFC7E4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44E551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1E5694" w14:textId="6A7A16BC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FD3F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5CD7" w:rsidRPr="006375B5" w14:paraId="0DB9262D" w14:textId="77777777" w:rsidTr="00EB4320">
        <w:tc>
          <w:tcPr>
            <w:tcW w:w="4140" w:type="dxa"/>
          </w:tcPr>
          <w:p w14:paraId="47A0F0A9" w14:textId="3B172251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3D5E70" w14:textId="205996EC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314" w:type="dxa"/>
          </w:tcPr>
          <w:p w14:paraId="415C9666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802AB3D" w14:textId="62160ABC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</w:t>
            </w:r>
          </w:p>
        </w:tc>
        <w:tc>
          <w:tcPr>
            <w:tcW w:w="318" w:type="dxa"/>
            <w:gridSpan w:val="2"/>
          </w:tcPr>
          <w:p w14:paraId="396FF104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E0697" w14:textId="2FA6522B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7BCF840D" w14:textId="77777777" w:rsidR="00FB5CD7" w:rsidRPr="00FD3F70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9E593" w14:textId="3929BF88" w:rsidR="00FB5CD7" w:rsidRPr="00FD3F70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3F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  <w:tr w:rsidR="00FB5CD7" w:rsidRPr="006375B5" w14:paraId="5DAE30ED" w14:textId="77777777" w:rsidTr="00C65830">
        <w:tc>
          <w:tcPr>
            <w:tcW w:w="4140" w:type="dxa"/>
          </w:tcPr>
          <w:p w14:paraId="15956B17" w14:textId="3845246B" w:rsidR="00FB5CD7" w:rsidRPr="00E82010" w:rsidRDefault="00E82010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20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เงินกู้ยืม </w:t>
            </w:r>
            <w:r w:rsidRPr="00E820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E820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E820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03A0967" w14:textId="77777777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6D878929" w14:textId="77777777" w:rsidR="00FB5CD7" w:rsidRPr="0077537A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A5D472" w14:textId="77777777" w:rsidR="00FB5CD7" w:rsidRPr="0077537A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BD3D848" w14:textId="77777777" w:rsidR="00FB5CD7" w:rsidRPr="0077537A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D04D7" w14:textId="77777777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F9F45" w14:textId="77777777" w:rsidR="00FB5CD7" w:rsidRPr="0077537A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DFAE1" w14:textId="77777777" w:rsidR="00FB5CD7" w:rsidRPr="007D373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079872E8" w14:textId="77777777" w:rsidTr="000F42E8">
        <w:tc>
          <w:tcPr>
            <w:tcW w:w="4140" w:type="dxa"/>
          </w:tcPr>
          <w:p w14:paraId="1C04E6FB" w14:textId="4EE62BA6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80" w:type="dxa"/>
          </w:tcPr>
          <w:p w14:paraId="031DDD3D" w14:textId="27FFA0BF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2BBD2D86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8848A6" w14:textId="08C81BDF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6E57C00D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F91F5" w14:textId="19B296BD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E3F38BF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0E1EF" w14:textId="1C5783F1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B5CD7" w:rsidRPr="006375B5" w14:paraId="12253587" w14:textId="77777777" w:rsidTr="00EB4320">
        <w:tc>
          <w:tcPr>
            <w:tcW w:w="4140" w:type="dxa"/>
          </w:tcPr>
          <w:p w14:paraId="425E1135" w14:textId="3F7B2670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C6EC41" w14:textId="5B50871A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314" w:type="dxa"/>
          </w:tcPr>
          <w:p w14:paraId="436256D3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EA9B4FF" w14:textId="3CEA8863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3F915408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195FE" w14:textId="734D7EF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F801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E2A2F" w14:textId="5752BB3B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CD7" w:rsidRPr="006375B5" w14:paraId="5F5805A3" w14:textId="77777777" w:rsidTr="00EB4320">
        <w:trPr>
          <w:trHeight w:val="442"/>
        </w:trPr>
        <w:tc>
          <w:tcPr>
            <w:tcW w:w="4140" w:type="dxa"/>
          </w:tcPr>
          <w:p w14:paraId="38833776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38548" w14:textId="282988AA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314" w:type="dxa"/>
          </w:tcPr>
          <w:p w14:paraId="454CE5B6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1546B1" w14:textId="0C7F14CF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7545CA64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5338" w14:textId="246198FA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9EF4C9B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5AB82B" w14:textId="1BE5A179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FB5CD7" w:rsidRPr="006375B5" w14:paraId="01550E25" w14:textId="77777777" w:rsidTr="00EB4320">
        <w:trPr>
          <w:trHeight w:val="125"/>
        </w:trPr>
        <w:tc>
          <w:tcPr>
            <w:tcW w:w="4140" w:type="dxa"/>
          </w:tcPr>
          <w:p w14:paraId="2A9F4E28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862AC6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0223CA65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2183DB7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670451B9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C0188D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A93BF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82B48C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DF4E16" w14:paraId="14AE3805" w14:textId="77777777" w:rsidTr="00EB4320">
        <w:trPr>
          <w:trHeight w:val="125"/>
        </w:trPr>
        <w:tc>
          <w:tcPr>
            <w:tcW w:w="4140" w:type="dxa"/>
          </w:tcPr>
          <w:p w14:paraId="12F98F88" w14:textId="2598D009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B0414C6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69DA488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BDBC83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1F5D5E5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B5FAC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22D24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A9EE2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DF4E16" w14:paraId="72F8CBBE" w14:textId="77777777" w:rsidTr="00EB4320">
        <w:trPr>
          <w:trHeight w:val="125"/>
        </w:trPr>
        <w:tc>
          <w:tcPr>
            <w:tcW w:w="4140" w:type="dxa"/>
          </w:tcPr>
          <w:p w14:paraId="3908E662" w14:textId="7271BCD0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257B07C8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BE656C0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9AEE73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8BA7E6E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114D6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052B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84201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DF4E16" w14:paraId="524708E0" w14:textId="77777777" w:rsidTr="00EB4320">
        <w:trPr>
          <w:trHeight w:val="125"/>
        </w:trPr>
        <w:tc>
          <w:tcPr>
            <w:tcW w:w="4140" w:type="dxa"/>
          </w:tcPr>
          <w:p w14:paraId="29300CBA" w14:textId="5DE3FB2C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64F9B0" w14:textId="7F90193C" w:rsidR="00FB5CD7" w:rsidRPr="00350775" w:rsidRDefault="00C120E0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314" w:type="dxa"/>
          </w:tcPr>
          <w:p w14:paraId="43CB9EAB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592D5C4" w14:textId="1C78D653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18" w:type="dxa"/>
            <w:gridSpan w:val="2"/>
          </w:tcPr>
          <w:p w14:paraId="1D1FC3A1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0C20A" w14:textId="58CF6879" w:rsidR="00FB5CD7" w:rsidRPr="00350775" w:rsidRDefault="00C120E0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4040EF92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8A22" w14:textId="3C578756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B5CD7" w:rsidRPr="00DF4E16" w14:paraId="07D781A7" w14:textId="77777777" w:rsidTr="00EB4320">
        <w:trPr>
          <w:trHeight w:val="125"/>
        </w:trPr>
        <w:tc>
          <w:tcPr>
            <w:tcW w:w="4140" w:type="dxa"/>
          </w:tcPr>
          <w:p w14:paraId="5405ACD0" w14:textId="7DE359DA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8F77AA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</w:p>
        </w:tc>
        <w:tc>
          <w:tcPr>
            <w:tcW w:w="1080" w:type="dxa"/>
          </w:tcPr>
          <w:p w14:paraId="78C39601" w14:textId="77777777" w:rsidR="00FB5CD7" w:rsidRPr="0035077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025E9A87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5AF1C2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5F9423E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F4026" w14:textId="77777777" w:rsidR="00FB5CD7" w:rsidRPr="0035077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CDF47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E68CF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DF4E16" w14:paraId="3F59A83E" w14:textId="77777777" w:rsidTr="00EB4320">
        <w:trPr>
          <w:trHeight w:val="125"/>
        </w:trPr>
        <w:tc>
          <w:tcPr>
            <w:tcW w:w="4140" w:type="dxa"/>
          </w:tcPr>
          <w:p w14:paraId="4D40C3A3" w14:textId="5EE74A6A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9E27B8" w14:textId="1A409BE6" w:rsidR="00FB5CD7" w:rsidRPr="00350775" w:rsidRDefault="00C120E0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314" w:type="dxa"/>
          </w:tcPr>
          <w:p w14:paraId="7666A012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A17D7C3" w14:textId="62C2FA8B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318" w:type="dxa"/>
            <w:gridSpan w:val="2"/>
          </w:tcPr>
          <w:p w14:paraId="5FBD2C2E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4C077" w14:textId="67043EC5" w:rsidR="00FB5CD7" w:rsidRPr="00350775" w:rsidRDefault="00C120E0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09689AAE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02CC06" w14:textId="04EFBCB2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B5CD7" w:rsidRPr="00DF4E16" w14:paraId="00B488B5" w14:textId="77777777" w:rsidTr="00EB4320">
        <w:trPr>
          <w:trHeight w:val="125"/>
        </w:trPr>
        <w:tc>
          <w:tcPr>
            <w:tcW w:w="4140" w:type="dxa"/>
          </w:tcPr>
          <w:p w14:paraId="45BDDD87" w14:textId="5A08D244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85232" w14:textId="19ED1434" w:rsidR="00FB5CD7" w:rsidRPr="00350775" w:rsidRDefault="00C120E0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314" w:type="dxa"/>
          </w:tcPr>
          <w:p w14:paraId="2EA60CF3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34B9660" w14:textId="6D128B29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318" w:type="dxa"/>
            <w:gridSpan w:val="2"/>
          </w:tcPr>
          <w:p w14:paraId="75D4C161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BA4A4" w14:textId="15EDCC62" w:rsidR="00FB5CD7" w:rsidRPr="00350775" w:rsidRDefault="00C120E0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1FB811E7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939B2A" w14:textId="7C26B2F4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FB5CD7" w:rsidRPr="00DF4E16" w14:paraId="39C0EFC6" w14:textId="77777777" w:rsidTr="00EB4320">
        <w:trPr>
          <w:trHeight w:val="125"/>
        </w:trPr>
        <w:tc>
          <w:tcPr>
            <w:tcW w:w="4140" w:type="dxa"/>
          </w:tcPr>
          <w:p w14:paraId="106AAF08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9751C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69E9DA5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E12A10C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BB94EF5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16E1BF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F46F0" w14:textId="77777777" w:rsidR="00FB5CD7" w:rsidRPr="00DF4E1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B1240E" w14:textId="77777777" w:rsidR="00FB5CD7" w:rsidRPr="00DF4E1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4D9C3405" w14:textId="77777777" w:rsidTr="00EB4320">
        <w:trPr>
          <w:trHeight w:val="442"/>
        </w:trPr>
        <w:tc>
          <w:tcPr>
            <w:tcW w:w="4140" w:type="dxa"/>
          </w:tcPr>
          <w:p w14:paraId="3B8424A9" w14:textId="77E2140B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80" w:type="dxa"/>
          </w:tcPr>
          <w:p w14:paraId="577F4295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82A2A24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9F8305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672056C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6D954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C1DDD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2A9E2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4B606391" w14:textId="77777777" w:rsidTr="00EB4320">
        <w:trPr>
          <w:trHeight w:val="442"/>
        </w:trPr>
        <w:tc>
          <w:tcPr>
            <w:tcW w:w="4140" w:type="dxa"/>
          </w:tcPr>
          <w:p w14:paraId="06334F45" w14:textId="0AA26410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974CA5A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1083D90E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2AB964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5B16F9DB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C402B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683E5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EAC99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54A1E12E" w14:textId="77777777" w:rsidTr="00EB4320">
        <w:trPr>
          <w:trHeight w:val="442"/>
        </w:trPr>
        <w:tc>
          <w:tcPr>
            <w:tcW w:w="4140" w:type="dxa"/>
          </w:tcPr>
          <w:p w14:paraId="335C040C" w14:textId="12E5656D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80" w:type="dxa"/>
            <w:tcBorders>
              <w:bottom w:val="nil"/>
            </w:tcBorders>
          </w:tcPr>
          <w:p w14:paraId="6C13FEC6" w14:textId="71E00E49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314" w:type="dxa"/>
          </w:tcPr>
          <w:p w14:paraId="5621D788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6B5661EF" w14:textId="437A3069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318" w:type="dxa"/>
            <w:gridSpan w:val="2"/>
          </w:tcPr>
          <w:p w14:paraId="6BF7EC62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1344E6F" w14:textId="11D55EEA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B1C247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4770259" w14:textId="76420814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B5CD7" w:rsidRPr="006375B5" w14:paraId="5832A0AB" w14:textId="77777777" w:rsidTr="00EB4320">
        <w:trPr>
          <w:trHeight w:val="442"/>
        </w:trPr>
        <w:tc>
          <w:tcPr>
            <w:tcW w:w="4140" w:type="dxa"/>
          </w:tcPr>
          <w:p w14:paraId="4698215C" w14:textId="23BB48C2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4A86D" w14:textId="05847DE8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314" w:type="dxa"/>
          </w:tcPr>
          <w:p w14:paraId="45FE4DEA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7FFEE90" w14:textId="419FF74C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318" w:type="dxa"/>
            <w:gridSpan w:val="2"/>
          </w:tcPr>
          <w:p w14:paraId="406FDB03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31CD9F" w14:textId="37FEBE03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77AA03D5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61EFA0" w14:textId="5E3CE644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FB5CD7" w:rsidRPr="006375B5" w14:paraId="4DA71EE8" w14:textId="77777777" w:rsidTr="00EB4320">
        <w:trPr>
          <w:trHeight w:val="442"/>
        </w:trPr>
        <w:tc>
          <w:tcPr>
            <w:tcW w:w="4140" w:type="dxa"/>
          </w:tcPr>
          <w:p w14:paraId="3E21085D" w14:textId="30F60441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A9DC5" w14:textId="46F845BE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314" w:type="dxa"/>
          </w:tcPr>
          <w:p w14:paraId="0D935B12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9198679" w14:textId="30DEFF91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318" w:type="dxa"/>
            <w:gridSpan w:val="2"/>
          </w:tcPr>
          <w:p w14:paraId="1348ADFF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47C189" w14:textId="28F443CE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69D8A3EC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1577F1" w14:textId="615ABA68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</w:tr>
      <w:tr w:rsidR="00FB5CD7" w:rsidRPr="006375B5" w14:paraId="72E2F3CB" w14:textId="77777777" w:rsidTr="00EB4320">
        <w:trPr>
          <w:trHeight w:val="125"/>
        </w:trPr>
        <w:tc>
          <w:tcPr>
            <w:tcW w:w="4140" w:type="dxa"/>
          </w:tcPr>
          <w:p w14:paraId="2B8E5829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D8F7A3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4A0DA6B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9E8092C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5B4AFB4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C57A9D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D9401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23C255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44A5339A" w14:textId="77777777" w:rsidTr="00EB4320">
        <w:trPr>
          <w:trHeight w:val="442"/>
        </w:trPr>
        <w:tc>
          <w:tcPr>
            <w:tcW w:w="4140" w:type="dxa"/>
          </w:tcPr>
          <w:p w14:paraId="3226FF2C" w14:textId="41B0E733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</w:tcPr>
          <w:p w14:paraId="1D181307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F9EB76E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EFC02A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6ABF6DA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A031B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5EAAA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85D03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133A7DD7" w14:textId="77777777" w:rsidTr="00EB4320">
        <w:trPr>
          <w:trHeight w:val="442"/>
        </w:trPr>
        <w:tc>
          <w:tcPr>
            <w:tcW w:w="4140" w:type="dxa"/>
          </w:tcPr>
          <w:p w14:paraId="46C08452" w14:textId="3AA275F4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A106D8" w14:textId="11AD6E4D" w:rsidR="00FB5CD7" w:rsidRPr="007F6663" w:rsidRDefault="00A71B23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314" w:type="dxa"/>
          </w:tcPr>
          <w:p w14:paraId="56906A21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D444FC6" w14:textId="4E687E63" w:rsidR="00FB5CD7" w:rsidRPr="007F6663" w:rsidRDefault="00A71B23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318" w:type="dxa"/>
            <w:gridSpan w:val="2"/>
          </w:tcPr>
          <w:p w14:paraId="40B54C53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3DED7D" w14:textId="4902BD76" w:rsidR="00FB5CD7" w:rsidRPr="007F6663" w:rsidRDefault="00A71B23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CC8604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3E045F" w14:textId="67BFC185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FB5CD7" w:rsidRPr="006375B5" w14:paraId="58F57D0F" w14:textId="77777777" w:rsidTr="00C65830">
        <w:trPr>
          <w:trHeight w:val="80"/>
        </w:trPr>
        <w:tc>
          <w:tcPr>
            <w:tcW w:w="4140" w:type="dxa"/>
          </w:tcPr>
          <w:p w14:paraId="537F9BBD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686D0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00EEBBA6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1A179DD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ACCF3B9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AEB661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78D98" w14:textId="77777777" w:rsidR="00FB5CD7" w:rsidRPr="00940F06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FB87E" w14:textId="77777777" w:rsidR="00FB5CD7" w:rsidRPr="00940F06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52BB645D" w14:textId="77777777" w:rsidTr="00EB4320">
        <w:trPr>
          <w:trHeight w:val="442"/>
        </w:trPr>
        <w:tc>
          <w:tcPr>
            <w:tcW w:w="4140" w:type="dxa"/>
          </w:tcPr>
          <w:p w14:paraId="79F370F7" w14:textId="0B4519A3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0B41B2AA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26FCBD7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BFE20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980F7C2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D70B2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91E61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F2E2F" w14:textId="77777777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CD7" w:rsidRPr="006375B5" w14:paraId="60636F28" w14:textId="77777777" w:rsidTr="00EB4320">
        <w:trPr>
          <w:trHeight w:val="56"/>
        </w:trPr>
        <w:tc>
          <w:tcPr>
            <w:tcW w:w="4140" w:type="dxa"/>
          </w:tcPr>
          <w:p w14:paraId="03372A9F" w14:textId="3EDB1C8E" w:rsidR="00FB5CD7" w:rsidRPr="006375B5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66AC902" w14:textId="1425C793" w:rsidR="00FB5CD7" w:rsidRPr="00636B87" w:rsidRDefault="00892E34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4" w:type="dxa"/>
          </w:tcPr>
          <w:p w14:paraId="79AE5B38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EE701A" w14:textId="656DA1E4" w:rsidR="00FB5CD7" w:rsidRPr="00636B8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18" w:type="dxa"/>
            <w:gridSpan w:val="2"/>
          </w:tcPr>
          <w:p w14:paraId="464F598E" w14:textId="77777777" w:rsidR="00FB5CD7" w:rsidRPr="00636B87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B7AB2" w14:textId="4D3ABD81" w:rsidR="00FB5CD7" w:rsidRPr="00636B87" w:rsidRDefault="00892E34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EDDE6" w14:textId="77777777" w:rsidR="00FB5CD7" w:rsidRPr="00636B87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3954D" w14:textId="6C034131" w:rsidR="00FB5CD7" w:rsidRPr="00636B8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CD7" w:rsidRPr="006375B5" w14:paraId="3F2189F3" w14:textId="77777777" w:rsidTr="00EB4320">
        <w:trPr>
          <w:trHeight w:val="56"/>
        </w:trPr>
        <w:tc>
          <w:tcPr>
            <w:tcW w:w="4140" w:type="dxa"/>
          </w:tcPr>
          <w:p w14:paraId="286444CC" w14:textId="1D3FCF6B" w:rsidR="00FB5CD7" w:rsidRPr="006375B5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0CD8" w14:textId="27209381" w:rsidR="00FB5CD7" w:rsidRPr="00204224" w:rsidRDefault="003908CE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3D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4" w:type="dxa"/>
          </w:tcPr>
          <w:p w14:paraId="61E97FED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5DD8F8C" w14:textId="39E89946" w:rsidR="00FB5CD7" w:rsidRPr="00636B8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318" w:type="dxa"/>
            <w:gridSpan w:val="2"/>
          </w:tcPr>
          <w:p w14:paraId="2FD8CFA4" w14:textId="77777777" w:rsidR="00FB5CD7" w:rsidRPr="00636B87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2A1FE" w14:textId="6184D3CE" w:rsidR="00FB5CD7" w:rsidRPr="00636B87" w:rsidRDefault="00892E34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D57D4" w14:textId="77777777" w:rsidR="00FB5CD7" w:rsidRPr="00636B87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8F2F96" w14:textId="53E8E80A" w:rsidR="00FB5CD7" w:rsidRPr="0007683D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CD7" w:rsidRPr="006375B5" w14:paraId="2D6C43AB" w14:textId="77777777" w:rsidTr="00EB4320">
        <w:trPr>
          <w:trHeight w:val="442"/>
        </w:trPr>
        <w:tc>
          <w:tcPr>
            <w:tcW w:w="4140" w:type="dxa"/>
          </w:tcPr>
          <w:p w14:paraId="5DF501BD" w14:textId="3F1CD3A9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09BA2" w14:textId="2C8DC5AC" w:rsidR="00FB5CD7" w:rsidRPr="00204224" w:rsidRDefault="003908CE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33D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14" w:type="dxa"/>
          </w:tcPr>
          <w:p w14:paraId="7E6F65DF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A41BEB" w14:textId="2B4CDD0F" w:rsidR="00FB5CD7" w:rsidRPr="007F66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318" w:type="dxa"/>
            <w:gridSpan w:val="2"/>
          </w:tcPr>
          <w:p w14:paraId="3CCFBC3F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75875F" w14:textId="3FBE6CCA" w:rsidR="00FB5CD7" w:rsidRPr="007F6663" w:rsidRDefault="00892E34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6E9C2" w14:textId="77777777" w:rsidR="00FB5CD7" w:rsidRPr="007F6663" w:rsidRDefault="00FB5CD7" w:rsidP="00FB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D26B54" w14:textId="291AAF8F" w:rsidR="00FB5CD7" w:rsidRPr="0007683D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B5CD7" w:rsidRPr="00CD0E61" w14:paraId="01B14DC6" w14:textId="77777777" w:rsidTr="00EB4320">
        <w:trPr>
          <w:trHeight w:val="56"/>
          <w:tblHeader/>
        </w:trPr>
        <w:tc>
          <w:tcPr>
            <w:tcW w:w="4140" w:type="dxa"/>
          </w:tcPr>
          <w:p w14:paraId="071A5C2E" w14:textId="7A152258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EF7E7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05890C53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75AA707D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</w:tcPr>
          <w:p w14:paraId="26AA6F49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C115E" w14:textId="77777777" w:rsidR="00FB5CD7" w:rsidRPr="00CD0E61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338C8" w14:textId="77777777" w:rsidR="00FB5CD7" w:rsidRPr="00CD0E61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657C0" w14:textId="77777777" w:rsidR="00FB5CD7" w:rsidRPr="00CD0E61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CD7" w:rsidRPr="00CD0E61" w14:paraId="758EAEF4" w14:textId="77777777" w:rsidTr="00EB4320">
        <w:trPr>
          <w:trHeight w:val="56"/>
          <w:tblHeader/>
        </w:trPr>
        <w:tc>
          <w:tcPr>
            <w:tcW w:w="4140" w:type="dxa"/>
          </w:tcPr>
          <w:p w14:paraId="0A3063A1" w14:textId="2743DF39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080" w:type="dxa"/>
          </w:tcPr>
          <w:p w14:paraId="7D6AC2CB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03BFE581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73D42DCC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</w:tcPr>
          <w:p w14:paraId="2DEDE432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81A06" w14:textId="77777777" w:rsidR="00FB5CD7" w:rsidRPr="00CD0E61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B1313" w14:textId="77777777" w:rsidR="00FB5CD7" w:rsidRPr="00CD0E61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790E7" w14:textId="77777777" w:rsidR="00FB5CD7" w:rsidRPr="00CD0E61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CD7" w:rsidRPr="00CD0E61" w14:paraId="15F903AE" w14:textId="77777777" w:rsidTr="00EB4320">
        <w:trPr>
          <w:tblHeader/>
        </w:trPr>
        <w:tc>
          <w:tcPr>
            <w:tcW w:w="4140" w:type="dxa"/>
          </w:tcPr>
          <w:p w14:paraId="2EC95A4D" w14:textId="0D0EE269" w:rsidR="00FB5CD7" w:rsidRPr="006F1263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9A09E5" w14:textId="649D5659" w:rsidR="00FB5CD7" w:rsidRPr="00F82E8A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314" w:type="dxa"/>
          </w:tcPr>
          <w:p w14:paraId="197A92CD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</w:tcPr>
          <w:p w14:paraId="0E5E78A6" w14:textId="37018854" w:rsidR="00FB5CD7" w:rsidRPr="00F82E8A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310" w:type="dxa"/>
          </w:tcPr>
          <w:p w14:paraId="5947384B" w14:textId="77777777" w:rsidR="00FB5CD7" w:rsidRPr="006375B5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4773BC" w14:textId="1E0138CA" w:rsidR="00FB5CD7" w:rsidRPr="00CD0E61" w:rsidRDefault="00C111DE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2FA8A4" w14:textId="77777777" w:rsidR="00FB5CD7" w:rsidRPr="00CD0E61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65A85E" w14:textId="50D7DA87" w:rsidR="00FB5CD7" w:rsidRDefault="00FB5CD7" w:rsidP="00FB5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B90B1D5" w14:textId="77777777" w:rsidR="00183F99" w:rsidRDefault="00183F99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714A60" w14:textId="1B2F95C0" w:rsidR="00156FEE" w:rsidRPr="00E33C74" w:rsidRDefault="00156FEE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33C7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BF1FD82" w14:textId="77777777" w:rsidR="00D600F7" w:rsidRPr="008471F4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9DFC465" w14:textId="0FDD682B" w:rsidR="00D600F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สัญญาเงินกู้ยืม</w:t>
      </w:r>
      <w:r w:rsidRPr="006375B5">
        <w:rPr>
          <w:rFonts w:ascii="Angsana New" w:hAnsi="Angsana New" w:hint="cs"/>
          <w:i/>
          <w:iCs/>
          <w:sz w:val="30"/>
          <w:szCs w:val="30"/>
          <w:cs/>
        </w:rPr>
        <w:t>ระหว่างกัน</w:t>
      </w:r>
    </w:p>
    <w:p w14:paraId="387E24D8" w14:textId="77777777" w:rsidR="00D600F7" w:rsidRPr="008E241D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A583740" w14:textId="136B589D" w:rsidR="00D600F7" w:rsidRPr="00BF6303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630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บริษัทได้ทำสัญญาเงินให้กู้ยืมระยะสั้นประเภทไม่มีหลักประกันกับบริษัทย่อยหลายแห่ง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BF6303">
        <w:rPr>
          <w:rFonts w:ascii="Angsana New" w:hAnsi="Angsana New" w:hint="cs"/>
          <w:sz w:val="30"/>
          <w:szCs w:val="30"/>
          <w:cs/>
        </w:rPr>
        <w:t>ร้อยละ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="002938C7">
        <w:rPr>
          <w:rFonts w:ascii="Angsana New" w:hAnsi="Angsana New"/>
          <w:sz w:val="30"/>
          <w:szCs w:val="30"/>
        </w:rPr>
        <w:t>2.80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2938C7">
        <w:rPr>
          <w:rFonts w:ascii="Angsana New" w:hAnsi="Angsana New"/>
          <w:sz w:val="30"/>
          <w:szCs w:val="30"/>
        </w:rPr>
        <w:t>3.05</w:t>
      </w:r>
      <w:r w:rsidR="00D034DC">
        <w:rPr>
          <w:rFonts w:ascii="Angsana New" w:hAnsi="Angsana New"/>
          <w:sz w:val="30"/>
          <w:szCs w:val="30"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ต่อปี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/>
          <w:i/>
          <w:iCs/>
          <w:sz w:val="30"/>
          <w:szCs w:val="30"/>
          <w:cs/>
        </w:rPr>
        <w:t>(</w:t>
      </w:r>
      <w:bookmarkStart w:id="2" w:name="_Hlk196829574"/>
      <w:r w:rsidR="003F481B" w:rsidRPr="000F4470">
        <w:rPr>
          <w:rFonts w:ascii="Angsana New" w:hAnsi="Angsana New"/>
          <w:i/>
          <w:iCs/>
          <w:sz w:val="30"/>
          <w:szCs w:val="30"/>
        </w:rPr>
        <w:t xml:space="preserve">30 </w:t>
      </w:r>
      <w:r w:rsidR="003F481B" w:rsidRPr="000F447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bookmarkEnd w:id="2"/>
      <w:r w:rsidR="003F481B" w:rsidRPr="000F447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F6303">
        <w:rPr>
          <w:rFonts w:ascii="Angsana New" w:hAnsi="Angsana New"/>
          <w:i/>
          <w:iCs/>
          <w:sz w:val="30"/>
          <w:szCs w:val="30"/>
        </w:rPr>
        <w:t>256</w:t>
      </w:r>
      <w:r w:rsidR="00F96CEF">
        <w:rPr>
          <w:rFonts w:ascii="Angsana New" w:hAnsi="Angsana New"/>
          <w:i/>
          <w:iCs/>
          <w:sz w:val="30"/>
          <w:szCs w:val="30"/>
        </w:rPr>
        <w:t>8</w:t>
      </w:r>
      <w:r w:rsidRPr="00BF6303">
        <w:rPr>
          <w:rFonts w:ascii="Angsana New" w:hAnsi="Angsana New"/>
          <w:i/>
          <w:iCs/>
          <w:sz w:val="30"/>
          <w:szCs w:val="30"/>
        </w:rPr>
        <w:t xml:space="preserve">: </w:t>
      </w:r>
      <w:r w:rsidRPr="00BF6303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Pr="003F481B">
        <w:rPr>
          <w:rFonts w:ascii="Angsana New" w:hAnsi="Angsana New" w:hint="cs"/>
          <w:sz w:val="30"/>
          <w:szCs w:val="30"/>
          <w:cs/>
        </w:rPr>
        <w:t>ละ</w:t>
      </w:r>
      <w:r w:rsidRPr="003F481B">
        <w:rPr>
          <w:rFonts w:ascii="Angsana New" w:hAnsi="Angsana New"/>
          <w:sz w:val="30"/>
          <w:szCs w:val="30"/>
          <w:cs/>
        </w:rPr>
        <w:t xml:space="preserve"> </w:t>
      </w:r>
      <w:r w:rsidR="003F481B" w:rsidRPr="003F481B">
        <w:rPr>
          <w:rFonts w:ascii="Angsana New" w:hAnsi="Angsana New"/>
          <w:i/>
          <w:iCs/>
          <w:sz w:val="30"/>
          <w:szCs w:val="30"/>
        </w:rPr>
        <w:t xml:space="preserve">3.01 </w:t>
      </w:r>
      <w:r w:rsidR="003F481B" w:rsidRPr="003F481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3F481B" w:rsidRPr="003F481B">
        <w:rPr>
          <w:rFonts w:ascii="Angsana New" w:hAnsi="Angsana New"/>
          <w:i/>
          <w:iCs/>
          <w:sz w:val="30"/>
          <w:szCs w:val="30"/>
        </w:rPr>
        <w:t xml:space="preserve">3.10 </w:t>
      </w:r>
      <w:r w:rsidR="003F481B" w:rsidRPr="003F481B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BF630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54C88B7" w14:textId="77777777" w:rsidR="00D600F7" w:rsidRPr="008471F4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4258E9F" w14:textId="78900544" w:rsidR="00D600F7" w:rsidRPr="00A507A2" w:rsidRDefault="00D600F7" w:rsidP="00D600F7">
      <w:pPr>
        <w:tabs>
          <w:tab w:val="clear" w:pos="227"/>
          <w:tab w:val="clear" w:pos="454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2361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บริษัทได้ทำสัญญาเงินให้กู้ยืมระยะยาวประเภทไม่มีหลักประกันกับบริษัทย่อยหลายแห่ง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123613">
        <w:rPr>
          <w:rFonts w:ascii="Angsana New" w:hAnsi="Angsana New" w:hint="cs"/>
          <w:sz w:val="30"/>
          <w:szCs w:val="30"/>
          <w:cs/>
        </w:rPr>
        <w:t>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 w:rsidR="002938C7">
        <w:rPr>
          <w:rFonts w:ascii="Angsana New" w:hAnsi="Angsana New"/>
          <w:sz w:val="30"/>
          <w:szCs w:val="30"/>
        </w:rPr>
        <w:t>2.84</w:t>
      </w:r>
      <w:r w:rsidR="003F481B">
        <w:rPr>
          <w:rFonts w:ascii="Angsana New" w:hAnsi="Angsana New"/>
          <w:sz w:val="30"/>
          <w:szCs w:val="30"/>
        </w:rPr>
        <w:t xml:space="preserve"> </w:t>
      </w:r>
      <w:r w:rsidRPr="008E04AC">
        <w:rPr>
          <w:rFonts w:ascii="Angsana New" w:hAnsi="Angsana New" w:hint="cs"/>
          <w:sz w:val="30"/>
          <w:szCs w:val="30"/>
          <w:cs/>
        </w:rPr>
        <w:t>ถึ</w:t>
      </w:r>
      <w:r w:rsidRPr="00123613">
        <w:rPr>
          <w:rFonts w:ascii="Angsana New" w:hAnsi="Angsana New" w:hint="cs"/>
          <w:sz w:val="30"/>
          <w:szCs w:val="30"/>
          <w:cs/>
        </w:rPr>
        <w:t>งร้อยละ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 w:rsidR="002938C7">
        <w:rPr>
          <w:rFonts w:ascii="Angsana New" w:hAnsi="Angsana New"/>
          <w:sz w:val="30"/>
          <w:szCs w:val="30"/>
        </w:rPr>
        <w:t>3.09</w:t>
      </w:r>
      <w:r w:rsidR="003F481B">
        <w:rPr>
          <w:rFonts w:ascii="Angsana New" w:hAnsi="Angsana New"/>
          <w:sz w:val="30"/>
          <w:szCs w:val="30"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ต่อปี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/>
          <w:i/>
          <w:iCs/>
          <w:sz w:val="30"/>
          <w:szCs w:val="30"/>
          <w:cs/>
        </w:rPr>
        <w:t>(</w:t>
      </w:r>
      <w:r w:rsidR="003F481B" w:rsidRPr="000F4470">
        <w:rPr>
          <w:rFonts w:ascii="Angsana New" w:hAnsi="Angsana New"/>
          <w:i/>
          <w:iCs/>
          <w:sz w:val="30"/>
          <w:szCs w:val="30"/>
        </w:rPr>
        <w:t xml:space="preserve">30 </w:t>
      </w:r>
      <w:r w:rsidR="003F481B" w:rsidRPr="000F4470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Pr="00123613">
        <w:rPr>
          <w:rFonts w:ascii="Angsana New" w:hAnsi="Angsana New"/>
          <w:i/>
          <w:iCs/>
          <w:sz w:val="30"/>
          <w:szCs w:val="30"/>
        </w:rPr>
        <w:t>256</w:t>
      </w:r>
      <w:r w:rsidR="007746DB">
        <w:rPr>
          <w:rFonts w:ascii="Angsana New" w:hAnsi="Angsana New"/>
          <w:i/>
          <w:iCs/>
          <w:sz w:val="30"/>
          <w:szCs w:val="30"/>
        </w:rPr>
        <w:t>8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8E04AC">
        <w:rPr>
          <w:rFonts w:ascii="Angsana New" w:hAnsi="Angsana New"/>
          <w:i/>
          <w:iCs/>
          <w:sz w:val="30"/>
          <w:szCs w:val="30"/>
        </w:rPr>
        <w:t xml:space="preserve"> </w:t>
      </w:r>
      <w:r w:rsidR="003F481B" w:rsidRPr="003F481B">
        <w:rPr>
          <w:rFonts w:ascii="Angsana New" w:hAnsi="Angsana New"/>
          <w:i/>
          <w:iCs/>
          <w:sz w:val="30"/>
          <w:szCs w:val="30"/>
        </w:rPr>
        <w:t xml:space="preserve">3.05 </w:t>
      </w:r>
      <w:r w:rsidR="003F481B" w:rsidRPr="003F481B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3F481B" w:rsidRPr="003F481B">
        <w:rPr>
          <w:rFonts w:ascii="Angsana New" w:hAnsi="Angsana New"/>
          <w:i/>
          <w:iCs/>
          <w:sz w:val="30"/>
          <w:szCs w:val="30"/>
        </w:rPr>
        <w:t xml:space="preserve">3.14 </w:t>
      </w:r>
      <w:r w:rsidR="003F481B" w:rsidRPr="003F481B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123613">
        <w:rPr>
          <w:rFonts w:ascii="Angsana New" w:hAnsi="Angsana New"/>
          <w:i/>
          <w:iCs/>
          <w:sz w:val="30"/>
          <w:szCs w:val="30"/>
          <w:cs/>
        </w:rPr>
        <w:t>)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</w:p>
    <w:p w14:paraId="3D10EE73" w14:textId="77777777" w:rsidR="000B65DE" w:rsidRPr="008471F4" w:rsidRDefault="000B65D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FA5C1A" w14:textId="6602A6C1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เงินกู้ยืมจากกิจการที่เกี่ยวข้องกัน</w:t>
      </w:r>
    </w:p>
    <w:p w14:paraId="151B8739" w14:textId="77777777" w:rsidR="00F21F47" w:rsidRDefault="00F21F47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5DCD9C" w14:textId="571A10A3" w:rsidR="005F2A11" w:rsidRPr="00EC0453" w:rsidRDefault="00F21F47" w:rsidP="00F2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0453">
        <w:rPr>
          <w:rFonts w:ascii="Angsana New" w:hAnsi="Angsana New"/>
          <w:sz w:val="30"/>
          <w:szCs w:val="30"/>
          <w:cs/>
        </w:rPr>
        <w:t>บริษัท</w:t>
      </w:r>
      <w:r w:rsidR="00EC0453" w:rsidRPr="00EC0453">
        <w:rPr>
          <w:rFonts w:ascii="Angsana New" w:hAnsi="Angsana New"/>
          <w:sz w:val="30"/>
          <w:szCs w:val="30"/>
          <w:cs/>
        </w:rPr>
        <w:t>ย่อยแห่งหนึ่งมีเงินกู้ยืมจากผู้ถือหุ้นของบริษัทย่อย</w:t>
      </w:r>
      <w:r w:rsidR="00EC0453" w:rsidRPr="00EC0453">
        <w:rPr>
          <w:rFonts w:ascii="Angsana New" w:hAnsi="Angsana New"/>
          <w:sz w:val="30"/>
          <w:szCs w:val="30"/>
        </w:rPr>
        <w:t xml:space="preserve"> </w:t>
      </w:r>
      <w:r w:rsidR="00EC0453" w:rsidRPr="00EC0453">
        <w:rPr>
          <w:rFonts w:ascii="Angsana New" w:hAnsi="Angsana New"/>
          <w:sz w:val="30"/>
          <w:szCs w:val="30"/>
          <w:cs/>
        </w:rPr>
        <w:t>เงินกู้ยืมมีเงื่อนไขการเรียกชำระคืนเมื่อทวงถาม เงินกู้ยืม</w:t>
      </w:r>
      <w:r w:rsidR="00922D8A">
        <w:rPr>
          <w:rFonts w:ascii="Angsana New" w:hAnsi="Angsana New" w:hint="cs"/>
          <w:sz w:val="30"/>
          <w:szCs w:val="30"/>
          <w:cs/>
        </w:rPr>
        <w:t>ดังกล่าว</w:t>
      </w:r>
      <w:r w:rsidR="00EC0453" w:rsidRPr="00EC0453">
        <w:rPr>
          <w:rFonts w:ascii="Angsana New" w:hAnsi="Angsana New"/>
          <w:sz w:val="30"/>
          <w:szCs w:val="30"/>
          <w:cs/>
        </w:rPr>
        <w:t>ถูกจัด</w:t>
      </w:r>
      <w:r w:rsidR="00EC0453" w:rsidRPr="00EC0453">
        <w:rPr>
          <w:rFonts w:ascii="Angsana New" w:hAnsi="Angsana New"/>
          <w:spacing w:val="-4"/>
          <w:sz w:val="30"/>
          <w:szCs w:val="30"/>
          <w:cs/>
        </w:rPr>
        <w:t>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</w:t>
      </w:r>
      <w:r w:rsidR="005F2A11" w:rsidRPr="00EC0453">
        <w:rPr>
          <w:rFonts w:ascii="Angsana New" w:hAnsi="Angsana New"/>
          <w:sz w:val="30"/>
          <w:szCs w:val="30"/>
          <w:cs/>
        </w:rPr>
        <w:t>งวด</w:t>
      </w:r>
    </w:p>
    <w:p w14:paraId="77FE1B24" w14:textId="77777777" w:rsidR="00021DBF" w:rsidRDefault="00021DBF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0F6344" w14:textId="40682FC9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4E5FEAEA" w14:textId="77777777" w:rsidR="00156FEE" w:rsidRPr="008471F4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C3EA39" w14:textId="7D399541" w:rsidR="00156FEE" w:rsidRPr="007502B3" w:rsidRDefault="00156FEE" w:rsidP="00C2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02B3">
        <w:rPr>
          <w:rFonts w:ascii="Angsana New" w:hAnsi="Angsana New" w:hint="cs"/>
          <w:sz w:val="30"/>
          <w:szCs w:val="30"/>
          <w:cs/>
        </w:rPr>
        <w:t>ณ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 w:hint="cs"/>
          <w:sz w:val="30"/>
          <w:szCs w:val="30"/>
          <w:cs/>
        </w:rPr>
        <w:t>วันที่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3F481B">
        <w:rPr>
          <w:rFonts w:ascii="Angsana New" w:hAnsi="Angsana New"/>
          <w:sz w:val="30"/>
          <w:szCs w:val="30"/>
        </w:rPr>
        <w:t xml:space="preserve">30 </w:t>
      </w:r>
      <w:r w:rsidR="003F481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E118C" w:rsidRPr="007502B3">
        <w:rPr>
          <w:rFonts w:ascii="Angsana New" w:hAnsi="Angsana New"/>
          <w:sz w:val="30"/>
          <w:szCs w:val="30"/>
        </w:rPr>
        <w:t>256</w:t>
      </w:r>
      <w:r w:rsidR="007746DB">
        <w:rPr>
          <w:rFonts w:ascii="Angsana New" w:hAnsi="Angsana New"/>
          <w:sz w:val="30"/>
          <w:szCs w:val="30"/>
        </w:rPr>
        <w:t>9</w:t>
      </w:r>
      <w:r w:rsidR="004E118C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และบริษัท</w:t>
      </w:r>
      <w:r w:rsidRPr="007502B3">
        <w:rPr>
          <w:rFonts w:ascii="Angsana New" w:hAnsi="Angsana New"/>
          <w:sz w:val="30"/>
          <w:szCs w:val="30"/>
          <w:cs/>
        </w:rPr>
        <w:t>มี</w:t>
      </w:r>
      <w:r w:rsidRPr="007502B3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7502B3">
        <w:rPr>
          <w:rFonts w:ascii="Angsana New" w:hAnsi="Angsana New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502B3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7502B3">
        <w:rPr>
          <w:rFonts w:ascii="Angsana New" w:hAnsi="Angsana New"/>
          <w:sz w:val="30"/>
          <w:szCs w:val="30"/>
          <w:cs/>
        </w:rPr>
        <w:t>ที่เบิกใช้แล้ว</w:t>
      </w:r>
      <w:r w:rsidR="007502B3">
        <w:rPr>
          <w:rFonts w:ascii="Angsana New" w:hAnsi="Angsana New"/>
          <w:sz w:val="30"/>
          <w:szCs w:val="30"/>
          <w:cs/>
        </w:rPr>
        <w:br/>
      </w:r>
      <w:r w:rsidRPr="007502B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975C8B">
        <w:rPr>
          <w:rFonts w:ascii="Angsana New" w:hAnsi="Angsana New"/>
          <w:sz w:val="30"/>
          <w:szCs w:val="30"/>
        </w:rPr>
        <w:t>7</w:t>
      </w:r>
      <w:r w:rsidR="001E595E">
        <w:rPr>
          <w:rFonts w:ascii="Angsana New" w:hAnsi="Angsana New"/>
          <w:sz w:val="30"/>
          <w:szCs w:val="30"/>
        </w:rPr>
        <w:t>,</w:t>
      </w:r>
      <w:r w:rsidR="00975C8B">
        <w:rPr>
          <w:rFonts w:ascii="Angsana New" w:hAnsi="Angsana New"/>
          <w:sz w:val="30"/>
          <w:szCs w:val="30"/>
        </w:rPr>
        <w:t>013</w:t>
      </w:r>
      <w:r w:rsidR="001E595E">
        <w:rPr>
          <w:rFonts w:ascii="Angsana New" w:hAnsi="Angsana New"/>
          <w:sz w:val="30"/>
          <w:szCs w:val="30"/>
        </w:rPr>
        <w:t>.</w:t>
      </w:r>
      <w:r w:rsidR="00975C8B">
        <w:rPr>
          <w:rFonts w:ascii="Angsana New" w:hAnsi="Angsana New"/>
          <w:sz w:val="30"/>
          <w:szCs w:val="30"/>
        </w:rPr>
        <w:t>14</w:t>
      </w:r>
      <w:r w:rsidRPr="007502B3">
        <w:rPr>
          <w:rFonts w:ascii="Angsana New" w:hAnsi="Angsana New" w:hint="cs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E42D2" w:rsidRPr="007502B3">
        <w:rPr>
          <w:rFonts w:ascii="Angsana New" w:hAnsi="Angsana New" w:hint="cs"/>
          <w:sz w:val="30"/>
          <w:szCs w:val="30"/>
          <w:cs/>
        </w:rPr>
        <w:t>และ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975C8B">
        <w:rPr>
          <w:rFonts w:ascii="Angsana New" w:hAnsi="Angsana New"/>
          <w:sz w:val="30"/>
          <w:szCs w:val="30"/>
        </w:rPr>
        <w:t>5</w:t>
      </w:r>
      <w:r w:rsidR="001E595E">
        <w:rPr>
          <w:rFonts w:ascii="Angsana New" w:hAnsi="Angsana New"/>
          <w:sz w:val="30"/>
          <w:szCs w:val="30"/>
        </w:rPr>
        <w:t>,</w:t>
      </w:r>
      <w:r w:rsidR="00975C8B">
        <w:rPr>
          <w:rFonts w:ascii="Angsana New" w:hAnsi="Angsana New"/>
          <w:sz w:val="30"/>
          <w:szCs w:val="30"/>
        </w:rPr>
        <w:t>285</w:t>
      </w:r>
      <w:r w:rsidR="001E595E">
        <w:rPr>
          <w:rFonts w:ascii="Angsana New" w:hAnsi="Angsana New"/>
          <w:sz w:val="30"/>
          <w:szCs w:val="30"/>
        </w:rPr>
        <w:t>.</w:t>
      </w:r>
      <w:r w:rsidR="00975C8B">
        <w:rPr>
          <w:rFonts w:ascii="Angsana New" w:hAnsi="Angsana New"/>
          <w:sz w:val="30"/>
          <w:szCs w:val="30"/>
        </w:rPr>
        <w:t>70</w:t>
      </w:r>
      <w:r w:rsidR="003F481B" w:rsidRPr="007502B3">
        <w:rPr>
          <w:rFonts w:ascii="Angsana New" w:hAnsi="Angsana New" w:hint="cs"/>
          <w:sz w:val="30"/>
          <w:szCs w:val="30"/>
        </w:rPr>
        <w:t xml:space="preserve"> </w:t>
      </w:r>
      <w:r w:rsidR="005E42D2"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7502B3" w:rsidRPr="007502B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</w:t>
      </w:r>
      <w:r w:rsidR="001952D6">
        <w:rPr>
          <w:rFonts w:ascii="Angsana New" w:hAnsi="Angsana New"/>
          <w:i/>
          <w:iCs/>
          <w:sz w:val="30"/>
          <w:szCs w:val="30"/>
        </w:rPr>
        <w:t>68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952D6">
        <w:rPr>
          <w:rFonts w:ascii="Angsana New" w:hAnsi="Angsana New"/>
          <w:i/>
          <w:iCs/>
          <w:sz w:val="30"/>
          <w:szCs w:val="30"/>
        </w:rPr>
        <w:t>5,237.88</w:t>
      </w:r>
      <w:r w:rsidR="00EF0248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502B3" w:rsidRPr="001408CA">
        <w:rPr>
          <w:rFonts w:ascii="Angsana New" w:hAnsi="Angsana New"/>
          <w:i/>
          <w:iCs/>
          <w:sz w:val="30"/>
          <w:szCs w:val="30"/>
          <w:cs/>
        </w:rPr>
        <w:br/>
      </w:r>
      <w:r w:rsidR="001E595E" w:rsidRPr="00821195">
        <w:rPr>
          <w:rFonts w:ascii="Angsana New" w:hAnsi="Angsana New"/>
          <w:i/>
          <w:iCs/>
          <w:sz w:val="30"/>
          <w:szCs w:val="30"/>
        </w:rPr>
        <w:t>2,937.47</w:t>
      </w:r>
      <w:r w:rsidR="003F481B" w:rsidRPr="007502B3">
        <w:rPr>
          <w:rFonts w:ascii="Angsana New" w:hAnsi="Angsana New" w:hint="cs"/>
          <w:sz w:val="30"/>
          <w:szCs w:val="30"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502B3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1408CA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และที่ยังไม่ได้เบิกใช้จำนวนเงิน</w:t>
      </w:r>
      <w:r w:rsidR="001952D6">
        <w:rPr>
          <w:rFonts w:ascii="Angsana New" w:hAnsi="Angsana New"/>
          <w:sz w:val="30"/>
          <w:szCs w:val="30"/>
        </w:rPr>
        <w:t xml:space="preserve"> </w:t>
      </w:r>
      <w:r w:rsidR="001E595E">
        <w:rPr>
          <w:rFonts w:ascii="Angsana New" w:hAnsi="Angsana New"/>
          <w:sz w:val="30"/>
          <w:szCs w:val="30"/>
        </w:rPr>
        <w:t>2,534.34</w:t>
      </w:r>
      <w:r w:rsidR="003F481B" w:rsidRPr="007502B3">
        <w:rPr>
          <w:rFonts w:ascii="Angsana New" w:hAnsi="Angsana New" w:hint="cs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E595E">
        <w:rPr>
          <w:rFonts w:ascii="Angsana New" w:hAnsi="Angsana New"/>
          <w:sz w:val="30"/>
          <w:szCs w:val="30"/>
        </w:rPr>
        <w:t>1,034.34</w:t>
      </w:r>
      <w:r w:rsidR="003F481B" w:rsidRPr="007502B3">
        <w:rPr>
          <w:rFonts w:ascii="Angsana New" w:hAnsi="Angsana New" w:hint="cs"/>
          <w:sz w:val="30"/>
          <w:szCs w:val="30"/>
        </w:rPr>
        <w:t xml:space="preserve"> </w:t>
      </w:r>
      <w:r w:rsidR="005E42D2"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7502B3" w:rsidRPr="007502B3">
        <w:rPr>
          <w:rFonts w:ascii="Angsana New" w:hAnsi="Angsana New" w:hint="cs"/>
          <w:sz w:val="30"/>
          <w:szCs w:val="30"/>
          <w:cs/>
        </w:rPr>
        <w:t>ตามลำดับ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256</w:t>
      </w:r>
      <w:r w:rsidR="001952D6">
        <w:rPr>
          <w:rFonts w:ascii="Angsana New" w:hAnsi="Angsana New"/>
          <w:i/>
          <w:iCs/>
          <w:sz w:val="30"/>
          <w:szCs w:val="30"/>
        </w:rPr>
        <w:t>8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952D6">
        <w:rPr>
          <w:rFonts w:ascii="Angsana New" w:hAnsi="Angsana New"/>
          <w:i/>
          <w:iCs/>
          <w:sz w:val="30"/>
          <w:szCs w:val="30"/>
        </w:rPr>
        <w:t>3,028.06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952D6">
        <w:rPr>
          <w:rFonts w:ascii="Angsana New" w:hAnsi="Angsana New"/>
          <w:i/>
          <w:iCs/>
          <w:sz w:val="30"/>
          <w:szCs w:val="30"/>
        </w:rPr>
        <w:t>1,528.06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23886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โดยทั่วไป</w:t>
      </w:r>
      <w:r w:rsidR="000B65DE" w:rsidRPr="007502B3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การค้ำประกันนี้มีผลผูกพันต่อบริษัทนานเท่าที่ภาระหนี้สินยังไม่ได้ชำระ</w:t>
      </w:r>
    </w:p>
    <w:p w14:paraId="3B988F49" w14:textId="77777777" w:rsidR="00183F99" w:rsidRPr="00D47A38" w:rsidRDefault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7B7AE193" w14:textId="69D2B43D" w:rsidR="00D600F7" w:rsidRPr="009123CF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0BBE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สัญญาขายอสังหาริมทรัพย์เพื่อการลงทุน</w:t>
      </w:r>
    </w:p>
    <w:p w14:paraId="4E5DDF6C" w14:textId="77777777" w:rsidR="008D3E41" w:rsidRPr="00D47A38" w:rsidRDefault="00D600F7" w:rsidP="008D3E41">
      <w:pPr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1952D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02511106" w14:textId="614DAD44" w:rsidR="008D3E41" w:rsidRDefault="008D3E41" w:rsidP="008D3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0DC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C0DC8">
        <w:rPr>
          <w:rFonts w:ascii="Angsana New" w:hAnsi="Angsana New"/>
          <w:sz w:val="30"/>
          <w:szCs w:val="30"/>
          <w:cs/>
        </w:rPr>
        <w:t xml:space="preserve"> </w:t>
      </w:r>
      <w:r w:rsidRPr="00AC0DC8">
        <w:rPr>
          <w:rFonts w:ascii="Angsana New" w:hAnsi="Angsana New"/>
          <w:sz w:val="30"/>
          <w:szCs w:val="30"/>
        </w:rPr>
        <w:t xml:space="preserve">30 </w:t>
      </w:r>
      <w:r w:rsidRPr="00AC0DC8">
        <w:rPr>
          <w:rFonts w:ascii="Angsana New" w:hAnsi="Angsana New" w:hint="cs"/>
          <w:sz w:val="30"/>
          <w:szCs w:val="30"/>
          <w:cs/>
        </w:rPr>
        <w:t>มิถุนายน</w:t>
      </w:r>
      <w:r w:rsidRPr="00AC0DC8">
        <w:rPr>
          <w:rFonts w:ascii="Angsana New" w:hAnsi="Angsana New"/>
          <w:sz w:val="30"/>
          <w:szCs w:val="30"/>
          <w:cs/>
        </w:rPr>
        <w:t xml:space="preserve"> </w:t>
      </w:r>
      <w:r w:rsidRPr="00AC0DC8">
        <w:rPr>
          <w:rFonts w:ascii="Angsana New" w:hAnsi="Angsana New"/>
          <w:sz w:val="30"/>
          <w:szCs w:val="30"/>
        </w:rPr>
        <w:t xml:space="preserve">2569 </w:t>
      </w:r>
      <w:r w:rsidRPr="00AC0DC8">
        <w:rPr>
          <w:rFonts w:ascii="Angsana New" w:hAnsi="Angsana New" w:hint="cs"/>
          <w:sz w:val="30"/>
          <w:szCs w:val="30"/>
          <w:cs/>
        </w:rPr>
        <w:t>บริษัทขายที่ดินให้กับกิจการที่เกี่ยวข้องกันแห่งหนึ่ง</w:t>
      </w:r>
      <w:r w:rsidRPr="00AC0DC8">
        <w:rPr>
          <w:rFonts w:ascii="Angsana New" w:hAnsi="Angsana New"/>
          <w:sz w:val="30"/>
          <w:szCs w:val="30"/>
          <w:cs/>
        </w:rPr>
        <w:t xml:space="preserve"> </w:t>
      </w:r>
      <w:r w:rsidRPr="00AC0DC8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AC0DC8">
        <w:rPr>
          <w:rFonts w:ascii="Angsana New" w:hAnsi="Angsana New"/>
          <w:sz w:val="30"/>
          <w:szCs w:val="30"/>
          <w:cs/>
        </w:rPr>
        <w:t xml:space="preserve"> </w:t>
      </w:r>
      <w:r w:rsidRPr="00AC0DC8">
        <w:rPr>
          <w:rFonts w:ascii="Angsana New" w:hAnsi="Angsana New"/>
          <w:sz w:val="30"/>
          <w:szCs w:val="30"/>
        </w:rPr>
        <w:t xml:space="preserve">21.84 </w:t>
      </w:r>
      <w:r w:rsidRPr="00AC0DC8">
        <w:rPr>
          <w:rFonts w:ascii="Angsana New" w:hAnsi="Angsana New" w:hint="cs"/>
          <w:sz w:val="30"/>
          <w:szCs w:val="30"/>
          <w:cs/>
        </w:rPr>
        <w:t>ล้านบาท</w:t>
      </w:r>
      <w:r w:rsidRPr="00AC0DC8">
        <w:rPr>
          <w:rFonts w:ascii="Angsana New" w:hAnsi="Angsana New"/>
          <w:sz w:val="30"/>
          <w:szCs w:val="30"/>
          <w:cs/>
        </w:rPr>
        <w:t xml:space="preserve"> </w:t>
      </w:r>
      <w:r w:rsidRPr="00AC0DC8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</w:t>
      </w:r>
      <w:r w:rsidR="00C2569B">
        <w:rPr>
          <w:rFonts w:ascii="Angsana New" w:hAnsi="Angsana New" w:hint="cs"/>
          <w:sz w:val="30"/>
          <w:szCs w:val="30"/>
          <w:cs/>
        </w:rPr>
        <w:t>จำหน่าย</w:t>
      </w:r>
      <w:r w:rsidRPr="00AC0DC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อสังหาริมทรัพย์เพื่อการลงทุนจำนวน</w:t>
      </w:r>
      <w:r w:rsidRPr="00AC0DC8">
        <w:rPr>
          <w:rFonts w:ascii="Angsana New" w:hAnsi="Angsana New"/>
          <w:sz w:val="30"/>
          <w:szCs w:val="30"/>
          <w:cs/>
        </w:rPr>
        <w:t xml:space="preserve"> </w:t>
      </w:r>
      <w:r w:rsidRPr="00AC0DC8">
        <w:rPr>
          <w:rFonts w:ascii="Angsana New" w:hAnsi="Angsana New"/>
          <w:sz w:val="30"/>
          <w:szCs w:val="30"/>
        </w:rPr>
        <w:t xml:space="preserve">9.15 </w:t>
      </w:r>
      <w:r w:rsidRPr="00AC0DC8">
        <w:rPr>
          <w:rFonts w:ascii="Angsana New" w:hAnsi="Angsana New" w:hint="cs"/>
          <w:sz w:val="30"/>
          <w:szCs w:val="30"/>
          <w:cs/>
        </w:rPr>
        <w:t>ล้านบาท</w:t>
      </w:r>
    </w:p>
    <w:p w14:paraId="25D368E7" w14:textId="7B06BE09" w:rsidR="00217803" w:rsidRPr="00D47A38" w:rsidRDefault="00217803" w:rsidP="00217803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3A6C3019" w14:textId="062B4D8D" w:rsidR="00217803" w:rsidRDefault="00217803" w:rsidP="00217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ธันวาคม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9123CF">
        <w:rPr>
          <w:rFonts w:ascii="Angsana New" w:hAnsi="Angsana New" w:hint="cs"/>
          <w:sz w:val="30"/>
          <w:szCs w:val="30"/>
          <w:cs/>
        </w:rPr>
        <w:t>ขายที่ดินและสิ่งปลูกสร้างให้กับกิจการที่เกี่ยวข้องกันแห่งหนึ่ง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235.90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</w:t>
      </w:r>
      <w:r w:rsidR="00C2569B">
        <w:rPr>
          <w:rFonts w:ascii="Angsana New" w:hAnsi="Angsana New" w:hint="cs"/>
          <w:sz w:val="30"/>
          <w:szCs w:val="30"/>
          <w:cs/>
        </w:rPr>
        <w:t>จำหน่าย</w:t>
      </w:r>
      <w:r w:rsidRPr="009123C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217803">
        <w:rPr>
          <w:rFonts w:ascii="Angsana New" w:hAnsi="Angsana New"/>
          <w:sz w:val="30"/>
          <w:szCs w:val="30"/>
        </w:rPr>
        <w:t xml:space="preserve">89.73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342CB240" w14:textId="637E022D" w:rsidR="00D600F7" w:rsidRPr="00D47A38" w:rsidRDefault="00D600F7" w:rsidP="00D600F7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32C2A560" w14:textId="6194027C" w:rsidR="00183F99" w:rsidRDefault="005A5CD5" w:rsidP="00D47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52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952D6">
        <w:rPr>
          <w:rFonts w:asciiTheme="majorBidi" w:hAnsiTheme="majorBidi" w:cstheme="majorBidi"/>
          <w:sz w:val="30"/>
          <w:szCs w:val="30"/>
        </w:rPr>
        <w:t>28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1952D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บริษัทขายที่ดิน</w:t>
      </w:r>
      <w:r w:rsidR="00E4770F">
        <w:rPr>
          <w:rFonts w:asciiTheme="majorBidi" w:hAnsiTheme="majorBidi" w:cstheme="majorBidi" w:hint="cs"/>
          <w:sz w:val="30"/>
          <w:szCs w:val="30"/>
          <w:cs/>
        </w:rPr>
        <w:t>และสิ่งปลูกสร้าง</w:t>
      </w:r>
      <w:r w:rsidRPr="001952D6">
        <w:rPr>
          <w:rFonts w:asciiTheme="majorBidi" w:hAnsiTheme="majorBidi" w:cstheme="majorBidi"/>
          <w:sz w:val="30"/>
          <w:szCs w:val="30"/>
          <w:cs/>
        </w:rPr>
        <w:t>ให้กับกิจการที่เกี่ยวข้องกันแห่งหนึ่ง มูลค่ารวม</w:t>
      </w:r>
      <w:r w:rsidR="00E4770F">
        <w:rPr>
          <w:rFonts w:asciiTheme="majorBidi" w:hAnsiTheme="majorBidi" w:cstheme="majorBidi"/>
          <w:sz w:val="30"/>
          <w:szCs w:val="30"/>
          <w:cs/>
        </w:rPr>
        <w:br/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ทั้งสิ้นประมาณ </w:t>
      </w:r>
      <w:r>
        <w:rPr>
          <w:rFonts w:asciiTheme="majorBidi" w:hAnsiTheme="majorBidi" w:cstheme="majorBidi"/>
          <w:sz w:val="30"/>
          <w:szCs w:val="30"/>
        </w:rPr>
        <w:t>218</w:t>
      </w:r>
      <w:r w:rsidRPr="001952D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952D6">
        <w:rPr>
          <w:rFonts w:asciiTheme="majorBidi" w:hAnsiTheme="majorBidi" w:cstheme="majorBidi"/>
          <w:sz w:val="30"/>
          <w:szCs w:val="30"/>
        </w:rPr>
        <w:t>0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โดยมีการโอนกรรมสิทธิ์ในวันเดียวกันและเกิดกำไรจากการ</w:t>
      </w:r>
      <w:r w:rsidR="00C2569B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อสังหาริมทรัพย์เพื่อการลงทุนจำนวน </w:t>
      </w:r>
      <w:r w:rsidRPr="00217803">
        <w:rPr>
          <w:rFonts w:asciiTheme="majorBidi" w:hAnsiTheme="majorBidi" w:cstheme="majorBidi"/>
          <w:sz w:val="30"/>
          <w:szCs w:val="30"/>
        </w:rPr>
        <w:t>1</w:t>
      </w:r>
      <w:r w:rsidR="00217803" w:rsidRPr="00217803">
        <w:rPr>
          <w:rFonts w:asciiTheme="majorBidi" w:hAnsiTheme="majorBidi" w:cstheme="majorBidi"/>
          <w:sz w:val="30"/>
          <w:szCs w:val="30"/>
        </w:rPr>
        <w:t>13</w:t>
      </w:r>
      <w:r w:rsidR="009F7D0A" w:rsidRPr="00217803">
        <w:rPr>
          <w:rFonts w:asciiTheme="majorBidi" w:hAnsiTheme="majorBidi" w:cstheme="majorBidi"/>
          <w:sz w:val="30"/>
          <w:szCs w:val="30"/>
        </w:rPr>
        <w:t>.</w:t>
      </w:r>
      <w:r w:rsidR="00217803" w:rsidRPr="00217803">
        <w:rPr>
          <w:rFonts w:asciiTheme="majorBidi" w:hAnsiTheme="majorBidi" w:cstheme="majorBidi"/>
          <w:sz w:val="30"/>
          <w:szCs w:val="30"/>
        </w:rPr>
        <w:t>41</w:t>
      </w:r>
      <w:r w:rsidRPr="0021780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5CAF77C" w14:textId="77777777" w:rsidR="00183F99" w:rsidRDefault="00183F99" w:rsidP="00D47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523E3" w14:textId="0CC19B8E" w:rsidR="00183F99" w:rsidRPr="009123CF" w:rsidRDefault="00183F99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0BBE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</w:rPr>
        <w:t>ซื้</w:t>
      </w:r>
      <w:r w:rsidRPr="00183F99">
        <w:rPr>
          <w:rFonts w:ascii="Angsana New" w:hAnsi="Angsana New"/>
          <w:i/>
          <w:iCs/>
          <w:sz w:val="30"/>
          <w:szCs w:val="30"/>
          <w:cs/>
        </w:rPr>
        <w:t>อขายหุ้น</w:t>
      </w:r>
    </w:p>
    <w:p w14:paraId="6CBEC57B" w14:textId="77777777" w:rsidR="00183F99" w:rsidRPr="00D47A38" w:rsidRDefault="00183F99" w:rsidP="00183F99">
      <w:pPr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1952D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4DD14B05" w14:textId="33C14DBA" w:rsidR="009A307A" w:rsidRDefault="007A2545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2569 </w:t>
      </w:r>
      <w:r w:rsidR="00A2352C" w:rsidRPr="00A2352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83F99" w:rsidRPr="00183F99">
        <w:rPr>
          <w:rFonts w:ascii="Angsana New" w:hAnsi="Angsana New"/>
          <w:sz w:val="30"/>
          <w:szCs w:val="30"/>
          <w:cs/>
        </w:rPr>
        <w:t>ได้ทำสัญญาซื้อขายหุ้น บริษัท หนองเสือช้างชลบุรี จำกัด กับกิจการที่เกี่ยวข้องกันหลายแห่ง โดย</w:t>
      </w:r>
      <w:r w:rsidR="00947006">
        <w:rPr>
          <w:rFonts w:ascii="Angsana New" w:hAnsi="Angsana New" w:hint="cs"/>
          <w:sz w:val="30"/>
          <w:szCs w:val="30"/>
          <w:cs/>
        </w:rPr>
        <w:t>มีกำหนด</w:t>
      </w:r>
      <w:r w:rsidR="00183F99" w:rsidRPr="00183F99">
        <w:rPr>
          <w:rFonts w:ascii="Angsana New" w:hAnsi="Angsana New"/>
          <w:sz w:val="30"/>
          <w:szCs w:val="30"/>
          <w:cs/>
        </w:rPr>
        <w:t>ชำระ</w:t>
      </w:r>
      <w:r w:rsidR="00947006">
        <w:rPr>
          <w:rFonts w:ascii="Angsana New" w:hAnsi="Angsana New" w:hint="cs"/>
          <w:sz w:val="30"/>
          <w:szCs w:val="30"/>
          <w:cs/>
        </w:rPr>
        <w:t>เงิน</w:t>
      </w:r>
      <w:r w:rsidR="00183F99" w:rsidRPr="00183F99">
        <w:rPr>
          <w:rFonts w:ascii="Angsana New" w:hAnsi="Angsana New"/>
          <w:sz w:val="30"/>
          <w:szCs w:val="30"/>
          <w:cs/>
        </w:rPr>
        <w:t xml:space="preserve">ตามที่กำหนดไว้ในสัญญา </w:t>
      </w:r>
      <w:r w:rsidR="00947006">
        <w:rPr>
          <w:rFonts w:ascii="Angsana New" w:hAnsi="Angsana New" w:hint="cs"/>
          <w:sz w:val="30"/>
          <w:szCs w:val="30"/>
          <w:cs/>
        </w:rPr>
        <w:t>เงินค้างชำระค่าหุ้นมีกำหนดชำระภายใน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="006C2197">
        <w:rPr>
          <w:rFonts w:ascii="Angsana New" w:hAnsi="Angsana New"/>
          <w:sz w:val="30"/>
          <w:szCs w:val="30"/>
        </w:rPr>
        <w:t>2</w:t>
      </w:r>
      <w:r w:rsidR="00947006">
        <w:rPr>
          <w:rFonts w:ascii="Angsana New" w:hAnsi="Angsana New"/>
          <w:sz w:val="30"/>
          <w:szCs w:val="30"/>
        </w:rPr>
        <w:t xml:space="preserve"> </w:t>
      </w:r>
      <w:r w:rsidR="00947006">
        <w:rPr>
          <w:rFonts w:ascii="Angsana New" w:hAnsi="Angsana New" w:hint="cs"/>
          <w:sz w:val="30"/>
          <w:szCs w:val="30"/>
          <w:cs/>
        </w:rPr>
        <w:t>ปี</w:t>
      </w:r>
      <w:r w:rsidR="00D034DC">
        <w:rPr>
          <w:rFonts w:ascii="Angsana New" w:hAnsi="Angsana New"/>
          <w:sz w:val="30"/>
          <w:szCs w:val="30"/>
        </w:rPr>
        <w:t xml:space="preserve"> </w:t>
      </w:r>
      <w:r w:rsidR="00183F99" w:rsidRPr="00183F99">
        <w:rPr>
          <w:rFonts w:ascii="Angsana New" w:hAnsi="Angsana New"/>
          <w:sz w:val="30"/>
          <w:szCs w:val="30"/>
          <w:cs/>
        </w:rPr>
        <w:t>มี</w:t>
      </w:r>
      <w:r w:rsidR="00C9621F">
        <w:rPr>
          <w:rFonts w:ascii="Angsana New" w:hAnsi="Angsana New" w:hint="cs"/>
          <w:sz w:val="30"/>
          <w:szCs w:val="30"/>
          <w:cs/>
        </w:rPr>
        <w:t>อัตรา</w:t>
      </w:r>
      <w:r w:rsidR="00183F99" w:rsidRPr="00183F99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="006C2197">
        <w:rPr>
          <w:rFonts w:ascii="Angsana New" w:hAnsi="Angsana New"/>
          <w:sz w:val="30"/>
          <w:szCs w:val="30"/>
        </w:rPr>
        <w:t>5</w:t>
      </w:r>
      <w:r w:rsidR="00183F99" w:rsidRPr="00183F99">
        <w:rPr>
          <w:rFonts w:ascii="Angsana New" w:hAnsi="Angsana New"/>
          <w:sz w:val="30"/>
          <w:szCs w:val="30"/>
        </w:rPr>
        <w:t xml:space="preserve"> </w:t>
      </w:r>
      <w:r w:rsidR="00183F99" w:rsidRPr="00183F99">
        <w:rPr>
          <w:rFonts w:ascii="Angsana New" w:hAnsi="Angsana New"/>
          <w:sz w:val="30"/>
          <w:szCs w:val="30"/>
          <w:cs/>
        </w:rPr>
        <w:t>ต่อปี</w:t>
      </w:r>
    </w:p>
    <w:p w14:paraId="43B0FC4E" w14:textId="77777777" w:rsidR="00021DBF" w:rsidRDefault="00021DBF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A660D4" w14:textId="77777777" w:rsidR="00021DBF" w:rsidRDefault="00021DBF" w:rsidP="000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DBF">
        <w:rPr>
          <w:rFonts w:ascii="Angsana New" w:hAnsi="Angsana New"/>
          <w:i/>
          <w:iCs/>
          <w:sz w:val="30"/>
          <w:szCs w:val="30"/>
          <w:cs/>
        </w:rPr>
        <w:t>สัญญาเช่าและบริการพื้นที่สำนักงาน</w:t>
      </w:r>
    </w:p>
    <w:p w14:paraId="18B8DC05" w14:textId="77777777" w:rsidR="00021DBF" w:rsidRDefault="00021DBF" w:rsidP="000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697D39" w14:textId="411CC902" w:rsidR="00021DBF" w:rsidRDefault="00D17C70" w:rsidP="000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7C70">
        <w:rPr>
          <w:rFonts w:ascii="Angsana New" w:hAnsi="Angsana New"/>
          <w:sz w:val="30"/>
          <w:szCs w:val="30"/>
          <w:cs/>
        </w:rPr>
        <w:t>บริษัทได้เข้าทำสัญญาเช่าอาคารสำนักงานและสัญญารับบริการกับกิจการอื่นที่เกี่ยวข้องกันแห่งหนึ่ง สัญญามีระยะเวลา</w:t>
      </w:r>
      <w:r w:rsidRPr="00D17C70">
        <w:rPr>
          <w:rFonts w:ascii="Angsana New" w:hAnsi="Angsana New"/>
          <w:sz w:val="30"/>
          <w:szCs w:val="30"/>
        </w:rPr>
        <w:t xml:space="preserve"> 3 </w:t>
      </w:r>
      <w:r w:rsidRPr="00D17C70">
        <w:rPr>
          <w:rFonts w:ascii="Angsana New" w:hAnsi="Angsana New"/>
          <w:sz w:val="30"/>
          <w:szCs w:val="30"/>
          <w:cs/>
        </w:rPr>
        <w:t>ปี สิ้นสุดวันที่</w:t>
      </w:r>
      <w:r w:rsidRPr="00D17C70">
        <w:rPr>
          <w:rFonts w:ascii="Angsana New" w:hAnsi="Angsana New"/>
          <w:sz w:val="30"/>
          <w:szCs w:val="30"/>
        </w:rPr>
        <w:t xml:space="preserve"> 4 </w:t>
      </w:r>
      <w:r w:rsidRPr="00D17C70">
        <w:rPr>
          <w:rFonts w:ascii="Angsana New" w:hAnsi="Angsana New"/>
          <w:sz w:val="30"/>
          <w:szCs w:val="30"/>
          <w:cs/>
        </w:rPr>
        <w:t>พฤษภาคม</w:t>
      </w:r>
      <w:r w:rsidRPr="00D17C70">
        <w:rPr>
          <w:rFonts w:ascii="Angsana New" w:hAnsi="Angsana New"/>
          <w:sz w:val="30"/>
          <w:szCs w:val="30"/>
        </w:rPr>
        <w:t xml:space="preserve"> 2572 </w:t>
      </w:r>
      <w:r w:rsidRPr="00D17C70">
        <w:rPr>
          <w:rFonts w:ascii="Angsana New" w:hAnsi="Angsana New"/>
          <w:sz w:val="30"/>
          <w:szCs w:val="30"/>
          <w:cs/>
        </w:rPr>
        <w:t>โดยคิดค่าเช่าและค่าบริการเป็นรายเดือนในอัตราที่ตกลงกันไว้ในสัญญา ทั้งนี้ บริษัทมีสิทธิในการต่ออายุสัญญาได้อีก</w:t>
      </w:r>
      <w:r w:rsidRPr="00D17C70">
        <w:rPr>
          <w:rFonts w:ascii="Angsana New" w:hAnsi="Angsana New"/>
          <w:sz w:val="30"/>
          <w:szCs w:val="30"/>
        </w:rPr>
        <w:t xml:space="preserve"> 2 </w:t>
      </w:r>
      <w:r w:rsidRPr="00D17C70">
        <w:rPr>
          <w:rFonts w:ascii="Angsana New" w:hAnsi="Angsana New"/>
          <w:sz w:val="30"/>
          <w:szCs w:val="30"/>
          <w:cs/>
        </w:rPr>
        <w:t>ครั้ง โดยแต่ละครั้งมีระยะเวลา</w:t>
      </w:r>
      <w:r w:rsidRPr="00D17C70">
        <w:rPr>
          <w:rFonts w:ascii="Angsana New" w:hAnsi="Angsana New"/>
          <w:sz w:val="30"/>
          <w:szCs w:val="30"/>
        </w:rPr>
        <w:t xml:space="preserve"> 3 </w:t>
      </w:r>
      <w:r w:rsidRPr="00D17C70">
        <w:rPr>
          <w:rFonts w:ascii="Angsana New" w:hAnsi="Angsana New"/>
          <w:sz w:val="30"/>
          <w:szCs w:val="30"/>
          <w:cs/>
        </w:rPr>
        <w:t>ปี ภายใต้เงื่อนไขและข้อตกลงที่กำหนดไว้ในสัญญา</w:t>
      </w:r>
    </w:p>
    <w:p w14:paraId="2ADC17BF" w14:textId="77777777" w:rsidR="00D17C70" w:rsidRPr="00D17C70" w:rsidRDefault="00D17C70" w:rsidP="000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A82AB2" w14:textId="77777777" w:rsidR="00021DBF" w:rsidRPr="00021DBF" w:rsidRDefault="00021DBF" w:rsidP="000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DBF">
        <w:rPr>
          <w:rFonts w:ascii="Angsana New" w:hAnsi="Angsana New"/>
          <w:i/>
          <w:iCs/>
          <w:sz w:val="30"/>
          <w:szCs w:val="30"/>
          <w:cs/>
        </w:rPr>
        <w:t xml:space="preserve">สัญญาบริหารจัดการ </w:t>
      </w:r>
    </w:p>
    <w:p w14:paraId="66B34C2D" w14:textId="77777777" w:rsidR="00021DBF" w:rsidRDefault="00021DBF" w:rsidP="000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B4DFEC" w14:textId="2F07AADB" w:rsidR="00021DBF" w:rsidRDefault="00021DBF" w:rsidP="00D1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1DBF">
        <w:rPr>
          <w:rFonts w:ascii="Angsana New" w:hAnsi="Angsana New"/>
          <w:sz w:val="30"/>
          <w:szCs w:val="30"/>
          <w:cs/>
        </w:rPr>
        <w:t>บริษัทได้ทำสัญญาบริหารจัดการกับกิจการอื่นที่เกี่ยวข้องกันหลายแห่ง สำหรับการให้บริการบริหารจัดการทั่วไป โดยคิดค่าบริการเป็นรายเดือนในอัตราที่ตกลงกันตามสัญญา</w:t>
      </w:r>
    </w:p>
    <w:p w14:paraId="0B43D3D6" w14:textId="77777777" w:rsidR="00183F99" w:rsidRPr="00183F99" w:rsidRDefault="00183F99" w:rsidP="0018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1DCC5F9" w14:textId="77777777" w:rsidR="00E515CD" w:rsidRDefault="00E51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F7B49A" w14:textId="61D34A78" w:rsidR="00006DA1" w:rsidRPr="000160C6" w:rsidRDefault="00006DA1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lastRenderedPageBreak/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657B05" w:rsidRDefault="006C41CB" w:rsidP="006C41C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4798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7"/>
        <w:gridCol w:w="898"/>
        <w:gridCol w:w="1082"/>
        <w:gridCol w:w="264"/>
        <w:gridCol w:w="1080"/>
        <w:gridCol w:w="269"/>
        <w:gridCol w:w="1080"/>
        <w:gridCol w:w="269"/>
        <w:gridCol w:w="1088"/>
      </w:tblGrid>
      <w:tr w:rsidR="00153639" w:rsidRPr="006375B5" w14:paraId="4966856E" w14:textId="77777777" w:rsidTr="001B6B42">
        <w:trPr>
          <w:tblHeader/>
        </w:trPr>
        <w:tc>
          <w:tcPr>
            <w:tcW w:w="1729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81B" w:rsidRPr="006375B5" w14:paraId="26A84B09" w14:textId="77777777" w:rsidTr="001B6B42">
        <w:trPr>
          <w:tblHeader/>
        </w:trPr>
        <w:tc>
          <w:tcPr>
            <w:tcW w:w="1729" w:type="pct"/>
          </w:tcPr>
          <w:p w14:paraId="7D199902" w14:textId="77777777" w:rsidR="003F481B" w:rsidRPr="006375B5" w:rsidRDefault="003F481B" w:rsidP="003F4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5A0FEFF0" w14:textId="1A322DF5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074C11A" w14:textId="5C7242B3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0A20C00A" w14:textId="388A19B0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2573FEF3" w14:textId="442108CB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E087668" w14:textId="4A83B05B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55B37495" w14:textId="0488A798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08C5B42" w14:textId="66859597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0" w:type="pct"/>
          </w:tcPr>
          <w:p w14:paraId="0395D8BC" w14:textId="3E4CCC89" w:rsidR="003F481B" w:rsidRPr="006375B5" w:rsidRDefault="003F481B" w:rsidP="003F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468A6" w:rsidRPr="006375B5" w14:paraId="33E57B93" w14:textId="77777777" w:rsidTr="001B6B42">
        <w:trPr>
          <w:tblHeader/>
        </w:trPr>
        <w:tc>
          <w:tcPr>
            <w:tcW w:w="1729" w:type="pct"/>
          </w:tcPr>
          <w:p w14:paraId="61F1B87C" w14:textId="77777777" w:rsidR="005468A6" w:rsidRPr="006375B5" w:rsidRDefault="005468A6" w:rsidP="00546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13F4A69" w14:textId="77777777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4165E0F" w14:textId="63692F7A" w:rsidR="005468A6" w:rsidRPr="000E564C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29233CF8" w14:textId="6E01F9CC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47E6AF90" w14:textId="30D9DD98" w:rsidR="005468A6" w:rsidRPr="00D6167E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7EA0D5D" w14:textId="0CD21BA0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690F91C2" w14:textId="7AB818CC" w:rsidR="005468A6" w:rsidRPr="000E564C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1557ABC0" w14:textId="3B2AE737" w:rsidR="005468A6" w:rsidRPr="006375B5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0" w:type="pct"/>
          </w:tcPr>
          <w:p w14:paraId="5F64AA48" w14:textId="72BF822A" w:rsidR="005468A6" w:rsidRPr="00D6167E" w:rsidRDefault="005468A6" w:rsidP="0054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50EBD" w:rsidRPr="006375B5" w14:paraId="70059C9D" w14:textId="77777777" w:rsidTr="001B6B42">
        <w:trPr>
          <w:tblHeader/>
        </w:trPr>
        <w:tc>
          <w:tcPr>
            <w:tcW w:w="1729" w:type="pct"/>
          </w:tcPr>
          <w:p w14:paraId="21536E9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8C653E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0B8E6000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181E6E52" w14:textId="77777777" w:rsidTr="001B6B42">
        <w:tc>
          <w:tcPr>
            <w:tcW w:w="1729" w:type="pct"/>
          </w:tcPr>
          <w:p w14:paraId="2256313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87" w:type="pct"/>
          </w:tcPr>
          <w:p w14:paraId="5FAAE05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396CA5B9" w14:textId="77777777" w:rsidR="00050EBD" w:rsidRPr="009E6BC2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62036" w:rsidRPr="006375B5" w14:paraId="4B7403FA" w14:textId="77777777" w:rsidTr="001B6B42">
        <w:tc>
          <w:tcPr>
            <w:tcW w:w="1729" w:type="pct"/>
          </w:tcPr>
          <w:p w14:paraId="627AF789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87" w:type="pct"/>
          </w:tcPr>
          <w:p w14:paraId="22772201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605508" w14:textId="50CD6442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19,454</w:t>
            </w:r>
          </w:p>
        </w:tc>
        <w:tc>
          <w:tcPr>
            <w:tcW w:w="143" w:type="pct"/>
          </w:tcPr>
          <w:p w14:paraId="3DAAF77D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2E5393F" w14:textId="484FE1D3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17,142</w:t>
            </w:r>
          </w:p>
        </w:tc>
        <w:tc>
          <w:tcPr>
            <w:tcW w:w="146" w:type="pct"/>
          </w:tcPr>
          <w:p w14:paraId="0ED200A1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6ED2B1" w14:textId="31067719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959E9A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F24CAA" w14:textId="6CDBCB05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036" w:rsidRPr="006375B5" w14:paraId="18898B97" w14:textId="77777777" w:rsidTr="001B6B42">
        <w:tc>
          <w:tcPr>
            <w:tcW w:w="1729" w:type="pct"/>
          </w:tcPr>
          <w:p w14:paraId="3CC96F14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87" w:type="pct"/>
          </w:tcPr>
          <w:p w14:paraId="16B72344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D0A8BF" w14:textId="3535B6CD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</w:t>
            </w:r>
            <w:r w:rsidR="00083C29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43" w:type="pct"/>
          </w:tcPr>
          <w:p w14:paraId="01E64DFB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4A3833" w14:textId="3B972C0D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6,638</w:t>
            </w:r>
          </w:p>
        </w:tc>
        <w:tc>
          <w:tcPr>
            <w:tcW w:w="146" w:type="pct"/>
          </w:tcPr>
          <w:p w14:paraId="695AE833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F8ADE0B" w14:textId="6013C888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752CF3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4A6821" w14:textId="4708829D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036" w:rsidRPr="006375B5" w14:paraId="4FE64E47" w14:textId="77777777" w:rsidTr="001B6B42">
        <w:tc>
          <w:tcPr>
            <w:tcW w:w="1729" w:type="pct"/>
          </w:tcPr>
          <w:p w14:paraId="6FBCCBE9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87" w:type="pct"/>
          </w:tcPr>
          <w:p w14:paraId="38E7A25B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4C4883" w14:textId="4FA5E28B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</w:t>
            </w:r>
            <w:r w:rsidR="00083C2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3" w:type="pct"/>
          </w:tcPr>
          <w:p w14:paraId="6E86A00E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B72A74" w14:textId="3181C4BE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4,052</w:t>
            </w:r>
          </w:p>
        </w:tc>
        <w:tc>
          <w:tcPr>
            <w:tcW w:w="146" w:type="pct"/>
          </w:tcPr>
          <w:p w14:paraId="36E4773D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BF237E" w14:textId="7200EA10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C18BCA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1C9754" w14:textId="2C87AE5B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036" w:rsidRPr="006375B5" w14:paraId="01335FAA" w14:textId="77777777" w:rsidTr="001B6B42">
        <w:tc>
          <w:tcPr>
            <w:tcW w:w="1729" w:type="pct"/>
          </w:tcPr>
          <w:p w14:paraId="5155CEB0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87" w:type="pct"/>
          </w:tcPr>
          <w:p w14:paraId="63E7080F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12D0449" w14:textId="0F9840A3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143" w:type="pct"/>
          </w:tcPr>
          <w:p w14:paraId="270A4062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F54BD9A" w14:textId="5A657494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146" w:type="pct"/>
          </w:tcPr>
          <w:p w14:paraId="00FA9A29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F8C8E0" w14:textId="28204DCB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3EF2C5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F45A26" w14:textId="6C38B36B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036" w:rsidRPr="006375B5" w14:paraId="1E7C027E" w14:textId="77777777" w:rsidTr="001B6B42">
        <w:tc>
          <w:tcPr>
            <w:tcW w:w="1729" w:type="pct"/>
          </w:tcPr>
          <w:p w14:paraId="2AE9B9E7" w14:textId="77777777" w:rsidR="00462036" w:rsidRPr="006375B5" w:rsidRDefault="00462036" w:rsidP="004620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638D8EC9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8AB9F61" w14:textId="2678C045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</w:t>
            </w:r>
            <w:r w:rsidR="00083C29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7B0E3309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AC8E890" w14:textId="01363D84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29,485</w:t>
            </w:r>
          </w:p>
        </w:tc>
        <w:tc>
          <w:tcPr>
            <w:tcW w:w="146" w:type="pct"/>
          </w:tcPr>
          <w:p w14:paraId="388EC5BD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844AD04" w14:textId="7A552076" w:rsidR="00462036" w:rsidRPr="00DD04FD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AE459F" w14:textId="77777777" w:rsidR="00462036" w:rsidRPr="00DD04FD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1B1D66F" w14:textId="56481252" w:rsidR="00462036" w:rsidRPr="00DD04FD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62036" w:rsidRPr="006375B5" w14:paraId="4920244E" w14:textId="77777777" w:rsidTr="001B6B42">
        <w:tc>
          <w:tcPr>
            <w:tcW w:w="1729" w:type="pct"/>
          </w:tcPr>
          <w:p w14:paraId="16786F06" w14:textId="77777777" w:rsidR="00462036" w:rsidRPr="006375B5" w:rsidRDefault="00462036" w:rsidP="0046203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87" w:type="pct"/>
          </w:tcPr>
          <w:p w14:paraId="2547FC18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59EE010" w14:textId="79880B2C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</w:t>
            </w:r>
            <w:r w:rsidR="00083C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B069A42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758A4A6" w14:textId="18E2AC13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4,376</w:t>
            </w:r>
          </w:p>
        </w:tc>
        <w:tc>
          <w:tcPr>
            <w:tcW w:w="146" w:type="pct"/>
          </w:tcPr>
          <w:p w14:paraId="7EB169DD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374342" w14:textId="2ECB4628" w:rsidR="00462036" w:rsidRPr="006375B5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1C4479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D7B956C" w14:textId="25F3B6C5" w:rsidR="00462036" w:rsidRPr="006375B5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2036" w:rsidRPr="006375B5" w14:paraId="27ADBFDD" w14:textId="77777777" w:rsidTr="001B6B42">
        <w:tc>
          <w:tcPr>
            <w:tcW w:w="1729" w:type="pct"/>
          </w:tcPr>
          <w:p w14:paraId="711D9688" w14:textId="77777777" w:rsidR="00462036" w:rsidRPr="006375B5" w:rsidRDefault="00462036" w:rsidP="004620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87" w:type="pct"/>
          </w:tcPr>
          <w:p w14:paraId="1724C337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861C65B" w14:textId="11210F3B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</w:t>
            </w:r>
            <w:r w:rsidR="00083C29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43" w:type="pct"/>
          </w:tcPr>
          <w:p w14:paraId="5A0385CC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430BCF3" w14:textId="4AF01471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33,861</w:t>
            </w:r>
          </w:p>
        </w:tc>
        <w:tc>
          <w:tcPr>
            <w:tcW w:w="146" w:type="pct"/>
          </w:tcPr>
          <w:p w14:paraId="6CCD87F2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3E54EAB" w14:textId="474F269A" w:rsidR="00462036" w:rsidRPr="00DD04FD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07C46C" w14:textId="77777777" w:rsidR="00462036" w:rsidRPr="00DD04FD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80735F4" w14:textId="11B77B63" w:rsidR="00462036" w:rsidRPr="00DD04FD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62036" w:rsidRPr="006375B5" w14:paraId="613AF2F4" w14:textId="77777777" w:rsidTr="001B6B42">
        <w:tc>
          <w:tcPr>
            <w:tcW w:w="1729" w:type="pct"/>
          </w:tcPr>
          <w:p w14:paraId="4FA63C2E" w14:textId="77777777" w:rsidR="00462036" w:rsidRPr="006375B5" w:rsidRDefault="00462036" w:rsidP="004620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87" w:type="pct"/>
          </w:tcPr>
          <w:p w14:paraId="375F81B6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5FFE427" w14:textId="565A5D0C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(438)</w:t>
            </w:r>
          </w:p>
        </w:tc>
        <w:tc>
          <w:tcPr>
            <w:tcW w:w="143" w:type="pct"/>
          </w:tcPr>
          <w:p w14:paraId="24E09F7C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853206D" w14:textId="774D1996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(414)</w:t>
            </w:r>
          </w:p>
        </w:tc>
        <w:tc>
          <w:tcPr>
            <w:tcW w:w="146" w:type="pct"/>
          </w:tcPr>
          <w:p w14:paraId="080FE146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441EE94" w14:textId="4288B305" w:rsidR="00462036" w:rsidRPr="006375B5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6A8DCA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2CE590C" w14:textId="470533F2" w:rsidR="00462036" w:rsidRPr="00DD6C07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2036" w:rsidRPr="006375B5" w14:paraId="7D7D7D13" w14:textId="77777777" w:rsidTr="001B6B42">
        <w:tc>
          <w:tcPr>
            <w:tcW w:w="1729" w:type="pct"/>
          </w:tcPr>
          <w:p w14:paraId="2D87736D" w14:textId="77777777" w:rsidR="00462036" w:rsidRPr="006375B5" w:rsidRDefault="00462036" w:rsidP="004620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14:paraId="4063EEF2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32D2006A" w:rsidR="00462036" w:rsidRPr="006375B5" w:rsidRDefault="0004746E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35,9</w:t>
            </w:r>
            <w:r w:rsidR="00083C2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3" w:type="pct"/>
          </w:tcPr>
          <w:p w14:paraId="2B505DBF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3DB929D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33,447</w:t>
            </w:r>
          </w:p>
        </w:tc>
        <w:tc>
          <w:tcPr>
            <w:tcW w:w="146" w:type="pct"/>
          </w:tcPr>
          <w:p w14:paraId="59436F3C" w14:textId="77777777" w:rsidR="00462036" w:rsidRPr="006375B5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11488ED3" w:rsidR="00462036" w:rsidRPr="00DD04FD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609BC" w14:textId="77777777" w:rsidR="00462036" w:rsidRPr="00DD04FD" w:rsidRDefault="00462036" w:rsidP="0046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2DA6A07C" w:rsidR="00462036" w:rsidRPr="00DD04FD" w:rsidRDefault="00462036" w:rsidP="00462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7BAC4D1" w14:textId="77777777" w:rsidR="00E515CD" w:rsidRDefault="00E515CD" w:rsidP="00EE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8"/>
        <w:gridCol w:w="1041"/>
        <w:gridCol w:w="274"/>
        <w:gridCol w:w="1100"/>
        <w:gridCol w:w="274"/>
        <w:gridCol w:w="1034"/>
        <w:gridCol w:w="274"/>
        <w:gridCol w:w="1032"/>
      </w:tblGrid>
      <w:tr w:rsidR="0049568E" w:rsidRPr="005F7B7E" w14:paraId="20DD71D3" w14:textId="77777777" w:rsidTr="00E81012">
        <w:trPr>
          <w:cantSplit/>
          <w:trHeight w:val="20"/>
          <w:tblHeader/>
        </w:trPr>
        <w:tc>
          <w:tcPr>
            <w:tcW w:w="4158" w:type="dxa"/>
          </w:tcPr>
          <w:p w14:paraId="347E2F15" w14:textId="77777777" w:rsidR="0049568E" w:rsidRPr="007039DA" w:rsidRDefault="0049568E" w:rsidP="00E81012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6D7E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ค่าเผื่อการลดมูลค่า</w:t>
            </w:r>
            <w:r w:rsidRPr="00DC0768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อสังหาริมทรัพย์พัฒนาเพื่อขาย</w:t>
            </w:r>
          </w:p>
        </w:tc>
        <w:tc>
          <w:tcPr>
            <w:tcW w:w="2415" w:type="dxa"/>
            <w:gridSpan w:val="3"/>
          </w:tcPr>
          <w:p w14:paraId="67E10461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3E71EF94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400E1A6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568E" w:rsidRPr="005F7B7E" w14:paraId="7E60C3FC" w14:textId="77777777" w:rsidTr="00E81012">
        <w:trPr>
          <w:cantSplit/>
          <w:trHeight w:val="20"/>
          <w:tblHeader/>
        </w:trPr>
        <w:tc>
          <w:tcPr>
            <w:tcW w:w="4158" w:type="dxa"/>
          </w:tcPr>
          <w:p w14:paraId="6A64814B" w14:textId="77777777" w:rsidR="0049568E" w:rsidRPr="007039DA" w:rsidRDefault="0049568E" w:rsidP="00E810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CC10BB0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4" w:type="dxa"/>
          </w:tcPr>
          <w:p w14:paraId="04EA38EE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2896BBB5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4" w:type="dxa"/>
          </w:tcPr>
          <w:p w14:paraId="39ABDFE7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11B96FE5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4" w:type="dxa"/>
          </w:tcPr>
          <w:p w14:paraId="120668E7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1AF32F0D" w14:textId="77777777" w:rsidR="0049568E" w:rsidRPr="007039DA" w:rsidRDefault="0049568E" w:rsidP="00E810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49568E" w:rsidRPr="005F7B7E" w14:paraId="42BC8E89" w14:textId="77777777" w:rsidTr="00E81012">
        <w:trPr>
          <w:cantSplit/>
          <w:trHeight w:val="20"/>
          <w:tblHeader/>
        </w:trPr>
        <w:tc>
          <w:tcPr>
            <w:tcW w:w="4158" w:type="dxa"/>
          </w:tcPr>
          <w:p w14:paraId="614B9893" w14:textId="77777777" w:rsidR="0049568E" w:rsidRPr="007039D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vAlign w:val="bottom"/>
          </w:tcPr>
          <w:p w14:paraId="2C292D53" w14:textId="77777777" w:rsidR="0049568E" w:rsidRPr="007039DA" w:rsidRDefault="0049568E" w:rsidP="00E810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9568E" w:rsidRPr="001E4BB5" w14:paraId="1D6BEFD2" w14:textId="77777777" w:rsidTr="00E81012">
        <w:trPr>
          <w:cantSplit/>
          <w:trHeight w:val="20"/>
        </w:trPr>
        <w:tc>
          <w:tcPr>
            <w:tcW w:w="4158" w:type="dxa"/>
          </w:tcPr>
          <w:p w14:paraId="56B4FF40" w14:textId="77777777" w:rsidR="0049568E" w:rsidRPr="007039D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41" w:type="dxa"/>
            <w:vAlign w:val="bottom"/>
          </w:tcPr>
          <w:p w14:paraId="78B12026" w14:textId="77777777" w:rsidR="0049568E" w:rsidRPr="006F138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4" w:type="dxa"/>
            <w:vAlign w:val="bottom"/>
          </w:tcPr>
          <w:p w14:paraId="3E2B5335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1F23E668" w14:textId="77777777" w:rsidR="0049568E" w:rsidRPr="00E6715F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4" w:type="dxa"/>
            <w:vAlign w:val="bottom"/>
          </w:tcPr>
          <w:p w14:paraId="3F4AE891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</w:tcPr>
          <w:p w14:paraId="37C8D2C6" w14:textId="77777777" w:rsidR="0049568E" w:rsidRPr="000D22D7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4AD670" w14:textId="77777777" w:rsidR="0049568E" w:rsidRPr="001E4BB5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8115EBB" w14:textId="77777777" w:rsidR="0049568E" w:rsidRPr="001E4BB5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E4B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568E" w:rsidRPr="001E4BB5" w14:paraId="4EBBAF0F" w14:textId="77777777" w:rsidTr="00E81012">
        <w:trPr>
          <w:cantSplit/>
          <w:trHeight w:val="20"/>
        </w:trPr>
        <w:tc>
          <w:tcPr>
            <w:tcW w:w="4158" w:type="dxa"/>
          </w:tcPr>
          <w:p w14:paraId="50DC147E" w14:textId="77777777" w:rsidR="0049568E" w:rsidRPr="007039D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0C9">
              <w:rPr>
                <w:rFonts w:asciiTheme="majorBidi" w:hAnsi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41" w:type="dxa"/>
          </w:tcPr>
          <w:p w14:paraId="260B115F" w14:textId="77777777" w:rsidR="0049568E" w:rsidRPr="0037441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4" w:type="dxa"/>
          </w:tcPr>
          <w:p w14:paraId="11A63D0F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3181303B" w14:textId="77777777" w:rsidR="0049568E" w:rsidRPr="00E6715F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90" w:right="-10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4" w:type="dxa"/>
          </w:tcPr>
          <w:p w14:paraId="442421B9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</w:tcPr>
          <w:p w14:paraId="392E8B54" w14:textId="77777777" w:rsidR="0049568E" w:rsidRPr="000D22D7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9A3D62E" w14:textId="77777777" w:rsidR="0049568E" w:rsidRPr="001E4BB5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D5C732F" w14:textId="77777777" w:rsidR="0049568E" w:rsidRPr="00E6715F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568E" w:rsidRPr="001E4BB5" w14:paraId="5C71C1F9" w14:textId="77777777" w:rsidTr="00E81012">
        <w:trPr>
          <w:cantSplit/>
          <w:trHeight w:val="20"/>
        </w:trPr>
        <w:tc>
          <w:tcPr>
            <w:tcW w:w="4158" w:type="dxa"/>
          </w:tcPr>
          <w:p w14:paraId="1137BC40" w14:textId="77777777" w:rsidR="0049568E" w:rsidRPr="007039D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0C9">
              <w:rPr>
                <w:rFonts w:asciiTheme="majorBidi" w:hAnsi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41" w:type="dxa"/>
          </w:tcPr>
          <w:p w14:paraId="223DA903" w14:textId="77777777" w:rsidR="0049568E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274" w:type="dxa"/>
          </w:tcPr>
          <w:p w14:paraId="32898FB0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625A243C" w14:textId="77777777" w:rsidR="0049568E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90"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4" w:type="dxa"/>
          </w:tcPr>
          <w:p w14:paraId="372CEEB5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</w:tcPr>
          <w:p w14:paraId="51CE7895" w14:textId="77777777" w:rsidR="0049568E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8F4DC5E" w14:textId="77777777" w:rsidR="0049568E" w:rsidRPr="001E4BB5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64B70618" w14:textId="77777777" w:rsidR="0049568E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E4B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568E" w:rsidRPr="001E4BB5" w14:paraId="39B0F899" w14:textId="77777777" w:rsidTr="00E81012">
        <w:trPr>
          <w:cantSplit/>
          <w:trHeight w:val="20"/>
        </w:trPr>
        <w:tc>
          <w:tcPr>
            <w:tcW w:w="4158" w:type="dxa"/>
          </w:tcPr>
          <w:p w14:paraId="132B65F2" w14:textId="77777777" w:rsidR="0049568E" w:rsidRPr="007039D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2AB64" w14:textId="77777777" w:rsidR="0049568E" w:rsidRPr="0037441A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74" w:type="dxa"/>
            <w:vAlign w:val="bottom"/>
          </w:tcPr>
          <w:p w14:paraId="32A5D0D4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92305" w14:textId="77777777" w:rsidR="0049568E" w:rsidRPr="00E6715F" w:rsidRDefault="0049568E" w:rsidP="00E8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4" w:type="dxa"/>
            <w:vAlign w:val="bottom"/>
          </w:tcPr>
          <w:p w14:paraId="76D144AA" w14:textId="77777777" w:rsidR="0049568E" w:rsidRPr="005F7B7E" w:rsidRDefault="0049568E" w:rsidP="00E8101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55442365" w14:textId="77777777" w:rsidR="0049568E" w:rsidRPr="001E4BB5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20EBA6D" w14:textId="77777777" w:rsidR="0049568E" w:rsidRPr="001E4BB5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7A12AE2D" w14:textId="77777777" w:rsidR="0049568E" w:rsidRPr="001E4BB5" w:rsidRDefault="0049568E" w:rsidP="00E8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99C096" w14:textId="77777777" w:rsidR="0049568E" w:rsidRDefault="0049568E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56CCCAE" w14:textId="49F51B2F" w:rsidR="0049568E" w:rsidRDefault="00642EF4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เริ่มขายแล้วรวม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</w:t>
      </w:r>
      <w:r w:rsidR="00EE023A" w:rsidRPr="00412625">
        <w:rPr>
          <w:rFonts w:ascii="Angsana New" w:eastAsia="Times New Roman" w:hAnsi="Angsana New"/>
          <w:sz w:val="30"/>
          <w:szCs w:val="30"/>
        </w:rPr>
        <w:t>7</w:t>
      </w:r>
      <w:r w:rsidR="005114AB" w:rsidRPr="00412625">
        <w:rPr>
          <w:rFonts w:ascii="Angsana New" w:eastAsia="Times New Roman" w:hAnsi="Angsana New" w:hint="cs"/>
          <w:sz w:val="30"/>
          <w:szCs w:val="30"/>
        </w:rPr>
        <w:t>3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0F2A5AA0" w14:textId="77777777" w:rsidR="0049568E" w:rsidRDefault="0049568E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558C02D8" w14:textId="77777777" w:rsidR="0049568E" w:rsidRDefault="0049568E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771500B" w14:textId="77777777" w:rsidR="0049568E" w:rsidRDefault="0049568E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76A352CA" w14:textId="77777777" w:rsidR="0049568E" w:rsidRDefault="0049568E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2180F21E" w14:textId="66E361EC" w:rsidR="00400B7B" w:rsidRDefault="00400B7B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4DC20088" w14:textId="77777777" w:rsidR="0049568E" w:rsidRPr="0049568E" w:rsidRDefault="0049568E" w:rsidP="0049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38CD3835" w14:textId="19DF4851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D6BCB">
        <w:rPr>
          <w:rFonts w:ascii="Angsana New" w:eastAsia="Times New Roman" w:hAnsi="Angsana New"/>
          <w:sz w:val="30"/>
          <w:szCs w:val="30"/>
          <w:cs/>
        </w:rPr>
        <w:t>บริษัทย่อย</w:t>
      </w:r>
      <w:r w:rsidR="00455A64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2D6BCB">
        <w:rPr>
          <w:rFonts w:ascii="Angsana New" w:eastAsia="Times New Roman" w:hAnsi="Angsana New"/>
          <w:sz w:val="30"/>
          <w:szCs w:val="30"/>
          <w:cs/>
        </w:rPr>
        <w:t>ได้นำที่ดินพร้อมสิ่งปลูกสร้างส่วนใหญ่และสิ่งปลูกสร้างที่มีในภายหน้าไปจดจำนอง</w:t>
      </w:r>
      <w:r w:rsidR="004A4CD3">
        <w:rPr>
          <w:rFonts w:ascii="Angsana New" w:eastAsia="Times New Roman" w:hAnsi="Angsana New"/>
          <w:sz w:val="30"/>
          <w:szCs w:val="30"/>
        </w:rPr>
        <w:br/>
      </w:r>
      <w:r w:rsidRPr="002D6BCB">
        <w:rPr>
          <w:rFonts w:ascii="Angsana New" w:eastAsia="Times New Roman" w:hAnsi="Angsana New"/>
          <w:sz w:val="30"/>
          <w:szCs w:val="30"/>
          <w:cs/>
        </w:rPr>
        <w:t>เพื่อใช้เป็นหลักประกันเงินกู้ยืมจากสถาบันการเงินเป็นจำนวนเงิ</w:t>
      </w:r>
      <w:r w:rsidR="00982D45">
        <w:rPr>
          <w:rFonts w:ascii="Angsana New" w:eastAsia="Times New Roman" w:hAnsi="Angsana New" w:hint="cs"/>
          <w:sz w:val="30"/>
          <w:szCs w:val="30"/>
          <w:cs/>
        </w:rPr>
        <w:t xml:space="preserve">น </w:t>
      </w:r>
      <w:r w:rsidR="001C6A90">
        <w:rPr>
          <w:rFonts w:ascii="Angsana New" w:eastAsia="Times New Roman" w:hAnsi="Angsana New"/>
          <w:sz w:val="30"/>
          <w:szCs w:val="30"/>
        </w:rPr>
        <w:t>11,8</w:t>
      </w:r>
      <w:r w:rsidR="00EF3D62">
        <w:rPr>
          <w:rFonts w:ascii="Angsana New" w:eastAsia="Times New Roman" w:hAnsi="Angsana New"/>
          <w:sz w:val="30"/>
          <w:szCs w:val="30"/>
        </w:rPr>
        <w:t>62</w:t>
      </w:r>
      <w:r w:rsidR="001C6A90">
        <w:rPr>
          <w:rFonts w:ascii="Angsana New" w:eastAsia="Times New Roman" w:hAnsi="Angsana New"/>
          <w:sz w:val="30"/>
          <w:szCs w:val="30"/>
        </w:rPr>
        <w:t>.</w:t>
      </w:r>
      <w:r w:rsidR="00EF3D62">
        <w:rPr>
          <w:rFonts w:ascii="Angsana New" w:eastAsia="Times New Roman" w:hAnsi="Angsana New"/>
          <w:sz w:val="30"/>
          <w:szCs w:val="30"/>
        </w:rPr>
        <w:t>72</w:t>
      </w:r>
      <w:r w:rsidR="002D6BCB">
        <w:rPr>
          <w:rFonts w:ascii="Angsana New" w:hAnsi="Angsana New"/>
          <w:spacing w:val="-2"/>
          <w:sz w:val="30"/>
          <w:szCs w:val="30"/>
        </w:rPr>
        <w:t xml:space="preserve"> </w:t>
      </w:r>
      <w:r w:rsidRPr="002D6BC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2D6BCB">
        <w:rPr>
          <w:rFonts w:ascii="Angsana New" w:eastAsia="Times New Roman" w:hAnsi="Angsana New"/>
          <w:sz w:val="30"/>
          <w:szCs w:val="30"/>
        </w:rPr>
        <w:t xml:space="preserve"> 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982D45">
        <w:rPr>
          <w:rFonts w:ascii="Angsana New" w:eastAsia="Times New Roman" w:hAnsi="Angsana New"/>
          <w:i/>
          <w:iCs/>
          <w:sz w:val="30"/>
          <w:szCs w:val="30"/>
        </w:rPr>
        <w:t>8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C97A9A">
        <w:rPr>
          <w:rFonts w:asciiTheme="majorBidi" w:hAnsiTheme="majorBidi" w:cstheme="majorBidi"/>
          <w:i/>
          <w:iCs/>
          <w:spacing w:val="-2"/>
          <w:sz w:val="30"/>
          <w:szCs w:val="30"/>
        </w:rPr>
        <w:t>13,383.55</w:t>
      </w:r>
      <w:r w:rsidR="005417ED" w:rsidRPr="00DF6B4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3511B4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2"/>
          <w:szCs w:val="22"/>
        </w:rPr>
      </w:pPr>
    </w:p>
    <w:p w14:paraId="0A096734" w14:textId="44C65C67" w:rsidR="00E515CD" w:rsidRDefault="00263B5E" w:rsidP="0049568E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7B6DC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F481B" w:rsidRPr="004417DD">
        <w:rPr>
          <w:rFonts w:ascii="Angsana New" w:hAnsi="Angsana New"/>
          <w:spacing w:val="-2"/>
          <w:sz w:val="30"/>
          <w:szCs w:val="30"/>
        </w:rPr>
        <w:t>3</w:t>
      </w:r>
      <w:r w:rsidR="003F481B">
        <w:rPr>
          <w:rFonts w:ascii="Angsana New" w:hAnsi="Angsana New"/>
          <w:spacing w:val="-2"/>
          <w:sz w:val="30"/>
          <w:szCs w:val="30"/>
        </w:rPr>
        <w:t>0</w:t>
      </w:r>
      <w:r w:rsidR="003F481B" w:rsidRPr="004417DD">
        <w:rPr>
          <w:rFonts w:ascii="Angsana New" w:hAnsi="Angsana New"/>
          <w:spacing w:val="-2"/>
          <w:sz w:val="30"/>
          <w:szCs w:val="30"/>
        </w:rPr>
        <w:t xml:space="preserve"> </w:t>
      </w:r>
      <w:r w:rsidR="003F481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F481B" w:rsidRPr="004417D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37FE" w:rsidRPr="007B6DC1">
        <w:rPr>
          <w:rFonts w:ascii="Angsana New" w:hAnsi="Angsana New"/>
          <w:sz w:val="30"/>
          <w:szCs w:val="30"/>
        </w:rPr>
        <w:t>256</w:t>
      </w:r>
      <w:r w:rsidR="00F96896" w:rsidRPr="007B6DC1">
        <w:rPr>
          <w:rFonts w:ascii="Angsana New" w:hAnsi="Angsana New"/>
          <w:sz w:val="30"/>
          <w:szCs w:val="30"/>
        </w:rPr>
        <w:t>9</w:t>
      </w:r>
      <w:r w:rsidRPr="007B6DC1">
        <w:rPr>
          <w:rFonts w:ascii="Angsana New" w:hAnsi="Angsana New"/>
          <w:sz w:val="30"/>
          <w:szCs w:val="30"/>
        </w:rPr>
        <w:t xml:space="preserve"> </w:t>
      </w:r>
      <w:r w:rsidRPr="007B6DC1">
        <w:rPr>
          <w:rFonts w:ascii="Angsana New" w:hAnsi="Angsana New" w:hint="cs"/>
          <w:sz w:val="30"/>
          <w:szCs w:val="30"/>
          <w:cs/>
        </w:rPr>
        <w:t>ที่ดินพัฒนาเพื่อขายของกลุ่มบริษัทจำนวน</w:t>
      </w:r>
      <w:r w:rsidR="00A8397C" w:rsidRPr="007B6DC1">
        <w:rPr>
          <w:rFonts w:ascii="Angsana New" w:hAnsi="Angsana New"/>
          <w:sz w:val="30"/>
          <w:szCs w:val="30"/>
        </w:rPr>
        <w:t xml:space="preserve"> </w:t>
      </w:r>
      <w:r w:rsidR="00492078">
        <w:rPr>
          <w:rFonts w:ascii="Angsana New" w:hAnsi="Angsana New"/>
          <w:sz w:val="30"/>
          <w:szCs w:val="30"/>
        </w:rPr>
        <w:t>2,508.79</w:t>
      </w:r>
      <w:r w:rsidRPr="007B6DC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037FE" w:rsidRPr="007B6DC1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7B6DC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82D45" w:rsidRPr="007B6DC1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82D45" w:rsidRPr="007B6DC1">
        <w:rPr>
          <w:rFonts w:asciiTheme="majorBidi" w:hAnsiTheme="majorBidi" w:cstheme="majorBidi"/>
          <w:i/>
          <w:iCs/>
          <w:sz w:val="30"/>
          <w:szCs w:val="30"/>
        </w:rPr>
        <w:t>2,542.21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7ED" w:rsidRPr="007B6DC1">
        <w:rPr>
          <w:rFonts w:asciiTheme="majorBidi" w:hAnsiTheme="majorBidi" w:cstheme="majorBidi"/>
          <w:sz w:val="30"/>
          <w:szCs w:val="30"/>
        </w:rPr>
        <w:t xml:space="preserve"> 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417ED" w:rsidRPr="007B6DC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7037FE">
        <w:rPr>
          <w:rFonts w:ascii="Angsana New" w:hAnsi="Angsana New"/>
          <w:spacing w:val="-2"/>
          <w:sz w:val="30"/>
          <w:szCs w:val="30"/>
        </w:rPr>
        <w:t>1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3DEE8A5D" w14:textId="77777777" w:rsidR="0049568E" w:rsidRPr="0049568E" w:rsidRDefault="0049568E" w:rsidP="0049568E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F0A9669" w14:textId="331D671C" w:rsidR="00A0100A" w:rsidRDefault="00A0100A" w:rsidP="00A0100A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pacing w:val="-2"/>
          <w:sz w:val="30"/>
          <w:szCs w:val="30"/>
        </w:rPr>
      </w:pPr>
      <w:r w:rsidRPr="00A0100A">
        <w:rPr>
          <w:rFonts w:ascii="Angsana New" w:hAnsi="Angsana New"/>
          <w:sz w:val="30"/>
          <w:szCs w:val="30"/>
          <w:cs/>
        </w:rPr>
        <w:t>สินทรัพย์</w:t>
      </w:r>
      <w:r w:rsidRPr="00A0100A">
        <w:rPr>
          <w:rFonts w:ascii="Angsana New" w:hAnsi="Angsana New"/>
          <w:spacing w:val="-2"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</w:p>
    <w:p w14:paraId="5F96BF28" w14:textId="77777777" w:rsidR="008A725A" w:rsidRPr="008D3E41" w:rsidRDefault="008A725A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22"/>
          <w:szCs w:val="22"/>
        </w:rPr>
      </w:pPr>
    </w:p>
    <w:p w14:paraId="6BABD251" w14:textId="7C75A740" w:rsidR="00E31AB9" w:rsidRPr="00334AD2" w:rsidRDefault="008D3E41" w:rsidP="008D3E41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334AD2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Pr="00334AD2">
        <w:rPr>
          <w:rFonts w:ascii="Angsana New" w:eastAsia="Times New Roman" w:hAnsi="Angsana New"/>
          <w:sz w:val="30"/>
          <w:szCs w:val="30"/>
        </w:rPr>
        <w:t xml:space="preserve">30 </w:t>
      </w:r>
      <w:r w:rsidRPr="00334AD2">
        <w:rPr>
          <w:rFonts w:ascii="Angsana New" w:eastAsia="Times New Roman" w:hAnsi="Angsana New"/>
          <w:sz w:val="30"/>
          <w:szCs w:val="30"/>
          <w:cs/>
        </w:rPr>
        <w:t xml:space="preserve">มิถุนายน </w:t>
      </w:r>
      <w:r w:rsidRPr="00334AD2">
        <w:rPr>
          <w:rFonts w:ascii="Angsana New" w:eastAsia="Times New Roman" w:hAnsi="Angsana New"/>
          <w:sz w:val="30"/>
          <w:szCs w:val="30"/>
        </w:rPr>
        <w:t xml:space="preserve">2569 </w:t>
      </w:r>
      <w:r w:rsidRPr="00334AD2">
        <w:rPr>
          <w:rFonts w:ascii="Angsana New" w:eastAsia="Times New Roman" w:hAnsi="Angsana New"/>
          <w:sz w:val="30"/>
          <w:szCs w:val="30"/>
          <w:cs/>
        </w:rPr>
        <w:t>กลุ่มบริษัทและบริษัทมีสัญญาซื้อขายเพื่อจำหน่ายอสังหาริมทรัพย์เพื่อการลงทุน</w:t>
      </w:r>
      <w:r w:rsidRPr="00334AD2">
        <w:rPr>
          <w:rFonts w:ascii="Angsana New" w:eastAsia="Times New Roman" w:hAnsi="Angsana New"/>
          <w:sz w:val="30"/>
          <w:szCs w:val="30"/>
        </w:rPr>
        <w:br/>
      </w:r>
      <w:r w:rsidRPr="00334AD2">
        <w:rPr>
          <w:rFonts w:ascii="Angsana New" w:eastAsia="Times New Roman" w:hAnsi="Angsana New"/>
          <w:sz w:val="30"/>
          <w:szCs w:val="30"/>
          <w:cs/>
        </w:rPr>
        <w:t>หลายแห่ง โดยคาดว่าการจำหน่ายจะแล้วเสร็จภายในเดือนกรกฎาคม เดือนตุลาคม</w:t>
      </w:r>
      <w:r w:rsidRPr="00334AD2">
        <w:rPr>
          <w:rFonts w:ascii="Angsana New" w:eastAsia="Times New Roman" w:hAnsi="Angsana New"/>
          <w:sz w:val="30"/>
          <w:szCs w:val="30"/>
        </w:rPr>
        <w:t xml:space="preserve"> </w:t>
      </w:r>
      <w:r w:rsidRPr="00334AD2">
        <w:rPr>
          <w:rFonts w:ascii="Angsana New" w:eastAsia="Times New Roman" w:hAnsi="Angsana New"/>
          <w:sz w:val="30"/>
          <w:szCs w:val="30"/>
          <w:cs/>
        </w:rPr>
        <w:t xml:space="preserve">และเดือนธันวาคม </w:t>
      </w:r>
      <w:r w:rsidRPr="00334AD2">
        <w:rPr>
          <w:rFonts w:ascii="Angsana New" w:eastAsia="Times New Roman" w:hAnsi="Angsana New"/>
          <w:sz w:val="30"/>
          <w:szCs w:val="30"/>
        </w:rPr>
        <w:t xml:space="preserve">2569 </w:t>
      </w:r>
      <w:r w:rsidR="00AA7FAF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334AD2">
        <w:rPr>
          <w:rFonts w:ascii="Angsana New" w:eastAsia="Times New Roman" w:hAnsi="Angsana New"/>
          <w:sz w:val="30"/>
          <w:szCs w:val="30"/>
          <w:cs/>
        </w:rPr>
        <w:t>กลุ่มบริษัทและบริษัทได้</w:t>
      </w:r>
      <w:r w:rsidR="00AA7FAF">
        <w:rPr>
          <w:rFonts w:ascii="Angsana New" w:eastAsia="Times New Roman" w:hAnsi="Angsana New" w:hint="cs"/>
          <w:sz w:val="30"/>
          <w:szCs w:val="30"/>
          <w:cs/>
        </w:rPr>
        <w:t>จัดประเภท</w:t>
      </w:r>
      <w:r w:rsidRPr="00334AD2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อสังหาริมทรัพย์เพื่อการลงทุนดังกล่าวเป็น</w:t>
      </w:r>
      <w:r w:rsidR="00AA7FAF" w:rsidRPr="00A0100A">
        <w:rPr>
          <w:rFonts w:ascii="Angsana New" w:hAnsi="Angsana New"/>
          <w:sz w:val="30"/>
          <w:szCs w:val="30"/>
          <w:cs/>
        </w:rPr>
        <w:t>สินทรัพย์</w:t>
      </w:r>
      <w:r w:rsidR="00AA7FAF" w:rsidRPr="00A0100A">
        <w:rPr>
          <w:rFonts w:ascii="Angsana New" w:hAnsi="Angsana New"/>
          <w:spacing w:val="-2"/>
          <w:sz w:val="30"/>
          <w:szCs w:val="30"/>
          <w:cs/>
        </w:rPr>
        <w:t>ไม่หมุนเวียนที่จัดประเภท</w:t>
      </w:r>
      <w:r w:rsidR="00AA7FAF">
        <w:rPr>
          <w:rFonts w:ascii="Angsana New" w:hAnsi="Angsana New" w:hint="cs"/>
          <w:spacing w:val="-2"/>
          <w:sz w:val="30"/>
          <w:szCs w:val="30"/>
          <w:cs/>
        </w:rPr>
        <w:t>เป็นสินทรัพย์</w:t>
      </w:r>
      <w:r w:rsidRPr="00334AD2">
        <w:rPr>
          <w:rFonts w:ascii="Angsana New" w:eastAsia="Times New Roman" w:hAnsi="Angsana New"/>
          <w:sz w:val="30"/>
          <w:szCs w:val="30"/>
          <w:cs/>
        </w:rPr>
        <w:t xml:space="preserve">ที่ถือไว้เพื่อขายซึ่งมีมูลค่าตามบัญชีสุทธิ </w:t>
      </w:r>
      <w:r w:rsidRPr="00334AD2">
        <w:rPr>
          <w:rFonts w:ascii="Angsana New" w:eastAsia="Times New Roman" w:hAnsi="Angsana New"/>
          <w:sz w:val="30"/>
          <w:szCs w:val="30"/>
        </w:rPr>
        <w:t xml:space="preserve">201.16 </w:t>
      </w:r>
      <w:r w:rsidRPr="00334AD2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Pr="00334AD2">
        <w:rPr>
          <w:rFonts w:ascii="Angsana New" w:eastAsia="Times New Roman" w:hAnsi="Angsana New"/>
          <w:sz w:val="30"/>
          <w:szCs w:val="30"/>
        </w:rPr>
        <w:t xml:space="preserve">130.95 </w:t>
      </w:r>
      <w:r w:rsidRPr="00334AD2">
        <w:rPr>
          <w:rFonts w:ascii="Angsana New" w:eastAsia="Times New Roman" w:hAnsi="Angsana New"/>
          <w:sz w:val="30"/>
          <w:szCs w:val="30"/>
          <w:cs/>
        </w:rPr>
        <w:t>ล้านบาท ตามลำดับ</w:t>
      </w:r>
    </w:p>
    <w:p w14:paraId="777B562A" w14:textId="77777777" w:rsidR="008D3E41" w:rsidRPr="008D3E41" w:rsidRDefault="008D3E41" w:rsidP="008D3E41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b/>
          <w:bCs/>
          <w:sz w:val="22"/>
          <w:szCs w:val="22"/>
          <w:lang w:val="x-none" w:eastAsia="x-none"/>
        </w:rPr>
      </w:pPr>
    </w:p>
    <w:p w14:paraId="3EF999C9" w14:textId="657D62E0" w:rsidR="00EF0F6D" w:rsidRPr="006375B5" w:rsidRDefault="00EF0F6D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3511B4" w:rsidRDefault="00EF0F6D" w:rsidP="00EF0F6D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84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CE6558" w14:paraId="6546C299" w14:textId="77777777" w:rsidTr="00B86FF0">
        <w:trPr>
          <w:trHeight w:val="307"/>
          <w:tblHeader/>
        </w:trPr>
        <w:tc>
          <w:tcPr>
            <w:tcW w:w="4284" w:type="dxa"/>
          </w:tcPr>
          <w:p w14:paraId="1B77E040" w14:textId="3BA241DE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60E2C2DA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65A0999" w14:textId="77777777" w:rsidR="00457FEC" w:rsidRPr="00CE6558" w:rsidRDefault="00457FEC" w:rsidP="00CE65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772F1BB4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896" w:rsidRPr="00CE6558" w14:paraId="518A5A71" w14:textId="77777777" w:rsidTr="00537B75">
        <w:trPr>
          <w:trHeight w:val="307"/>
          <w:tblHeader/>
        </w:trPr>
        <w:tc>
          <w:tcPr>
            <w:tcW w:w="4284" w:type="dxa"/>
          </w:tcPr>
          <w:p w14:paraId="66A44B4F" w14:textId="5AC5C7A0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47EA0CD6" w14:textId="09E80A6E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78FB403C" w14:textId="77777777" w:rsidR="00F96896" w:rsidRPr="00CE6558" w:rsidRDefault="00F96896" w:rsidP="00F9689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9DC3D79" w14:textId="42A8B401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12F3893" w14:textId="77777777" w:rsidR="00F96896" w:rsidRPr="00CE6558" w:rsidRDefault="00F96896" w:rsidP="00F9689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B9A55A4" w14:textId="1171B031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vAlign w:val="bottom"/>
          </w:tcPr>
          <w:p w14:paraId="2AD44055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2BB4C8DC" w14:textId="5F3701CE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6896" w:rsidRPr="00CE6558" w14:paraId="3A1FFFA7" w14:textId="77777777" w:rsidTr="00537B75">
        <w:trPr>
          <w:trHeight w:val="307"/>
          <w:tblHeader/>
        </w:trPr>
        <w:tc>
          <w:tcPr>
            <w:tcW w:w="4284" w:type="dxa"/>
          </w:tcPr>
          <w:p w14:paraId="43BC7592" w14:textId="77777777" w:rsidR="00F96896" w:rsidRPr="00CE6558" w:rsidRDefault="00F96896" w:rsidP="00F9689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vAlign w:val="bottom"/>
          </w:tcPr>
          <w:p w14:paraId="2FF737AF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F96896" w:rsidRPr="00CE6558" w14:paraId="083DF4EE" w14:textId="77777777" w:rsidTr="00537B75">
        <w:trPr>
          <w:trHeight w:val="71"/>
        </w:trPr>
        <w:tc>
          <w:tcPr>
            <w:tcW w:w="4284" w:type="dxa"/>
          </w:tcPr>
          <w:p w14:paraId="789F83A7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1A8AA3A4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3B49BB9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52C6FD8B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F9A892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22C4B22C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EF4003F" w14:textId="77777777" w:rsidR="00F96896" w:rsidRPr="00CE6558" w:rsidRDefault="00F96896" w:rsidP="00F9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BA6EEB" w14:textId="77777777" w:rsidR="00F96896" w:rsidRPr="00CE6558" w:rsidRDefault="00F96896" w:rsidP="00F9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4E3" w:rsidRPr="00CE6558" w14:paraId="1903060C" w14:textId="77777777" w:rsidTr="00537B75">
        <w:trPr>
          <w:trHeight w:val="307"/>
        </w:trPr>
        <w:tc>
          <w:tcPr>
            <w:tcW w:w="4284" w:type="dxa"/>
          </w:tcPr>
          <w:p w14:paraId="4BEA13D8" w14:textId="75774BC8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="00261584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83" w:type="dxa"/>
          </w:tcPr>
          <w:p w14:paraId="6E0826F3" w14:textId="6D349226" w:rsidR="002C64E3" w:rsidRPr="00CE6558" w:rsidRDefault="001E64D3" w:rsidP="00D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11,201</w:t>
            </w:r>
          </w:p>
        </w:tc>
        <w:tc>
          <w:tcPr>
            <w:tcW w:w="238" w:type="dxa"/>
            <w:vAlign w:val="bottom"/>
          </w:tcPr>
          <w:p w14:paraId="49CB1E2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1051A5C1" w14:textId="3E47663A" w:rsidR="002C64E3" w:rsidRPr="00CE6558" w:rsidRDefault="002C64E3" w:rsidP="00D43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70" w:type="dxa"/>
            <w:vAlign w:val="bottom"/>
          </w:tcPr>
          <w:p w14:paraId="275084D4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70476D5" w14:textId="7E51A9B8" w:rsidR="002C64E3" w:rsidRPr="00CE6558" w:rsidRDefault="001E64D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240" w:type="dxa"/>
            <w:vAlign w:val="bottom"/>
          </w:tcPr>
          <w:p w14:paraId="614F9D99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5DD6B7" w14:textId="45C7859A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</w:tr>
      <w:tr w:rsidR="002C64E3" w:rsidRPr="00CE6558" w14:paraId="38A1ED78" w14:textId="77777777" w:rsidTr="00537B75">
        <w:trPr>
          <w:trHeight w:val="307"/>
        </w:trPr>
        <w:tc>
          <w:tcPr>
            <w:tcW w:w="4284" w:type="dxa"/>
          </w:tcPr>
          <w:p w14:paraId="2EA7F5F8" w14:textId="1B32789E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</w:tcPr>
          <w:p w14:paraId="7C93FBCA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42F6646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397368D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8AD388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37E1DBCD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EBA27A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69120BD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4E3" w:rsidRPr="00CE6558" w14:paraId="22708B0F" w14:textId="77777777" w:rsidTr="00537B75">
        <w:trPr>
          <w:trHeight w:val="307"/>
        </w:trPr>
        <w:tc>
          <w:tcPr>
            <w:tcW w:w="4284" w:type="dxa"/>
          </w:tcPr>
          <w:p w14:paraId="371FE358" w14:textId="6D6F2448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สุทธิจากกำไรที่ยังไม่เกิดขึ้นจากการ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3" w:type="dxa"/>
          </w:tcPr>
          <w:p w14:paraId="5D617D23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00A7D36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2D723DC3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B81DB6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3C589540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D6292B1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9A24CFE" w14:textId="77777777" w:rsidR="002C64E3" w:rsidRPr="00CE6558" w:rsidRDefault="002C64E3" w:rsidP="002C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C8D" w:rsidRPr="00CE6558" w14:paraId="4E3FE65D" w14:textId="77777777" w:rsidTr="00537B75">
        <w:trPr>
          <w:trHeight w:val="307"/>
        </w:trPr>
        <w:tc>
          <w:tcPr>
            <w:tcW w:w="4284" w:type="dxa"/>
          </w:tcPr>
          <w:p w14:paraId="52938FAC" w14:textId="79272192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อสังหาริมทรัพย์เพื่อการลงทุนให้บริษัทร่วม   </w:t>
            </w:r>
          </w:p>
        </w:tc>
        <w:tc>
          <w:tcPr>
            <w:tcW w:w="1083" w:type="dxa"/>
          </w:tcPr>
          <w:p w14:paraId="01FB8F6E" w14:textId="2EEB9FA1" w:rsidR="00065C8D" w:rsidRPr="00CE6558" w:rsidRDefault="006D7D04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1,60</w:t>
            </w:r>
            <w:r w:rsidR="0033751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bottom"/>
          </w:tcPr>
          <w:p w14:paraId="2ABA2F8D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3BEFDBB" w14:textId="71CD8C18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1118C0AF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DA4B391" w14:textId="12AC0245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3289B225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78401A4" w14:textId="6C41BB02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65C8D" w:rsidRPr="00CE6558" w14:paraId="54235574" w14:textId="77777777" w:rsidTr="00537B75">
        <w:trPr>
          <w:trHeight w:val="307"/>
        </w:trPr>
        <w:tc>
          <w:tcPr>
            <w:tcW w:w="4284" w:type="dxa"/>
          </w:tcPr>
          <w:p w14:paraId="40866FBE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</w:tcPr>
          <w:p w14:paraId="0079AB43" w14:textId="0F978F45" w:rsidR="00065C8D" w:rsidRPr="008F32D9" w:rsidRDefault="006D7D04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</w:t>
            </w:r>
            <w:r w:rsidR="0033751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6ABD7A5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7CB886" w14:textId="19BEF826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(623)</w:t>
            </w:r>
          </w:p>
        </w:tc>
        <w:tc>
          <w:tcPr>
            <w:tcW w:w="270" w:type="dxa"/>
            <w:vAlign w:val="bottom"/>
          </w:tcPr>
          <w:p w14:paraId="60BFBAFA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67501E8" w14:textId="6BDFC8D0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1D6E923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CBAC4F8" w14:textId="65DDE6EA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65C8D" w:rsidRPr="00CE6558" w14:paraId="7CAFF34B" w14:textId="77777777" w:rsidTr="00537B75">
        <w:trPr>
          <w:trHeight w:val="307"/>
        </w:trPr>
        <w:tc>
          <w:tcPr>
            <w:tcW w:w="4284" w:type="dxa"/>
          </w:tcPr>
          <w:p w14:paraId="724C5B69" w14:textId="04497CD0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83" w:type="dxa"/>
          </w:tcPr>
          <w:p w14:paraId="765BAE92" w14:textId="1A70359D" w:rsidR="00065C8D" w:rsidRPr="008F32D9" w:rsidRDefault="006D7D04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(57)</w:t>
            </w:r>
          </w:p>
        </w:tc>
        <w:tc>
          <w:tcPr>
            <w:tcW w:w="238" w:type="dxa"/>
            <w:vAlign w:val="bottom"/>
          </w:tcPr>
          <w:p w14:paraId="364518BE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3D2F4B0" w14:textId="23EB6C06" w:rsidR="00065C8D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F01B83D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005CDC2" w14:textId="73CBDDF2" w:rsidR="00065C8D" w:rsidRPr="00CE6558" w:rsidRDefault="006D32E0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(4,911)</w:t>
            </w:r>
          </w:p>
        </w:tc>
        <w:tc>
          <w:tcPr>
            <w:tcW w:w="240" w:type="dxa"/>
            <w:vAlign w:val="bottom"/>
          </w:tcPr>
          <w:p w14:paraId="19B35DE6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12612E7" w14:textId="0CF080DE" w:rsidR="00065C8D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65C8D" w:rsidRPr="00CE6558" w14:paraId="36D94AE0" w14:textId="77777777" w:rsidTr="00C73F2A">
        <w:trPr>
          <w:trHeight w:val="307"/>
        </w:trPr>
        <w:tc>
          <w:tcPr>
            <w:tcW w:w="4284" w:type="dxa"/>
          </w:tcPr>
          <w:p w14:paraId="54F7E1C2" w14:textId="7768A0FD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49CB5E7" w14:textId="5537790E" w:rsidR="00065C8D" w:rsidRPr="00CE6558" w:rsidRDefault="006D7D04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12,09</w:t>
            </w:r>
            <w:r w:rsidR="002F7B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4AFB445F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47AC81B" w14:textId="4DF65328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11,030</w:t>
            </w:r>
          </w:p>
        </w:tc>
        <w:tc>
          <w:tcPr>
            <w:tcW w:w="270" w:type="dxa"/>
            <w:vAlign w:val="bottom"/>
          </w:tcPr>
          <w:p w14:paraId="155B7440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08776D1" w14:textId="16A013B6" w:rsidR="00065C8D" w:rsidRPr="00CE6558" w:rsidRDefault="006D32E0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1,982</w:t>
            </w:r>
          </w:p>
        </w:tc>
        <w:tc>
          <w:tcPr>
            <w:tcW w:w="240" w:type="dxa"/>
            <w:vAlign w:val="bottom"/>
          </w:tcPr>
          <w:p w14:paraId="17E61947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1647B40" w14:textId="6F252030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671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,893</w:t>
            </w:r>
          </w:p>
        </w:tc>
      </w:tr>
      <w:tr w:rsidR="00065C8D" w:rsidRPr="00CE6558" w14:paraId="5252E397" w14:textId="77777777" w:rsidTr="0049568E">
        <w:trPr>
          <w:trHeight w:val="307"/>
        </w:trPr>
        <w:tc>
          <w:tcPr>
            <w:tcW w:w="4284" w:type="dxa"/>
          </w:tcPr>
          <w:p w14:paraId="03E5EBDA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695B5CE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86C6EBC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52E10666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BF6AAC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536C0660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23D6C0F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39677DD3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568E" w:rsidRPr="00CE6558" w14:paraId="6D251680" w14:textId="77777777" w:rsidTr="0049568E">
        <w:trPr>
          <w:trHeight w:val="307"/>
        </w:trPr>
        <w:tc>
          <w:tcPr>
            <w:tcW w:w="4284" w:type="dxa"/>
          </w:tcPr>
          <w:p w14:paraId="06744DB1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6D5206C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9498DA7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05CBFEE9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FEEFCE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3842B6C2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26A134E" w14:textId="77777777" w:rsidR="0049568E" w:rsidRPr="00CE6558" w:rsidRDefault="0049568E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6A738794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568E" w:rsidRPr="00CE6558" w14:paraId="64DBC841" w14:textId="77777777" w:rsidTr="0049568E">
        <w:trPr>
          <w:trHeight w:val="307"/>
        </w:trPr>
        <w:tc>
          <w:tcPr>
            <w:tcW w:w="4284" w:type="dxa"/>
          </w:tcPr>
          <w:p w14:paraId="5D15E6F9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C4AB5C0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92B51AE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1DE94C44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1F8E31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479EBE33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FF3808C" w14:textId="77777777" w:rsidR="0049568E" w:rsidRPr="00CE6558" w:rsidRDefault="0049568E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2B97426B" w14:textId="77777777" w:rsidR="0049568E" w:rsidRPr="00CE6558" w:rsidRDefault="0049568E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C8D" w:rsidRPr="00CE6558" w14:paraId="3E519A57" w14:textId="77777777" w:rsidTr="00C73F2A">
        <w:trPr>
          <w:trHeight w:val="307"/>
        </w:trPr>
        <w:tc>
          <w:tcPr>
            <w:tcW w:w="4284" w:type="dxa"/>
          </w:tcPr>
          <w:p w14:paraId="29685974" w14:textId="3E08284B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3" w:type="dxa"/>
          </w:tcPr>
          <w:p w14:paraId="233C6FCA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0995825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5D77362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725EAD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6FA6F839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38D99B1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1A4E063A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C8D" w:rsidRPr="00CE6558" w14:paraId="73B9A896" w14:textId="77777777" w:rsidTr="00C73F2A">
        <w:trPr>
          <w:trHeight w:val="307"/>
        </w:trPr>
        <w:tc>
          <w:tcPr>
            <w:tcW w:w="4284" w:type="dxa"/>
          </w:tcPr>
          <w:p w14:paraId="6E17474C" w14:textId="1B63B2F4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83" w:type="dxa"/>
          </w:tcPr>
          <w:p w14:paraId="0E171B69" w14:textId="5EFB105F" w:rsidR="00065C8D" w:rsidRPr="00FE7F5A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FE7F5A"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  <w:tc>
          <w:tcPr>
            <w:tcW w:w="238" w:type="dxa"/>
            <w:vAlign w:val="bottom"/>
          </w:tcPr>
          <w:p w14:paraId="278334BB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6F8ABC81" w14:textId="286D8B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270" w:type="dxa"/>
            <w:vAlign w:val="bottom"/>
          </w:tcPr>
          <w:p w14:paraId="386E8126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025D5205" w14:textId="45B972B5" w:rsidR="00065C8D" w:rsidRPr="009D57FF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9D57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1203AAB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779C72" w14:textId="207EC85A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C8D" w:rsidRPr="00CE6558" w14:paraId="10B04F2A" w14:textId="77777777" w:rsidTr="00C73F2A">
        <w:trPr>
          <w:trHeight w:val="307"/>
        </w:trPr>
        <w:tc>
          <w:tcPr>
            <w:tcW w:w="4284" w:type="dxa"/>
          </w:tcPr>
          <w:p w14:paraId="5F6D9C82" w14:textId="6DB02ABF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3" w:type="dxa"/>
          </w:tcPr>
          <w:p w14:paraId="0B1A1DD7" w14:textId="2ABAD4C2" w:rsidR="00065C8D" w:rsidRPr="00B42815" w:rsidRDefault="006D7D04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8" w:type="dxa"/>
            <w:vAlign w:val="bottom"/>
          </w:tcPr>
          <w:p w14:paraId="03F78931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4A56C63C" w14:textId="7CCF5A99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7DFFD6CB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AE01245" w14:textId="1620EEC2" w:rsidR="00065C8D" w:rsidRPr="009D57FF" w:rsidRDefault="006D32E0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129C9E4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1B330E17" w14:textId="3037AC58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C8D" w:rsidRPr="00CE6558" w14:paraId="7245BA16" w14:textId="77777777" w:rsidTr="00C73F2A">
        <w:trPr>
          <w:trHeight w:val="307"/>
        </w:trPr>
        <w:tc>
          <w:tcPr>
            <w:tcW w:w="4284" w:type="dxa"/>
          </w:tcPr>
          <w:p w14:paraId="4D9EBB88" w14:textId="36F91016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D8D32B6" w14:textId="0C1FDED3" w:rsidR="00065C8D" w:rsidRPr="00CE6558" w:rsidRDefault="006D7D04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2,184</w:t>
            </w:r>
          </w:p>
        </w:tc>
        <w:tc>
          <w:tcPr>
            <w:tcW w:w="238" w:type="dxa"/>
            <w:vAlign w:val="bottom"/>
          </w:tcPr>
          <w:p w14:paraId="0CDF55F3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EF0F8FB" w14:textId="609D1573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2,120</w:t>
            </w:r>
          </w:p>
        </w:tc>
        <w:tc>
          <w:tcPr>
            <w:tcW w:w="270" w:type="dxa"/>
            <w:vAlign w:val="bottom"/>
          </w:tcPr>
          <w:p w14:paraId="2D8CADBF" w14:textId="77777777" w:rsidR="00065C8D" w:rsidRPr="00CE6558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F235E8" w14:textId="08744074" w:rsidR="00065C8D" w:rsidRPr="00CE6558" w:rsidRDefault="006D32E0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F0ABDA0" w14:textId="77777777" w:rsidR="00065C8D" w:rsidRPr="00CE6558" w:rsidRDefault="00065C8D" w:rsidP="0006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A1993BD" w14:textId="4E97CF80" w:rsidR="00065C8D" w:rsidRPr="003F481B" w:rsidRDefault="00065C8D" w:rsidP="0006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81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19BDEA" w14:textId="77777777" w:rsidR="00C73F2A" w:rsidRDefault="00C73F2A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25211439" w14:textId="25C8FB0D" w:rsidR="00546A89" w:rsidRPr="006375B5" w:rsidRDefault="00546A89" w:rsidP="00546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</w:t>
      </w:r>
      <w:r w:rsidR="00261584">
        <w:rPr>
          <w:rFonts w:ascii="Angsana New" w:hAnsi="Angsana New" w:hint="cs"/>
          <w:i/>
          <w:iCs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ร่วม</w:t>
      </w:r>
    </w:p>
    <w:p w14:paraId="0111A57A" w14:textId="77777777" w:rsidR="00546A89" w:rsidRDefault="00546A89" w:rsidP="00546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1D05F9D6" w14:textId="4B5CA4FD" w:rsidR="00546A89" w:rsidRDefault="00546A89" w:rsidP="00546A89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7E33B9">
        <w:rPr>
          <w:rFonts w:ascii="Angsana New" w:eastAsia="Times New Roman" w:hAnsi="Angsana New"/>
          <w:sz w:val="30"/>
          <w:szCs w:val="30"/>
        </w:rPr>
        <w:t>10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="00342A80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</w:t>
      </w:r>
      <w:r w:rsidR="00AD145E">
        <w:rPr>
          <w:rFonts w:ascii="Angsana New" w:eastAsia="Times New Roman" w:hAnsi="Angsana New" w:hint="cs"/>
          <w:sz w:val="30"/>
          <w:szCs w:val="30"/>
          <w:cs/>
        </w:rPr>
        <w:t>ย่อยแห่งหนึ่ง</w:t>
      </w:r>
      <w:r>
        <w:rPr>
          <w:rFonts w:ascii="Angsana New" w:eastAsia="Times New Roman" w:hAnsi="Angsana New" w:hint="cs"/>
          <w:sz w:val="30"/>
          <w:szCs w:val="30"/>
          <w:cs/>
        </w:rPr>
        <w:t>ได้จำหน่ายหุ้นสามัญทั้งหมดใน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นอร์ท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สาธร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โฮเต็ล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ซึ่งเป็นบริษั</w:t>
      </w:r>
      <w:r w:rsidR="00261584">
        <w:rPr>
          <w:rFonts w:ascii="Angsana New" w:eastAsia="Times New Roman" w:hAnsi="Angsana New" w:hint="cs"/>
          <w:sz w:val="30"/>
          <w:szCs w:val="30"/>
          <w:cs/>
        </w:rPr>
        <w:t>ท</w:t>
      </w:r>
      <w:r>
        <w:rPr>
          <w:rFonts w:ascii="Angsana New" w:eastAsia="Times New Roman" w:hAnsi="Angsana New" w:hint="cs"/>
          <w:sz w:val="30"/>
          <w:szCs w:val="30"/>
          <w:cs/>
        </w:rPr>
        <w:t>ร่วมของกลุ่มบริษัท</w:t>
      </w:r>
      <w:r w:rsidRPr="000603E4">
        <w:rPr>
          <w:rFonts w:ascii="Angsana New" w:eastAsia="Times New Roman" w:hAnsi="Angsana New" w:hint="cs"/>
          <w:sz w:val="30"/>
          <w:szCs w:val="30"/>
          <w:cs/>
        </w:rPr>
        <w:t>ให้แก่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>กิจการที่เกี่ยวข้องกัน</w:t>
      </w:r>
      <w:r w:rsidR="004D24EC">
        <w:rPr>
          <w:rFonts w:ascii="Angsana New" w:eastAsia="Times New Roman" w:hAnsi="Angsana New" w:hint="cs"/>
          <w:sz w:val="30"/>
          <w:szCs w:val="30"/>
          <w:cs/>
        </w:rPr>
        <w:t>แห่งหนึ่ง</w:t>
      </w:r>
      <w:r w:rsidR="00342A8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เป็นจำนวนเงิน </w:t>
      </w:r>
      <w:r w:rsidR="00342A80">
        <w:rPr>
          <w:rFonts w:ascii="Angsana New" w:eastAsia="Times New Roman" w:hAnsi="Angsana New"/>
          <w:sz w:val="30"/>
          <w:szCs w:val="30"/>
        </w:rPr>
        <w:t>123.5</w:t>
      </w:r>
      <w:r w:rsidR="00AD145E">
        <w:rPr>
          <w:rFonts w:ascii="Angsana New" w:eastAsia="Times New Roman" w:hAnsi="Angsana New"/>
          <w:sz w:val="30"/>
          <w:szCs w:val="30"/>
        </w:rPr>
        <w:t>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</w:t>
      </w:r>
      <w:r w:rsidR="004D24EC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รับรู้กำไรจากการจำหน่ายเงินลงทุนในบริษัทร่วมในงบกำไรขาดทุน</w:t>
      </w:r>
      <w:r w:rsidR="00865237">
        <w:rPr>
          <w:rFonts w:ascii="Angsana New" w:eastAsia="Times New Roman" w:hAnsi="Angsana New" w:hint="cs"/>
          <w:sz w:val="30"/>
          <w:szCs w:val="30"/>
          <w:cs/>
        </w:rPr>
        <w:t>รวม</w:t>
      </w:r>
      <w:r>
        <w:rPr>
          <w:rFonts w:ascii="Angsana New" w:eastAsia="Times New Roman" w:hAnsi="Angsana New" w:hint="cs"/>
          <w:sz w:val="30"/>
          <w:szCs w:val="30"/>
          <w:cs/>
        </w:rPr>
        <w:t>สำหรับงวด</w:t>
      </w:r>
      <w:r w:rsidR="00D33442">
        <w:rPr>
          <w:rFonts w:ascii="Angsana New" w:eastAsia="Times New Roman" w:hAnsi="Angsana New" w:hint="cs"/>
          <w:sz w:val="30"/>
          <w:szCs w:val="30"/>
          <w:cs/>
        </w:rPr>
        <w:t>เก้า</w:t>
      </w:r>
      <w:r>
        <w:rPr>
          <w:rFonts w:ascii="Angsana New" w:eastAsia="Times New Roman" w:hAnsi="Angsana New" w:hint="cs"/>
          <w:sz w:val="30"/>
          <w:szCs w:val="30"/>
          <w:cs/>
        </w:rPr>
        <w:t>เดือนสิ้นสุดวันที่</w:t>
      </w:r>
      <w:r w:rsidR="004D24EC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/>
          <w:sz w:val="30"/>
          <w:szCs w:val="30"/>
        </w:rPr>
        <w:t>3</w:t>
      </w:r>
      <w:r w:rsidR="00D33442">
        <w:rPr>
          <w:rFonts w:ascii="Angsana New" w:eastAsia="Times New Roman" w:hAnsi="Angsana New"/>
          <w:sz w:val="30"/>
          <w:szCs w:val="30"/>
        </w:rPr>
        <w:t xml:space="preserve">0 </w:t>
      </w:r>
      <w:r w:rsidR="00D33442" w:rsidRPr="00D33442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="00D3344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037FE">
        <w:rPr>
          <w:rFonts w:ascii="Angsana New" w:eastAsia="Times New Roman" w:hAnsi="Angsana New" w:hint="cs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C5F63">
        <w:rPr>
          <w:rFonts w:ascii="Angsana New" w:eastAsia="Times New Roman" w:hAnsi="Angsana New"/>
          <w:sz w:val="30"/>
          <w:szCs w:val="30"/>
        </w:rPr>
        <w:t>65.94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5D93B72A" w14:textId="77777777" w:rsidR="00F2376F" w:rsidRDefault="00F2376F" w:rsidP="00546A89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9087945" w14:textId="55C44073" w:rsidR="00546A89" w:rsidRPr="004D24EC" w:rsidRDefault="00F2376F" w:rsidP="004D24EC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10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/>
          <w:sz w:val="30"/>
          <w:szCs w:val="30"/>
        </w:rPr>
        <w:t>2569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บริษัทได้จำหน่ายหุ้นสามัญทั้งหมดใน</w:t>
      </w:r>
      <w:r w:rsidRPr="00546A8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546A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อารยะ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แลนด์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ดีเวลลอปเม้นต์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จำกัด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ซึ่งเป็น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บริษั</w:t>
      </w:r>
      <w:r w:rsidR="00261584">
        <w:rPr>
          <w:rFonts w:ascii="Angsana New" w:eastAsia="Times New Roman" w:hAnsi="Angsana New" w:hint="cs"/>
          <w:sz w:val="30"/>
          <w:szCs w:val="30"/>
          <w:cs/>
        </w:rPr>
        <w:t>ท</w:t>
      </w:r>
      <w:r>
        <w:rPr>
          <w:rFonts w:ascii="Angsana New" w:eastAsia="Times New Roman" w:hAnsi="Angsana New" w:hint="cs"/>
          <w:sz w:val="30"/>
          <w:szCs w:val="30"/>
          <w:cs/>
        </w:rPr>
        <w:t>ร่วมของบริษัทให้แก่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เฟรเซอร์ส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อินดัสเทรียล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เอสเตท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(“</w:t>
      </w:r>
      <w:r w:rsidRPr="00F2376F">
        <w:rPr>
          <w:rFonts w:ascii="Angsana New" w:eastAsia="Times New Roman" w:hAnsi="Angsana New"/>
          <w:sz w:val="30"/>
          <w:szCs w:val="30"/>
        </w:rPr>
        <w:t xml:space="preserve">FPIE”) </w:t>
      </w:r>
      <w:r w:rsidRPr="00F2376F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เดิมชื่อ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นารายณ์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พาวิลเลียน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F2376F">
        <w:rPr>
          <w:rFonts w:ascii="Angsana New" w:eastAsia="Times New Roman" w:hAnsi="Angsana New" w:hint="cs"/>
          <w:i/>
          <w:iCs/>
          <w:sz w:val="30"/>
          <w:szCs w:val="30"/>
          <w:cs/>
        </w:rPr>
        <w:t>จำกัด</w:t>
      </w:r>
      <w:r w:rsidRPr="00F2376F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  <w:r w:rsidRPr="00F2376F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เป็นจำนวนเงิน </w:t>
      </w:r>
      <w:r w:rsidR="00865237">
        <w:rPr>
          <w:rFonts w:ascii="Angsana New" w:eastAsia="Times New Roman" w:hAnsi="Angsana New"/>
          <w:sz w:val="30"/>
          <w:szCs w:val="30"/>
        </w:rPr>
        <w:t>4,924.36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 xml:space="preserve">ส่งผลให้บริษัทดังกล่าวเป็นบริษัทร่วมทางอ้อมของกลุ่มบริษัท 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บริษัทรับรู้กำไรจากการจำหน่ายเงินลงทุนในบริษัทร่วมในงบกำไรขาดทุน</w:t>
      </w:r>
      <w:r w:rsidR="00865237">
        <w:rPr>
          <w:rFonts w:ascii="Angsana New" w:eastAsia="Times New Roman" w:hAnsi="Angsana New" w:hint="cs"/>
          <w:sz w:val="30"/>
          <w:szCs w:val="30"/>
          <w:cs/>
        </w:rPr>
        <w:t>เฉพาะกิจการ</w:t>
      </w:r>
      <w:r>
        <w:rPr>
          <w:rFonts w:ascii="Angsana New" w:eastAsia="Times New Roman" w:hAnsi="Angsana New" w:hint="cs"/>
          <w:sz w:val="30"/>
          <w:szCs w:val="30"/>
          <w:cs/>
        </w:rPr>
        <w:t>สำหรับ</w:t>
      </w:r>
      <w:r w:rsidR="004D24EC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งวด</w:t>
      </w:r>
      <w:r w:rsidR="00D33442">
        <w:rPr>
          <w:rFonts w:ascii="Angsana New" w:eastAsia="Times New Roman" w:hAnsi="Angsana New" w:hint="cs"/>
          <w:sz w:val="30"/>
          <w:szCs w:val="30"/>
          <w:cs/>
        </w:rPr>
        <w:t>เก้า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D33442">
        <w:rPr>
          <w:rFonts w:ascii="Angsana New" w:eastAsia="Times New Roman" w:hAnsi="Angsana New"/>
          <w:sz w:val="30"/>
          <w:szCs w:val="30"/>
        </w:rPr>
        <w:t xml:space="preserve">30 </w:t>
      </w:r>
      <w:r w:rsidR="00D33442" w:rsidRPr="00D33442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="00D33442">
        <w:rPr>
          <w:rFonts w:ascii="Angsana New" w:eastAsia="Times New Roman" w:hAnsi="Angsana New"/>
          <w:sz w:val="30"/>
          <w:szCs w:val="30"/>
        </w:rPr>
        <w:t xml:space="preserve"> </w:t>
      </w:r>
      <w:r w:rsidRPr="007037FE">
        <w:rPr>
          <w:rFonts w:ascii="Angsana New" w:eastAsia="Times New Roman" w:hAnsi="Angsana New" w:hint="cs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9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76139">
        <w:rPr>
          <w:rFonts w:ascii="Angsana New" w:eastAsia="Times New Roman" w:hAnsi="Angsana New" w:hint="cs"/>
          <w:sz w:val="30"/>
          <w:szCs w:val="30"/>
          <w:cs/>
        </w:rPr>
        <w:t>เป็นจำนวนเงิน</w:t>
      </w:r>
      <w:r w:rsidR="004D24E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C5F63">
        <w:rPr>
          <w:rFonts w:ascii="Angsana New" w:eastAsia="Times New Roman" w:hAnsi="Angsana New"/>
          <w:sz w:val="30"/>
          <w:szCs w:val="30"/>
        </w:rPr>
        <w:t>8.38</w:t>
      </w:r>
      <w:r w:rsidR="00D33442"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2839D9A0" w14:textId="77777777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70E0E5DA" w14:textId="314139D6" w:rsidR="00B533DC" w:rsidRPr="009D3E52" w:rsidRDefault="00B533DC" w:rsidP="009D3E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  <w:sectPr w:rsidR="00B533DC" w:rsidRPr="009D3E52" w:rsidSect="0043015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3F481B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5324CFA2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3" w:type="dxa"/>
            <w:vAlign w:val="center"/>
          </w:tcPr>
          <w:p w14:paraId="6B4BFE89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3F481B" w:rsidRPr="00505780" w:rsidRDefault="003F481B" w:rsidP="003F481B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396AB04B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701BA7FF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DA92490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3F481B" w:rsidRPr="00505780" w:rsidRDefault="003F481B" w:rsidP="003F481B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7D46C783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40EAB62A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2BC7DE2B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179339CB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3" w:type="dxa"/>
            <w:vAlign w:val="center"/>
          </w:tcPr>
          <w:p w14:paraId="5F76557C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168C2D36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3F481B" w:rsidRPr="00505780" w:rsidRDefault="003F481B" w:rsidP="003F481B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1A168F6A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0" w:type="dxa"/>
            <w:vAlign w:val="center"/>
          </w:tcPr>
          <w:p w14:paraId="5CB0C6AF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4EECFD5E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10553980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0</w:t>
            </w:r>
          </w:p>
        </w:tc>
        <w:tc>
          <w:tcPr>
            <w:tcW w:w="181" w:type="dxa"/>
            <w:vAlign w:val="center"/>
          </w:tcPr>
          <w:p w14:paraId="4879F0A5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7931701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3F481B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5A253202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35159119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3F481B" w:rsidRPr="00505780" w:rsidRDefault="003F481B" w:rsidP="003F481B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2CFD5F0A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C208490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5621AD59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3F481B" w:rsidRPr="00505780" w:rsidRDefault="003F481B" w:rsidP="003F481B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632B57D2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CD39175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729D7233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1E873808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1D827C3B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144BA8C1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3F481B" w:rsidRPr="00505780" w:rsidRDefault="003F481B" w:rsidP="003F481B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0B1AEDC2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3DA83F1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53CD0612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7978E078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81" w:type="dxa"/>
            <w:vAlign w:val="center"/>
          </w:tcPr>
          <w:p w14:paraId="31EC644B" w14:textId="77777777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055C6076" w:rsidR="003F481B" w:rsidRPr="00505780" w:rsidRDefault="003F481B" w:rsidP="003F481B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E7114C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50D3C6C9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3" w:type="dxa"/>
            <w:vAlign w:val="center"/>
          </w:tcPr>
          <w:p w14:paraId="423A62B4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434FF76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1775601D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485B10F1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2A8AC6B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2613DD5B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021AC656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6BCA6D6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6416A21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4F86BC50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270" w:type="dxa"/>
          </w:tcPr>
          <w:p w14:paraId="01FDDC7E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7E1CBEBE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3" w:type="dxa"/>
            <w:vAlign w:val="center"/>
          </w:tcPr>
          <w:p w14:paraId="423DCA8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361C625C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2" w:type="dxa"/>
          </w:tcPr>
          <w:p w14:paraId="2FFF62C2" w14:textId="77777777" w:rsidR="00E7114C" w:rsidRPr="00505780" w:rsidRDefault="00E7114C" w:rsidP="00E7114C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655631DA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BD4DC1E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5ECFF84D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13670E22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5A6D8254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5BE7F498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594BEC36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</w:tr>
      <w:tr w:rsidR="00E7114C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E7114C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E7114C" w:rsidRPr="00505780" w:rsidRDefault="00E7114C" w:rsidP="00E7114C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E7114C" w:rsidRPr="00505780" w:rsidRDefault="00E7114C" w:rsidP="00E7114C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BF6279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D851D82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6C9ED81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0BA92936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28.31</w:t>
            </w:r>
          </w:p>
        </w:tc>
        <w:tc>
          <w:tcPr>
            <w:tcW w:w="183" w:type="dxa"/>
          </w:tcPr>
          <w:p w14:paraId="0EF8C001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7B56893C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BC9F8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7EA9F15" w14:textId="0EC6A14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28.31</w:t>
            </w:r>
          </w:p>
        </w:tc>
        <w:tc>
          <w:tcPr>
            <w:tcW w:w="180" w:type="dxa"/>
          </w:tcPr>
          <w:p w14:paraId="7EE5D5B9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DE460DC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D64CE3C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729ECFED" w:rsidR="00BF6279" w:rsidRPr="006F4DE5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</w:t>
            </w:r>
            <w:r w:rsidR="001A377B">
              <w:rPr>
                <w:rFonts w:ascii="Angsana New" w:hAnsi="Angsana New"/>
                <w:sz w:val="24"/>
                <w:szCs w:val="24"/>
                <w:lang w:eastAsia="en-GB"/>
              </w:rPr>
              <w:t>051</w:t>
            </w:r>
          </w:p>
        </w:tc>
        <w:tc>
          <w:tcPr>
            <w:tcW w:w="180" w:type="dxa"/>
          </w:tcPr>
          <w:p w14:paraId="3D052312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08E72D07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7B70996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043DD7DA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5,230</w:t>
            </w:r>
          </w:p>
        </w:tc>
        <w:tc>
          <w:tcPr>
            <w:tcW w:w="180" w:type="dxa"/>
          </w:tcPr>
          <w:p w14:paraId="0BE4FA65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E5B854A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38152A92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1F0EEFD8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180" w:type="dxa"/>
          </w:tcPr>
          <w:p w14:paraId="7D124506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614AC1CD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BF9C0D9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0EF0565" w14:textId="0768037A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270" w:type="dxa"/>
          </w:tcPr>
          <w:p w14:paraId="2CAEC43E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7AB3C1D" w14:textId="31033F85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15B68CF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AD0ACF5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62881216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981675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E716051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E88C8F5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46588DD" w14:textId="60924E6C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640321F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74DC6D01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74EBAD8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7CF8CB4" w14:textId="0933A4DC" w:rsidR="00BF6279" w:rsidRPr="00105F3B" w:rsidRDefault="006A331F" w:rsidP="00BF6279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BF627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063</w:t>
            </w:r>
          </w:p>
        </w:tc>
        <w:tc>
          <w:tcPr>
            <w:tcW w:w="181" w:type="dxa"/>
          </w:tcPr>
          <w:p w14:paraId="3055AD22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78B890BA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B9515B2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1DFBFBA" w14:textId="6EC974AE" w:rsidR="00BF6279" w:rsidRPr="00505780" w:rsidRDefault="00BF6279" w:rsidP="00BF6279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9,482</w:t>
            </w:r>
          </w:p>
        </w:tc>
      </w:tr>
      <w:tr w:rsidR="00BF6279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07CB3B13" w:rsidR="00BF6279" w:rsidRPr="001825DF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825D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อารยะ แลนด์ ดีเวลลอปเม้นต์ จำกัด</w:t>
            </w:r>
            <w:r w:rsidRPr="001825DF">
              <w:rPr>
                <w:rFonts w:ascii="Angsana New" w:hAnsi="Angsana New"/>
                <w:spacing w:val="-4"/>
                <w:sz w:val="24"/>
                <w:szCs w:val="24"/>
              </w:rPr>
              <w:t>*****</w:t>
            </w:r>
          </w:p>
        </w:tc>
        <w:tc>
          <w:tcPr>
            <w:tcW w:w="1620" w:type="dxa"/>
          </w:tcPr>
          <w:p w14:paraId="6A1A4D61" w14:textId="5CBF83A6" w:rsidR="00BF6279" w:rsidRPr="00E4770F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BF6279" w:rsidRPr="00E4770F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</w:tcPr>
          <w:p w14:paraId="324550A7" w14:textId="739EAAB2" w:rsidR="00BF6279" w:rsidRPr="00E4770F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3" w:type="dxa"/>
          </w:tcPr>
          <w:p w14:paraId="2833E831" w14:textId="77777777" w:rsidR="00BF6279" w:rsidRPr="00E4770F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</w:tcPr>
          <w:p w14:paraId="6A5F6B40" w14:textId="4AA12ACC" w:rsidR="00BF6279" w:rsidRPr="00E4770F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A27314" w14:textId="77777777" w:rsidR="00BF6279" w:rsidRPr="00E4770F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25B7A3" w14:textId="29B69AD9" w:rsidR="00BF6279" w:rsidRPr="00505780" w:rsidRDefault="001A377B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BF627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</w:t>
            </w:r>
            <w:r w:rsidR="000E60D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7A0294DE" w14:textId="77777777" w:rsidR="00BF6279" w:rsidRPr="00E4770F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501612BE" w14:textId="78D4716E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4,917</w:t>
            </w:r>
          </w:p>
        </w:tc>
        <w:tc>
          <w:tcPr>
            <w:tcW w:w="180" w:type="dxa"/>
          </w:tcPr>
          <w:p w14:paraId="79D9D3DE" w14:textId="77777777" w:rsidR="00BF6279" w:rsidRPr="00E4770F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4A1EB7A" w14:textId="38D7C475" w:rsidR="00BF6279" w:rsidRPr="002608BE" w:rsidRDefault="002608BE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D37CAA" w14:textId="77777777" w:rsidR="00BF6279" w:rsidRPr="00E4770F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6625B53" w14:textId="13747E31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270" w:type="dxa"/>
          </w:tcPr>
          <w:p w14:paraId="465669A0" w14:textId="77777777" w:rsidR="00BF6279" w:rsidRPr="00E4770F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7C1EFD3B" w14:textId="64A8AA2E" w:rsidR="00BF6279" w:rsidRPr="00E4770F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E5C608" w14:textId="77777777" w:rsidR="00BF6279" w:rsidRPr="00E4770F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</w:tcPr>
          <w:p w14:paraId="48EAF5A6" w14:textId="6032A5C8" w:rsidR="00BF6279" w:rsidRPr="00E4770F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DECBD9" w14:textId="77777777" w:rsidR="00BF6279" w:rsidRPr="00E4770F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63F4F47" w14:textId="1F3FD17D" w:rsidR="00BF6279" w:rsidRPr="00505780" w:rsidRDefault="002608BE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D10B9F" w14:textId="77777777" w:rsidR="00BF6279" w:rsidRPr="00E4770F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FB7886A" w14:textId="5A79A4BF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0EF90016" w14:textId="77777777" w:rsidR="00BF6279" w:rsidRPr="00E4770F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14:paraId="0184FA9A" w14:textId="14F1F39D" w:rsidR="00BF6279" w:rsidRPr="00E4770F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4770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58E98AB" w14:textId="77777777" w:rsidR="00BF6279" w:rsidRPr="00E4770F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83D734" w14:textId="49A57E1D" w:rsidR="00BF6279" w:rsidRPr="00E4770F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4770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F6279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469A8015" w:rsidR="00BF6279" w:rsidRPr="00505780" w:rsidRDefault="007E6236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83" w:type="dxa"/>
          </w:tcPr>
          <w:p w14:paraId="6021C999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1029CA4F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4F56BBC8" w:rsidR="00BF6279" w:rsidRPr="00505780" w:rsidRDefault="00F96A94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AE4D24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592AADF4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80" w:type="dxa"/>
          </w:tcPr>
          <w:p w14:paraId="70A1B31D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664E3D8E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761B2A2C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359590E3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188DEEB0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BD23985" w:rsidR="00BF6279" w:rsidRPr="00505780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211B84A9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117E0732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BF6279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B88BFBE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6CA06C9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E42E19D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BB884DB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BF6279" w:rsidRPr="00505780" w:rsidRDefault="00BF6279" w:rsidP="00BF6279">
            <w:pPr>
              <w:pStyle w:val="acctfourfigures"/>
              <w:tabs>
                <w:tab w:val="decimal" w:pos="555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BF6279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68309D35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3" w:type="dxa"/>
          </w:tcPr>
          <w:p w14:paraId="5621AE90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6A87E29F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0" w:type="dxa"/>
          </w:tcPr>
          <w:p w14:paraId="66B890D5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2B7BB59C" w:rsidR="00BF6279" w:rsidRPr="00505780" w:rsidRDefault="001A377B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  <w:r w:rsidR="000E60D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C4AEEEC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7590BBB6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1,002</w:t>
            </w:r>
          </w:p>
        </w:tc>
        <w:tc>
          <w:tcPr>
            <w:tcW w:w="180" w:type="dxa"/>
          </w:tcPr>
          <w:p w14:paraId="224F84A1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629C70B6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76D94F0C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45E416B4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180A93E8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504084BB" w:rsidR="00BF6279" w:rsidRPr="00505780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5BC133D8" w:rsidR="00BF6279" w:rsidRPr="00002011" w:rsidRDefault="00BF6279" w:rsidP="00BF6279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6A331F">
              <w:rPr>
                <w:rFonts w:ascii="Angsana New" w:hAnsi="Angsana New"/>
                <w:sz w:val="24"/>
                <w:szCs w:val="24"/>
              </w:rPr>
              <w:t>595</w:t>
            </w:r>
          </w:p>
        </w:tc>
        <w:tc>
          <w:tcPr>
            <w:tcW w:w="181" w:type="dxa"/>
          </w:tcPr>
          <w:p w14:paraId="7E7CB606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122620B1" w:rsidR="00BF6279" w:rsidRPr="004E43FB" w:rsidRDefault="00BF6279" w:rsidP="00BF6279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1,354</w:t>
            </w:r>
          </w:p>
        </w:tc>
      </w:tr>
      <w:tr w:rsidR="00BF6279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BF6279" w:rsidRPr="00505780" w:rsidRDefault="00BF6279" w:rsidP="00BF6279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BF6279" w:rsidRPr="00505780" w:rsidRDefault="00BF6279" w:rsidP="00BF6279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BF6279" w:rsidRPr="00505780" w:rsidRDefault="00BF6279" w:rsidP="00BF6279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BF6279" w:rsidRPr="00505780" w:rsidRDefault="00BF6279" w:rsidP="00BF6279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BF6279" w:rsidRPr="00505780" w:rsidRDefault="00BF6279" w:rsidP="00BF6279">
            <w:pPr>
              <w:tabs>
                <w:tab w:val="clear" w:pos="454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5C15014D" w:rsidR="00BF6279" w:rsidRPr="006F4DE5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A377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A377B">
              <w:rPr>
                <w:rFonts w:ascii="Angsana New" w:hAnsi="Angsana New"/>
                <w:b/>
                <w:bCs/>
                <w:sz w:val="24"/>
                <w:szCs w:val="24"/>
              </w:rPr>
              <w:t>09</w:t>
            </w:r>
            <w:r w:rsidR="0049282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5546D847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0F9D8F6F" w:rsidR="00BF6279" w:rsidRPr="006F4DE5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11,201</w:t>
            </w:r>
          </w:p>
        </w:tc>
        <w:tc>
          <w:tcPr>
            <w:tcW w:w="180" w:type="dxa"/>
          </w:tcPr>
          <w:p w14:paraId="5944BA2B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4C9AA9FF" w:rsidR="00BF6279" w:rsidRPr="006F4DE5" w:rsidRDefault="002608BE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F627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180" w:type="dxa"/>
          </w:tcPr>
          <w:p w14:paraId="6B9006BF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50BFC006" w:rsidR="00BF6279" w:rsidRPr="006F4DE5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69E60599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5A47C0BF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BF6279" w:rsidRPr="001C5F2B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7B9CC424" w:rsidR="00BF6279" w:rsidRPr="000F2320" w:rsidRDefault="002608BE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F627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180" w:type="dxa"/>
          </w:tcPr>
          <w:p w14:paraId="65C7E37C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28A0F6F8" w:rsidR="00BF6279" w:rsidRPr="000F232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DC8B558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BF6279" w:rsidRPr="00505780" w:rsidRDefault="00BF6279" w:rsidP="00BF6279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BF6279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BF6279" w:rsidRPr="00505780" w:rsidRDefault="00BF6279" w:rsidP="00BF6279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BF6279" w:rsidRPr="00505780" w:rsidRDefault="00BF6279" w:rsidP="00BF6279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BF6279" w:rsidRPr="00505780" w:rsidRDefault="00BF6279" w:rsidP="00BF6279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BF6279" w:rsidRPr="00505780" w:rsidRDefault="00BF6279" w:rsidP="00BF6279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BF6279" w:rsidRPr="00505780" w:rsidRDefault="00BF6279" w:rsidP="00BF6279">
            <w:pPr>
              <w:tabs>
                <w:tab w:val="clear" w:pos="454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BF6279" w:rsidRPr="00505780" w:rsidRDefault="00BF6279" w:rsidP="00BF6279">
            <w:pPr>
              <w:pStyle w:val="acctfourfigures"/>
              <w:tabs>
                <w:tab w:val="decimal" w:pos="555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BF6279" w:rsidRPr="00505780" w:rsidRDefault="00BF6279" w:rsidP="00BF6279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BF6279" w:rsidRPr="00505780" w14:paraId="5AB62981" w14:textId="77777777" w:rsidTr="007F32E7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C0BFB82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62BC6A5D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3C9D73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3EAB88E6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D711554" w14:textId="55AFB6EC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B06F27C" w14:textId="36528E2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6C85286" w14:textId="6C5DD395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30C96BF" w14:textId="0DBA328F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68C59F5" w14:textId="64259BCB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BF6279" w:rsidRPr="00505780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23B52B7" w14:textId="6A555323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BF6279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71495E34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26AFEABA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83" w:type="dxa"/>
          </w:tcPr>
          <w:p w14:paraId="499D0D6E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CF407C8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9190F40" w14:textId="68DB6BE1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C08002D" w14:textId="18242C70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A498B30" w14:textId="668AEF5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D72BDAF" w14:textId="3B326341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010838" w14:textId="11D69710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BF6279" w:rsidRPr="00505780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DF53410" w14:textId="666343AC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BF6279" w:rsidRPr="00505780" w14:paraId="0D253C9C" w14:textId="77777777" w:rsidTr="00845BB0">
        <w:trPr>
          <w:cantSplit/>
          <w:trHeight w:val="20"/>
        </w:trPr>
        <w:tc>
          <w:tcPr>
            <w:tcW w:w="3148" w:type="dxa"/>
          </w:tcPr>
          <w:p w14:paraId="445273A4" w14:textId="77777777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2A2B280E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54AC73E1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5CCA288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E673EC" w14:textId="568427C0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83" w:type="dxa"/>
          </w:tcPr>
          <w:p w14:paraId="01FA283D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4E6573E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3ADD060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80" w:type="dxa"/>
          </w:tcPr>
          <w:p w14:paraId="7E1FBE2D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2CFB33E" w14:textId="78DEDEE9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</w:t>
            </w:r>
            <w:r w:rsidR="00DA12E2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80" w:type="dxa"/>
          </w:tcPr>
          <w:p w14:paraId="151C24C6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3BB6BD6" w14:textId="7777777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824DB8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062AA6" w14:textId="7B0CD251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C9EF819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9A0B019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9080D4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6AB2560" w14:textId="17167D26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EC59DFB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E4A7250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9102F85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CFBCD99" w14:textId="706DEBE5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0B169D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6F4912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530EAF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8670C92" w14:textId="09281526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459EAF8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8981332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BF6279" w:rsidRPr="00505780" w14:paraId="1C04C4FE" w14:textId="77777777" w:rsidTr="00711BAD">
        <w:trPr>
          <w:cantSplit/>
          <w:trHeight w:val="20"/>
        </w:trPr>
        <w:tc>
          <w:tcPr>
            <w:tcW w:w="3148" w:type="dxa"/>
          </w:tcPr>
          <w:p w14:paraId="7BB31F90" w14:textId="77777777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1CEDB0A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B5CEB3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4C7681E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0F21E7D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3888836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7DE618C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9512135" w14:textId="7777777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73D6EE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F0938C9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D44612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D90EC37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BC2E55B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EE592B3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39B12B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84EBE27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FE1977D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7D6E87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1305FBE6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79D6BA3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373830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A735975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3BDD68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1A9BAF2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775996E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8BB753" w14:textId="77777777" w:rsidR="00BF6279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F6279" w:rsidRPr="00505780" w14:paraId="54AF17F8" w14:textId="77777777" w:rsidTr="00711BAD">
        <w:trPr>
          <w:cantSplit/>
          <w:trHeight w:val="20"/>
        </w:trPr>
        <w:tc>
          <w:tcPr>
            <w:tcW w:w="3148" w:type="dxa"/>
          </w:tcPr>
          <w:p w14:paraId="277455DA" w14:textId="77777777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50E63A3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4113D15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4611271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3B0D3B4A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5A84F3E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4F4AA55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9374A2E" w14:textId="7777777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25B59B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6B4CE8D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64EFDC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8528F7B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257433E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BB6808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892D1D3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3885A19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0F5781A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40D6392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40B1C7FB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F51D068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B51906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E8DBCBE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E8E9C64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01285B1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9F9738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278F07F" w14:textId="77777777" w:rsidR="00BF6279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F6279" w:rsidRPr="00505780" w14:paraId="35E68ED6" w14:textId="77777777" w:rsidTr="00711BAD">
        <w:trPr>
          <w:cantSplit/>
          <w:trHeight w:val="20"/>
        </w:trPr>
        <w:tc>
          <w:tcPr>
            <w:tcW w:w="3148" w:type="dxa"/>
          </w:tcPr>
          <w:p w14:paraId="270F2744" w14:textId="77777777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B622EF4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0AFF28C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8F8CFA3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C424D79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6A2E9B5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2EC9AEC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A00253A" w14:textId="77777777" w:rsidR="00BF6279" w:rsidRPr="00505780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A1059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65FBAA3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87B7B7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E9F994E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BC93D85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49FEA4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BAC600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74AC18B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9EFDFA4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26370DE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BEDC9C3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C624B3A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1ECE6FC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8660F36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627744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2862DB6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094A04C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0D63CC9" w14:textId="77777777" w:rsidR="00BF6279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F6279" w:rsidRPr="00505780" w14:paraId="5BD0F31D" w14:textId="77777777" w:rsidTr="00E859C5">
        <w:trPr>
          <w:cantSplit/>
          <w:trHeight w:val="20"/>
        </w:trPr>
        <w:tc>
          <w:tcPr>
            <w:tcW w:w="3148" w:type="dxa"/>
          </w:tcPr>
          <w:p w14:paraId="52355A14" w14:textId="30F3A9A4" w:rsidR="00BF6279" w:rsidRPr="00505780" w:rsidRDefault="00BF6279" w:rsidP="00BF6279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63CD8D80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BA5857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ADBF094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32A9119E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B15A88D" w14:textId="77777777" w:rsidR="00BF6279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8EFEE02" w14:textId="77777777" w:rsidR="00BF6279" w:rsidRPr="00505780" w:rsidRDefault="00BF6279" w:rsidP="00BF627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78A92D4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2F8929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CADC1EF" w14:textId="77777777" w:rsidR="00BF6279" w:rsidRDefault="00BF6279" w:rsidP="00BF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F5D813" w14:textId="77777777" w:rsidR="00BF6279" w:rsidRPr="00505780" w:rsidRDefault="00BF6279" w:rsidP="00BF6279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26F1A1C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496967" w14:textId="77777777" w:rsidR="00BF6279" w:rsidRPr="00505780" w:rsidRDefault="00BF6279" w:rsidP="00BF6279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A5D8E53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229F45E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E90C1D8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2695383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DB58C7A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8DAED86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D71948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F18C57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A1AD63" w14:textId="77777777" w:rsidR="00BF6279" w:rsidRDefault="00BF6279" w:rsidP="00BF6279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85A041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661D007" w14:textId="77777777" w:rsidR="00BF6279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1768465" w14:textId="77777777" w:rsidR="00BF6279" w:rsidRPr="00505780" w:rsidRDefault="00BF6279" w:rsidP="00BF6279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AC1E73D" w14:textId="77777777" w:rsidR="00BF6279" w:rsidRDefault="00BF6279" w:rsidP="00BF6279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96A94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F96A94" w:rsidRPr="00505780" w:rsidRDefault="00F96A94" w:rsidP="00F96A94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57BEDE39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47729DD5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7581FDD2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7B2F187C" w14:textId="77777777" w:rsidR="00F96A94" w:rsidRPr="00505780" w:rsidRDefault="00F96A94" w:rsidP="00F96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56D399DF" w:rsidR="00F96A94" w:rsidRPr="00505780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0E60D8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09095151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01227440" w:rsidR="00F96A94" w:rsidRPr="00505780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180" w:type="dxa"/>
          </w:tcPr>
          <w:p w14:paraId="09C675B9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7EFA9F63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7A087FD7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41156927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5B2DB315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7FF74740" w:rsidR="00F96A94" w:rsidRPr="00505780" w:rsidRDefault="00F96A94" w:rsidP="00F96A94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67692111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96A94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F96A94" w:rsidRPr="00505780" w:rsidRDefault="00F96A94" w:rsidP="00F96A94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060102A" w14:textId="77777777" w:rsidR="00F96A94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105904D6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9CA175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29F488F" w14:textId="77777777" w:rsidR="00F96A94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0EADDC6" w14:textId="03AF5A23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4D4AA75B" w14:textId="77777777" w:rsidR="00F96A94" w:rsidRPr="00505780" w:rsidRDefault="00F96A94" w:rsidP="00F96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24B3795" w14:textId="77777777" w:rsidR="00F96A94" w:rsidRDefault="00F96A94" w:rsidP="00F96A9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033144" w14:textId="4AA03C39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91F4880" w14:textId="77777777" w:rsidR="00F96A94" w:rsidRDefault="00F96A94" w:rsidP="00F96A9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72F02" w14:textId="102D13DF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5325B5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FC183F6" w14:textId="77777777" w:rsidR="00F96A94" w:rsidRDefault="00F96A94" w:rsidP="00F96A9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A839F" w14:textId="6DF05CE4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EB4483" w14:textId="77777777" w:rsidR="00F96A94" w:rsidRDefault="00F96A94" w:rsidP="00F96A9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4A9DB3" w14:textId="21B01E92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6D6FDFD9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33C1994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CA2179" w14:textId="33ADFA4A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DCD73C8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FB820B" w14:textId="5DDFA09D" w:rsidR="00F96A94" w:rsidRPr="00505780" w:rsidRDefault="00F96A94" w:rsidP="00F96A94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4726785F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96A94" w:rsidRPr="00505780" w14:paraId="30E2E8E9" w14:textId="77777777" w:rsidTr="00E63188">
        <w:trPr>
          <w:cantSplit/>
          <w:trHeight w:val="20"/>
        </w:trPr>
        <w:tc>
          <w:tcPr>
            <w:tcW w:w="3148" w:type="dxa"/>
          </w:tcPr>
          <w:p w14:paraId="09E25994" w14:textId="71BB70BD" w:rsidR="00F96A94" w:rsidRPr="00505780" w:rsidRDefault="00F96A94" w:rsidP="00F96A94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F96A94" w:rsidRPr="00A34EF2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21B3698" w14:textId="77777777" w:rsidR="00F96A94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290A4F8B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7C18C3B6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C53EA14" w14:textId="77777777" w:rsidR="00F96A94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D191779" w14:textId="5A47AFF2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F96A94" w:rsidRPr="00505780" w:rsidRDefault="00F96A94" w:rsidP="00F96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0334288" w14:textId="77777777" w:rsidR="00F96A94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50489F83" w:rsidR="00F96A94" w:rsidRPr="00505780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DA12E2">
              <w:rPr>
                <w:rFonts w:ascii="Angsana New" w:hAnsi="Angsana New"/>
                <w:sz w:val="24"/>
                <w:szCs w:val="24"/>
              </w:rPr>
              <w:t>1</w:t>
            </w:r>
            <w:r w:rsidR="000E60D8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362ED847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9638DBA" w14:textId="77777777" w:rsidR="00F96A94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5771032C" w:rsidR="00F96A94" w:rsidRPr="00505780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1,068</w:t>
            </w:r>
          </w:p>
        </w:tc>
        <w:tc>
          <w:tcPr>
            <w:tcW w:w="180" w:type="dxa"/>
          </w:tcPr>
          <w:p w14:paraId="3658C696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287FA7" w14:textId="77777777" w:rsidR="00F96A94" w:rsidRDefault="00F96A94" w:rsidP="00F96A9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61B60800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95CEED7" w14:textId="77777777" w:rsidR="00F96A94" w:rsidRDefault="00F96A94" w:rsidP="00F96A94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7D439B1F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7EB6A23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1D53A68B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467B337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095316A8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B992035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0C753659" w:rsidR="00F96A94" w:rsidRPr="00505780" w:rsidRDefault="00F96A94" w:rsidP="00F96A94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9E49D45" w14:textId="77777777" w:rsidR="00F96A94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427221DB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F96A94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96A94" w:rsidRPr="00505780" w14:paraId="244B4DA2" w14:textId="77777777" w:rsidTr="00E63188">
        <w:trPr>
          <w:cantSplit/>
          <w:trHeight w:val="20"/>
        </w:trPr>
        <w:tc>
          <w:tcPr>
            <w:tcW w:w="3148" w:type="dxa"/>
          </w:tcPr>
          <w:p w14:paraId="5FE0A6A1" w14:textId="3EE100B1" w:rsidR="00F96A94" w:rsidRPr="00505780" w:rsidRDefault="00F96A94" w:rsidP="00F96A94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0B9A57AC" w:rsidR="00F96A94" w:rsidRPr="0069147C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3854D16D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26B9430E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F96A94" w:rsidRPr="00505780" w:rsidRDefault="00F96A94" w:rsidP="00F96A94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AA17CF" w14:textId="1F544C8F" w:rsidR="00F96A94" w:rsidRPr="00505780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6E603CCF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D09BE84" w14:textId="0108492E" w:rsidR="00F96A94" w:rsidRPr="00505780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79DECEC0" w14:textId="77777777" w:rsidR="00F96A94" w:rsidRPr="00505780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3AEA53E" w14:textId="1F5DDC24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C3A4DD8" w14:textId="7932B7D5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29BD8C0" w14:textId="2D28F6A4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396EB081" w14:textId="211A154F" w:rsidR="00F96A94" w:rsidRPr="00505780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6874E2" w14:textId="5398DE0E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F96A94" w:rsidRPr="00505780" w:rsidRDefault="00F96A94" w:rsidP="00F96A94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41ACF3" w14:textId="6B5B27B0" w:rsidR="00F96A94" w:rsidRPr="00505780" w:rsidRDefault="00F96A94" w:rsidP="00F96A94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F96A94" w:rsidRPr="00505780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2F899478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F96A94" w:rsidRPr="00505780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F96A94" w:rsidRPr="00505780" w:rsidRDefault="00F96A94" w:rsidP="00F96A94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F96A94" w:rsidRPr="00505780" w14:paraId="593D5D09" w14:textId="77777777" w:rsidTr="00E63188">
        <w:trPr>
          <w:cantSplit/>
          <w:trHeight w:val="20"/>
        </w:trPr>
        <w:tc>
          <w:tcPr>
            <w:tcW w:w="3148" w:type="dxa"/>
          </w:tcPr>
          <w:p w14:paraId="00698269" w14:textId="77777777" w:rsidR="00F96A94" w:rsidRPr="00505780" w:rsidRDefault="00F96A94" w:rsidP="00F96A94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FD1C8" w14:textId="237A36B1" w:rsidR="00F96A94" w:rsidRPr="00FE274A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</w:t>
            </w:r>
            <w:r w:rsidR="00DA12E2">
              <w:rPr>
                <w:rFonts w:ascii="Angsana New" w:hAnsi="Angsana New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80" w:type="dxa"/>
          </w:tcPr>
          <w:p w14:paraId="01CFCB6A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4840" w14:textId="3CBDCC2A" w:rsidR="00F96A94" w:rsidRPr="00FE274A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2,119</w:t>
            </w:r>
          </w:p>
        </w:tc>
        <w:tc>
          <w:tcPr>
            <w:tcW w:w="180" w:type="dxa"/>
          </w:tcPr>
          <w:p w14:paraId="7ACF6F34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A1854" w14:textId="6ED31962" w:rsidR="00F96A94" w:rsidRPr="00216EC6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9B3FA7F" w14:textId="77777777" w:rsidR="00F96A94" w:rsidRPr="00216EC6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9DCBE2" w14:textId="49D2C1F9" w:rsidR="00F96A94" w:rsidRPr="00216EC6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A35D3E" w14:textId="77777777" w:rsidR="00F96A94" w:rsidRPr="00216EC6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CD995" w14:textId="178ACABF" w:rsidR="00F96A94" w:rsidRPr="00216EC6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E60C1" w14:textId="41291EF5" w:rsidR="00F96A94" w:rsidRPr="00216EC6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46936" w14:textId="2A8BB3AD" w:rsidR="00F96A94" w:rsidRPr="0033337B" w:rsidRDefault="00F96A94" w:rsidP="00F96A94">
            <w:pPr>
              <w:pStyle w:val="acctfourfigures"/>
              <w:tabs>
                <w:tab w:val="clear" w:pos="765"/>
                <w:tab w:val="decimal" w:pos="192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F96A94" w:rsidRPr="0033337B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8C9D8D" w14:textId="7EF72184" w:rsidR="00F96A94" w:rsidRPr="0040523D" w:rsidRDefault="00F96A94" w:rsidP="00F96A94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850556" w14:textId="77777777" w:rsidR="00F96A94" w:rsidRPr="00216EC6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96A94" w:rsidRPr="00505780" w14:paraId="45F1C033" w14:textId="77777777" w:rsidTr="00E63188">
        <w:trPr>
          <w:cantSplit/>
          <w:trHeight w:val="20"/>
        </w:trPr>
        <w:tc>
          <w:tcPr>
            <w:tcW w:w="3148" w:type="dxa"/>
          </w:tcPr>
          <w:p w14:paraId="629DD74C" w14:textId="74726C5E" w:rsidR="00F96A94" w:rsidRPr="00100E3F" w:rsidRDefault="00F96A94" w:rsidP="00F96A94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5C59724A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E825CD1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A2FB943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3E2F238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4730EA2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D0530D8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FC00F" w14:textId="244CDA08" w:rsidR="00F96A94" w:rsidRPr="00FE274A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A12E2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A12E2"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  <w:r w:rsidR="00A73E7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1E7E75F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42550" w14:textId="67669500" w:rsidR="00F96A94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13,320</w:t>
            </w:r>
          </w:p>
        </w:tc>
        <w:tc>
          <w:tcPr>
            <w:tcW w:w="180" w:type="dxa"/>
          </w:tcPr>
          <w:p w14:paraId="7C386D5D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879EE" w14:textId="2FCEA487" w:rsidR="00F96A94" w:rsidRPr="00216EC6" w:rsidRDefault="00F96A94" w:rsidP="00F96A94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74FA5DB9" w14:textId="77777777" w:rsidR="00F96A94" w:rsidRPr="00216EC6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A803D" w14:textId="4ADAE49B" w:rsidR="00F96A94" w:rsidRDefault="00F96A94" w:rsidP="00F96A94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16466BB8" w14:textId="77777777" w:rsidR="00F96A94" w:rsidRPr="00216EC6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F373B" w14:textId="4290BAB5" w:rsidR="00F96A94" w:rsidRPr="00216EC6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5168D8D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14021" w14:textId="674E65D6" w:rsidR="00F96A94" w:rsidRPr="00216EC6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1B45E6AA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ED5D5" w14:textId="7F763BB0" w:rsidR="00F96A94" w:rsidRP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982</w:t>
            </w:r>
          </w:p>
        </w:tc>
        <w:tc>
          <w:tcPr>
            <w:tcW w:w="180" w:type="dxa"/>
          </w:tcPr>
          <w:p w14:paraId="454E308F" w14:textId="77777777" w:rsidR="00F96A94" w:rsidRPr="0033337B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9B22B" w14:textId="57EE9241" w:rsidR="00F96A94" w:rsidRDefault="00F96A94" w:rsidP="00F96A94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0024FBC2" w14:textId="77777777" w:rsidR="00F96A94" w:rsidRPr="00216EC6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5DAF6AD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C362357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69653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96A94" w:rsidRPr="00505780" w14:paraId="4A79EE9F" w14:textId="77777777" w:rsidTr="003754EA">
        <w:trPr>
          <w:cantSplit/>
          <w:trHeight w:val="20"/>
        </w:trPr>
        <w:tc>
          <w:tcPr>
            <w:tcW w:w="3148" w:type="dxa"/>
            <w:vAlign w:val="bottom"/>
          </w:tcPr>
          <w:p w14:paraId="42FB954C" w14:textId="02BC535C" w:rsidR="00F96A94" w:rsidRDefault="00F96A94" w:rsidP="00F96A94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89B633E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0C3B2B2D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4F4152B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2DCF8D3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62428733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2D49937C" w14:textId="77777777" w:rsidR="00F96A94" w:rsidRPr="00505780" w:rsidRDefault="00F96A94" w:rsidP="00F96A94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AABBB5C" w14:textId="77777777" w:rsidR="00F96A94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3FA4EB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9A6A5D0" w14:textId="77777777" w:rsidR="00F96A94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3D941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5227166" w14:textId="77777777" w:rsidR="00F96A94" w:rsidRDefault="00F96A94" w:rsidP="00F96A94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652748" w14:textId="77777777" w:rsidR="00F96A94" w:rsidRPr="00216EC6" w:rsidRDefault="00F96A94" w:rsidP="00F9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4A0A4BD" w14:textId="77777777" w:rsidR="00F96A94" w:rsidRDefault="00F96A94" w:rsidP="00F96A94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CA73F" w14:textId="77777777" w:rsidR="00F96A94" w:rsidRPr="00216EC6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9090BC1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2B14CC4C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57EE49A3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B8BDDBC" w14:textId="77777777" w:rsidR="00F96A94" w:rsidRPr="00216EC6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FC6683C" w14:textId="77777777" w:rsidR="00F96A94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99B837" w14:textId="77777777" w:rsidR="00F96A94" w:rsidRPr="0033337B" w:rsidRDefault="00F96A94" w:rsidP="00F96A94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93CD78C" w14:textId="77777777" w:rsidR="00F96A94" w:rsidRDefault="00F96A94" w:rsidP="00F96A94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5C6DC" w14:textId="77777777" w:rsidR="00F96A94" w:rsidRPr="00216EC6" w:rsidRDefault="00F96A94" w:rsidP="00F96A94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0A4ADE2F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53A7914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43E375" w14:textId="77777777" w:rsidR="00F96A94" w:rsidRPr="00216EC6" w:rsidRDefault="00F96A94" w:rsidP="00F96A94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1825DF" w:rsidRPr="00505780" w14:paraId="79DAE177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12B30BDD" w14:textId="2CF79B98" w:rsidR="001825DF" w:rsidRPr="00AE464D" w:rsidRDefault="001825DF" w:rsidP="00AE464D">
            <w:pPr>
              <w:pStyle w:val="acctfourfigures"/>
              <w:tabs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ถือหุ้นผ่านทาง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เฟรเซอร์ส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พร็อพเพอร์ตี้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อินดัสเทรียล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เอสเตท</w:t>
            </w:r>
            <w:r w:rsidRPr="001825D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1825D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  <w:r w:rsidR="003264E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เดิมชื่อ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บริษัท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นารายณ์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พาวิลเลียน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AE464D" w:rsidRPr="00AE464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จำกัด</w:t>
            </w:r>
            <w:r w:rsidR="00AE464D" w:rsidRPr="00AE464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  <w:r w:rsidR="00AE464D" w:rsidRPr="00AE464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ตั้งแต่วันที่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10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2569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697B8056" w14:textId="77777777" w:rsidR="007833FC" w:rsidRPr="00100E3F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  <w:sectPr w:rsidR="00E7708F" w:rsidRPr="00D118ED" w:rsidSect="00B849B1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F144E4" w:rsidRDefault="00D118ED" w:rsidP="004C2839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44E4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604273FF" w14:textId="77777777" w:rsidR="003D0D2C" w:rsidRPr="00C14508" w:rsidRDefault="003D0D2C" w:rsidP="0004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0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080"/>
        <w:gridCol w:w="456"/>
        <w:gridCol w:w="1260"/>
        <w:gridCol w:w="270"/>
        <w:gridCol w:w="1260"/>
      </w:tblGrid>
      <w:tr w:rsidR="00105F3B" w:rsidRPr="004F6F8B" w14:paraId="0470CFBF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12B1164F" w14:textId="694164F4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B18F4B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D30BBB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5FCD1" w14:textId="77777777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F3B" w:rsidRPr="004F6F8B" w14:paraId="21D352C6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6DE8290" w14:textId="0CCADC28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3C6A6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0289D5B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2977BD" w14:textId="3D226841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="00953D9C" w:rsidRPr="00F636B9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352AB" w14:textId="77777777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E74F21" w14:textId="21213B26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 w:rsidR="001C7D11" w:rsidRPr="00F636B9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8</w:t>
            </w:r>
          </w:p>
        </w:tc>
      </w:tr>
      <w:tr w:rsidR="00105F3B" w:rsidRPr="004F6F8B" w14:paraId="31069089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31B28BC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684A0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4A96D0" w14:textId="77777777" w:rsidR="00105F3B" w:rsidRPr="004F6F8B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8753D" w14:textId="77777777" w:rsidR="00105F3B" w:rsidRPr="00F636B9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36B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05F3B" w:rsidRPr="004F6F8B" w14:paraId="549F3C59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3E3967C" w14:textId="07B64E2A" w:rsidR="00105F3B" w:rsidRPr="00F144E4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4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44E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144E4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F144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C8B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0EE29" w14:textId="77777777" w:rsidR="00105F3B" w:rsidRPr="004F6F8B" w:rsidRDefault="00105F3B" w:rsidP="006E677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8D6FEF" w14:textId="77777777" w:rsidR="00105F3B" w:rsidRPr="004F6F8B" w:rsidRDefault="00105F3B" w:rsidP="006E677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0C2A3F" w14:textId="08C9040A" w:rsidR="00105F3B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87A2" w14:textId="77777777" w:rsidR="00105F3B" w:rsidRPr="00D834E6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9160A" w14:textId="7D8EC58B" w:rsidR="00105F3B" w:rsidRPr="00D834E6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D834E6">
              <w:rPr>
                <w:rFonts w:ascii="Angsana New" w:hAnsi="Angsana New"/>
                <w:sz w:val="30"/>
                <w:szCs w:val="30"/>
              </w:rPr>
              <w:t>42,822</w:t>
            </w:r>
          </w:p>
        </w:tc>
      </w:tr>
      <w:tr w:rsidR="009C5B6C" w:rsidRPr="004F6F8B" w14:paraId="3DF4BFD6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0ABDDE0F" w14:textId="5C4F39F1" w:rsidR="009C5B6C" w:rsidRPr="00F144E4" w:rsidRDefault="00F144E4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44E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C9EFF" w14:textId="77777777" w:rsidR="009C5B6C" w:rsidRPr="004F6F8B" w:rsidRDefault="009C5B6C" w:rsidP="006E677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66C634B" w14:textId="77777777" w:rsidR="009C5B6C" w:rsidRPr="004F6F8B" w:rsidRDefault="009C5B6C" w:rsidP="006E677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A1919" w14:textId="742550F1" w:rsidR="009C5B6C" w:rsidRPr="00D834E6" w:rsidRDefault="00406D34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1C0A7" w14:textId="77777777" w:rsidR="009C5B6C" w:rsidRPr="00D834E6" w:rsidRDefault="009C5B6C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8A814" w14:textId="35DD7522" w:rsidR="009C5B6C" w:rsidRPr="00F449AB" w:rsidRDefault="00D834E6" w:rsidP="00D8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449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F3B" w:rsidRPr="004F6F8B" w14:paraId="357427DB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BDAFD71" w14:textId="77777777" w:rsidR="00105F3B" w:rsidRPr="00F144E4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44E4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39DEED" w14:textId="77777777" w:rsidR="00105F3B" w:rsidRPr="004F6F8B" w:rsidRDefault="00105F3B" w:rsidP="006E677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629DBC7" w14:textId="77777777" w:rsidR="00105F3B" w:rsidRPr="004F6F8B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1252D" w14:textId="46154AB5" w:rsidR="00105F3B" w:rsidRPr="00D834E6" w:rsidRDefault="00406D34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C1EEA" w14:textId="77777777" w:rsidR="00105F3B" w:rsidRPr="00D834E6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AE29B" w14:textId="0BE364A8" w:rsidR="00105F3B" w:rsidRPr="00F449AB" w:rsidRDefault="00D834E6" w:rsidP="000A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449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F3B" w:rsidRPr="0028372D" w14:paraId="1E90F30F" w14:textId="77777777" w:rsidTr="00E44BD9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429C457" w14:textId="41088E69" w:rsidR="00105F3B" w:rsidRPr="00F144E4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4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5E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75E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E17E6" w14:textId="77777777" w:rsidR="00105F3B" w:rsidRPr="004F6F8B" w:rsidRDefault="00105F3B" w:rsidP="006E677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1C7814F" w14:textId="77777777" w:rsidR="00105F3B" w:rsidRPr="004F6F8B" w:rsidRDefault="00105F3B" w:rsidP="006E677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89ABA" w14:textId="0A90AC4B" w:rsidR="00105F3B" w:rsidRPr="00D834E6" w:rsidRDefault="00406D34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14A20A" w14:textId="77777777" w:rsidR="00105F3B" w:rsidRPr="00D834E6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95CFC" w14:textId="44A691AA" w:rsidR="00105F3B" w:rsidRPr="00F449AB" w:rsidRDefault="00D834E6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9AB">
              <w:rPr>
                <w:rFonts w:ascii="Angsana New" w:hAnsi="Angsana New"/>
                <w:b/>
                <w:bCs/>
                <w:sz w:val="30"/>
                <w:szCs w:val="30"/>
              </w:rPr>
              <w:t>42,822</w:t>
            </w:r>
          </w:p>
        </w:tc>
      </w:tr>
    </w:tbl>
    <w:p w14:paraId="50359F19" w14:textId="77777777" w:rsidR="00CC4947" w:rsidRPr="00C14508" w:rsidRDefault="00CC4947" w:rsidP="00F1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10D86C" w14:textId="066B8F61" w:rsidR="00F144E4" w:rsidRPr="001508B7" w:rsidRDefault="00F144E4" w:rsidP="00ED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508B7">
        <w:rPr>
          <w:rFonts w:ascii="Angsana New" w:eastAsia="Times New Roman" w:hAnsi="Angsana New"/>
          <w:i/>
          <w:iCs/>
          <w:sz w:val="30"/>
          <w:szCs w:val="30"/>
          <w:cs/>
        </w:rPr>
        <w:t>การซื้อ</w:t>
      </w:r>
      <w:r w:rsidR="00CC4947" w:rsidRPr="001508B7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</w:t>
      </w:r>
      <w:r w:rsidR="001825DF">
        <w:rPr>
          <w:rFonts w:ascii="Angsana New" w:eastAsia="Times New Roman" w:hAnsi="Angsana New" w:hint="cs"/>
          <w:i/>
          <w:iCs/>
          <w:sz w:val="30"/>
          <w:szCs w:val="30"/>
          <w:cs/>
        </w:rPr>
        <w:t>ย่อยทางตรง</w:t>
      </w:r>
    </w:p>
    <w:p w14:paraId="65BC0A70" w14:textId="77777777" w:rsidR="00ED5FF5" w:rsidRPr="00C14508" w:rsidRDefault="00ED5FF5" w:rsidP="00CC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65615CC" w14:textId="245E354B" w:rsidR="007354E6" w:rsidRPr="00404357" w:rsidRDefault="007354E6" w:rsidP="0073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D73556">
        <w:rPr>
          <w:rFonts w:ascii="Angsana New" w:hAnsi="Angsana New" w:hint="cs"/>
          <w:sz w:val="30"/>
          <w:szCs w:val="30"/>
          <w:cs/>
        </w:rPr>
        <w:t>เ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มื่อวันที่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/>
          <w:sz w:val="30"/>
          <w:szCs w:val="30"/>
        </w:rPr>
        <w:t>2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กุมภาพันธ์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/>
          <w:sz w:val="30"/>
          <w:szCs w:val="30"/>
        </w:rPr>
        <w:t>2569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บริษัทซื้อหุ้นสามัญ</w:t>
      </w:r>
      <w:r>
        <w:rPr>
          <w:rFonts w:ascii="Angsana New" w:eastAsia="Times New Roman" w:hAnsi="Angsana New" w:hint="cs"/>
          <w:sz w:val="30"/>
          <w:szCs w:val="30"/>
          <w:cs/>
        </w:rPr>
        <w:t>ทั้งหมด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 xml:space="preserve">เฟรเซอร์ส พร็อพเพอร์ตี้ อินดัสเทรียล เอสเตท จำกัด </w:t>
      </w:r>
      <w:r>
        <w:rPr>
          <w:rFonts w:ascii="Angsana New" w:hAnsi="Angsana New"/>
          <w:sz w:val="30"/>
          <w:szCs w:val="30"/>
        </w:rPr>
        <w:t xml:space="preserve">(“FPIE”)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(เดิมชื่อ บริษัท</w:t>
      </w:r>
      <w:r w:rsidRPr="00E4151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นารายณ์</w:t>
      </w:r>
      <w:r w:rsidRPr="00E4151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พาวิลเลียน</w:t>
      </w:r>
      <w:r w:rsidRPr="00E4151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E41519">
        <w:rPr>
          <w:rFonts w:ascii="Angsana New" w:eastAsia="Times New Roman" w:hAnsi="Angsana New" w:hint="cs"/>
          <w:i/>
          <w:iCs/>
          <w:sz w:val="30"/>
          <w:szCs w:val="30"/>
          <w:cs/>
        </w:rPr>
        <w:t>จำกัด)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 xml:space="preserve"> จากบริษัทย่อยแห่งหนึ่ง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eastAsia="Times New Roman" w:hAnsi="Angsana New"/>
          <w:sz w:val="30"/>
          <w:szCs w:val="30"/>
        </w:rPr>
        <w:t xml:space="preserve">526.34 </w:t>
      </w:r>
      <w:r w:rsidR="00673569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ED5FF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D5FF5">
        <w:rPr>
          <w:rFonts w:ascii="Angsana New" w:eastAsia="Times New Roman" w:hAnsi="Angsana New" w:hint="cs"/>
          <w:sz w:val="30"/>
          <w:szCs w:val="30"/>
          <w:cs/>
        </w:rPr>
        <w:t>โดยได้ดำเนินการเสร็จสิ้นตามข้อตกลงที่ระบุไว้ครบถ้วนแล้วในวันเดียวกัน</w:t>
      </w:r>
    </w:p>
    <w:p w14:paraId="0AE10A55" w14:textId="77777777" w:rsidR="007354E6" w:rsidRPr="00C14508" w:rsidRDefault="007354E6" w:rsidP="00CC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B54E550" w14:textId="0B6FB52C" w:rsidR="009A307A" w:rsidRPr="009A307A" w:rsidRDefault="009A307A" w:rsidP="0073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51AE0">
        <w:rPr>
          <w:rFonts w:ascii="Angsana New" w:eastAsia="Times New Roman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การพิจารณาการด้อยค่าของเงินลงทุนในบริษัทย่อย</w:t>
      </w:r>
      <w:r w:rsidR="001825DF">
        <w:rPr>
          <w:rFonts w:ascii="Angsana New" w:eastAsia="Times New Roman" w:hAnsi="Angsana New" w:hint="cs"/>
          <w:i/>
          <w:iCs/>
          <w:sz w:val="30"/>
          <w:szCs w:val="30"/>
          <w:cs/>
        </w:rPr>
        <w:t>ทางตรง</w:t>
      </w:r>
    </w:p>
    <w:p w14:paraId="7CA31FBD" w14:textId="77777777" w:rsidR="009A307A" w:rsidRPr="001825DF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0"/>
          <w:szCs w:val="20"/>
        </w:rPr>
      </w:pPr>
    </w:p>
    <w:p w14:paraId="70E1EFA2" w14:textId="77777777" w:rsidR="009A307A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A307A">
        <w:rPr>
          <w:rFonts w:ascii="Angsana New" w:eastAsia="Times New Roman" w:hAnsi="Angsana New"/>
          <w:sz w:val="30"/>
          <w:szCs w:val="30"/>
          <w:cs/>
        </w:rPr>
        <w:t xml:space="preserve">บริษัทรับรู้ค่าเผื่อการด้อยค่าของเงินลงทุนในบริษัท เฟรเซอร์ส พร็อพเพอร์ตี้ ศูนย์บริหารเงิน (ประเทศไทย) จำกัด จำนวน </w:t>
      </w:r>
      <w:r w:rsidRPr="009A307A">
        <w:rPr>
          <w:rFonts w:ascii="Angsana New" w:eastAsia="Times New Roman" w:hAnsi="Angsana New"/>
          <w:sz w:val="30"/>
          <w:szCs w:val="30"/>
        </w:rPr>
        <w:t>2.18</w:t>
      </w:r>
      <w:r w:rsidRPr="009A307A">
        <w:rPr>
          <w:rFonts w:ascii="Angsana New" w:eastAsia="Times New Roman" w:hAnsi="Angsana New"/>
          <w:sz w:val="30"/>
          <w:szCs w:val="30"/>
          <w:cs/>
        </w:rPr>
        <w:t xml:space="preserve"> ล้านบาท เนื่องจากมูลค่าที่คาดว่าจะได้รับคืนของเงินลงทุนในบริษัทดังกล่าวมีมูลค่าต่ำกว่ามูลค่าทางบัญชี โดยมูลค่าที่คาดว่าจะได้รับคืนเท่ากับสินทรัพย์สุทธิของบริษัทดังกล่าว</w:t>
      </w:r>
    </w:p>
    <w:p w14:paraId="27FF339A" w14:textId="77777777" w:rsidR="001825DF" w:rsidRPr="00C14508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B5CAAC4" w14:textId="68722A8F" w:rsidR="001825DF" w:rsidRPr="001508B7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508B7">
        <w:rPr>
          <w:rFonts w:ascii="Angsana New" w:eastAsia="Times New Roman" w:hAnsi="Angsana New"/>
          <w:i/>
          <w:iCs/>
          <w:sz w:val="30"/>
          <w:szCs w:val="30"/>
          <w:cs/>
        </w:rPr>
        <w:t>การซื้อ</w:t>
      </w:r>
      <w:r w:rsidRPr="001508B7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</w:t>
      </w:r>
      <w:r>
        <w:rPr>
          <w:rFonts w:ascii="Angsana New" w:eastAsia="Times New Roman" w:hAnsi="Angsana New" w:hint="cs"/>
          <w:i/>
          <w:iCs/>
          <w:sz w:val="30"/>
          <w:szCs w:val="30"/>
          <w:cs/>
        </w:rPr>
        <w:t>ย่อยทางอ้อม</w:t>
      </w:r>
    </w:p>
    <w:p w14:paraId="71BFFCC6" w14:textId="77777777" w:rsidR="001825DF" w:rsidRPr="00C14508" w:rsidRDefault="001825DF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EA483EC" w14:textId="78AC327C" w:rsidR="001825DF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6 </w:t>
      </w:r>
      <w:r>
        <w:rPr>
          <w:rFonts w:ascii="Angsana New" w:eastAsia="Times New Roman" w:hAnsi="Angsana New" w:hint="cs"/>
          <w:sz w:val="30"/>
          <w:szCs w:val="30"/>
          <w:cs/>
        </w:rPr>
        <w:t>กุมภาพันธ์</w:t>
      </w:r>
      <w:r w:rsidRPr="00F144E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4E4">
        <w:rPr>
          <w:rFonts w:ascii="Angsana New" w:eastAsia="Times New Roman" w:hAnsi="Angsana New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9</w:t>
      </w:r>
      <w:r w:rsidRPr="00F144E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E90629">
        <w:rPr>
          <w:rFonts w:ascii="Angsana New" w:eastAsia="Times New Roman" w:hAnsi="Angsana New"/>
          <w:sz w:val="30"/>
          <w:szCs w:val="30"/>
          <w:cs/>
        </w:rPr>
        <w:t>ซื้อหุ้นสามัญ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ทั้งหมด</w:t>
      </w:r>
      <w:r w:rsidRPr="00E90629">
        <w:rPr>
          <w:rFonts w:ascii="Angsana New" w:eastAsia="Times New Roman" w:hAnsi="Angsana New"/>
          <w:sz w:val="30"/>
          <w:szCs w:val="30"/>
          <w:cs/>
        </w:rPr>
        <w:t>ของ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หนองเสือช้างชลบุรี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 xml:space="preserve">จำกัด </w:t>
      </w:r>
      <w:r>
        <w:rPr>
          <w:rFonts w:ascii="Angsana New" w:eastAsia="Times New Roman" w:hAnsi="Angsana New" w:hint="cs"/>
          <w:sz w:val="30"/>
          <w:szCs w:val="30"/>
          <w:cs/>
        </w:rPr>
        <w:t>จาก</w:t>
      </w:r>
      <w:r w:rsidR="00484C11">
        <w:rPr>
          <w:rFonts w:ascii="Angsana New" w:eastAsia="Times New Roman" w:hAnsi="Angsana New" w:hint="cs"/>
          <w:sz w:val="30"/>
          <w:szCs w:val="30"/>
          <w:cs/>
        </w:rPr>
        <w:t>กิจการ</w:t>
      </w:r>
      <w:r w:rsidRPr="00C9621F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  <w:cs/>
        </w:rPr>
        <w:br/>
      </w:r>
      <w:r w:rsidR="00484C11">
        <w:rPr>
          <w:rFonts w:ascii="Angsana New" w:eastAsia="Times New Roman" w:hAnsi="Angsana New" w:hint="cs"/>
          <w:sz w:val="30"/>
          <w:szCs w:val="30"/>
          <w:cs/>
        </w:rPr>
        <w:t>ที่เกี่ยวข้องกันหลายแห่ง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โดย</w:t>
      </w:r>
      <w:r>
        <w:rPr>
          <w:rFonts w:ascii="Angsana New" w:eastAsia="Times New Roman" w:hAnsi="Angsana New" w:hint="cs"/>
          <w:sz w:val="30"/>
          <w:szCs w:val="30"/>
          <w:cs/>
        </w:rPr>
        <w:t>มี</w:t>
      </w:r>
      <w:r w:rsidRPr="00E90629">
        <w:rPr>
          <w:rFonts w:ascii="Angsana New" w:eastAsia="Times New Roman" w:hAnsi="Angsana New"/>
          <w:sz w:val="30"/>
          <w:szCs w:val="30"/>
          <w:cs/>
        </w:rPr>
        <w:t>สิ่งตอบแทนที่กลุ่มบริษัท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>ต้อง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จ่ายประกอบด้วยเงินสดจำนวน </w:t>
      </w:r>
      <w:r>
        <w:rPr>
          <w:rFonts w:ascii="Angsana New" w:eastAsia="Times New Roman" w:hAnsi="Angsana New"/>
          <w:sz w:val="30"/>
          <w:szCs w:val="30"/>
        </w:rPr>
        <w:t>3,653.40</w:t>
      </w:r>
      <w:r w:rsidRPr="00E90629">
        <w:rPr>
          <w:rFonts w:ascii="Angsana New" w:eastAsia="Times New Roman" w:hAnsi="Angsana New"/>
          <w:sz w:val="30"/>
          <w:szCs w:val="30"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ล้านบ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าท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โดยจ่ายชำระเป็นเงินสดในวันที่เกิดรายการจำนวน </w:t>
      </w:r>
      <w:r>
        <w:rPr>
          <w:rFonts w:ascii="Angsana New" w:eastAsia="Times New Roman" w:hAnsi="Angsana New"/>
          <w:sz w:val="30"/>
          <w:szCs w:val="30"/>
        </w:rPr>
        <w:t xml:space="preserve">1,826.70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และแบ่งชำระส่วนที่เหลือเป็นงวดๆ </w:t>
      </w:r>
      <w:r w:rsidR="00484C11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ตามสัญญา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84C11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="00C42C8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>หนองเสือช้างชลบุรี</w:t>
      </w:r>
      <w:r w:rsidRPr="00E9062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90629">
        <w:rPr>
          <w:rFonts w:ascii="Angsana New" w:eastAsia="Times New Roman" w:hAnsi="Angsana New" w:hint="cs"/>
          <w:sz w:val="30"/>
          <w:szCs w:val="30"/>
          <w:cs/>
        </w:rPr>
        <w:t xml:space="preserve">จำกัด </w:t>
      </w:r>
      <w:r w:rsidRPr="00E90629">
        <w:rPr>
          <w:rFonts w:ascii="Angsana New" w:eastAsia="Times New Roman" w:hAnsi="Angsana New"/>
          <w:sz w:val="30"/>
          <w:szCs w:val="30"/>
          <w:cs/>
        </w:rPr>
        <w:t>ดำเนินธุรกิจหลักเกี่ยวกับ</w:t>
      </w:r>
      <w:r>
        <w:rPr>
          <w:rFonts w:ascii="Angsana New" w:eastAsia="Times New Roman" w:hAnsi="Angsana New" w:hint="cs"/>
          <w:sz w:val="30"/>
          <w:szCs w:val="30"/>
          <w:cs/>
        </w:rPr>
        <w:t>การพัฒนาอสังหาริมทรัพย์</w:t>
      </w:r>
      <w:r w:rsidRPr="00E90629">
        <w:rPr>
          <w:rFonts w:ascii="Angsana New" w:eastAsia="Times New Roman" w:hAnsi="Angsana New"/>
          <w:sz w:val="30"/>
          <w:szCs w:val="30"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และ</w:t>
      </w:r>
      <w:r w:rsidR="002061FD">
        <w:rPr>
          <w:rFonts w:ascii="Angsana New" w:eastAsia="Times New Roman" w:hAnsi="Angsana New"/>
          <w:sz w:val="30"/>
          <w:szCs w:val="30"/>
          <w:cs/>
        </w:rPr>
        <w:br/>
      </w:r>
      <w:r w:rsidRPr="00E90629">
        <w:rPr>
          <w:rFonts w:ascii="Angsana New" w:eastAsia="Times New Roman" w:hAnsi="Angsana New"/>
          <w:sz w:val="30"/>
          <w:szCs w:val="30"/>
          <w:cs/>
        </w:rPr>
        <w:t>มีสินทรัพย์ที่ระบุได้ส่วนใหญ่เป็น</w:t>
      </w:r>
      <w:r w:rsidRPr="002C1E83">
        <w:rPr>
          <w:rFonts w:ascii="Angsana New" w:eastAsia="Times New Roman" w:hAnsi="Angsana New" w:hint="cs"/>
          <w:sz w:val="30"/>
          <w:szCs w:val="30"/>
          <w:cs/>
        </w:rPr>
        <w:t>อสังหาริมทรัพย์พัฒนาเพื่อขาย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E90629">
        <w:rPr>
          <w:rFonts w:ascii="Angsana New" w:eastAsia="Times New Roman" w:hAnsi="Angsana New"/>
          <w:sz w:val="30"/>
          <w:szCs w:val="30"/>
          <w:cs/>
        </w:rPr>
        <w:t>รายการนี้รับรู้เป็นการซื้อสินทรัพย์เนื่องจากมูลค่า</w:t>
      </w:r>
      <w:r w:rsidRPr="00F144E4">
        <w:rPr>
          <w:rFonts w:ascii="Angsana New" w:eastAsia="Times New Roman" w:hAnsi="Angsana New"/>
          <w:sz w:val="30"/>
          <w:szCs w:val="30"/>
          <w:cs/>
        </w:rPr>
        <w:t>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14:paraId="4865D2FE" w14:textId="77777777" w:rsidR="001825DF" w:rsidRPr="008D3AC7" w:rsidRDefault="001825DF" w:rsidP="00182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440"/>
      </w:tblGrid>
      <w:tr w:rsidR="001825DF" w:rsidRPr="00E90629" w14:paraId="49C2EDB7" w14:textId="77777777" w:rsidTr="007C63A4">
        <w:trPr>
          <w:tblHeader/>
        </w:trPr>
        <w:tc>
          <w:tcPr>
            <w:tcW w:w="5850" w:type="dxa"/>
            <w:hideMark/>
          </w:tcPr>
          <w:p w14:paraId="055C4773" w14:textId="77777777" w:rsidR="001825DF" w:rsidRPr="00E90629" w:rsidRDefault="001825DF" w:rsidP="007C63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</w:t>
            </w:r>
          </w:p>
        </w:tc>
        <w:tc>
          <w:tcPr>
            <w:tcW w:w="270" w:type="dxa"/>
          </w:tcPr>
          <w:p w14:paraId="402DACD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C9870" w14:textId="77777777" w:rsidR="001825DF" w:rsidRPr="00E90629" w:rsidRDefault="001825DF" w:rsidP="007C63A4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0BC7C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1CB9294" w14:textId="77777777" w:rsidR="001825DF" w:rsidRPr="00210FB5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0F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825DF" w:rsidRPr="00E90629" w14:paraId="3BE12679" w14:textId="77777777" w:rsidTr="007C63A4">
        <w:trPr>
          <w:tblHeader/>
        </w:trPr>
        <w:tc>
          <w:tcPr>
            <w:tcW w:w="5850" w:type="dxa"/>
          </w:tcPr>
          <w:p w14:paraId="562656ED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E1ACF3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49A81" w14:textId="77777777" w:rsidR="001825DF" w:rsidRPr="00E90629" w:rsidRDefault="001825DF" w:rsidP="007C63A4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8117D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E3E551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0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E906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25DF" w:rsidRPr="00E90629" w14:paraId="334DBCD3" w14:textId="77777777" w:rsidTr="007C63A4">
        <w:tc>
          <w:tcPr>
            <w:tcW w:w="5850" w:type="dxa"/>
            <w:hideMark/>
          </w:tcPr>
          <w:p w14:paraId="478DC5D3" w14:textId="77777777" w:rsidR="001825DF" w:rsidRPr="00E90629" w:rsidRDefault="001825DF" w:rsidP="007C63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24EB0FA3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3ADD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0F1D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77A8BAF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825DF" w:rsidRPr="00E90629" w14:paraId="286D5B24" w14:textId="77777777" w:rsidTr="007C63A4">
        <w:tc>
          <w:tcPr>
            <w:tcW w:w="5850" w:type="dxa"/>
            <w:hideMark/>
          </w:tcPr>
          <w:p w14:paraId="4851B50E" w14:textId="77777777" w:rsidR="001825DF" w:rsidRPr="00E90629" w:rsidRDefault="001825DF" w:rsidP="007C63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4A95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70" w:type="dxa"/>
          </w:tcPr>
          <w:p w14:paraId="019BC21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71A454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9F84B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5A772904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3,651</w:t>
            </w:r>
          </w:p>
        </w:tc>
      </w:tr>
      <w:tr w:rsidR="001825DF" w:rsidRPr="00E90629" w14:paraId="61BB95BC" w14:textId="77777777" w:rsidTr="007C63A4">
        <w:tc>
          <w:tcPr>
            <w:tcW w:w="5850" w:type="dxa"/>
            <w:hideMark/>
          </w:tcPr>
          <w:p w14:paraId="064E4202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90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ที่ระบุได้</w:t>
            </w:r>
          </w:p>
        </w:tc>
        <w:tc>
          <w:tcPr>
            <w:tcW w:w="270" w:type="dxa"/>
          </w:tcPr>
          <w:p w14:paraId="0346F69C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6F74C5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F88F4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95CBE2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3,653</w:t>
            </w:r>
          </w:p>
        </w:tc>
      </w:tr>
      <w:tr w:rsidR="001825DF" w:rsidRPr="00E90629" w14:paraId="67915F27" w14:textId="77777777" w:rsidTr="007C63A4">
        <w:tc>
          <w:tcPr>
            <w:tcW w:w="5850" w:type="dxa"/>
          </w:tcPr>
          <w:p w14:paraId="746C3811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FDE28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EA99A5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5252E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405889" w14:textId="77777777" w:rsidR="001825DF" w:rsidRPr="00E90629" w:rsidRDefault="001825DF" w:rsidP="007C63A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061"/>
              </w:tabs>
              <w:spacing w:line="240" w:lineRule="auto"/>
              <w:ind w:left="900" w:right="7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825DF" w:rsidRPr="00E90629" w14:paraId="53DF13E9" w14:textId="77777777" w:rsidTr="007C63A4">
        <w:tc>
          <w:tcPr>
            <w:tcW w:w="5850" w:type="dxa"/>
            <w:hideMark/>
          </w:tcPr>
          <w:p w14:paraId="4EFC3DC6" w14:textId="5858551D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เงินสดของบริษัทย่อย</w:t>
            </w:r>
            <w:r w:rsidR="00870C1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ทางอ้อม</w:t>
            </w: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ที่ได้มาจากการซื้อ</w:t>
            </w:r>
            <w:r w:rsidRPr="00E90629" w:rsidDel="00F631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DDAB045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90AA8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A7C5D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E51D180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1825DF" w:rsidRPr="00E90629" w14:paraId="3F9B2FAB" w14:textId="77777777" w:rsidTr="007C63A4">
        <w:tc>
          <w:tcPr>
            <w:tcW w:w="5850" w:type="dxa"/>
            <w:hideMark/>
          </w:tcPr>
          <w:p w14:paraId="300BA797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4A290C72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CF3AEC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42A7A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E73C0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</w:tr>
      <w:tr w:rsidR="001825DF" w:rsidRPr="00CC4947" w14:paraId="5184433B" w14:textId="77777777" w:rsidTr="007C63A4">
        <w:tc>
          <w:tcPr>
            <w:tcW w:w="5850" w:type="dxa"/>
            <w:hideMark/>
          </w:tcPr>
          <w:p w14:paraId="3F807F53" w14:textId="77777777" w:rsidR="001825DF" w:rsidRPr="00E90629" w:rsidRDefault="001825DF" w:rsidP="007C63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3FA16E0A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075C23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670C6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012F67" w14:textId="77777777" w:rsidR="001825DF" w:rsidRPr="00E90629" w:rsidRDefault="001825DF" w:rsidP="007C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1,825</w:t>
            </w:r>
          </w:p>
        </w:tc>
      </w:tr>
    </w:tbl>
    <w:p w14:paraId="073BE67C" w14:textId="77777777" w:rsidR="009A307A" w:rsidRPr="00C14508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D71DFB0" w14:textId="5A814116" w:rsidR="006B217C" w:rsidRPr="002D4228" w:rsidRDefault="00A4580B" w:rsidP="002073ED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2D4228">
        <w:rPr>
          <w:rFonts w:ascii="Angsana New" w:hAnsi="Angsana New"/>
          <w:sz w:val="30"/>
          <w:szCs w:val="30"/>
        </w:rPr>
        <w:t xml:space="preserve">  </w:t>
      </w:r>
    </w:p>
    <w:p w14:paraId="136C135E" w14:textId="77777777" w:rsidR="0094016F" w:rsidRPr="00C14508" w:rsidRDefault="0094016F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58E38" w14:textId="3C7DECE8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="001A4342">
        <w:rPr>
          <w:rFonts w:ascii="Angsana New" w:hAnsi="Angsana New"/>
          <w:spacing w:val="-2"/>
          <w:sz w:val="30"/>
          <w:szCs w:val="30"/>
        </w:rPr>
        <w:t xml:space="preserve"> </w:t>
      </w:r>
      <w:r w:rsidR="001A4342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และโอน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อสังหาริมทรัพย์เพื่อการลงทุนระหว่าง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>งวด</w:t>
      </w:r>
      <w:r w:rsidR="00B75E85">
        <w:rPr>
          <w:rFonts w:ascii="Angsana New" w:hAnsi="Angsana New" w:hint="cs"/>
          <w:sz w:val="30"/>
          <w:szCs w:val="30"/>
          <w:cs/>
        </w:rPr>
        <w:t>เก้า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75E85" w:rsidRPr="007037FE">
        <w:rPr>
          <w:rFonts w:ascii="Angsana New" w:hAnsi="Angsana New"/>
          <w:sz w:val="30"/>
          <w:szCs w:val="30"/>
        </w:rPr>
        <w:t>3</w:t>
      </w:r>
      <w:r w:rsidR="00B75E85">
        <w:rPr>
          <w:rFonts w:ascii="Angsana New" w:hAnsi="Angsana New"/>
          <w:sz w:val="30"/>
          <w:szCs w:val="30"/>
        </w:rPr>
        <w:t xml:space="preserve">0 </w:t>
      </w:r>
      <w:r w:rsidR="00B75E85">
        <w:rPr>
          <w:rFonts w:ascii="Angsana New" w:hAnsi="Angsana New" w:hint="cs"/>
          <w:sz w:val="30"/>
          <w:szCs w:val="30"/>
          <w:cs/>
        </w:rPr>
        <w:t>มิถุนายน</w:t>
      </w:r>
      <w:r w:rsidR="00B75E85" w:rsidRPr="009E2F97">
        <w:rPr>
          <w:rFonts w:ascii="Angsana New" w:hAnsi="Angsana New"/>
          <w:sz w:val="30"/>
          <w:szCs w:val="30"/>
          <w:cs/>
        </w:rPr>
        <w:t xml:space="preserve"> 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tbl>
      <w:tblPr>
        <w:tblW w:w="9242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951"/>
        <w:gridCol w:w="540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3E2186">
        <w:trPr>
          <w:trHeight w:val="337"/>
          <w:tblHeader/>
        </w:trPr>
        <w:tc>
          <w:tcPr>
            <w:tcW w:w="3951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540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799" w:rsidRPr="009E2F97" w14:paraId="13A85E4E" w14:textId="77777777" w:rsidTr="003E2186">
        <w:trPr>
          <w:trHeight w:val="337"/>
          <w:tblHeader/>
        </w:trPr>
        <w:tc>
          <w:tcPr>
            <w:tcW w:w="3951" w:type="dxa"/>
            <w:vAlign w:val="bottom"/>
          </w:tcPr>
          <w:p w14:paraId="42CA19D2" w14:textId="77777777" w:rsidR="00C90799" w:rsidRPr="009E2F97" w:rsidRDefault="00C90799" w:rsidP="00C907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</w:tcPr>
          <w:p w14:paraId="5E4D70B8" w14:textId="77777777" w:rsidR="00C90799" w:rsidRPr="009E2F97" w:rsidRDefault="00C90799" w:rsidP="00C9079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4CA19CFB" w:rsidR="00C90799" w:rsidRPr="009E2F97" w:rsidRDefault="00C90799" w:rsidP="00C9079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66" w:type="dxa"/>
            <w:vAlign w:val="bottom"/>
          </w:tcPr>
          <w:p w14:paraId="3F91D4CA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586756FF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3" w:type="dxa"/>
            <w:vAlign w:val="bottom"/>
          </w:tcPr>
          <w:p w14:paraId="1F0F76DF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2147F690" w:rsidR="00C90799" w:rsidRPr="009E2F97" w:rsidRDefault="00C90799" w:rsidP="00C90799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63" w:type="dxa"/>
            <w:vAlign w:val="bottom"/>
          </w:tcPr>
          <w:p w14:paraId="2FB1FE3D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590D8AA4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90799" w:rsidRPr="009E2F97" w14:paraId="16C6CEAD" w14:textId="77777777" w:rsidTr="003E2186">
        <w:trPr>
          <w:trHeight w:val="327"/>
          <w:tblHeader/>
        </w:trPr>
        <w:tc>
          <w:tcPr>
            <w:tcW w:w="3951" w:type="dxa"/>
            <w:vAlign w:val="bottom"/>
          </w:tcPr>
          <w:p w14:paraId="3D3684A4" w14:textId="77777777" w:rsidR="00C90799" w:rsidRPr="009E2F97" w:rsidRDefault="00C90799" w:rsidP="00C907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0" w:type="dxa"/>
          </w:tcPr>
          <w:p w14:paraId="6F8B6B28" w14:textId="1F7DC3EF" w:rsidR="00C90799" w:rsidRPr="009E2F97" w:rsidRDefault="00C90799" w:rsidP="007A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0799" w:rsidRPr="009E2F97" w14:paraId="30B70FC7" w14:textId="77777777" w:rsidTr="003E2186">
        <w:trPr>
          <w:trHeight w:val="327"/>
          <w:tblHeader/>
        </w:trPr>
        <w:tc>
          <w:tcPr>
            <w:tcW w:w="3951" w:type="dxa"/>
            <w:vAlign w:val="bottom"/>
          </w:tcPr>
          <w:p w14:paraId="63F3750C" w14:textId="77777777" w:rsidR="00C90799" w:rsidRPr="009E2F97" w:rsidRDefault="00C90799" w:rsidP="00C90799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0DDE4207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C90799" w:rsidRPr="009E2F97" w:rsidRDefault="00C90799" w:rsidP="00C9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90799" w:rsidRPr="009E2F97" w14:paraId="5F30CE9E" w14:textId="77777777" w:rsidTr="003E2186">
        <w:trPr>
          <w:trHeight w:val="71"/>
        </w:trPr>
        <w:tc>
          <w:tcPr>
            <w:tcW w:w="3951" w:type="dxa"/>
            <w:vAlign w:val="bottom"/>
          </w:tcPr>
          <w:p w14:paraId="79E5002F" w14:textId="01AAA4D7" w:rsidR="00C90799" w:rsidRPr="009E2F97" w:rsidRDefault="00C90799" w:rsidP="00C90799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B475D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540" w:type="dxa"/>
          </w:tcPr>
          <w:p w14:paraId="6145026F" w14:textId="77777777" w:rsidR="00C90799" w:rsidRPr="009E2F97" w:rsidRDefault="00C90799" w:rsidP="00C907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F7B43CD" w14:textId="2E8BEC12" w:rsidR="00C90799" w:rsidRPr="00313878" w:rsidRDefault="007848CF" w:rsidP="00C90799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37,505</w:t>
            </w:r>
          </w:p>
        </w:tc>
        <w:tc>
          <w:tcPr>
            <w:tcW w:w="266" w:type="dxa"/>
            <w:vAlign w:val="bottom"/>
          </w:tcPr>
          <w:p w14:paraId="26E4E365" w14:textId="77777777" w:rsidR="00C90799" w:rsidRPr="009E2F97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35F45DF4" w14:textId="3539E6BF" w:rsidR="00C90799" w:rsidRPr="00303FA6" w:rsidRDefault="00C90799" w:rsidP="00C9079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5C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</w:t>
            </w:r>
            <w:r w:rsidRPr="00BC2D74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63" w:type="dxa"/>
            <w:vAlign w:val="bottom"/>
          </w:tcPr>
          <w:p w14:paraId="7AC51F52" w14:textId="77777777" w:rsidR="00C90799" w:rsidRPr="00303FA6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74F8A24" w14:textId="247C2B96" w:rsidR="00C90799" w:rsidRPr="00DB4442" w:rsidRDefault="007848CF" w:rsidP="00C907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2,663</w:t>
            </w:r>
          </w:p>
        </w:tc>
        <w:tc>
          <w:tcPr>
            <w:tcW w:w="263" w:type="dxa"/>
            <w:vAlign w:val="bottom"/>
          </w:tcPr>
          <w:p w14:paraId="417382EF" w14:textId="77777777" w:rsidR="00C90799" w:rsidRPr="00303FA6" w:rsidRDefault="00C90799" w:rsidP="00C9079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0772EE68" w14:textId="2AB39C58" w:rsidR="00C90799" w:rsidRPr="00303FA6" w:rsidRDefault="00C90799" w:rsidP="002742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640E">
              <w:rPr>
                <w:rFonts w:ascii="Angsana New" w:hAnsi="Angsana New"/>
                <w:sz w:val="30"/>
                <w:szCs w:val="30"/>
                <w:lang w:val="en-US" w:bidi="th-TH"/>
              </w:rPr>
              <w:t>3,643</w:t>
            </w:r>
          </w:p>
        </w:tc>
      </w:tr>
      <w:tr w:rsidR="00B75E85" w:rsidRPr="009E2F97" w14:paraId="237D3F90" w14:textId="77777777" w:rsidTr="003E2186">
        <w:trPr>
          <w:trHeight w:val="55"/>
        </w:trPr>
        <w:tc>
          <w:tcPr>
            <w:tcW w:w="3951" w:type="dxa"/>
            <w:vAlign w:val="bottom"/>
          </w:tcPr>
          <w:p w14:paraId="7235AA6E" w14:textId="11EC41D2" w:rsidR="00B75E85" w:rsidRPr="009E2F97" w:rsidRDefault="00B75E85" w:rsidP="00B75E8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540" w:type="dxa"/>
          </w:tcPr>
          <w:p w14:paraId="0FD82D15" w14:textId="77777777" w:rsidR="00B75E85" w:rsidRPr="009E2F97" w:rsidRDefault="00B75E85" w:rsidP="00B75E8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346407D" w14:textId="368B2FFC" w:rsidR="00B75E85" w:rsidRPr="009E2F97" w:rsidRDefault="006865F2" w:rsidP="00B75E8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1,916</w:t>
            </w:r>
          </w:p>
        </w:tc>
        <w:tc>
          <w:tcPr>
            <w:tcW w:w="266" w:type="dxa"/>
            <w:vAlign w:val="bottom"/>
          </w:tcPr>
          <w:p w14:paraId="6924EEA6" w14:textId="77777777" w:rsidR="00B75E85" w:rsidRPr="009E2F97" w:rsidRDefault="00B75E85" w:rsidP="00B75E85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48E43E3B" w14:textId="0BE21CDF" w:rsidR="00B75E85" w:rsidRPr="00303FA6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</w:t>
            </w:r>
            <w:r w:rsidR="00C365CB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3" w:type="dxa"/>
            <w:vAlign w:val="bottom"/>
          </w:tcPr>
          <w:p w14:paraId="773434CC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8DA6E5F" w14:textId="0437D5A1" w:rsidR="00B75E85" w:rsidRPr="00303FA6" w:rsidRDefault="00200AF5" w:rsidP="00B75E85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  <w:vAlign w:val="bottom"/>
          </w:tcPr>
          <w:p w14:paraId="5EC8FA84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5F3F8925" w14:textId="61462BD0" w:rsidR="00B75E85" w:rsidRPr="00303FA6" w:rsidRDefault="00B75E85" w:rsidP="00B75E8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A48F7" w:rsidRPr="009E2F97" w14:paraId="20E428B7" w14:textId="77777777" w:rsidTr="003E2186">
        <w:trPr>
          <w:trHeight w:val="55"/>
        </w:trPr>
        <w:tc>
          <w:tcPr>
            <w:tcW w:w="3951" w:type="dxa"/>
            <w:vAlign w:val="bottom"/>
          </w:tcPr>
          <w:p w14:paraId="451DA2FF" w14:textId="026F9A57" w:rsidR="007A48F7" w:rsidRPr="009E2F97" w:rsidRDefault="007A48F7" w:rsidP="00B75E8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48F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540" w:type="dxa"/>
          </w:tcPr>
          <w:p w14:paraId="1D02DE0A" w14:textId="77777777" w:rsidR="007A48F7" w:rsidRPr="009E2F97" w:rsidRDefault="007A48F7" w:rsidP="00B75E8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120CF177" w14:textId="62A4C321" w:rsidR="007A48F7" w:rsidRPr="009E2F97" w:rsidRDefault="006865F2" w:rsidP="00B75E8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1,342</w:t>
            </w:r>
          </w:p>
        </w:tc>
        <w:tc>
          <w:tcPr>
            <w:tcW w:w="266" w:type="dxa"/>
            <w:vAlign w:val="bottom"/>
          </w:tcPr>
          <w:p w14:paraId="15980ED1" w14:textId="77777777" w:rsidR="007A48F7" w:rsidRPr="009E2F97" w:rsidRDefault="007A48F7" w:rsidP="00B75E85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057D1E54" w14:textId="05220927" w:rsidR="007A48F7" w:rsidRDefault="00C365CB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3" w:type="dxa"/>
            <w:vAlign w:val="bottom"/>
          </w:tcPr>
          <w:p w14:paraId="2C012B0C" w14:textId="77777777" w:rsidR="007A48F7" w:rsidRPr="00303FA6" w:rsidRDefault="007A48F7" w:rsidP="00B75E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43DD3D7B" w14:textId="5BE62E80" w:rsidR="007A48F7" w:rsidRPr="00303FA6" w:rsidRDefault="00200AF5" w:rsidP="00995E4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63" w:type="dxa"/>
            <w:vAlign w:val="bottom"/>
          </w:tcPr>
          <w:p w14:paraId="198C7486" w14:textId="77777777" w:rsidR="007A48F7" w:rsidRPr="00303FA6" w:rsidRDefault="007A48F7" w:rsidP="00B75E8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C5EEE2E" w14:textId="32F3C254" w:rsidR="007A48F7" w:rsidRDefault="00F94EC2" w:rsidP="00F94EC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E85" w:rsidRPr="009E2F97" w14:paraId="4F27F736" w14:textId="77777777" w:rsidTr="003E2186">
        <w:trPr>
          <w:trHeight w:val="327"/>
        </w:trPr>
        <w:tc>
          <w:tcPr>
            <w:tcW w:w="3951" w:type="dxa"/>
            <w:vAlign w:val="bottom"/>
          </w:tcPr>
          <w:p w14:paraId="27A7BA7F" w14:textId="4471553E" w:rsidR="00B75E85" w:rsidRPr="009E2F97" w:rsidRDefault="00B75E85" w:rsidP="00B75E85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68AA71A7" w14:textId="77777777" w:rsidR="00B75E85" w:rsidRPr="009E2F97" w:rsidRDefault="00B75E85" w:rsidP="00B7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6DD6F380" w14:textId="4E7662AA" w:rsidR="00B75E85" w:rsidRPr="009E2F97" w:rsidRDefault="00745D6D" w:rsidP="00B75E8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(280)</w:t>
            </w:r>
          </w:p>
        </w:tc>
        <w:tc>
          <w:tcPr>
            <w:tcW w:w="266" w:type="dxa"/>
            <w:vAlign w:val="bottom"/>
          </w:tcPr>
          <w:p w14:paraId="6A485B8D" w14:textId="77777777" w:rsidR="00B75E85" w:rsidRPr="009E2F97" w:rsidRDefault="00B75E85" w:rsidP="00B75E85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74ED1958" w14:textId="785025BA" w:rsidR="00B75E85" w:rsidRPr="00303FA6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(3,320)</w:t>
            </w:r>
          </w:p>
        </w:tc>
        <w:tc>
          <w:tcPr>
            <w:tcW w:w="263" w:type="dxa"/>
            <w:vAlign w:val="bottom"/>
          </w:tcPr>
          <w:p w14:paraId="46F23F1A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66BA548" w14:textId="1BCC5DD8" w:rsidR="00B75E85" w:rsidRPr="00303FA6" w:rsidRDefault="00200AF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63" w:type="dxa"/>
            <w:vAlign w:val="bottom"/>
          </w:tcPr>
          <w:p w14:paraId="7AB09704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39E68D1" w14:textId="45C79247" w:rsidR="00B75E85" w:rsidRPr="00303FA6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(652)</w:t>
            </w:r>
          </w:p>
        </w:tc>
      </w:tr>
      <w:tr w:rsidR="00745D6D" w:rsidRPr="009E2F97" w14:paraId="3FCC2D44" w14:textId="77777777" w:rsidTr="003E2186">
        <w:trPr>
          <w:trHeight w:val="327"/>
        </w:trPr>
        <w:tc>
          <w:tcPr>
            <w:tcW w:w="3951" w:type="dxa"/>
            <w:vAlign w:val="bottom"/>
          </w:tcPr>
          <w:p w14:paraId="09DE5936" w14:textId="29EEE606" w:rsidR="00745D6D" w:rsidRPr="009E2F97" w:rsidRDefault="00C16441" w:rsidP="00B75E85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16441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โอนไป</w:t>
            </w:r>
            <w:r w:rsidR="00D54CFE" w:rsidRPr="00D54CFE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สินทรัพย์ไม่หมุนเวียนที่จัดประเภท</w:t>
            </w:r>
            <w:r w:rsidR="003E2186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    </w:t>
            </w:r>
            <w:r w:rsidR="00D54CFE" w:rsidRPr="00D54CFE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เป็นสินทรัพย์ที่ถือไว้เพื่อขาย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    </w:t>
            </w:r>
            <w:r w:rsidRPr="00C16441">
              <w:rPr>
                <w:rFonts w:ascii="Angsana New" w:hAnsi="Angsana New"/>
                <w:spacing w:val="-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540" w:type="dxa"/>
          </w:tcPr>
          <w:p w14:paraId="32111681" w14:textId="77777777" w:rsidR="00745D6D" w:rsidRPr="009E2F97" w:rsidRDefault="00745D6D" w:rsidP="00B7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4991AF2" w14:textId="28DB9229" w:rsidR="00745D6D" w:rsidRDefault="00C16441" w:rsidP="00B75E8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(201)</w:t>
            </w:r>
          </w:p>
        </w:tc>
        <w:tc>
          <w:tcPr>
            <w:tcW w:w="266" w:type="dxa"/>
            <w:vAlign w:val="bottom"/>
          </w:tcPr>
          <w:p w14:paraId="10AB85B7" w14:textId="77777777" w:rsidR="00745D6D" w:rsidRPr="009E2F97" w:rsidRDefault="00745D6D" w:rsidP="00B75E85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1F35821E" w14:textId="16F16D6F" w:rsidR="00745D6D" w:rsidRDefault="00745D6D" w:rsidP="00745D6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62CD7B0F" w14:textId="77777777" w:rsidR="00745D6D" w:rsidRPr="00303FA6" w:rsidRDefault="00745D6D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FF6D732" w14:textId="19E97980" w:rsidR="00745D6D" w:rsidRPr="00303FA6" w:rsidRDefault="00995E41" w:rsidP="00995E4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(131)</w:t>
            </w:r>
          </w:p>
        </w:tc>
        <w:tc>
          <w:tcPr>
            <w:tcW w:w="263" w:type="dxa"/>
            <w:vAlign w:val="bottom"/>
          </w:tcPr>
          <w:p w14:paraId="3BAA96D2" w14:textId="77777777" w:rsidR="00745D6D" w:rsidRPr="00303FA6" w:rsidRDefault="00745D6D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1A68C14B" w14:textId="47000C19" w:rsidR="00745D6D" w:rsidRDefault="00745D6D" w:rsidP="00745D6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E85" w:rsidRPr="009E2F97" w14:paraId="35530B3D" w14:textId="77777777" w:rsidTr="003E2186">
        <w:trPr>
          <w:trHeight w:val="327"/>
        </w:trPr>
        <w:tc>
          <w:tcPr>
            <w:tcW w:w="3951" w:type="dxa"/>
            <w:vAlign w:val="bottom"/>
          </w:tcPr>
          <w:p w14:paraId="5750F5E0" w14:textId="20B1E2A7" w:rsidR="00B75E85" w:rsidRPr="009E2F97" w:rsidRDefault="00B75E85" w:rsidP="00B75E85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0" w:type="dxa"/>
          </w:tcPr>
          <w:p w14:paraId="57F57BCC" w14:textId="77777777" w:rsidR="00B75E85" w:rsidRPr="009E2F97" w:rsidRDefault="00B75E85" w:rsidP="00B7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F9B30C0" w14:textId="3C2A5239" w:rsidR="00B75E85" w:rsidRPr="009E2F97" w:rsidRDefault="001D5ED8" w:rsidP="00B75E85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7FAA2850" w14:textId="77777777" w:rsidR="00B75E85" w:rsidRPr="009E2F97" w:rsidRDefault="00B75E85" w:rsidP="00B75E85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3DD97AED" w14:textId="2C996B69" w:rsidR="00B75E85" w:rsidRPr="00BA6EFC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63" w:type="dxa"/>
            <w:vAlign w:val="bottom"/>
          </w:tcPr>
          <w:p w14:paraId="5B4DA54C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4CCB2E39" w14:textId="2892D7AB" w:rsidR="00B75E85" w:rsidRPr="00303FA6" w:rsidRDefault="00200AF5" w:rsidP="00B75E85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29B923D7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EA0AE7F" w14:textId="10B25F0D" w:rsidR="00B75E85" w:rsidRDefault="00B75E85" w:rsidP="00B75E85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E85" w:rsidRPr="009E2F97" w14:paraId="4FA2E176" w14:textId="77777777" w:rsidTr="003E2186">
        <w:trPr>
          <w:trHeight w:val="327"/>
        </w:trPr>
        <w:tc>
          <w:tcPr>
            <w:tcW w:w="3951" w:type="dxa"/>
            <w:vAlign w:val="bottom"/>
          </w:tcPr>
          <w:p w14:paraId="0C315C49" w14:textId="124D3E73" w:rsidR="00B75E85" w:rsidRPr="009E2F97" w:rsidRDefault="00B75E85" w:rsidP="00B75E85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540" w:type="dxa"/>
          </w:tcPr>
          <w:p w14:paraId="5CAE0F78" w14:textId="77777777" w:rsidR="00B75E85" w:rsidRPr="009E2F97" w:rsidRDefault="00B75E85" w:rsidP="00B7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C945C37" w14:textId="4F76666B" w:rsidR="00B75E85" w:rsidRPr="009E2F97" w:rsidRDefault="001D5ED8" w:rsidP="00B75E8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(804)</w:t>
            </w:r>
          </w:p>
        </w:tc>
        <w:tc>
          <w:tcPr>
            <w:tcW w:w="266" w:type="dxa"/>
            <w:vAlign w:val="bottom"/>
          </w:tcPr>
          <w:p w14:paraId="02A279DC" w14:textId="77777777" w:rsidR="00B75E85" w:rsidRPr="009E2F97" w:rsidRDefault="00B75E85" w:rsidP="00B75E85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2E29922A" w14:textId="1E3E88C5" w:rsidR="00B75E85" w:rsidRPr="00303FA6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(848)</w:t>
            </w:r>
          </w:p>
        </w:tc>
        <w:tc>
          <w:tcPr>
            <w:tcW w:w="263" w:type="dxa"/>
            <w:vAlign w:val="bottom"/>
          </w:tcPr>
          <w:p w14:paraId="0BD9134E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1C64ABD" w14:textId="29730F73" w:rsidR="00B75E85" w:rsidRPr="00303FA6" w:rsidRDefault="00200AF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(56)</w:t>
            </w:r>
          </w:p>
        </w:tc>
        <w:tc>
          <w:tcPr>
            <w:tcW w:w="263" w:type="dxa"/>
            <w:vAlign w:val="bottom"/>
          </w:tcPr>
          <w:p w14:paraId="4F2DFF5D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2AA704C" w14:textId="751D9575" w:rsidR="00B75E85" w:rsidRPr="00303FA6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(61)</w:t>
            </w:r>
          </w:p>
        </w:tc>
      </w:tr>
      <w:tr w:rsidR="00B75E85" w:rsidRPr="009E2F97" w14:paraId="416A156F" w14:textId="77777777" w:rsidTr="003E2186">
        <w:trPr>
          <w:trHeight w:val="327"/>
        </w:trPr>
        <w:tc>
          <w:tcPr>
            <w:tcW w:w="3951" w:type="dxa"/>
            <w:vAlign w:val="bottom"/>
          </w:tcPr>
          <w:p w14:paraId="268E17C0" w14:textId="77777777" w:rsidR="001A30A4" w:rsidRDefault="001A30A4" w:rsidP="001A30A4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แปลงอัตรา</w:t>
            </w:r>
          </w:p>
          <w:p w14:paraId="6DEC9815" w14:textId="3431DB0C" w:rsidR="00B75E85" w:rsidRPr="009E2F97" w:rsidRDefault="001A30A4" w:rsidP="001A30A4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540" w:type="dxa"/>
          </w:tcPr>
          <w:p w14:paraId="28934734" w14:textId="77777777" w:rsidR="00B75E85" w:rsidRPr="009E2F97" w:rsidRDefault="00B75E85" w:rsidP="00B7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351F6D2F" w14:textId="25E662BF" w:rsidR="00B75E85" w:rsidRPr="009E2F97" w:rsidRDefault="001D5ED8" w:rsidP="00B75E8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6" w:type="dxa"/>
            <w:vAlign w:val="bottom"/>
          </w:tcPr>
          <w:p w14:paraId="11AC6F01" w14:textId="77777777" w:rsidR="00B75E85" w:rsidRPr="009E2F97" w:rsidRDefault="00B75E85" w:rsidP="00B75E85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1F2B456B" w14:textId="4385B979" w:rsidR="00B75E85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(392)</w:t>
            </w:r>
          </w:p>
        </w:tc>
        <w:tc>
          <w:tcPr>
            <w:tcW w:w="263" w:type="dxa"/>
            <w:vAlign w:val="bottom"/>
          </w:tcPr>
          <w:p w14:paraId="5A12DB5B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07628D2" w14:textId="3E2465ED" w:rsidR="00B75E85" w:rsidRPr="00303FA6" w:rsidRDefault="00200AF5" w:rsidP="00200AF5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7008D64E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1E125C42" w14:textId="7C293D28" w:rsidR="00B75E85" w:rsidRDefault="00B75E85" w:rsidP="00B75E8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E85" w:rsidRPr="009E2F97" w14:paraId="7E4756CD" w14:textId="77777777" w:rsidTr="003E2186">
        <w:trPr>
          <w:trHeight w:val="337"/>
        </w:trPr>
        <w:tc>
          <w:tcPr>
            <w:tcW w:w="3951" w:type="dxa"/>
            <w:vAlign w:val="bottom"/>
          </w:tcPr>
          <w:p w14:paraId="4AF4A8A3" w14:textId="6D541A3E" w:rsidR="00B75E85" w:rsidRPr="007F1F2D" w:rsidRDefault="00B75E85" w:rsidP="00B75E85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40" w:type="dxa"/>
          </w:tcPr>
          <w:p w14:paraId="26F65DAB" w14:textId="77777777" w:rsidR="00B75E85" w:rsidRPr="009E2F97" w:rsidRDefault="00B75E85" w:rsidP="00B75E85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4248A" w14:textId="43314E48" w:rsidR="00B75E85" w:rsidRPr="00AF674C" w:rsidRDefault="001D5ED8" w:rsidP="00B75E8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39,507</w:t>
            </w:r>
          </w:p>
        </w:tc>
        <w:tc>
          <w:tcPr>
            <w:tcW w:w="266" w:type="dxa"/>
            <w:vAlign w:val="bottom"/>
          </w:tcPr>
          <w:p w14:paraId="06AA9D8D" w14:textId="77777777" w:rsidR="00B75E85" w:rsidRPr="009E2F97" w:rsidRDefault="00B75E85" w:rsidP="00B75E85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ACE69" w14:textId="20C064A2" w:rsidR="00B75E85" w:rsidRPr="00303FA6" w:rsidRDefault="00B75E85" w:rsidP="00B75E85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38,236</w:t>
            </w:r>
          </w:p>
        </w:tc>
        <w:tc>
          <w:tcPr>
            <w:tcW w:w="263" w:type="dxa"/>
            <w:vAlign w:val="bottom"/>
          </w:tcPr>
          <w:p w14:paraId="4E7D8815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A63B9" w14:textId="41F37599" w:rsidR="00B75E85" w:rsidRPr="00286B1A" w:rsidRDefault="00200AF5" w:rsidP="00B75E85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2,793</w:t>
            </w:r>
          </w:p>
        </w:tc>
        <w:tc>
          <w:tcPr>
            <w:tcW w:w="263" w:type="dxa"/>
            <w:vAlign w:val="bottom"/>
          </w:tcPr>
          <w:p w14:paraId="15307EBC" w14:textId="77777777" w:rsidR="00B75E85" w:rsidRPr="00303FA6" w:rsidRDefault="00B75E85" w:rsidP="00B75E85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AB390" w14:textId="73C43542" w:rsidR="00B75E85" w:rsidRPr="00303FA6" w:rsidRDefault="00B75E85" w:rsidP="00B75E8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18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2,933</w:t>
            </w:r>
          </w:p>
        </w:tc>
      </w:tr>
    </w:tbl>
    <w:p w14:paraId="5D3746BB" w14:textId="2F7AE48B" w:rsidR="00F97F07" w:rsidRDefault="00F97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189E6318" w14:textId="77777777" w:rsidR="00F97F07" w:rsidRDefault="00F97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C53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3E3CB678" w:rsidR="00300C53" w:rsidRPr="009E2F97" w:rsidRDefault="00300C53" w:rsidP="00300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 w:rsidR="00EB0F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เก้า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="00EB0F4B"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3</w:t>
            </w:r>
            <w:r w:rsidR="00EB0F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0</w:t>
            </w:r>
            <w:r w:rsidR="00EB0F4B"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EB0F4B"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ม</w:t>
            </w:r>
            <w:r w:rsidR="00EB0F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11B58003" w14:textId="3B89DA35" w:rsidR="00300C53" w:rsidRPr="009E2F97" w:rsidRDefault="00300C53" w:rsidP="00300C5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7AFCBF10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32BA95B8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44CA40B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65D1C74E" w:rsidR="00300C53" w:rsidRPr="009E2F97" w:rsidRDefault="00300C53" w:rsidP="00300C53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47F625A1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6236AFB9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00C53" w:rsidRPr="009E2F97" w14:paraId="3BCF753B" w14:textId="77777777" w:rsidTr="00BF0767">
        <w:trPr>
          <w:trHeight w:val="352"/>
          <w:tblHeader/>
        </w:trPr>
        <w:tc>
          <w:tcPr>
            <w:tcW w:w="4410" w:type="dxa"/>
            <w:vAlign w:val="bottom"/>
          </w:tcPr>
          <w:p w14:paraId="014324F5" w14:textId="77777777" w:rsidR="00300C53" w:rsidRPr="009E2F97" w:rsidRDefault="00300C53" w:rsidP="00300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7ED75DE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0C53" w:rsidRPr="009E2F97" w14:paraId="702ED1CB" w14:textId="77777777" w:rsidTr="00A5614A">
        <w:trPr>
          <w:trHeight w:val="352"/>
        </w:trPr>
        <w:tc>
          <w:tcPr>
            <w:tcW w:w="4410" w:type="dxa"/>
            <w:vAlign w:val="bottom"/>
          </w:tcPr>
          <w:p w14:paraId="69019688" w14:textId="5430A67B" w:rsidR="00300C53" w:rsidRPr="009618A7" w:rsidRDefault="00300C53" w:rsidP="00300C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จำนวนที่รับรู้ในกำไรหรือขาดทุน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 xml:space="preserve"> </w:t>
            </w:r>
          </w:p>
        </w:tc>
        <w:tc>
          <w:tcPr>
            <w:tcW w:w="4770" w:type="dxa"/>
            <w:gridSpan w:val="7"/>
            <w:vAlign w:val="bottom"/>
          </w:tcPr>
          <w:p w14:paraId="7CF8CF1F" w14:textId="77777777" w:rsidR="00300C53" w:rsidRPr="009E2F97" w:rsidRDefault="00300C53" w:rsidP="0030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B0F4B" w:rsidRPr="009E2F97" w14:paraId="034284C4" w14:textId="77777777" w:rsidTr="00A5614A">
        <w:trPr>
          <w:trHeight w:val="352"/>
        </w:trPr>
        <w:tc>
          <w:tcPr>
            <w:tcW w:w="4410" w:type="dxa"/>
            <w:vAlign w:val="bottom"/>
          </w:tcPr>
          <w:p w14:paraId="5D63ECB8" w14:textId="22662AE4" w:rsidR="00EB0F4B" w:rsidRPr="009E2F97" w:rsidRDefault="00EB0F4B" w:rsidP="00EB0F4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D7D28AE" w14:textId="6255B163" w:rsidR="00EB0F4B" w:rsidRPr="00477790" w:rsidRDefault="001B11AA" w:rsidP="00EB0F4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2,387</w:t>
            </w:r>
          </w:p>
        </w:tc>
        <w:tc>
          <w:tcPr>
            <w:tcW w:w="270" w:type="dxa"/>
            <w:vAlign w:val="bottom"/>
          </w:tcPr>
          <w:p w14:paraId="258E933F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B3B146" w14:textId="02F55325" w:rsidR="00EB0F4B" w:rsidRPr="00477790" w:rsidRDefault="00EB0F4B" w:rsidP="00EB0F4B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2,466</w:t>
            </w:r>
          </w:p>
        </w:tc>
        <w:tc>
          <w:tcPr>
            <w:tcW w:w="270" w:type="dxa"/>
            <w:vAlign w:val="bottom"/>
          </w:tcPr>
          <w:p w14:paraId="2DA4BF05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40EE92" w14:textId="0A9FA10F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vAlign w:val="bottom"/>
          </w:tcPr>
          <w:p w14:paraId="6A0D2304" w14:textId="77777777" w:rsidR="00EB0F4B" w:rsidRPr="00303FA6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053157" w14:textId="002BDB74" w:rsidR="00EB0F4B" w:rsidRPr="00303FA6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</w:tr>
      <w:tr w:rsidR="00EB0F4B" w:rsidRPr="009E2F97" w14:paraId="3A6300E0" w14:textId="77777777" w:rsidTr="00A5614A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EB0F4B" w:rsidRPr="009E2F97" w:rsidRDefault="00EB0F4B" w:rsidP="00EB0F4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vAlign w:val="bottom"/>
          </w:tcPr>
          <w:p w14:paraId="5E281A20" w14:textId="33CC8A74" w:rsidR="00EB0F4B" w:rsidRPr="00477790" w:rsidRDefault="001B11AA" w:rsidP="00EB0F4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  <w:vAlign w:val="bottom"/>
          </w:tcPr>
          <w:p w14:paraId="437F2E9E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2C39F2" w14:textId="18835BF4" w:rsidR="00EB0F4B" w:rsidRPr="00477790" w:rsidRDefault="00EB0F4B" w:rsidP="00EB0F4B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  <w:vAlign w:val="bottom"/>
          </w:tcPr>
          <w:p w14:paraId="18B7A486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F7794" w14:textId="28F27240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00B585F" w14:textId="77777777" w:rsidR="00EB0F4B" w:rsidRPr="00303FA6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E4A1060" w14:textId="2D8E994E" w:rsidR="00EB0F4B" w:rsidRPr="00303FA6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B0F4B" w:rsidRPr="009E2F97" w14:paraId="051F3B33" w14:textId="77777777" w:rsidTr="00A5614A">
        <w:trPr>
          <w:trHeight w:val="352"/>
        </w:trPr>
        <w:tc>
          <w:tcPr>
            <w:tcW w:w="4410" w:type="dxa"/>
            <w:vAlign w:val="bottom"/>
          </w:tcPr>
          <w:p w14:paraId="03256E97" w14:textId="3C3334E3" w:rsidR="00EB0F4B" w:rsidRPr="009E2F97" w:rsidRDefault="00EB0F4B" w:rsidP="00EB0F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0" w:type="dxa"/>
            <w:vAlign w:val="bottom"/>
          </w:tcPr>
          <w:p w14:paraId="4E1048D5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C6F323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6A7BCE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C4B81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895A26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5425D2" w14:textId="77777777" w:rsidR="00EB0F4B" w:rsidRPr="00303FA6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73B9DBD" w14:textId="77777777" w:rsidR="00EB0F4B" w:rsidRPr="00303FA6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B0F4B" w:rsidRPr="009E2F97" w14:paraId="0D8C817E" w14:textId="77777777" w:rsidTr="00A5614A">
        <w:trPr>
          <w:trHeight w:val="57"/>
        </w:trPr>
        <w:tc>
          <w:tcPr>
            <w:tcW w:w="4410" w:type="dxa"/>
            <w:vAlign w:val="bottom"/>
          </w:tcPr>
          <w:p w14:paraId="1A2EC5BB" w14:textId="5C37769C" w:rsidR="00EB0F4B" w:rsidRPr="009E2F97" w:rsidRDefault="00EB0F4B" w:rsidP="00EB0F4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ต้นทุนการให้เช่าและบริการ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0F64653D" w14:textId="46930A0A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70" w:type="dxa"/>
            <w:vAlign w:val="bottom"/>
          </w:tcPr>
          <w:p w14:paraId="198C8185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51932C" w14:textId="026B6B40" w:rsidR="00EB0F4B" w:rsidRPr="00477790" w:rsidRDefault="00EB0F4B" w:rsidP="00EB0F4B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vAlign w:val="bottom"/>
          </w:tcPr>
          <w:p w14:paraId="5A87E03D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B27B86" w14:textId="762A3990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3F3984B8" w14:textId="77777777" w:rsidR="00EB0F4B" w:rsidRPr="00303FA6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CA553CC" w14:textId="529C0699" w:rsidR="00EB0F4B" w:rsidRPr="00303FA6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</w:tr>
      <w:tr w:rsidR="00EB0F4B" w:rsidRPr="009E2F97" w14:paraId="4EE7F14C" w14:textId="77777777" w:rsidTr="00A5614A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EB0F4B" w:rsidRPr="009E2F97" w:rsidRDefault="00EB0F4B" w:rsidP="00EB0F4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- 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7F424" w14:textId="7E3AC44E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6E8DF319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B4071C" w14:textId="6DFE24EE" w:rsidR="00EB0F4B" w:rsidRPr="00477790" w:rsidRDefault="00EB0F4B" w:rsidP="00EB0F4B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vAlign w:val="bottom"/>
          </w:tcPr>
          <w:p w14:paraId="53818EEB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54ADBB" w14:textId="4CEF4984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799A90A" w14:textId="77777777" w:rsidR="00EB0F4B" w:rsidRPr="00303FA6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F6B0C2" w14:textId="46B60BD3" w:rsidR="00EB0F4B" w:rsidRPr="00303FA6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EB0F4B" w:rsidRPr="009E2F97" w14:paraId="6E248B23" w14:textId="77777777" w:rsidTr="00A5614A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EB0F4B" w:rsidRPr="009E2F97" w:rsidRDefault="00EB0F4B" w:rsidP="00EB0F4B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E06BB" w14:textId="07F85BB1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  <w:vAlign w:val="bottom"/>
          </w:tcPr>
          <w:p w14:paraId="7154F3D8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BA359" w14:textId="49DB9E85" w:rsidR="00EB0F4B" w:rsidRPr="00477790" w:rsidRDefault="00EB0F4B" w:rsidP="00EB0F4B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  <w:vAlign w:val="bottom"/>
          </w:tcPr>
          <w:p w14:paraId="36566D2B" w14:textId="77777777" w:rsidR="00EB0F4B" w:rsidRPr="00477790" w:rsidRDefault="00EB0F4B" w:rsidP="00EB0F4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6CA50" w14:textId="547A9962" w:rsidR="00EB0F4B" w:rsidRPr="00477790" w:rsidRDefault="001B11AA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vAlign w:val="bottom"/>
          </w:tcPr>
          <w:p w14:paraId="15AC21AD" w14:textId="77777777" w:rsidR="00EB0F4B" w:rsidRPr="00303FA6" w:rsidRDefault="00EB0F4B" w:rsidP="00EB0F4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AFAF" w14:textId="50F07B3D" w:rsidR="00EB0F4B" w:rsidRPr="00303FA6" w:rsidRDefault="00EB0F4B" w:rsidP="00EB0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</w:tr>
    </w:tbl>
    <w:p w14:paraId="718E9733" w14:textId="77777777" w:rsidR="00BE215E" w:rsidRDefault="00BE215E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B3A57A4" w14:textId="5D6472A2" w:rsidR="0094016F" w:rsidRDefault="0094016F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91ED5D5" w14:textId="42E7B420" w:rsidR="00F87166" w:rsidRDefault="0094016F" w:rsidP="0009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693ACB">
        <w:rPr>
          <w:rFonts w:ascii="Angsana New" w:hAnsi="Angsana New"/>
          <w:sz w:val="30"/>
          <w:szCs w:val="30"/>
        </w:rPr>
        <w:t>7,533.38</w:t>
      </w:r>
      <w:r w:rsidR="00680DC5" w:rsidRPr="00704A23">
        <w:rPr>
          <w:rFonts w:ascii="Angsana New" w:hAnsi="Angsana New"/>
          <w:sz w:val="30"/>
          <w:szCs w:val="30"/>
        </w:rPr>
        <w:t xml:space="preserve"> </w:t>
      </w:r>
      <w:r w:rsidR="00680DC5" w:rsidRPr="00704A23">
        <w:rPr>
          <w:rFonts w:ascii="Angsana New" w:hAnsi="Angsana New" w:hint="cs"/>
          <w:sz w:val="30"/>
          <w:szCs w:val="30"/>
          <w:cs/>
        </w:rPr>
        <w:t>ล้านบาท</w:t>
      </w:r>
      <w:r w:rsidR="00680DC5" w:rsidRPr="00FC412C">
        <w:rPr>
          <w:rFonts w:ascii="Angsana New" w:hAnsi="Angsana New" w:hint="cs"/>
          <w:sz w:val="30"/>
          <w:szCs w:val="30"/>
          <w:cs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94F0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552B">
        <w:rPr>
          <w:rFonts w:asciiTheme="majorBidi" w:hAnsiTheme="majorBidi" w:cstheme="majorBidi"/>
          <w:i/>
          <w:iCs/>
          <w:sz w:val="30"/>
          <w:szCs w:val="30"/>
        </w:rPr>
        <w:t>7,</w:t>
      </w:r>
      <w:r w:rsidR="001C6134">
        <w:rPr>
          <w:rFonts w:asciiTheme="majorBidi" w:hAnsiTheme="majorBidi" w:cstheme="majorBidi"/>
          <w:i/>
          <w:iCs/>
          <w:sz w:val="30"/>
          <w:szCs w:val="30"/>
        </w:rPr>
        <w:t>609.83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A821C13" w14:textId="064B8461" w:rsidR="00BE215E" w:rsidRDefault="00BE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5BCC817" w14:textId="2FA5DD12" w:rsidR="008D002E" w:rsidRDefault="008D002E" w:rsidP="004C2839">
      <w:pPr>
        <w:pStyle w:val="Heading6"/>
        <w:numPr>
          <w:ilvl w:val="0"/>
          <w:numId w:val="20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982978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</w:p>
    <w:p w14:paraId="796AFE0A" w14:textId="780DEB82" w:rsidR="001E4F69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="00E4770F">
        <w:rPr>
          <w:rFonts w:ascii="Angsana New" w:hAnsi="Angsana New" w:hint="cs"/>
          <w:sz w:val="30"/>
          <w:szCs w:val="30"/>
          <w:cs/>
        </w:rPr>
        <w:t xml:space="preserve">และจำหน่าย </w:t>
      </w:r>
      <w:r w:rsidRPr="009E2F97">
        <w:rPr>
          <w:rFonts w:ascii="Angsana New" w:hAnsi="Angsana New" w:hint="cs"/>
          <w:sz w:val="30"/>
          <w:szCs w:val="30"/>
          <w:cs/>
        </w:rPr>
        <w:t>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>งวด</w:t>
      </w:r>
      <w:r w:rsidR="00EB0F4B">
        <w:rPr>
          <w:rFonts w:ascii="Angsana New" w:hAnsi="Angsana New" w:hint="cs"/>
          <w:sz w:val="30"/>
          <w:szCs w:val="30"/>
          <w:cs/>
        </w:rPr>
        <w:t>เก้า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B0F4B" w:rsidRPr="007037FE">
        <w:rPr>
          <w:rFonts w:ascii="Angsana New" w:hAnsi="Angsana New"/>
          <w:sz w:val="30"/>
          <w:szCs w:val="30"/>
        </w:rPr>
        <w:t>3</w:t>
      </w:r>
      <w:r w:rsidR="00EB0F4B">
        <w:rPr>
          <w:rFonts w:ascii="Angsana New" w:hAnsi="Angsana New"/>
          <w:sz w:val="30"/>
          <w:szCs w:val="30"/>
        </w:rPr>
        <w:t xml:space="preserve">0 </w:t>
      </w:r>
      <w:r w:rsidR="00EB0F4B">
        <w:rPr>
          <w:rFonts w:ascii="Angsana New" w:hAnsi="Angsana New" w:hint="cs"/>
          <w:sz w:val="30"/>
          <w:szCs w:val="30"/>
          <w:cs/>
        </w:rPr>
        <w:t>มิถุนายน</w:t>
      </w:r>
      <w:r w:rsidR="00EB0F4B"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30F9C843" w14:textId="77777777" w:rsidR="009D2652" w:rsidRPr="00982978" w:rsidRDefault="009D2652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56E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231BD27A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53CD106C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01DE168F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672D83C4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5CC4A444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075E4DE9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3E7D8045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67C69128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B656E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656E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BB656E" w:rsidRPr="009E2F97" w:rsidRDefault="00BB656E" w:rsidP="00BB6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80424" w:rsidRPr="009E2F97" w14:paraId="574F73E9" w14:textId="77777777" w:rsidTr="00EB0F4B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52AB9C9F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6DF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419" w:type="pct"/>
          </w:tcPr>
          <w:p w14:paraId="394C7F9A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46C7FF40" w14:textId="1BA3130B" w:rsidR="00780424" w:rsidRPr="009E2F97" w:rsidRDefault="00763831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131" w:type="pct"/>
            <w:vAlign w:val="bottom"/>
          </w:tcPr>
          <w:p w14:paraId="01981EF5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43E85546" w14:textId="3B4B5FD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2,499</w:t>
            </w:r>
          </w:p>
        </w:tc>
        <w:tc>
          <w:tcPr>
            <w:tcW w:w="131" w:type="pct"/>
            <w:vAlign w:val="bottom"/>
          </w:tcPr>
          <w:p w14:paraId="431C4814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2F0610EA" w14:textId="5723220A" w:rsidR="00780424" w:rsidRPr="007B3F5E" w:rsidRDefault="00763831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1" w:type="pct"/>
            <w:vAlign w:val="bottom"/>
          </w:tcPr>
          <w:p w14:paraId="16C3BF32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6E8AA100" w14:textId="3DF6DB42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A6D8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80424" w:rsidRPr="009E2F97" w14:paraId="38391AC5" w14:textId="77777777" w:rsidTr="00EB0F4B">
        <w:trPr>
          <w:trHeight w:val="292"/>
          <w:tblHeader/>
        </w:trPr>
        <w:tc>
          <w:tcPr>
            <w:tcW w:w="2129" w:type="pct"/>
          </w:tcPr>
          <w:p w14:paraId="1E1E95AD" w14:textId="418587BD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19" w:type="pct"/>
          </w:tcPr>
          <w:p w14:paraId="1660D422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1BB6DE5E" w14:textId="2E71E1A1" w:rsidR="00780424" w:rsidRPr="009E2F97" w:rsidRDefault="00C97B6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D27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" w:type="pct"/>
            <w:vAlign w:val="bottom"/>
          </w:tcPr>
          <w:p w14:paraId="517D7099" w14:textId="77777777" w:rsidR="00780424" w:rsidRPr="009E2F97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54557D1D" w14:textId="17BCA412" w:rsidR="00780424" w:rsidRPr="007B3F5E" w:rsidRDefault="007D277C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1" w:type="pct"/>
            <w:vAlign w:val="bottom"/>
          </w:tcPr>
          <w:p w14:paraId="6EADB213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18957C5D" w14:textId="25A2DC13" w:rsidR="00780424" w:rsidRPr="007B3F5E" w:rsidRDefault="00F52FA1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1" w:type="pct"/>
            <w:vAlign w:val="bottom"/>
          </w:tcPr>
          <w:p w14:paraId="39D0C032" w14:textId="77777777" w:rsidR="00780424" w:rsidRPr="007B3F5E" w:rsidRDefault="0078042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186A11C9" w14:textId="3CDC2461" w:rsidR="00780424" w:rsidRPr="007B3F5E" w:rsidRDefault="00EB0F4B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49267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EB3319" w:rsidRPr="009E2F97" w14:paraId="4FCEF657" w14:textId="77777777" w:rsidTr="00EB0F4B">
        <w:trPr>
          <w:trHeight w:val="292"/>
          <w:tblHeader/>
        </w:trPr>
        <w:tc>
          <w:tcPr>
            <w:tcW w:w="2129" w:type="pct"/>
          </w:tcPr>
          <w:p w14:paraId="11B11B9B" w14:textId="03F29EA3" w:rsidR="00EB3319" w:rsidRPr="009E2F97" w:rsidRDefault="00EB3319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EB331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419" w:type="pct"/>
          </w:tcPr>
          <w:p w14:paraId="527CBEF5" w14:textId="77777777" w:rsidR="00EB3319" w:rsidRPr="009E2F97" w:rsidRDefault="00EB3319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16B698F2" w14:textId="69049B9A" w:rsidR="00EB3319" w:rsidRPr="009E2F97" w:rsidRDefault="00C97B64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31" w:type="pct"/>
            <w:vAlign w:val="bottom"/>
          </w:tcPr>
          <w:p w14:paraId="76162A84" w14:textId="77777777" w:rsidR="00EB3319" w:rsidRPr="009E2F97" w:rsidRDefault="00EB3319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4B6A0968" w14:textId="7CA6E0DF" w:rsidR="00EB3319" w:rsidRDefault="007D277C" w:rsidP="00476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  <w:vAlign w:val="bottom"/>
          </w:tcPr>
          <w:p w14:paraId="3DF7B392" w14:textId="77777777" w:rsidR="00EB3319" w:rsidRPr="007B3F5E" w:rsidRDefault="00EB3319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62B0CB3E" w14:textId="7853FD33" w:rsidR="00EB3319" w:rsidRDefault="00F52FA1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31" w:type="pct"/>
            <w:vAlign w:val="bottom"/>
          </w:tcPr>
          <w:p w14:paraId="3371F63F" w14:textId="77777777" w:rsidR="00EB3319" w:rsidRPr="007B3F5E" w:rsidRDefault="00EB3319" w:rsidP="0078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360097DE" w14:textId="0DBC838C" w:rsidR="00EB3319" w:rsidRPr="00492671" w:rsidRDefault="00EB3319" w:rsidP="00EB331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F4B" w:rsidRPr="009E2F97" w14:paraId="65B73C4A" w14:textId="77777777" w:rsidTr="00EB0F4B">
        <w:trPr>
          <w:trHeight w:val="292"/>
          <w:tblHeader/>
        </w:trPr>
        <w:tc>
          <w:tcPr>
            <w:tcW w:w="2129" w:type="pct"/>
          </w:tcPr>
          <w:p w14:paraId="0A9F6B4A" w14:textId="16D5E03A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19" w:type="pct"/>
          </w:tcPr>
          <w:p w14:paraId="20E3BCC4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5BCD7E99" w14:textId="5C75F6D8" w:rsidR="00EB0F4B" w:rsidRDefault="003C7314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7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757E93C9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13F88EEB" w14:textId="398EA82E" w:rsidR="00EB0F4B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31" w:type="pct"/>
            <w:vAlign w:val="bottom"/>
          </w:tcPr>
          <w:p w14:paraId="418F7B74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387FDFD1" w14:textId="5FD075EF" w:rsidR="00EB0F4B" w:rsidRDefault="00B6433E" w:rsidP="00EB0F4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CBA2421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2C08B93E" w14:textId="32F98A17" w:rsidR="00EB0F4B" w:rsidRDefault="00EB0F4B" w:rsidP="00EB0F4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B0F4B" w:rsidRPr="009E2F97" w14:paraId="06B0DC1C" w14:textId="77777777" w:rsidTr="00EB0F4B">
        <w:trPr>
          <w:trHeight w:val="292"/>
          <w:tblHeader/>
        </w:trPr>
        <w:tc>
          <w:tcPr>
            <w:tcW w:w="2129" w:type="pct"/>
          </w:tcPr>
          <w:p w14:paraId="0FFCF878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5EBA2E9F" w14:textId="6F77CE97" w:rsidR="00EB0F4B" w:rsidRPr="009E2F97" w:rsidRDefault="003C7314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  <w:tc>
          <w:tcPr>
            <w:tcW w:w="131" w:type="pct"/>
            <w:vAlign w:val="bottom"/>
          </w:tcPr>
          <w:p w14:paraId="279B609B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0ED5E1CB" w14:textId="0694024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131" w:type="pct"/>
            <w:vAlign w:val="bottom"/>
          </w:tcPr>
          <w:p w14:paraId="3E43E729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4E07F57F" w14:textId="212F617F" w:rsidR="00EB0F4B" w:rsidRPr="007B3F5E" w:rsidRDefault="00B6433E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31" w:type="pct"/>
            <w:vAlign w:val="bottom"/>
          </w:tcPr>
          <w:p w14:paraId="2261EEAB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220DCE52" w14:textId="0F8E3852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</w:tr>
      <w:tr w:rsidR="00EB0F4B" w:rsidRPr="009E2F97" w14:paraId="091F1752" w14:textId="77777777" w:rsidTr="00EB0F4B">
        <w:trPr>
          <w:trHeight w:val="292"/>
          <w:tblHeader/>
        </w:trPr>
        <w:tc>
          <w:tcPr>
            <w:tcW w:w="2129" w:type="pct"/>
          </w:tcPr>
          <w:p w14:paraId="1FAE5B03" w14:textId="2BCDD8A5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419" w:type="pct"/>
          </w:tcPr>
          <w:p w14:paraId="7EE63902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61260766" w14:textId="623D7C3A" w:rsidR="00EB0F4B" w:rsidRPr="009E2F97" w:rsidRDefault="003C7314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  <w:vAlign w:val="bottom"/>
          </w:tcPr>
          <w:p w14:paraId="0AF6AFB2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34BEF8C3" w14:textId="67BC043F" w:rsidR="00EB0F4B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  <w:vAlign w:val="bottom"/>
          </w:tcPr>
          <w:p w14:paraId="1D5A140E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23C00DF1" w14:textId="39B721C4" w:rsidR="00EB0F4B" w:rsidRPr="007B3F5E" w:rsidRDefault="00B6433E" w:rsidP="00EB0F4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9E39A83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4BAB63C3" w14:textId="41388FA2" w:rsidR="00EB0F4B" w:rsidRDefault="00EB0F4B" w:rsidP="00EB0F4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E8295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B0F4B" w:rsidRPr="009E2F97" w14:paraId="11FF39AC" w14:textId="77777777" w:rsidTr="00EB0F4B">
        <w:trPr>
          <w:trHeight w:val="292"/>
          <w:tblHeader/>
        </w:trPr>
        <w:tc>
          <w:tcPr>
            <w:tcW w:w="2129" w:type="pct"/>
          </w:tcPr>
          <w:p w14:paraId="590A6F1E" w14:textId="7336FD3A" w:rsidR="00EB0F4B" w:rsidRDefault="007726B8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073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73ED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19" w:type="pct"/>
          </w:tcPr>
          <w:p w14:paraId="0055B46F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72F7B454" w14:textId="39C2CC28" w:rsidR="00EB0F4B" w:rsidRPr="009E2F97" w:rsidRDefault="00083B0F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  <w:vAlign w:val="bottom"/>
          </w:tcPr>
          <w:p w14:paraId="23CDE897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vAlign w:val="bottom"/>
          </w:tcPr>
          <w:p w14:paraId="2D60A446" w14:textId="78D5DAC8" w:rsidR="00EB0F4B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31" w:type="pct"/>
            <w:vAlign w:val="bottom"/>
          </w:tcPr>
          <w:p w14:paraId="6F8AECD7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3FACE506" w14:textId="4197355E" w:rsidR="00EB0F4B" w:rsidRPr="007B3F5E" w:rsidRDefault="00B6433E" w:rsidP="00EB0F4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66DAE6D4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  <w:vAlign w:val="bottom"/>
          </w:tcPr>
          <w:p w14:paraId="76D63013" w14:textId="104E804E" w:rsidR="00EB0F4B" w:rsidRPr="00E8295B" w:rsidRDefault="00EB0F4B" w:rsidP="00EB0F4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95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B0F4B" w:rsidRPr="009E2F97" w14:paraId="504E47AB" w14:textId="77777777" w:rsidTr="00EB0F4B">
        <w:trPr>
          <w:trHeight w:val="292"/>
          <w:tblHeader/>
        </w:trPr>
        <w:tc>
          <w:tcPr>
            <w:tcW w:w="2129" w:type="pct"/>
          </w:tcPr>
          <w:p w14:paraId="49F8DA1D" w14:textId="6555A5BC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19" w:type="pct"/>
          </w:tcPr>
          <w:p w14:paraId="6AD4705C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773DA" w14:textId="4CF52F2F" w:rsidR="00EB0F4B" w:rsidRPr="009E2F97" w:rsidRDefault="00B6433E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3,076</w:t>
            </w:r>
          </w:p>
        </w:tc>
        <w:tc>
          <w:tcPr>
            <w:tcW w:w="131" w:type="pct"/>
            <w:vAlign w:val="bottom"/>
          </w:tcPr>
          <w:p w14:paraId="34546AE8" w14:textId="77777777" w:rsidR="00EB0F4B" w:rsidRPr="009E2F97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611BC" w14:textId="438EB5D9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2,424</w:t>
            </w:r>
          </w:p>
        </w:tc>
        <w:tc>
          <w:tcPr>
            <w:tcW w:w="131" w:type="pct"/>
            <w:vAlign w:val="bottom"/>
          </w:tcPr>
          <w:p w14:paraId="09332FC5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C3D36" w14:textId="1CEAB708" w:rsidR="00EB0F4B" w:rsidRPr="007B3F5E" w:rsidRDefault="00B6433E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131" w:type="pct"/>
            <w:vAlign w:val="bottom"/>
          </w:tcPr>
          <w:p w14:paraId="4F84ED46" w14:textId="7777777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F7A29" w14:textId="26547167" w:rsidR="00EB0F4B" w:rsidRPr="007B3F5E" w:rsidRDefault="00EB0F4B" w:rsidP="00EB0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14:paraId="3ADC4B2E" w14:textId="6554A91D" w:rsidR="002661C6" w:rsidRPr="00982978" w:rsidRDefault="002661C6" w:rsidP="00CC138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09C5B5E9" w14:textId="2A488327" w:rsidR="001E4F69" w:rsidRDefault="001E4F69" w:rsidP="002661C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98297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CA8D22" w14:textId="72DF2D21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704A23">
        <w:rPr>
          <w:rFonts w:ascii="Angsana New" w:hAnsi="Angsana New"/>
          <w:sz w:val="30"/>
          <w:szCs w:val="30"/>
          <w:cs/>
        </w:rPr>
        <w:t xml:space="preserve">เงิน </w:t>
      </w:r>
      <w:r w:rsidR="00831FBA">
        <w:rPr>
          <w:rFonts w:ascii="Angsana New" w:hAnsi="Angsana New"/>
          <w:sz w:val="30"/>
          <w:szCs w:val="30"/>
        </w:rPr>
        <w:t>627.02</w:t>
      </w:r>
      <w:r w:rsidRPr="00704A23">
        <w:rPr>
          <w:sz w:val="30"/>
          <w:szCs w:val="30"/>
          <w:cs/>
        </w:rPr>
        <w:t xml:space="preserve"> ล้านบาท</w:t>
      </w:r>
      <w:r w:rsidRPr="000162AE">
        <w:rPr>
          <w:sz w:val="30"/>
          <w:szCs w:val="30"/>
          <w:cs/>
        </w:rPr>
        <w:t xml:space="preserve"> </w:t>
      </w:r>
      <w:r w:rsidRPr="00B15EBC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F1CF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703CA">
        <w:rPr>
          <w:rFonts w:asciiTheme="majorBidi" w:hAnsiTheme="majorBidi"/>
          <w:i/>
          <w:iCs/>
          <w:sz w:val="30"/>
          <w:szCs w:val="30"/>
        </w:rPr>
        <w:t>64</w:t>
      </w:r>
      <w:r w:rsidR="0078552B">
        <w:rPr>
          <w:rFonts w:asciiTheme="majorBidi" w:hAnsiTheme="majorBidi"/>
          <w:i/>
          <w:iCs/>
          <w:sz w:val="30"/>
          <w:szCs w:val="30"/>
        </w:rPr>
        <w:t>6.80</w:t>
      </w:r>
      <w:r w:rsidR="00CD17B9" w:rsidRPr="00B15EB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15EB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BBBE59E" w14:textId="77777777" w:rsidR="002951BF" w:rsidRPr="00982978" w:rsidRDefault="0029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x-none" w:eastAsia="x-none"/>
        </w:rPr>
      </w:pPr>
    </w:p>
    <w:p w14:paraId="5D8E6DBC" w14:textId="3AB52212" w:rsidR="00370B2A" w:rsidRDefault="00370B2A" w:rsidP="004C2839">
      <w:pPr>
        <w:pStyle w:val="Heading6"/>
        <w:numPr>
          <w:ilvl w:val="0"/>
          <w:numId w:val="20"/>
        </w:numPr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0FC86B3" w14:textId="77777777" w:rsidR="00930086" w:rsidRDefault="00930086" w:rsidP="00930086">
      <w:pPr>
        <w:rPr>
          <w:lang w:val="x-none"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90"/>
        <w:gridCol w:w="180"/>
        <w:gridCol w:w="1080"/>
        <w:gridCol w:w="1080"/>
      </w:tblGrid>
      <w:tr w:rsidR="00930086" w14:paraId="6F8A4756" w14:textId="77777777" w:rsidTr="00D05C5A">
        <w:trPr>
          <w:cantSplit/>
          <w:trHeight w:val="144"/>
        </w:trPr>
        <w:tc>
          <w:tcPr>
            <w:tcW w:w="4770" w:type="dxa"/>
          </w:tcPr>
          <w:p w14:paraId="7C380B3E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0D144A2E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E6E758A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EA01D21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30086" w14:paraId="5EDBDE99" w14:textId="77777777" w:rsidTr="00DF4608">
        <w:trPr>
          <w:cantSplit/>
          <w:trHeight w:val="144"/>
          <w:tblHeader/>
        </w:trPr>
        <w:tc>
          <w:tcPr>
            <w:tcW w:w="4770" w:type="dxa"/>
            <w:hideMark/>
          </w:tcPr>
          <w:p w14:paraId="26DFB1F8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7037FE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  <w:hideMark/>
          </w:tcPr>
          <w:p w14:paraId="6EBB3728" w14:textId="1F181C8F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2569</w:t>
            </w:r>
          </w:p>
        </w:tc>
        <w:tc>
          <w:tcPr>
            <w:tcW w:w="990" w:type="dxa"/>
            <w:vAlign w:val="center"/>
            <w:hideMark/>
          </w:tcPr>
          <w:p w14:paraId="1F3FDEFD" w14:textId="44E7F05B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705A4149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51878242" w14:textId="19607B66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  <w:vAlign w:val="center"/>
            <w:hideMark/>
          </w:tcPr>
          <w:p w14:paraId="569CF7D1" w14:textId="228FBDD2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</w:tr>
      <w:tr w:rsidR="00930086" w14:paraId="78CFB753" w14:textId="77777777" w:rsidTr="00DF4608">
        <w:trPr>
          <w:cantSplit/>
          <w:trHeight w:val="144"/>
          <w:tblHeader/>
        </w:trPr>
        <w:tc>
          <w:tcPr>
            <w:tcW w:w="4770" w:type="dxa"/>
          </w:tcPr>
          <w:p w14:paraId="33F76CF9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361C5AAF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30086" w14:paraId="3E40CDE0" w14:textId="77777777" w:rsidTr="00DF4608">
        <w:trPr>
          <w:cantSplit/>
          <w:trHeight w:val="144"/>
          <w:tblHeader/>
        </w:trPr>
        <w:tc>
          <w:tcPr>
            <w:tcW w:w="4770" w:type="dxa"/>
            <w:hideMark/>
          </w:tcPr>
          <w:p w14:paraId="53B8DD7E" w14:textId="2FAC270A" w:rsidR="00930086" w:rsidRDefault="00763E99" w:rsidP="00DF46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93008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6160BCD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46CFC04B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10CACC" w14:textId="77777777" w:rsidR="00930086" w:rsidRDefault="00930086" w:rsidP="00DF460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8C658A" w:rsidRPr="00D62881" w14:paraId="0E42425E" w14:textId="77777777" w:rsidTr="00DF4608">
        <w:trPr>
          <w:cantSplit/>
          <w:trHeight w:val="191"/>
        </w:trPr>
        <w:tc>
          <w:tcPr>
            <w:tcW w:w="4770" w:type="dxa"/>
            <w:hideMark/>
          </w:tcPr>
          <w:p w14:paraId="5726D514" w14:textId="047A87E0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7C93DC8" w14:textId="54E7F96D" w:rsidR="008C658A" w:rsidRDefault="005869F6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764</w:t>
            </w:r>
          </w:p>
        </w:tc>
        <w:tc>
          <w:tcPr>
            <w:tcW w:w="990" w:type="dxa"/>
          </w:tcPr>
          <w:p w14:paraId="4E53C925" w14:textId="17D592AA" w:rsidR="008C658A" w:rsidRPr="007B3F5E" w:rsidRDefault="005869F6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735</w:t>
            </w:r>
          </w:p>
        </w:tc>
        <w:tc>
          <w:tcPr>
            <w:tcW w:w="180" w:type="dxa"/>
          </w:tcPr>
          <w:p w14:paraId="7F585FB6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C5CD00F" w14:textId="15D056A0" w:rsidR="008C658A" w:rsidRPr="007B3F5E" w:rsidRDefault="005869F6" w:rsidP="0058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90</w:t>
            </w:r>
          </w:p>
        </w:tc>
        <w:tc>
          <w:tcPr>
            <w:tcW w:w="1080" w:type="dxa"/>
          </w:tcPr>
          <w:p w14:paraId="0FA6D4E6" w14:textId="44AA0D63" w:rsidR="008C658A" w:rsidRPr="007B3F5E" w:rsidRDefault="005869F6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91</w:t>
            </w:r>
          </w:p>
        </w:tc>
      </w:tr>
      <w:tr w:rsidR="008C658A" w14:paraId="63ADC739" w14:textId="77777777" w:rsidTr="00DF4608">
        <w:trPr>
          <w:cantSplit/>
          <w:trHeight w:val="144"/>
        </w:trPr>
        <w:tc>
          <w:tcPr>
            <w:tcW w:w="4770" w:type="dxa"/>
            <w:hideMark/>
          </w:tcPr>
          <w:p w14:paraId="1EF8B637" w14:textId="443189F3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67319F2" w14:textId="74375461" w:rsidR="008C658A" w:rsidRDefault="00D62D32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152</w:t>
            </w:r>
          </w:p>
        </w:tc>
        <w:tc>
          <w:tcPr>
            <w:tcW w:w="990" w:type="dxa"/>
          </w:tcPr>
          <w:p w14:paraId="48B73B12" w14:textId="5D46FE5C" w:rsidR="008C658A" w:rsidRPr="007B3F5E" w:rsidRDefault="00D62D32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92</w:t>
            </w:r>
          </w:p>
        </w:tc>
        <w:tc>
          <w:tcPr>
            <w:tcW w:w="180" w:type="dxa"/>
          </w:tcPr>
          <w:p w14:paraId="3861F96E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AACD46" w14:textId="0CB279D7" w:rsidR="008C658A" w:rsidRPr="007B3F5E" w:rsidRDefault="00D62D32" w:rsidP="00D6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091C7E1" w14:textId="7CF1BE79" w:rsidR="008C658A" w:rsidRPr="007B3F5E" w:rsidRDefault="008C658A" w:rsidP="0022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C658A" w14:paraId="700ECBB6" w14:textId="77777777" w:rsidTr="00DF4608">
        <w:trPr>
          <w:cantSplit/>
          <w:trHeight w:val="144"/>
        </w:trPr>
        <w:tc>
          <w:tcPr>
            <w:tcW w:w="4770" w:type="dxa"/>
          </w:tcPr>
          <w:p w14:paraId="3BAC3EA0" w14:textId="612527EF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9EB511F" w14:textId="673C7296" w:rsidR="008C658A" w:rsidRDefault="00591F38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140</w:t>
            </w:r>
          </w:p>
        </w:tc>
        <w:tc>
          <w:tcPr>
            <w:tcW w:w="990" w:type="dxa"/>
          </w:tcPr>
          <w:p w14:paraId="3393F9AA" w14:textId="14DF8B79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11</w:t>
            </w:r>
            <w:r w:rsidR="00D62D32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4EDDBBB5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76FD80" w14:textId="75119180" w:rsidR="008C658A" w:rsidRPr="007B3F5E" w:rsidRDefault="00591F38" w:rsidP="005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1080" w:type="dxa"/>
          </w:tcPr>
          <w:p w14:paraId="0EE7DCD0" w14:textId="036B1C66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</w:t>
            </w:r>
          </w:p>
        </w:tc>
      </w:tr>
      <w:tr w:rsidR="008C658A" w14:paraId="656EA951" w14:textId="77777777" w:rsidTr="00DF4608">
        <w:trPr>
          <w:cantSplit/>
          <w:trHeight w:val="144"/>
        </w:trPr>
        <w:tc>
          <w:tcPr>
            <w:tcW w:w="4770" w:type="dxa"/>
            <w:hideMark/>
          </w:tcPr>
          <w:p w14:paraId="1CC0B04C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3FF7EEE1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2EECE0B4" w14:textId="0737485A" w:rsidR="00591F38" w:rsidRDefault="00591F38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="0042750A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  <w:tc>
          <w:tcPr>
            <w:tcW w:w="990" w:type="dxa"/>
          </w:tcPr>
          <w:p w14:paraId="50752B5D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A0D5DAF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29</w:t>
            </w:r>
          </w:p>
        </w:tc>
        <w:tc>
          <w:tcPr>
            <w:tcW w:w="180" w:type="dxa"/>
          </w:tcPr>
          <w:p w14:paraId="2DCFE6AE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C9F11A3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C87891F" w14:textId="594A121A" w:rsidR="00591F38" w:rsidRPr="007B3F5E" w:rsidRDefault="00591F38" w:rsidP="0059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</w:t>
            </w:r>
          </w:p>
        </w:tc>
        <w:tc>
          <w:tcPr>
            <w:tcW w:w="1080" w:type="dxa"/>
          </w:tcPr>
          <w:p w14:paraId="06A44574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70928CA" w14:textId="2E08D5DB" w:rsidR="008C658A" w:rsidRPr="007B3F5E" w:rsidRDefault="00D62D32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</w:tr>
      <w:tr w:rsidR="008C658A" w14:paraId="380DC973" w14:textId="77777777" w:rsidTr="00D05C5A">
        <w:trPr>
          <w:cantSplit/>
          <w:trHeight w:val="144"/>
        </w:trPr>
        <w:tc>
          <w:tcPr>
            <w:tcW w:w="4770" w:type="dxa"/>
          </w:tcPr>
          <w:p w14:paraId="375EA325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1F7212F4" w14:textId="2EF2E16E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64DD6CE" w14:textId="3811C6C0" w:rsidR="008C658A" w:rsidRPr="007B3F5E" w:rsidRDefault="008C658A" w:rsidP="008C658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06183E6" w14:textId="0F318BCB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C658A" w14:paraId="64AC62E6" w14:textId="77777777" w:rsidTr="00D90283">
        <w:trPr>
          <w:cantSplit/>
          <w:trHeight w:val="144"/>
        </w:trPr>
        <w:tc>
          <w:tcPr>
            <w:tcW w:w="4770" w:type="dxa"/>
          </w:tcPr>
          <w:p w14:paraId="5592192A" w14:textId="5C86EDE2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7037FE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60DC3D9E" w14:textId="3F60DF1A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2569</w:t>
            </w:r>
          </w:p>
        </w:tc>
        <w:tc>
          <w:tcPr>
            <w:tcW w:w="990" w:type="dxa"/>
            <w:vAlign w:val="center"/>
          </w:tcPr>
          <w:p w14:paraId="7C34BCAC" w14:textId="025BC6C9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0E37105E" w14:textId="77777777" w:rsidR="008C658A" w:rsidRPr="007B3F5E" w:rsidRDefault="008C658A" w:rsidP="008C658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717B9F9E" w14:textId="15E5B46F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  <w:vAlign w:val="center"/>
          </w:tcPr>
          <w:p w14:paraId="2EA75674" w14:textId="2847CEA2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</w:tr>
      <w:tr w:rsidR="008C658A" w14:paraId="4509A6B3" w14:textId="77777777" w:rsidTr="00D05C5A">
        <w:trPr>
          <w:cantSplit/>
          <w:trHeight w:val="144"/>
        </w:trPr>
        <w:tc>
          <w:tcPr>
            <w:tcW w:w="4770" w:type="dxa"/>
          </w:tcPr>
          <w:p w14:paraId="167C5BAA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134B2651" w14:textId="6E83E190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C658A" w14:paraId="1B69E626" w14:textId="77777777" w:rsidTr="00DF4608">
        <w:trPr>
          <w:cantSplit/>
          <w:trHeight w:val="144"/>
        </w:trPr>
        <w:tc>
          <w:tcPr>
            <w:tcW w:w="4770" w:type="dxa"/>
          </w:tcPr>
          <w:p w14:paraId="19F49F7B" w14:textId="74B8AC50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</w:tcPr>
          <w:p w14:paraId="5896E801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04F62A7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08876E8" w14:textId="77777777" w:rsidR="008C658A" w:rsidRPr="007B3F5E" w:rsidRDefault="008C658A" w:rsidP="008C658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46A51B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738DC58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8C658A" w14:paraId="184C8E7A" w14:textId="77777777" w:rsidTr="00DF4608">
        <w:trPr>
          <w:cantSplit/>
          <w:trHeight w:val="144"/>
        </w:trPr>
        <w:tc>
          <w:tcPr>
            <w:tcW w:w="4770" w:type="dxa"/>
            <w:hideMark/>
          </w:tcPr>
          <w:p w14:paraId="616283C2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08E21C73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204ECD65" w14:textId="4AEA53F2" w:rsidR="00F036A0" w:rsidRDefault="00F036A0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125</w:t>
            </w:r>
          </w:p>
        </w:tc>
        <w:tc>
          <w:tcPr>
            <w:tcW w:w="990" w:type="dxa"/>
          </w:tcPr>
          <w:p w14:paraId="0A2A5192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487F228" w14:textId="558C9FDC" w:rsidR="008C658A" w:rsidRPr="007B3F5E" w:rsidRDefault="00D62D32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106</w:t>
            </w:r>
          </w:p>
        </w:tc>
        <w:tc>
          <w:tcPr>
            <w:tcW w:w="180" w:type="dxa"/>
          </w:tcPr>
          <w:p w14:paraId="3E61B123" w14:textId="77777777" w:rsidR="008C658A" w:rsidRPr="007B3F5E" w:rsidRDefault="008C658A" w:rsidP="008C658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43EEE5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9B4299C" w14:textId="1426498B" w:rsidR="00F036A0" w:rsidRPr="007B3F5E" w:rsidRDefault="00F036A0" w:rsidP="00F0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14</w:t>
            </w:r>
          </w:p>
        </w:tc>
        <w:tc>
          <w:tcPr>
            <w:tcW w:w="1080" w:type="dxa"/>
          </w:tcPr>
          <w:p w14:paraId="1FAD30D2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236B863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</w:tr>
      <w:tr w:rsidR="008C658A" w14:paraId="3265635D" w14:textId="77777777" w:rsidTr="00DF4608">
        <w:trPr>
          <w:cantSplit/>
          <w:trHeight w:val="144"/>
        </w:trPr>
        <w:tc>
          <w:tcPr>
            <w:tcW w:w="4770" w:type="dxa"/>
            <w:hideMark/>
          </w:tcPr>
          <w:p w14:paraId="4C028FFF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54689A4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5616B4AB" w14:textId="6FEF1824" w:rsidR="00F036A0" w:rsidRDefault="00F036A0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990" w:type="dxa"/>
          </w:tcPr>
          <w:p w14:paraId="401DEFB8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14:paraId="57823963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45</w:t>
            </w:r>
          </w:p>
        </w:tc>
        <w:tc>
          <w:tcPr>
            <w:tcW w:w="180" w:type="dxa"/>
          </w:tcPr>
          <w:p w14:paraId="39E0791C" w14:textId="77777777" w:rsidR="008C658A" w:rsidRPr="007B3F5E" w:rsidRDefault="008C658A" w:rsidP="008C658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EB0637" w14:textId="77777777" w:rsidR="008C658A" w:rsidRDefault="008C658A" w:rsidP="00F0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9ABE0FC" w14:textId="61A4C806" w:rsidR="00F036A0" w:rsidRPr="007B3F5E" w:rsidRDefault="00F036A0" w:rsidP="00F0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</w:t>
            </w:r>
          </w:p>
        </w:tc>
        <w:tc>
          <w:tcPr>
            <w:tcW w:w="1080" w:type="dxa"/>
          </w:tcPr>
          <w:p w14:paraId="01E30A94" w14:textId="77777777" w:rsidR="008C658A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7E1979DF" w14:textId="77777777" w:rsidR="008C658A" w:rsidRPr="007B3F5E" w:rsidRDefault="008C658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</w:t>
            </w:r>
          </w:p>
        </w:tc>
      </w:tr>
      <w:tr w:rsidR="00A30196" w14:paraId="1B239865" w14:textId="77777777" w:rsidTr="00DF4608">
        <w:trPr>
          <w:cantSplit/>
          <w:trHeight w:val="144"/>
        </w:trPr>
        <w:tc>
          <w:tcPr>
            <w:tcW w:w="4770" w:type="dxa"/>
          </w:tcPr>
          <w:p w14:paraId="5E418BCD" w14:textId="4F1DE247" w:rsidR="00A30196" w:rsidRDefault="00913574" w:rsidP="008C6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รายได้ค่าเช่าที่ผันแปรตามยอดขาย</w:t>
            </w:r>
          </w:p>
        </w:tc>
        <w:tc>
          <w:tcPr>
            <w:tcW w:w="1080" w:type="dxa"/>
          </w:tcPr>
          <w:p w14:paraId="139D235F" w14:textId="3EF6CA90" w:rsidR="00A30196" w:rsidRDefault="00A448FB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11</w:t>
            </w:r>
          </w:p>
        </w:tc>
        <w:tc>
          <w:tcPr>
            <w:tcW w:w="990" w:type="dxa"/>
          </w:tcPr>
          <w:p w14:paraId="0E62BC92" w14:textId="18A02A4A" w:rsidR="00A30196" w:rsidRPr="00F01C3D" w:rsidRDefault="006C29CA" w:rsidP="008C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7CE8E455" w14:textId="77777777" w:rsidR="00A30196" w:rsidRPr="007B3F5E" w:rsidRDefault="00A30196" w:rsidP="008C658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D8C9308" w14:textId="6FEAC774" w:rsidR="00A30196" w:rsidRPr="006C29CA" w:rsidRDefault="006C29CA" w:rsidP="006C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C29CA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64F16103" w14:textId="5387BD0E" w:rsidR="00A30196" w:rsidRDefault="006C29CA" w:rsidP="006C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</w:tbl>
    <w:p w14:paraId="615F1A61" w14:textId="77777777" w:rsidR="00D07122" w:rsidRPr="003264EA" w:rsidRDefault="00D07122" w:rsidP="00650529">
      <w:pPr>
        <w:rPr>
          <w:rFonts w:asciiTheme="majorBidi" w:hAnsiTheme="majorBidi" w:cstheme="majorBidi"/>
          <w:sz w:val="24"/>
          <w:szCs w:val="24"/>
        </w:rPr>
      </w:pPr>
    </w:p>
    <w:p w14:paraId="60D4443F" w14:textId="61D8594B" w:rsidR="008110A5" w:rsidRDefault="00C72EC8" w:rsidP="00650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650529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650529">
        <w:rPr>
          <w:rFonts w:ascii="Angsana New" w:hAnsi="Angsana New"/>
          <w:spacing w:val="-2"/>
          <w:sz w:val="30"/>
          <w:szCs w:val="30"/>
        </w:rPr>
        <w:br/>
      </w:r>
      <w:r w:rsidRPr="006505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D3344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930086" w:rsidRPr="007037FE">
        <w:rPr>
          <w:rFonts w:ascii="Angsana New" w:eastAsia="Cordia New" w:hAnsi="Angsana New"/>
          <w:color w:val="000000"/>
          <w:sz w:val="30"/>
          <w:szCs w:val="30"/>
        </w:rPr>
        <w:t>3</w:t>
      </w:r>
      <w:r w:rsidR="00930086">
        <w:rPr>
          <w:rFonts w:ascii="Angsana New" w:eastAsia="Cordia New" w:hAnsi="Angsana New"/>
          <w:color w:val="000000"/>
          <w:sz w:val="30"/>
          <w:szCs w:val="30"/>
        </w:rPr>
        <w:t>0</w:t>
      </w:r>
      <w:r w:rsidR="00930086" w:rsidRPr="002819F8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="00930086" w:rsidRPr="002819F8">
        <w:rPr>
          <w:rFonts w:ascii="Angsana New" w:eastAsia="Cordia New" w:hAnsi="Angsana New" w:hint="cs"/>
          <w:color w:val="000000"/>
          <w:sz w:val="30"/>
          <w:szCs w:val="30"/>
          <w:cs/>
        </w:rPr>
        <w:t>ม</w:t>
      </w:r>
      <w:r w:rsidR="00930086">
        <w:rPr>
          <w:rFonts w:ascii="Angsana New" w:eastAsia="Cordia New" w:hAnsi="Angsana New" w:hint="cs"/>
          <w:color w:val="000000"/>
          <w:sz w:val="30"/>
          <w:szCs w:val="30"/>
          <w:cs/>
        </w:rPr>
        <w:t>ิถุนายน</w:t>
      </w:r>
      <w:r w:rsidR="00930086" w:rsidRPr="002819F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7037FE" w:rsidRPr="00650529">
        <w:rPr>
          <w:rFonts w:ascii="Angsana New" w:hAnsi="Angsana New"/>
          <w:spacing w:val="-2"/>
          <w:sz w:val="30"/>
          <w:szCs w:val="30"/>
        </w:rPr>
        <w:t>256</w:t>
      </w:r>
      <w:r w:rsidR="00442B40">
        <w:rPr>
          <w:rFonts w:ascii="Angsana New" w:hAnsi="Angsana New"/>
          <w:spacing w:val="-2"/>
          <w:sz w:val="30"/>
          <w:szCs w:val="30"/>
        </w:rPr>
        <w:t>9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 มี</w:t>
      </w:r>
      <w:r w:rsidRPr="00E4770F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117294"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="006C29CA">
        <w:rPr>
          <w:rFonts w:ascii="Angsana New" w:hAnsi="Angsana New"/>
          <w:spacing w:val="-2"/>
          <w:sz w:val="30"/>
          <w:szCs w:val="30"/>
        </w:rPr>
        <w:t>368.3</w:t>
      </w:r>
      <w:r w:rsidR="0042750A">
        <w:rPr>
          <w:rFonts w:ascii="Angsana New" w:hAnsi="Angsana New"/>
          <w:spacing w:val="-2"/>
          <w:sz w:val="30"/>
          <w:szCs w:val="30"/>
        </w:rPr>
        <w:t>7</w:t>
      </w:r>
      <w:r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Pr="00E4770F">
        <w:rPr>
          <w:rFonts w:ascii="Angsana New" w:hAnsi="Angsana New"/>
          <w:spacing w:val="-2"/>
          <w:sz w:val="30"/>
          <w:szCs w:val="30"/>
          <w:cs/>
        </w:rPr>
        <w:t>ล้านบาทและ</w:t>
      </w:r>
      <w:r w:rsidR="00117294"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="006C29CA">
        <w:rPr>
          <w:rFonts w:ascii="Angsana New" w:hAnsi="Angsana New"/>
          <w:spacing w:val="-2"/>
          <w:sz w:val="30"/>
          <w:szCs w:val="30"/>
        </w:rPr>
        <w:t>39.</w:t>
      </w:r>
      <w:r w:rsidR="004671C4">
        <w:rPr>
          <w:rFonts w:ascii="Angsana New" w:hAnsi="Angsana New"/>
          <w:spacing w:val="-2"/>
          <w:sz w:val="30"/>
          <w:szCs w:val="30"/>
        </w:rPr>
        <w:t>10</w:t>
      </w:r>
      <w:r w:rsidR="00442B40">
        <w:rPr>
          <w:rFonts w:ascii="Angsana New" w:hAnsi="Angsana New"/>
          <w:spacing w:val="-2"/>
          <w:sz w:val="30"/>
          <w:szCs w:val="30"/>
        </w:rPr>
        <w:t xml:space="preserve"> </w:t>
      </w:r>
      <w:r w:rsidRPr="00E4770F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650529">
        <w:rPr>
          <w:rFonts w:ascii="Angsana New" w:hAnsi="Angsana New"/>
          <w:spacing w:val="-2"/>
          <w:sz w:val="30"/>
          <w:szCs w:val="30"/>
          <w:cs/>
        </w:rPr>
        <w:t>บาท ตามลำดับ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br/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930086" w:rsidRPr="007037FE">
        <w:rPr>
          <w:rFonts w:ascii="Angsana New" w:eastAsia="Cordia New" w:hAnsi="Angsana New"/>
          <w:i/>
          <w:iCs/>
          <w:color w:val="000000"/>
          <w:sz w:val="30"/>
          <w:szCs w:val="30"/>
        </w:rPr>
        <w:t>3</w:t>
      </w:r>
      <w:r w:rsidR="00930086">
        <w:rPr>
          <w:rFonts w:ascii="Angsana New" w:eastAsia="Cordia New" w:hAnsi="Angsana New"/>
          <w:i/>
          <w:iCs/>
          <w:color w:val="000000"/>
          <w:sz w:val="30"/>
          <w:szCs w:val="30"/>
        </w:rPr>
        <w:t>0</w:t>
      </w:r>
      <w:r w:rsidR="00930086" w:rsidRPr="002819F8">
        <w:rPr>
          <w:rFonts w:ascii="Angsana New" w:eastAsia="Cordia New" w:hAnsi="Angsana New"/>
          <w:i/>
          <w:iCs/>
          <w:color w:val="000000"/>
          <w:sz w:val="30"/>
          <w:szCs w:val="30"/>
        </w:rPr>
        <w:t xml:space="preserve"> </w:t>
      </w:r>
      <w:r w:rsidR="00930086" w:rsidRPr="002819F8">
        <w:rPr>
          <w:rFonts w:ascii="Angsana New" w:eastAsia="Cordia New" w:hAnsi="Angsana New" w:hint="cs"/>
          <w:i/>
          <w:iCs/>
          <w:color w:val="000000"/>
          <w:sz w:val="30"/>
          <w:szCs w:val="30"/>
          <w:cs/>
        </w:rPr>
        <w:t>ม</w:t>
      </w:r>
      <w:r w:rsidR="00930086">
        <w:rPr>
          <w:rFonts w:ascii="Angsana New" w:eastAsia="Cordia New" w:hAnsi="Angsana New" w:hint="cs"/>
          <w:i/>
          <w:iCs/>
          <w:color w:val="000000"/>
          <w:sz w:val="30"/>
          <w:szCs w:val="30"/>
          <w:cs/>
        </w:rPr>
        <w:t>ิถุนายน</w:t>
      </w:r>
      <w:r w:rsidR="00930086" w:rsidRPr="002819F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 xml:space="preserve"> </w:t>
      </w:r>
      <w:r w:rsidR="007037FE" w:rsidRPr="00650529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42B40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65052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42750A">
        <w:rPr>
          <w:rFonts w:ascii="Angsana New" w:eastAsia="Cordia New" w:hAnsi="Angsana New"/>
          <w:i/>
          <w:iCs/>
          <w:color w:val="000000"/>
          <w:sz w:val="30"/>
          <w:szCs w:val="30"/>
        </w:rPr>
        <w:t>244.24</w:t>
      </w:r>
      <w:r w:rsidR="00930086" w:rsidRPr="00930086">
        <w:rPr>
          <w:rFonts w:ascii="Angsana New" w:eastAsia="Cordia New" w:hAnsi="Angsana New"/>
          <w:i/>
          <w:iCs/>
          <w:color w:val="000000"/>
          <w:sz w:val="30"/>
          <w:szCs w:val="30"/>
        </w:rPr>
        <w:t xml:space="preserve"> </w:t>
      </w:r>
      <w:r w:rsidR="00930086" w:rsidRPr="00930086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ล้านบาทและ</w:t>
      </w:r>
      <w:r w:rsidR="00930086" w:rsidRPr="00930086">
        <w:rPr>
          <w:rFonts w:ascii="Angsana New" w:eastAsia="Cordia New" w:hAnsi="Angsana New"/>
          <w:i/>
          <w:iCs/>
          <w:color w:val="000000"/>
          <w:sz w:val="30"/>
          <w:szCs w:val="30"/>
        </w:rPr>
        <w:t xml:space="preserve"> 30.20</w:t>
      </w:r>
      <w:r w:rsidR="00930086" w:rsidRPr="00B70AC0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11D47923" w14:textId="77777777" w:rsidR="0009766A" w:rsidRPr="00BE215E" w:rsidRDefault="0009766A" w:rsidP="00BA14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22"/>
          <w:szCs w:val="22"/>
        </w:rPr>
      </w:pPr>
    </w:p>
    <w:p w14:paraId="5C506C38" w14:textId="32C0A5E9" w:rsidR="00D120CE" w:rsidRPr="007A7287" w:rsidRDefault="00D120CE" w:rsidP="00D120CE">
      <w:pPr>
        <w:pStyle w:val="Heading6"/>
        <w:numPr>
          <w:ilvl w:val="0"/>
          <w:numId w:val="20"/>
        </w:numPr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7A7287">
        <w:rPr>
          <w:rFonts w:ascii="Angsana New" w:hAnsi="Angsana New" w:hint="cs"/>
          <w:spacing w:val="-2"/>
          <w:sz w:val="30"/>
          <w:szCs w:val="30"/>
          <w:cs/>
        </w:rPr>
        <w:t>หุ้นกู้</w:t>
      </w:r>
    </w:p>
    <w:p w14:paraId="417F99BA" w14:textId="77777777" w:rsidR="00117314" w:rsidRPr="003264EA" w:rsidRDefault="00117314" w:rsidP="00117314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227A094E" w14:textId="12D6FAC3" w:rsidR="001378FF" w:rsidRPr="007A7287" w:rsidRDefault="001378FF" w:rsidP="001378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A7287">
        <w:rPr>
          <w:rFonts w:asciiTheme="majorBidi" w:hAnsiTheme="majorBidi"/>
          <w:sz w:val="30"/>
          <w:szCs w:val="30"/>
          <w:cs/>
          <w:lang w:eastAsia="x-none"/>
        </w:rPr>
        <w:t>การ</w:t>
      </w:r>
      <w:r w:rsidR="008860CA">
        <w:rPr>
          <w:rFonts w:asciiTheme="majorBidi" w:hAnsiTheme="majorBidi" w:hint="cs"/>
          <w:sz w:val="30"/>
          <w:szCs w:val="30"/>
          <w:cs/>
          <w:lang w:eastAsia="x-none"/>
        </w:rPr>
        <w:t>ออกหุ้นกู้ และการ</w:t>
      </w:r>
      <w:r w:rsidRPr="007A7287">
        <w:rPr>
          <w:rFonts w:asciiTheme="majorBidi" w:hAnsiTheme="majorBidi"/>
          <w:sz w:val="30"/>
          <w:szCs w:val="30"/>
          <w:cs/>
          <w:lang w:eastAsia="x-none"/>
        </w:rPr>
        <w:t>ไถ่ถอนหุ้นกู้ระหว่างงวด</w:t>
      </w:r>
      <w:r w:rsidR="002973CF">
        <w:rPr>
          <w:rFonts w:asciiTheme="majorBidi" w:hAnsiTheme="majorBidi" w:cstheme="majorBidi" w:hint="cs"/>
          <w:sz w:val="30"/>
          <w:szCs w:val="30"/>
          <w:cs/>
          <w:lang w:eastAsia="x-none"/>
        </w:rPr>
        <w:t>เก้า</w:t>
      </w:r>
      <w:r w:rsidRPr="007A7287">
        <w:rPr>
          <w:rFonts w:asciiTheme="majorBidi" w:hAnsiTheme="majorBidi"/>
          <w:sz w:val="30"/>
          <w:szCs w:val="30"/>
          <w:cs/>
          <w:lang w:eastAsia="x-none"/>
        </w:rPr>
        <w:t xml:space="preserve">เดือนสิ้นสุด วันที่ </w:t>
      </w:r>
      <w:r w:rsidR="002973CF" w:rsidRPr="00AB0555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2973CF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="002973CF"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2973CF">
        <w:rPr>
          <w:rFonts w:asciiTheme="majorBidi" w:hAnsiTheme="majorBidi" w:cstheme="majorBidi" w:hint="cs"/>
          <w:sz w:val="30"/>
          <w:szCs w:val="30"/>
          <w:cs/>
          <w:lang w:eastAsia="x-none"/>
        </w:rPr>
        <w:t>มิถุนายน</w:t>
      </w:r>
      <w:r w:rsidR="002973CF" w:rsidRPr="00AB0555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7A7287">
        <w:rPr>
          <w:rFonts w:asciiTheme="majorBidi" w:hAnsiTheme="majorBidi"/>
          <w:sz w:val="30"/>
          <w:szCs w:val="30"/>
          <w:cs/>
          <w:lang w:eastAsia="x-none"/>
        </w:rPr>
        <w:t>มีดังนี้</w:t>
      </w:r>
    </w:p>
    <w:p w14:paraId="4271C351" w14:textId="77777777" w:rsidR="00C642EA" w:rsidRPr="00BE215E" w:rsidRDefault="00C642EA" w:rsidP="001378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Theme="majorBidi" w:hAnsiTheme="majorBidi"/>
          <w:sz w:val="24"/>
          <w:szCs w:val="24"/>
          <w:lang w:eastAsia="x-none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C642EA" w:rsidRPr="007A7287" w14:paraId="7B6722EA" w14:textId="77777777" w:rsidTr="00A91A80">
        <w:trPr>
          <w:trHeight w:val="299"/>
          <w:tblHeader/>
        </w:trPr>
        <w:tc>
          <w:tcPr>
            <w:tcW w:w="2129" w:type="pct"/>
          </w:tcPr>
          <w:p w14:paraId="3D526E4C" w14:textId="77777777" w:rsidR="00C642EA" w:rsidRPr="007A7287" w:rsidRDefault="00C642EA" w:rsidP="00A9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1E5E358C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1F3910D5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2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B476E1A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2E57DA86" w14:textId="77777777" w:rsidR="00C642EA" w:rsidRPr="007A728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2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8BC" w:rsidRPr="007A7287" w14:paraId="298D0889" w14:textId="77777777" w:rsidTr="00A91A80">
        <w:trPr>
          <w:trHeight w:val="284"/>
          <w:tblHeader/>
        </w:trPr>
        <w:tc>
          <w:tcPr>
            <w:tcW w:w="2129" w:type="pct"/>
          </w:tcPr>
          <w:p w14:paraId="3EB35BDA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01D782F4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43C78C6E" w14:textId="397F5E3B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59631DDF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A7DD08C" w14:textId="76D10AB0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57B67136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0D22031B" w14:textId="473AFE5B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6CDDD828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5BA5CF6" w14:textId="5E448C4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838BC" w:rsidRPr="007A7287" w14:paraId="172CE09C" w14:textId="77777777" w:rsidTr="00A91A80">
        <w:trPr>
          <w:trHeight w:val="284"/>
          <w:tblHeader/>
        </w:trPr>
        <w:tc>
          <w:tcPr>
            <w:tcW w:w="2129" w:type="pct"/>
          </w:tcPr>
          <w:p w14:paraId="228D27F8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1C43116A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53FFCB73" w14:textId="77777777" w:rsidR="00B838BC" w:rsidRPr="007A7287" w:rsidRDefault="00B838BC" w:rsidP="00B8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2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5843" w:rsidRPr="007A7287" w14:paraId="6A464F36" w14:textId="77777777" w:rsidTr="00A91A80">
        <w:trPr>
          <w:trHeight w:val="292"/>
          <w:tblHeader/>
        </w:trPr>
        <w:tc>
          <w:tcPr>
            <w:tcW w:w="2129" w:type="pct"/>
            <w:vAlign w:val="bottom"/>
          </w:tcPr>
          <w:p w14:paraId="1F4EA450" w14:textId="452D829E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A72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A728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A728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7A72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16DF"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419" w:type="pct"/>
          </w:tcPr>
          <w:p w14:paraId="2702448A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D0C33CF" w14:textId="73044FB8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33,944</w:t>
            </w:r>
          </w:p>
        </w:tc>
        <w:tc>
          <w:tcPr>
            <w:tcW w:w="131" w:type="pct"/>
          </w:tcPr>
          <w:p w14:paraId="782C3F39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82624B" w14:textId="30B53B20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33,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720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2901C95D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496C0C3" w14:textId="633AAD81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33,944</w:t>
            </w:r>
          </w:p>
        </w:tc>
        <w:tc>
          <w:tcPr>
            <w:tcW w:w="131" w:type="pct"/>
          </w:tcPr>
          <w:p w14:paraId="666DD9B8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F4662BA" w14:textId="48A20405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A728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1,71</w:t>
            </w:r>
            <w:r w:rsidR="008860C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5843" w:rsidRPr="007A7287" w14:paraId="1516538A" w14:textId="77777777" w:rsidTr="00A91A80">
        <w:trPr>
          <w:trHeight w:val="292"/>
          <w:tblHeader/>
        </w:trPr>
        <w:tc>
          <w:tcPr>
            <w:tcW w:w="2129" w:type="pct"/>
            <w:vAlign w:val="bottom"/>
          </w:tcPr>
          <w:p w14:paraId="782393ED" w14:textId="1140A103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กระแสเงินสดรับจากการออกหุ้นกู้</w:t>
            </w:r>
          </w:p>
        </w:tc>
        <w:tc>
          <w:tcPr>
            <w:tcW w:w="419" w:type="pct"/>
          </w:tcPr>
          <w:p w14:paraId="07EEE190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2500B87" w14:textId="2D950C68" w:rsidR="005A5843" w:rsidRPr="007A7287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31" w:type="pct"/>
          </w:tcPr>
          <w:p w14:paraId="03D73F6B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73A8ABA2" w14:textId="57693821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6C0639">
              <w:rPr>
                <w:rFonts w:ascii="Angsana New" w:hAnsi="Angsana New"/>
                <w:sz w:val="30"/>
                <w:szCs w:val="30"/>
              </w:rPr>
              <w:t>4,150</w:t>
            </w:r>
          </w:p>
        </w:tc>
        <w:tc>
          <w:tcPr>
            <w:tcW w:w="131" w:type="pct"/>
          </w:tcPr>
          <w:p w14:paraId="28CD55CC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86134F8" w14:textId="3672A8EF" w:rsidR="005A5843" w:rsidRPr="006C0639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31" w:type="pct"/>
          </w:tcPr>
          <w:p w14:paraId="743A0155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05201A7" w14:textId="36E1B5D5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4,150</w:t>
            </w:r>
          </w:p>
        </w:tc>
      </w:tr>
      <w:tr w:rsidR="005A5843" w:rsidRPr="007A7287" w14:paraId="36C4B3B6" w14:textId="77777777" w:rsidTr="00A91A80">
        <w:trPr>
          <w:trHeight w:val="292"/>
          <w:tblHeader/>
        </w:trPr>
        <w:tc>
          <w:tcPr>
            <w:tcW w:w="2129" w:type="pct"/>
          </w:tcPr>
          <w:p w14:paraId="2659BC0F" w14:textId="2836569A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A7287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กระแสเงินสดจ่ายคืนเงินต้น</w:t>
            </w:r>
          </w:p>
        </w:tc>
        <w:tc>
          <w:tcPr>
            <w:tcW w:w="419" w:type="pct"/>
          </w:tcPr>
          <w:p w14:paraId="5B906570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90594C" w14:textId="4900DB9B" w:rsidR="005A5843" w:rsidRPr="007A7287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(5,971)</w:t>
            </w:r>
          </w:p>
        </w:tc>
        <w:tc>
          <w:tcPr>
            <w:tcW w:w="131" w:type="pct"/>
          </w:tcPr>
          <w:p w14:paraId="35BE89C2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9B7A673" w14:textId="18A023EE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6C0639">
              <w:rPr>
                <w:rFonts w:ascii="Angsana New" w:hAnsi="Angsana New"/>
                <w:sz w:val="30"/>
                <w:szCs w:val="30"/>
              </w:rPr>
              <w:t>(5,300)</w:t>
            </w:r>
          </w:p>
        </w:tc>
        <w:tc>
          <w:tcPr>
            <w:tcW w:w="131" w:type="pct"/>
          </w:tcPr>
          <w:p w14:paraId="457974DA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F849853" w14:textId="43E2107B" w:rsidR="005A5843" w:rsidRPr="006C0639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(5,971)</w:t>
            </w:r>
          </w:p>
        </w:tc>
        <w:tc>
          <w:tcPr>
            <w:tcW w:w="131" w:type="pct"/>
          </w:tcPr>
          <w:p w14:paraId="7CD48CC7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0129AC54" w14:textId="3DEAA331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(3,800)</w:t>
            </w:r>
          </w:p>
        </w:tc>
      </w:tr>
      <w:tr w:rsidR="005A5843" w:rsidRPr="007A7287" w14:paraId="6EAD1B95" w14:textId="77777777" w:rsidTr="00A91A80">
        <w:trPr>
          <w:trHeight w:val="292"/>
          <w:tblHeader/>
        </w:trPr>
        <w:tc>
          <w:tcPr>
            <w:tcW w:w="2129" w:type="pct"/>
          </w:tcPr>
          <w:p w14:paraId="332F1281" w14:textId="2823B25F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A7287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419" w:type="pct"/>
          </w:tcPr>
          <w:p w14:paraId="2FE5A572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808E44D" w14:textId="3BF5846E" w:rsidR="005A5843" w:rsidRPr="007A7287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1" w:type="pct"/>
          </w:tcPr>
          <w:p w14:paraId="282B284E" w14:textId="77777777" w:rsidR="005A5843" w:rsidRPr="007A728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AB5F302" w14:textId="331ECAAF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6C0639">
              <w:rPr>
                <w:rFonts w:ascii="Angsana New" w:hAnsi="Angsana New"/>
                <w:sz w:val="30"/>
                <w:szCs w:val="30"/>
              </w:rPr>
              <w:t>(8</w:t>
            </w:r>
            <w:r w:rsidR="0042750A">
              <w:rPr>
                <w:rFonts w:ascii="Angsana New" w:hAnsi="Angsana New"/>
                <w:sz w:val="30"/>
                <w:szCs w:val="30"/>
              </w:rPr>
              <w:t>3</w:t>
            </w:r>
            <w:r w:rsidRPr="006C06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1384FD1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85AF8B0" w14:textId="21E0ACB1" w:rsidR="005A5843" w:rsidRPr="006C0639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1" w:type="pct"/>
          </w:tcPr>
          <w:p w14:paraId="55036A21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F0B46EE" w14:textId="578F2AC7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</w:t>
            </w:r>
            <w:r w:rsidR="0042750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5843" w:rsidRPr="009E2F97" w14:paraId="04DC52A9" w14:textId="77777777" w:rsidTr="00A91A80">
        <w:trPr>
          <w:trHeight w:val="292"/>
          <w:tblHeader/>
        </w:trPr>
        <w:tc>
          <w:tcPr>
            <w:tcW w:w="2129" w:type="pct"/>
          </w:tcPr>
          <w:p w14:paraId="475FBC3D" w14:textId="6CBF51D4" w:rsidR="005A5843" w:rsidRPr="009E2F9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2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Pr="007A7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73CF" w:rsidRPr="00297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973CF" w:rsidRPr="002973C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19" w:type="pct"/>
          </w:tcPr>
          <w:p w14:paraId="3EC54FD8" w14:textId="77777777" w:rsidR="005A5843" w:rsidRPr="009E2F9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94E996" w14:textId="2F4733A2" w:rsidR="005A5843" w:rsidRPr="009E2F97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31,422</w:t>
            </w:r>
          </w:p>
        </w:tc>
        <w:tc>
          <w:tcPr>
            <w:tcW w:w="131" w:type="pct"/>
          </w:tcPr>
          <w:p w14:paraId="15D1EA59" w14:textId="77777777" w:rsidR="005A5843" w:rsidRPr="009E2F97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1181D6B" w14:textId="14FAB7EA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639">
              <w:rPr>
                <w:rFonts w:ascii="Angsana New" w:hAnsi="Angsana New"/>
                <w:b/>
                <w:bCs/>
                <w:sz w:val="30"/>
                <w:szCs w:val="30"/>
              </w:rPr>
              <w:t>31,979</w:t>
            </w:r>
          </w:p>
        </w:tc>
        <w:tc>
          <w:tcPr>
            <w:tcW w:w="131" w:type="pct"/>
          </w:tcPr>
          <w:p w14:paraId="052D577C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3781D9B5" w14:textId="50E6C778" w:rsidR="005A5843" w:rsidRPr="006C0639" w:rsidRDefault="002D3211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31,422</w:t>
            </w:r>
          </w:p>
        </w:tc>
        <w:tc>
          <w:tcPr>
            <w:tcW w:w="131" w:type="pct"/>
          </w:tcPr>
          <w:p w14:paraId="0B89CE4C" w14:textId="77777777" w:rsidR="005A5843" w:rsidRPr="006C0639" w:rsidRDefault="005A5843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40BBEF68" w14:textId="30A01156" w:rsidR="005A5843" w:rsidRPr="006C0639" w:rsidRDefault="006C0639" w:rsidP="005A5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31,979</w:t>
            </w:r>
          </w:p>
        </w:tc>
      </w:tr>
    </w:tbl>
    <w:p w14:paraId="16B6313A" w14:textId="77777777" w:rsidR="00916DA3" w:rsidRPr="00BE215E" w:rsidRDefault="00916DA3" w:rsidP="00D51657">
      <w:pPr>
        <w:rPr>
          <w:rFonts w:asciiTheme="majorBidi" w:hAnsiTheme="majorBidi" w:cstheme="majorBidi"/>
          <w:sz w:val="24"/>
          <w:szCs w:val="24"/>
        </w:rPr>
      </w:pPr>
    </w:p>
    <w:p w14:paraId="47B092C4" w14:textId="3D803942" w:rsidR="00F97F07" w:rsidRDefault="00F97F07" w:rsidP="000603E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F97F0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2973C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97F0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2973CF">
        <w:rPr>
          <w:rFonts w:asciiTheme="majorBidi" w:hAnsiTheme="majorBidi" w:cstheme="majorBidi"/>
          <w:sz w:val="30"/>
          <w:szCs w:val="30"/>
        </w:rPr>
        <w:t>30</w:t>
      </w:r>
      <w:r w:rsidR="002973C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2569 </w:t>
      </w:r>
      <w:r w:rsidRPr="00F97F07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ทั้งมีและไม่มีผู้แทนผู้ถือหุ้นกู้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โดยมีมูลค่าที่ตราไว้หน่วยละ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7B1C">
        <w:rPr>
          <w:rFonts w:ascii="Angsana New" w:hAnsi="Angsana New"/>
          <w:sz w:val="30"/>
          <w:szCs w:val="30"/>
        </w:rPr>
        <w:t>1,000</w:t>
      </w:r>
      <w:r w:rsidR="001B7B1C">
        <w:rPr>
          <w:rFonts w:ascii="Angsana New" w:hAnsi="Angsana New" w:hint="cs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มีราคาเสนอขายหน่วยละ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="001B7B1C">
        <w:rPr>
          <w:rFonts w:ascii="Angsana New" w:hAnsi="Angsana New"/>
          <w:sz w:val="30"/>
          <w:szCs w:val="30"/>
        </w:rPr>
        <w:t xml:space="preserve">942.12228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1B7B1C">
        <w:rPr>
          <w:rFonts w:ascii="Angsana New" w:hAnsi="Angsana New"/>
          <w:sz w:val="30"/>
          <w:szCs w:val="30"/>
        </w:rPr>
        <w:t xml:space="preserve">905.49089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ซึ่งเป็นหุ้นกู้ประเภทที่ไม่มีการจ่ายชำระดอกเบี้ยตลอดอายุหุ้นกู้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โดยหุ้นกู้ประเภทที่ไม่มีการจ่ายชำระดอกเบี้ยทั้งสองชุดมีอัตราคิดลดร้อยละ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="001B7B1C">
        <w:rPr>
          <w:rFonts w:ascii="Angsana New" w:hAnsi="Angsana New"/>
          <w:sz w:val="30"/>
          <w:szCs w:val="30"/>
        </w:rPr>
        <w:t xml:space="preserve">2.00 </w:t>
      </w:r>
      <w:r w:rsidRPr="00F97F07">
        <w:rPr>
          <w:rFonts w:ascii="Angsana New" w:hAnsi="Angsana New" w:hint="cs"/>
          <w:sz w:val="30"/>
          <w:szCs w:val="30"/>
          <w:cs/>
        </w:rPr>
        <w:t>ต่อปี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และร้อยละ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="001B7B1C">
        <w:rPr>
          <w:rFonts w:ascii="Angsana New" w:hAnsi="Angsana New"/>
          <w:sz w:val="30"/>
          <w:szCs w:val="30"/>
        </w:rPr>
        <w:t xml:space="preserve">2.50 </w:t>
      </w:r>
      <w:r w:rsidRPr="00F97F07">
        <w:rPr>
          <w:rFonts w:ascii="Angsana New" w:hAnsi="Angsana New" w:hint="cs"/>
          <w:sz w:val="30"/>
          <w:szCs w:val="30"/>
          <w:cs/>
        </w:rPr>
        <w:t>ต่อปี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และราคาเสนอขายหน่วยละ</w:t>
      </w:r>
      <w:r>
        <w:rPr>
          <w:rFonts w:ascii="Angsana New" w:hAnsi="Angsana New"/>
          <w:sz w:val="30"/>
          <w:szCs w:val="30"/>
        </w:rPr>
        <w:t xml:space="preserve"> </w:t>
      </w:r>
      <w:r w:rsidR="001B7B1C">
        <w:rPr>
          <w:rFonts w:ascii="Angsana New" w:hAnsi="Angsana New"/>
          <w:sz w:val="30"/>
          <w:szCs w:val="30"/>
        </w:rPr>
        <w:t>1,000</w:t>
      </w:r>
      <w:r>
        <w:rPr>
          <w:rFonts w:ascii="Angsana New" w:hAnsi="Angsana New"/>
          <w:sz w:val="30"/>
          <w:szCs w:val="30"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บาท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ซึ่งเป็นหุ้นกู้ประเภทที่มีการจ่ายชำระดอกเบี้ยทุก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="001B7B1C">
        <w:rPr>
          <w:rFonts w:ascii="Angsana New" w:hAnsi="Angsana New"/>
          <w:sz w:val="30"/>
          <w:szCs w:val="30"/>
        </w:rPr>
        <w:t>6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เดือน</w:t>
      </w:r>
      <w:r w:rsidRPr="00F97F07">
        <w:rPr>
          <w:rFonts w:ascii="Angsana New" w:hAnsi="Angsana New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ทั้งนี้</w:t>
      </w:r>
      <w:r w:rsidR="00C42C81">
        <w:rPr>
          <w:rFonts w:ascii="Angsana New" w:hAnsi="Angsana New" w:hint="cs"/>
          <w:sz w:val="30"/>
          <w:szCs w:val="30"/>
          <w:cs/>
        </w:rPr>
        <w:t xml:space="preserve"> </w:t>
      </w:r>
      <w:r w:rsidRPr="00F97F07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255ECB71" w14:textId="5B744634" w:rsidR="0050668D" w:rsidRPr="00A04E91" w:rsidRDefault="009164C8" w:rsidP="002073ED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ส่</w:t>
      </w:r>
      <w:r w:rsidR="00A04E91" w:rsidRPr="006375B5">
        <w:rPr>
          <w:rFonts w:ascii="Angsana New" w:hAnsi="Angsana New"/>
          <w:sz w:val="30"/>
          <w:szCs w:val="30"/>
          <w:cs/>
        </w:rPr>
        <w:t>วนงานดำเนินงาน</w:t>
      </w:r>
      <w:r w:rsidR="00A04E91"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3264EA" w:rsidRDefault="009A45B0">
      <w:pPr>
        <w:spacing w:line="240" w:lineRule="auto"/>
        <w:rPr>
          <w:rFonts w:ascii="Angsana New" w:hAnsi="Angsana New"/>
          <w:color w:val="2E74B5"/>
          <w:sz w:val="16"/>
          <w:szCs w:val="16"/>
        </w:rPr>
      </w:pPr>
    </w:p>
    <w:p w14:paraId="0C696813" w14:textId="4BF011E9" w:rsidR="002073ED" w:rsidRPr="006375B5" w:rsidRDefault="002073ED" w:rsidP="002073ED">
      <w:pPr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6375B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0603E4">
        <w:rPr>
          <w:rFonts w:ascii="Angsana New" w:hAnsi="Angsana New"/>
          <w:sz w:val="30"/>
          <w:szCs w:val="30"/>
        </w:rPr>
        <w:t xml:space="preserve"> 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6375B5">
        <w:rPr>
          <w:rFonts w:ascii="Angsana New" w:hAnsi="Angsana New" w:hint="cs"/>
          <w:sz w:val="30"/>
          <w:szCs w:val="30"/>
          <w:cs/>
        </w:rPr>
        <w:t>ลุ่มบริษัท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6375B5">
        <w:rPr>
          <w:rFonts w:ascii="Angsana New" w:hAnsi="Angsana New" w:hint="cs"/>
          <w:sz w:val="30"/>
          <w:szCs w:val="30"/>
          <w:cs/>
        </w:rPr>
        <w:t>ธุรกิจและบริการที่แตกต่างกัน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2CA502F" w14:textId="77777777" w:rsidR="002073ED" w:rsidRPr="003264EA" w:rsidRDefault="002073ED" w:rsidP="002073ED">
      <w:pPr>
        <w:ind w:left="518"/>
        <w:jc w:val="thaiDistribute"/>
        <w:rPr>
          <w:rFonts w:ascii="Angsana New" w:hAnsi="Angsana New"/>
          <w:sz w:val="16"/>
          <w:szCs w:val="16"/>
        </w:rPr>
      </w:pPr>
    </w:p>
    <w:p w14:paraId="6672E626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60F44028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154E1E25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70E71C39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6D32AC0B" w14:textId="77777777" w:rsidR="002073ED" w:rsidRPr="003264EA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BFF0D38" w14:textId="57ECC387" w:rsidR="002073ED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E1F92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 ไม่มีส่วนงานใดที่เข้าเกณฑ์เชิงปริมาณเพื่</w:t>
      </w:r>
      <w:r w:rsidRPr="008736E8">
        <w:rPr>
          <w:rFonts w:ascii="Angsana New" w:hAnsi="Angsana New" w:hint="cs"/>
          <w:sz w:val="30"/>
          <w:szCs w:val="30"/>
          <w:cs/>
        </w:rPr>
        <w:t>อกำหนด</w:t>
      </w:r>
      <w:r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E20B73">
        <w:rPr>
          <w:rFonts w:ascii="Angsana New" w:hAnsi="Angsana New"/>
          <w:sz w:val="30"/>
          <w:szCs w:val="30"/>
        </w:rPr>
        <w:t>9</w:t>
      </w:r>
      <w:r w:rsidRPr="008736E8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8736E8">
        <w:rPr>
          <w:rFonts w:ascii="Angsana New" w:hAnsi="Angsana New" w:hint="cs"/>
          <w:sz w:val="30"/>
          <w:szCs w:val="30"/>
        </w:rPr>
        <w:t>256</w:t>
      </w:r>
      <w:r w:rsidR="00E20B73">
        <w:rPr>
          <w:rFonts w:ascii="Angsana New" w:hAnsi="Angsana New"/>
          <w:sz w:val="30"/>
          <w:szCs w:val="30"/>
        </w:rPr>
        <w:t>8</w:t>
      </w:r>
    </w:p>
    <w:p w14:paraId="6940F772" w14:textId="77777777" w:rsidR="00AD58A3" w:rsidRPr="003264EA" w:rsidRDefault="00AD58A3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3721C67" w14:textId="7B218026" w:rsidR="002073ED" w:rsidRPr="005C0921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C0921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ทั้งนี้</w:t>
      </w:r>
      <w:r w:rsidR="00C42C81">
        <w:rPr>
          <w:rFonts w:ascii="Angsana New" w:hAnsi="Angsana New" w:hint="cs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การกำหนดราคาระหว่างกันนั้นเป็นไปตามการซื้อขายตามปกติธุรกิจ</w:t>
      </w:r>
    </w:p>
    <w:p w14:paraId="7D2E225A" w14:textId="689E2CA2" w:rsidR="00E4770F" w:rsidRPr="003264EA" w:rsidRDefault="00E4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7B176FBC" w14:textId="2A64EEE9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75835DE" w14:textId="7BEB28B9" w:rsidR="00A06BEB" w:rsidRPr="003264EA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786459C" w14:textId="063FD27E" w:rsidR="00A06BEB" w:rsidRPr="00A06BEB" w:rsidRDefault="00A06BEB" w:rsidP="00AC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</w:t>
      </w:r>
      <w:r w:rsidR="00AC4B54">
        <w:rPr>
          <w:rFonts w:ascii="Angsana New" w:hAnsi="Angsana New" w:hint="cs"/>
          <w:sz w:val="30"/>
          <w:szCs w:val="30"/>
          <w:cs/>
        </w:rPr>
        <w:t>หรือสินทรัพย์ในต่างประเทศ</w:t>
      </w:r>
      <w:r w:rsidRPr="00A06BEB">
        <w:rPr>
          <w:rFonts w:ascii="Angsana New" w:hAnsi="Angsana New" w:hint="cs"/>
          <w:sz w:val="30"/>
          <w:szCs w:val="30"/>
          <w:cs/>
        </w:rPr>
        <w:t>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77DEBB43" w14:textId="77777777" w:rsidR="002E6595" w:rsidRPr="003264EA" w:rsidRDefault="002E6595" w:rsidP="00097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noProof/>
          <w:sz w:val="16"/>
          <w:szCs w:val="16"/>
        </w:rPr>
      </w:pPr>
    </w:p>
    <w:p w14:paraId="7982A909" w14:textId="77777777" w:rsidR="00401988" w:rsidRDefault="00401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4248F83" w14:textId="69D3B2E3" w:rsidR="00274F3B" w:rsidRDefault="00D47038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415A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ภาพรวมรายได้ตาม</w:t>
      </w:r>
      <w:r w:rsidRPr="00C415A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48E093A" w14:textId="2B6879DF" w:rsidR="00401988" w:rsidRDefault="00401988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noProof/>
          <w:sz w:val="30"/>
          <w:szCs w:val="30"/>
          <w:lang w:val="th-TH"/>
        </w:rPr>
      </w:pPr>
    </w:p>
    <w:p w14:paraId="4115BBA3" w14:textId="62181D4D" w:rsidR="00401988" w:rsidRPr="00401988" w:rsidRDefault="00E118B0" w:rsidP="00401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736A5D7" wp14:editId="6693098F">
            <wp:simplePos x="0" y="0"/>
            <wp:positionH relativeFrom="column">
              <wp:posOffset>182880</wp:posOffset>
            </wp:positionH>
            <wp:positionV relativeFrom="paragraph">
              <wp:posOffset>23198</wp:posOffset>
            </wp:positionV>
            <wp:extent cx="6098200" cy="3157854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200" cy="3157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E01A9F" w14:textId="1C0364FE" w:rsidR="002E6595" w:rsidRPr="002E6595" w:rsidRDefault="002E6595" w:rsidP="002E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B96A88" w14:textId="77777777" w:rsidR="002E6595" w:rsidRDefault="002E6595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F90829" w14:textId="640FDD05" w:rsidR="00C349E7" w:rsidRPr="00C642EA" w:rsidRDefault="00C349E7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C349E7" w:rsidRPr="00C642EA" w:rsidSect="000E4911"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527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C349E7" w:rsidRPr="009E2F97" w14:paraId="58F06F75" w14:textId="77777777" w:rsidTr="00DF4608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E5AF3" w14:textId="77777777" w:rsidR="00C349E7" w:rsidRPr="009E2F97" w:rsidRDefault="00C349E7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lastRenderedPageBreak/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85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3B341AAF" w14:textId="77777777" w:rsidR="00C349E7" w:rsidRPr="009E2F97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349E7" w:rsidRPr="009E2F97" w14:paraId="45436223" w14:textId="77777777" w:rsidTr="00DF4608">
        <w:trPr>
          <w:trHeight w:val="64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F0CB13" w14:textId="77777777" w:rsidR="00C349E7" w:rsidRPr="009E2F97" w:rsidRDefault="00C349E7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B5D23" w14:textId="77777777" w:rsidR="00C349E7" w:rsidRPr="00AD18E6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DB43" w14:textId="77777777" w:rsidR="00C349E7" w:rsidRPr="00AD18E6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611F" w14:textId="77777777" w:rsidR="00C349E7" w:rsidRPr="00AD18E6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2BC8E" w14:textId="77777777" w:rsidR="00C349E7" w:rsidRPr="00AD18E6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31084258" w14:textId="77777777" w:rsidR="00C349E7" w:rsidRPr="00AD18E6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D18E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4E5EAA2" w14:textId="77777777" w:rsidR="00C349E7" w:rsidRPr="00AD18E6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23671954" w14:textId="77777777" w:rsidR="00C349E7" w:rsidRPr="00AD18E6" w:rsidRDefault="00C349E7" w:rsidP="00DF4608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18E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349E7" w:rsidRPr="009E2F97" w14:paraId="31DB2CFF" w14:textId="77777777" w:rsidTr="00DF4608">
        <w:trPr>
          <w:trHeight w:val="146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8C283" w14:textId="77777777" w:rsidR="00C349E7" w:rsidRPr="009E2F97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07B6" w14:textId="29753029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3AF15" w14:textId="594BF64D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6391" w14:textId="02F3DA9A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6839" w14:textId="42F5199A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358A" w14:textId="718B2EA7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B903" w14:textId="52AFF055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85AE" w14:textId="3B69A569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12AB" w14:textId="71A74C87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F547" w14:textId="321493B6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5F63" w14:textId="195B813A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3474" w14:textId="085C7262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17A9" w14:textId="6462F632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vAlign w:val="bottom"/>
          </w:tcPr>
          <w:p w14:paraId="0FC7A037" w14:textId="0984B5A9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83" w:type="dxa"/>
            <w:vAlign w:val="bottom"/>
          </w:tcPr>
          <w:p w14:paraId="785A0E15" w14:textId="1A5F5711" w:rsidR="00C349E7" w:rsidRPr="009E2F97" w:rsidRDefault="00C349E7" w:rsidP="00C349E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C349E7" w:rsidRPr="009E2F97" w14:paraId="44033081" w14:textId="77777777" w:rsidTr="00DF4608">
        <w:trPr>
          <w:trHeight w:val="173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5A05BC" w14:textId="77777777" w:rsidR="00C349E7" w:rsidRPr="00C07906" w:rsidRDefault="00C349E7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853" w:type="dxa"/>
            <w:gridSpan w:val="14"/>
            <w:tcBorders>
              <w:top w:val="nil"/>
              <w:left w:val="nil"/>
            </w:tcBorders>
          </w:tcPr>
          <w:p w14:paraId="589AC1A1" w14:textId="77777777" w:rsidR="00C349E7" w:rsidRPr="009E2F97" w:rsidRDefault="00C349E7" w:rsidP="00DF46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349E7" w:rsidRPr="009E2F97" w14:paraId="12DB9460" w14:textId="77777777" w:rsidTr="00DF4608">
        <w:trPr>
          <w:trHeight w:val="173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6897BC" w14:textId="77777777" w:rsidR="00C349E7" w:rsidRPr="00C07906" w:rsidRDefault="00C349E7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C07906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853" w:type="dxa"/>
            <w:gridSpan w:val="14"/>
            <w:tcBorders>
              <w:top w:val="nil"/>
              <w:left w:val="nil"/>
            </w:tcBorders>
          </w:tcPr>
          <w:p w14:paraId="4C91DD17" w14:textId="77777777" w:rsidR="00C349E7" w:rsidRPr="009E2F97" w:rsidRDefault="00C349E7" w:rsidP="00DF46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C349E7" w:rsidRPr="009E2F97" w14:paraId="71CC21E7" w14:textId="77777777" w:rsidTr="00D62112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D7D243" w14:textId="77777777" w:rsidR="00C349E7" w:rsidRPr="009E2F97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FE416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AA0E55" w14:textId="52CB4B1B" w:rsidR="00C349E7" w:rsidRPr="009E2F97" w:rsidRDefault="00276318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5,418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F4C358" w14:textId="025B2464" w:rsidR="00C349E7" w:rsidRPr="000058E3" w:rsidRDefault="00C349E7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6,198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4F6F977" w14:textId="413A01EB" w:rsidR="00C349E7" w:rsidRPr="000058E3" w:rsidRDefault="00276318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CCEC53" w14:textId="6265511B" w:rsidR="00C349E7" w:rsidRPr="000058E3" w:rsidRDefault="00C349E7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2,295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92F86D" w14:textId="29292F14" w:rsidR="00C349E7" w:rsidRPr="000058E3" w:rsidRDefault="00276318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A516A5B" w14:textId="6DE7204F" w:rsidR="00C349E7" w:rsidRPr="000058E3" w:rsidRDefault="00C349E7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EC40AE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069E92A" w14:textId="59111276" w:rsidR="00C349E7" w:rsidRPr="000058E3" w:rsidRDefault="00276318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22F4BC" w14:textId="668C39F0" w:rsidR="00C349E7" w:rsidRPr="000058E3" w:rsidRDefault="00C349E7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EC40AE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810" w:type="dxa"/>
            <w:vAlign w:val="bottom"/>
          </w:tcPr>
          <w:p w14:paraId="1A13892C" w14:textId="69E609B0" w:rsidR="00C349E7" w:rsidRPr="000561A3" w:rsidRDefault="00276318" w:rsidP="000561A3">
            <w:pPr>
              <w:tabs>
                <w:tab w:val="clear" w:pos="454"/>
                <w:tab w:val="left" w:pos="347"/>
              </w:tabs>
              <w:ind w:left="-193" w:right="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1A3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810" w:type="dxa"/>
            <w:vAlign w:val="bottom"/>
          </w:tcPr>
          <w:p w14:paraId="7A820B49" w14:textId="5A1D5073" w:rsidR="00C349E7" w:rsidRPr="000058E3" w:rsidRDefault="00C349E7" w:rsidP="000561A3">
            <w:pPr>
              <w:ind w:right="3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FA315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69F7F976" w14:textId="0BA0BC1F" w:rsidR="00C349E7" w:rsidRPr="000058E3" w:rsidRDefault="00276318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92A0D24" w14:textId="304FFF1A" w:rsidR="00C349E7" w:rsidRPr="000058E3" w:rsidRDefault="00C349E7" w:rsidP="00FB1B5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D46FFCA" w14:textId="74F1A1F5" w:rsidR="00C349E7" w:rsidRPr="000058E3" w:rsidRDefault="00276318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8,793</w:t>
            </w:r>
          </w:p>
        </w:tc>
        <w:tc>
          <w:tcPr>
            <w:tcW w:w="783" w:type="dxa"/>
            <w:vAlign w:val="bottom"/>
          </w:tcPr>
          <w:p w14:paraId="77CF9676" w14:textId="7112DF93" w:rsidR="00C349E7" w:rsidRPr="000058E3" w:rsidRDefault="00C349E7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</w:t>
            </w:r>
            <w:r w:rsidR="00EC40AE">
              <w:rPr>
                <w:rFonts w:ascii="Angsana New" w:hAnsi="Angsana New"/>
                <w:sz w:val="24"/>
                <w:szCs w:val="24"/>
              </w:rPr>
              <w:t>5</w:t>
            </w:r>
            <w:r w:rsidR="00FA3156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C349E7" w:rsidRPr="00FE416D" w14:paraId="6DBB9844" w14:textId="77777777" w:rsidTr="00D62112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90A1" w14:textId="77777777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FE416D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7E2581D" w14:textId="5C0D3D99" w:rsidR="00C349E7" w:rsidRPr="00FE416D" w:rsidRDefault="00276318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5B3265" w14:textId="11BBCBF8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2A908B6" w14:textId="144C8E11" w:rsidR="00C349E7" w:rsidRPr="00FE416D" w:rsidRDefault="00276318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289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BFF48D" w14:textId="701C166A" w:rsidR="00C349E7" w:rsidRPr="00FE416D" w:rsidRDefault="00C349E7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663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15A0AC" w14:textId="2BFFDF98" w:rsidR="00C349E7" w:rsidRPr="00FE416D" w:rsidRDefault="00276318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E416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C1C7BE" w14:textId="554AA804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1189506" w14:textId="7EFE212A" w:rsidR="00C349E7" w:rsidRPr="00FE416D" w:rsidRDefault="00276318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19C838" w14:textId="24CC1E57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322D94C" w14:textId="390E824D" w:rsidR="00C349E7" w:rsidRPr="00FE416D" w:rsidRDefault="00276318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AF700FE" w14:textId="7826AFA9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0EDD595" w14:textId="305D9813" w:rsidR="00C349E7" w:rsidRPr="00FE416D" w:rsidRDefault="00276318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F278FA5" w14:textId="2B03E2EB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BBE709A" w14:textId="127089D4" w:rsidR="00C349E7" w:rsidRPr="00FE416D" w:rsidRDefault="00276318" w:rsidP="00FB1B59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289</w:t>
            </w:r>
          </w:p>
        </w:tc>
        <w:tc>
          <w:tcPr>
            <w:tcW w:w="783" w:type="dxa"/>
            <w:vAlign w:val="bottom"/>
          </w:tcPr>
          <w:p w14:paraId="63F29E9B" w14:textId="15B821A0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E416D">
              <w:rPr>
                <w:rFonts w:ascii="Angsana New" w:hAnsi="Angsana New"/>
                <w:sz w:val="24"/>
                <w:szCs w:val="24"/>
              </w:rPr>
              <w:t>663</w:t>
            </w:r>
          </w:p>
        </w:tc>
      </w:tr>
      <w:tr w:rsidR="00C349E7" w:rsidRPr="00FE416D" w14:paraId="4C4A0AD7" w14:textId="77777777" w:rsidTr="00D62112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D617D" w14:textId="77777777" w:rsidR="00C349E7" w:rsidRPr="00FE416D" w:rsidRDefault="00C349E7" w:rsidP="00FB1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E416D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21CAC1" w14:textId="0300FAEA" w:rsidR="00C349E7" w:rsidRPr="00FE416D" w:rsidRDefault="00276318" w:rsidP="00FB1B5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6C3FDB" w14:textId="67B0321C" w:rsidR="00C349E7" w:rsidRPr="00FE416D" w:rsidRDefault="00C349E7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DA8434" w14:textId="2BF110F2" w:rsidR="00C349E7" w:rsidRPr="00FE416D" w:rsidRDefault="00276318" w:rsidP="00FB1B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264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0EC250" w14:textId="66DD018F" w:rsidR="00C349E7" w:rsidRPr="00FE416D" w:rsidRDefault="00C349E7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262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74167FB" w14:textId="12318F15" w:rsidR="00C349E7" w:rsidRPr="00FE416D" w:rsidRDefault="00276318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3ED7D5" w14:textId="5EC665F2" w:rsidR="00C349E7" w:rsidRPr="00FE416D" w:rsidRDefault="00C349E7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EAE370" w14:textId="764B4276" w:rsidR="00C349E7" w:rsidRPr="00FE416D" w:rsidRDefault="00276318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243075" w14:textId="3E76A794" w:rsidR="00C349E7" w:rsidRPr="00FE416D" w:rsidRDefault="00C349E7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963BA25" w14:textId="3388E705" w:rsidR="00C349E7" w:rsidRPr="00FE416D" w:rsidRDefault="00276318" w:rsidP="000561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1E8D56A" w14:textId="1C98A87D" w:rsidR="00C349E7" w:rsidRPr="00FE416D" w:rsidRDefault="00C349E7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C501148" w14:textId="4D9BDBE8" w:rsidR="00C349E7" w:rsidRPr="00FE416D" w:rsidRDefault="00276318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position w:val="12"/>
                <w:sz w:val="24"/>
                <w:szCs w:val="24"/>
                <w:cs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(264)</w:t>
            </w:r>
          </w:p>
        </w:tc>
        <w:tc>
          <w:tcPr>
            <w:tcW w:w="810" w:type="dxa"/>
            <w:vAlign w:val="bottom"/>
          </w:tcPr>
          <w:p w14:paraId="26B3E5D4" w14:textId="5D84E47B" w:rsidR="00C349E7" w:rsidRPr="00FE416D" w:rsidRDefault="00C349E7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position w:val="12"/>
                <w:sz w:val="24"/>
                <w:szCs w:val="24"/>
                <w:cs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(262)</w:t>
            </w:r>
          </w:p>
        </w:tc>
        <w:tc>
          <w:tcPr>
            <w:tcW w:w="810" w:type="dxa"/>
            <w:vAlign w:val="bottom"/>
          </w:tcPr>
          <w:p w14:paraId="5E84B46E" w14:textId="0264509A" w:rsidR="00C349E7" w:rsidRPr="00FE416D" w:rsidRDefault="00276318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783" w:type="dxa"/>
            <w:vAlign w:val="bottom"/>
          </w:tcPr>
          <w:p w14:paraId="240AC591" w14:textId="05A38CAA" w:rsidR="00C349E7" w:rsidRPr="00FE416D" w:rsidRDefault="00C349E7" w:rsidP="00FB1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 w:rsidRPr="00FE416D"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</w:tr>
      <w:tr w:rsidR="00C349E7" w:rsidRPr="009E2F97" w14:paraId="374B7A4C" w14:textId="77777777" w:rsidTr="00DF4608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B8AA" w14:textId="77777777" w:rsidR="00C349E7" w:rsidRPr="009E2F97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4F3471" w14:textId="018F6C54" w:rsidR="00C349E7" w:rsidRPr="009E2F97" w:rsidRDefault="00276318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5,418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9B8EFE" w14:textId="44DD5C09" w:rsidR="00C349E7" w:rsidRPr="000058E3" w:rsidRDefault="00C349E7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6,198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C98C1A" w14:textId="58AE1344" w:rsidR="00C349E7" w:rsidRPr="000058E3" w:rsidRDefault="00276318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2,772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109584" w14:textId="3D5CA920" w:rsidR="00C349E7" w:rsidRPr="000058E3" w:rsidRDefault="00C349E7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3,220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44BB26" w14:textId="4A366F1E" w:rsidR="00C349E7" w:rsidRPr="000058E3" w:rsidRDefault="00276318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CC849D" w14:textId="417B666B" w:rsidR="00C349E7" w:rsidRPr="000058E3" w:rsidRDefault="00C349E7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EC40AE"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082C6A" w14:textId="1DF40F72" w:rsidR="00C349E7" w:rsidRPr="000058E3" w:rsidRDefault="00276318" w:rsidP="00C3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9CACE3" w14:textId="1EDB9D1D" w:rsidR="00C349E7" w:rsidRPr="000058E3" w:rsidRDefault="00C349E7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EC40AE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810" w:type="dxa"/>
          </w:tcPr>
          <w:p w14:paraId="27A14ACC" w14:textId="0F7160F1" w:rsidR="00C349E7" w:rsidRPr="000058E3" w:rsidRDefault="00276318" w:rsidP="000561A3">
            <w:pPr>
              <w:pBdr>
                <w:bottom w:val="single" w:sz="4" w:space="1" w:color="auto"/>
              </w:pBdr>
              <w:tabs>
                <w:tab w:val="clear" w:pos="454"/>
                <w:tab w:val="left" w:pos="347"/>
              </w:tabs>
              <w:ind w:left="-193" w:right="3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810" w:type="dxa"/>
          </w:tcPr>
          <w:p w14:paraId="71BF2EC7" w14:textId="00D0F53F" w:rsidR="00C349E7" w:rsidRPr="000058E3" w:rsidRDefault="00C349E7" w:rsidP="000561A3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FA315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4E726AC0" w14:textId="6A74A26D" w:rsidR="00C349E7" w:rsidRPr="000058E3" w:rsidRDefault="00276318" w:rsidP="00C3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(264)</w:t>
            </w:r>
          </w:p>
        </w:tc>
        <w:tc>
          <w:tcPr>
            <w:tcW w:w="810" w:type="dxa"/>
          </w:tcPr>
          <w:p w14:paraId="1676154E" w14:textId="422EF774" w:rsidR="00C349E7" w:rsidRPr="00DF7462" w:rsidRDefault="00C349E7" w:rsidP="00C3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(262)</w:t>
            </w:r>
          </w:p>
        </w:tc>
        <w:tc>
          <w:tcPr>
            <w:tcW w:w="810" w:type="dxa"/>
          </w:tcPr>
          <w:p w14:paraId="4B1C04BD" w14:textId="57430C3A" w:rsidR="00C349E7" w:rsidRPr="000058E3" w:rsidRDefault="00276318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9,082</w:t>
            </w:r>
          </w:p>
        </w:tc>
        <w:tc>
          <w:tcPr>
            <w:tcW w:w="783" w:type="dxa"/>
          </w:tcPr>
          <w:p w14:paraId="0CEE915E" w14:textId="3F17082E" w:rsidR="00C349E7" w:rsidRPr="000058E3" w:rsidRDefault="00C349E7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</w:t>
            </w:r>
            <w:r w:rsidR="00EC40AE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  <w:r w:rsidR="00FA3156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C349E7" w:rsidRPr="009E2F97" w14:paraId="5C7DBF29" w14:textId="77777777" w:rsidTr="00DF4608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8375" w14:textId="32F9840E" w:rsidR="00C349E7" w:rsidRPr="0099447F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74B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</w:t>
            </w:r>
            <w:r w:rsidR="00C415A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831524" w14:textId="77777777" w:rsidR="00C349E7" w:rsidRPr="009E2F97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CEE6A9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73C068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A9158C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AC6571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BC61C2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7FF5B25" w14:textId="77777777" w:rsidR="00C349E7" w:rsidRPr="000058E3" w:rsidRDefault="00C349E7" w:rsidP="00C349E7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586419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4DBC2" w14:textId="77777777" w:rsidR="00C349E7" w:rsidRPr="000058E3" w:rsidRDefault="00C349E7" w:rsidP="00C349E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16FA905" w14:textId="77777777" w:rsidR="00C349E7" w:rsidRPr="000058E3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B41549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A15DA5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F9271C3" w14:textId="1FA2A06B" w:rsidR="00C349E7" w:rsidRPr="000058E3" w:rsidRDefault="00276318" w:rsidP="0027631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783" w:type="dxa"/>
          </w:tcPr>
          <w:p w14:paraId="00231232" w14:textId="5DB3AC18" w:rsidR="00C349E7" w:rsidRPr="000058E3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349E7" w:rsidRPr="009E2F97" w14:paraId="26ABE426" w14:textId="77777777" w:rsidTr="00DF4608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6E2C" w14:textId="77777777" w:rsidR="00C349E7" w:rsidRPr="009E2F97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5E73E3" w14:textId="77777777" w:rsidR="00C349E7" w:rsidRPr="009E2F97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90A680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5070F0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098B5E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34695F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BB1B48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1274B9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148F56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CB9D93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68E73F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C235F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465B1EE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C67B6B3" w14:textId="50CA8DAC" w:rsidR="00C349E7" w:rsidRPr="000058E3" w:rsidRDefault="00276318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783" w:type="dxa"/>
          </w:tcPr>
          <w:p w14:paraId="71D8D68D" w14:textId="60FDF6F8" w:rsidR="00C349E7" w:rsidRPr="000058E3" w:rsidRDefault="00C349E7" w:rsidP="00C349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A3156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C349E7" w:rsidRPr="009E2F97" w14:paraId="0F95D8B9" w14:textId="77777777" w:rsidTr="00DF4608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4246" w14:textId="77777777" w:rsidR="00C349E7" w:rsidRPr="009E2F97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74150" w14:textId="77777777" w:rsidR="00C349E7" w:rsidRPr="009E2F97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415149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D83256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0FFEC2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AD396F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8132D0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872716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F34273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48E5E1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A7DA1C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6710D4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D78BE" w14:textId="77777777" w:rsidR="00C349E7" w:rsidRPr="000058E3" w:rsidRDefault="00C349E7" w:rsidP="00C349E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70E0828" w14:textId="0ECE113F" w:rsidR="00C349E7" w:rsidRPr="000058E3" w:rsidRDefault="00276318" w:rsidP="00C349E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9,387</w:t>
            </w:r>
          </w:p>
        </w:tc>
        <w:tc>
          <w:tcPr>
            <w:tcW w:w="783" w:type="dxa"/>
          </w:tcPr>
          <w:p w14:paraId="705BDF63" w14:textId="01F17330" w:rsidR="00C349E7" w:rsidRPr="000058E3" w:rsidRDefault="00C349E7" w:rsidP="00C349E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</w:t>
            </w:r>
            <w:r w:rsidR="00EC40AE">
              <w:rPr>
                <w:rFonts w:ascii="Angsana New" w:hAnsi="Angsana New"/>
                <w:b/>
                <w:bCs/>
                <w:sz w:val="24"/>
                <w:szCs w:val="24"/>
              </w:rPr>
              <w:t>375</w:t>
            </w:r>
          </w:p>
        </w:tc>
      </w:tr>
      <w:tr w:rsidR="00C349E7" w:rsidRPr="009E2F97" w14:paraId="6D252008" w14:textId="77777777" w:rsidTr="00DF4608">
        <w:trPr>
          <w:trHeight w:val="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D926" w14:textId="77777777" w:rsidR="00C349E7" w:rsidRPr="009E2F97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423329" w14:textId="77777777" w:rsidR="00C349E7" w:rsidRPr="009E2F97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B19A1F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7242CC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79540B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99EBDC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FA23CD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3C30E3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2C3DE6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7F4F5454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1630810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6F3916DD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7C2F204E" w14:textId="77777777" w:rsidR="00C349E7" w:rsidRPr="000058E3" w:rsidRDefault="00C349E7" w:rsidP="00C349E7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6F752A3" w14:textId="77777777" w:rsidR="00C349E7" w:rsidRPr="000058E3" w:rsidRDefault="00C349E7" w:rsidP="00C349E7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92A0C42" w14:textId="77777777" w:rsidR="00C349E7" w:rsidRPr="000058E3" w:rsidRDefault="00C349E7" w:rsidP="00C349E7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C349E7" w:rsidRPr="009E2F97" w14:paraId="1CD1F94B" w14:textId="77777777" w:rsidTr="00DF4608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CDDD" w14:textId="77777777" w:rsidR="00C349E7" w:rsidRPr="006115A4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ตามส่วน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งานก่อน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C873FA" w14:textId="62A99ED6" w:rsidR="00C349E7" w:rsidRPr="00ED375A" w:rsidRDefault="00276318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15E563" w14:textId="2FDAABF2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0DB6D7" w14:textId="36DCE140" w:rsidR="00C349E7" w:rsidRPr="000058E3" w:rsidRDefault="00276318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2C58EE" w14:textId="3CF883FD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5C81FE" w14:textId="1432B7EF" w:rsidR="00C349E7" w:rsidRPr="000058E3" w:rsidRDefault="00276318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F3DDD1" w14:textId="69D66121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18E6"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916E05" w14:textId="093F307B" w:rsidR="00C349E7" w:rsidRPr="000058E3" w:rsidRDefault="00276318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36A083" w14:textId="6F65F294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18E6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10" w:type="dxa"/>
            <w:vAlign w:val="bottom"/>
          </w:tcPr>
          <w:p w14:paraId="6EB8B49A" w14:textId="50425546" w:rsidR="00C349E7" w:rsidRPr="000058E3" w:rsidRDefault="00276318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(376)</w:t>
            </w:r>
          </w:p>
        </w:tc>
        <w:tc>
          <w:tcPr>
            <w:tcW w:w="810" w:type="dxa"/>
            <w:vAlign w:val="bottom"/>
          </w:tcPr>
          <w:p w14:paraId="3EF57141" w14:textId="1D4C9EB5" w:rsidR="00C349E7" w:rsidRPr="000561A3" w:rsidRDefault="00C349E7" w:rsidP="000561A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1A3">
              <w:rPr>
                <w:rFonts w:ascii="Angsana New" w:hAnsi="Angsana New"/>
                <w:sz w:val="24"/>
                <w:szCs w:val="24"/>
              </w:rPr>
              <w:t>(361)</w:t>
            </w:r>
          </w:p>
        </w:tc>
        <w:tc>
          <w:tcPr>
            <w:tcW w:w="810" w:type="dxa"/>
          </w:tcPr>
          <w:p w14:paraId="540081D4" w14:textId="77777777" w:rsidR="00C349E7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52C2A4" w14:textId="328187EB" w:rsidR="00276318" w:rsidRPr="000058E3" w:rsidRDefault="00276318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C1FA464" w14:textId="77777777" w:rsidR="00C349E7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5199FB" w14:textId="44F27ED9" w:rsidR="00C349E7" w:rsidRPr="000058E3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F9D1339" w14:textId="77777777" w:rsidR="00C349E7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19D8A8" w14:textId="2923ABFE" w:rsidR="00276318" w:rsidRPr="000058E3" w:rsidRDefault="00276318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1,374</w:t>
            </w:r>
          </w:p>
        </w:tc>
        <w:tc>
          <w:tcPr>
            <w:tcW w:w="783" w:type="dxa"/>
          </w:tcPr>
          <w:p w14:paraId="7BA23D0C" w14:textId="77777777" w:rsidR="00C349E7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AE7BD9" w14:textId="1A0CE202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1,824</w:t>
            </w:r>
          </w:p>
        </w:tc>
      </w:tr>
      <w:tr w:rsidR="00C349E7" w:rsidRPr="009E2F97" w14:paraId="777D5C4F" w14:textId="77777777" w:rsidTr="00DF4608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7455" w14:textId="77777777" w:rsidR="00C349E7" w:rsidRPr="006115A4" w:rsidRDefault="00C349E7" w:rsidP="00C3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5CC2A8" w14:textId="77777777" w:rsidR="00C349E7" w:rsidRPr="00ED375A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A4A8CE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ECD7C1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1DD6B0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C1F409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BBA56F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BC65495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A7E05A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5698DC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332AA7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F84DD2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CE1C39" w14:textId="77777777" w:rsidR="00C349E7" w:rsidRPr="000058E3" w:rsidRDefault="00C349E7" w:rsidP="00C349E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1D939F" w14:textId="77A09E3B" w:rsidR="00C349E7" w:rsidRPr="000058E3" w:rsidRDefault="00276318" w:rsidP="00C349E7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(899)</w:t>
            </w:r>
          </w:p>
        </w:tc>
        <w:tc>
          <w:tcPr>
            <w:tcW w:w="783" w:type="dxa"/>
          </w:tcPr>
          <w:p w14:paraId="56B4F73A" w14:textId="73F87536" w:rsidR="00C349E7" w:rsidRPr="000058E3" w:rsidRDefault="00C349E7" w:rsidP="00C349E7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(954)</w:t>
            </w:r>
          </w:p>
        </w:tc>
      </w:tr>
      <w:tr w:rsidR="00C349E7" w:rsidRPr="009E2F97" w14:paraId="09354BB9" w14:textId="77777777" w:rsidTr="00DF4608">
        <w:trPr>
          <w:trHeight w:val="4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46A6" w14:textId="4C4932E8" w:rsidR="00C349E7" w:rsidRPr="00980E26" w:rsidRDefault="00C349E7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</w:t>
            </w:r>
            <w:r w:rsidR="00FE416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FE416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อสังหาริมทรัพย์เพื่อการลงทุนให้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E22333" w14:textId="77777777" w:rsidR="00C349E7" w:rsidRPr="00ED375A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6D2DA5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7D1624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C73F04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C9516B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457552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B2C9DE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F725E2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53FF3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22EFAB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515B46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275256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8E9924" w14:textId="77777777" w:rsidR="00C349E7" w:rsidRDefault="00C349E7" w:rsidP="00DF460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95C321" w14:textId="77777777" w:rsidR="00C349E7" w:rsidRDefault="00C349E7" w:rsidP="00DF460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BCD03" w14:textId="77777777" w:rsidR="00C349E7" w:rsidRDefault="00C349E7" w:rsidP="00DF460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A4C807" w14:textId="782706AF" w:rsidR="00C349E7" w:rsidRPr="000058E3" w:rsidRDefault="00276318" w:rsidP="00DF460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1,672</w:t>
            </w:r>
          </w:p>
        </w:tc>
        <w:tc>
          <w:tcPr>
            <w:tcW w:w="783" w:type="dxa"/>
          </w:tcPr>
          <w:p w14:paraId="2D9A8983" w14:textId="77777777" w:rsidR="00C349E7" w:rsidRDefault="00C349E7" w:rsidP="00DF4608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9A3FAF" w14:textId="77777777" w:rsidR="00C349E7" w:rsidRDefault="00C349E7" w:rsidP="00DF4608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489CEED" w14:textId="77777777" w:rsidR="00C349E7" w:rsidRDefault="00C349E7" w:rsidP="00DF4608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D43656" w14:textId="17D8BC84" w:rsidR="00C349E7" w:rsidRPr="000058E3" w:rsidRDefault="00CF7201" w:rsidP="00DF4608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503</w:t>
            </w:r>
          </w:p>
        </w:tc>
      </w:tr>
      <w:tr w:rsidR="00C349E7" w:rsidRPr="009E2F97" w14:paraId="0DEFBCCC" w14:textId="77777777" w:rsidTr="00DF4608">
        <w:trPr>
          <w:trHeight w:val="2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C0D0" w14:textId="77777777" w:rsidR="00C349E7" w:rsidRPr="009E2F97" w:rsidRDefault="00C349E7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FC5C8" w14:textId="77777777" w:rsidR="00C349E7" w:rsidRPr="00ED375A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933172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DCA733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071FA0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551DA1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5EA7E4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5BC013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48879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C544F43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971BE37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B9B2E01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0B706" w14:textId="77777777" w:rsidR="00C349E7" w:rsidRPr="000058E3" w:rsidRDefault="00C349E7" w:rsidP="00DF460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CBA5923" w14:textId="030804BA" w:rsidR="00C349E7" w:rsidRPr="00311DFC" w:rsidRDefault="00276318" w:rsidP="00DF46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2,147</w:t>
            </w:r>
          </w:p>
        </w:tc>
        <w:tc>
          <w:tcPr>
            <w:tcW w:w="783" w:type="dxa"/>
          </w:tcPr>
          <w:p w14:paraId="13FA8C94" w14:textId="2650EC16" w:rsidR="00C349E7" w:rsidRPr="00311DFC" w:rsidRDefault="00CF7201" w:rsidP="00DF46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1,373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18B744" w14:textId="1CEB192D" w:rsidR="00E118B0" w:rsidRDefault="00E11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sectPr w:rsidR="00E118B0" w:rsidSect="00971795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6BCBDE9" w14:textId="1E2E4B96" w:rsidR="00F34E3A" w:rsidRPr="00F34E3A" w:rsidRDefault="00F34E3A" w:rsidP="008B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ภาพรวมสินทรัพย์และหนี้สินตามส่วนงานที่รายงาน</w:t>
      </w:r>
    </w:p>
    <w:p w14:paraId="42F47B8D" w14:textId="0AFB7E2A" w:rsidR="00E118B0" w:rsidRDefault="0063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sectPr w:rsidR="00E118B0" w:rsidSect="00E118B0">
          <w:headerReference w:type="default" r:id="rId16"/>
          <w:pgSz w:w="11909" w:h="16834" w:code="9"/>
          <w:pgMar w:top="1152" w:right="576" w:bottom="1152" w:left="691" w:header="720" w:footer="720" w:gutter="0"/>
          <w:paperSrc w:first="7" w:other="7"/>
          <w:cols w:space="720"/>
          <w:docGrid w:linePitch="245"/>
        </w:sectPr>
      </w:pPr>
      <w:r>
        <w:rPr>
          <w:rFonts w:asciiTheme="majorBidi" w:hAnsiTheme="majorBidi" w:cstheme="majorBidi"/>
          <w:noProof/>
          <w:sz w:val="30"/>
          <w:szCs w:val="30"/>
          <w:lang w:val="th-TH"/>
        </w:rPr>
        <w:drawing>
          <wp:anchor distT="0" distB="0" distL="114300" distR="114300" simplePos="0" relativeHeight="251662336" behindDoc="1" locked="0" layoutInCell="1" allowOverlap="1" wp14:anchorId="1A20797E" wp14:editId="35BC8174">
            <wp:simplePos x="0" y="0"/>
            <wp:positionH relativeFrom="column">
              <wp:posOffset>-781685</wp:posOffset>
            </wp:positionH>
            <wp:positionV relativeFrom="paragraph">
              <wp:posOffset>199390</wp:posOffset>
            </wp:positionV>
            <wp:extent cx="7888605" cy="3333115"/>
            <wp:effectExtent l="0" t="0" r="0" b="0"/>
            <wp:wrapNone/>
            <wp:docPr id="10112567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256753" name="Picture 1"/>
                    <pic:cNvPicPr/>
                  </pic:nvPicPr>
                  <pic:blipFill>
                    <a:blip r:embed="rId1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8605" cy="3333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0F63">
        <w:rPr>
          <w:rFonts w:asciiTheme="majorBidi" w:hAnsiTheme="majorBidi" w:cstheme="majorBidi"/>
          <w:noProof/>
          <w:sz w:val="30"/>
          <w:szCs w:val="30"/>
          <w:lang w:val="th-TH"/>
        </w:rPr>
        <w:drawing>
          <wp:anchor distT="0" distB="0" distL="114300" distR="114300" simplePos="0" relativeHeight="251661312" behindDoc="1" locked="0" layoutInCell="1" allowOverlap="1" wp14:anchorId="54B1135A" wp14:editId="6D23D49E">
            <wp:simplePos x="0" y="0"/>
            <wp:positionH relativeFrom="column">
              <wp:posOffset>-788035</wp:posOffset>
            </wp:positionH>
            <wp:positionV relativeFrom="paragraph">
              <wp:posOffset>3871595</wp:posOffset>
            </wp:positionV>
            <wp:extent cx="7874635" cy="3327400"/>
            <wp:effectExtent l="0" t="0" r="0" b="0"/>
            <wp:wrapNone/>
            <wp:docPr id="394366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36688" name="Picture 2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463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16883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D16883" w:rsidRPr="007363FB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EEA2" w14:textId="6AC0F1A7" w:rsidR="00D16883" w:rsidRPr="004D5736" w:rsidRDefault="00536D6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36D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36D63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21B6BA63" w:rsidR="00D16883" w:rsidRPr="004D5736" w:rsidRDefault="00536D6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36D63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4C9B378B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71E4" w14:textId="3F28D17F" w:rsidR="00D16883" w:rsidRPr="004D5736" w:rsidRDefault="00536D6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36D63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13418FA4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8E1F" w14:textId="14FD81CD" w:rsidR="00D16883" w:rsidRPr="004D5736" w:rsidRDefault="00536D6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36D63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3EBCCB48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81CD" w14:textId="6B9164BB" w:rsidR="00D16883" w:rsidRPr="004D5736" w:rsidRDefault="00536D6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36D63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09FE80F2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A672" w14:textId="149B184E" w:rsidR="00D16883" w:rsidRPr="004D5736" w:rsidRDefault="00536D6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D6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36D63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18BF8FC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16883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D16883" w:rsidRPr="007363FB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3E4B558F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2B5F43AE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47E76889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6EC23033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7156E324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527E47EB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29C69043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73C862C4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2AE81B97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5E304DB3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769071BF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6893D8D0" w:rsidR="00D16883" w:rsidRPr="004D5736" w:rsidRDefault="00D16883" w:rsidP="00D1688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16883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D16883" w:rsidRPr="00FE7C1C" w:rsidRDefault="00D16883" w:rsidP="00D168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6883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D16883" w:rsidRPr="00FE7C1C" w:rsidRDefault="00D16883" w:rsidP="00D168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D16883" w:rsidRPr="00FE7C1C" w:rsidRDefault="00D16883" w:rsidP="00D168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883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</w:t>
            </w:r>
            <w:r w:rsidRPr="00A41F2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2F628D34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</w:t>
            </w:r>
            <w:r w:rsidR="003015F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5A1E8276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441516CB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1180E763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36,525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751B0F0C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03118146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48066E4E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</w:t>
            </w:r>
            <w:r w:rsidR="002B320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62366F78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990" w:type="dxa"/>
            <w:vAlign w:val="bottom"/>
          </w:tcPr>
          <w:p w14:paraId="4AAFD42A" w14:textId="565233E1" w:rsidR="00D16883" w:rsidRPr="00FE7C1C" w:rsidRDefault="00987572" w:rsidP="00AF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4,304</w:t>
            </w:r>
          </w:p>
        </w:tc>
        <w:tc>
          <w:tcPr>
            <w:tcW w:w="990" w:type="dxa"/>
            <w:vAlign w:val="bottom"/>
          </w:tcPr>
          <w:p w14:paraId="566B20A1" w14:textId="76F89070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080" w:type="dxa"/>
            <w:vAlign w:val="bottom"/>
          </w:tcPr>
          <w:p w14:paraId="66CFA45E" w14:textId="7426C240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</w:t>
            </w:r>
            <w:r w:rsidR="003015FF">
              <w:rPr>
                <w:rFonts w:ascii="Angsana New" w:hAnsi="Angsana New"/>
                <w:sz w:val="30"/>
                <w:szCs w:val="30"/>
              </w:rPr>
              <w:t>80</w:t>
            </w:r>
            <w:r w:rsidR="002B320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46E188DC" w14:textId="2B8D0279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79,736</w:t>
            </w:r>
          </w:p>
        </w:tc>
      </w:tr>
      <w:tr w:rsidR="00D16883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2889598D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12,093</w:t>
            </w:r>
          </w:p>
        </w:tc>
        <w:tc>
          <w:tcPr>
            <w:tcW w:w="990" w:type="dxa"/>
            <w:vAlign w:val="bottom"/>
          </w:tcPr>
          <w:p w14:paraId="5E13B198" w14:textId="7A39B5DB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11,201</w:t>
            </w:r>
          </w:p>
        </w:tc>
      </w:tr>
      <w:tr w:rsidR="00D16883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3E938FF0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2,184</w:t>
            </w:r>
          </w:p>
        </w:tc>
        <w:tc>
          <w:tcPr>
            <w:tcW w:w="990" w:type="dxa"/>
            <w:vAlign w:val="bottom"/>
          </w:tcPr>
          <w:p w14:paraId="17879635" w14:textId="2DC3AF84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</w:tr>
      <w:tr w:rsidR="00D16883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5B2BB7E3" w:rsidR="00D16883" w:rsidRPr="00FE7C1C" w:rsidRDefault="00987572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2B320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bottom"/>
          </w:tcPr>
          <w:p w14:paraId="63826197" w14:textId="6A241979" w:rsidR="00D16883" w:rsidRPr="00FE7C1C" w:rsidRDefault="00D16883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D16883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D16883" w:rsidRPr="00A41F29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32C0F2CA" w:rsidR="00D16883" w:rsidRPr="00D37A19" w:rsidRDefault="00987572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</w:t>
            </w:r>
            <w:r w:rsidR="003015FF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990" w:type="dxa"/>
            <w:vAlign w:val="bottom"/>
          </w:tcPr>
          <w:p w14:paraId="11492938" w14:textId="55AF8523" w:rsidR="00D16883" w:rsidRPr="00D37A19" w:rsidRDefault="00D16883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93,878</w:t>
            </w:r>
          </w:p>
        </w:tc>
      </w:tr>
      <w:tr w:rsidR="00D16883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D16883" w:rsidRPr="00FE7C1C" w:rsidRDefault="00D16883" w:rsidP="00D1688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883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883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4ED73B5A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</w:t>
            </w:r>
            <w:r w:rsidR="003015FF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3C04FFDE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2D4E6F30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48,028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035B138D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57D0D0DB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</w:t>
            </w:r>
            <w:r w:rsidR="002B320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40D3F28C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79721CAB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40B3A04A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990" w:type="dxa"/>
            <w:vAlign w:val="bottom"/>
          </w:tcPr>
          <w:p w14:paraId="22F9B246" w14:textId="31CEAA3E" w:rsidR="00D16883" w:rsidRPr="00FE7C1C" w:rsidRDefault="00987572" w:rsidP="00AF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</w:t>
            </w:r>
            <w:r w:rsidR="003015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6038DCB4" w14:textId="4CE24103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0077C4DA" w14:textId="105055F1" w:rsidR="00D16883" w:rsidRPr="00FE7C1C" w:rsidRDefault="00987572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</w:t>
            </w:r>
            <w:r w:rsidR="003015FF">
              <w:rPr>
                <w:rFonts w:ascii="Angsana New" w:hAnsi="Angsana New"/>
                <w:sz w:val="30"/>
                <w:szCs w:val="30"/>
              </w:rPr>
              <w:t>7</w:t>
            </w:r>
            <w:r w:rsidR="002B320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0DC7A269" w14:textId="7CD19BBA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57,042</w:t>
            </w:r>
          </w:p>
        </w:tc>
      </w:tr>
      <w:tr w:rsidR="00D16883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46D10F1E" w:rsidR="00D16883" w:rsidRPr="00FE7C1C" w:rsidRDefault="00987572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2B320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06E8E71D" w14:textId="6FC15D84" w:rsidR="00D16883" w:rsidRPr="00FE7C1C" w:rsidRDefault="00D16883" w:rsidP="00D16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D16883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D16883" w:rsidRPr="00FE7C1C" w:rsidRDefault="00D16883" w:rsidP="00D1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2C8D0E60" w:rsidR="00D16883" w:rsidRPr="00D37A19" w:rsidRDefault="00987572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758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D758C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990" w:type="dxa"/>
            <w:vAlign w:val="bottom"/>
          </w:tcPr>
          <w:p w14:paraId="69590230" w14:textId="67EB5DC9" w:rsidR="00D16883" w:rsidRPr="00D37A19" w:rsidRDefault="00D16883" w:rsidP="00D168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57,658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CF197F" w:rsidRPr="006263D0" w14:paraId="45FE956A" w14:textId="77777777" w:rsidTr="00DF4608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52872F0C" w14:textId="77777777" w:rsidR="00CF197F" w:rsidRPr="006263D0" w:rsidRDefault="00CF197F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2724B348" w14:textId="77777777" w:rsidR="00CF197F" w:rsidRPr="006263D0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F197F" w:rsidRPr="006263D0" w14:paraId="3E9FF105" w14:textId="77777777" w:rsidTr="00DF4608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52B6EF8E" w14:textId="77777777" w:rsidR="00CF197F" w:rsidRPr="006263D0" w:rsidRDefault="00CF197F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10F194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10902F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78379D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FA4206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7FC3BEA9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18E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13765B79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F197F" w:rsidRPr="006263D0" w14:paraId="588C5A6A" w14:textId="77777777" w:rsidTr="00DF4608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EE3246" w14:textId="77777777" w:rsidR="00CF197F" w:rsidRPr="006263D0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58A9" w14:textId="318B305A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0BD6" w14:textId="2AE52DB7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CC50" w14:textId="77FD6CF0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DC0D" w14:textId="204FE71E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A109" w14:textId="234BB9DC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A698" w14:textId="6BD004AA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E445" w14:textId="31E26E9C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5F6BF" w14:textId="3BD35214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7C266" w14:textId="3F635CAE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81B1" w14:textId="05416306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5DCE" w14:textId="1E59CE3E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A771" w14:textId="0C399470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F197F" w:rsidRPr="006263D0" w14:paraId="1F071A1D" w14:textId="77777777" w:rsidTr="00DF4608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6F79" w14:textId="77777777" w:rsidR="00CF197F" w:rsidRPr="006263D0" w:rsidRDefault="00CF197F" w:rsidP="00DF460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03423C11" w14:textId="77777777" w:rsidR="00CF197F" w:rsidRPr="006263D0" w:rsidRDefault="00CF197F" w:rsidP="00DF46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F197F" w:rsidRPr="006263D0" w14:paraId="354D5FFD" w14:textId="77777777" w:rsidTr="00DF4608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19E61" w14:textId="77777777" w:rsidR="00CF197F" w:rsidRPr="006263D0" w:rsidRDefault="00CF197F" w:rsidP="00DF460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DA5E9E4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0ADD5E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8DB3DA1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D84B91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D7B9BD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FD6D1E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04FC920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FE3B76D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00B288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CDCE65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73BB01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9E5B1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97F" w:rsidRPr="006263D0" w14:paraId="7E7917CA" w14:textId="77777777" w:rsidTr="00DF4608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3896" w14:textId="77777777" w:rsidR="00CF197F" w:rsidRPr="006263D0" w:rsidRDefault="00CF197F" w:rsidP="00CF197F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4FBDDD" w14:textId="73C52983" w:rsidR="00CF197F" w:rsidRPr="006263D0" w:rsidRDefault="003568C7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33AC5D" w14:textId="65E35C63" w:rsidR="00CF197F" w:rsidRPr="009A61F8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6846E5" w14:textId="76F29506" w:rsidR="00CF197F" w:rsidRPr="006263D0" w:rsidRDefault="003568C7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74BA99" w14:textId="79F94062" w:rsidR="00CF197F" w:rsidRPr="006263D0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5FB8" w14:textId="0DBAEB67" w:rsidR="00CF197F" w:rsidRPr="006263D0" w:rsidRDefault="003568C7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FCB0B" w14:textId="65ED8AE2" w:rsidR="00CF197F" w:rsidRPr="006263D0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6D3D7E" w14:textId="436E90CF" w:rsidR="00CF197F" w:rsidRPr="006263D0" w:rsidRDefault="003568C7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CABBD" w14:textId="69E6CDDF" w:rsidR="00CF197F" w:rsidRPr="006263D0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</w:p>
        </w:tc>
        <w:tc>
          <w:tcPr>
            <w:tcW w:w="990" w:type="dxa"/>
          </w:tcPr>
          <w:p w14:paraId="21B56EDE" w14:textId="580A4C56" w:rsidR="00CF197F" w:rsidRPr="006263D0" w:rsidRDefault="003568C7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486B0DBE" w14:textId="5E08A066" w:rsidR="00CF197F" w:rsidRPr="006263D0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4DFB1CB9" w14:textId="4500B5B5" w:rsidR="00CF197F" w:rsidRPr="006263D0" w:rsidRDefault="003568C7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5,724</w:t>
            </w:r>
          </w:p>
        </w:tc>
        <w:tc>
          <w:tcPr>
            <w:tcW w:w="1170" w:type="dxa"/>
          </w:tcPr>
          <w:p w14:paraId="3589B1DC" w14:textId="09D0CF21" w:rsidR="00CF197F" w:rsidRPr="006263D0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6,877</w:t>
            </w:r>
          </w:p>
        </w:tc>
      </w:tr>
      <w:tr w:rsidR="00CF197F" w:rsidRPr="006263D0" w14:paraId="5A914F07" w14:textId="77777777" w:rsidTr="00DF4608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29C8B" w14:textId="77777777" w:rsidR="00CF197F" w:rsidRPr="006263D0" w:rsidRDefault="00CF197F" w:rsidP="00CF197F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8C3339" w14:textId="6DD67B53" w:rsidR="00CF197F" w:rsidRPr="006263D0" w:rsidRDefault="003568C7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95EA6C" w14:textId="137D47A4" w:rsidR="00CF197F" w:rsidRPr="006263D0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4F0D79" w14:textId="7CC9F366" w:rsidR="00CF197F" w:rsidRPr="006263D0" w:rsidRDefault="003568C7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C4A571" w14:textId="15AC6BAD" w:rsidR="00CF197F" w:rsidRPr="006263D0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2,295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0B824C" w14:textId="249CEF9A" w:rsidR="00CF197F" w:rsidRPr="006263D0" w:rsidRDefault="003568C7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925176" w14:textId="0FD38D45" w:rsidR="00CF197F" w:rsidRPr="006263D0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6F14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4BEA05" w14:textId="6567987C" w:rsidR="00CF197F" w:rsidRPr="006263D0" w:rsidRDefault="003568C7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5D8699" w14:textId="701EFE5F" w:rsidR="00CF197F" w:rsidRPr="006263D0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D03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</w:t>
            </w:r>
          </w:p>
        </w:tc>
        <w:tc>
          <w:tcPr>
            <w:tcW w:w="990" w:type="dxa"/>
          </w:tcPr>
          <w:p w14:paraId="3801920B" w14:textId="083E5568" w:rsidR="00CF197F" w:rsidRPr="006263D0" w:rsidRDefault="003568C7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182</w:t>
            </w:r>
          </w:p>
        </w:tc>
        <w:tc>
          <w:tcPr>
            <w:tcW w:w="990" w:type="dxa"/>
          </w:tcPr>
          <w:p w14:paraId="2F4C9094" w14:textId="386C8DEB" w:rsidR="00CF197F" w:rsidRPr="006263D0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</w:p>
        </w:tc>
        <w:tc>
          <w:tcPr>
            <w:tcW w:w="990" w:type="dxa"/>
            <w:vAlign w:val="bottom"/>
          </w:tcPr>
          <w:p w14:paraId="27535CC7" w14:textId="077FFB3C" w:rsidR="00CF197F" w:rsidRPr="006263D0" w:rsidRDefault="003568C7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3,358</w:t>
            </w:r>
          </w:p>
        </w:tc>
        <w:tc>
          <w:tcPr>
            <w:tcW w:w="1170" w:type="dxa"/>
            <w:vAlign w:val="bottom"/>
          </w:tcPr>
          <w:p w14:paraId="441AFE0F" w14:textId="1D71D865" w:rsidR="00CF197F" w:rsidRPr="006263D0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="002F1E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338</w:t>
            </w:r>
          </w:p>
        </w:tc>
      </w:tr>
      <w:tr w:rsidR="00CF197F" w:rsidRPr="006263D0" w14:paraId="4A15886D" w14:textId="77777777" w:rsidTr="00DF4608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A79F" w14:textId="77777777" w:rsidR="00CF197F" w:rsidRPr="006263D0" w:rsidRDefault="00CF197F" w:rsidP="00CF197F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D83DB3" w14:textId="0C5DD532" w:rsidR="00CF197F" w:rsidRPr="006263D0" w:rsidRDefault="003568C7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5,418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C3EC0B" w14:textId="47440E38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6,198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43510A" w14:textId="30E2F417" w:rsidR="00CF197F" w:rsidRPr="006263D0" w:rsidRDefault="003568C7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2,508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88CDD1" w14:textId="5AF525A8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2,958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C9508" w14:textId="4307133E" w:rsidR="00CF197F" w:rsidRPr="006263D0" w:rsidRDefault="003568C7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2FE200A" w14:textId="4F7DCDDE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="006F14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1FC1B9" w14:textId="14C4AC15" w:rsidR="00CF197F" w:rsidRPr="006263D0" w:rsidRDefault="003568C7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274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57C8D9" w14:textId="0C9BB53E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D03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91</w:t>
            </w:r>
          </w:p>
        </w:tc>
        <w:tc>
          <w:tcPr>
            <w:tcW w:w="990" w:type="dxa"/>
          </w:tcPr>
          <w:p w14:paraId="45C11A3A" w14:textId="3D470C0F" w:rsidR="00CF197F" w:rsidRPr="006263D0" w:rsidRDefault="003568C7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182</w:t>
            </w:r>
          </w:p>
        </w:tc>
        <w:tc>
          <w:tcPr>
            <w:tcW w:w="990" w:type="dxa"/>
          </w:tcPr>
          <w:p w14:paraId="1C180468" w14:textId="425C2BAD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41</w:t>
            </w:r>
          </w:p>
        </w:tc>
        <w:tc>
          <w:tcPr>
            <w:tcW w:w="990" w:type="dxa"/>
            <w:vAlign w:val="bottom"/>
          </w:tcPr>
          <w:p w14:paraId="606DBB62" w14:textId="4190FE92" w:rsidR="00CF197F" w:rsidRPr="006263D0" w:rsidRDefault="003568C7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9,082</w:t>
            </w:r>
          </w:p>
        </w:tc>
        <w:tc>
          <w:tcPr>
            <w:tcW w:w="1170" w:type="dxa"/>
            <w:vAlign w:val="bottom"/>
          </w:tcPr>
          <w:p w14:paraId="6CBA81E1" w14:textId="11582CE6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</w:t>
            </w:r>
            <w:r w:rsidR="002F1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215</w:t>
            </w:r>
          </w:p>
        </w:tc>
      </w:tr>
    </w:tbl>
    <w:p w14:paraId="7D3BC3B4" w14:textId="77777777" w:rsidR="00CF197F" w:rsidRDefault="00CF1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CF197F" w:rsidRPr="006263D0" w14:paraId="31889ED9" w14:textId="77777777" w:rsidTr="00DF4608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2FDB3181" w14:textId="77777777" w:rsidR="00CF197F" w:rsidRPr="006263D0" w:rsidRDefault="00CF197F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0706F8EF" w14:textId="77777777" w:rsidR="00CF197F" w:rsidRPr="006263D0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F197F" w:rsidRPr="006263D0" w14:paraId="3EF46DD9" w14:textId="77777777" w:rsidTr="00DF4608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6142C33F" w14:textId="77777777" w:rsidR="00CF197F" w:rsidRPr="006263D0" w:rsidRDefault="00CF197F" w:rsidP="00DF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492E9D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8E17FF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3B7F1B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88171B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AD18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69EB6104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18E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05F5BA30" w14:textId="77777777" w:rsidR="00CF197F" w:rsidRPr="00AD18E6" w:rsidRDefault="00CF197F" w:rsidP="00DF4608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8E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F197F" w:rsidRPr="006263D0" w14:paraId="6A6ACBE3" w14:textId="77777777" w:rsidTr="00DF4608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26F054" w14:textId="77777777" w:rsidR="00CF197F" w:rsidRPr="006263D0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9FD4" w14:textId="6D7B5370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75A2" w14:textId="4BD51D4D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BE2B" w14:textId="524D1476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23E8" w14:textId="6ECC5807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3C2B" w14:textId="4CDBDEBA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3A00" w14:textId="517215FD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FFED" w14:textId="1EBC8DE1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C61F" w14:textId="69CC2E92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4E61" w14:textId="667B4239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D0A5" w14:textId="55EEF39F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0D3A" w14:textId="0E1ECC6A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4842" w14:textId="3C7C5FB0" w:rsidR="00CF197F" w:rsidRPr="006263D0" w:rsidRDefault="00CF197F" w:rsidP="00CF19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F197F" w:rsidRPr="006263D0" w14:paraId="2FED9A87" w14:textId="77777777" w:rsidTr="00DF46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C159" w14:textId="77777777" w:rsidR="00CF197F" w:rsidRPr="006263D0" w:rsidRDefault="00CF197F" w:rsidP="00DF460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0322CCD" w14:textId="77777777" w:rsidR="00CF197F" w:rsidRPr="006263D0" w:rsidRDefault="00CF197F" w:rsidP="00DF460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F197F" w:rsidRPr="006263D0" w14:paraId="503F9EB1" w14:textId="77777777" w:rsidTr="00DF46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DEFA7" w14:textId="77777777" w:rsidR="00CF197F" w:rsidRPr="006263D0" w:rsidRDefault="00CF197F" w:rsidP="00DF460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EFC5DD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869438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F0CF27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4480ED2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B6D5E3C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C51CBB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DEC125D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897139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C95FDC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6F780E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D71BF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9E1A33A" w14:textId="77777777" w:rsidR="00CF197F" w:rsidRPr="006263D0" w:rsidRDefault="00CF197F" w:rsidP="00DF46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97F" w:rsidRPr="006263D0" w14:paraId="48F27BD3" w14:textId="77777777" w:rsidTr="00DF46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7D61A" w14:textId="77777777" w:rsidR="00CF197F" w:rsidRPr="006263D0" w:rsidRDefault="00CF197F" w:rsidP="00CF197F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9D6934" w14:textId="078D19E7" w:rsidR="00CF197F" w:rsidRPr="001206D9" w:rsidRDefault="00F428AC" w:rsidP="00F4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7D9CDD9" w14:textId="77777777" w:rsidR="00CF197F" w:rsidRPr="00325FB8" w:rsidRDefault="00CF197F" w:rsidP="003D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BAF57F" w14:textId="266DC101" w:rsidR="00CF197F" w:rsidRPr="001206D9" w:rsidRDefault="00F428AC" w:rsidP="00CF19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68BFB0" w14:textId="0E168A6A" w:rsidR="00CF197F" w:rsidRPr="001206D9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8E7F68" w14:textId="30451F6F" w:rsidR="00CF197F" w:rsidRPr="001206D9" w:rsidRDefault="00F428AC" w:rsidP="00F4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BA82AA" w14:textId="77777777" w:rsidR="00CF197F" w:rsidRPr="001206D9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336AFC" w14:textId="364EA232" w:rsidR="00CF197F" w:rsidRPr="001206D9" w:rsidRDefault="00AE3D98" w:rsidP="00AE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9BF402" w14:textId="77777777" w:rsidR="00CF197F" w:rsidRPr="001206D9" w:rsidRDefault="00CF197F" w:rsidP="00AE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4EC9585" w14:textId="421E0B58" w:rsidR="00CF197F" w:rsidRPr="001206D9" w:rsidRDefault="00745F64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330C9EA" w14:textId="0F418362" w:rsidR="00CF197F" w:rsidRPr="001206D9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1BECB23" w14:textId="148BF0B9" w:rsidR="00CF197F" w:rsidRPr="001206D9" w:rsidRDefault="00745F64" w:rsidP="00CF19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160" w:type="dxa"/>
          </w:tcPr>
          <w:p w14:paraId="0F83A8E1" w14:textId="2182CE7F" w:rsidR="00CF197F" w:rsidRPr="001206D9" w:rsidRDefault="00CF197F" w:rsidP="00CF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</w:tr>
      <w:tr w:rsidR="00CF197F" w:rsidRPr="006263D0" w14:paraId="4B9602D4" w14:textId="77777777" w:rsidTr="00DF46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539CC" w14:textId="77777777" w:rsidR="00CF197F" w:rsidRPr="006263D0" w:rsidRDefault="00CF197F" w:rsidP="00CF197F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06F6D7" w14:textId="4B2763EC" w:rsidR="00CF197F" w:rsidRPr="001206D9" w:rsidRDefault="00F428AC" w:rsidP="00F428A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3864A1" w14:textId="77777777" w:rsidR="00CF197F" w:rsidRPr="001206D9" w:rsidRDefault="00CF197F" w:rsidP="003D4D5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795C1C" w14:textId="03560B08" w:rsidR="00CF197F" w:rsidRPr="001206D9" w:rsidRDefault="00F428AC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CFA663" w14:textId="5CCB4A45" w:rsidR="00CF197F" w:rsidRPr="001206D9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2F2CDC" w14:textId="66D3B6B2" w:rsidR="00CF197F" w:rsidRPr="001206D9" w:rsidRDefault="00F428AC" w:rsidP="00F428A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8C85D" w14:textId="77777777" w:rsidR="00CF197F" w:rsidRPr="001206D9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8B8CD3" w14:textId="01B13AA0" w:rsidR="00CF197F" w:rsidRPr="001206D9" w:rsidRDefault="00AE3D98" w:rsidP="00AE3D9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A649DA" w14:textId="77777777" w:rsidR="00CF197F" w:rsidRPr="001206D9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736C09CF" w14:textId="51A3A4DD" w:rsidR="00CF197F" w:rsidRPr="001206D9" w:rsidRDefault="00745F64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544</w:t>
            </w:r>
          </w:p>
        </w:tc>
        <w:tc>
          <w:tcPr>
            <w:tcW w:w="990" w:type="dxa"/>
          </w:tcPr>
          <w:p w14:paraId="12C12D55" w14:textId="1BE10BA9" w:rsidR="00CF197F" w:rsidRPr="001206D9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395</w:t>
            </w:r>
          </w:p>
        </w:tc>
        <w:tc>
          <w:tcPr>
            <w:tcW w:w="990" w:type="dxa"/>
            <w:vAlign w:val="bottom"/>
          </w:tcPr>
          <w:p w14:paraId="17F4D559" w14:textId="6CD74413" w:rsidR="00CF197F" w:rsidRPr="001206D9" w:rsidRDefault="00745F64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777</w:t>
            </w:r>
          </w:p>
        </w:tc>
        <w:tc>
          <w:tcPr>
            <w:tcW w:w="1160" w:type="dxa"/>
            <w:vAlign w:val="bottom"/>
          </w:tcPr>
          <w:p w14:paraId="26A9650A" w14:textId="430299FF" w:rsidR="00CF197F" w:rsidRPr="001206D9" w:rsidRDefault="00CF197F" w:rsidP="00CF197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669</w:t>
            </w:r>
          </w:p>
        </w:tc>
      </w:tr>
      <w:tr w:rsidR="00CF197F" w:rsidRPr="006263D0" w14:paraId="00BC586B" w14:textId="77777777" w:rsidTr="00DF460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62D2" w14:textId="77777777" w:rsidR="00CF197F" w:rsidRPr="006263D0" w:rsidRDefault="00CF197F" w:rsidP="00CF197F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96EA08" w14:textId="413126A2" w:rsidR="00CF197F" w:rsidRPr="006263D0" w:rsidRDefault="00F428AC" w:rsidP="00F428A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9D0349" w14:textId="77777777" w:rsidR="00CF197F" w:rsidRPr="006263D0" w:rsidRDefault="00CF197F" w:rsidP="003D4D5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93BAD8" w14:textId="48DF0EBC" w:rsidR="00CF197F" w:rsidRPr="006263D0" w:rsidRDefault="00F428AC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73DA92" w14:textId="0B401CDA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94CE4F" w14:textId="6314AE8B" w:rsidR="00CF197F" w:rsidRPr="006263D0" w:rsidRDefault="00F428AC" w:rsidP="00F428A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BB7A2E" w14:textId="77777777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4AE325" w14:textId="0722B32B" w:rsidR="00CF197F" w:rsidRPr="006263D0" w:rsidRDefault="00AE3D98" w:rsidP="00AE3D98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F8D145" w14:textId="77777777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180FAD6" w14:textId="144C0237" w:rsidR="00CF197F" w:rsidRPr="006263D0" w:rsidRDefault="00745F64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544</w:t>
            </w:r>
          </w:p>
        </w:tc>
        <w:tc>
          <w:tcPr>
            <w:tcW w:w="990" w:type="dxa"/>
          </w:tcPr>
          <w:p w14:paraId="2C23DB7B" w14:textId="5E73227D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395</w:t>
            </w:r>
          </w:p>
        </w:tc>
        <w:tc>
          <w:tcPr>
            <w:tcW w:w="990" w:type="dxa"/>
            <w:vAlign w:val="bottom"/>
          </w:tcPr>
          <w:p w14:paraId="76A7BB32" w14:textId="33BEBAE2" w:rsidR="00CF197F" w:rsidRPr="006263D0" w:rsidRDefault="00745F64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970</w:t>
            </w:r>
          </w:p>
        </w:tc>
        <w:tc>
          <w:tcPr>
            <w:tcW w:w="1160" w:type="dxa"/>
            <w:vAlign w:val="bottom"/>
          </w:tcPr>
          <w:p w14:paraId="1BC5723D" w14:textId="3E33A034" w:rsidR="00CF197F" w:rsidRPr="006263D0" w:rsidRDefault="00CF197F" w:rsidP="00CF197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961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971795">
          <w:head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9E5843" w:rsidRDefault="001F407A" w:rsidP="001F407A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2BF3E4E" w14:textId="720A291C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E00609">
        <w:rPr>
          <w:rFonts w:ascii="Angsana New" w:hAnsi="Angsana New" w:hint="cs"/>
          <w:sz w:val="30"/>
          <w:szCs w:val="30"/>
          <w:cs/>
        </w:rPr>
        <w:t>เก้า</w:t>
      </w:r>
      <w:r w:rsidR="00E00609"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E00609" w:rsidRPr="003522EE">
        <w:rPr>
          <w:rFonts w:ascii="Angsana New" w:hAnsi="Angsana New" w:hint="cs"/>
          <w:sz w:val="30"/>
          <w:szCs w:val="30"/>
          <w:cs/>
        </w:rPr>
        <w:t>วันที่</w:t>
      </w:r>
      <w:r w:rsidR="00E00609" w:rsidRPr="003522EE">
        <w:rPr>
          <w:rFonts w:ascii="Angsana New" w:hAnsi="Angsana New" w:hint="eastAsia"/>
          <w:sz w:val="30"/>
          <w:szCs w:val="30"/>
        </w:rPr>
        <w:t> </w:t>
      </w:r>
      <w:r w:rsidR="00E00609" w:rsidRPr="007037FE">
        <w:rPr>
          <w:rFonts w:ascii="Angsana New" w:hAnsi="Angsana New"/>
          <w:sz w:val="30"/>
          <w:szCs w:val="30"/>
        </w:rPr>
        <w:t>3</w:t>
      </w:r>
      <w:r w:rsidR="00E00609">
        <w:rPr>
          <w:rFonts w:ascii="Angsana New" w:hAnsi="Angsana New"/>
          <w:sz w:val="30"/>
          <w:szCs w:val="30"/>
        </w:rPr>
        <w:t xml:space="preserve">0 </w:t>
      </w:r>
      <w:r w:rsidR="00E00609" w:rsidRPr="008B5D7D">
        <w:rPr>
          <w:rFonts w:ascii="Angsana New" w:hAnsi="Angsana New" w:hint="cs"/>
          <w:sz w:val="30"/>
          <w:szCs w:val="30"/>
          <w:cs/>
        </w:rPr>
        <w:t>มิถุนายน</w:t>
      </w:r>
      <w:r w:rsidR="00E00609" w:rsidRPr="008B5D7D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E73DB3">
        <w:rPr>
          <w:rFonts w:ascii="Angsana New" w:hAnsi="Angsana New"/>
          <w:sz w:val="30"/>
          <w:szCs w:val="30"/>
        </w:rPr>
        <w:t>9</w:t>
      </w:r>
      <w:r w:rsidRPr="003522EE">
        <w:rPr>
          <w:rFonts w:ascii="Angsana New" w:hAnsi="Angsana New"/>
          <w:sz w:val="30"/>
          <w:szCs w:val="30"/>
        </w:rPr>
        <w:t> </w:t>
      </w:r>
      <w:r w:rsidRPr="003522E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A74454">
        <w:rPr>
          <w:rFonts w:ascii="Angsana New" w:hAnsi="Angsana New"/>
          <w:sz w:val="30"/>
          <w:szCs w:val="30"/>
        </w:rPr>
        <w:t>2.47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A74454">
        <w:rPr>
          <w:rFonts w:ascii="Angsana New" w:hAnsi="Angsana New"/>
          <w:sz w:val="30"/>
          <w:szCs w:val="30"/>
        </w:rPr>
        <w:t>13.32</w:t>
      </w:r>
      <w:r w:rsidR="00E00609"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5843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327F75C" w14:textId="4C984F25" w:rsidR="00937CF9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 w:rsidR="00401988">
        <w:rPr>
          <w:rFonts w:ascii="Angsana New" w:hAnsi="Angsana New" w:hint="cs"/>
          <w:sz w:val="30"/>
          <w:szCs w:val="30"/>
          <w:cs/>
        </w:rPr>
        <w:t>รวม</w:t>
      </w:r>
      <w:r w:rsidRPr="00401988">
        <w:rPr>
          <w:rFonts w:ascii="Angsana New" w:hAnsi="Angsana New" w:hint="cs"/>
          <w:sz w:val="30"/>
          <w:szCs w:val="30"/>
          <w:cs/>
        </w:rPr>
        <w:t>แตกต่างจากจำนวนภาษีเงินได้ที่คำนวณโดยการใช้อัตราภาษีเงินได้คูณกับ</w:t>
      </w:r>
      <w:r w:rsidR="001825DF" w:rsidRPr="00401988">
        <w:rPr>
          <w:rFonts w:ascii="Angsana New" w:hAnsi="Angsana New"/>
          <w:sz w:val="30"/>
          <w:szCs w:val="30"/>
          <w:cs/>
        </w:rPr>
        <w:br/>
      </w:r>
      <w:r w:rsidRPr="00401988">
        <w:rPr>
          <w:rFonts w:ascii="Angsana New" w:hAnsi="Angsana New" w:hint="cs"/>
          <w:sz w:val="30"/>
          <w:szCs w:val="30"/>
          <w:cs/>
        </w:rPr>
        <w:t>ยอดกำไรสุทธิตามบัญชีสำหรับงวด</w:t>
      </w:r>
      <w:r w:rsidRPr="00401988">
        <w:rPr>
          <w:rFonts w:ascii="Angsana New" w:hAnsi="Angsana New"/>
          <w:sz w:val="30"/>
          <w:szCs w:val="30"/>
          <w:cs/>
        </w:rPr>
        <w:t xml:space="preserve"> </w:t>
      </w:r>
      <w:r w:rsidR="001C10DF" w:rsidRPr="00401988">
        <w:rPr>
          <w:rFonts w:ascii="Angsana New" w:hAnsi="Angsana New" w:hint="cs"/>
          <w:sz w:val="30"/>
          <w:szCs w:val="30"/>
          <w:cs/>
        </w:rPr>
        <w:t>สาเหตุหลักเนื่องจากการรับรู้</w:t>
      </w:r>
      <w:r w:rsidR="001825DF" w:rsidRPr="00401988">
        <w:rPr>
          <w:rFonts w:ascii="Angsana New" w:hAnsi="Angsana New" w:hint="cs"/>
          <w:sz w:val="30"/>
          <w:szCs w:val="30"/>
          <w:cs/>
        </w:rPr>
        <w:t>ส่วนแบ่งกำไรจากเงินลงทุนในบริษัทร่วม</w:t>
      </w:r>
      <w:r w:rsidR="001825DF" w:rsidRPr="00401988">
        <w:rPr>
          <w:rFonts w:ascii="Angsana New" w:hAnsi="Angsana New"/>
          <w:sz w:val="30"/>
          <w:szCs w:val="30"/>
          <w:cs/>
        </w:rPr>
        <w:br/>
      </w:r>
      <w:r w:rsidR="001825DF" w:rsidRPr="00401988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5400DE">
        <w:rPr>
          <w:rFonts w:ascii="Angsana New" w:hAnsi="Angsana New" w:hint="cs"/>
          <w:sz w:val="30"/>
          <w:szCs w:val="30"/>
          <w:cs/>
        </w:rPr>
        <w:t xml:space="preserve"> และการรับรู้ผลประโยชน์ทางภาษีจากการจำหน่ายเงินลงทุนในบริษัทร่วม</w:t>
      </w:r>
    </w:p>
    <w:p w14:paraId="75BF78E8" w14:textId="77777777" w:rsidR="00F55027" w:rsidRPr="00F55027" w:rsidRDefault="00F55027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8AA94B" w14:textId="167F4F79" w:rsidR="00F55027" w:rsidRDefault="00F55027" w:rsidP="00F5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C34">
        <w:rPr>
          <w:rFonts w:ascii="Angsana New" w:hAnsi="Angsana New" w:hint="cs"/>
          <w:spacing w:val="-4"/>
          <w:sz w:val="30"/>
          <w:szCs w:val="30"/>
          <w:cs/>
        </w:rPr>
        <w:t>จำนวนภาษีเงินได้ในงบกำไรขาดทุนเฉพาะกิจการแตกต่างจากจำนวนภาษีเงินได้ที่คำนวณโดยการใช้อัตราภาษีเงินได้</w:t>
      </w:r>
      <w:r w:rsidRPr="00F55027">
        <w:rPr>
          <w:rFonts w:ascii="Angsana New" w:hAnsi="Angsana New" w:hint="cs"/>
          <w:sz w:val="30"/>
          <w:szCs w:val="30"/>
          <w:cs/>
        </w:rPr>
        <w:t>คูณกับยอดกำไรสุทธิตามบัญชีสำหรับงวด</w:t>
      </w:r>
      <w:r w:rsidRPr="00F55027">
        <w:rPr>
          <w:rFonts w:ascii="Angsana New" w:hAnsi="Angsana New"/>
          <w:sz w:val="30"/>
          <w:szCs w:val="30"/>
          <w:cs/>
        </w:rPr>
        <w:t xml:space="preserve"> </w:t>
      </w:r>
      <w:r w:rsidRPr="00F55027">
        <w:rPr>
          <w:rFonts w:ascii="Angsana New" w:hAnsi="Angsana New" w:hint="cs"/>
          <w:sz w:val="30"/>
          <w:szCs w:val="30"/>
          <w:cs/>
        </w:rPr>
        <w:t>สาเหตุหลักเนื่องจากการได้รับยกเว้นภาษีสำหรับรายได้เงินปันผล</w:t>
      </w:r>
      <w:r w:rsidR="00345C63">
        <w:rPr>
          <w:rFonts w:ascii="Angsana New" w:hAnsi="Angsana New"/>
          <w:sz w:val="30"/>
          <w:szCs w:val="30"/>
        </w:rPr>
        <w:br/>
      </w:r>
      <w:r w:rsidRPr="00F55027">
        <w:rPr>
          <w:rFonts w:ascii="Angsana New" w:hAnsi="Angsana New" w:hint="cs"/>
          <w:sz w:val="30"/>
          <w:szCs w:val="30"/>
          <w:cs/>
        </w:rPr>
        <w:t>ในระหว่างงวด</w:t>
      </w:r>
    </w:p>
    <w:p w14:paraId="62D6E55B" w14:textId="77777777" w:rsidR="00656BEA" w:rsidRPr="00F55027" w:rsidRDefault="00656BEA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7D2E60F" w14:textId="36D1A625" w:rsidR="00172555" w:rsidRDefault="00656BEA" w:rsidP="00656BEA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8385F77" w14:textId="77777777" w:rsidR="00656BEA" w:rsidRDefault="00656BEA" w:rsidP="00656BEA">
      <w:pPr>
        <w:rPr>
          <w:lang w:val="x-none" w:eastAsia="x-none"/>
        </w:rPr>
      </w:pPr>
    </w:p>
    <w:p w14:paraId="665959B9" w14:textId="14822C4C" w:rsidR="00E3514C" w:rsidRPr="00E3514C" w:rsidRDefault="00E3514C" w:rsidP="0013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E3514C">
        <w:rPr>
          <w:rFonts w:ascii="Angsana New" w:hAnsi="Angsana New" w:hint="cs"/>
          <w:sz w:val="30"/>
          <w:szCs w:val="30"/>
          <w:cs/>
        </w:rPr>
        <w:t xml:space="preserve">นการประชุมสามัญผู้ถือหุ้นของบริษัท เมื่อวันที่ </w:t>
      </w:r>
      <w:r w:rsidRPr="00E3514C">
        <w:rPr>
          <w:rFonts w:ascii="Angsana New" w:hAnsi="Angsana New" w:hint="cs"/>
          <w:sz w:val="30"/>
          <w:szCs w:val="30"/>
        </w:rPr>
        <w:t xml:space="preserve">15 </w:t>
      </w:r>
      <w:r w:rsidRPr="00E3514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3514C">
        <w:rPr>
          <w:rFonts w:ascii="Angsana New" w:hAnsi="Angsana New" w:hint="cs"/>
          <w:sz w:val="30"/>
          <w:szCs w:val="30"/>
        </w:rPr>
        <w:t xml:space="preserve">2569 </w:t>
      </w:r>
      <w:r w:rsidRPr="00E3514C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</w:t>
      </w:r>
      <w:r w:rsidR="00B16599">
        <w:rPr>
          <w:rFonts w:ascii="Angsana New" w:hAnsi="Angsana New"/>
          <w:sz w:val="30"/>
          <w:szCs w:val="30"/>
        </w:rPr>
        <w:br/>
      </w:r>
      <w:r w:rsidRPr="00E3514C">
        <w:rPr>
          <w:rFonts w:ascii="Angsana New" w:hAnsi="Angsana New" w:hint="cs"/>
          <w:sz w:val="30"/>
          <w:szCs w:val="30"/>
          <w:cs/>
        </w:rPr>
        <w:t xml:space="preserve">จากการดำเนินงานสำหรับปีสิ้นสุดวันที่ </w:t>
      </w:r>
      <w:r w:rsidRPr="00E3514C">
        <w:rPr>
          <w:rFonts w:ascii="Angsana New" w:hAnsi="Angsana New" w:hint="cs"/>
          <w:sz w:val="30"/>
          <w:szCs w:val="30"/>
        </w:rPr>
        <w:t>30</w:t>
      </w:r>
      <w:r w:rsidRPr="00E3514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3514C">
        <w:rPr>
          <w:rFonts w:ascii="Angsana New" w:hAnsi="Angsana New" w:hint="cs"/>
          <w:sz w:val="30"/>
          <w:szCs w:val="30"/>
        </w:rPr>
        <w:t xml:space="preserve">2568 </w:t>
      </w:r>
      <w:r w:rsidRPr="00E3514C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E3514C">
        <w:rPr>
          <w:rFonts w:ascii="Angsana New" w:hAnsi="Angsana New" w:hint="cs"/>
          <w:sz w:val="30"/>
          <w:szCs w:val="30"/>
        </w:rPr>
        <w:t xml:space="preserve">0.32 </w:t>
      </w:r>
      <w:r w:rsidRPr="00E3514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E3514C">
        <w:rPr>
          <w:rFonts w:ascii="Angsana New" w:hAnsi="Angsana New" w:hint="cs"/>
          <w:sz w:val="30"/>
          <w:szCs w:val="30"/>
        </w:rPr>
        <w:t>2,</w:t>
      </w:r>
      <w:r>
        <w:rPr>
          <w:rFonts w:ascii="Angsana New" w:hAnsi="Angsana New"/>
          <w:sz w:val="30"/>
          <w:szCs w:val="30"/>
        </w:rPr>
        <w:t>298</w:t>
      </w:r>
      <w:r w:rsidRPr="00E3514C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33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047857">
        <w:rPr>
          <w:rFonts w:ascii="Angsana New" w:hAnsi="Angsana New" w:hint="cs"/>
          <w:spacing w:val="-12"/>
          <w:sz w:val="30"/>
          <w:szCs w:val="30"/>
          <w:cs/>
        </w:rPr>
        <w:t>ล้านหุ้น</w:t>
      </w:r>
      <w:r w:rsidRPr="00E3514C">
        <w:rPr>
          <w:rFonts w:ascii="Angsana New" w:hAnsi="Angsana New" w:hint="cs"/>
          <w:sz w:val="30"/>
          <w:szCs w:val="30"/>
          <w:cs/>
        </w:rPr>
        <w:t xml:space="preserve"> เป็นจำนวนเงินรวม </w:t>
      </w:r>
      <w:r w:rsidRPr="00E3514C">
        <w:rPr>
          <w:rFonts w:ascii="Angsana New" w:hAnsi="Angsana New" w:hint="cs"/>
          <w:sz w:val="30"/>
          <w:szCs w:val="30"/>
        </w:rPr>
        <w:t>7</w:t>
      </w:r>
      <w:r w:rsidR="005E5627">
        <w:rPr>
          <w:rFonts w:ascii="Angsana New" w:hAnsi="Angsana New"/>
          <w:sz w:val="30"/>
          <w:szCs w:val="30"/>
        </w:rPr>
        <w:t>35</w:t>
      </w:r>
      <w:r w:rsidRPr="00E3514C">
        <w:rPr>
          <w:rFonts w:ascii="Angsana New" w:hAnsi="Angsana New" w:hint="cs"/>
          <w:sz w:val="30"/>
          <w:szCs w:val="30"/>
        </w:rPr>
        <w:t>.</w:t>
      </w:r>
      <w:r w:rsidR="005E5627">
        <w:rPr>
          <w:rFonts w:ascii="Angsana New" w:hAnsi="Angsana New"/>
          <w:sz w:val="30"/>
          <w:szCs w:val="30"/>
        </w:rPr>
        <w:t>4</w:t>
      </w:r>
      <w:r w:rsidR="007354E6">
        <w:rPr>
          <w:rFonts w:ascii="Angsana New" w:hAnsi="Angsana New"/>
          <w:sz w:val="30"/>
          <w:szCs w:val="30"/>
        </w:rPr>
        <w:t>7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ล้านบาท โดยกำหนดจ่ายเงินปันผลวันที่ </w:t>
      </w:r>
      <w:r w:rsidRPr="00E3514C">
        <w:rPr>
          <w:rFonts w:ascii="Angsana New" w:hAnsi="Angsana New" w:hint="cs"/>
          <w:sz w:val="30"/>
          <w:szCs w:val="30"/>
        </w:rPr>
        <w:t xml:space="preserve">13 </w:t>
      </w:r>
      <w:r w:rsidRPr="00E3514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3514C">
        <w:rPr>
          <w:rFonts w:ascii="Angsana New" w:hAnsi="Angsana New" w:hint="cs"/>
          <w:sz w:val="30"/>
          <w:szCs w:val="30"/>
        </w:rPr>
        <w:t>2569</w:t>
      </w:r>
    </w:p>
    <w:p w14:paraId="768D9E27" w14:textId="0CD3F922" w:rsidR="00656BEA" w:rsidRPr="00E3514C" w:rsidRDefault="00656BEA" w:rsidP="0013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5E482BC" w14:textId="7B048D81" w:rsidR="00047857" w:rsidRPr="00E3514C" w:rsidRDefault="00047857" w:rsidP="0013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E3514C">
        <w:rPr>
          <w:rFonts w:ascii="Angsana New" w:hAnsi="Angsana New" w:hint="cs"/>
          <w:sz w:val="30"/>
          <w:szCs w:val="30"/>
          <w:cs/>
        </w:rPr>
        <w:t xml:space="preserve">นการประชุมสามัญผู้ถือหุ้นของบริษัท เมื่อวันที่ </w:t>
      </w:r>
      <w:r w:rsidRPr="00E3514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3514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</w:t>
      </w:r>
      <w:r w:rsidR="00B16599">
        <w:rPr>
          <w:rFonts w:ascii="Angsana New" w:hAnsi="Angsana New"/>
          <w:sz w:val="30"/>
          <w:szCs w:val="30"/>
        </w:rPr>
        <w:br/>
      </w:r>
      <w:r w:rsidRPr="00E3514C">
        <w:rPr>
          <w:rFonts w:ascii="Angsana New" w:hAnsi="Angsana New" w:hint="cs"/>
          <w:sz w:val="30"/>
          <w:szCs w:val="30"/>
          <w:cs/>
        </w:rPr>
        <w:t xml:space="preserve">จากการดำเนินงานสำหรับปีสิ้นสุดวันที่ </w:t>
      </w:r>
      <w:r w:rsidRPr="00E3514C">
        <w:rPr>
          <w:rFonts w:ascii="Angsana New" w:hAnsi="Angsana New" w:hint="cs"/>
          <w:sz w:val="30"/>
          <w:szCs w:val="30"/>
        </w:rPr>
        <w:t>30</w:t>
      </w:r>
      <w:r w:rsidRPr="00E3514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3514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E3514C">
        <w:rPr>
          <w:rFonts w:ascii="Angsana New" w:hAnsi="Angsana New" w:hint="cs"/>
          <w:sz w:val="30"/>
          <w:szCs w:val="30"/>
        </w:rPr>
        <w:t>0.3</w:t>
      </w:r>
      <w:r>
        <w:rPr>
          <w:rFonts w:ascii="Angsana New" w:hAnsi="Angsana New"/>
          <w:sz w:val="30"/>
          <w:szCs w:val="30"/>
        </w:rPr>
        <w:t>1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E3514C">
        <w:rPr>
          <w:rFonts w:ascii="Angsana New" w:hAnsi="Angsana New" w:hint="cs"/>
          <w:sz w:val="30"/>
          <w:szCs w:val="30"/>
        </w:rPr>
        <w:t>2,</w:t>
      </w:r>
      <w:r>
        <w:rPr>
          <w:rFonts w:ascii="Angsana New" w:hAnsi="Angsana New"/>
          <w:sz w:val="30"/>
          <w:szCs w:val="30"/>
        </w:rPr>
        <w:t>319</w:t>
      </w:r>
      <w:r w:rsidRPr="00E3514C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28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047857">
        <w:rPr>
          <w:rFonts w:ascii="Angsana New" w:hAnsi="Angsana New" w:hint="cs"/>
          <w:spacing w:val="-12"/>
          <w:sz w:val="30"/>
          <w:szCs w:val="30"/>
          <w:cs/>
        </w:rPr>
        <w:t>ล้านหุ้น</w:t>
      </w:r>
      <w:r w:rsidRPr="00E3514C">
        <w:rPr>
          <w:rFonts w:ascii="Angsana New" w:hAnsi="Angsana New" w:hint="cs"/>
          <w:sz w:val="30"/>
          <w:szCs w:val="30"/>
          <w:cs/>
        </w:rPr>
        <w:t xml:space="preserve"> เป็นจำนวนเงินรวม </w:t>
      </w:r>
      <w:r w:rsidRPr="00E3514C">
        <w:rPr>
          <w:rFonts w:ascii="Angsana New" w:hAnsi="Angsana New" w:hint="cs"/>
          <w:sz w:val="30"/>
          <w:szCs w:val="30"/>
        </w:rPr>
        <w:t>7</w:t>
      </w:r>
      <w:r w:rsidR="005E5627">
        <w:rPr>
          <w:rFonts w:ascii="Angsana New" w:hAnsi="Angsana New"/>
          <w:sz w:val="30"/>
          <w:szCs w:val="30"/>
        </w:rPr>
        <w:t>18</w:t>
      </w:r>
      <w:r w:rsidRPr="00E3514C">
        <w:rPr>
          <w:rFonts w:ascii="Angsana New" w:hAnsi="Angsana New" w:hint="cs"/>
          <w:sz w:val="30"/>
          <w:szCs w:val="30"/>
        </w:rPr>
        <w:t>.</w:t>
      </w:r>
      <w:r w:rsidR="005E5627">
        <w:rPr>
          <w:rFonts w:ascii="Angsana New" w:hAnsi="Angsana New"/>
          <w:sz w:val="30"/>
          <w:szCs w:val="30"/>
        </w:rPr>
        <w:t>98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ล้านบาท โดยกำหนดจ่ายเงินปันผลวันที่ </w:t>
      </w:r>
      <w:r w:rsidRPr="00E3514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E3514C">
        <w:rPr>
          <w:rFonts w:ascii="Angsana New" w:hAnsi="Angsana New" w:hint="cs"/>
          <w:sz w:val="30"/>
          <w:szCs w:val="30"/>
        </w:rPr>
        <w:t xml:space="preserve"> </w:t>
      </w:r>
      <w:r w:rsidRPr="00E3514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3514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6929C74C" w14:textId="70596BD3" w:rsidR="00656BEA" w:rsidRPr="003264EA" w:rsidRDefault="00656BEA" w:rsidP="003264EA">
      <w:pPr>
        <w:rPr>
          <w:sz w:val="30"/>
          <w:szCs w:val="30"/>
          <w:cs/>
        </w:rPr>
      </w:pPr>
    </w:p>
    <w:p w14:paraId="2A6BF3F3" w14:textId="70877651" w:rsidR="00541AE6" w:rsidRPr="00E8222D" w:rsidRDefault="00541AE6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E8222D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9E5843" w:rsidRDefault="00541AE6" w:rsidP="00541AE6">
      <w:pPr>
        <w:rPr>
          <w:rFonts w:ascii="Angsana New" w:hAnsi="Angsana New"/>
          <w:sz w:val="24"/>
          <w:szCs w:val="24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CD2F73">
        <w:rPr>
          <w:rFonts w:asciiTheme="majorBidi" w:hAnsiTheme="majorBidi" w:cstheme="majorBidi"/>
          <w:i/>
          <w:iCs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39804A5D" w14:textId="7CF51579" w:rsidR="00502E37" w:rsidRDefault="006B760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15E75EAB" w14:textId="77777777" w:rsidR="00210FB5" w:rsidRDefault="00210FB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8F482" w14:textId="77777777" w:rsidR="00210FB5" w:rsidRDefault="00210FB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A0694" w14:textId="77777777" w:rsidR="00210FB5" w:rsidRDefault="00210FB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AB356" w14:textId="77777777" w:rsidR="000B670F" w:rsidRPr="009E5843" w:rsidRDefault="000B670F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0B670F">
        <w:trPr>
          <w:tblHeader/>
        </w:trPr>
        <w:tc>
          <w:tcPr>
            <w:tcW w:w="3150" w:type="dxa"/>
          </w:tcPr>
          <w:p w14:paraId="351E5C7B" w14:textId="7124B419" w:rsidR="00541AE6" w:rsidRPr="006375B5" w:rsidRDefault="00C40B18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097" w:type="dxa"/>
            <w:gridSpan w:val="9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0B670F">
        <w:trPr>
          <w:tblHeader/>
        </w:trPr>
        <w:tc>
          <w:tcPr>
            <w:tcW w:w="3150" w:type="dxa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</w:tcPr>
          <w:p w14:paraId="004E5B83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</w:tcPr>
          <w:p w14:paraId="3DA2378A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0B670F">
        <w:trPr>
          <w:tblHeader/>
        </w:trPr>
        <w:tc>
          <w:tcPr>
            <w:tcW w:w="3150" w:type="dxa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C3E59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0B670F">
        <w:trPr>
          <w:tblHeader/>
        </w:trPr>
        <w:tc>
          <w:tcPr>
            <w:tcW w:w="3150" w:type="dxa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</w:tcPr>
          <w:p w14:paraId="65509895" w14:textId="3486AFA5" w:rsidR="00541AE6" w:rsidRPr="006375B5" w:rsidRDefault="0065360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0609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006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006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A1C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24" w:type="dxa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ABC" w:rsidRPr="006375B5" w14:paraId="08573EB8" w14:textId="77777777" w:rsidTr="00862B1D">
        <w:tc>
          <w:tcPr>
            <w:tcW w:w="3150" w:type="dxa"/>
          </w:tcPr>
          <w:p w14:paraId="07C177FB" w14:textId="44C85FC9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</w:tcPr>
          <w:p w14:paraId="24249D45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B225AD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C5C2DD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89D8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A10676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581A758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FDC9F1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8D679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788DB70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02B6" w:rsidRPr="006375B5" w14:paraId="5900FC7D" w14:textId="77777777" w:rsidTr="00862B1D">
        <w:tc>
          <w:tcPr>
            <w:tcW w:w="3150" w:type="dxa"/>
          </w:tcPr>
          <w:p w14:paraId="19FBB1C3" w14:textId="4C1A1C9F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DF02B6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24" w:type="dxa"/>
          </w:tcPr>
          <w:p w14:paraId="67DF526A" w14:textId="2ABB0BE6" w:rsidR="00DF02B6" w:rsidRDefault="00375C9F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43" w:type="dxa"/>
          </w:tcPr>
          <w:p w14:paraId="7D699EC5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57FCEBD8" w14:textId="64C444A1" w:rsidR="00DF02B6" w:rsidRPr="00435EAC" w:rsidRDefault="00375C9F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0961D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BB8570" w14:textId="35138633" w:rsidR="00DF02B6" w:rsidRPr="00435EAC" w:rsidRDefault="00375C9F" w:rsidP="00BF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239" w:type="dxa"/>
          </w:tcPr>
          <w:p w14:paraId="38FB0EA7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26DE4E7" w14:textId="491019DC" w:rsidR="00DF02B6" w:rsidRDefault="00375C9F" w:rsidP="00DA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3294B" w14:textId="77777777" w:rsidR="00DF02B6" w:rsidRPr="006375B5" w:rsidRDefault="00DF02B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783DEA4" w14:textId="0D238224" w:rsidR="00DF02B6" w:rsidRDefault="00375C9F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</w:tr>
      <w:tr w:rsidR="002B3799" w:rsidRPr="006375B5" w14:paraId="0F361A66" w14:textId="77777777" w:rsidTr="00862B1D">
        <w:tc>
          <w:tcPr>
            <w:tcW w:w="3150" w:type="dxa"/>
          </w:tcPr>
          <w:p w14:paraId="5FB00E7D" w14:textId="3DD5FFDE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</w:tcPr>
          <w:p w14:paraId="55C5BA5E" w14:textId="77777777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8A901" w14:textId="4F039E22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43" w:type="dxa"/>
          </w:tcPr>
          <w:p w14:paraId="32E84BCE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14B0D969" w14:textId="0F147569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13C27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E8E7C8" w14:textId="77777777" w:rsidR="002B3799" w:rsidRPr="00435EAC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BD880C" w14:textId="6810A4B1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F191312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FD63CB" w14:textId="0CC28D21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36" w:type="dxa"/>
          </w:tcPr>
          <w:p w14:paraId="76EA3CCF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E962EC8" w14:textId="77777777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BB7C7" w14:textId="4D83C363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2B3799" w:rsidRPr="006375B5" w14:paraId="2CE0AFFA" w14:textId="77777777" w:rsidTr="00862B1D">
        <w:tc>
          <w:tcPr>
            <w:tcW w:w="3150" w:type="dxa"/>
          </w:tcPr>
          <w:p w14:paraId="40FEC3C0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08A8711F" w14:textId="3B51648E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31,974</w:t>
            </w:r>
          </w:p>
        </w:tc>
        <w:tc>
          <w:tcPr>
            <w:tcW w:w="243" w:type="dxa"/>
            <w:vAlign w:val="bottom"/>
          </w:tcPr>
          <w:p w14:paraId="410879F8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D3BF269" w14:textId="3C8B61F2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CFA5BE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16771D" w14:textId="4167E7BB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31,976</w:t>
            </w:r>
          </w:p>
        </w:tc>
        <w:tc>
          <w:tcPr>
            <w:tcW w:w="239" w:type="dxa"/>
            <w:vAlign w:val="bottom"/>
          </w:tcPr>
          <w:p w14:paraId="64E46E92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72CB7B" w14:textId="4A31D25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F4EB81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EFB61B9" w14:textId="5E1D1BCA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31,976</w:t>
            </w:r>
          </w:p>
        </w:tc>
      </w:tr>
      <w:tr w:rsidR="002B3799" w:rsidRPr="006375B5" w14:paraId="52F2ECAA" w14:textId="77777777" w:rsidTr="00862B1D">
        <w:tc>
          <w:tcPr>
            <w:tcW w:w="3150" w:type="dxa"/>
          </w:tcPr>
          <w:p w14:paraId="42CBE562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232BB918" w14:textId="17F80AD0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43" w:type="dxa"/>
            <w:vAlign w:val="bottom"/>
          </w:tcPr>
          <w:p w14:paraId="5F68950D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4A2AEA90" w14:textId="21C395B8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758428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165BD750" w14:textId="67538A9C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C5FD760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3D66A5F" w14:textId="1583DFB5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36" w:type="dxa"/>
            <w:vAlign w:val="bottom"/>
          </w:tcPr>
          <w:p w14:paraId="33BB98F4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EE78555" w14:textId="7FB24813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</w:tr>
      <w:tr w:rsidR="002B3799" w:rsidRPr="006375B5" w14:paraId="1FE35972" w14:textId="77777777" w:rsidTr="00862B1D">
        <w:tc>
          <w:tcPr>
            <w:tcW w:w="3150" w:type="dxa"/>
          </w:tcPr>
          <w:p w14:paraId="430CC6CF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C33D13C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EEC310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4BE159A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4F9826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78CD687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10EC207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3636E0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E3E8EB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26B77E4" w14:textId="77777777" w:rsidR="002B3799" w:rsidRPr="009E5843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3799" w:rsidRPr="006375B5" w14:paraId="41811608" w14:textId="77777777" w:rsidTr="00862B1D">
        <w:tc>
          <w:tcPr>
            <w:tcW w:w="3150" w:type="dxa"/>
          </w:tcPr>
          <w:p w14:paraId="7A0E6B93" w14:textId="120CFF09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  <w:vAlign w:val="bottom"/>
          </w:tcPr>
          <w:p w14:paraId="1641E9AE" w14:textId="77777777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9AE74AD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34BF0117" w14:textId="77777777" w:rsidR="002B3799" w:rsidRPr="00435EAC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99AD18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08922E1D" w14:textId="77777777" w:rsidR="002B3799" w:rsidRPr="00435EAC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AFFD172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312E41E" w14:textId="77777777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C64DB5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09FE780" w14:textId="77777777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799" w:rsidRPr="006375B5" w14:paraId="47897096" w14:textId="77777777" w:rsidTr="00862B1D">
        <w:tc>
          <w:tcPr>
            <w:tcW w:w="3150" w:type="dxa"/>
          </w:tcPr>
          <w:p w14:paraId="73FF96CF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</w:tcPr>
          <w:p w14:paraId="2F497DDC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6E21BC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91107B4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617F7F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06515B0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FDBFA7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AE44C9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181B3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A299017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799" w:rsidRPr="006375B5" w14:paraId="120C6E73" w14:textId="77777777" w:rsidTr="00862B1D">
        <w:tc>
          <w:tcPr>
            <w:tcW w:w="3150" w:type="dxa"/>
          </w:tcPr>
          <w:p w14:paraId="7EB1071A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</w:tcPr>
          <w:p w14:paraId="2A145E2F" w14:textId="77777777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39B0EFC4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43" w:type="dxa"/>
          </w:tcPr>
          <w:p w14:paraId="231E30A3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7455F70" w14:textId="044567CC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6B21A2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4EB467" w14:textId="77777777" w:rsidR="002B3799" w:rsidRPr="00435EAC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016BC23E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B5B24B1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3193FED" w14:textId="6BFA21AE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36" w:type="dxa"/>
          </w:tcPr>
          <w:p w14:paraId="0AB63A59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46AA102" w14:textId="77777777" w:rsidR="002B3799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7593EC10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2B3799" w:rsidRPr="006375B5" w14:paraId="0131006B" w14:textId="77777777" w:rsidTr="00862B1D">
        <w:tc>
          <w:tcPr>
            <w:tcW w:w="3150" w:type="dxa"/>
          </w:tcPr>
          <w:p w14:paraId="01F5DA2B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4FBF536D" w14:textId="551C8D38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34,510</w:t>
            </w:r>
          </w:p>
        </w:tc>
        <w:tc>
          <w:tcPr>
            <w:tcW w:w="243" w:type="dxa"/>
            <w:vAlign w:val="bottom"/>
          </w:tcPr>
          <w:p w14:paraId="79F05217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138A36DE" w14:textId="73313DC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679587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78E01C54" w14:textId="32EA820A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34,661</w:t>
            </w:r>
          </w:p>
        </w:tc>
        <w:tc>
          <w:tcPr>
            <w:tcW w:w="239" w:type="dxa"/>
            <w:vAlign w:val="bottom"/>
          </w:tcPr>
          <w:p w14:paraId="48ABBCE0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F79A8AD" w14:textId="0BE7CA69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48E3BD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C55C344" w14:textId="756C2386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34,661</w:t>
            </w:r>
          </w:p>
        </w:tc>
      </w:tr>
      <w:tr w:rsidR="002B3799" w:rsidRPr="006375B5" w14:paraId="1E249C4E" w14:textId="77777777" w:rsidTr="00862B1D">
        <w:tc>
          <w:tcPr>
            <w:tcW w:w="3150" w:type="dxa"/>
          </w:tcPr>
          <w:p w14:paraId="4FE9ADF6" w14:textId="2CF79B30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52C38CD6" w14:textId="4101B328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43" w:type="dxa"/>
            <w:vAlign w:val="bottom"/>
          </w:tcPr>
          <w:p w14:paraId="32FEC436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2BA169E" w14:textId="50FEF464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02A4C8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8787063" w14:textId="76C69873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4F7C56BD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0186327" w14:textId="1C075E7A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  <w:vAlign w:val="bottom"/>
          </w:tcPr>
          <w:p w14:paraId="72A0CED8" w14:textId="77777777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E2C2217" w14:textId="2DECCC99" w:rsidR="002B3799" w:rsidRPr="006375B5" w:rsidRDefault="002B3799" w:rsidP="002B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</w:tbl>
    <w:p w14:paraId="51F36900" w14:textId="77777777" w:rsidR="000B670F" w:rsidRPr="00463EE1" w:rsidRDefault="000B67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84129" w:rsidRPr="006375B5" w14:paraId="01B6477B" w14:textId="77777777" w:rsidTr="000B670F">
        <w:trPr>
          <w:tblHeader/>
        </w:trPr>
        <w:tc>
          <w:tcPr>
            <w:tcW w:w="3150" w:type="dxa"/>
          </w:tcPr>
          <w:p w14:paraId="16179523" w14:textId="5D08C4D9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</w:tcPr>
          <w:p w14:paraId="3BF35951" w14:textId="07B46842" w:rsidR="00584129" w:rsidRPr="00325AF1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4129" w:rsidRPr="006375B5" w14:paraId="75D44E62" w14:textId="77777777" w:rsidTr="000B670F">
        <w:trPr>
          <w:tblHeader/>
        </w:trPr>
        <w:tc>
          <w:tcPr>
            <w:tcW w:w="3150" w:type="dxa"/>
          </w:tcPr>
          <w:p w14:paraId="5275FFE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13E74E9C" w14:textId="072D2AAA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</w:tcPr>
          <w:p w14:paraId="2BBF7CA8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</w:tcPr>
          <w:p w14:paraId="17857488" w14:textId="11E2F733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84129" w:rsidRPr="006375B5" w14:paraId="2FF0ABDA" w14:textId="77777777" w:rsidTr="000B670F">
        <w:trPr>
          <w:tblHeader/>
        </w:trPr>
        <w:tc>
          <w:tcPr>
            <w:tcW w:w="3150" w:type="dxa"/>
          </w:tcPr>
          <w:p w14:paraId="00C1FAF3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CC4EB09" w14:textId="6ACA8184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</w:tcPr>
          <w:p w14:paraId="197978F0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42144CC" w14:textId="265FBDC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B5931BE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D63045" w14:textId="42005CA0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F06B6C9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9F1030" w14:textId="22EE3E1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43CF31B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1471B57" w14:textId="28D0DBA3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4129" w:rsidRPr="006375B5" w14:paraId="0D653F5E" w14:textId="77777777" w:rsidTr="000B670F">
        <w:trPr>
          <w:tblHeader/>
        </w:trPr>
        <w:tc>
          <w:tcPr>
            <w:tcW w:w="3150" w:type="dxa"/>
          </w:tcPr>
          <w:p w14:paraId="5B37E92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</w:tcPr>
          <w:p w14:paraId="202A2F4C" w14:textId="7682D28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4129" w:rsidRPr="006375B5" w14:paraId="624FC4C0" w14:textId="77777777" w:rsidTr="00862B1D">
        <w:tc>
          <w:tcPr>
            <w:tcW w:w="3150" w:type="dxa"/>
          </w:tcPr>
          <w:p w14:paraId="0484C471" w14:textId="092BD31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0609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006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006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A1C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24" w:type="dxa"/>
          </w:tcPr>
          <w:p w14:paraId="7470DBE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B1C16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55702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BC329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ED2A4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17B25A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C60654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A97C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C3CC49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17024459" w14:textId="77777777" w:rsidTr="00862B1D">
        <w:tc>
          <w:tcPr>
            <w:tcW w:w="3150" w:type="dxa"/>
          </w:tcPr>
          <w:p w14:paraId="293BF469" w14:textId="2A9B1EB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</w:tcPr>
          <w:p w14:paraId="7C1C20E1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26558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FAC8E6F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E12978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009ED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8DB3597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A3A969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70CE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CA6687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65B3FB5E" w14:textId="77777777" w:rsidTr="00862B1D">
        <w:tc>
          <w:tcPr>
            <w:tcW w:w="3150" w:type="dxa"/>
          </w:tcPr>
          <w:p w14:paraId="0E2D12F7" w14:textId="63BC4D6D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786860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24" w:type="dxa"/>
            <w:vAlign w:val="bottom"/>
          </w:tcPr>
          <w:p w14:paraId="723D4D7E" w14:textId="6268259E" w:rsidR="00786860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43" w:type="dxa"/>
            <w:vAlign w:val="bottom"/>
          </w:tcPr>
          <w:p w14:paraId="34D2CAB8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15B7B6B5" w14:textId="50780307" w:rsidR="00786860" w:rsidRPr="00435EAC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E90AA1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E49AA43" w14:textId="66B53414" w:rsidR="00786860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39" w:type="dxa"/>
            <w:vAlign w:val="bottom"/>
          </w:tcPr>
          <w:p w14:paraId="4B15BC22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DF3E7E" w14:textId="509BCC50" w:rsidR="00786860" w:rsidRPr="00435EAC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6D2EF4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DAF35E9" w14:textId="28DAE903" w:rsidR="00786860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</w:tr>
      <w:tr w:rsidR="00786860" w:rsidRPr="006375B5" w14:paraId="7C16EB74" w14:textId="77777777" w:rsidTr="00862B1D">
        <w:tc>
          <w:tcPr>
            <w:tcW w:w="3150" w:type="dxa"/>
          </w:tcPr>
          <w:p w14:paraId="4D04B6EA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48EA0BC5" w14:textId="4D3F6EC0" w:rsidR="00786860" w:rsidRPr="004057F6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31,974</w:t>
            </w:r>
          </w:p>
        </w:tc>
        <w:tc>
          <w:tcPr>
            <w:tcW w:w="243" w:type="dxa"/>
            <w:vAlign w:val="bottom"/>
          </w:tcPr>
          <w:p w14:paraId="55D25976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1BED5FE" w14:textId="1588A88C" w:rsidR="00786860" w:rsidRPr="004057F6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2427C0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3315A641" w14:textId="6D4BF156" w:rsidR="00786860" w:rsidRPr="004057F6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31,976</w:t>
            </w:r>
          </w:p>
        </w:tc>
        <w:tc>
          <w:tcPr>
            <w:tcW w:w="239" w:type="dxa"/>
            <w:vAlign w:val="bottom"/>
          </w:tcPr>
          <w:p w14:paraId="6097CA40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36F3C2" w14:textId="36B6D2CF" w:rsidR="00786860" w:rsidRPr="004057F6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3232A4" w14:textId="77777777" w:rsidR="00786860" w:rsidRPr="004057F6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5CD9D43" w14:textId="5C0CEA4C" w:rsidR="00786860" w:rsidRPr="004057F6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31,976</w:t>
            </w:r>
          </w:p>
        </w:tc>
      </w:tr>
      <w:tr w:rsidR="00786860" w:rsidRPr="006375B5" w14:paraId="44233A8C" w14:textId="77777777" w:rsidTr="00862B1D">
        <w:tc>
          <w:tcPr>
            <w:tcW w:w="3150" w:type="dxa"/>
          </w:tcPr>
          <w:p w14:paraId="1653B25C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23EE3895" w14:textId="702DB877" w:rsidR="00786860" w:rsidRPr="006375B5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43" w:type="dxa"/>
            <w:vAlign w:val="bottom"/>
          </w:tcPr>
          <w:p w14:paraId="04FD78B6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B0C83A9" w14:textId="250A9FF3" w:rsidR="00786860" w:rsidRPr="006375B5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239DF1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36F258E" w14:textId="23A6E45A" w:rsidR="00786860" w:rsidRPr="006375B5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1A008DE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251B908" w14:textId="2EC7D4FA" w:rsidR="00786860" w:rsidRPr="006375B5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  <w:vAlign w:val="bottom"/>
          </w:tcPr>
          <w:p w14:paraId="34342C0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0897390" w14:textId="61E4D281" w:rsidR="00786860" w:rsidRPr="006375B5" w:rsidRDefault="00DB3916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786860" w:rsidRPr="00A75B33" w14:paraId="5E543CC0" w14:textId="77777777" w:rsidTr="00862B1D">
        <w:tc>
          <w:tcPr>
            <w:tcW w:w="3150" w:type="dxa"/>
          </w:tcPr>
          <w:p w14:paraId="1B4CE254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vAlign w:val="bottom"/>
          </w:tcPr>
          <w:p w14:paraId="6F936EB4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60AE675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6B37BBBE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2A4C6D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75C2DAB8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F4DBEFA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A459A7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105DE4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EEEE857" w14:textId="77777777" w:rsidR="00786860" w:rsidRPr="009E5843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5B371FFD" w14:textId="77777777" w:rsidTr="00862B1D">
        <w:tc>
          <w:tcPr>
            <w:tcW w:w="3150" w:type="dxa"/>
          </w:tcPr>
          <w:p w14:paraId="71105478" w14:textId="7BC7209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</w:tcPr>
          <w:p w14:paraId="1A856D8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BC7266A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219729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4E130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3BC27D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2A106E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693CA4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3DC4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AE5C157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42DCACEB" w14:textId="77777777" w:rsidTr="00862B1D">
        <w:tc>
          <w:tcPr>
            <w:tcW w:w="3150" w:type="dxa"/>
          </w:tcPr>
          <w:p w14:paraId="6CD310A3" w14:textId="1BF6516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</w:tcPr>
          <w:p w14:paraId="78323459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90F335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173177EF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2D1CE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C7BE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EBC45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D78230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A43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5F4292E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860" w:rsidRPr="006375B5" w14:paraId="7D85F255" w14:textId="77777777" w:rsidTr="00862B1D">
        <w:tc>
          <w:tcPr>
            <w:tcW w:w="3150" w:type="dxa"/>
          </w:tcPr>
          <w:p w14:paraId="26E279BB" w14:textId="7F05367A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5964C3EA" w14:textId="0B371D74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34,510</w:t>
            </w:r>
          </w:p>
        </w:tc>
        <w:tc>
          <w:tcPr>
            <w:tcW w:w="243" w:type="dxa"/>
            <w:vAlign w:val="bottom"/>
          </w:tcPr>
          <w:p w14:paraId="09BCBE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8ECB8F0" w14:textId="0F3A1CB2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7F95D9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65A46452" w14:textId="2B204D4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34,661</w:t>
            </w:r>
          </w:p>
        </w:tc>
        <w:tc>
          <w:tcPr>
            <w:tcW w:w="239" w:type="dxa"/>
            <w:vAlign w:val="bottom"/>
          </w:tcPr>
          <w:p w14:paraId="6EA98A5C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92DCCD3" w14:textId="2EABD453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17BFF3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2BAC83" w14:textId="28A55CF9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34,661</w:t>
            </w:r>
          </w:p>
        </w:tc>
      </w:tr>
      <w:tr w:rsidR="00786860" w:rsidRPr="006375B5" w14:paraId="1F5D4985" w14:textId="77777777" w:rsidTr="00862B1D">
        <w:tc>
          <w:tcPr>
            <w:tcW w:w="3150" w:type="dxa"/>
          </w:tcPr>
          <w:p w14:paraId="16AE916E" w14:textId="299F0EE5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420DE7D3" w14:textId="24DE929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43" w:type="dxa"/>
            <w:vAlign w:val="bottom"/>
          </w:tcPr>
          <w:p w14:paraId="2A8372B4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FD43032" w14:textId="0F878EF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49A89B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6D63639" w14:textId="29E28678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2EB0278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CCAA6A9" w14:textId="6E21C2D3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vAlign w:val="bottom"/>
          </w:tcPr>
          <w:p w14:paraId="45687EFB" w14:textId="77777777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4DC3800" w14:textId="0ED92F9B" w:rsidR="00786860" w:rsidRPr="006375B5" w:rsidRDefault="00786860" w:rsidP="0078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</w:tbl>
    <w:p w14:paraId="724C3814" w14:textId="77777777" w:rsidR="00501BDC" w:rsidRPr="00E66222" w:rsidRDefault="00501BDC" w:rsidP="00541AE6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5164AD84" w:rsidR="00541AE6" w:rsidRPr="00E66222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Cs w:val="22"/>
          <w:lang w:val="en-US" w:bidi="th-TH"/>
        </w:rPr>
      </w:pPr>
    </w:p>
    <w:p w14:paraId="3B2E277E" w14:textId="7199F984" w:rsidR="000B670F" w:rsidRPr="00E66222" w:rsidRDefault="00541AE6" w:rsidP="00213DB0">
      <w:pPr>
        <w:pStyle w:val="block"/>
        <w:spacing w:after="0" w:line="240" w:lineRule="auto"/>
        <w:ind w:right="-25"/>
        <w:jc w:val="thaiDistribute"/>
        <w:rPr>
          <w:rFonts w:ascii="Angsana New" w:hAnsi="Angsana New"/>
          <w:i/>
          <w:iCs/>
          <w:szCs w:val="22"/>
          <w:cs/>
        </w:rPr>
      </w:pPr>
      <w:r w:rsidRPr="00875E95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</w:t>
      </w:r>
      <w:r w:rsidRPr="00875E95">
        <w:rPr>
          <w:rFonts w:ascii="Angsana New" w:hAnsi="Angsana New"/>
          <w:spacing w:val="-2"/>
          <w:sz w:val="30"/>
          <w:szCs w:val="30"/>
          <w:cs/>
          <w:lang w:bidi="th-TH"/>
        </w:rPr>
        <w:t>เนื่องจากเครื่องมือทางการเงินเหล่านั้นมีอัตราดอกเบี้ย</w:t>
      </w:r>
      <w:r w:rsidRP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  <w:bookmarkStart w:id="3" w:name="_Hlk66816455"/>
      <w:r w:rsid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br/>
      </w:r>
      <w:bookmarkEnd w:id="3"/>
    </w:p>
    <w:p w14:paraId="3C9F622E" w14:textId="52845E9A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498646CB" w14:textId="7F3B96B6" w:rsidR="00ED72A0" w:rsidRDefault="00ED72A0" w:rsidP="00C6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4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E66222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2"/>
          <w:szCs w:val="22"/>
          <w:cs/>
        </w:rPr>
      </w:pPr>
    </w:p>
    <w:tbl>
      <w:tblPr>
        <w:tblW w:w="922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620"/>
        <w:gridCol w:w="1179"/>
        <w:gridCol w:w="269"/>
        <w:gridCol w:w="1171"/>
        <w:gridCol w:w="362"/>
        <w:gridCol w:w="1171"/>
        <w:gridCol w:w="269"/>
        <w:gridCol w:w="1183"/>
      </w:tblGrid>
      <w:tr w:rsidR="00D71D8E" w:rsidRPr="00EC3F2E" w14:paraId="6BF84EC1" w14:textId="77777777" w:rsidTr="003E6518">
        <w:trPr>
          <w:tblHeader/>
        </w:trPr>
        <w:tc>
          <w:tcPr>
            <w:tcW w:w="1962" w:type="pct"/>
          </w:tcPr>
          <w:p w14:paraId="1B0C45FB" w14:textId="75A48C39" w:rsidR="00D71D8E" w:rsidRPr="00EC3F2E" w:rsidRDefault="00ED72A0" w:rsidP="00A71D3C">
            <w:pPr>
              <w:ind w:left="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3F2E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br w:type="page"/>
            </w:r>
            <w:r w:rsidR="00D71D8E" w:rsidRPr="00EC3F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0" w:type="pct"/>
            <w:gridSpan w:val="3"/>
          </w:tcPr>
          <w:p w14:paraId="40E568A1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BEBB60A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CB37765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1250" w:rsidRPr="00EC3F2E" w14:paraId="4F5A6A6F" w14:textId="77777777" w:rsidTr="003E6518">
        <w:trPr>
          <w:tblHeader/>
        </w:trPr>
        <w:tc>
          <w:tcPr>
            <w:tcW w:w="1962" w:type="pct"/>
          </w:tcPr>
          <w:p w14:paraId="2FF245FD" w14:textId="77777777" w:rsidR="00DA1250" w:rsidRPr="00EC3F2E" w:rsidRDefault="00DA1250" w:rsidP="00DA125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C73C8C2" w14:textId="5E92663E" w:rsidR="00DA1250" w:rsidRPr="00EC3F2E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0E9B01E" w14:textId="77777777" w:rsidR="00DA1250" w:rsidRPr="00EC3F2E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0162945" w14:textId="32E2D453" w:rsidR="00DA1250" w:rsidRPr="00EC3F2E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6" w:type="pct"/>
          </w:tcPr>
          <w:p w14:paraId="0D3A02A7" w14:textId="77777777" w:rsidR="00DA1250" w:rsidRPr="00EC3F2E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8483B2" w14:textId="0CA636BF" w:rsidR="00DA1250" w:rsidRPr="00EC3F2E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8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47BCF647" w14:textId="77777777" w:rsidR="00DA1250" w:rsidRPr="00EC3F2E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3740E33D" w14:textId="49AFA823" w:rsidR="00DA1250" w:rsidRPr="00EC3F2E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A1C15" w:rsidRPr="00EC3F2E" w14:paraId="7218199F" w14:textId="77777777" w:rsidTr="003E6518">
        <w:trPr>
          <w:tblHeader/>
        </w:trPr>
        <w:tc>
          <w:tcPr>
            <w:tcW w:w="1962" w:type="pct"/>
          </w:tcPr>
          <w:p w14:paraId="5AB204E8" w14:textId="77777777" w:rsidR="005A1C15" w:rsidRPr="00EC3F2E" w:rsidRDefault="005A1C15" w:rsidP="005A1C1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A731749" w14:textId="15EC0F69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C51580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7AA34BF" w14:textId="7569490B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6" w:type="pct"/>
          </w:tcPr>
          <w:p w14:paraId="67B64C11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91095B" w14:textId="1623BEC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7220D87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711C9F4C" w14:textId="673D068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A1C15" w:rsidRPr="00EC3F2E" w14:paraId="563AA3BC" w14:textId="77777777" w:rsidTr="003E6518">
        <w:trPr>
          <w:tblHeader/>
        </w:trPr>
        <w:tc>
          <w:tcPr>
            <w:tcW w:w="1962" w:type="pct"/>
          </w:tcPr>
          <w:p w14:paraId="219BE213" w14:textId="77777777" w:rsidR="005A1C15" w:rsidRPr="00EC3F2E" w:rsidRDefault="005A1C15" w:rsidP="005A1C1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8" w:type="pct"/>
            <w:gridSpan w:val="7"/>
          </w:tcPr>
          <w:p w14:paraId="743CA95F" w14:textId="77777777" w:rsidR="005A1C15" w:rsidRPr="00EC3F2E" w:rsidRDefault="005A1C15" w:rsidP="005A1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C15" w:rsidRPr="00EC3F2E" w14:paraId="0CC94F77" w14:textId="77777777" w:rsidTr="003E6518">
        <w:trPr>
          <w:trHeight w:val="80"/>
        </w:trPr>
        <w:tc>
          <w:tcPr>
            <w:tcW w:w="1962" w:type="pct"/>
          </w:tcPr>
          <w:p w14:paraId="22A857D0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</w:tcPr>
          <w:p w14:paraId="2F3D8B5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17A56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324D7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51D2CCA2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F014D1A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F7A7A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AE776E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15" w:rsidRPr="00EC3F2E" w14:paraId="660F4C77" w14:textId="77777777" w:rsidTr="003E6518">
        <w:trPr>
          <w:trHeight w:val="80"/>
        </w:trPr>
        <w:tc>
          <w:tcPr>
            <w:tcW w:w="1962" w:type="pct"/>
          </w:tcPr>
          <w:p w14:paraId="21FA500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1ADC5D62" w14:textId="541333F3" w:rsidR="005A1C15" w:rsidRPr="00EC3F2E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6" w:type="pct"/>
          </w:tcPr>
          <w:p w14:paraId="12F7275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ADB516" w14:textId="5E5AE1AF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96" w:type="pct"/>
          </w:tcPr>
          <w:p w14:paraId="5908DD7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424FB37" w14:textId="234F5686" w:rsidR="005A1C15" w:rsidRPr="00CE03DA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6" w:type="pct"/>
          </w:tcPr>
          <w:p w14:paraId="59C656C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8FBFC6B" w14:textId="2D5B8FAD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5A1C15" w:rsidRPr="00EC3F2E" w14:paraId="7A55855B" w14:textId="77777777" w:rsidTr="003E6518">
        <w:trPr>
          <w:trHeight w:val="80"/>
        </w:trPr>
        <w:tc>
          <w:tcPr>
            <w:tcW w:w="1962" w:type="pct"/>
          </w:tcPr>
          <w:p w14:paraId="73F568E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C3F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14:paraId="28C5CFBE" w14:textId="515A1059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BF687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1873A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6619AB40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1CBB170" w14:textId="77777777" w:rsidR="005A1C15" w:rsidRPr="00CE03DA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2BA7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C98BB4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15" w:rsidRPr="00EC3F2E" w14:paraId="66FF62AD" w14:textId="77777777" w:rsidTr="003E6518">
        <w:trPr>
          <w:trHeight w:val="80"/>
        </w:trPr>
        <w:tc>
          <w:tcPr>
            <w:tcW w:w="1962" w:type="pct"/>
          </w:tcPr>
          <w:p w14:paraId="45738CEE" w14:textId="2420214F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7CF26D2F" w14:textId="7FBCD78D" w:rsidR="005A1C15" w:rsidRPr="00B16599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B53A56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2FD27AD" w14:textId="51AC6346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96" w:type="pct"/>
          </w:tcPr>
          <w:p w14:paraId="54E7E7C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B44FAE" w14:textId="35B70615" w:rsidR="005A1C15" w:rsidRPr="00CE03DA" w:rsidRDefault="00451403" w:rsidP="0045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61A67F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3D1945" w14:textId="2CA39FC3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15" w:rsidRPr="00EC3F2E" w14:paraId="122024AA" w14:textId="77777777" w:rsidTr="004A75B7">
        <w:trPr>
          <w:trHeight w:val="80"/>
        </w:trPr>
        <w:tc>
          <w:tcPr>
            <w:tcW w:w="1962" w:type="pct"/>
          </w:tcPr>
          <w:p w14:paraId="3DE9E9D9" w14:textId="236E1F45" w:rsidR="005A1C15" w:rsidRPr="00EC3F2E" w:rsidRDefault="005A1C15" w:rsidP="005A1C15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1BCF1FD" w14:textId="0AA63A1B" w:rsidR="005A1C15" w:rsidRPr="00B16599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9C4DAD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F5CCCB8" w14:textId="5D695755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6" w:type="pct"/>
          </w:tcPr>
          <w:p w14:paraId="2626BE1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757F70A" w14:textId="49711E55" w:rsidR="005A1C15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ACFD52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B7EFF97" w14:textId="1C34D35C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15" w:rsidRPr="00EC3F2E" w14:paraId="41CCFB1A" w14:textId="77777777" w:rsidTr="004A75B7">
        <w:trPr>
          <w:trHeight w:val="80"/>
        </w:trPr>
        <w:tc>
          <w:tcPr>
            <w:tcW w:w="1962" w:type="pct"/>
          </w:tcPr>
          <w:p w14:paraId="762B5B4E" w14:textId="77777777" w:rsidR="005A1C15" w:rsidRPr="00EC3F2E" w:rsidRDefault="005A1C15" w:rsidP="005A1C15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6E3ADB71" w:rsidR="005A1C15" w:rsidRPr="00B16599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46" w:type="pct"/>
          </w:tcPr>
          <w:p w14:paraId="4C700315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3C52937C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96" w:type="pct"/>
          </w:tcPr>
          <w:p w14:paraId="45982CBF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3A0F0E36" w:rsidR="005A1C15" w:rsidRPr="003E6518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46" w:type="pct"/>
          </w:tcPr>
          <w:p w14:paraId="6FFC6A2E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0A51A1B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</w:tr>
      <w:tr w:rsidR="002070C3" w:rsidRPr="00EC3F2E" w14:paraId="67324FE7" w14:textId="77777777" w:rsidTr="004A75B7">
        <w:trPr>
          <w:trHeight w:val="80"/>
        </w:trPr>
        <w:tc>
          <w:tcPr>
            <w:tcW w:w="1962" w:type="pct"/>
          </w:tcPr>
          <w:p w14:paraId="2165684C" w14:textId="77777777" w:rsidR="002070C3" w:rsidRPr="00EC3F2E" w:rsidRDefault="002070C3" w:rsidP="005A1C15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4A5EE24F" w14:textId="77777777" w:rsidR="002070C3" w:rsidRDefault="002070C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51CBB1B" w14:textId="77777777" w:rsidR="002070C3" w:rsidRPr="003E6518" w:rsidRDefault="002070C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A42BC73" w14:textId="77777777" w:rsidR="002070C3" w:rsidRPr="003E6518" w:rsidRDefault="002070C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5D443FBF" w14:textId="77777777" w:rsidR="002070C3" w:rsidRPr="003E6518" w:rsidRDefault="002070C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1E4E7687" w14:textId="77777777" w:rsidR="002070C3" w:rsidRDefault="002070C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325E159" w14:textId="77777777" w:rsidR="002070C3" w:rsidRPr="003E6518" w:rsidRDefault="002070C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1F42F80A" w14:textId="77777777" w:rsidR="002070C3" w:rsidRPr="003E6518" w:rsidRDefault="002070C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1C15" w:rsidRPr="00EC3F2E" w14:paraId="6C40CCCE" w14:textId="77777777" w:rsidTr="004A75B7">
        <w:trPr>
          <w:trHeight w:val="80"/>
        </w:trPr>
        <w:tc>
          <w:tcPr>
            <w:tcW w:w="1962" w:type="pct"/>
          </w:tcPr>
          <w:p w14:paraId="0796237E" w14:textId="68AB0F4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กิจการอื่นๆ</w:t>
            </w:r>
          </w:p>
        </w:tc>
        <w:tc>
          <w:tcPr>
            <w:tcW w:w="639" w:type="pct"/>
          </w:tcPr>
          <w:p w14:paraId="25DC435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0FF451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1C7223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F5370B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F18320A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44726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E5281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1C15" w:rsidRPr="00EC3F2E" w14:paraId="362B62E0" w14:textId="77777777" w:rsidTr="003E6518">
        <w:trPr>
          <w:trHeight w:val="80"/>
        </w:trPr>
        <w:tc>
          <w:tcPr>
            <w:tcW w:w="1962" w:type="pct"/>
          </w:tcPr>
          <w:p w14:paraId="6F11C50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17C01D79" w14:textId="4855D7D1" w:rsidR="005A1C15" w:rsidRPr="00EC3F2E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6" w:type="pct"/>
          </w:tcPr>
          <w:p w14:paraId="4037578A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2625E5" w14:textId="6D1654DC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96" w:type="pct"/>
          </w:tcPr>
          <w:p w14:paraId="2088971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318F91D" w14:textId="6EA105F5" w:rsidR="005A1C15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019AA5F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A9DA5F" w14:textId="79F963D5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1C15" w:rsidRPr="00EC3F2E" w14:paraId="41CB42CF" w14:textId="77777777" w:rsidTr="003E6518">
        <w:trPr>
          <w:trHeight w:val="80"/>
        </w:trPr>
        <w:tc>
          <w:tcPr>
            <w:tcW w:w="1962" w:type="pct"/>
          </w:tcPr>
          <w:p w14:paraId="397D089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C3F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14:paraId="0CBF3AD6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40DD2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7066CD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1248D3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49EFB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7E01A5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11D954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15" w:rsidRPr="00EC3F2E" w14:paraId="15F26F21" w14:textId="77777777" w:rsidTr="003E6518">
        <w:trPr>
          <w:trHeight w:val="80"/>
        </w:trPr>
        <w:tc>
          <w:tcPr>
            <w:tcW w:w="1962" w:type="pct"/>
          </w:tcPr>
          <w:p w14:paraId="2DCECA21" w14:textId="58C8D1FA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712D200A" w14:textId="0D2DB076" w:rsidR="005A1C15" w:rsidRPr="00EC3F2E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73BF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B33077B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FB2F099" w14:textId="199CC658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6" w:type="pct"/>
          </w:tcPr>
          <w:p w14:paraId="2EC4DB40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11BEC88" w14:textId="326E67C3" w:rsidR="005A1C15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E05C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40A478" w14:textId="6F77EA4C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1C15" w:rsidRPr="00EC3F2E" w14:paraId="4B5B6C01" w14:textId="77777777" w:rsidTr="003E6518">
        <w:trPr>
          <w:trHeight w:val="80"/>
        </w:trPr>
        <w:tc>
          <w:tcPr>
            <w:tcW w:w="1962" w:type="pct"/>
          </w:tcPr>
          <w:p w14:paraId="109E0F2C" w14:textId="2D4AC570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 xml:space="preserve">6 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14:paraId="1AB8B7B8" w14:textId="2537E93F" w:rsidR="005A1C15" w:rsidRPr="00EC3F2E" w:rsidRDefault="00C06FDE" w:rsidP="00C0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B6CD22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C7FB5D" w14:textId="2E71DA5D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6" w:type="pct"/>
          </w:tcPr>
          <w:p w14:paraId="0B02F1A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FD8FD4" w14:textId="508F8313" w:rsidR="005A1C15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C836AAB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9FF3DF" w14:textId="666452A1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C15" w:rsidRPr="00EC3F2E" w14:paraId="3CD577F2" w14:textId="77777777" w:rsidTr="003E6518">
        <w:trPr>
          <w:trHeight w:val="80"/>
        </w:trPr>
        <w:tc>
          <w:tcPr>
            <w:tcW w:w="1962" w:type="pct"/>
          </w:tcPr>
          <w:p w14:paraId="0D4B52D6" w14:textId="2FE1B6BB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 xml:space="preserve">12  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DB58182" w14:textId="1FAED630" w:rsidR="005A1C15" w:rsidRPr="00EC3F2E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6" w:type="pct"/>
          </w:tcPr>
          <w:p w14:paraId="573620AE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290A5DA" w14:textId="159C6260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6" w:type="pct"/>
          </w:tcPr>
          <w:p w14:paraId="1237729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433CEE3" w14:textId="34E7789F" w:rsidR="005A1C15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0294D7F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32E2887" w14:textId="199C090D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A1C15" w:rsidRPr="00EC3F2E" w14:paraId="2AB37279" w14:textId="77777777" w:rsidTr="003E6518">
        <w:trPr>
          <w:trHeight w:val="80"/>
        </w:trPr>
        <w:tc>
          <w:tcPr>
            <w:tcW w:w="1962" w:type="pct"/>
          </w:tcPr>
          <w:p w14:paraId="6467528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6AD62084" w14:textId="5CB25DCD" w:rsidR="005A1C15" w:rsidRPr="00EC3F2E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73B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3AA647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ADDBEB1" w14:textId="678FAD68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96" w:type="pct"/>
          </w:tcPr>
          <w:p w14:paraId="17E95762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DC9FE3A" w14:textId="5B077E52" w:rsidR="005A1C15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6" w:type="pct"/>
          </w:tcPr>
          <w:p w14:paraId="792AD6AD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7B7AA25B" w14:textId="21B70F41" w:rsidR="005A1C15" w:rsidRPr="005B703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03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5A1C15" w:rsidRPr="00EC3F2E" w14:paraId="086F0459" w14:textId="77777777" w:rsidTr="003E6518">
        <w:trPr>
          <w:trHeight w:val="80"/>
        </w:trPr>
        <w:tc>
          <w:tcPr>
            <w:tcW w:w="1962" w:type="pct"/>
          </w:tcPr>
          <w:p w14:paraId="413B57B6" w14:textId="77777777" w:rsidR="005A1C15" w:rsidRPr="00EC3F2E" w:rsidRDefault="005A1C15" w:rsidP="005A1C15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EC3F2E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 w:rsidRPr="00EC3F2E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  <w:t xml:space="preserve">   ที่ยังไม่เรียกชำระ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2255E21" w14:textId="77777777" w:rsidR="00CE03DA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1D529A" w14:textId="4E241D04" w:rsidR="00C06FDE" w:rsidRPr="00EC3F2E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D73BF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EF6B27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832029D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7A33F692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96" w:type="pct"/>
          </w:tcPr>
          <w:p w14:paraId="5D149C21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12FB95C" w14:textId="77777777" w:rsidR="00CE03DA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FD27BB" w14:textId="546D3EAE" w:rsidR="00451403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14:paraId="1BE9FFFC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71014ED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0C902CEB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  <w:tr w:rsidR="005A1C15" w:rsidRPr="00EC3F2E" w14:paraId="3E68CE2C" w14:textId="77777777" w:rsidTr="003E6518">
        <w:trPr>
          <w:trHeight w:val="82"/>
        </w:trPr>
        <w:tc>
          <w:tcPr>
            <w:tcW w:w="1962" w:type="pct"/>
          </w:tcPr>
          <w:p w14:paraId="26067F15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2461DAC" w14:textId="702D1D31" w:rsidR="005A1C15" w:rsidRPr="00EC3F2E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146" w:type="pct"/>
          </w:tcPr>
          <w:p w14:paraId="36ED2F8B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445BC17" w14:textId="789E34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96" w:type="pct"/>
          </w:tcPr>
          <w:p w14:paraId="424D9AF8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63EE30D" w14:textId="26FD1D9F" w:rsidR="005A1C15" w:rsidRPr="00EC3F2E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46" w:type="pct"/>
          </w:tcPr>
          <w:p w14:paraId="25994417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3D5DC15" w14:textId="6D710232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</w:tr>
      <w:tr w:rsidR="005A1C15" w:rsidRPr="003E6518" w14:paraId="4AB6C6D7" w14:textId="77777777" w:rsidTr="003E6518">
        <w:trPr>
          <w:trHeight w:val="82"/>
        </w:trPr>
        <w:tc>
          <w:tcPr>
            <w:tcW w:w="1962" w:type="pct"/>
          </w:tcPr>
          <w:p w14:paraId="55BA3ED5" w14:textId="35132FC9" w:rsidR="005A1C15" w:rsidRPr="00EC3F2E" w:rsidRDefault="005A1C15" w:rsidP="005A1C15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br/>
              <w:t xml:space="preserve"> </w:t>
            </w:r>
            <w:r w:rsidR="006D2A9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F20B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 xml:space="preserve">  ที่คาดว่าจะเกิดขึ้น 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A3EE1BA" w14:textId="77777777" w:rsidR="00CE03DA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308915AA" w14:textId="19872787" w:rsidR="00C06FDE" w:rsidRPr="003E6518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46" w:type="pct"/>
          </w:tcPr>
          <w:p w14:paraId="1610E264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48CB473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5743FC5E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E6518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96" w:type="pct"/>
          </w:tcPr>
          <w:p w14:paraId="28446951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230481E" w14:textId="77777777" w:rsidR="00CE03DA" w:rsidRDefault="00CE03DA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E9E2042" w14:textId="59538FBB" w:rsidR="00451403" w:rsidRPr="003E6518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46" w:type="pct"/>
          </w:tcPr>
          <w:p w14:paraId="33483F8C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5922A09" w14:textId="77777777" w:rsidR="005A1C15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7220866B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5A1C15" w:rsidRPr="00EC3F2E" w14:paraId="52EA90E9" w14:textId="77777777" w:rsidTr="003E6518">
        <w:trPr>
          <w:trHeight w:val="82"/>
        </w:trPr>
        <w:tc>
          <w:tcPr>
            <w:tcW w:w="1962" w:type="pct"/>
          </w:tcPr>
          <w:p w14:paraId="60F6FC1F" w14:textId="77777777" w:rsidR="005A1C15" w:rsidRPr="00EC3F2E" w:rsidRDefault="005A1C15" w:rsidP="005A1C15">
            <w:pPr>
              <w:ind w:left="25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E331F2E" w14:textId="5167EB66" w:rsidR="005A1C15" w:rsidRPr="003E6518" w:rsidRDefault="00C06FDE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146" w:type="pct"/>
          </w:tcPr>
          <w:p w14:paraId="0A401376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7375122" w14:textId="205BB9F3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96" w:type="pct"/>
          </w:tcPr>
          <w:p w14:paraId="00307932" w14:textId="77777777" w:rsidR="005A1C15" w:rsidRPr="003E6518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EA61F98" w14:textId="76113BAC" w:rsidR="005A1C15" w:rsidRPr="003E6518" w:rsidRDefault="00451403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146" w:type="pct"/>
          </w:tcPr>
          <w:p w14:paraId="2616FF69" w14:textId="77777777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2BF45D42" w:rsidR="005A1C15" w:rsidRPr="00EC3F2E" w:rsidRDefault="005A1C15" w:rsidP="005A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24B3D3F0" w14:textId="69A16CB7" w:rsidR="00ED72A0" w:rsidRPr="000A31D6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36349667" w14:textId="3F18E12D" w:rsidR="00EC3F2E" w:rsidRDefault="00516610" w:rsidP="00D3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10068C4" w14:textId="77777777" w:rsidR="00213DB0" w:rsidRDefault="00213DB0" w:rsidP="00D3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8"/>
        <w:gridCol w:w="1041"/>
        <w:gridCol w:w="274"/>
        <w:gridCol w:w="1100"/>
        <w:gridCol w:w="274"/>
        <w:gridCol w:w="1034"/>
        <w:gridCol w:w="274"/>
        <w:gridCol w:w="1032"/>
      </w:tblGrid>
      <w:tr w:rsidR="00A808DA" w:rsidRPr="005F7B7E" w14:paraId="18E87259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27FF0527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15" w:type="dxa"/>
            <w:gridSpan w:val="3"/>
          </w:tcPr>
          <w:p w14:paraId="7D756E40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D137939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1E4FCF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0058" w:rsidRPr="005F7B7E" w14:paraId="3622B676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28777203" w14:textId="77777777" w:rsidR="00790058" w:rsidRPr="007039DA" w:rsidRDefault="00790058" w:rsidP="007900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95DA0FB" w14:textId="3E895752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4" w:type="dxa"/>
          </w:tcPr>
          <w:p w14:paraId="67F56006" w14:textId="77777777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4B71B1C7" w14:textId="1521A854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4" w:type="dxa"/>
          </w:tcPr>
          <w:p w14:paraId="63BDF2D6" w14:textId="77777777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0919E9E4" w14:textId="6DC45E74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4" w:type="dxa"/>
          </w:tcPr>
          <w:p w14:paraId="422E83C1" w14:textId="77777777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81583C" w14:textId="3E3B7812" w:rsidR="00790058" w:rsidRPr="007039DA" w:rsidRDefault="00790058" w:rsidP="0079005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790058" w:rsidRPr="005F7B7E" w14:paraId="0A425DBC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6CBE9D56" w14:textId="77777777" w:rsidR="00790058" w:rsidRPr="007039DA" w:rsidRDefault="00790058" w:rsidP="0079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vAlign w:val="bottom"/>
          </w:tcPr>
          <w:p w14:paraId="67A6EF97" w14:textId="77777777" w:rsidR="00790058" w:rsidRPr="007039DA" w:rsidRDefault="00790058" w:rsidP="007900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934FC" w:rsidRPr="005F7B7E" w14:paraId="613C9B2D" w14:textId="77777777" w:rsidTr="00EC3F2E">
        <w:trPr>
          <w:cantSplit/>
          <w:trHeight w:val="20"/>
        </w:trPr>
        <w:tc>
          <w:tcPr>
            <w:tcW w:w="4158" w:type="dxa"/>
          </w:tcPr>
          <w:p w14:paraId="2F129BA9" w14:textId="638DB76D" w:rsidR="00F934FC" w:rsidRPr="007039DA" w:rsidRDefault="00B2179F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 / 2567</w:t>
            </w:r>
          </w:p>
        </w:tc>
        <w:tc>
          <w:tcPr>
            <w:tcW w:w="1041" w:type="dxa"/>
            <w:vAlign w:val="bottom"/>
          </w:tcPr>
          <w:p w14:paraId="77EA7C3B" w14:textId="69CAE1F7" w:rsidR="00F934FC" w:rsidRPr="006F138A" w:rsidRDefault="00CE03DA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  <w:vAlign w:val="bottom"/>
          </w:tcPr>
          <w:p w14:paraId="79ACDB77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76C6421" w14:textId="58831563" w:rsidR="00F934FC" w:rsidRPr="00E6715F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38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vAlign w:val="bottom"/>
          </w:tcPr>
          <w:p w14:paraId="144A4897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  <w:vAlign w:val="bottom"/>
          </w:tcPr>
          <w:p w14:paraId="00CF936A" w14:textId="0217D314" w:rsidR="00F934FC" w:rsidRPr="000D22D7" w:rsidRDefault="00CE03DA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656F2B8" w14:textId="77777777" w:rsidR="00F934FC" w:rsidRPr="005F7B7E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vAlign w:val="bottom"/>
          </w:tcPr>
          <w:p w14:paraId="40AA52F0" w14:textId="41A6B738" w:rsidR="00F934FC" w:rsidRPr="00E6715F" w:rsidRDefault="00F934FC" w:rsidP="00F934F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DA1250" w:rsidRPr="005F7B7E" w14:paraId="79961DF9" w14:textId="77777777" w:rsidTr="00EC3F2E">
        <w:trPr>
          <w:cantSplit/>
          <w:trHeight w:val="20"/>
        </w:trPr>
        <w:tc>
          <w:tcPr>
            <w:tcW w:w="4158" w:type="dxa"/>
          </w:tcPr>
          <w:p w14:paraId="749D8839" w14:textId="77777777" w:rsidR="00DA1250" w:rsidRPr="007039DA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41" w:type="dxa"/>
          </w:tcPr>
          <w:p w14:paraId="5A7FE4F9" w14:textId="79E21987" w:rsidR="00DA1250" w:rsidRPr="0037441A" w:rsidRDefault="00C06FDE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4" w:type="dxa"/>
          </w:tcPr>
          <w:p w14:paraId="777FFE71" w14:textId="77777777" w:rsidR="00DA1250" w:rsidRPr="005F7B7E" w:rsidRDefault="00DA1250" w:rsidP="00DA125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04513B07" w14:textId="3541C877" w:rsidR="00DA1250" w:rsidRPr="00E6715F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90" w:right="-10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74" w:type="dxa"/>
          </w:tcPr>
          <w:p w14:paraId="3B522654" w14:textId="77777777" w:rsidR="00DA1250" w:rsidRPr="005F7B7E" w:rsidRDefault="00DA1250" w:rsidP="00DA125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</w:tcPr>
          <w:p w14:paraId="5995337D" w14:textId="5766303B" w:rsidR="00DA1250" w:rsidRPr="000D22D7" w:rsidRDefault="00451403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BE52D7B" w14:textId="77777777" w:rsidR="00DA1250" w:rsidRPr="005F7B7E" w:rsidRDefault="00DA1250" w:rsidP="00DA125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320EB72E" w14:textId="696F4C35" w:rsidR="00DA1250" w:rsidRPr="00E6715F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250" w:rsidRPr="00A309C7" w14:paraId="50A25129" w14:textId="77777777" w:rsidTr="00EC3F2E">
        <w:trPr>
          <w:cantSplit/>
          <w:trHeight w:val="20"/>
        </w:trPr>
        <w:tc>
          <w:tcPr>
            <w:tcW w:w="4158" w:type="dxa"/>
          </w:tcPr>
          <w:p w14:paraId="0F08D77D" w14:textId="6BC4A542" w:rsidR="00DA1250" w:rsidRPr="007039DA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F9DF7" w14:textId="2A5B58D8" w:rsidR="00DA1250" w:rsidRPr="0037441A" w:rsidRDefault="00C06FDE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609BF87A" w14:textId="77777777" w:rsidR="00DA1250" w:rsidRPr="005F7B7E" w:rsidRDefault="00DA1250" w:rsidP="00DA125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841CD" w14:textId="37B4514D" w:rsidR="00DA1250" w:rsidRPr="00E6715F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1E213B61" w14:textId="77777777" w:rsidR="00DA1250" w:rsidRPr="005F7B7E" w:rsidRDefault="00DA1250" w:rsidP="00DA125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FACE9" w14:textId="0CE9F516" w:rsidR="00DA1250" w:rsidRPr="000D22D7" w:rsidRDefault="00451403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4C95B16" w14:textId="77777777" w:rsidR="00DA1250" w:rsidRPr="005F7B7E" w:rsidRDefault="00DA1250" w:rsidP="00DA125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818F6" w14:textId="6DCB7F84" w:rsidR="00DA1250" w:rsidRPr="00E6715F" w:rsidRDefault="00DA1250" w:rsidP="00DA1250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  <w:bookmarkEnd w:id="4"/>
    </w:tbl>
    <w:p w14:paraId="25044E6C" w14:textId="6A34E199" w:rsidR="00213DB0" w:rsidRDefault="0021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74139490" w14:textId="77777777" w:rsidR="000218F4" w:rsidRDefault="0002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1A8B25E1" w14:textId="77777777" w:rsidR="000218F4" w:rsidRDefault="0002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59647264" w14:textId="77777777" w:rsidR="00C15729" w:rsidRDefault="00C15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6FCAD0AE" w14:textId="77777777" w:rsidR="005746E0" w:rsidRPr="009E5843" w:rsidRDefault="0057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4971BD4" w14:textId="23DB0966" w:rsidR="006719AD" w:rsidRPr="006375B5" w:rsidRDefault="00C35F8B" w:rsidP="00765258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5746E0" w:rsidRDefault="003C2AB8" w:rsidP="003C2AB8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1250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DA1250" w:rsidRPr="006375B5" w:rsidRDefault="00DA1250" w:rsidP="00DA1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2EDAE895" w:rsidR="00DA1250" w:rsidRPr="006375B5" w:rsidRDefault="00DA1250" w:rsidP="00DA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C5AB06" w14:textId="77777777" w:rsidR="00DA1250" w:rsidRPr="006375B5" w:rsidRDefault="00DA1250" w:rsidP="00DA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DA1250" w:rsidRPr="006375B5" w:rsidRDefault="00DA1250" w:rsidP="00DA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DA1250" w:rsidRPr="006375B5" w:rsidRDefault="00DA1250" w:rsidP="00DA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4703B17E" w:rsidR="00DA1250" w:rsidRPr="006375B5" w:rsidRDefault="00DA1250" w:rsidP="00DA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" w:type="pct"/>
          </w:tcPr>
          <w:p w14:paraId="697EC043" w14:textId="77777777" w:rsidR="00DA1250" w:rsidRPr="006375B5" w:rsidRDefault="00DA1250" w:rsidP="00DA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DA1250" w:rsidRPr="006375B5" w:rsidRDefault="00DA1250" w:rsidP="00DA1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934FC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3D5918C4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CB6038E" w14:textId="116B0ED9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7F2AD2E3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11F5636A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132B0AC3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7" w:type="pct"/>
          </w:tcPr>
          <w:p w14:paraId="53467349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7622E523" w:rsidR="00F934FC" w:rsidRPr="000E564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934FC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34FC" w:rsidRPr="006375B5" w14:paraId="550158CB" w14:textId="77777777" w:rsidTr="00D577D9">
        <w:tc>
          <w:tcPr>
            <w:tcW w:w="2321" w:type="pct"/>
          </w:tcPr>
          <w:p w14:paraId="15FB8C3C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3BAF8AA2" w14:textId="77777777" w:rsidTr="00D577D9">
        <w:tc>
          <w:tcPr>
            <w:tcW w:w="2321" w:type="pct"/>
          </w:tcPr>
          <w:p w14:paraId="2FB83B0A" w14:textId="5B3A6D81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57F27923" w14:textId="77777777" w:rsidTr="0003773C">
        <w:tc>
          <w:tcPr>
            <w:tcW w:w="2321" w:type="pct"/>
          </w:tcPr>
          <w:p w14:paraId="58664ED4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67EAFD05" w14:textId="02D30FB5" w:rsidR="00F934FC" w:rsidRPr="0003773C" w:rsidRDefault="001A6CA8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14:paraId="3CF99922" w14:textId="77777777" w:rsidR="00F934FC" w:rsidRPr="0003773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E7491E8" w14:textId="7AAA83CA" w:rsidR="00F934FC" w:rsidRPr="0003773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51" w:type="pct"/>
          </w:tcPr>
          <w:p w14:paraId="690E41FA" w14:textId="77777777" w:rsidR="00F934FC" w:rsidRPr="0003773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630605B6" w14:textId="45073D94" w:rsidR="00F934FC" w:rsidRPr="0003773C" w:rsidRDefault="00707025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7915F48D" w14:textId="77777777" w:rsidR="00F934FC" w:rsidRPr="0003773C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5A53B278" w14:textId="7A8EC415" w:rsidR="00F934FC" w:rsidRPr="0003773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934FC" w:rsidRPr="006375B5" w14:paraId="6144D05C" w14:textId="77777777" w:rsidTr="0003773C">
        <w:tc>
          <w:tcPr>
            <w:tcW w:w="2321" w:type="pct"/>
          </w:tcPr>
          <w:p w14:paraId="0B908F2F" w14:textId="6040CBCA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3D1BED0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20901" w14:textId="77777777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70443A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6F64F3F" w14:textId="77777777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224AE620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2E6B22FB" w14:textId="77777777" w:rsidR="00F934FC" w:rsidRPr="009E5843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F29CA5A" w14:textId="77777777" w:rsidR="00F934FC" w:rsidRPr="009E5843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599F049E" w14:textId="77777777" w:rsidTr="001D30A8">
        <w:tc>
          <w:tcPr>
            <w:tcW w:w="2321" w:type="pct"/>
          </w:tcPr>
          <w:p w14:paraId="1B1E637C" w14:textId="7C18D8C4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7DB4DD5" w14:textId="77777777" w:rsidR="00F934F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45D0A7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625C47" w14:textId="77777777" w:rsidR="00F934FC" w:rsidRPr="007037FE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07ADFD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4E92E77" w14:textId="77777777" w:rsidR="00F934FC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0A86765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35134" w14:textId="77777777" w:rsidR="00F934FC" w:rsidRPr="007037FE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4FC" w:rsidRPr="006375B5" w14:paraId="3E8E0E6A" w14:textId="77777777" w:rsidTr="001D30A8">
        <w:tc>
          <w:tcPr>
            <w:tcW w:w="2321" w:type="pct"/>
          </w:tcPr>
          <w:p w14:paraId="214DD752" w14:textId="79BD909E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12F4E084" w:rsidR="00F934FC" w:rsidRPr="006375B5" w:rsidRDefault="004505E0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F583CF6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2ED33A7A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1" w:type="pct"/>
          </w:tcPr>
          <w:p w14:paraId="72AA90DF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760E3272" w:rsidR="00F934FC" w:rsidRPr="006375B5" w:rsidRDefault="001A6CA8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4480CB72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934FC" w:rsidRPr="006375B5" w14:paraId="79BD1DE2" w14:textId="77777777" w:rsidTr="001D30A8">
        <w:tc>
          <w:tcPr>
            <w:tcW w:w="2321" w:type="pct"/>
          </w:tcPr>
          <w:p w14:paraId="53094E4A" w14:textId="31D7D35A" w:rsidR="00F934FC" w:rsidRPr="002847D0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7611A73E" w:rsidR="00F934FC" w:rsidRDefault="001A6CA8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505E0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47" w:type="pct"/>
          </w:tcPr>
          <w:p w14:paraId="422886D9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24615AA8" w:rsidR="00F934FC" w:rsidRPr="00531DF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51" w:type="pct"/>
          </w:tcPr>
          <w:p w14:paraId="0AF94F5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0EB65565" w:rsidR="00F934FC" w:rsidRDefault="001A6CA8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7" w:type="pct"/>
          </w:tcPr>
          <w:p w14:paraId="4430106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394F5238" w:rsidR="00F934FC" w:rsidRPr="00531DF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F934FC" w:rsidRPr="006375B5" w14:paraId="048444CA" w14:textId="77777777" w:rsidTr="001D30A8">
        <w:tc>
          <w:tcPr>
            <w:tcW w:w="2321" w:type="pct"/>
          </w:tcPr>
          <w:p w14:paraId="6ACBC36F" w14:textId="2853E06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74C3D64A" w:rsidR="00F934FC" w:rsidRPr="006375B5" w:rsidRDefault="001A6CA8" w:rsidP="00C33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D31997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3DDA9E0E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1" w:type="pct"/>
          </w:tcPr>
          <w:p w14:paraId="693BD7D1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41D21D6C" w:rsidR="00F934FC" w:rsidRPr="006375B5" w:rsidRDefault="00707025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3311FDD8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FC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3563BEED" w:rsidR="00F934FC" w:rsidRPr="006375B5" w:rsidRDefault="004505E0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47" w:type="pct"/>
          </w:tcPr>
          <w:p w14:paraId="7DE91B8D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1F58F53B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151" w:type="pct"/>
          </w:tcPr>
          <w:p w14:paraId="1ED4B493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34BF9D17" w:rsidR="00F934FC" w:rsidRPr="006375B5" w:rsidRDefault="00707025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54441698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FC" w:rsidRPr="006375B5" w14:paraId="1BE4B559" w14:textId="77777777" w:rsidTr="001D30A8">
        <w:tc>
          <w:tcPr>
            <w:tcW w:w="2321" w:type="pct"/>
          </w:tcPr>
          <w:p w14:paraId="311B8A42" w14:textId="77777777" w:rsidR="00F934FC" w:rsidRPr="006375B5" w:rsidRDefault="00F934FC" w:rsidP="00F93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3D20C6C1" w:rsidR="00F934FC" w:rsidRPr="006375B5" w:rsidRDefault="001A6CA8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</w:t>
            </w:r>
            <w:r w:rsidR="00450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47" w:type="pct"/>
          </w:tcPr>
          <w:p w14:paraId="2C967FBF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A3D80BE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4,468</w:t>
            </w:r>
          </w:p>
        </w:tc>
        <w:tc>
          <w:tcPr>
            <w:tcW w:w="151" w:type="pct"/>
          </w:tcPr>
          <w:p w14:paraId="7BFB7D6D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687FB8CE" w:rsidR="00F934FC" w:rsidRPr="006375B5" w:rsidRDefault="001A6CA8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57" w:type="pct"/>
          </w:tcPr>
          <w:p w14:paraId="14D97F8A" w14:textId="77777777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1785E08A" w:rsidR="00F934FC" w:rsidRPr="006375B5" w:rsidRDefault="00F934FC" w:rsidP="00F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F9CFBC4" w14:textId="5F4736C0" w:rsidR="00B16599" w:rsidRPr="005746E0" w:rsidRDefault="00B16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eastAsia="x-none"/>
        </w:rPr>
      </w:pPr>
    </w:p>
    <w:p w14:paraId="14D1949D" w14:textId="47CD3F69" w:rsidR="000F360E" w:rsidRPr="000F360E" w:rsidRDefault="00382BFC" w:rsidP="000F360E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382BFC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5E4F582" w14:textId="77777777" w:rsidR="002E1F0C" w:rsidRDefault="002E1F0C" w:rsidP="002E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49AE081" w14:textId="689106BE" w:rsidR="002E1F0C" w:rsidRPr="002E1F0C" w:rsidRDefault="002E1F0C" w:rsidP="002E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E1F0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E1F0C">
        <w:rPr>
          <w:rFonts w:ascii="Angsana New" w:hAnsi="Angsana New"/>
          <w:sz w:val="30"/>
          <w:szCs w:val="30"/>
        </w:rPr>
        <w:t xml:space="preserve">17 </w:t>
      </w:r>
      <w:r w:rsidRPr="002E1F0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2E1F0C">
        <w:rPr>
          <w:rFonts w:ascii="Angsana New" w:hAnsi="Angsana New"/>
          <w:sz w:val="30"/>
          <w:szCs w:val="30"/>
        </w:rPr>
        <w:t xml:space="preserve">2569 </w:t>
      </w:r>
      <w:r w:rsidRPr="002E1F0C">
        <w:rPr>
          <w:rFonts w:ascii="Angsana New" w:hAnsi="Angsana New"/>
          <w:sz w:val="30"/>
          <w:szCs w:val="30"/>
          <w:cs/>
        </w:rPr>
        <w:t xml:space="preserve">บริษัทได้ออกหุ้นกู้ครั้งที่ </w:t>
      </w:r>
      <w:r w:rsidRPr="002E1F0C">
        <w:rPr>
          <w:rFonts w:ascii="Angsana New" w:hAnsi="Angsana New"/>
          <w:sz w:val="30"/>
          <w:szCs w:val="30"/>
        </w:rPr>
        <w:t xml:space="preserve">2/2569 </w:t>
      </w:r>
      <w:r w:rsidRPr="002E1F0C">
        <w:rPr>
          <w:rFonts w:ascii="Angsana New" w:hAnsi="Angsana New"/>
          <w:sz w:val="30"/>
          <w:szCs w:val="30"/>
          <w:cs/>
        </w:rPr>
        <w:t xml:space="preserve">ประเภทไม่ด้อยสิทธิ ไม่มีหลักประกัน ทั้งมีและไม่มีผู้แทนผู้ถือหุ้นกู้ มูลค่ารวม </w:t>
      </w:r>
      <w:r w:rsidRPr="002E1F0C">
        <w:rPr>
          <w:rFonts w:ascii="Angsana New" w:hAnsi="Angsana New"/>
          <w:sz w:val="30"/>
          <w:szCs w:val="30"/>
        </w:rPr>
        <w:t xml:space="preserve">3,100 </w:t>
      </w:r>
      <w:r w:rsidRPr="002E1F0C">
        <w:rPr>
          <w:rFonts w:ascii="Angsana New" w:hAnsi="Angsana New"/>
          <w:sz w:val="30"/>
          <w:szCs w:val="30"/>
          <w:cs/>
        </w:rPr>
        <w:t>ล้านบาท โดยเป็นการออกและเสนอขายจากวงเงินเดิมที่เคยได้รับอนุมัติจาก</w:t>
      </w:r>
      <w:r w:rsidR="00D26991">
        <w:rPr>
          <w:rFonts w:ascii="Angsana New" w:hAnsi="Angsana New"/>
          <w:sz w:val="30"/>
          <w:szCs w:val="30"/>
        </w:rPr>
        <w:br/>
      </w:r>
      <w:r w:rsidRPr="002E1F0C">
        <w:rPr>
          <w:rFonts w:ascii="Angsana New" w:hAnsi="Angsana New"/>
          <w:sz w:val="30"/>
          <w:szCs w:val="30"/>
          <w:cs/>
        </w:rPr>
        <w:t xml:space="preserve">ผู้ถือหุ้นแล้วจำนวน </w:t>
      </w:r>
      <w:r w:rsidRPr="002E1F0C">
        <w:rPr>
          <w:rFonts w:ascii="Angsana New" w:hAnsi="Angsana New"/>
          <w:sz w:val="30"/>
          <w:szCs w:val="30"/>
        </w:rPr>
        <w:t xml:space="preserve">50,000 </w:t>
      </w:r>
      <w:r w:rsidRPr="002E1F0C">
        <w:rPr>
          <w:rFonts w:ascii="Angsana New" w:hAnsi="Angsana New"/>
          <w:sz w:val="30"/>
          <w:szCs w:val="30"/>
          <w:cs/>
        </w:rPr>
        <w:t>ล้านบาท</w:t>
      </w:r>
    </w:p>
    <w:p w14:paraId="64A38C14" w14:textId="77777777" w:rsidR="002E1F0C" w:rsidRPr="002E1F0C" w:rsidRDefault="002E1F0C" w:rsidP="002E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E1F0C">
        <w:rPr>
          <w:rFonts w:ascii="Angsana New" w:hAnsi="Angsana New"/>
          <w:sz w:val="30"/>
          <w:szCs w:val="30"/>
        </w:rPr>
        <w:t> </w:t>
      </w:r>
    </w:p>
    <w:p w14:paraId="7141C596" w14:textId="15299462" w:rsidR="002E1F0C" w:rsidRPr="002E1F0C" w:rsidRDefault="002E1F0C" w:rsidP="002E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E1F0C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2E1F0C">
        <w:rPr>
          <w:rFonts w:ascii="Angsana New" w:hAnsi="Angsana New"/>
          <w:sz w:val="30"/>
          <w:szCs w:val="30"/>
        </w:rPr>
        <w:t xml:space="preserve">16 </w:t>
      </w:r>
      <w:r w:rsidRPr="002E1F0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2E1F0C">
        <w:rPr>
          <w:rFonts w:ascii="Angsana New" w:hAnsi="Angsana New"/>
          <w:sz w:val="30"/>
          <w:szCs w:val="30"/>
        </w:rPr>
        <w:t xml:space="preserve">2569 </w:t>
      </w:r>
      <w:r w:rsidRPr="002E1F0C">
        <w:rPr>
          <w:rFonts w:ascii="Angsana New" w:hAnsi="Angsana New"/>
          <w:sz w:val="30"/>
          <w:szCs w:val="30"/>
          <w:cs/>
        </w:rPr>
        <w:t>ที่ประชุมมีมติอนุมัติให้บริษัทและบริษัทย่อยเสนอขายทรัพย์สินให้แก่ทรัสต์เพื่อการลงทุนในอสังหาริมทรัพย์และสิทธิการเช่าอสังหาริมทรัพย์เพื่ออุตสาหกรรม</w:t>
      </w:r>
      <w:r w:rsidR="00B36F68">
        <w:rPr>
          <w:rFonts w:ascii="Angsana New" w:hAnsi="Angsana New"/>
          <w:sz w:val="30"/>
          <w:szCs w:val="30"/>
        </w:rPr>
        <w:br/>
      </w:r>
      <w:r w:rsidRPr="002E1F0C">
        <w:rPr>
          <w:rFonts w:ascii="Angsana New" w:hAnsi="Angsana New"/>
          <w:sz w:val="30"/>
          <w:szCs w:val="30"/>
          <w:cs/>
        </w:rPr>
        <w:t xml:space="preserve">เฟรเซอร์ส พร็อพเพอร์ตี้ รวมทั้งการดำเนินการอื่นใดที่จำเป็นและเกี่ยวเนื่องกับการเสนอขายทรัพย์สินดังกล่าว </w:t>
      </w:r>
      <w:r w:rsidR="00B36F68">
        <w:rPr>
          <w:rFonts w:ascii="Angsana New" w:hAnsi="Angsana New"/>
          <w:sz w:val="30"/>
          <w:szCs w:val="30"/>
        </w:rPr>
        <w:br/>
      </w:r>
      <w:r w:rsidRPr="002E1F0C">
        <w:rPr>
          <w:rFonts w:ascii="Angsana New" w:hAnsi="Angsana New"/>
          <w:sz w:val="30"/>
          <w:szCs w:val="30"/>
          <w:cs/>
        </w:rPr>
        <w:t xml:space="preserve">ในวงเงินไม่น้อยกว่า </w:t>
      </w:r>
      <w:r w:rsidRPr="002E1F0C">
        <w:rPr>
          <w:rFonts w:ascii="Angsana New" w:hAnsi="Angsana New"/>
          <w:sz w:val="30"/>
          <w:szCs w:val="30"/>
        </w:rPr>
        <w:t xml:space="preserve">2,745.8 </w:t>
      </w:r>
      <w:r w:rsidRPr="002E1F0C">
        <w:rPr>
          <w:rFonts w:ascii="Angsana New" w:hAnsi="Angsana New"/>
          <w:sz w:val="30"/>
          <w:szCs w:val="30"/>
          <w:cs/>
        </w:rPr>
        <w:t>ล้านบาท</w:t>
      </w:r>
    </w:p>
    <w:p w14:paraId="47053E5F" w14:textId="77777777" w:rsidR="00382BFC" w:rsidRDefault="00382BFC" w:rsidP="00382BFC">
      <w:pPr>
        <w:rPr>
          <w:lang w:eastAsia="x-none"/>
        </w:rPr>
      </w:pPr>
    </w:p>
    <w:p w14:paraId="6786239A" w14:textId="77777777" w:rsidR="002E1F0C" w:rsidRPr="00382BFC" w:rsidRDefault="002E1F0C" w:rsidP="00382BFC">
      <w:pPr>
        <w:rPr>
          <w:lang w:eastAsia="x-none"/>
        </w:rPr>
      </w:pPr>
    </w:p>
    <w:p w14:paraId="30ED4297" w14:textId="77777777" w:rsidR="002E1F0C" w:rsidRDefault="002E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81E79C1" w14:textId="71C43BDF" w:rsidR="000F360E" w:rsidRPr="000F360E" w:rsidRDefault="00FB27D1" w:rsidP="000F360E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7A7287">
        <w:rPr>
          <w:rFonts w:ascii="Angsana New" w:hAnsi="Angsana New"/>
          <w:sz w:val="30"/>
          <w:szCs w:val="30"/>
          <w:cs/>
          <w:lang w:val="en-US"/>
        </w:rPr>
        <w:lastRenderedPageBreak/>
        <w:t>การจัดประเภทรายการใหม่</w:t>
      </w:r>
    </w:p>
    <w:p w14:paraId="7ABE740E" w14:textId="77777777" w:rsidR="00FB27D1" w:rsidRPr="005746E0" w:rsidRDefault="00FB27D1" w:rsidP="00FB27D1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7773531" w14:textId="1EC5B524" w:rsidR="00FB27D1" w:rsidRPr="00AC4B54" w:rsidRDefault="00FB27D1" w:rsidP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C4B54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Pr="00AC4B54">
        <w:rPr>
          <w:rFonts w:ascii="Angsana New" w:hAnsi="Angsana New" w:hint="cs"/>
          <w:sz w:val="30"/>
          <w:szCs w:val="30"/>
          <w:cs/>
        </w:rPr>
        <w:t xml:space="preserve">ปี </w:t>
      </w:r>
      <w:r w:rsidRPr="00AC4B54">
        <w:rPr>
          <w:rFonts w:ascii="Angsana New" w:hAnsi="Angsana New"/>
          <w:sz w:val="30"/>
          <w:szCs w:val="30"/>
        </w:rPr>
        <w:t>256</w:t>
      </w:r>
      <w:r w:rsidR="004F3CCE" w:rsidRPr="00AC4B54">
        <w:rPr>
          <w:rFonts w:ascii="Angsana New" w:hAnsi="Angsana New"/>
          <w:sz w:val="30"/>
          <w:szCs w:val="30"/>
        </w:rPr>
        <w:t>8</w:t>
      </w:r>
      <w:r w:rsidRPr="00AC4B54">
        <w:rPr>
          <w:rFonts w:ascii="Angsana New" w:hAnsi="Angsana New" w:hint="cs"/>
          <w:sz w:val="30"/>
          <w:szCs w:val="30"/>
          <w:cs/>
        </w:rPr>
        <w:t xml:space="preserve"> ได้จัดประเภทรายการใหม่ให้สอดคล้องกับการนำเสนองบการเงิน</w:t>
      </w:r>
      <w:r w:rsidR="00AC4B54" w:rsidRPr="00AC4B54">
        <w:rPr>
          <w:rFonts w:ascii="Angsana New" w:hAnsi="Angsana New" w:hint="cs"/>
          <w:sz w:val="30"/>
          <w:szCs w:val="30"/>
          <w:cs/>
        </w:rPr>
        <w:t>สำหรับ</w:t>
      </w:r>
      <w:r w:rsidR="00AC4B54" w:rsidRPr="00AC4B54">
        <w:rPr>
          <w:rFonts w:ascii="Angsana New" w:hAnsi="Angsana New"/>
          <w:sz w:val="30"/>
          <w:szCs w:val="30"/>
          <w:cs/>
        </w:rPr>
        <w:br/>
      </w:r>
      <w:r w:rsidR="004F3CCE" w:rsidRPr="00AC4B54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CC2E6C">
        <w:rPr>
          <w:rFonts w:ascii="Angsana New" w:hAnsi="Angsana New" w:hint="cs"/>
          <w:sz w:val="30"/>
          <w:szCs w:val="30"/>
          <w:cs/>
        </w:rPr>
        <w:t>และ</w:t>
      </w:r>
      <w:r w:rsidR="00D33442">
        <w:rPr>
          <w:rFonts w:ascii="Angsana New" w:hAnsi="Angsana New" w:hint="cs"/>
          <w:sz w:val="30"/>
          <w:szCs w:val="30"/>
          <w:cs/>
        </w:rPr>
        <w:t>เก้า</w:t>
      </w:r>
      <w:r w:rsidR="00CC2E6C">
        <w:rPr>
          <w:rFonts w:ascii="Angsana New" w:hAnsi="Angsana New" w:hint="cs"/>
          <w:sz w:val="30"/>
          <w:szCs w:val="30"/>
          <w:cs/>
        </w:rPr>
        <w:t>เดือน</w:t>
      </w:r>
      <w:r w:rsidR="004F3CCE" w:rsidRPr="00AC4B5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33442" w:rsidRPr="00D33442">
        <w:rPr>
          <w:rFonts w:ascii="Angsana New" w:hAnsi="Angsana New"/>
          <w:sz w:val="30"/>
          <w:szCs w:val="30"/>
        </w:rPr>
        <w:t xml:space="preserve">30 </w:t>
      </w:r>
      <w:r w:rsidR="00D33442" w:rsidRPr="00D33442">
        <w:rPr>
          <w:rFonts w:ascii="Angsana New" w:hAnsi="Angsana New" w:hint="cs"/>
          <w:sz w:val="30"/>
          <w:szCs w:val="30"/>
          <w:cs/>
        </w:rPr>
        <w:t>มิถุนายน</w:t>
      </w:r>
      <w:r w:rsidR="00D33442">
        <w:rPr>
          <w:rFonts w:ascii="Angsana New" w:hAnsi="Angsana New"/>
          <w:sz w:val="30"/>
          <w:szCs w:val="30"/>
        </w:rPr>
        <w:t xml:space="preserve"> </w:t>
      </w:r>
      <w:r w:rsidRPr="00AC4B54">
        <w:rPr>
          <w:rFonts w:ascii="Angsana New" w:hAnsi="Angsana New"/>
          <w:sz w:val="30"/>
          <w:szCs w:val="30"/>
        </w:rPr>
        <w:t>256</w:t>
      </w:r>
      <w:r w:rsidR="00131C8B">
        <w:rPr>
          <w:rFonts w:ascii="Angsana New" w:hAnsi="Angsana New"/>
          <w:sz w:val="30"/>
          <w:szCs w:val="30"/>
        </w:rPr>
        <w:t>9</w:t>
      </w:r>
      <w:r w:rsidRPr="00AC4B54">
        <w:rPr>
          <w:rFonts w:ascii="Angsana New" w:hAnsi="Angsana New"/>
          <w:sz w:val="30"/>
          <w:szCs w:val="30"/>
        </w:rPr>
        <w:t xml:space="preserve"> </w:t>
      </w:r>
      <w:r w:rsidRPr="00AC4B5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1C9872E" w14:textId="77777777" w:rsidR="000A72CC" w:rsidRPr="005746E0" w:rsidRDefault="000A7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260"/>
        <w:gridCol w:w="270"/>
        <w:gridCol w:w="1713"/>
      </w:tblGrid>
      <w:tr w:rsidR="00FB27D1" w:rsidRPr="00757917" w14:paraId="25416FC8" w14:textId="77777777" w:rsidTr="00B16599">
        <w:trPr>
          <w:tblHeader/>
        </w:trPr>
        <w:tc>
          <w:tcPr>
            <w:tcW w:w="4140" w:type="dxa"/>
          </w:tcPr>
          <w:p w14:paraId="3D0A699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3815FB4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27D1" w:rsidRPr="00757917" w14:paraId="1E49CC07" w14:textId="77777777" w:rsidTr="00B16599">
        <w:trPr>
          <w:trHeight w:val="370"/>
          <w:tblHeader/>
        </w:trPr>
        <w:tc>
          <w:tcPr>
            <w:tcW w:w="4140" w:type="dxa"/>
          </w:tcPr>
          <w:p w14:paraId="5A6A1B01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39ADCEA" w14:textId="27F16B94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719D7E5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C52B2" w14:textId="73B8CF4D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D7D3CB8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hideMark/>
          </w:tcPr>
          <w:p w14:paraId="288F58AE" w14:textId="13F5A234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B27D1" w:rsidRPr="00757917" w14:paraId="40B73921" w14:textId="77777777" w:rsidTr="00B16599">
        <w:trPr>
          <w:trHeight w:val="317"/>
          <w:tblHeader/>
        </w:trPr>
        <w:tc>
          <w:tcPr>
            <w:tcW w:w="4140" w:type="dxa"/>
          </w:tcPr>
          <w:p w14:paraId="1024E098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hideMark/>
          </w:tcPr>
          <w:p w14:paraId="71C8D599" w14:textId="77777777" w:rsidR="00FB27D1" w:rsidRPr="00757917" w:rsidRDefault="00FB27D1" w:rsidP="00C16F58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27D1" w:rsidRPr="00757917" w14:paraId="0940F46E" w14:textId="77777777" w:rsidTr="009E2482">
        <w:tc>
          <w:tcPr>
            <w:tcW w:w="4140" w:type="dxa"/>
            <w:hideMark/>
          </w:tcPr>
          <w:p w14:paraId="50178C37" w14:textId="515C67A7" w:rsidR="00FB27D1" w:rsidRPr="00757917" w:rsidRDefault="00FB27D1" w:rsidP="00C16F58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326B0308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016B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3FE8F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9A7DD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689A30D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A0075C0" w14:textId="77777777" w:rsidTr="009E2482">
        <w:trPr>
          <w:trHeight w:val="353"/>
        </w:trPr>
        <w:tc>
          <w:tcPr>
            <w:tcW w:w="4140" w:type="dxa"/>
          </w:tcPr>
          <w:p w14:paraId="1BEDD71C" w14:textId="285786D1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E621B07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38474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D36B9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93638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181C21B" w14:textId="77777777" w:rsidR="00FB27D1" w:rsidRPr="00757917" w:rsidRDefault="00FB27D1" w:rsidP="00C16F58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E19581F" w14:textId="77777777" w:rsidTr="009E2482">
        <w:tc>
          <w:tcPr>
            <w:tcW w:w="4140" w:type="dxa"/>
            <w:hideMark/>
          </w:tcPr>
          <w:p w14:paraId="0EB22ED4" w14:textId="068E70F4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64BB39F4" w14:textId="61014570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7DAB35A8" w14:textId="77777777" w:rsidR="00FB27D1" w:rsidRPr="00E836EE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65D14" w14:textId="3C91C163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18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9D833C" w14:textId="77777777" w:rsidR="00FB27D1" w:rsidRPr="00E836EE" w:rsidRDefault="00FB27D1" w:rsidP="00C16F58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1C06CC4" w14:textId="7119EAE8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FB27D1" w:rsidRPr="00757917" w14:paraId="2F31E8CF" w14:textId="77777777" w:rsidTr="009E2482">
        <w:tc>
          <w:tcPr>
            <w:tcW w:w="4140" w:type="dxa"/>
          </w:tcPr>
          <w:p w14:paraId="263907BA" w14:textId="719F8E4A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74EA24B6" w14:textId="08D1B661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558F5885" w14:textId="77777777" w:rsidR="00FB27D1" w:rsidRPr="00E836EE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3D0A3" w14:textId="386CB4A8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(18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6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A7F3BF" w14:textId="77777777" w:rsidR="00FB27D1" w:rsidRPr="00E836EE" w:rsidRDefault="00FB27D1" w:rsidP="00C16F58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93EF460" w14:textId="0A55C55D" w:rsidR="00FB27D1" w:rsidRPr="00E836EE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FB27D1" w:rsidRPr="00757917" w14:paraId="352D64E2" w14:textId="77777777" w:rsidTr="009E2482">
        <w:tc>
          <w:tcPr>
            <w:tcW w:w="4140" w:type="dxa"/>
          </w:tcPr>
          <w:p w14:paraId="42BF6F6B" w14:textId="534BDD6D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452235B6" w14:textId="0731E4B8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96</w:t>
            </w:r>
            <w:r w:rsidR="005B7035" w:rsidRPr="00E836EE">
              <w:rPr>
                <w:rFonts w:ascii="Angsana New" w:hAnsi="Angsana New"/>
                <w:sz w:val="30"/>
                <w:szCs w:val="30"/>
              </w:rPr>
              <w:t>4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7358CA" w14:textId="77777777" w:rsidR="00FB27D1" w:rsidRPr="00E836EE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216C7" w14:textId="56FF12ED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27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D07828" w14:textId="77777777" w:rsidR="00FB27D1" w:rsidRPr="00E836EE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69E6248" w14:textId="43A648FB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99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1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27D1" w:rsidRPr="00757917" w14:paraId="0AA4AC6C" w14:textId="77777777" w:rsidTr="009E2482">
        <w:tc>
          <w:tcPr>
            <w:tcW w:w="4140" w:type="dxa"/>
            <w:hideMark/>
          </w:tcPr>
          <w:p w14:paraId="3D566A97" w14:textId="1EAEF6F4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3743FEB8" w14:textId="0B0608CF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50</w:t>
            </w:r>
            <w:r w:rsidR="005B7035" w:rsidRPr="00E836EE">
              <w:rPr>
                <w:rFonts w:ascii="Angsana New" w:hAnsi="Angsana New"/>
                <w:sz w:val="30"/>
                <w:szCs w:val="30"/>
              </w:rPr>
              <w:t>7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8FA6D8" w14:textId="77777777" w:rsidR="00FB27D1" w:rsidRPr="00E836EE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0089AF" w14:textId="1285FF0E" w:rsidR="00FB27D1" w:rsidRPr="00E836EE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FAEB08C" w14:textId="77777777" w:rsidR="00FB27D1" w:rsidRPr="00E836EE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BB7F0FB" w14:textId="17ACE80A" w:rsidR="00FB27D1" w:rsidRPr="00E836EE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836EE">
              <w:rPr>
                <w:rFonts w:ascii="Angsana New" w:hAnsi="Angsana New"/>
                <w:sz w:val="30"/>
                <w:szCs w:val="30"/>
              </w:rPr>
              <w:t>(</w:t>
            </w:r>
            <w:r w:rsidR="00523C37" w:rsidRPr="00E836EE">
              <w:rPr>
                <w:rFonts w:ascii="Angsana New" w:hAnsi="Angsana New"/>
                <w:sz w:val="30"/>
                <w:szCs w:val="30"/>
              </w:rPr>
              <w:t>4</w:t>
            </w:r>
            <w:r w:rsidR="00D46275" w:rsidRPr="00E836EE">
              <w:rPr>
                <w:rFonts w:ascii="Angsana New" w:hAnsi="Angsana New"/>
                <w:sz w:val="30"/>
                <w:szCs w:val="30"/>
              </w:rPr>
              <w:t>80</w:t>
            </w:r>
            <w:r w:rsidRPr="00E8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27D1" w:rsidRPr="00757917" w14:paraId="0B0CD79D" w14:textId="77777777" w:rsidTr="009E2482">
        <w:trPr>
          <w:trHeight w:val="235"/>
        </w:trPr>
        <w:tc>
          <w:tcPr>
            <w:tcW w:w="4140" w:type="dxa"/>
          </w:tcPr>
          <w:p w14:paraId="6A77599D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B5C694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02734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CF771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D8624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03FCF9E" w14:textId="77777777" w:rsidR="00FB27D1" w:rsidRPr="00757917" w:rsidRDefault="00FB27D1" w:rsidP="00FB27D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757917" w14:paraId="39530AD2" w14:textId="77777777" w:rsidTr="009E2482">
        <w:trPr>
          <w:trHeight w:val="235"/>
        </w:trPr>
        <w:tc>
          <w:tcPr>
            <w:tcW w:w="4140" w:type="dxa"/>
          </w:tcPr>
          <w:p w14:paraId="7F56952F" w14:textId="77777777" w:rsidR="00E563A9" w:rsidRPr="00D46275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30" w:type="dxa"/>
          </w:tcPr>
          <w:p w14:paraId="37A636EB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59F2C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0857F7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377AB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FB2CC43" w14:textId="77777777" w:rsidR="00E563A9" w:rsidRPr="00757917" w:rsidRDefault="00E563A9" w:rsidP="006E6775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757917" w14:paraId="62403F76" w14:textId="77777777" w:rsidTr="009E2482">
        <w:trPr>
          <w:trHeight w:val="235"/>
        </w:trPr>
        <w:tc>
          <w:tcPr>
            <w:tcW w:w="4140" w:type="dxa"/>
          </w:tcPr>
          <w:p w14:paraId="41D2E418" w14:textId="77777777" w:rsidR="00E563A9" w:rsidRPr="00D46275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14:paraId="52854356" w14:textId="57946988" w:rsidR="00E563A9" w:rsidRPr="00E563A9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="00817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17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17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D75132E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DBCDA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F2DBAC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245A8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3D96EE49" w14:textId="77777777" w:rsidR="00E563A9" w:rsidRPr="00757917" w:rsidRDefault="00E563A9" w:rsidP="006E6775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416F85" w14:paraId="3C382D4B" w14:textId="77777777" w:rsidTr="009E2482">
        <w:trPr>
          <w:trHeight w:val="235"/>
        </w:trPr>
        <w:tc>
          <w:tcPr>
            <w:tcW w:w="4140" w:type="dxa"/>
          </w:tcPr>
          <w:p w14:paraId="55CF73A6" w14:textId="549C9974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  <w:r w:rsidR="00D46275" w:rsidRPr="004D3E2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129482B8" w14:textId="3F32BC04" w:rsidR="00E563A9" w:rsidRPr="00841821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8C1D1A" w:rsidRPr="00841821">
              <w:rPr>
                <w:rFonts w:ascii="Angsana New" w:hAnsi="Angsana New"/>
                <w:sz w:val="30"/>
                <w:szCs w:val="30"/>
              </w:rPr>
              <w:t>83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4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679765" w14:textId="77777777" w:rsidR="00E563A9" w:rsidRPr="00841821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27F3A1" w14:textId="58B50543" w:rsidR="00E563A9" w:rsidRPr="00841821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4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BA3D95" w14:textId="77777777" w:rsidR="00E563A9" w:rsidRPr="00841821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5D94BA7" w14:textId="373B84E5" w:rsidR="00E563A9" w:rsidRPr="00841821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8C1D1A" w:rsidRPr="00841821">
              <w:rPr>
                <w:rFonts w:ascii="Angsana New" w:hAnsi="Angsana New"/>
                <w:sz w:val="30"/>
                <w:szCs w:val="30"/>
              </w:rPr>
              <w:t>8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38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63A9" w:rsidRPr="00416F85" w14:paraId="22882AEC" w14:textId="77777777" w:rsidTr="009E2482">
        <w:trPr>
          <w:trHeight w:val="235"/>
        </w:trPr>
        <w:tc>
          <w:tcPr>
            <w:tcW w:w="4140" w:type="dxa"/>
          </w:tcPr>
          <w:p w14:paraId="522E781A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530" w:type="dxa"/>
          </w:tcPr>
          <w:p w14:paraId="5BC25FD3" w14:textId="7E780238" w:rsidR="00E563A9" w:rsidRPr="00841821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74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E30E73" w14:textId="77777777" w:rsidR="00E563A9" w:rsidRPr="00841821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21BB" w14:textId="06DFA229" w:rsidR="00E563A9" w:rsidRPr="00841821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020D64">
              <w:rPr>
                <w:rFonts w:ascii="Angsana New" w:hAnsi="Angsana New"/>
                <w:sz w:val="30"/>
                <w:szCs w:val="30"/>
              </w:rPr>
              <w:t>7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50AF24" w14:textId="77777777" w:rsidR="00E563A9" w:rsidRPr="00841821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45BD85D" w14:textId="6D346345" w:rsidR="00E563A9" w:rsidRPr="00841821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8</w:t>
            </w:r>
            <w:r w:rsidR="00020D64">
              <w:rPr>
                <w:rFonts w:ascii="Angsana New" w:hAnsi="Angsana New"/>
                <w:sz w:val="30"/>
                <w:szCs w:val="30"/>
              </w:rPr>
              <w:t>1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63A9" w:rsidRPr="00416F85" w14:paraId="53D043FB" w14:textId="77777777" w:rsidTr="009E2482">
        <w:trPr>
          <w:trHeight w:val="235"/>
        </w:trPr>
        <w:tc>
          <w:tcPr>
            <w:tcW w:w="4140" w:type="dxa"/>
          </w:tcPr>
          <w:p w14:paraId="5CE36FFB" w14:textId="77777777" w:rsidR="00E563A9" w:rsidRPr="004D3E2B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1C4BDEA1" w14:textId="4E8CB81B" w:rsidR="00E563A9" w:rsidRPr="00841821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11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A8964A" w14:textId="77777777" w:rsidR="00E563A9" w:rsidRPr="00841821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9A5984" w14:textId="19A42A2A" w:rsidR="00E563A9" w:rsidRPr="00841821" w:rsidRDefault="00697921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020D64">
              <w:rPr>
                <w:rFonts w:ascii="Angsana New" w:hAnsi="Angsana New"/>
                <w:sz w:val="30"/>
                <w:szCs w:val="30"/>
              </w:rPr>
              <w:t>1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69057A" w14:textId="77777777" w:rsidR="00E563A9" w:rsidRPr="00841821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B040212" w14:textId="2E3686F6" w:rsidR="00E563A9" w:rsidRPr="00841821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(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1</w:t>
            </w:r>
            <w:r w:rsidR="00020D64">
              <w:rPr>
                <w:rFonts w:ascii="Angsana New" w:hAnsi="Angsana New"/>
                <w:sz w:val="30"/>
                <w:szCs w:val="30"/>
              </w:rPr>
              <w:t>2</w:t>
            </w:r>
            <w:r w:rsidRPr="00841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819" w:rsidRPr="00416F85" w14:paraId="5DE91C31" w14:textId="77777777" w:rsidTr="009E2482">
        <w:trPr>
          <w:trHeight w:val="235"/>
        </w:trPr>
        <w:tc>
          <w:tcPr>
            <w:tcW w:w="4140" w:type="dxa"/>
          </w:tcPr>
          <w:p w14:paraId="77CCCD0C" w14:textId="59CCA352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6E32F89" w14:textId="4C9B0936" w:rsidR="00325819" w:rsidRPr="00841821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54A35D15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36BEF4" w14:textId="1DC3DC97" w:rsidR="00325819" w:rsidRPr="00841821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4865B1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17202FB" w14:textId="25476C80" w:rsidR="00325819" w:rsidRPr="00841821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325819" w:rsidRPr="00416F85" w14:paraId="6872AE2A" w14:textId="77777777" w:rsidTr="009E2482">
        <w:trPr>
          <w:trHeight w:val="235"/>
        </w:trPr>
        <w:tc>
          <w:tcPr>
            <w:tcW w:w="4140" w:type="dxa"/>
          </w:tcPr>
          <w:p w14:paraId="52EB68CE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530" w:type="dxa"/>
          </w:tcPr>
          <w:p w14:paraId="2C207AFB" w14:textId="4C304CBB" w:rsidR="00325819" w:rsidRPr="00841821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4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1AC858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84DE05" w14:textId="4812D2E6" w:rsidR="00325819" w:rsidRPr="00841821" w:rsidRDefault="00131C8B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4617A5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705E6C3" w14:textId="7A3E45A3" w:rsidR="00325819" w:rsidRPr="00841821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4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25819" w:rsidRPr="00416F85" w14:paraId="46F2A3D6" w14:textId="77777777" w:rsidTr="009E2482">
        <w:trPr>
          <w:trHeight w:val="235"/>
        </w:trPr>
        <w:tc>
          <w:tcPr>
            <w:tcW w:w="4140" w:type="dxa"/>
          </w:tcPr>
          <w:p w14:paraId="12906D9B" w14:textId="4164B3EB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9C99FCF" w14:textId="3F85103D" w:rsidR="00325819" w:rsidRPr="00841821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4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5704B37F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66ED2B" w14:textId="040F5031" w:rsidR="00325819" w:rsidRPr="00841821" w:rsidRDefault="00131C8B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A58941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E8F350B" w14:textId="75D94DB8" w:rsidR="00325819" w:rsidRPr="00841821" w:rsidRDefault="008C1D1A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1821">
              <w:rPr>
                <w:rFonts w:ascii="Angsana New" w:hAnsi="Angsana New"/>
                <w:sz w:val="30"/>
                <w:szCs w:val="30"/>
              </w:rPr>
              <w:t>4</w:t>
            </w:r>
            <w:r w:rsidR="00697921" w:rsidRPr="00841821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325819" w:rsidRPr="00757917" w14:paraId="4DA99FB8" w14:textId="77777777" w:rsidTr="009E2482">
        <w:trPr>
          <w:trHeight w:val="235"/>
        </w:trPr>
        <w:tc>
          <w:tcPr>
            <w:tcW w:w="4140" w:type="dxa"/>
          </w:tcPr>
          <w:p w14:paraId="65843576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03DF37" w14:textId="77777777" w:rsidR="00325819" w:rsidRPr="00841821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6F14F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439B" w14:textId="77777777" w:rsidR="00325819" w:rsidRPr="00841821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18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27E54" w14:textId="77777777" w:rsidR="00325819" w:rsidRPr="00841821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D05415E" w14:textId="77777777" w:rsidR="00325819" w:rsidRPr="00841821" w:rsidRDefault="00325819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6E4" w:rsidRPr="00757917" w14:paraId="7D659A73" w14:textId="77777777" w:rsidTr="002E1F0C">
        <w:trPr>
          <w:trHeight w:val="235"/>
        </w:trPr>
        <w:tc>
          <w:tcPr>
            <w:tcW w:w="4140" w:type="dxa"/>
          </w:tcPr>
          <w:p w14:paraId="655B3978" w14:textId="77777777" w:rsidR="001F76E4" w:rsidRPr="00415069" w:rsidRDefault="001F76E4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7B8AE52" w14:textId="77777777" w:rsidR="001F76E4" w:rsidRPr="00415069" w:rsidRDefault="001F76E4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04780E" w14:textId="77777777" w:rsidR="001F76E4" w:rsidRPr="00415069" w:rsidRDefault="001F76E4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D7E52BA" w14:textId="77777777" w:rsidR="001F76E4" w:rsidRPr="00415069" w:rsidRDefault="001F76E4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3898C4" w14:textId="77777777" w:rsidR="001F76E4" w:rsidRPr="00415069" w:rsidRDefault="001F76E4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604976F6" w14:textId="77777777" w:rsidR="001F76E4" w:rsidRPr="00415069" w:rsidRDefault="001F76E4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1F0C" w:rsidRPr="00757917" w14:paraId="635533E3" w14:textId="77777777" w:rsidTr="002E1F0C">
        <w:trPr>
          <w:trHeight w:val="235"/>
        </w:trPr>
        <w:tc>
          <w:tcPr>
            <w:tcW w:w="4140" w:type="dxa"/>
          </w:tcPr>
          <w:p w14:paraId="61B07302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3901DF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9A24D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BA43918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F0E61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66479613" w14:textId="77777777" w:rsidR="002E1F0C" w:rsidRPr="00415069" w:rsidRDefault="002E1F0C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1F0C" w:rsidRPr="00757917" w14:paraId="1F6BFF29" w14:textId="77777777" w:rsidTr="002E1F0C">
        <w:trPr>
          <w:trHeight w:val="235"/>
        </w:trPr>
        <w:tc>
          <w:tcPr>
            <w:tcW w:w="4140" w:type="dxa"/>
          </w:tcPr>
          <w:p w14:paraId="4FE64B99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EF1A6D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5AC5F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42C47A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861D8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6C4EA064" w14:textId="77777777" w:rsidR="002E1F0C" w:rsidRPr="00415069" w:rsidRDefault="002E1F0C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1F0C" w:rsidRPr="00757917" w14:paraId="123097B4" w14:textId="77777777" w:rsidTr="002E1F0C">
        <w:trPr>
          <w:trHeight w:val="235"/>
        </w:trPr>
        <w:tc>
          <w:tcPr>
            <w:tcW w:w="4140" w:type="dxa"/>
          </w:tcPr>
          <w:p w14:paraId="2412539F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E1EC803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BFF58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AFAE4E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ED048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42495437" w14:textId="77777777" w:rsidR="002E1F0C" w:rsidRPr="00415069" w:rsidRDefault="002E1F0C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1F0C" w:rsidRPr="00757917" w14:paraId="1C951B50" w14:textId="77777777" w:rsidTr="002E1F0C">
        <w:trPr>
          <w:trHeight w:val="235"/>
        </w:trPr>
        <w:tc>
          <w:tcPr>
            <w:tcW w:w="4140" w:type="dxa"/>
          </w:tcPr>
          <w:p w14:paraId="313FB441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3F2FF0C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2F5C9B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0079DA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F8E57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301479E5" w14:textId="77777777" w:rsidR="002E1F0C" w:rsidRPr="00415069" w:rsidRDefault="002E1F0C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1F0C" w:rsidRPr="00757917" w14:paraId="3683CC7F" w14:textId="77777777" w:rsidTr="002E1F0C">
        <w:trPr>
          <w:trHeight w:val="235"/>
        </w:trPr>
        <w:tc>
          <w:tcPr>
            <w:tcW w:w="4140" w:type="dxa"/>
          </w:tcPr>
          <w:p w14:paraId="475F7C7A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5373B59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EC95CF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3BDCD2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934E17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06278E1E" w14:textId="77777777" w:rsidR="002E1F0C" w:rsidRPr="00415069" w:rsidRDefault="002E1F0C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1F0C" w:rsidRPr="00757917" w14:paraId="4C305136" w14:textId="77777777" w:rsidTr="002E1F0C">
        <w:trPr>
          <w:trHeight w:val="235"/>
        </w:trPr>
        <w:tc>
          <w:tcPr>
            <w:tcW w:w="4140" w:type="dxa"/>
          </w:tcPr>
          <w:p w14:paraId="3BB7FABD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C1B06BE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E77F2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AC5F59" w14:textId="77777777" w:rsidR="002E1F0C" w:rsidRPr="00415069" w:rsidRDefault="002E1F0C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D2AA68" w14:textId="77777777" w:rsidR="002E1F0C" w:rsidRPr="00415069" w:rsidRDefault="002E1F0C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57E01FC9" w14:textId="77777777" w:rsidR="002E1F0C" w:rsidRPr="00415069" w:rsidRDefault="002E1F0C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16599" w:rsidRPr="00757917" w14:paraId="1B15942C" w14:textId="77777777" w:rsidTr="00B16599">
        <w:trPr>
          <w:trHeight w:val="235"/>
        </w:trPr>
        <w:tc>
          <w:tcPr>
            <w:tcW w:w="4140" w:type="dxa"/>
          </w:tcPr>
          <w:p w14:paraId="7F35082F" w14:textId="536F5D37" w:rsidR="00B16599" w:rsidRPr="00415069" w:rsidRDefault="00B16599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</w:p>
        </w:tc>
        <w:tc>
          <w:tcPr>
            <w:tcW w:w="1530" w:type="dxa"/>
          </w:tcPr>
          <w:p w14:paraId="3087F72D" w14:textId="77777777" w:rsidR="00B16599" w:rsidRPr="00415069" w:rsidRDefault="00B1659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235D0" w14:textId="77777777" w:rsidR="00B16599" w:rsidRPr="00415069" w:rsidRDefault="00B16599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775CCF" w14:textId="77777777" w:rsidR="00B16599" w:rsidRPr="00415069" w:rsidRDefault="00B1659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302892" w14:textId="77777777" w:rsidR="00B16599" w:rsidRPr="00415069" w:rsidRDefault="00B16599" w:rsidP="00325819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</w:tcPr>
          <w:p w14:paraId="02914BCC" w14:textId="77777777" w:rsidR="00B16599" w:rsidRPr="00415069" w:rsidRDefault="00B16599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F76E4" w:rsidRPr="00757917" w14:paraId="64586FE3" w14:textId="77777777" w:rsidTr="009E2482">
        <w:trPr>
          <w:trHeight w:val="235"/>
        </w:trPr>
        <w:tc>
          <w:tcPr>
            <w:tcW w:w="4140" w:type="dxa"/>
          </w:tcPr>
          <w:p w14:paraId="46544C9C" w14:textId="35EFCBD0" w:rsidR="00A073FD" w:rsidRPr="00D46275" w:rsidRDefault="00A073FD" w:rsidP="00A073FD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5B91CBC" w14:textId="46A00AA5" w:rsidR="001F76E4" w:rsidRPr="00E563A9" w:rsidRDefault="00A073FD" w:rsidP="00A073FD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8175A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9904611" w14:textId="77777777" w:rsidR="001F76E4" w:rsidRPr="00757917" w:rsidRDefault="001F76E4" w:rsidP="001F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CD810" w14:textId="77777777" w:rsidR="001F76E4" w:rsidRPr="00757917" w:rsidRDefault="001F76E4" w:rsidP="001F76E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59A824" w14:textId="77777777" w:rsidR="001F76E4" w:rsidRDefault="001F76E4" w:rsidP="001F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44E1D" w14:textId="77777777" w:rsidR="001F76E4" w:rsidRPr="00757917" w:rsidRDefault="001F76E4" w:rsidP="001F76E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7856AA1" w14:textId="77777777" w:rsidR="001F76E4" w:rsidRPr="00757917" w:rsidRDefault="001F76E4" w:rsidP="001F76E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3E2B" w:rsidRPr="00757917" w14:paraId="498D2E22" w14:textId="77777777" w:rsidTr="009E2482">
        <w:trPr>
          <w:trHeight w:val="235"/>
        </w:trPr>
        <w:tc>
          <w:tcPr>
            <w:tcW w:w="4140" w:type="dxa"/>
          </w:tcPr>
          <w:p w14:paraId="55662B0F" w14:textId="42B8D539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รายได้จากการให้เช่าและบริการอื่น</w:t>
            </w:r>
          </w:p>
        </w:tc>
        <w:tc>
          <w:tcPr>
            <w:tcW w:w="1530" w:type="dxa"/>
          </w:tcPr>
          <w:p w14:paraId="4B8ED2D0" w14:textId="5D933BE3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2</w:t>
            </w:r>
            <w:r w:rsidRPr="00696E33">
              <w:rPr>
                <w:rFonts w:ascii="Angsana New" w:hAnsi="Angsana New"/>
                <w:sz w:val="30"/>
                <w:szCs w:val="30"/>
              </w:rPr>
              <w:t>,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46</w:t>
            </w:r>
            <w:r w:rsidR="00020D64">
              <w:rPr>
                <w:rFonts w:ascii="Angsana New" w:hAnsi="Angsana New"/>
                <w:sz w:val="30"/>
                <w:szCs w:val="30"/>
              </w:rPr>
              <w:t>5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3A52C6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864E44" w14:textId="2149AEDA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2</w:t>
            </w:r>
            <w:r w:rsidR="00020D64">
              <w:rPr>
                <w:rFonts w:ascii="Angsana New" w:hAnsi="Angsana New"/>
                <w:sz w:val="30"/>
                <w:szCs w:val="30"/>
              </w:rPr>
              <w:t>3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758CD3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4A859E4" w14:textId="200B8BB0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2</w:t>
            </w:r>
            <w:r w:rsidRPr="00696E33">
              <w:rPr>
                <w:rFonts w:ascii="Angsana New" w:hAnsi="Angsana New"/>
                <w:sz w:val="30"/>
                <w:szCs w:val="30"/>
              </w:rPr>
              <w:t>,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488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D3E2B" w:rsidRPr="00757917" w14:paraId="0C7835F5" w14:textId="77777777" w:rsidTr="009E2482">
        <w:trPr>
          <w:trHeight w:val="235"/>
        </w:trPr>
        <w:tc>
          <w:tcPr>
            <w:tcW w:w="4140" w:type="dxa"/>
          </w:tcPr>
          <w:p w14:paraId="1CF81F70" w14:textId="774B2660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530" w:type="dxa"/>
          </w:tcPr>
          <w:p w14:paraId="75DADF4E" w14:textId="5574C94B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267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B5A872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0C1A06" w14:textId="165343F6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24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4F0E48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EE3992D" w14:textId="410FCA08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(2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91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D3E2B" w:rsidRPr="00757917" w14:paraId="612CDF11" w14:textId="77777777" w:rsidTr="009E2482">
        <w:trPr>
          <w:trHeight w:val="235"/>
        </w:trPr>
        <w:tc>
          <w:tcPr>
            <w:tcW w:w="4140" w:type="dxa"/>
          </w:tcPr>
          <w:p w14:paraId="73ACFFE8" w14:textId="11768710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4EE25859" w14:textId="4FECA9CD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54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642BEB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F5AB32" w14:textId="58BAA938" w:rsidR="004D3E2B" w:rsidRPr="00696E33" w:rsidRDefault="0020718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0B541F5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34B00E99" w14:textId="54525AEF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(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47</w:t>
            </w:r>
            <w:r w:rsidRPr="0069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D3E2B" w:rsidRPr="00757917" w14:paraId="6A6948B7" w14:textId="77777777" w:rsidTr="009E2482">
        <w:trPr>
          <w:trHeight w:val="235"/>
        </w:trPr>
        <w:tc>
          <w:tcPr>
            <w:tcW w:w="4140" w:type="dxa"/>
          </w:tcPr>
          <w:p w14:paraId="09B19505" w14:textId="64177BF4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ต้นทุนการให้เช่าและบริการอื่น</w:t>
            </w:r>
          </w:p>
        </w:tc>
        <w:tc>
          <w:tcPr>
            <w:tcW w:w="1530" w:type="dxa"/>
          </w:tcPr>
          <w:p w14:paraId="7CAE8D05" w14:textId="0480FB8E" w:rsidR="004D3E2B" w:rsidRPr="00696E33" w:rsidRDefault="0020718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270" w:type="dxa"/>
          </w:tcPr>
          <w:p w14:paraId="4F64FF76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A93B70" w14:textId="093019DD" w:rsidR="004D3E2B" w:rsidRPr="00696E33" w:rsidRDefault="0020718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75A3545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BA5C07" w14:textId="48E3BAB9" w:rsidR="004D3E2B" w:rsidRPr="00696E33" w:rsidRDefault="0020718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4D3E2B" w:rsidRPr="00757917" w14:paraId="340C2D65" w14:textId="77777777" w:rsidTr="009E2482">
        <w:trPr>
          <w:trHeight w:val="235"/>
        </w:trPr>
        <w:tc>
          <w:tcPr>
            <w:tcW w:w="4140" w:type="dxa"/>
          </w:tcPr>
          <w:p w14:paraId="703E1440" w14:textId="52364A37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530" w:type="dxa"/>
          </w:tcPr>
          <w:p w14:paraId="189BC487" w14:textId="2C6C322E" w:rsidR="004D3E2B" w:rsidRPr="00696E33" w:rsidRDefault="00207185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2ACF2A76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9CCC47" w14:textId="283B9672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55B0B5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C6905B2" w14:textId="50F60D9C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4D3E2B" w:rsidRPr="00757917" w14:paraId="7E2F245B" w14:textId="77777777" w:rsidTr="009E2482">
        <w:trPr>
          <w:trHeight w:val="235"/>
        </w:trPr>
        <w:tc>
          <w:tcPr>
            <w:tcW w:w="4140" w:type="dxa"/>
          </w:tcPr>
          <w:p w14:paraId="61348BA0" w14:textId="7192A9FF" w:rsidR="004D3E2B" w:rsidRPr="004D3E2B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37DD5E6E" w14:textId="4BD7B63F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</w:t>
            </w:r>
            <w:r w:rsidR="008C1D1A" w:rsidRPr="00696E33">
              <w:rPr>
                <w:rFonts w:ascii="Angsana New" w:hAnsi="Angsana New"/>
                <w:sz w:val="30"/>
                <w:szCs w:val="30"/>
              </w:rPr>
              <w:t>,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70" w:type="dxa"/>
          </w:tcPr>
          <w:p w14:paraId="427C6B9E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395514" w14:textId="16042130" w:rsidR="004D3E2B" w:rsidRPr="00696E33" w:rsidRDefault="00020D64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81C173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0E722CF" w14:textId="59E25F6B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sz w:val="30"/>
                <w:szCs w:val="30"/>
              </w:rPr>
              <w:t>1,</w:t>
            </w:r>
            <w:r w:rsidR="00207185" w:rsidRPr="00696E33">
              <w:rPr>
                <w:rFonts w:ascii="Angsana New" w:hAnsi="Angsana New"/>
                <w:sz w:val="30"/>
                <w:szCs w:val="30"/>
              </w:rPr>
              <w:t>46</w:t>
            </w:r>
            <w:r w:rsidR="00020D6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D3E2B" w:rsidRPr="00757917" w14:paraId="08FC9C84" w14:textId="77777777" w:rsidTr="009E2482">
        <w:trPr>
          <w:trHeight w:val="235"/>
        </w:trPr>
        <w:tc>
          <w:tcPr>
            <w:tcW w:w="4140" w:type="dxa"/>
          </w:tcPr>
          <w:p w14:paraId="63B01639" w14:textId="77777777" w:rsidR="004D3E2B" w:rsidRPr="001F76E4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75518443" w14:textId="77777777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BEC55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66B99" w14:textId="191F1FEF" w:rsidR="004D3E2B" w:rsidRPr="00696E33" w:rsidRDefault="004D3E2B" w:rsidP="004D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6E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A8394" w14:textId="77777777" w:rsidR="004D3E2B" w:rsidRPr="00696E33" w:rsidRDefault="004D3E2B" w:rsidP="004D3E2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4A6AB0C" w14:textId="77777777" w:rsidR="004D3E2B" w:rsidRPr="00696E33" w:rsidRDefault="004D3E2B" w:rsidP="004D3E2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EB9C2F9" w14:textId="3C5E6FFF" w:rsidR="00E66222" w:rsidRPr="002E1F0C" w:rsidRDefault="00E6622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260"/>
        <w:gridCol w:w="270"/>
        <w:gridCol w:w="1713"/>
      </w:tblGrid>
      <w:tr w:rsidR="00FB27D1" w:rsidRPr="00757917" w14:paraId="247E1193" w14:textId="77777777" w:rsidTr="009E2482">
        <w:tc>
          <w:tcPr>
            <w:tcW w:w="4140" w:type="dxa"/>
          </w:tcPr>
          <w:p w14:paraId="11F8B19E" w14:textId="19206B08" w:rsidR="00FB27D1" w:rsidRPr="00757917" w:rsidRDefault="00E66222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504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CC2B3F2" w14:textId="6F67E1A6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27D1" w:rsidRPr="00757917" w14:paraId="7F73D3EB" w14:textId="77777777" w:rsidTr="009E2482">
        <w:trPr>
          <w:trHeight w:val="370"/>
        </w:trPr>
        <w:tc>
          <w:tcPr>
            <w:tcW w:w="4140" w:type="dxa"/>
          </w:tcPr>
          <w:p w14:paraId="1374F2E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8970167" w14:textId="3D5B6181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41D8777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E298CE" w14:textId="75B86ED9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F0CCFA1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hideMark/>
          </w:tcPr>
          <w:p w14:paraId="0986478E" w14:textId="3F8164A2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B27D1" w:rsidRPr="00757917" w14:paraId="27856F4C" w14:textId="77777777" w:rsidTr="009E2482">
        <w:trPr>
          <w:trHeight w:val="317"/>
        </w:trPr>
        <w:tc>
          <w:tcPr>
            <w:tcW w:w="4140" w:type="dxa"/>
          </w:tcPr>
          <w:p w14:paraId="1995ED90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hideMark/>
          </w:tcPr>
          <w:p w14:paraId="27C76549" w14:textId="77777777" w:rsidR="00FB27D1" w:rsidRPr="00757917" w:rsidRDefault="00FB27D1" w:rsidP="00C16F58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27D1" w:rsidRPr="00757917" w14:paraId="7E18EF54" w14:textId="77777777" w:rsidTr="009E2482">
        <w:tc>
          <w:tcPr>
            <w:tcW w:w="4140" w:type="dxa"/>
            <w:hideMark/>
          </w:tcPr>
          <w:p w14:paraId="450B7EEA" w14:textId="69EB6C68" w:rsidR="00FB27D1" w:rsidRPr="00757917" w:rsidRDefault="00FB27D1" w:rsidP="00C16F58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6510BBB6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E13C0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89667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EA53E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AD5FB5C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531D388" w14:textId="77777777" w:rsidTr="009E2482">
        <w:trPr>
          <w:trHeight w:val="353"/>
        </w:trPr>
        <w:tc>
          <w:tcPr>
            <w:tcW w:w="4140" w:type="dxa"/>
          </w:tcPr>
          <w:p w14:paraId="1DA273E9" w14:textId="32DF5320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</w:t>
            </w:r>
            <w:r w:rsidR="00335C4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7C457800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98759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A11D0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A200C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EEC2AC5" w14:textId="77777777" w:rsidR="00FB27D1" w:rsidRPr="00757917" w:rsidRDefault="00FB27D1" w:rsidP="00C16F58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3BCFE411" w14:textId="77777777" w:rsidTr="009E2482">
        <w:tc>
          <w:tcPr>
            <w:tcW w:w="4140" w:type="dxa"/>
          </w:tcPr>
          <w:p w14:paraId="41EEC5A5" w14:textId="6325E886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02127B5" w14:textId="61FE609C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(277)</w:t>
            </w:r>
          </w:p>
        </w:tc>
        <w:tc>
          <w:tcPr>
            <w:tcW w:w="270" w:type="dxa"/>
          </w:tcPr>
          <w:p w14:paraId="12FCF94A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F437A5" w14:textId="114ED4CB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627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0779C8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2D7CC92" w14:textId="52046457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(282)</w:t>
            </w:r>
          </w:p>
        </w:tc>
      </w:tr>
      <w:tr w:rsidR="00FB27D1" w:rsidRPr="00757917" w14:paraId="4B4C6C9A" w14:textId="77777777" w:rsidTr="009E2482">
        <w:tc>
          <w:tcPr>
            <w:tcW w:w="4140" w:type="dxa"/>
            <w:hideMark/>
          </w:tcPr>
          <w:p w14:paraId="3C4AB526" w14:textId="4905C080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191458C9" w14:textId="76CD1EA1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33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9ED2AA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048DB7" w14:textId="582657D5" w:rsidR="00FB27D1" w:rsidRPr="00757917" w:rsidRDefault="00D46275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BD63AC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5A58E2E" w14:textId="093630D5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28)</w:t>
            </w:r>
          </w:p>
        </w:tc>
      </w:tr>
      <w:tr w:rsidR="00FB27D1" w:rsidRPr="00757917" w14:paraId="12BEC47F" w14:textId="77777777" w:rsidTr="009E2482">
        <w:trPr>
          <w:trHeight w:val="235"/>
        </w:trPr>
        <w:tc>
          <w:tcPr>
            <w:tcW w:w="4140" w:type="dxa"/>
          </w:tcPr>
          <w:p w14:paraId="4DEF2D6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ACCF7B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09B7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81E56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08C6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786357D" w14:textId="77777777" w:rsidR="00FB27D1" w:rsidRPr="00757917" w:rsidRDefault="00FB27D1" w:rsidP="00FB27D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3BC1E2C" w14:textId="49062469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541D70" w14:textId="77777777" w:rsidR="00A267E5" w:rsidRDefault="00A2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452C7A" w14:textId="77777777" w:rsidR="000F360E" w:rsidRDefault="000F3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3C7BB4B" w14:textId="77777777" w:rsidR="000F360E" w:rsidRDefault="000F3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DCE80E" w14:textId="77777777" w:rsidR="000F360E" w:rsidRDefault="000F3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E73B7E" w14:textId="77777777" w:rsidR="000F360E" w:rsidRDefault="000F3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0385D9" w14:textId="77777777" w:rsidR="000F360E" w:rsidRDefault="000F3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17B2DD" w14:textId="77777777" w:rsidR="000F360E" w:rsidRDefault="000F3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6FC9C9" w14:textId="7583E260" w:rsidR="000F360E" w:rsidRDefault="000F360E" w:rsidP="000F360E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0F360E">
        <w:rPr>
          <w:rFonts w:ascii="Angsana New" w:hAnsi="Angsana New"/>
          <w:sz w:val="30"/>
          <w:szCs w:val="30"/>
          <w:cs/>
          <w:lang w:val="en-US"/>
        </w:rPr>
        <w:lastRenderedPageBreak/>
        <w:t>มาตรฐานการรายงานทางการเงินที่ยังไม่ได้ใช้</w:t>
      </w:r>
    </w:p>
    <w:p w14:paraId="444F231F" w14:textId="77777777" w:rsidR="000F360E" w:rsidRPr="002F0D09" w:rsidRDefault="000F360E" w:rsidP="000F360E">
      <w:pPr>
        <w:rPr>
          <w:sz w:val="20"/>
          <w:szCs w:val="20"/>
          <w:lang w:eastAsia="x-none"/>
        </w:rPr>
      </w:pPr>
    </w:p>
    <w:p w14:paraId="55C11444" w14:textId="68A8E9D6" w:rsidR="000F360E" w:rsidRPr="008671D9" w:rsidRDefault="000F360E" w:rsidP="00B62E44">
      <w:pPr>
        <w:tabs>
          <w:tab w:val="clear" w:pos="454"/>
          <w:tab w:val="clear" w:pos="680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0F360E">
        <w:rPr>
          <w:rFonts w:ascii="Angsana New" w:hAnsi="Angsana New"/>
          <w:sz w:val="30"/>
          <w:szCs w:val="30"/>
          <w:cs/>
        </w:rPr>
        <w:t>มาตรฐาน</w:t>
      </w:r>
      <w:r w:rsidRPr="00EE67F3">
        <w:rPr>
          <w:rFonts w:ascii="Angsana New" w:hAnsi="Angsana New"/>
          <w:sz w:val="30"/>
          <w:szCs w:val="30"/>
          <w:cs/>
        </w:rPr>
        <w:t>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EE67F3">
        <w:rPr>
          <w:rFonts w:ascii="Angsana New" w:hAnsi="Angsana New"/>
          <w:sz w:val="30"/>
          <w:szCs w:val="30"/>
        </w:rPr>
        <w:t xml:space="preserve"> </w:t>
      </w:r>
      <w:r w:rsidRPr="00EE67F3">
        <w:rPr>
          <w:rFonts w:ascii="Angsana New" w:hAnsi="Angsana New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Pr="00EE67F3">
        <w:rPr>
          <w:rFonts w:ascii="Angsana New" w:hAnsi="Angsana New"/>
          <w:sz w:val="30"/>
          <w:szCs w:val="30"/>
        </w:rPr>
        <w:t xml:space="preserve"> </w:t>
      </w:r>
      <w:r w:rsidRPr="00EE67F3">
        <w:rPr>
          <w:rFonts w:ascii="Angsana New" w:hAnsi="Angsana New"/>
          <w:sz w:val="30"/>
          <w:szCs w:val="30"/>
          <w:cs/>
        </w:rPr>
        <w:t>เมื่อนำมาถือปฏิบัติเป็นครั้งแรก</w:t>
      </w:r>
      <w:r w:rsidRPr="008671D9">
        <w:rPr>
          <w:rFonts w:asciiTheme="majorBidi" w:hAnsiTheme="majorBidi" w:cstheme="majorBidi"/>
          <w:sz w:val="28"/>
          <w:szCs w:val="28"/>
        </w:rPr>
        <w:t xml:space="preserve"> </w:t>
      </w:r>
      <w:r w:rsidRPr="00EE67F3">
        <w:rPr>
          <w:rFonts w:ascii="Angsana New" w:hAnsi="Angsana New"/>
          <w:sz w:val="30"/>
          <w:szCs w:val="30"/>
          <w:cs/>
        </w:rPr>
        <w:t>และจะมี</w:t>
      </w:r>
      <w:r w:rsidR="007F026E">
        <w:rPr>
          <w:rFonts w:ascii="Angsana New" w:hAnsi="Angsana New"/>
          <w:sz w:val="30"/>
          <w:szCs w:val="30"/>
          <w:cs/>
        </w:rPr>
        <w:br/>
      </w:r>
      <w:r w:rsidRPr="007F026E">
        <w:rPr>
          <w:rFonts w:ascii="Angsana New" w:hAnsi="Angsana New"/>
          <w:spacing w:val="-2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 w:rsidRPr="007F026E">
        <w:rPr>
          <w:rFonts w:ascii="Angsana New" w:hAnsi="Angsana New"/>
          <w:spacing w:val="-2"/>
          <w:sz w:val="30"/>
          <w:szCs w:val="30"/>
        </w:rPr>
        <w:t>1</w:t>
      </w:r>
      <w:r w:rsidRPr="007F026E">
        <w:rPr>
          <w:rFonts w:ascii="Angsana New" w:hAnsi="Angsana New"/>
          <w:spacing w:val="-2"/>
          <w:sz w:val="30"/>
          <w:szCs w:val="30"/>
          <w:cs/>
        </w:rPr>
        <w:t xml:space="preserve"> มกราคมในปีดังต่อไปนี้ และอนุญาตให้</w:t>
      </w:r>
      <w:r w:rsidRPr="00EE67F3">
        <w:rPr>
          <w:rFonts w:ascii="Angsana New" w:hAnsi="Angsana New"/>
          <w:sz w:val="30"/>
          <w:szCs w:val="30"/>
          <w:cs/>
        </w:rPr>
        <w:t>นำมาถือปฏิบัติก่อนวันที่มีผลบังคับใช้ได้ อย่างไรก็ตามกลุ่มบริษัทไม่ได้นำมาตรฐานการรายงานทาง</w:t>
      </w:r>
      <w:r w:rsidRPr="001C6414">
        <w:rPr>
          <w:rFonts w:ascii="Angsana New" w:hAnsi="Angsana New"/>
          <w:spacing w:val="-2"/>
          <w:sz w:val="30"/>
          <w:szCs w:val="30"/>
          <w:cs/>
        </w:rPr>
        <w:t>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B336312" w14:textId="77777777" w:rsidR="000F360E" w:rsidRPr="008671D9" w:rsidRDefault="000F360E" w:rsidP="000F360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0"/>
          <w:shd w:val="clear" w:color="auto" w:fill="E0E0E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410"/>
        <w:gridCol w:w="1260"/>
      </w:tblGrid>
      <w:tr w:rsidR="000F360E" w:rsidRPr="008671D9" w14:paraId="00D7DE4A" w14:textId="77777777" w:rsidTr="00B4012D">
        <w:trPr>
          <w:tblHeader/>
        </w:trPr>
        <w:tc>
          <w:tcPr>
            <w:tcW w:w="3510" w:type="dxa"/>
            <w:vAlign w:val="bottom"/>
          </w:tcPr>
          <w:p w14:paraId="2D6C98BC" w14:textId="4378F22F" w:rsidR="000F360E" w:rsidRPr="001C3E87" w:rsidRDefault="000F360E" w:rsidP="00BB6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="00BB6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F330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="00F13426" w:rsidRPr="00F134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4410" w:type="dxa"/>
            <w:vAlign w:val="bottom"/>
          </w:tcPr>
          <w:p w14:paraId="3A2C2D0E" w14:textId="77777777" w:rsidR="000F360E" w:rsidRPr="001C3E87" w:rsidRDefault="000F360E" w:rsidP="00BB6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3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4BC933DF" w14:textId="77777777" w:rsidR="000F360E" w:rsidRPr="001C3E87" w:rsidRDefault="000F360E" w:rsidP="00874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F360E" w:rsidRPr="008671D9" w14:paraId="5C12F267" w14:textId="77777777" w:rsidTr="00B4012D">
        <w:tc>
          <w:tcPr>
            <w:tcW w:w="3510" w:type="dxa"/>
          </w:tcPr>
          <w:p w14:paraId="74775C0D" w14:textId="490B53EA" w:rsidR="000F360E" w:rsidRPr="00B4012D" w:rsidRDefault="000F360E" w:rsidP="006B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012D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="00B4012D" w:rsidRPr="00B4012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B4012D">
              <w:rPr>
                <w:rFonts w:ascii="Angsana New" w:hAnsi="Angsana New"/>
                <w:spacing w:val="-6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22134E25" w14:textId="1C0A43A5" w:rsidR="000F360E" w:rsidRPr="00EE67F3" w:rsidRDefault="000F360E" w:rsidP="006B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7F3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59A9A45A" w14:textId="77777777" w:rsidR="000F360E" w:rsidRPr="00EC17C2" w:rsidRDefault="000F360E" w:rsidP="009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17C2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  <w:tr w:rsidR="000F360E" w:rsidRPr="008671D9" w14:paraId="0DBB3D5E" w14:textId="77777777" w:rsidTr="00B4012D">
        <w:tc>
          <w:tcPr>
            <w:tcW w:w="3510" w:type="dxa"/>
          </w:tcPr>
          <w:p w14:paraId="5DEA2DDC" w14:textId="77777777" w:rsidR="000F360E" w:rsidRPr="00EC17C2" w:rsidRDefault="000F360E" w:rsidP="006B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17C2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C17C2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7BEE45F5" w14:textId="77777777" w:rsidR="000F360E" w:rsidRPr="00EC17C2" w:rsidRDefault="000F360E" w:rsidP="006B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17C2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7EFEBD90" w14:textId="77777777" w:rsidR="000F360E" w:rsidRPr="00EC17C2" w:rsidRDefault="000F360E" w:rsidP="0092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7C2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</w:tbl>
    <w:p w14:paraId="7734599A" w14:textId="77777777" w:rsidR="000F360E" w:rsidRPr="008671D9" w:rsidRDefault="000F360E" w:rsidP="00B40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2E5E58AA" w14:textId="77777777" w:rsidR="000F360E" w:rsidRPr="00EE67F3" w:rsidRDefault="000F360E" w:rsidP="00EE67F3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67F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EE67F3">
        <w:rPr>
          <w:rFonts w:ascii="Angsana New" w:hAnsi="Angsana New"/>
          <w:b/>
          <w:bCs/>
          <w:i/>
          <w:iCs/>
          <w:sz w:val="30"/>
          <w:szCs w:val="30"/>
        </w:rPr>
        <w:t xml:space="preserve">18 </w:t>
      </w:r>
      <w:r w:rsidRPr="00EE67F3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47C4500" w14:textId="77777777" w:rsidR="000F360E" w:rsidRPr="008671D9" w:rsidRDefault="000F360E" w:rsidP="000F360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  <w:cs/>
        </w:rPr>
      </w:pPr>
    </w:p>
    <w:p w14:paraId="5E7009A2" w14:textId="77777777" w:rsidR="000F360E" w:rsidRPr="008671D9" w:rsidRDefault="000F360E" w:rsidP="0053111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71D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671D9">
        <w:rPr>
          <w:rFonts w:ascii="Angsana New" w:hAnsi="Angsana New"/>
          <w:sz w:val="30"/>
          <w:szCs w:val="30"/>
        </w:rPr>
        <w:t xml:space="preserve">18 </w:t>
      </w:r>
      <w:r w:rsidRPr="008671D9">
        <w:rPr>
          <w:rFonts w:ascii="Angsana New" w:hAnsi="Angsana New"/>
          <w:sz w:val="30"/>
          <w:szCs w:val="30"/>
          <w:cs/>
        </w:rPr>
        <w:t xml:space="preserve">จะมาแทนมาตรฐานการบัญชี ฉบับที่ </w:t>
      </w:r>
      <w:r w:rsidRPr="008671D9">
        <w:rPr>
          <w:rFonts w:ascii="Angsana New" w:hAnsi="Angsana New"/>
          <w:sz w:val="30"/>
          <w:szCs w:val="30"/>
        </w:rPr>
        <w:t>1</w:t>
      </w:r>
      <w:r w:rsidRPr="008671D9">
        <w:rPr>
          <w:rFonts w:ascii="Angsana New" w:hAnsi="Angsana New"/>
          <w:sz w:val="30"/>
          <w:szCs w:val="30"/>
          <w:cs/>
        </w:rPr>
        <w:t xml:space="preserve"> เรื่อง</w:t>
      </w:r>
      <w:r w:rsidRPr="008671D9">
        <w:rPr>
          <w:rFonts w:ascii="Angsana New" w:hAnsi="Angsana New"/>
          <w:sz w:val="30"/>
          <w:szCs w:val="30"/>
        </w:rPr>
        <w:t xml:space="preserve"> </w:t>
      </w:r>
      <w:r w:rsidRPr="008671D9">
        <w:rPr>
          <w:rFonts w:ascii="Angsana New" w:hAnsi="Angsana New"/>
          <w:sz w:val="30"/>
          <w:szCs w:val="30"/>
          <w:cs/>
        </w:rPr>
        <w:t>การนำเสนองบการเงิน</w:t>
      </w:r>
      <w:r w:rsidRPr="008671D9">
        <w:rPr>
          <w:rFonts w:ascii="Angsana New" w:hAnsi="Angsana New"/>
          <w:sz w:val="30"/>
          <w:szCs w:val="30"/>
        </w:rPr>
        <w:t xml:space="preserve"> </w:t>
      </w:r>
      <w:r w:rsidRPr="008671D9">
        <w:rPr>
          <w:rFonts w:ascii="Angsana New" w:hAnsi="Angsana New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0B2E76C7" w14:textId="77777777" w:rsidR="000F360E" w:rsidRPr="008671D9" w:rsidRDefault="000F360E" w:rsidP="000F360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p w14:paraId="108F6B7D" w14:textId="20C8C662" w:rsidR="000F360E" w:rsidRPr="008671D9" w:rsidRDefault="00FD5E29" w:rsidP="00FD5E29">
      <w:pPr>
        <w:pStyle w:val="ListParagraph"/>
        <w:numPr>
          <w:ilvl w:val="0"/>
          <w:numId w:val="26"/>
        </w:numPr>
        <w:tabs>
          <w:tab w:val="clear" w:pos="340"/>
          <w:tab w:val="clear" w:pos="454"/>
          <w:tab w:val="clear" w:pos="680"/>
          <w:tab w:val="num" w:pos="387"/>
          <w:tab w:val="left" w:pos="720"/>
          <w:tab w:val="left" w:pos="990"/>
          <w:tab w:val="num" w:pos="2617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  <w:r w:rsidR="000F360E" w:rsidRPr="008671D9">
        <w:rPr>
          <w:rFonts w:ascii="Angsana New" w:hAnsi="Angsana New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0F360E" w:rsidRPr="008671D9">
        <w:rPr>
          <w:rFonts w:ascii="Angsana New" w:hAnsi="Angsana New"/>
          <w:sz w:val="30"/>
          <w:szCs w:val="30"/>
        </w:rPr>
        <w:t xml:space="preserve">5 </w:t>
      </w:r>
      <w:r w:rsidR="000F360E" w:rsidRPr="008671D9">
        <w:rPr>
          <w:rFonts w:ascii="Angsana New" w:hAnsi="Angsana New"/>
          <w:sz w:val="30"/>
          <w:szCs w:val="30"/>
          <w:cs/>
        </w:rPr>
        <w:t>หมวด ได้แก่ หมวดการ</w:t>
      </w:r>
      <w:r w:rsidR="0053111F">
        <w:rPr>
          <w:rFonts w:ascii="Angsana New" w:hAnsi="Angsana New" w:hint="cs"/>
          <w:sz w:val="30"/>
          <w:szCs w:val="30"/>
          <w:cs/>
        </w:rPr>
        <w:t xml:space="preserve"> </w:t>
      </w:r>
      <w:r w:rsidR="000F360E" w:rsidRPr="008671D9">
        <w:rPr>
          <w:rFonts w:ascii="Angsana New" w:hAnsi="Angsana New"/>
          <w:sz w:val="30"/>
          <w:szCs w:val="30"/>
          <w:cs/>
        </w:rPr>
        <w:t>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="000F360E" w:rsidRPr="008671D9">
        <w:rPr>
          <w:rFonts w:ascii="Angsana New" w:hAnsi="Angsana New"/>
          <w:sz w:val="30"/>
          <w:szCs w:val="30"/>
        </w:rPr>
        <w:t xml:space="preserve"> </w:t>
      </w:r>
      <w:r w:rsidR="000F360E" w:rsidRPr="008671D9">
        <w:rPr>
          <w:rFonts w:ascii="Angsana New" w:hAnsi="Angsana New"/>
          <w:sz w:val="30"/>
          <w:szCs w:val="30"/>
          <w:cs/>
        </w:rPr>
        <w:t>กำไรสุทธิของกิจการจะไม่เปลี่ยนแปลง</w:t>
      </w:r>
    </w:p>
    <w:p w14:paraId="691B60EA" w14:textId="540D8D56" w:rsidR="000F360E" w:rsidRPr="008671D9" w:rsidRDefault="00FD5E29" w:rsidP="00E3307E">
      <w:pPr>
        <w:pStyle w:val="ListParagraph"/>
        <w:numPr>
          <w:ilvl w:val="0"/>
          <w:numId w:val="26"/>
        </w:numPr>
        <w:tabs>
          <w:tab w:val="clear" w:pos="340"/>
          <w:tab w:val="clear" w:pos="454"/>
          <w:tab w:val="clear" w:pos="907"/>
          <w:tab w:val="num" w:pos="-200"/>
          <w:tab w:val="left" w:pos="540"/>
          <w:tab w:val="left" w:pos="810"/>
          <w:tab w:val="num" w:pos="2617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</w:t>
      </w:r>
      <w:r w:rsidR="000F360E" w:rsidRPr="008671D9">
        <w:rPr>
          <w:rFonts w:ascii="Angsana New" w:hAnsi="Angsana New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="000F360E" w:rsidRPr="008671D9">
        <w:rPr>
          <w:rFonts w:ascii="Angsana New" w:hAnsi="Angsana New"/>
          <w:sz w:val="30"/>
          <w:szCs w:val="30"/>
        </w:rPr>
        <w:t xml:space="preserve">MPMs”) </w:t>
      </w:r>
      <w:r w:rsidR="000F360E" w:rsidRPr="008671D9">
        <w:rPr>
          <w:rFonts w:ascii="Angsana New" w:hAnsi="Angsana New"/>
          <w:sz w:val="30"/>
          <w:szCs w:val="30"/>
          <w:cs/>
        </w:rPr>
        <w:t>ไว้ในหมายเหตุประกอบ</w:t>
      </w:r>
      <w:r>
        <w:rPr>
          <w:rFonts w:ascii="Angsana New" w:hAnsi="Angsana New"/>
          <w:sz w:val="30"/>
          <w:szCs w:val="30"/>
          <w:cs/>
        </w:rPr>
        <w:br/>
      </w:r>
      <w:r w:rsidR="0053111F"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บ</w:t>
      </w:r>
      <w:r w:rsidR="000F360E" w:rsidRPr="008671D9">
        <w:rPr>
          <w:rFonts w:ascii="Angsana New" w:hAnsi="Angsana New"/>
          <w:sz w:val="30"/>
          <w:szCs w:val="30"/>
          <w:cs/>
        </w:rPr>
        <w:t>การเงินข้อเดียว</w:t>
      </w:r>
    </w:p>
    <w:p w14:paraId="5A61EE49" w14:textId="5420475B" w:rsidR="000F360E" w:rsidRPr="008671D9" w:rsidRDefault="00FD5E29" w:rsidP="00FD5E29">
      <w:pPr>
        <w:pStyle w:val="ListParagraph"/>
        <w:numPr>
          <w:ilvl w:val="0"/>
          <w:numId w:val="26"/>
        </w:numPr>
        <w:tabs>
          <w:tab w:val="clear" w:pos="340"/>
          <w:tab w:val="clear" w:pos="454"/>
          <w:tab w:val="num" w:pos="-200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</w:t>
      </w:r>
      <w:r w:rsidR="000F360E" w:rsidRPr="008671D9">
        <w:rPr>
          <w:rFonts w:ascii="Angsana New" w:hAnsi="Angsana New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9FF5B54" w14:textId="77777777" w:rsidR="000F360E" w:rsidRPr="008671D9" w:rsidRDefault="000F360E" w:rsidP="000F360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p w14:paraId="545FAC89" w14:textId="571F644E" w:rsidR="000F360E" w:rsidRPr="008671D9" w:rsidRDefault="000F360E" w:rsidP="0053111F">
      <w:pPr>
        <w:pStyle w:val="ListParagraph"/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52FF">
        <w:rPr>
          <w:rFonts w:ascii="Angsana New" w:hAnsi="Angsana New"/>
          <w:spacing w:val="-4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</w:t>
      </w:r>
      <w:r w:rsidR="008B52FF" w:rsidRPr="008B52FF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8B52FF">
        <w:rPr>
          <w:rFonts w:ascii="Angsana New" w:hAnsi="Angsana New"/>
          <w:spacing w:val="-4"/>
          <w:sz w:val="30"/>
          <w:szCs w:val="30"/>
          <w:cs/>
        </w:rPr>
        <w:t>สด</w:t>
      </w:r>
      <w:r w:rsidRPr="008671D9">
        <w:rPr>
          <w:rFonts w:ascii="Angsana New" w:hAnsi="Angsana New"/>
          <w:sz w:val="30"/>
          <w:szCs w:val="30"/>
          <w:cs/>
        </w:rPr>
        <w:t>เมื่อกิจการนำเสนอกระแสเงินสดจากกิจกรรมดำเนินงานโดยวิธีทางอ้อม</w:t>
      </w:r>
    </w:p>
    <w:p w14:paraId="756AE9E5" w14:textId="77777777" w:rsidR="000F360E" w:rsidRPr="002F0D09" w:rsidRDefault="000F360E" w:rsidP="0053111F">
      <w:pPr>
        <w:pStyle w:val="ListParagraph"/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090E98" w14:textId="55924D49" w:rsidR="000F360E" w:rsidRPr="00EC17C2" w:rsidRDefault="000F360E" w:rsidP="0053111F">
      <w:pPr>
        <w:pStyle w:val="ListParagraph"/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17C2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0BAFB0CE" w14:textId="0FEE9DA2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FB27D1" w:rsidSect="00B849B1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DDBB" w14:textId="77777777" w:rsidR="001A6FCF" w:rsidRDefault="001A6FCF" w:rsidP="00900EE2">
      <w:r>
        <w:separator/>
      </w:r>
    </w:p>
  </w:endnote>
  <w:endnote w:type="continuationSeparator" w:id="0">
    <w:p w14:paraId="057B1D75" w14:textId="77777777" w:rsidR="001A6FCF" w:rsidRDefault="001A6FCF" w:rsidP="00900EE2">
      <w:r>
        <w:continuationSeparator/>
      </w:r>
    </w:p>
  </w:endnote>
  <w:endnote w:type="continuationNotice" w:id="1">
    <w:p w14:paraId="4847743E" w14:textId="77777777" w:rsidR="001A6FCF" w:rsidRDefault="001A6F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77777777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713195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7B4213" w14:textId="77777777" w:rsidR="00D13ED0" w:rsidRPr="00721ED0" w:rsidRDefault="00D13ED0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6270B" w14:textId="77777777" w:rsidR="001A6FCF" w:rsidRDefault="001A6FCF" w:rsidP="00900EE2">
      <w:r>
        <w:separator/>
      </w:r>
    </w:p>
  </w:footnote>
  <w:footnote w:type="continuationSeparator" w:id="0">
    <w:p w14:paraId="219262FA" w14:textId="77777777" w:rsidR="001A6FCF" w:rsidRDefault="001A6FCF" w:rsidP="00900EE2">
      <w:r>
        <w:continuationSeparator/>
      </w:r>
    </w:p>
  </w:footnote>
  <w:footnote w:type="continuationNotice" w:id="1">
    <w:p w14:paraId="7B88A142" w14:textId="77777777" w:rsidR="001A6FCF" w:rsidRDefault="001A6F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19D4" w14:textId="01E71B1A" w:rsidR="00044B3C" w:rsidRPr="00DF30D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DF30DC">
      <w:rPr>
        <w:rFonts w:ascii="Angsana New" w:hAnsi="Angsana New" w:hint="cs"/>
        <w:sz w:val="32"/>
        <w:szCs w:val="32"/>
        <w:cs/>
      </w:rPr>
      <w:t>บริษัท</w:t>
    </w:r>
    <w:r w:rsidRPr="00DF30DC">
      <w:rPr>
        <w:rFonts w:ascii="Angsana New" w:hAnsi="Angsana New"/>
        <w:sz w:val="32"/>
        <w:szCs w:val="32"/>
        <w:cs/>
      </w:rPr>
      <w:t xml:space="preserve"> </w:t>
    </w:r>
    <w:r w:rsidRPr="00DF30DC">
      <w:rPr>
        <w:rFonts w:ascii="Angsana New" w:hAnsi="Angsana New" w:hint="cs"/>
        <w:sz w:val="32"/>
        <w:szCs w:val="32"/>
        <w:cs/>
      </w:rPr>
      <w:t>เฟรเซอร์ส</w:t>
    </w:r>
    <w:r w:rsidRPr="00DF30DC">
      <w:rPr>
        <w:rFonts w:ascii="Angsana New" w:hAnsi="Angsana New"/>
        <w:sz w:val="32"/>
        <w:szCs w:val="32"/>
        <w:cs/>
      </w:rPr>
      <w:t xml:space="preserve"> </w:t>
    </w:r>
    <w:r w:rsidRPr="00DF30DC">
      <w:rPr>
        <w:rFonts w:ascii="Angsana New" w:hAnsi="Angsana New" w:hint="cs"/>
        <w:sz w:val="32"/>
        <w:szCs w:val="32"/>
        <w:cs/>
      </w:rPr>
      <w:t>พร็อพเพอร์ตี้</w:t>
    </w:r>
    <w:r w:rsidRPr="00DF30DC">
      <w:rPr>
        <w:rFonts w:ascii="Angsana New" w:hAnsi="Angsana New"/>
        <w:sz w:val="32"/>
        <w:szCs w:val="32"/>
        <w:cs/>
      </w:rPr>
      <w:t xml:space="preserve"> (</w:t>
    </w:r>
    <w:r w:rsidRPr="00DF30DC">
      <w:rPr>
        <w:rFonts w:ascii="Angsana New" w:hAnsi="Angsana New" w:hint="cs"/>
        <w:sz w:val="32"/>
        <w:szCs w:val="32"/>
        <w:cs/>
      </w:rPr>
      <w:t>ประเทศไทย</w:t>
    </w:r>
    <w:r w:rsidRPr="00DF30DC">
      <w:rPr>
        <w:rFonts w:ascii="Angsana New" w:hAnsi="Angsana New"/>
        <w:sz w:val="32"/>
        <w:szCs w:val="32"/>
        <w:cs/>
      </w:rPr>
      <w:t xml:space="preserve">) </w:t>
    </w:r>
    <w:r w:rsidRPr="00DF30DC">
      <w:rPr>
        <w:rFonts w:ascii="Angsana New" w:hAnsi="Angsana New" w:hint="cs"/>
        <w:sz w:val="32"/>
        <w:szCs w:val="32"/>
        <w:cs/>
      </w:rPr>
      <w:t>จำกัด</w:t>
    </w:r>
    <w:r w:rsidRPr="00DF30DC">
      <w:rPr>
        <w:rFonts w:ascii="Angsana New" w:hAnsi="Angsana New"/>
        <w:sz w:val="32"/>
        <w:szCs w:val="32"/>
        <w:cs/>
      </w:rPr>
      <w:t xml:space="preserve"> (</w:t>
    </w:r>
    <w:r w:rsidRPr="00DF30DC">
      <w:rPr>
        <w:rFonts w:ascii="Angsana New" w:hAnsi="Angsana New" w:hint="cs"/>
        <w:sz w:val="32"/>
        <w:szCs w:val="32"/>
        <w:cs/>
      </w:rPr>
      <w:t>มหาชน</w:t>
    </w:r>
    <w:r w:rsidRPr="00DF30DC">
      <w:rPr>
        <w:rFonts w:ascii="Angsana New" w:hAnsi="Angsana New"/>
        <w:sz w:val="32"/>
        <w:szCs w:val="32"/>
        <w:cs/>
      </w:rPr>
      <w:t xml:space="preserve">) </w:t>
    </w:r>
    <w:r w:rsidRPr="00DF30D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DF30DC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F30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F30D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9672504" w14:textId="37EE221B" w:rsidR="00533C54" w:rsidRPr="00DF30DC" w:rsidRDefault="003F481B" w:rsidP="00533C5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A7630F">
      <w:rPr>
        <w:rFonts w:ascii="Angsana New" w:hAnsi="Angsana New"/>
        <w:sz w:val="32"/>
        <w:szCs w:val="32"/>
        <w:lang w:val="en-US"/>
      </w:rPr>
      <w:t xml:space="preserve">30 </w:t>
    </w:r>
    <w:r w:rsidRPr="00B735E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A7630F"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="00533C54" w:rsidRPr="00DF30DC">
      <w:rPr>
        <w:rFonts w:ascii="Angsana New" w:hAnsi="Angsana New"/>
        <w:sz w:val="32"/>
        <w:szCs w:val="32"/>
        <w:lang w:val="en-US"/>
      </w:rPr>
      <w:t>256</w:t>
    </w:r>
    <w:r w:rsidR="00214F3C">
      <w:rPr>
        <w:rFonts w:ascii="Angsana New" w:hAnsi="Angsana New"/>
        <w:sz w:val="32"/>
        <w:szCs w:val="32"/>
        <w:lang w:val="en-US" w:bidi="th-TH"/>
      </w:rPr>
      <w:t>9</w:t>
    </w:r>
    <w:r w:rsidR="00533C54" w:rsidRPr="00DF30DC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533C54" w:rsidRPr="00CC5827">
      <w:rPr>
        <w:rFonts w:ascii="Angsana New" w:hAnsi="Angsana New"/>
        <w:sz w:val="32"/>
        <w:szCs w:val="32"/>
        <w:lang w:bidi="th-TH"/>
      </w:rPr>
      <w:t>(</w:t>
    </w:r>
    <w:r w:rsidR="00533C54" w:rsidRPr="00DF30DC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="00533C54" w:rsidRPr="00DF30DC">
      <w:rPr>
        <w:rFonts w:ascii="Angsana New" w:hAnsi="Angsana New"/>
        <w:sz w:val="32"/>
        <w:szCs w:val="32"/>
      </w:rPr>
      <w:t>)</w:t>
    </w:r>
  </w:p>
  <w:p w14:paraId="536EF31E" w14:textId="77777777" w:rsidR="00AD7484" w:rsidRPr="00DF30DC" w:rsidRDefault="00AD7484" w:rsidP="00AD7484">
    <w:pPr>
      <w:tabs>
        <w:tab w:val="left" w:pos="720"/>
      </w:tabs>
      <w:ind w:right="-43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1EAA" w14:textId="357150B6" w:rsidR="00093AA2" w:rsidRPr="004F256C" w:rsidRDefault="00093AA2" w:rsidP="008B258C">
    <w:pPr>
      <w:pStyle w:val="Heading6"/>
      <w:tabs>
        <w:tab w:val="left" w:pos="450"/>
      </w:tabs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14A82B" w14:textId="65A46B37" w:rsidR="00892D95" w:rsidRPr="005351FF" w:rsidRDefault="003F481B" w:rsidP="00892D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A7630F">
      <w:rPr>
        <w:rFonts w:ascii="Angsana New" w:hAnsi="Angsana New"/>
        <w:sz w:val="32"/>
        <w:szCs w:val="32"/>
        <w:lang w:val="en-US"/>
      </w:rPr>
      <w:t xml:space="preserve">30 </w:t>
    </w:r>
    <w:r w:rsidRPr="00B735E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A7630F"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="00892D95" w:rsidRPr="00415B4C">
      <w:rPr>
        <w:rFonts w:ascii="Angsana New" w:hAnsi="Angsana New"/>
        <w:sz w:val="32"/>
        <w:szCs w:val="32"/>
        <w:lang w:val="en-US"/>
      </w:rPr>
      <w:t>256</w:t>
    </w:r>
    <w:r w:rsidR="00705E27">
      <w:rPr>
        <w:rFonts w:ascii="Angsana New" w:hAnsi="Angsana New"/>
        <w:sz w:val="32"/>
        <w:szCs w:val="32"/>
        <w:lang w:val="en-US" w:bidi="th-TH"/>
      </w:rPr>
      <w:t>9</w:t>
    </w:r>
    <w:r w:rsidR="00892D95"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892D95" w:rsidRPr="00CC5827">
      <w:rPr>
        <w:rFonts w:ascii="Angsana New" w:hAnsi="Angsana New"/>
        <w:sz w:val="32"/>
        <w:szCs w:val="32"/>
        <w:lang w:bidi="th-TH"/>
      </w:rPr>
      <w:t>(</w:t>
    </w:r>
    <w:r w:rsidR="00892D95"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="00892D95" w:rsidRPr="004F0895">
      <w:rPr>
        <w:rFonts w:ascii="Angsana New" w:hAnsi="Angsana New"/>
        <w:sz w:val="32"/>
        <w:szCs w:val="32"/>
      </w:rPr>
      <w:t>)</w:t>
    </w:r>
  </w:p>
  <w:p w14:paraId="2367F471" w14:textId="77777777" w:rsidR="00A40972" w:rsidRPr="00892D95" w:rsidRDefault="00A40972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6DF1F" w14:textId="77777777" w:rsidR="008B258C" w:rsidRPr="004F256C" w:rsidRDefault="008B258C" w:rsidP="008B258C">
    <w:pPr>
      <w:pStyle w:val="Heading6"/>
      <w:tabs>
        <w:tab w:val="left" w:pos="450"/>
      </w:tabs>
      <w:ind w:left="450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77DAA863" w14:textId="77777777" w:rsidR="008B258C" w:rsidRPr="005351FF" w:rsidRDefault="008B258C" w:rsidP="008B25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50"/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7ACF2F" w14:textId="77777777" w:rsidR="008B258C" w:rsidRPr="005351FF" w:rsidRDefault="008B258C" w:rsidP="008B258C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A7630F">
      <w:rPr>
        <w:rFonts w:ascii="Angsana New" w:hAnsi="Angsana New"/>
        <w:sz w:val="32"/>
        <w:szCs w:val="32"/>
        <w:lang w:val="en-US"/>
      </w:rPr>
      <w:t xml:space="preserve">30 </w:t>
    </w:r>
    <w:r w:rsidRPr="00B735E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A7630F"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 w:bidi="th-TH"/>
      </w:rPr>
      <w:t>9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CC5827">
      <w:rPr>
        <w:rFonts w:ascii="Angsana New" w:hAnsi="Angsana New"/>
        <w:sz w:val="32"/>
        <w:szCs w:val="32"/>
        <w:lang w:bidi="th-TH"/>
      </w:rPr>
      <w:t>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746B033B" w14:textId="77777777" w:rsidR="008B258C" w:rsidRPr="00892D95" w:rsidRDefault="008B258C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B0234" w14:textId="77777777" w:rsidR="008B258C" w:rsidRPr="004F256C" w:rsidRDefault="008B258C" w:rsidP="008B258C">
    <w:pPr>
      <w:pStyle w:val="Heading6"/>
      <w:tabs>
        <w:tab w:val="left" w:pos="450"/>
      </w:tabs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060070B7" w14:textId="77777777" w:rsidR="008B258C" w:rsidRPr="005351FF" w:rsidRDefault="008B258C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F0DE91" w14:textId="77777777" w:rsidR="008B258C" w:rsidRPr="005351FF" w:rsidRDefault="008B258C" w:rsidP="00892D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A7630F">
      <w:rPr>
        <w:rFonts w:ascii="Angsana New" w:hAnsi="Angsana New"/>
        <w:sz w:val="32"/>
        <w:szCs w:val="32"/>
        <w:lang w:val="en-US"/>
      </w:rPr>
      <w:t xml:space="preserve">30 </w:t>
    </w:r>
    <w:r w:rsidRPr="00B735E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A7630F">
      <w:rPr>
        <w:rFonts w:ascii="Angsana New" w:hAnsi="Angsana New"/>
        <w:sz w:val="32"/>
        <w:szCs w:val="32"/>
        <w:cs/>
        <w:lang w:val="en-US" w:bidi="th-TH"/>
      </w:rPr>
      <w:t xml:space="preserve">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 w:bidi="th-TH"/>
      </w:rPr>
      <w:t>9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CC5827">
      <w:rPr>
        <w:rFonts w:ascii="Angsana New" w:hAnsi="Angsana New"/>
        <w:sz w:val="32"/>
        <w:szCs w:val="32"/>
        <w:lang w:bidi="th-TH"/>
      </w:rPr>
      <w:t>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08974276" w14:textId="77777777" w:rsidR="008B258C" w:rsidRPr="00892D95" w:rsidRDefault="008B258C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02965"/>
    <w:multiLevelType w:val="hybridMultilevel"/>
    <w:tmpl w:val="68CCEC9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1" w15:restartNumberingAfterBreak="0">
    <w:nsid w:val="0F48780C"/>
    <w:multiLevelType w:val="hybridMultilevel"/>
    <w:tmpl w:val="4A0E84BE"/>
    <w:lvl w:ilvl="0" w:tplc="86E460F6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1488562B"/>
    <w:multiLevelType w:val="hybridMultilevel"/>
    <w:tmpl w:val="79F06D18"/>
    <w:lvl w:ilvl="0" w:tplc="9FF63220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3" w15:restartNumberingAfterBreak="0">
    <w:nsid w:val="23C15420"/>
    <w:multiLevelType w:val="hybridMultilevel"/>
    <w:tmpl w:val="D2720956"/>
    <w:lvl w:ilvl="0" w:tplc="FFFFFFFF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B6D2B43"/>
    <w:multiLevelType w:val="hybridMultilevel"/>
    <w:tmpl w:val="27F09DC2"/>
    <w:lvl w:ilvl="0" w:tplc="7946F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7"/>
  </w:num>
  <w:num w:numId="12" w16cid:durableId="904148385">
    <w:abstractNumId w:val="14"/>
  </w:num>
  <w:num w:numId="13" w16cid:durableId="713850268">
    <w:abstractNumId w:val="24"/>
  </w:num>
  <w:num w:numId="14" w16cid:durableId="905994907">
    <w:abstractNumId w:val="15"/>
  </w:num>
  <w:num w:numId="15" w16cid:durableId="244842523">
    <w:abstractNumId w:val="19"/>
  </w:num>
  <w:num w:numId="16" w16cid:durableId="266891448">
    <w:abstractNumId w:val="21"/>
  </w:num>
  <w:num w:numId="17" w16cid:durableId="1567455121">
    <w:abstractNumId w:val="16"/>
  </w:num>
  <w:num w:numId="18" w16cid:durableId="1150905092">
    <w:abstractNumId w:val="22"/>
  </w:num>
  <w:num w:numId="19" w16cid:durableId="1442604119">
    <w:abstractNumId w:val="20"/>
  </w:num>
  <w:num w:numId="20" w16cid:durableId="1620378722">
    <w:abstractNumId w:val="23"/>
  </w:num>
  <w:num w:numId="21" w16cid:durableId="1868324708">
    <w:abstractNumId w:val="11"/>
  </w:num>
  <w:num w:numId="22" w16cid:durableId="1615363764">
    <w:abstractNumId w:val="10"/>
  </w:num>
  <w:num w:numId="23" w16cid:durableId="354775908">
    <w:abstractNumId w:val="12"/>
  </w:num>
  <w:num w:numId="24" w16cid:durableId="1527716254">
    <w:abstractNumId w:val="12"/>
  </w:num>
  <w:num w:numId="25" w16cid:durableId="348916465">
    <w:abstractNumId w:val="13"/>
  </w:num>
  <w:num w:numId="26" w16cid:durableId="65773133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011"/>
    <w:rsid w:val="00002198"/>
    <w:rsid w:val="00002240"/>
    <w:rsid w:val="000022B1"/>
    <w:rsid w:val="00002377"/>
    <w:rsid w:val="00002378"/>
    <w:rsid w:val="00002620"/>
    <w:rsid w:val="000027DB"/>
    <w:rsid w:val="0000291C"/>
    <w:rsid w:val="00002A9D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BE0"/>
    <w:rsid w:val="00011C53"/>
    <w:rsid w:val="00011E4B"/>
    <w:rsid w:val="00011F78"/>
    <w:rsid w:val="00011FE4"/>
    <w:rsid w:val="00011FFA"/>
    <w:rsid w:val="00012299"/>
    <w:rsid w:val="000124DA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6D"/>
    <w:rsid w:val="000208BB"/>
    <w:rsid w:val="000208CF"/>
    <w:rsid w:val="00020BF1"/>
    <w:rsid w:val="00020D4A"/>
    <w:rsid w:val="00020D64"/>
    <w:rsid w:val="000210E2"/>
    <w:rsid w:val="000210EB"/>
    <w:rsid w:val="000212EB"/>
    <w:rsid w:val="00021364"/>
    <w:rsid w:val="000214E7"/>
    <w:rsid w:val="000216E8"/>
    <w:rsid w:val="00021763"/>
    <w:rsid w:val="000218F4"/>
    <w:rsid w:val="00021999"/>
    <w:rsid w:val="000219FD"/>
    <w:rsid w:val="00021B0B"/>
    <w:rsid w:val="00021CC2"/>
    <w:rsid w:val="00021DBF"/>
    <w:rsid w:val="00021F18"/>
    <w:rsid w:val="00022155"/>
    <w:rsid w:val="000222A1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9F6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5D3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C1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7F2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0B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27B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D89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46E"/>
    <w:rsid w:val="00047543"/>
    <w:rsid w:val="000477E5"/>
    <w:rsid w:val="0004781A"/>
    <w:rsid w:val="00047857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72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DD7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1A3"/>
    <w:rsid w:val="000561AB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3E4"/>
    <w:rsid w:val="0006048E"/>
    <w:rsid w:val="00060696"/>
    <w:rsid w:val="000606AF"/>
    <w:rsid w:val="000606CB"/>
    <w:rsid w:val="0006088F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19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5F9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8D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A85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28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3D"/>
    <w:rsid w:val="0007685B"/>
    <w:rsid w:val="000768D2"/>
    <w:rsid w:val="0007697F"/>
    <w:rsid w:val="000769EC"/>
    <w:rsid w:val="00076A3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51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0F"/>
    <w:rsid w:val="00083B42"/>
    <w:rsid w:val="00083B65"/>
    <w:rsid w:val="00083C29"/>
    <w:rsid w:val="00083CC4"/>
    <w:rsid w:val="00083DDB"/>
    <w:rsid w:val="00083DF7"/>
    <w:rsid w:val="0008412A"/>
    <w:rsid w:val="00084434"/>
    <w:rsid w:val="00084506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5C4"/>
    <w:rsid w:val="0008571B"/>
    <w:rsid w:val="00085A22"/>
    <w:rsid w:val="00085B99"/>
    <w:rsid w:val="00085C9C"/>
    <w:rsid w:val="00085CA6"/>
    <w:rsid w:val="00085E28"/>
    <w:rsid w:val="00085E61"/>
    <w:rsid w:val="00085F59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4D9A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6A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6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2CC"/>
    <w:rsid w:val="000A7365"/>
    <w:rsid w:val="000A74E9"/>
    <w:rsid w:val="000A761E"/>
    <w:rsid w:val="000A7961"/>
    <w:rsid w:val="000A79D8"/>
    <w:rsid w:val="000A7AE4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A0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60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3E4F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0FDA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1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9A4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365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6BC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59D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11"/>
    <w:rsid w:val="000E4999"/>
    <w:rsid w:val="000E4CB3"/>
    <w:rsid w:val="000E4D87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950"/>
    <w:rsid w:val="000E5A9C"/>
    <w:rsid w:val="000E5C43"/>
    <w:rsid w:val="000E5E39"/>
    <w:rsid w:val="000E5EA9"/>
    <w:rsid w:val="000E60D8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4F5"/>
    <w:rsid w:val="000E76A7"/>
    <w:rsid w:val="000E7AD9"/>
    <w:rsid w:val="000E7B40"/>
    <w:rsid w:val="000E7BF5"/>
    <w:rsid w:val="000E7CDF"/>
    <w:rsid w:val="000E7D89"/>
    <w:rsid w:val="000F0021"/>
    <w:rsid w:val="000F0154"/>
    <w:rsid w:val="000F0213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2D8"/>
    <w:rsid w:val="000F1342"/>
    <w:rsid w:val="000F14B6"/>
    <w:rsid w:val="000F1630"/>
    <w:rsid w:val="000F16C4"/>
    <w:rsid w:val="000F16D0"/>
    <w:rsid w:val="000F1774"/>
    <w:rsid w:val="000F1857"/>
    <w:rsid w:val="000F1945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60E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2E8"/>
    <w:rsid w:val="000F4448"/>
    <w:rsid w:val="000F4510"/>
    <w:rsid w:val="000F461D"/>
    <w:rsid w:val="000F4B4F"/>
    <w:rsid w:val="000F4C0E"/>
    <w:rsid w:val="000F4D31"/>
    <w:rsid w:val="000F4DAF"/>
    <w:rsid w:val="000F4ED4"/>
    <w:rsid w:val="000F5127"/>
    <w:rsid w:val="000F5155"/>
    <w:rsid w:val="000F522B"/>
    <w:rsid w:val="000F528C"/>
    <w:rsid w:val="000F5368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399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5F3B"/>
    <w:rsid w:val="001060A1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314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49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8C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8CA"/>
    <w:rsid w:val="001249FE"/>
    <w:rsid w:val="00124E5E"/>
    <w:rsid w:val="00124E81"/>
    <w:rsid w:val="00124F51"/>
    <w:rsid w:val="00125263"/>
    <w:rsid w:val="00125355"/>
    <w:rsid w:val="0012538F"/>
    <w:rsid w:val="00125487"/>
    <w:rsid w:val="00125678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0F63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8B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5C57"/>
    <w:rsid w:val="00135E94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8FF"/>
    <w:rsid w:val="001379A3"/>
    <w:rsid w:val="001379E0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291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3F34"/>
    <w:rsid w:val="00144137"/>
    <w:rsid w:val="0014415A"/>
    <w:rsid w:val="0014419E"/>
    <w:rsid w:val="00144214"/>
    <w:rsid w:val="0014429B"/>
    <w:rsid w:val="001442EB"/>
    <w:rsid w:val="00144413"/>
    <w:rsid w:val="001444C1"/>
    <w:rsid w:val="0014464A"/>
    <w:rsid w:val="00144A2C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BD8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8B7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297"/>
    <w:rsid w:val="00151312"/>
    <w:rsid w:val="00151521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3F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41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5C6"/>
    <w:rsid w:val="00162728"/>
    <w:rsid w:val="00162790"/>
    <w:rsid w:val="001629AD"/>
    <w:rsid w:val="00162B37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5DE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406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6FC4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3CA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50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8FA"/>
    <w:rsid w:val="00173B5C"/>
    <w:rsid w:val="00173CAA"/>
    <w:rsid w:val="00173D66"/>
    <w:rsid w:val="00173F80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57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6C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BD8"/>
    <w:rsid w:val="00180DFE"/>
    <w:rsid w:val="00180E93"/>
    <w:rsid w:val="00180FD8"/>
    <w:rsid w:val="00181064"/>
    <w:rsid w:val="001810B2"/>
    <w:rsid w:val="00181107"/>
    <w:rsid w:val="00181192"/>
    <w:rsid w:val="001812B7"/>
    <w:rsid w:val="00181348"/>
    <w:rsid w:val="001813DE"/>
    <w:rsid w:val="001813F6"/>
    <w:rsid w:val="00181454"/>
    <w:rsid w:val="001815BA"/>
    <w:rsid w:val="00181604"/>
    <w:rsid w:val="0018176D"/>
    <w:rsid w:val="00181892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5DF"/>
    <w:rsid w:val="00182697"/>
    <w:rsid w:val="00182710"/>
    <w:rsid w:val="00182766"/>
    <w:rsid w:val="00182C34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E31"/>
    <w:rsid w:val="00183F88"/>
    <w:rsid w:val="00183F99"/>
    <w:rsid w:val="00184086"/>
    <w:rsid w:val="001841EB"/>
    <w:rsid w:val="001843DD"/>
    <w:rsid w:val="00184459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C99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6F1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62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4E84"/>
    <w:rsid w:val="0019503D"/>
    <w:rsid w:val="001952D6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43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0A4"/>
    <w:rsid w:val="001A3265"/>
    <w:rsid w:val="001A3398"/>
    <w:rsid w:val="001A33EB"/>
    <w:rsid w:val="001A3491"/>
    <w:rsid w:val="001A3549"/>
    <w:rsid w:val="001A3692"/>
    <w:rsid w:val="001A36D9"/>
    <w:rsid w:val="001A377B"/>
    <w:rsid w:val="001A3880"/>
    <w:rsid w:val="001A38F6"/>
    <w:rsid w:val="001A3975"/>
    <w:rsid w:val="001A39A0"/>
    <w:rsid w:val="001A3BEE"/>
    <w:rsid w:val="001A4036"/>
    <w:rsid w:val="001A406E"/>
    <w:rsid w:val="001A4342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A8"/>
    <w:rsid w:val="001A6CEC"/>
    <w:rsid w:val="001A6D47"/>
    <w:rsid w:val="001A6E05"/>
    <w:rsid w:val="001A6E8F"/>
    <w:rsid w:val="001A6FC1"/>
    <w:rsid w:val="001A6FCA"/>
    <w:rsid w:val="001A6FCF"/>
    <w:rsid w:val="001A7468"/>
    <w:rsid w:val="001A7510"/>
    <w:rsid w:val="001A7576"/>
    <w:rsid w:val="001A76CE"/>
    <w:rsid w:val="001A76FC"/>
    <w:rsid w:val="001A79E5"/>
    <w:rsid w:val="001A7C81"/>
    <w:rsid w:val="001A7D31"/>
    <w:rsid w:val="001A7D3E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AA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53D"/>
    <w:rsid w:val="001B27AD"/>
    <w:rsid w:val="001B283A"/>
    <w:rsid w:val="001B2955"/>
    <w:rsid w:val="001B2C14"/>
    <w:rsid w:val="001B2E69"/>
    <w:rsid w:val="001B2FD6"/>
    <w:rsid w:val="001B308F"/>
    <w:rsid w:val="001B313F"/>
    <w:rsid w:val="001B338A"/>
    <w:rsid w:val="001B33C9"/>
    <w:rsid w:val="001B3925"/>
    <w:rsid w:val="001B3BC5"/>
    <w:rsid w:val="001B3C8B"/>
    <w:rsid w:val="001B4044"/>
    <w:rsid w:val="001B441C"/>
    <w:rsid w:val="001B451C"/>
    <w:rsid w:val="001B4605"/>
    <w:rsid w:val="001B4624"/>
    <w:rsid w:val="001B465F"/>
    <w:rsid w:val="001B475D"/>
    <w:rsid w:val="001B47A2"/>
    <w:rsid w:val="001B47C8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B42"/>
    <w:rsid w:val="001B6D4A"/>
    <w:rsid w:val="001B6E1E"/>
    <w:rsid w:val="001B6F2E"/>
    <w:rsid w:val="001B6FBC"/>
    <w:rsid w:val="001B70D2"/>
    <w:rsid w:val="001B732B"/>
    <w:rsid w:val="001B797F"/>
    <w:rsid w:val="001B7A8D"/>
    <w:rsid w:val="001B7B1C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6F"/>
    <w:rsid w:val="001C0D86"/>
    <w:rsid w:val="001C0F69"/>
    <w:rsid w:val="001C10DF"/>
    <w:rsid w:val="001C12E3"/>
    <w:rsid w:val="001C1514"/>
    <w:rsid w:val="001C1A27"/>
    <w:rsid w:val="001C1A28"/>
    <w:rsid w:val="001C1D67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3E87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134"/>
    <w:rsid w:val="001C623E"/>
    <w:rsid w:val="001C63EC"/>
    <w:rsid w:val="001C6414"/>
    <w:rsid w:val="001C6451"/>
    <w:rsid w:val="001C6A29"/>
    <w:rsid w:val="001C6A90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11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A91"/>
    <w:rsid w:val="001D2D65"/>
    <w:rsid w:val="001D2D6D"/>
    <w:rsid w:val="001D2F06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76E"/>
    <w:rsid w:val="001D5AFF"/>
    <w:rsid w:val="001D5BA3"/>
    <w:rsid w:val="001D5BD1"/>
    <w:rsid w:val="001D5C15"/>
    <w:rsid w:val="001D5CBD"/>
    <w:rsid w:val="001D5E9E"/>
    <w:rsid w:val="001D5EAF"/>
    <w:rsid w:val="001D5ED8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79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0"/>
    <w:rsid w:val="001E3F13"/>
    <w:rsid w:val="001E3FD7"/>
    <w:rsid w:val="001E422F"/>
    <w:rsid w:val="001E445C"/>
    <w:rsid w:val="001E4674"/>
    <w:rsid w:val="001E46B2"/>
    <w:rsid w:val="001E46F4"/>
    <w:rsid w:val="001E4737"/>
    <w:rsid w:val="001E484C"/>
    <w:rsid w:val="001E489D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88F"/>
    <w:rsid w:val="001E595E"/>
    <w:rsid w:val="001E59DC"/>
    <w:rsid w:val="001E59EB"/>
    <w:rsid w:val="001E5BAE"/>
    <w:rsid w:val="001E5BDA"/>
    <w:rsid w:val="001E5C6F"/>
    <w:rsid w:val="001E5C90"/>
    <w:rsid w:val="001E5D47"/>
    <w:rsid w:val="001E5D9B"/>
    <w:rsid w:val="001E5FE3"/>
    <w:rsid w:val="001E61CB"/>
    <w:rsid w:val="001E64D3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84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5B5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6E4"/>
    <w:rsid w:val="001F78C4"/>
    <w:rsid w:val="001F78CE"/>
    <w:rsid w:val="001F7949"/>
    <w:rsid w:val="001F7A28"/>
    <w:rsid w:val="001F7AE5"/>
    <w:rsid w:val="001F7C5E"/>
    <w:rsid w:val="001F7D44"/>
    <w:rsid w:val="00200173"/>
    <w:rsid w:val="00200537"/>
    <w:rsid w:val="00200603"/>
    <w:rsid w:val="0020082C"/>
    <w:rsid w:val="00200AF5"/>
    <w:rsid w:val="00200B90"/>
    <w:rsid w:val="00200FA4"/>
    <w:rsid w:val="002012A1"/>
    <w:rsid w:val="0020138E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A5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A4"/>
    <w:rsid w:val="0020422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56"/>
    <w:rsid w:val="00205763"/>
    <w:rsid w:val="002058D9"/>
    <w:rsid w:val="002058DE"/>
    <w:rsid w:val="0020599C"/>
    <w:rsid w:val="00205B13"/>
    <w:rsid w:val="00206048"/>
    <w:rsid w:val="002061FD"/>
    <w:rsid w:val="002062E3"/>
    <w:rsid w:val="002063EF"/>
    <w:rsid w:val="002064F5"/>
    <w:rsid w:val="0020653A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0C3"/>
    <w:rsid w:val="00207108"/>
    <w:rsid w:val="00207175"/>
    <w:rsid w:val="00207185"/>
    <w:rsid w:val="00207187"/>
    <w:rsid w:val="0020718E"/>
    <w:rsid w:val="002073BD"/>
    <w:rsid w:val="002073BE"/>
    <w:rsid w:val="002073ED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AE0"/>
    <w:rsid w:val="00210B08"/>
    <w:rsid w:val="00210CD3"/>
    <w:rsid w:val="00210FB5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38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B0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4D29"/>
    <w:rsid w:val="00214F3C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803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AFE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A62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C9D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BA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54"/>
    <w:rsid w:val="002420F4"/>
    <w:rsid w:val="00242149"/>
    <w:rsid w:val="00242226"/>
    <w:rsid w:val="0024223C"/>
    <w:rsid w:val="0024228E"/>
    <w:rsid w:val="00242598"/>
    <w:rsid w:val="002426DD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A8C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24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BD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D9F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5795D"/>
    <w:rsid w:val="0026001A"/>
    <w:rsid w:val="0026020D"/>
    <w:rsid w:val="0026038F"/>
    <w:rsid w:val="00260526"/>
    <w:rsid w:val="002605D1"/>
    <w:rsid w:val="002608BE"/>
    <w:rsid w:val="002609A8"/>
    <w:rsid w:val="00260F99"/>
    <w:rsid w:val="00260FBA"/>
    <w:rsid w:val="0026109F"/>
    <w:rsid w:val="00261256"/>
    <w:rsid w:val="00261326"/>
    <w:rsid w:val="00261349"/>
    <w:rsid w:val="00261584"/>
    <w:rsid w:val="002615EC"/>
    <w:rsid w:val="00261817"/>
    <w:rsid w:val="0026186A"/>
    <w:rsid w:val="002618E8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618"/>
    <w:rsid w:val="00264701"/>
    <w:rsid w:val="00264990"/>
    <w:rsid w:val="00264A04"/>
    <w:rsid w:val="00264A4B"/>
    <w:rsid w:val="00264B45"/>
    <w:rsid w:val="00264C00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0CF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6A"/>
    <w:rsid w:val="002718B3"/>
    <w:rsid w:val="00271948"/>
    <w:rsid w:val="002719AF"/>
    <w:rsid w:val="00271A16"/>
    <w:rsid w:val="00271FEF"/>
    <w:rsid w:val="0027212B"/>
    <w:rsid w:val="0027221B"/>
    <w:rsid w:val="00272431"/>
    <w:rsid w:val="002724DF"/>
    <w:rsid w:val="00272A86"/>
    <w:rsid w:val="00272B5C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A55"/>
    <w:rsid w:val="00273B58"/>
    <w:rsid w:val="00273D90"/>
    <w:rsid w:val="00273EE9"/>
    <w:rsid w:val="00273F92"/>
    <w:rsid w:val="00273FCA"/>
    <w:rsid w:val="00274097"/>
    <w:rsid w:val="0027413B"/>
    <w:rsid w:val="00274221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02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318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CA"/>
    <w:rsid w:val="002859D0"/>
    <w:rsid w:val="00285A30"/>
    <w:rsid w:val="00285A5C"/>
    <w:rsid w:val="00285ABE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DD6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768"/>
    <w:rsid w:val="002938C7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1BF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553"/>
    <w:rsid w:val="00296B2D"/>
    <w:rsid w:val="00296CAE"/>
    <w:rsid w:val="00296D2A"/>
    <w:rsid w:val="00296F59"/>
    <w:rsid w:val="0029714E"/>
    <w:rsid w:val="00297356"/>
    <w:rsid w:val="002973CF"/>
    <w:rsid w:val="00297483"/>
    <w:rsid w:val="002974CA"/>
    <w:rsid w:val="00297796"/>
    <w:rsid w:val="002977C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AE8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8D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02"/>
    <w:rsid w:val="002B321B"/>
    <w:rsid w:val="002B330A"/>
    <w:rsid w:val="002B33B7"/>
    <w:rsid w:val="002B359A"/>
    <w:rsid w:val="002B3784"/>
    <w:rsid w:val="002B3799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DF6"/>
    <w:rsid w:val="002B5E80"/>
    <w:rsid w:val="002B5F9E"/>
    <w:rsid w:val="002B615B"/>
    <w:rsid w:val="002B631E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3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6DF"/>
    <w:rsid w:val="002C17D3"/>
    <w:rsid w:val="002C18F3"/>
    <w:rsid w:val="002C1977"/>
    <w:rsid w:val="002C1A74"/>
    <w:rsid w:val="002C1B97"/>
    <w:rsid w:val="002C1E83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4E3"/>
    <w:rsid w:val="002C6578"/>
    <w:rsid w:val="002C65BC"/>
    <w:rsid w:val="002C6737"/>
    <w:rsid w:val="002C68AF"/>
    <w:rsid w:val="002C691D"/>
    <w:rsid w:val="002C6946"/>
    <w:rsid w:val="002C6A93"/>
    <w:rsid w:val="002C6BB1"/>
    <w:rsid w:val="002C6BD3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C7E77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11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CCB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1F0C"/>
    <w:rsid w:val="002E2233"/>
    <w:rsid w:val="002E24E3"/>
    <w:rsid w:val="002E2561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05F"/>
    <w:rsid w:val="002E6121"/>
    <w:rsid w:val="002E631A"/>
    <w:rsid w:val="002E644F"/>
    <w:rsid w:val="002E6526"/>
    <w:rsid w:val="002E6595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DB1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D0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E86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7C4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3F33"/>
    <w:rsid w:val="002F3FF2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3B2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8B9"/>
    <w:rsid w:val="002F7B98"/>
    <w:rsid w:val="002F7BDE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C53"/>
    <w:rsid w:val="00300D39"/>
    <w:rsid w:val="00300F20"/>
    <w:rsid w:val="00301071"/>
    <w:rsid w:val="003010C8"/>
    <w:rsid w:val="00301210"/>
    <w:rsid w:val="003015FF"/>
    <w:rsid w:val="0030172E"/>
    <w:rsid w:val="003017B5"/>
    <w:rsid w:val="003017D0"/>
    <w:rsid w:val="00301B58"/>
    <w:rsid w:val="00301CCC"/>
    <w:rsid w:val="00301E35"/>
    <w:rsid w:val="00302124"/>
    <w:rsid w:val="0030254C"/>
    <w:rsid w:val="0030262D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4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964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3C3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0FFA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01C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819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4EA"/>
    <w:rsid w:val="00326500"/>
    <w:rsid w:val="00326588"/>
    <w:rsid w:val="0032659D"/>
    <w:rsid w:val="00326642"/>
    <w:rsid w:val="00326656"/>
    <w:rsid w:val="00326788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6E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3FA9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AD2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4B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1D"/>
    <w:rsid w:val="00337559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A80"/>
    <w:rsid w:val="00342B0C"/>
    <w:rsid w:val="00342B12"/>
    <w:rsid w:val="00342BCD"/>
    <w:rsid w:val="00342EDB"/>
    <w:rsid w:val="00343156"/>
    <w:rsid w:val="0034321E"/>
    <w:rsid w:val="00343268"/>
    <w:rsid w:val="0034332E"/>
    <w:rsid w:val="003434F9"/>
    <w:rsid w:val="003437B0"/>
    <w:rsid w:val="003438BA"/>
    <w:rsid w:val="003438CB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D5A"/>
    <w:rsid w:val="00344E0D"/>
    <w:rsid w:val="00344E54"/>
    <w:rsid w:val="00344F8B"/>
    <w:rsid w:val="00345022"/>
    <w:rsid w:val="003452B3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3"/>
    <w:rsid w:val="00345C6B"/>
    <w:rsid w:val="00346081"/>
    <w:rsid w:val="003460AE"/>
    <w:rsid w:val="003460EC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670"/>
    <w:rsid w:val="00350775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6E5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C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3F95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8C7"/>
    <w:rsid w:val="00356A25"/>
    <w:rsid w:val="00356A2F"/>
    <w:rsid w:val="00356BB0"/>
    <w:rsid w:val="00356BBE"/>
    <w:rsid w:val="00356BF8"/>
    <w:rsid w:val="00356E7F"/>
    <w:rsid w:val="00356F6E"/>
    <w:rsid w:val="00357011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9DE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D9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0CF"/>
    <w:rsid w:val="00372353"/>
    <w:rsid w:val="00372360"/>
    <w:rsid w:val="0037236A"/>
    <w:rsid w:val="003723D0"/>
    <w:rsid w:val="003723E5"/>
    <w:rsid w:val="0037258B"/>
    <w:rsid w:val="00372684"/>
    <w:rsid w:val="00372713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01A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C9F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D5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8B0"/>
    <w:rsid w:val="00381C7F"/>
    <w:rsid w:val="00381CB7"/>
    <w:rsid w:val="00381DA4"/>
    <w:rsid w:val="00381E6C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BFC"/>
    <w:rsid w:val="00382D5C"/>
    <w:rsid w:val="00382DD9"/>
    <w:rsid w:val="00383087"/>
    <w:rsid w:val="003831DF"/>
    <w:rsid w:val="0038322B"/>
    <w:rsid w:val="00383268"/>
    <w:rsid w:val="00383428"/>
    <w:rsid w:val="003838B7"/>
    <w:rsid w:val="00383A0C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123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8CE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8DB"/>
    <w:rsid w:val="00391CFC"/>
    <w:rsid w:val="00391DBD"/>
    <w:rsid w:val="00391EE1"/>
    <w:rsid w:val="00391FA4"/>
    <w:rsid w:val="00391FF7"/>
    <w:rsid w:val="003920FF"/>
    <w:rsid w:val="003925C1"/>
    <w:rsid w:val="00392631"/>
    <w:rsid w:val="00392753"/>
    <w:rsid w:val="003927C0"/>
    <w:rsid w:val="00392A3F"/>
    <w:rsid w:val="00392A52"/>
    <w:rsid w:val="00392B37"/>
    <w:rsid w:val="00392CE9"/>
    <w:rsid w:val="00392D12"/>
    <w:rsid w:val="00392E9D"/>
    <w:rsid w:val="00392F58"/>
    <w:rsid w:val="00392F5F"/>
    <w:rsid w:val="0039318E"/>
    <w:rsid w:val="0039343F"/>
    <w:rsid w:val="00393442"/>
    <w:rsid w:val="003934CA"/>
    <w:rsid w:val="003934EC"/>
    <w:rsid w:val="00393609"/>
    <w:rsid w:val="00393880"/>
    <w:rsid w:val="003938AD"/>
    <w:rsid w:val="003939BF"/>
    <w:rsid w:val="00393A87"/>
    <w:rsid w:val="00393C6F"/>
    <w:rsid w:val="00393E4F"/>
    <w:rsid w:val="00394285"/>
    <w:rsid w:val="003948EE"/>
    <w:rsid w:val="0039498B"/>
    <w:rsid w:val="003949F0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2C7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165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0F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BCA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D80"/>
    <w:rsid w:val="003B3D94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45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BAC"/>
    <w:rsid w:val="003B5E10"/>
    <w:rsid w:val="003B5E45"/>
    <w:rsid w:val="003B5F22"/>
    <w:rsid w:val="003B600C"/>
    <w:rsid w:val="003B6134"/>
    <w:rsid w:val="003B6348"/>
    <w:rsid w:val="003B644E"/>
    <w:rsid w:val="003B6716"/>
    <w:rsid w:val="003B6729"/>
    <w:rsid w:val="003B67F7"/>
    <w:rsid w:val="003B6873"/>
    <w:rsid w:val="003B68C9"/>
    <w:rsid w:val="003B6966"/>
    <w:rsid w:val="003B6CA3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8F8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6AB"/>
    <w:rsid w:val="003C4711"/>
    <w:rsid w:val="003C482D"/>
    <w:rsid w:val="003C49D6"/>
    <w:rsid w:val="003C49FA"/>
    <w:rsid w:val="003C4A54"/>
    <w:rsid w:val="003C4B79"/>
    <w:rsid w:val="003C4F7D"/>
    <w:rsid w:val="003C4FF4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5B9"/>
    <w:rsid w:val="003C6673"/>
    <w:rsid w:val="003C69E5"/>
    <w:rsid w:val="003C6B56"/>
    <w:rsid w:val="003C6F7B"/>
    <w:rsid w:val="003C7270"/>
    <w:rsid w:val="003C7314"/>
    <w:rsid w:val="003C748F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1FF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42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AC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617"/>
    <w:rsid w:val="003D47F4"/>
    <w:rsid w:val="003D48EC"/>
    <w:rsid w:val="003D4CCD"/>
    <w:rsid w:val="003D4D1E"/>
    <w:rsid w:val="003D4D56"/>
    <w:rsid w:val="003D4D59"/>
    <w:rsid w:val="003D4E1F"/>
    <w:rsid w:val="003D50E5"/>
    <w:rsid w:val="003D513C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A6B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186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610"/>
    <w:rsid w:val="003E3772"/>
    <w:rsid w:val="003E39DF"/>
    <w:rsid w:val="003E3A2A"/>
    <w:rsid w:val="003E3C7B"/>
    <w:rsid w:val="003E3CAE"/>
    <w:rsid w:val="003E3DE7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A04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D2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2E"/>
    <w:rsid w:val="003E6238"/>
    <w:rsid w:val="003E627D"/>
    <w:rsid w:val="003E6417"/>
    <w:rsid w:val="003E6518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962"/>
    <w:rsid w:val="003F0A0E"/>
    <w:rsid w:val="003F0AB7"/>
    <w:rsid w:val="003F0DBE"/>
    <w:rsid w:val="003F0E0C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1B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CC1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1988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BD1"/>
    <w:rsid w:val="00403C8B"/>
    <w:rsid w:val="00403F83"/>
    <w:rsid w:val="00404069"/>
    <w:rsid w:val="004040B9"/>
    <w:rsid w:val="004040C9"/>
    <w:rsid w:val="00404167"/>
    <w:rsid w:val="004041EC"/>
    <w:rsid w:val="00404299"/>
    <w:rsid w:val="004042FC"/>
    <w:rsid w:val="00404357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D34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5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069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44"/>
    <w:rsid w:val="00416076"/>
    <w:rsid w:val="0041626A"/>
    <w:rsid w:val="0041634D"/>
    <w:rsid w:val="0041637B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961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0A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5A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0FF6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4FDF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1E7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3A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2B40"/>
    <w:rsid w:val="00443331"/>
    <w:rsid w:val="00443530"/>
    <w:rsid w:val="00443863"/>
    <w:rsid w:val="00443AA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DD7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B60"/>
    <w:rsid w:val="00447CA5"/>
    <w:rsid w:val="00447E08"/>
    <w:rsid w:val="004500FC"/>
    <w:rsid w:val="00450261"/>
    <w:rsid w:val="004502AC"/>
    <w:rsid w:val="004503D9"/>
    <w:rsid w:val="0045042D"/>
    <w:rsid w:val="0045057B"/>
    <w:rsid w:val="004505E0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403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0F8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1BB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2D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036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09E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3EE1"/>
    <w:rsid w:val="0046453C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1C4"/>
    <w:rsid w:val="0046738C"/>
    <w:rsid w:val="004673B6"/>
    <w:rsid w:val="004673E6"/>
    <w:rsid w:val="00467641"/>
    <w:rsid w:val="00467657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70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A97"/>
    <w:rsid w:val="00476D31"/>
    <w:rsid w:val="00476E1C"/>
    <w:rsid w:val="00476E78"/>
    <w:rsid w:val="00477398"/>
    <w:rsid w:val="004773EB"/>
    <w:rsid w:val="004775CC"/>
    <w:rsid w:val="00477616"/>
    <w:rsid w:val="00477693"/>
    <w:rsid w:val="00477790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11"/>
    <w:rsid w:val="00484C2F"/>
    <w:rsid w:val="00484EB8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ACC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CC9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078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826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4FED"/>
    <w:rsid w:val="00495131"/>
    <w:rsid w:val="004951B6"/>
    <w:rsid w:val="0049536C"/>
    <w:rsid w:val="00495455"/>
    <w:rsid w:val="004954B4"/>
    <w:rsid w:val="0049558A"/>
    <w:rsid w:val="00495625"/>
    <w:rsid w:val="0049568E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C04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3E17"/>
    <w:rsid w:val="004A4046"/>
    <w:rsid w:val="004A4160"/>
    <w:rsid w:val="004A4585"/>
    <w:rsid w:val="004A46BA"/>
    <w:rsid w:val="004A46C1"/>
    <w:rsid w:val="004A485D"/>
    <w:rsid w:val="004A48E8"/>
    <w:rsid w:val="004A4AB4"/>
    <w:rsid w:val="004A4CD3"/>
    <w:rsid w:val="004A4D55"/>
    <w:rsid w:val="004A5008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984"/>
    <w:rsid w:val="004A6A14"/>
    <w:rsid w:val="004A6FB6"/>
    <w:rsid w:val="004A71D1"/>
    <w:rsid w:val="004A72D7"/>
    <w:rsid w:val="004A7437"/>
    <w:rsid w:val="004A75B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082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35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60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77A"/>
    <w:rsid w:val="004D0A84"/>
    <w:rsid w:val="004D0B55"/>
    <w:rsid w:val="004D0B56"/>
    <w:rsid w:val="004D0BA0"/>
    <w:rsid w:val="004D0C9B"/>
    <w:rsid w:val="004D0D76"/>
    <w:rsid w:val="004D0E3A"/>
    <w:rsid w:val="004D0E81"/>
    <w:rsid w:val="004D0F05"/>
    <w:rsid w:val="004D0F18"/>
    <w:rsid w:val="004D1090"/>
    <w:rsid w:val="004D112E"/>
    <w:rsid w:val="004D11A4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4EC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38"/>
    <w:rsid w:val="004D356F"/>
    <w:rsid w:val="004D3999"/>
    <w:rsid w:val="004D39E5"/>
    <w:rsid w:val="004D3C23"/>
    <w:rsid w:val="004D3E2B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D3F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90E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3A"/>
    <w:rsid w:val="004D6ABB"/>
    <w:rsid w:val="004D6B87"/>
    <w:rsid w:val="004D6BC3"/>
    <w:rsid w:val="004D6C57"/>
    <w:rsid w:val="004D6D4E"/>
    <w:rsid w:val="004D6E66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75B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58D"/>
    <w:rsid w:val="004E27DE"/>
    <w:rsid w:val="004E2941"/>
    <w:rsid w:val="004E29C6"/>
    <w:rsid w:val="004E2B27"/>
    <w:rsid w:val="004E2D07"/>
    <w:rsid w:val="004E2D63"/>
    <w:rsid w:val="004E2DCB"/>
    <w:rsid w:val="004E2DF7"/>
    <w:rsid w:val="004E2F90"/>
    <w:rsid w:val="004E2F9C"/>
    <w:rsid w:val="004E319A"/>
    <w:rsid w:val="004E33D5"/>
    <w:rsid w:val="004E34C7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BF0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022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CCE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2F9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6F8B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E9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AB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22"/>
    <w:rsid w:val="00517BB8"/>
    <w:rsid w:val="00517C90"/>
    <w:rsid w:val="00517F8F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6B2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37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4F2"/>
    <w:rsid w:val="00530567"/>
    <w:rsid w:val="00530717"/>
    <w:rsid w:val="00530D9E"/>
    <w:rsid w:val="0053111F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089"/>
    <w:rsid w:val="005332C1"/>
    <w:rsid w:val="005332DD"/>
    <w:rsid w:val="00533349"/>
    <w:rsid w:val="0053349B"/>
    <w:rsid w:val="005335B1"/>
    <w:rsid w:val="00533829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D63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0DE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55A"/>
    <w:rsid w:val="005468A6"/>
    <w:rsid w:val="005469D2"/>
    <w:rsid w:val="00546A7A"/>
    <w:rsid w:val="00546A89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47EB7"/>
    <w:rsid w:val="0055008A"/>
    <w:rsid w:val="00550189"/>
    <w:rsid w:val="0055036D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82E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98F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83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4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0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4F0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448"/>
    <w:rsid w:val="00574547"/>
    <w:rsid w:val="00574568"/>
    <w:rsid w:val="00574607"/>
    <w:rsid w:val="0057463F"/>
    <w:rsid w:val="005746E0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E53"/>
    <w:rsid w:val="00576FF9"/>
    <w:rsid w:val="005773D2"/>
    <w:rsid w:val="005775A0"/>
    <w:rsid w:val="00577693"/>
    <w:rsid w:val="00577752"/>
    <w:rsid w:val="00577770"/>
    <w:rsid w:val="005777F5"/>
    <w:rsid w:val="00577866"/>
    <w:rsid w:val="00577877"/>
    <w:rsid w:val="005778C8"/>
    <w:rsid w:val="0057795D"/>
    <w:rsid w:val="00577998"/>
    <w:rsid w:val="00577A05"/>
    <w:rsid w:val="00577ACA"/>
    <w:rsid w:val="00577FCD"/>
    <w:rsid w:val="0058037C"/>
    <w:rsid w:val="00580814"/>
    <w:rsid w:val="005808B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593"/>
    <w:rsid w:val="0058166D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6F5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9F6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E39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1F38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542"/>
    <w:rsid w:val="005947C9"/>
    <w:rsid w:val="00594917"/>
    <w:rsid w:val="0059496C"/>
    <w:rsid w:val="00594C3E"/>
    <w:rsid w:val="00594C6A"/>
    <w:rsid w:val="00594CC6"/>
    <w:rsid w:val="00594E17"/>
    <w:rsid w:val="00594F0F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D5E"/>
    <w:rsid w:val="00595FF0"/>
    <w:rsid w:val="00595FFE"/>
    <w:rsid w:val="005960E8"/>
    <w:rsid w:val="005960EE"/>
    <w:rsid w:val="005961AF"/>
    <w:rsid w:val="005961FA"/>
    <w:rsid w:val="005963A4"/>
    <w:rsid w:val="00596421"/>
    <w:rsid w:val="005964E2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7F3"/>
    <w:rsid w:val="005A182D"/>
    <w:rsid w:val="005A1848"/>
    <w:rsid w:val="005A18D0"/>
    <w:rsid w:val="005A1A8F"/>
    <w:rsid w:val="005A1AF1"/>
    <w:rsid w:val="005A1B9C"/>
    <w:rsid w:val="005A1C15"/>
    <w:rsid w:val="005A1EC2"/>
    <w:rsid w:val="005A1F1D"/>
    <w:rsid w:val="005A1FEE"/>
    <w:rsid w:val="005A21E4"/>
    <w:rsid w:val="005A222C"/>
    <w:rsid w:val="005A2416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042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843"/>
    <w:rsid w:val="005A5AAB"/>
    <w:rsid w:val="005A5C38"/>
    <w:rsid w:val="005A5CD5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1A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383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1A"/>
    <w:rsid w:val="005B3C92"/>
    <w:rsid w:val="005B4060"/>
    <w:rsid w:val="005B41A4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35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163"/>
    <w:rsid w:val="005C027E"/>
    <w:rsid w:val="005C0359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99A"/>
    <w:rsid w:val="005C5B94"/>
    <w:rsid w:val="005C5DF6"/>
    <w:rsid w:val="005C5E65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9BB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60"/>
    <w:rsid w:val="005D28C7"/>
    <w:rsid w:val="005D2969"/>
    <w:rsid w:val="005D2ABC"/>
    <w:rsid w:val="005D2D56"/>
    <w:rsid w:val="005D2D75"/>
    <w:rsid w:val="005D2DBA"/>
    <w:rsid w:val="005D2F2A"/>
    <w:rsid w:val="005D37D8"/>
    <w:rsid w:val="005D38B0"/>
    <w:rsid w:val="005D3B48"/>
    <w:rsid w:val="005D3C79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2D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4FCF"/>
    <w:rsid w:val="005E5282"/>
    <w:rsid w:val="005E52DE"/>
    <w:rsid w:val="005E5445"/>
    <w:rsid w:val="005E5627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20A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0F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CE8"/>
    <w:rsid w:val="005F1FB6"/>
    <w:rsid w:val="005F2426"/>
    <w:rsid w:val="005F25EB"/>
    <w:rsid w:val="005F2857"/>
    <w:rsid w:val="005F2941"/>
    <w:rsid w:val="005F29D1"/>
    <w:rsid w:val="005F2A1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BBD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B91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2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8C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9BF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38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69C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66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6B6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CCB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08B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62"/>
    <w:rsid w:val="00640F9A"/>
    <w:rsid w:val="00640FF2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1B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51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3F84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C3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BEA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7CE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52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644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4F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725"/>
    <w:rsid w:val="0067289C"/>
    <w:rsid w:val="006728F5"/>
    <w:rsid w:val="00672D3E"/>
    <w:rsid w:val="00673141"/>
    <w:rsid w:val="0067331A"/>
    <w:rsid w:val="006733FF"/>
    <w:rsid w:val="0067353C"/>
    <w:rsid w:val="00673569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5C8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39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2A3"/>
    <w:rsid w:val="0068037D"/>
    <w:rsid w:val="006805AD"/>
    <w:rsid w:val="00680623"/>
    <w:rsid w:val="0068068C"/>
    <w:rsid w:val="0068069B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5"/>
    <w:rsid w:val="00683607"/>
    <w:rsid w:val="0068378E"/>
    <w:rsid w:val="0068385C"/>
    <w:rsid w:val="006838B9"/>
    <w:rsid w:val="00683B4A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5F2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B0A"/>
    <w:rsid w:val="00687BC6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80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ACB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33"/>
    <w:rsid w:val="00696E99"/>
    <w:rsid w:val="00696F16"/>
    <w:rsid w:val="00697052"/>
    <w:rsid w:val="00697141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21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1A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31F"/>
    <w:rsid w:val="006A34F4"/>
    <w:rsid w:val="006A35AF"/>
    <w:rsid w:val="006A3B20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78F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ACC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639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A45"/>
    <w:rsid w:val="006C1C6C"/>
    <w:rsid w:val="006C1E09"/>
    <w:rsid w:val="006C1E4E"/>
    <w:rsid w:val="006C1EBF"/>
    <w:rsid w:val="006C1F89"/>
    <w:rsid w:val="006C2049"/>
    <w:rsid w:val="006C2197"/>
    <w:rsid w:val="006C23AD"/>
    <w:rsid w:val="006C254E"/>
    <w:rsid w:val="006C2823"/>
    <w:rsid w:val="006C28D9"/>
    <w:rsid w:val="006C2923"/>
    <w:rsid w:val="006C29CA"/>
    <w:rsid w:val="006C2BE2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895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9CA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48B"/>
    <w:rsid w:val="006D258B"/>
    <w:rsid w:val="006D2678"/>
    <w:rsid w:val="006D2735"/>
    <w:rsid w:val="006D2749"/>
    <w:rsid w:val="006D2875"/>
    <w:rsid w:val="006D2973"/>
    <w:rsid w:val="006D2A93"/>
    <w:rsid w:val="006D2BBE"/>
    <w:rsid w:val="006D2D9C"/>
    <w:rsid w:val="006D2E14"/>
    <w:rsid w:val="006D3242"/>
    <w:rsid w:val="006D326A"/>
    <w:rsid w:val="006D3281"/>
    <w:rsid w:val="006D32E0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D04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60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17C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1C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603"/>
    <w:rsid w:val="006F2958"/>
    <w:rsid w:val="006F2962"/>
    <w:rsid w:val="006F2975"/>
    <w:rsid w:val="006F2981"/>
    <w:rsid w:val="006F2AFC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B7E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BF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40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8C4"/>
    <w:rsid w:val="0070202F"/>
    <w:rsid w:val="00702134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E27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25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3E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184"/>
    <w:rsid w:val="0071528A"/>
    <w:rsid w:val="007153D8"/>
    <w:rsid w:val="0071540A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91B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7C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76B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4E6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3B0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80E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32D"/>
    <w:rsid w:val="00743424"/>
    <w:rsid w:val="0074349D"/>
    <w:rsid w:val="007434B3"/>
    <w:rsid w:val="007435C5"/>
    <w:rsid w:val="0074384A"/>
    <w:rsid w:val="0074385E"/>
    <w:rsid w:val="00743860"/>
    <w:rsid w:val="0074389E"/>
    <w:rsid w:val="007438E2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5D6D"/>
    <w:rsid w:val="00745F64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4DF"/>
    <w:rsid w:val="00750693"/>
    <w:rsid w:val="00750818"/>
    <w:rsid w:val="00750897"/>
    <w:rsid w:val="00750D06"/>
    <w:rsid w:val="00750D41"/>
    <w:rsid w:val="00750DCD"/>
    <w:rsid w:val="00750E04"/>
    <w:rsid w:val="00750F06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AE0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3C1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47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11A"/>
    <w:rsid w:val="007602E8"/>
    <w:rsid w:val="007602F4"/>
    <w:rsid w:val="007603D1"/>
    <w:rsid w:val="007603E9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31"/>
    <w:rsid w:val="0076386E"/>
    <w:rsid w:val="00763983"/>
    <w:rsid w:val="007639D5"/>
    <w:rsid w:val="00763AAD"/>
    <w:rsid w:val="00763D54"/>
    <w:rsid w:val="00763D61"/>
    <w:rsid w:val="00763DE5"/>
    <w:rsid w:val="00763E99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258"/>
    <w:rsid w:val="0076588D"/>
    <w:rsid w:val="0076589A"/>
    <w:rsid w:val="00765B47"/>
    <w:rsid w:val="00765B52"/>
    <w:rsid w:val="00765B7D"/>
    <w:rsid w:val="00765E5D"/>
    <w:rsid w:val="00765F3F"/>
    <w:rsid w:val="0076614E"/>
    <w:rsid w:val="00766950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BE2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6B8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6DB"/>
    <w:rsid w:val="00774E07"/>
    <w:rsid w:val="00774ED5"/>
    <w:rsid w:val="00774FE1"/>
    <w:rsid w:val="00775034"/>
    <w:rsid w:val="00775066"/>
    <w:rsid w:val="00775193"/>
    <w:rsid w:val="007751B7"/>
    <w:rsid w:val="007751EF"/>
    <w:rsid w:val="0077537A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7AB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424"/>
    <w:rsid w:val="00780533"/>
    <w:rsid w:val="00780606"/>
    <w:rsid w:val="00780664"/>
    <w:rsid w:val="00780773"/>
    <w:rsid w:val="00780870"/>
    <w:rsid w:val="00780A7E"/>
    <w:rsid w:val="00780B0B"/>
    <w:rsid w:val="00780B2E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8CF"/>
    <w:rsid w:val="00784981"/>
    <w:rsid w:val="00784AC3"/>
    <w:rsid w:val="00784E81"/>
    <w:rsid w:val="00785185"/>
    <w:rsid w:val="007853D6"/>
    <w:rsid w:val="007854A3"/>
    <w:rsid w:val="0078552B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860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ED5"/>
    <w:rsid w:val="00787F67"/>
    <w:rsid w:val="00790013"/>
    <w:rsid w:val="00790058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3B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A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21B"/>
    <w:rsid w:val="007953DF"/>
    <w:rsid w:val="007956DC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1E6A"/>
    <w:rsid w:val="007A2286"/>
    <w:rsid w:val="007A2305"/>
    <w:rsid w:val="007A2358"/>
    <w:rsid w:val="007A2371"/>
    <w:rsid w:val="007A2485"/>
    <w:rsid w:val="007A24AC"/>
    <w:rsid w:val="007A24EC"/>
    <w:rsid w:val="007A2545"/>
    <w:rsid w:val="007A264E"/>
    <w:rsid w:val="007A2670"/>
    <w:rsid w:val="007A26B3"/>
    <w:rsid w:val="007A26E5"/>
    <w:rsid w:val="007A27ED"/>
    <w:rsid w:val="007A27F5"/>
    <w:rsid w:val="007A2826"/>
    <w:rsid w:val="007A2981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8F7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287"/>
    <w:rsid w:val="007A72FD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7F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9F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1B0"/>
    <w:rsid w:val="007B521B"/>
    <w:rsid w:val="007B5426"/>
    <w:rsid w:val="007B546B"/>
    <w:rsid w:val="007B562E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DC1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2EB"/>
    <w:rsid w:val="007C1588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736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77C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B"/>
    <w:rsid w:val="007D356D"/>
    <w:rsid w:val="007D35A6"/>
    <w:rsid w:val="007D35F4"/>
    <w:rsid w:val="007D3733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6D83"/>
    <w:rsid w:val="007D6F3B"/>
    <w:rsid w:val="007D7010"/>
    <w:rsid w:val="007D71E9"/>
    <w:rsid w:val="007D71F1"/>
    <w:rsid w:val="007D7610"/>
    <w:rsid w:val="007D77C6"/>
    <w:rsid w:val="007D792A"/>
    <w:rsid w:val="007D7988"/>
    <w:rsid w:val="007D79EC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3B9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36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26E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CF8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60D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974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568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05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8FF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0E6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7AF"/>
    <w:rsid w:val="00815938"/>
    <w:rsid w:val="0081599B"/>
    <w:rsid w:val="008159B6"/>
    <w:rsid w:val="008159F2"/>
    <w:rsid w:val="00815A03"/>
    <w:rsid w:val="00815AB3"/>
    <w:rsid w:val="00815AEF"/>
    <w:rsid w:val="00815DF3"/>
    <w:rsid w:val="00815FEF"/>
    <w:rsid w:val="00816027"/>
    <w:rsid w:val="0081604C"/>
    <w:rsid w:val="0081609E"/>
    <w:rsid w:val="0081627A"/>
    <w:rsid w:val="0081640B"/>
    <w:rsid w:val="008164A1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E99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5AA"/>
    <w:rsid w:val="008175EA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316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195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27D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C90"/>
    <w:rsid w:val="00830D07"/>
    <w:rsid w:val="008314ED"/>
    <w:rsid w:val="008318AC"/>
    <w:rsid w:val="00831F26"/>
    <w:rsid w:val="00831F47"/>
    <w:rsid w:val="00831FB5"/>
    <w:rsid w:val="00831FBA"/>
    <w:rsid w:val="0083202D"/>
    <w:rsid w:val="008321D5"/>
    <w:rsid w:val="008322F8"/>
    <w:rsid w:val="008324B2"/>
    <w:rsid w:val="0083253F"/>
    <w:rsid w:val="0083255C"/>
    <w:rsid w:val="008325C2"/>
    <w:rsid w:val="008326A8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3DAC"/>
    <w:rsid w:val="00834050"/>
    <w:rsid w:val="00834221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7F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82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DE1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0C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121"/>
    <w:rsid w:val="008471F4"/>
    <w:rsid w:val="0084756A"/>
    <w:rsid w:val="00847695"/>
    <w:rsid w:val="008478C0"/>
    <w:rsid w:val="00847AFF"/>
    <w:rsid w:val="00847B70"/>
    <w:rsid w:val="00847D39"/>
    <w:rsid w:val="00847DB5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7F1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5D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5FE8"/>
    <w:rsid w:val="0085607A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93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3ECD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237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B79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1D9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10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424"/>
    <w:rsid w:val="0087458E"/>
    <w:rsid w:val="0087460D"/>
    <w:rsid w:val="0087471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ACB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AB3"/>
    <w:rsid w:val="00880B08"/>
    <w:rsid w:val="00880B0B"/>
    <w:rsid w:val="00880D87"/>
    <w:rsid w:val="00880E1F"/>
    <w:rsid w:val="00880E86"/>
    <w:rsid w:val="00880ED5"/>
    <w:rsid w:val="008810C0"/>
    <w:rsid w:val="008810DF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5E0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0CA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87FFD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34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314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25A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58C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47"/>
    <w:rsid w:val="008B51A5"/>
    <w:rsid w:val="008B52FF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0E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D1A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3DBC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5F63"/>
    <w:rsid w:val="008C607D"/>
    <w:rsid w:val="008C60CE"/>
    <w:rsid w:val="008C6434"/>
    <w:rsid w:val="008C658A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CCF"/>
    <w:rsid w:val="008D0D28"/>
    <w:rsid w:val="008D1001"/>
    <w:rsid w:val="008D119A"/>
    <w:rsid w:val="008D12F7"/>
    <w:rsid w:val="008D1577"/>
    <w:rsid w:val="008D15C6"/>
    <w:rsid w:val="008D1608"/>
    <w:rsid w:val="008D187E"/>
    <w:rsid w:val="008D1A35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ABC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AC7"/>
    <w:rsid w:val="008D3CF0"/>
    <w:rsid w:val="008D3D37"/>
    <w:rsid w:val="008D3E41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4AC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0F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1D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1FA"/>
    <w:rsid w:val="008E341C"/>
    <w:rsid w:val="008E343A"/>
    <w:rsid w:val="008E3537"/>
    <w:rsid w:val="008E3609"/>
    <w:rsid w:val="008E3720"/>
    <w:rsid w:val="008E3B82"/>
    <w:rsid w:val="008E3CD7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3F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6E0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2D9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6DF2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A12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72F"/>
    <w:rsid w:val="00903931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15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816"/>
    <w:rsid w:val="00906DD5"/>
    <w:rsid w:val="00906EB5"/>
    <w:rsid w:val="00907117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2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09A"/>
    <w:rsid w:val="009132A8"/>
    <w:rsid w:val="00913400"/>
    <w:rsid w:val="0091343B"/>
    <w:rsid w:val="0091346A"/>
    <w:rsid w:val="00913574"/>
    <w:rsid w:val="0091358A"/>
    <w:rsid w:val="0091361C"/>
    <w:rsid w:val="00913697"/>
    <w:rsid w:val="00913C73"/>
    <w:rsid w:val="00913DB2"/>
    <w:rsid w:val="00913DB5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5F1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DA3"/>
    <w:rsid w:val="00916E6C"/>
    <w:rsid w:val="00917351"/>
    <w:rsid w:val="00917431"/>
    <w:rsid w:val="009174F4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72B"/>
    <w:rsid w:val="0092287D"/>
    <w:rsid w:val="0092291A"/>
    <w:rsid w:val="00922994"/>
    <w:rsid w:val="009229B4"/>
    <w:rsid w:val="00922A79"/>
    <w:rsid w:val="00922B9D"/>
    <w:rsid w:val="00922D8A"/>
    <w:rsid w:val="00922EE3"/>
    <w:rsid w:val="009230C1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E90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56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086"/>
    <w:rsid w:val="009304F3"/>
    <w:rsid w:val="00930675"/>
    <w:rsid w:val="009307A4"/>
    <w:rsid w:val="0093089A"/>
    <w:rsid w:val="00930931"/>
    <w:rsid w:val="0093099C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1F64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E7B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83"/>
    <w:rsid w:val="00940EDD"/>
    <w:rsid w:val="00940EF6"/>
    <w:rsid w:val="00940F0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89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06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35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1E"/>
    <w:rsid w:val="00950C92"/>
    <w:rsid w:val="00950E62"/>
    <w:rsid w:val="00950E7B"/>
    <w:rsid w:val="00950E92"/>
    <w:rsid w:val="00950EC3"/>
    <w:rsid w:val="00950FA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D9C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75A"/>
    <w:rsid w:val="00956B94"/>
    <w:rsid w:val="00956D12"/>
    <w:rsid w:val="00956E34"/>
    <w:rsid w:val="00956F63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782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8A7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9C7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B9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64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B2A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C8B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9E2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67B"/>
    <w:rsid w:val="0098274F"/>
    <w:rsid w:val="00982867"/>
    <w:rsid w:val="00982978"/>
    <w:rsid w:val="00982A8E"/>
    <w:rsid w:val="00982CEC"/>
    <w:rsid w:val="00982D44"/>
    <w:rsid w:val="00982D45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572"/>
    <w:rsid w:val="009878C5"/>
    <w:rsid w:val="00987A17"/>
    <w:rsid w:val="00987C47"/>
    <w:rsid w:val="00987CFD"/>
    <w:rsid w:val="00987E4E"/>
    <w:rsid w:val="00987EB2"/>
    <w:rsid w:val="00987F10"/>
    <w:rsid w:val="00990037"/>
    <w:rsid w:val="009902DB"/>
    <w:rsid w:val="0099037F"/>
    <w:rsid w:val="00990517"/>
    <w:rsid w:val="009906AF"/>
    <w:rsid w:val="0099072A"/>
    <w:rsid w:val="009909D8"/>
    <w:rsid w:val="00990A57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13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652"/>
    <w:rsid w:val="009938E7"/>
    <w:rsid w:val="00993B2A"/>
    <w:rsid w:val="00993CFC"/>
    <w:rsid w:val="00993DD6"/>
    <w:rsid w:val="00993E33"/>
    <w:rsid w:val="0099414C"/>
    <w:rsid w:val="00994796"/>
    <w:rsid w:val="0099497E"/>
    <w:rsid w:val="0099497F"/>
    <w:rsid w:val="00994A51"/>
    <w:rsid w:val="00994BE8"/>
    <w:rsid w:val="00994C6A"/>
    <w:rsid w:val="00994CA1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6D"/>
    <w:rsid w:val="00995CD7"/>
    <w:rsid w:val="00995E41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07F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CF8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07A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9CA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4EF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2E5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53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65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B6C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066"/>
    <w:rsid w:val="009C7176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8D3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90F"/>
    <w:rsid w:val="009D0B3A"/>
    <w:rsid w:val="009D0B78"/>
    <w:rsid w:val="009D0BE3"/>
    <w:rsid w:val="009D0CF9"/>
    <w:rsid w:val="009D0D51"/>
    <w:rsid w:val="009D0F41"/>
    <w:rsid w:val="009D1048"/>
    <w:rsid w:val="009D10B7"/>
    <w:rsid w:val="009D126F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2F01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E7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7FF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63"/>
    <w:rsid w:val="009D758C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14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482"/>
    <w:rsid w:val="009E2561"/>
    <w:rsid w:val="009E2576"/>
    <w:rsid w:val="009E25D4"/>
    <w:rsid w:val="009E272C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64E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3"/>
    <w:rsid w:val="009E584D"/>
    <w:rsid w:val="009E59ED"/>
    <w:rsid w:val="009E5AAF"/>
    <w:rsid w:val="009E5AD1"/>
    <w:rsid w:val="009E5BFB"/>
    <w:rsid w:val="009E5C30"/>
    <w:rsid w:val="009E5E07"/>
    <w:rsid w:val="009E5E2F"/>
    <w:rsid w:val="009E5FFD"/>
    <w:rsid w:val="009E6089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8DF"/>
    <w:rsid w:val="009F5A32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0A"/>
    <w:rsid w:val="009F7D60"/>
    <w:rsid w:val="009F7DC4"/>
    <w:rsid w:val="009F7EE1"/>
    <w:rsid w:val="00A000A3"/>
    <w:rsid w:val="00A00274"/>
    <w:rsid w:val="00A0028B"/>
    <w:rsid w:val="00A00590"/>
    <w:rsid w:val="00A00686"/>
    <w:rsid w:val="00A00B17"/>
    <w:rsid w:val="00A00BA8"/>
    <w:rsid w:val="00A00BF5"/>
    <w:rsid w:val="00A0100A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B0A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A8"/>
    <w:rsid w:val="00A045B5"/>
    <w:rsid w:val="00A04967"/>
    <w:rsid w:val="00A049BB"/>
    <w:rsid w:val="00A04B97"/>
    <w:rsid w:val="00A04BAF"/>
    <w:rsid w:val="00A04C98"/>
    <w:rsid w:val="00A04E91"/>
    <w:rsid w:val="00A05029"/>
    <w:rsid w:val="00A050C1"/>
    <w:rsid w:val="00A0518B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EDE"/>
    <w:rsid w:val="00A05F83"/>
    <w:rsid w:val="00A05FD1"/>
    <w:rsid w:val="00A0630F"/>
    <w:rsid w:val="00A064EA"/>
    <w:rsid w:val="00A06706"/>
    <w:rsid w:val="00A06768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3FD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1EB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BBE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7A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199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179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2C"/>
    <w:rsid w:val="00A23585"/>
    <w:rsid w:val="00A2358B"/>
    <w:rsid w:val="00A23782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7E5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196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25F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D80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CEC"/>
    <w:rsid w:val="00A36F96"/>
    <w:rsid w:val="00A372FE"/>
    <w:rsid w:val="00A37344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1"/>
    <w:rsid w:val="00A406DD"/>
    <w:rsid w:val="00A40886"/>
    <w:rsid w:val="00A40972"/>
    <w:rsid w:val="00A40AC1"/>
    <w:rsid w:val="00A40C6A"/>
    <w:rsid w:val="00A40D87"/>
    <w:rsid w:val="00A40EAD"/>
    <w:rsid w:val="00A40FAB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A6F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8FB"/>
    <w:rsid w:val="00A44D18"/>
    <w:rsid w:val="00A44E94"/>
    <w:rsid w:val="00A45015"/>
    <w:rsid w:val="00A450DC"/>
    <w:rsid w:val="00A451C6"/>
    <w:rsid w:val="00A4522D"/>
    <w:rsid w:val="00A455D7"/>
    <w:rsid w:val="00A456A2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B4B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7A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7A4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18"/>
    <w:rsid w:val="00A55B5E"/>
    <w:rsid w:val="00A55BD8"/>
    <w:rsid w:val="00A55C25"/>
    <w:rsid w:val="00A55E0E"/>
    <w:rsid w:val="00A5614A"/>
    <w:rsid w:val="00A56184"/>
    <w:rsid w:val="00A5634A"/>
    <w:rsid w:val="00A56472"/>
    <w:rsid w:val="00A5647D"/>
    <w:rsid w:val="00A565F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71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57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6AC"/>
    <w:rsid w:val="00A6583A"/>
    <w:rsid w:val="00A65857"/>
    <w:rsid w:val="00A65B6D"/>
    <w:rsid w:val="00A65C65"/>
    <w:rsid w:val="00A65CCB"/>
    <w:rsid w:val="00A65D12"/>
    <w:rsid w:val="00A65E24"/>
    <w:rsid w:val="00A65EC8"/>
    <w:rsid w:val="00A65F0E"/>
    <w:rsid w:val="00A65F21"/>
    <w:rsid w:val="00A65F34"/>
    <w:rsid w:val="00A65F71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86D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B23"/>
    <w:rsid w:val="00A71D3C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13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E7F"/>
    <w:rsid w:val="00A73F2C"/>
    <w:rsid w:val="00A73F70"/>
    <w:rsid w:val="00A740DB"/>
    <w:rsid w:val="00A7417B"/>
    <w:rsid w:val="00A74340"/>
    <w:rsid w:val="00A7434D"/>
    <w:rsid w:val="00A74454"/>
    <w:rsid w:val="00A74551"/>
    <w:rsid w:val="00A7457C"/>
    <w:rsid w:val="00A74A99"/>
    <w:rsid w:val="00A74AC6"/>
    <w:rsid w:val="00A74D08"/>
    <w:rsid w:val="00A74D11"/>
    <w:rsid w:val="00A74E62"/>
    <w:rsid w:val="00A750F6"/>
    <w:rsid w:val="00A75310"/>
    <w:rsid w:val="00A7531E"/>
    <w:rsid w:val="00A7559C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8A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1E"/>
    <w:rsid w:val="00A80CD1"/>
    <w:rsid w:val="00A80DF4"/>
    <w:rsid w:val="00A80E8B"/>
    <w:rsid w:val="00A810B1"/>
    <w:rsid w:val="00A810D7"/>
    <w:rsid w:val="00A8121B"/>
    <w:rsid w:val="00A81476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AD3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3C4"/>
    <w:rsid w:val="00A843EE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3EEF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03"/>
    <w:rsid w:val="00AA0BA6"/>
    <w:rsid w:val="00AA0BF4"/>
    <w:rsid w:val="00AA11B0"/>
    <w:rsid w:val="00AA1254"/>
    <w:rsid w:val="00AA12E1"/>
    <w:rsid w:val="00AA14B8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461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4DE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412"/>
    <w:rsid w:val="00AA657C"/>
    <w:rsid w:val="00AA669F"/>
    <w:rsid w:val="00AA6705"/>
    <w:rsid w:val="00AA67FC"/>
    <w:rsid w:val="00AA68DB"/>
    <w:rsid w:val="00AA6AF1"/>
    <w:rsid w:val="00AA6C06"/>
    <w:rsid w:val="00AA6C0D"/>
    <w:rsid w:val="00AA6D34"/>
    <w:rsid w:val="00AA6D8C"/>
    <w:rsid w:val="00AA6EBD"/>
    <w:rsid w:val="00AA72A6"/>
    <w:rsid w:val="00AA72ED"/>
    <w:rsid w:val="00AA735A"/>
    <w:rsid w:val="00AA75CE"/>
    <w:rsid w:val="00AA75EB"/>
    <w:rsid w:val="00AA76D3"/>
    <w:rsid w:val="00AA76F8"/>
    <w:rsid w:val="00AA7E09"/>
    <w:rsid w:val="00AA7FAF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5F2"/>
    <w:rsid w:val="00AB276C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BCC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7CE"/>
    <w:rsid w:val="00AB584A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DC8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34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2E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54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7E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5E"/>
    <w:rsid w:val="00AD1479"/>
    <w:rsid w:val="00AD179B"/>
    <w:rsid w:val="00AD1837"/>
    <w:rsid w:val="00AD1964"/>
    <w:rsid w:val="00AD19F4"/>
    <w:rsid w:val="00AD1A49"/>
    <w:rsid w:val="00AD1B30"/>
    <w:rsid w:val="00AD1BDB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8A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52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2C1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AC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896"/>
    <w:rsid w:val="00AE2A43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D98"/>
    <w:rsid w:val="00AE3E6F"/>
    <w:rsid w:val="00AE3EF9"/>
    <w:rsid w:val="00AE4103"/>
    <w:rsid w:val="00AE42DF"/>
    <w:rsid w:val="00AE4559"/>
    <w:rsid w:val="00AE464D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2F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73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0F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1C2"/>
    <w:rsid w:val="00AF738B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943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72"/>
    <w:rsid w:val="00B03090"/>
    <w:rsid w:val="00B031C0"/>
    <w:rsid w:val="00B03614"/>
    <w:rsid w:val="00B0368C"/>
    <w:rsid w:val="00B03695"/>
    <w:rsid w:val="00B037E7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599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6BF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9F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D0"/>
    <w:rsid w:val="00B26A10"/>
    <w:rsid w:val="00B26A48"/>
    <w:rsid w:val="00B26AD1"/>
    <w:rsid w:val="00B26D39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9D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7E6"/>
    <w:rsid w:val="00B32A09"/>
    <w:rsid w:val="00B32EDE"/>
    <w:rsid w:val="00B32F3E"/>
    <w:rsid w:val="00B3304B"/>
    <w:rsid w:val="00B33193"/>
    <w:rsid w:val="00B33373"/>
    <w:rsid w:val="00B334E8"/>
    <w:rsid w:val="00B337FE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68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2D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45B"/>
    <w:rsid w:val="00B425BB"/>
    <w:rsid w:val="00B426D7"/>
    <w:rsid w:val="00B42815"/>
    <w:rsid w:val="00B4287A"/>
    <w:rsid w:val="00B42A85"/>
    <w:rsid w:val="00B42B4B"/>
    <w:rsid w:val="00B42C74"/>
    <w:rsid w:val="00B42D5C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2E"/>
    <w:rsid w:val="00B45B3D"/>
    <w:rsid w:val="00B45C05"/>
    <w:rsid w:val="00B45C16"/>
    <w:rsid w:val="00B45C93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0FD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44A"/>
    <w:rsid w:val="00B53644"/>
    <w:rsid w:val="00B536A3"/>
    <w:rsid w:val="00B536B4"/>
    <w:rsid w:val="00B5375E"/>
    <w:rsid w:val="00B53854"/>
    <w:rsid w:val="00B538EA"/>
    <w:rsid w:val="00B53918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85"/>
    <w:rsid w:val="00B54BB7"/>
    <w:rsid w:val="00B54C25"/>
    <w:rsid w:val="00B54C31"/>
    <w:rsid w:val="00B54CFE"/>
    <w:rsid w:val="00B54DD6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31"/>
    <w:rsid w:val="00B6058E"/>
    <w:rsid w:val="00B605EA"/>
    <w:rsid w:val="00B606E5"/>
    <w:rsid w:val="00B60948"/>
    <w:rsid w:val="00B60A98"/>
    <w:rsid w:val="00B60BBD"/>
    <w:rsid w:val="00B60C39"/>
    <w:rsid w:val="00B60DD2"/>
    <w:rsid w:val="00B60E28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2F9"/>
    <w:rsid w:val="00B62318"/>
    <w:rsid w:val="00B624DC"/>
    <w:rsid w:val="00B624F8"/>
    <w:rsid w:val="00B62843"/>
    <w:rsid w:val="00B62E44"/>
    <w:rsid w:val="00B63151"/>
    <w:rsid w:val="00B631E0"/>
    <w:rsid w:val="00B6325D"/>
    <w:rsid w:val="00B63304"/>
    <w:rsid w:val="00B6349C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3E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15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5E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3B3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9AF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5E85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6C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C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4F07"/>
    <w:rsid w:val="00B85108"/>
    <w:rsid w:val="00B851C4"/>
    <w:rsid w:val="00B852C6"/>
    <w:rsid w:val="00B85374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7C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14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24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49"/>
    <w:rsid w:val="00BA08FF"/>
    <w:rsid w:val="00BA0A17"/>
    <w:rsid w:val="00BA0A2D"/>
    <w:rsid w:val="00BA0A7D"/>
    <w:rsid w:val="00BA0A82"/>
    <w:rsid w:val="00BA0A99"/>
    <w:rsid w:val="00BA0C86"/>
    <w:rsid w:val="00BA0D15"/>
    <w:rsid w:val="00BA0D77"/>
    <w:rsid w:val="00BA0EFA"/>
    <w:rsid w:val="00BA10EC"/>
    <w:rsid w:val="00BA1367"/>
    <w:rsid w:val="00BA13E8"/>
    <w:rsid w:val="00BA1417"/>
    <w:rsid w:val="00BA144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5F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413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EFC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D0"/>
    <w:rsid w:val="00BB0AF2"/>
    <w:rsid w:val="00BB0AF4"/>
    <w:rsid w:val="00BB0C28"/>
    <w:rsid w:val="00BB0CF8"/>
    <w:rsid w:val="00BB0E69"/>
    <w:rsid w:val="00BB0EDF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DCF"/>
    <w:rsid w:val="00BB1EAF"/>
    <w:rsid w:val="00BB259E"/>
    <w:rsid w:val="00BB2692"/>
    <w:rsid w:val="00BB269E"/>
    <w:rsid w:val="00BB2A41"/>
    <w:rsid w:val="00BB2BE6"/>
    <w:rsid w:val="00BB2BEE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56E"/>
    <w:rsid w:val="00BB677B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206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872"/>
    <w:rsid w:val="00BC39EB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A2E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9DE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61A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4F20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2F4"/>
    <w:rsid w:val="00BD7304"/>
    <w:rsid w:val="00BD7346"/>
    <w:rsid w:val="00BD777F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15E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6C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4B9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069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E7FFC"/>
    <w:rsid w:val="00BF0044"/>
    <w:rsid w:val="00BF024A"/>
    <w:rsid w:val="00BF057B"/>
    <w:rsid w:val="00BF05C8"/>
    <w:rsid w:val="00BF062A"/>
    <w:rsid w:val="00BF0767"/>
    <w:rsid w:val="00BF09C2"/>
    <w:rsid w:val="00BF0A0C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79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B60"/>
    <w:rsid w:val="00BF6C8D"/>
    <w:rsid w:val="00BF6D3A"/>
    <w:rsid w:val="00BF6D90"/>
    <w:rsid w:val="00BF7022"/>
    <w:rsid w:val="00BF72AA"/>
    <w:rsid w:val="00BF73D1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06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6FDE"/>
    <w:rsid w:val="00C0706E"/>
    <w:rsid w:val="00C0718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B8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1DE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0E0"/>
    <w:rsid w:val="00C1217F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508"/>
    <w:rsid w:val="00C14783"/>
    <w:rsid w:val="00C14816"/>
    <w:rsid w:val="00C1488F"/>
    <w:rsid w:val="00C149B7"/>
    <w:rsid w:val="00C14A08"/>
    <w:rsid w:val="00C14BDA"/>
    <w:rsid w:val="00C14C9A"/>
    <w:rsid w:val="00C14DF5"/>
    <w:rsid w:val="00C14E79"/>
    <w:rsid w:val="00C14FB7"/>
    <w:rsid w:val="00C15198"/>
    <w:rsid w:val="00C152C8"/>
    <w:rsid w:val="00C1559D"/>
    <w:rsid w:val="00C155CA"/>
    <w:rsid w:val="00C15729"/>
    <w:rsid w:val="00C15732"/>
    <w:rsid w:val="00C15CFD"/>
    <w:rsid w:val="00C15D6E"/>
    <w:rsid w:val="00C15D7A"/>
    <w:rsid w:val="00C16011"/>
    <w:rsid w:val="00C16066"/>
    <w:rsid w:val="00C160E0"/>
    <w:rsid w:val="00C16195"/>
    <w:rsid w:val="00C16427"/>
    <w:rsid w:val="00C16441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32C"/>
    <w:rsid w:val="00C22525"/>
    <w:rsid w:val="00C22562"/>
    <w:rsid w:val="00C225E7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37"/>
    <w:rsid w:val="00C2526B"/>
    <w:rsid w:val="00C25299"/>
    <w:rsid w:val="00C252BE"/>
    <w:rsid w:val="00C25305"/>
    <w:rsid w:val="00C25445"/>
    <w:rsid w:val="00C25526"/>
    <w:rsid w:val="00C255EB"/>
    <w:rsid w:val="00C25632"/>
    <w:rsid w:val="00C25699"/>
    <w:rsid w:val="00C2569B"/>
    <w:rsid w:val="00C2573D"/>
    <w:rsid w:val="00C257EB"/>
    <w:rsid w:val="00C25A33"/>
    <w:rsid w:val="00C25AB5"/>
    <w:rsid w:val="00C25AE7"/>
    <w:rsid w:val="00C25AEC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3EE"/>
    <w:rsid w:val="00C276BB"/>
    <w:rsid w:val="00C276D6"/>
    <w:rsid w:val="00C27B85"/>
    <w:rsid w:val="00C3001F"/>
    <w:rsid w:val="00C30379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84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7BC"/>
    <w:rsid w:val="00C33A83"/>
    <w:rsid w:val="00C33B41"/>
    <w:rsid w:val="00C33BB9"/>
    <w:rsid w:val="00C33CC1"/>
    <w:rsid w:val="00C340A2"/>
    <w:rsid w:val="00C341AA"/>
    <w:rsid w:val="00C34409"/>
    <w:rsid w:val="00C3460B"/>
    <w:rsid w:val="00C34654"/>
    <w:rsid w:val="00C34742"/>
    <w:rsid w:val="00C349AF"/>
    <w:rsid w:val="00C349E7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5CB"/>
    <w:rsid w:val="00C36692"/>
    <w:rsid w:val="00C367CB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5A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C81"/>
    <w:rsid w:val="00C42D7A"/>
    <w:rsid w:val="00C42D97"/>
    <w:rsid w:val="00C4310E"/>
    <w:rsid w:val="00C43339"/>
    <w:rsid w:val="00C4333D"/>
    <w:rsid w:val="00C43369"/>
    <w:rsid w:val="00C433ED"/>
    <w:rsid w:val="00C43426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39D"/>
    <w:rsid w:val="00C454B0"/>
    <w:rsid w:val="00C4559B"/>
    <w:rsid w:val="00C456B4"/>
    <w:rsid w:val="00C457E9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7B0"/>
    <w:rsid w:val="00C51895"/>
    <w:rsid w:val="00C519E7"/>
    <w:rsid w:val="00C51A17"/>
    <w:rsid w:val="00C51EE5"/>
    <w:rsid w:val="00C5244C"/>
    <w:rsid w:val="00C526AF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60F"/>
    <w:rsid w:val="00C5774F"/>
    <w:rsid w:val="00C578A3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EA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830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75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0DD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2E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77F1A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EC7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A06"/>
    <w:rsid w:val="00C82B70"/>
    <w:rsid w:val="00C82C2F"/>
    <w:rsid w:val="00C82C93"/>
    <w:rsid w:val="00C82D4A"/>
    <w:rsid w:val="00C82D76"/>
    <w:rsid w:val="00C82E4F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C02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799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C27"/>
    <w:rsid w:val="00C92E9D"/>
    <w:rsid w:val="00C92EE8"/>
    <w:rsid w:val="00C93120"/>
    <w:rsid w:val="00C93129"/>
    <w:rsid w:val="00C9316A"/>
    <w:rsid w:val="00C9329D"/>
    <w:rsid w:val="00C9333E"/>
    <w:rsid w:val="00C936EB"/>
    <w:rsid w:val="00C93A18"/>
    <w:rsid w:val="00C93D92"/>
    <w:rsid w:val="00C93E56"/>
    <w:rsid w:val="00C93F11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1F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A9A"/>
    <w:rsid w:val="00C97B64"/>
    <w:rsid w:val="00C97BF8"/>
    <w:rsid w:val="00C97C55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CD1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4CE"/>
    <w:rsid w:val="00CA4668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1CCE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75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0D2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23"/>
    <w:rsid w:val="00CC0283"/>
    <w:rsid w:val="00CC0372"/>
    <w:rsid w:val="00CC0414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80A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E6C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947"/>
    <w:rsid w:val="00CC4EE6"/>
    <w:rsid w:val="00CC501F"/>
    <w:rsid w:val="00CC5040"/>
    <w:rsid w:val="00CC5258"/>
    <w:rsid w:val="00CC52F1"/>
    <w:rsid w:val="00CC5587"/>
    <w:rsid w:val="00CC55AD"/>
    <w:rsid w:val="00CC5827"/>
    <w:rsid w:val="00CC5970"/>
    <w:rsid w:val="00CC59AC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71E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48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5BB"/>
    <w:rsid w:val="00CD577C"/>
    <w:rsid w:val="00CD5A63"/>
    <w:rsid w:val="00CD5AD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D7FC9"/>
    <w:rsid w:val="00CE0213"/>
    <w:rsid w:val="00CE03DA"/>
    <w:rsid w:val="00CE05D9"/>
    <w:rsid w:val="00CE068C"/>
    <w:rsid w:val="00CE0718"/>
    <w:rsid w:val="00CE0842"/>
    <w:rsid w:val="00CE0955"/>
    <w:rsid w:val="00CE0DCC"/>
    <w:rsid w:val="00CE12BE"/>
    <w:rsid w:val="00CE1324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8DF"/>
    <w:rsid w:val="00CE598C"/>
    <w:rsid w:val="00CE59C5"/>
    <w:rsid w:val="00CE5A1F"/>
    <w:rsid w:val="00CE5A80"/>
    <w:rsid w:val="00CE5B2D"/>
    <w:rsid w:val="00CE5B31"/>
    <w:rsid w:val="00CE5B51"/>
    <w:rsid w:val="00CE6059"/>
    <w:rsid w:val="00CE621A"/>
    <w:rsid w:val="00CE6248"/>
    <w:rsid w:val="00CE6558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5F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7F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57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5F73"/>
    <w:rsid w:val="00CF644F"/>
    <w:rsid w:val="00CF64BA"/>
    <w:rsid w:val="00CF681E"/>
    <w:rsid w:val="00CF68F6"/>
    <w:rsid w:val="00CF6953"/>
    <w:rsid w:val="00CF6A0D"/>
    <w:rsid w:val="00CF6E44"/>
    <w:rsid w:val="00CF701C"/>
    <w:rsid w:val="00CF7201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7D0"/>
    <w:rsid w:val="00D0198A"/>
    <w:rsid w:val="00D019A3"/>
    <w:rsid w:val="00D01A17"/>
    <w:rsid w:val="00D01A4A"/>
    <w:rsid w:val="00D01B6B"/>
    <w:rsid w:val="00D01BDC"/>
    <w:rsid w:val="00D020E4"/>
    <w:rsid w:val="00D02132"/>
    <w:rsid w:val="00D0216B"/>
    <w:rsid w:val="00D0218B"/>
    <w:rsid w:val="00D02242"/>
    <w:rsid w:val="00D02380"/>
    <w:rsid w:val="00D02588"/>
    <w:rsid w:val="00D025CB"/>
    <w:rsid w:val="00D0260C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4DC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C5A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8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82"/>
    <w:rsid w:val="00D118ED"/>
    <w:rsid w:val="00D11A56"/>
    <w:rsid w:val="00D11B3F"/>
    <w:rsid w:val="00D11D9C"/>
    <w:rsid w:val="00D11EC2"/>
    <w:rsid w:val="00D11FF4"/>
    <w:rsid w:val="00D120CE"/>
    <w:rsid w:val="00D1226F"/>
    <w:rsid w:val="00D122F0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ED0"/>
    <w:rsid w:val="00D13F22"/>
    <w:rsid w:val="00D1407C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883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C70"/>
    <w:rsid w:val="00D17E48"/>
    <w:rsid w:val="00D17F45"/>
    <w:rsid w:val="00D17FC4"/>
    <w:rsid w:val="00D20214"/>
    <w:rsid w:val="00D202EC"/>
    <w:rsid w:val="00D202FF"/>
    <w:rsid w:val="00D2034E"/>
    <w:rsid w:val="00D20AA1"/>
    <w:rsid w:val="00D20E3A"/>
    <w:rsid w:val="00D20FCA"/>
    <w:rsid w:val="00D21123"/>
    <w:rsid w:val="00D2138B"/>
    <w:rsid w:val="00D21393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99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8B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82B"/>
    <w:rsid w:val="00D26991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5A"/>
    <w:rsid w:val="00D324E4"/>
    <w:rsid w:val="00D32779"/>
    <w:rsid w:val="00D329DE"/>
    <w:rsid w:val="00D329F8"/>
    <w:rsid w:val="00D32DD5"/>
    <w:rsid w:val="00D32DF6"/>
    <w:rsid w:val="00D32E91"/>
    <w:rsid w:val="00D33442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1FF"/>
    <w:rsid w:val="00D37208"/>
    <w:rsid w:val="00D37253"/>
    <w:rsid w:val="00D3755F"/>
    <w:rsid w:val="00D37591"/>
    <w:rsid w:val="00D375D0"/>
    <w:rsid w:val="00D37616"/>
    <w:rsid w:val="00D376DE"/>
    <w:rsid w:val="00D3779C"/>
    <w:rsid w:val="00D37A19"/>
    <w:rsid w:val="00D37A92"/>
    <w:rsid w:val="00D37AA1"/>
    <w:rsid w:val="00D37B78"/>
    <w:rsid w:val="00D37CE3"/>
    <w:rsid w:val="00D37DB1"/>
    <w:rsid w:val="00D37E5D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75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275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A38"/>
    <w:rsid w:val="00D47BF7"/>
    <w:rsid w:val="00D47CE3"/>
    <w:rsid w:val="00D47DDB"/>
    <w:rsid w:val="00D47F80"/>
    <w:rsid w:val="00D500FD"/>
    <w:rsid w:val="00D50123"/>
    <w:rsid w:val="00D50180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57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969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A95"/>
    <w:rsid w:val="00D54BC6"/>
    <w:rsid w:val="00D54CFE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56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12"/>
    <w:rsid w:val="00D621DE"/>
    <w:rsid w:val="00D62396"/>
    <w:rsid w:val="00D624B3"/>
    <w:rsid w:val="00D624FA"/>
    <w:rsid w:val="00D6262C"/>
    <w:rsid w:val="00D6272B"/>
    <w:rsid w:val="00D6299D"/>
    <w:rsid w:val="00D62B16"/>
    <w:rsid w:val="00D62B6E"/>
    <w:rsid w:val="00D62BD1"/>
    <w:rsid w:val="00D62C45"/>
    <w:rsid w:val="00D62C81"/>
    <w:rsid w:val="00D62D32"/>
    <w:rsid w:val="00D62D5D"/>
    <w:rsid w:val="00D62E15"/>
    <w:rsid w:val="00D62EF4"/>
    <w:rsid w:val="00D62F18"/>
    <w:rsid w:val="00D630BD"/>
    <w:rsid w:val="00D6314F"/>
    <w:rsid w:val="00D6315C"/>
    <w:rsid w:val="00D631D2"/>
    <w:rsid w:val="00D632BE"/>
    <w:rsid w:val="00D633A0"/>
    <w:rsid w:val="00D633DA"/>
    <w:rsid w:val="00D63438"/>
    <w:rsid w:val="00D63531"/>
    <w:rsid w:val="00D6359E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87B"/>
    <w:rsid w:val="00D6493C"/>
    <w:rsid w:val="00D64A1E"/>
    <w:rsid w:val="00D64B2D"/>
    <w:rsid w:val="00D64E66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9E7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EFB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BF3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17F"/>
    <w:rsid w:val="00D83264"/>
    <w:rsid w:val="00D834E6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9A9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4FE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AE9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556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250"/>
    <w:rsid w:val="00DA12E2"/>
    <w:rsid w:val="00DA1379"/>
    <w:rsid w:val="00DA14A4"/>
    <w:rsid w:val="00DA17F8"/>
    <w:rsid w:val="00DA1865"/>
    <w:rsid w:val="00DA18E9"/>
    <w:rsid w:val="00DA193F"/>
    <w:rsid w:val="00DA19B5"/>
    <w:rsid w:val="00DA1B72"/>
    <w:rsid w:val="00DA1B7B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808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272"/>
    <w:rsid w:val="00DA5357"/>
    <w:rsid w:val="00DA53B1"/>
    <w:rsid w:val="00DA5558"/>
    <w:rsid w:val="00DA5575"/>
    <w:rsid w:val="00DA5624"/>
    <w:rsid w:val="00DA5629"/>
    <w:rsid w:val="00DA56D1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2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20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6B8"/>
    <w:rsid w:val="00DB276C"/>
    <w:rsid w:val="00DB2918"/>
    <w:rsid w:val="00DB29DA"/>
    <w:rsid w:val="00DB2AD7"/>
    <w:rsid w:val="00DB2B27"/>
    <w:rsid w:val="00DB2EC8"/>
    <w:rsid w:val="00DB3057"/>
    <w:rsid w:val="00DB3297"/>
    <w:rsid w:val="00DB3353"/>
    <w:rsid w:val="00DB3389"/>
    <w:rsid w:val="00DB3509"/>
    <w:rsid w:val="00DB3916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1B2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47"/>
    <w:rsid w:val="00DB6A81"/>
    <w:rsid w:val="00DB6BCA"/>
    <w:rsid w:val="00DB6C5C"/>
    <w:rsid w:val="00DB6D49"/>
    <w:rsid w:val="00DB6D63"/>
    <w:rsid w:val="00DB70BD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55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EBC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A6C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402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C5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34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0D2"/>
    <w:rsid w:val="00DE6167"/>
    <w:rsid w:val="00DE6310"/>
    <w:rsid w:val="00DE6732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2B6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A5"/>
    <w:rsid w:val="00DF19FE"/>
    <w:rsid w:val="00DF1D39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D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0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E16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6ECA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9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4C2"/>
    <w:rsid w:val="00E02611"/>
    <w:rsid w:val="00E02626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45B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8B0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21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82D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4"/>
    <w:rsid w:val="00E204D5"/>
    <w:rsid w:val="00E20822"/>
    <w:rsid w:val="00E2085C"/>
    <w:rsid w:val="00E208EB"/>
    <w:rsid w:val="00E20B73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2FE2"/>
    <w:rsid w:val="00E2301D"/>
    <w:rsid w:val="00E23049"/>
    <w:rsid w:val="00E234C1"/>
    <w:rsid w:val="00E23A15"/>
    <w:rsid w:val="00E23A33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9E1"/>
    <w:rsid w:val="00E27B86"/>
    <w:rsid w:val="00E27EFF"/>
    <w:rsid w:val="00E27F25"/>
    <w:rsid w:val="00E30369"/>
    <w:rsid w:val="00E304C0"/>
    <w:rsid w:val="00E306AA"/>
    <w:rsid w:val="00E30726"/>
    <w:rsid w:val="00E3075B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B9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7E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5E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67D"/>
    <w:rsid w:val="00E34742"/>
    <w:rsid w:val="00E34887"/>
    <w:rsid w:val="00E34901"/>
    <w:rsid w:val="00E349D5"/>
    <w:rsid w:val="00E35005"/>
    <w:rsid w:val="00E35119"/>
    <w:rsid w:val="00E3514C"/>
    <w:rsid w:val="00E35167"/>
    <w:rsid w:val="00E35208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AD2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519"/>
    <w:rsid w:val="00E416D2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658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4B38"/>
    <w:rsid w:val="00E44BD9"/>
    <w:rsid w:val="00E45074"/>
    <w:rsid w:val="00E45124"/>
    <w:rsid w:val="00E45155"/>
    <w:rsid w:val="00E4517D"/>
    <w:rsid w:val="00E451AE"/>
    <w:rsid w:val="00E453B1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0F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5C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3F9F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DBC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3A9"/>
    <w:rsid w:val="00E569CA"/>
    <w:rsid w:val="00E56BB0"/>
    <w:rsid w:val="00E56C1D"/>
    <w:rsid w:val="00E56CEE"/>
    <w:rsid w:val="00E56D3B"/>
    <w:rsid w:val="00E56D62"/>
    <w:rsid w:val="00E56E48"/>
    <w:rsid w:val="00E56F0D"/>
    <w:rsid w:val="00E57026"/>
    <w:rsid w:val="00E57119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222"/>
    <w:rsid w:val="00E66330"/>
    <w:rsid w:val="00E66391"/>
    <w:rsid w:val="00E663BB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14C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62A"/>
    <w:rsid w:val="00E727F5"/>
    <w:rsid w:val="00E728EB"/>
    <w:rsid w:val="00E72A86"/>
    <w:rsid w:val="00E72BEE"/>
    <w:rsid w:val="00E72E6D"/>
    <w:rsid w:val="00E72E7D"/>
    <w:rsid w:val="00E72FC7"/>
    <w:rsid w:val="00E730F3"/>
    <w:rsid w:val="00E7315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B67"/>
    <w:rsid w:val="00E73C57"/>
    <w:rsid w:val="00E73DB3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E95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10"/>
    <w:rsid w:val="00E82054"/>
    <w:rsid w:val="00E82085"/>
    <w:rsid w:val="00E8222D"/>
    <w:rsid w:val="00E82281"/>
    <w:rsid w:val="00E8289A"/>
    <w:rsid w:val="00E82C19"/>
    <w:rsid w:val="00E82E74"/>
    <w:rsid w:val="00E82F79"/>
    <w:rsid w:val="00E82FD8"/>
    <w:rsid w:val="00E83308"/>
    <w:rsid w:val="00E83482"/>
    <w:rsid w:val="00E836EE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20"/>
    <w:rsid w:val="00E84BD6"/>
    <w:rsid w:val="00E84C86"/>
    <w:rsid w:val="00E84D6E"/>
    <w:rsid w:val="00E84DA9"/>
    <w:rsid w:val="00E84E1E"/>
    <w:rsid w:val="00E84E36"/>
    <w:rsid w:val="00E84F5A"/>
    <w:rsid w:val="00E85095"/>
    <w:rsid w:val="00E8532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D78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D61"/>
    <w:rsid w:val="00E86F67"/>
    <w:rsid w:val="00E8707E"/>
    <w:rsid w:val="00E877E0"/>
    <w:rsid w:val="00E87AE9"/>
    <w:rsid w:val="00E87CA0"/>
    <w:rsid w:val="00E87F94"/>
    <w:rsid w:val="00E87FC0"/>
    <w:rsid w:val="00E9004C"/>
    <w:rsid w:val="00E900BD"/>
    <w:rsid w:val="00E900E4"/>
    <w:rsid w:val="00E900EF"/>
    <w:rsid w:val="00E90629"/>
    <w:rsid w:val="00E90650"/>
    <w:rsid w:val="00E90769"/>
    <w:rsid w:val="00E90998"/>
    <w:rsid w:val="00E90A02"/>
    <w:rsid w:val="00E90CBC"/>
    <w:rsid w:val="00E90D0A"/>
    <w:rsid w:val="00E90D90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BB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10F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CFE"/>
    <w:rsid w:val="00E97DE8"/>
    <w:rsid w:val="00E97E5C"/>
    <w:rsid w:val="00EA01A4"/>
    <w:rsid w:val="00EA027F"/>
    <w:rsid w:val="00EA032B"/>
    <w:rsid w:val="00EA05E6"/>
    <w:rsid w:val="00EA0757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1B2"/>
    <w:rsid w:val="00EA22A9"/>
    <w:rsid w:val="00EA24FD"/>
    <w:rsid w:val="00EA2541"/>
    <w:rsid w:val="00EA2574"/>
    <w:rsid w:val="00EA27CF"/>
    <w:rsid w:val="00EA29D9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BE3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5FF"/>
    <w:rsid w:val="00EB09BA"/>
    <w:rsid w:val="00EB0A73"/>
    <w:rsid w:val="00EB0DBC"/>
    <w:rsid w:val="00EB0F4B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8B9"/>
    <w:rsid w:val="00EB2901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319"/>
    <w:rsid w:val="00EB3402"/>
    <w:rsid w:val="00EB3422"/>
    <w:rsid w:val="00EB36A7"/>
    <w:rsid w:val="00EB3845"/>
    <w:rsid w:val="00EB387D"/>
    <w:rsid w:val="00EB398C"/>
    <w:rsid w:val="00EB3A85"/>
    <w:rsid w:val="00EB3BA6"/>
    <w:rsid w:val="00EB3D06"/>
    <w:rsid w:val="00EB3E32"/>
    <w:rsid w:val="00EB3F29"/>
    <w:rsid w:val="00EB4320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A3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53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7C2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F2E"/>
    <w:rsid w:val="00EC40AE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188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C14"/>
    <w:rsid w:val="00EC6CC1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5FF5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B4C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1D0"/>
    <w:rsid w:val="00EE621B"/>
    <w:rsid w:val="00EE6289"/>
    <w:rsid w:val="00EE649C"/>
    <w:rsid w:val="00EE6500"/>
    <w:rsid w:val="00EE65C0"/>
    <w:rsid w:val="00EE6622"/>
    <w:rsid w:val="00EE6661"/>
    <w:rsid w:val="00EE67F3"/>
    <w:rsid w:val="00EE68AA"/>
    <w:rsid w:val="00EE6D89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D6E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6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89"/>
    <w:rsid w:val="00EF50D1"/>
    <w:rsid w:val="00EF51D2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9E"/>
    <w:rsid w:val="00F008BB"/>
    <w:rsid w:val="00F00AB6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C3D"/>
    <w:rsid w:val="00F01E13"/>
    <w:rsid w:val="00F021EC"/>
    <w:rsid w:val="00F02273"/>
    <w:rsid w:val="00F0232F"/>
    <w:rsid w:val="00F02450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6A0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D7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BA"/>
    <w:rsid w:val="00F05DD3"/>
    <w:rsid w:val="00F05EE9"/>
    <w:rsid w:val="00F05F0C"/>
    <w:rsid w:val="00F0611F"/>
    <w:rsid w:val="00F06389"/>
    <w:rsid w:val="00F063B3"/>
    <w:rsid w:val="00F064A4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426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4E4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B6E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1F47"/>
    <w:rsid w:val="00F222DF"/>
    <w:rsid w:val="00F22328"/>
    <w:rsid w:val="00F225FC"/>
    <w:rsid w:val="00F2260A"/>
    <w:rsid w:val="00F22903"/>
    <w:rsid w:val="00F22934"/>
    <w:rsid w:val="00F22975"/>
    <w:rsid w:val="00F22A68"/>
    <w:rsid w:val="00F22D97"/>
    <w:rsid w:val="00F23138"/>
    <w:rsid w:val="00F2316D"/>
    <w:rsid w:val="00F23248"/>
    <w:rsid w:val="00F232D0"/>
    <w:rsid w:val="00F235D2"/>
    <w:rsid w:val="00F23606"/>
    <w:rsid w:val="00F236A4"/>
    <w:rsid w:val="00F23731"/>
    <w:rsid w:val="00F2376F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CE1"/>
    <w:rsid w:val="00F27092"/>
    <w:rsid w:val="00F27107"/>
    <w:rsid w:val="00F2742B"/>
    <w:rsid w:val="00F2746D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A52"/>
    <w:rsid w:val="00F32AA7"/>
    <w:rsid w:val="00F32CDD"/>
    <w:rsid w:val="00F32E17"/>
    <w:rsid w:val="00F32EC6"/>
    <w:rsid w:val="00F32EEF"/>
    <w:rsid w:val="00F32F72"/>
    <w:rsid w:val="00F33039"/>
    <w:rsid w:val="00F33087"/>
    <w:rsid w:val="00F3308F"/>
    <w:rsid w:val="00F330CC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E3A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AEF"/>
    <w:rsid w:val="00F37B68"/>
    <w:rsid w:val="00F37BE2"/>
    <w:rsid w:val="00F37CEE"/>
    <w:rsid w:val="00F37D73"/>
    <w:rsid w:val="00F37EB5"/>
    <w:rsid w:val="00F37F40"/>
    <w:rsid w:val="00F400F9"/>
    <w:rsid w:val="00F4072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14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AC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9AB"/>
    <w:rsid w:val="00F44B82"/>
    <w:rsid w:val="00F44ECC"/>
    <w:rsid w:val="00F44F6D"/>
    <w:rsid w:val="00F4506D"/>
    <w:rsid w:val="00F4510F"/>
    <w:rsid w:val="00F45161"/>
    <w:rsid w:val="00F45274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2FA1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27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93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6B9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BE3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423"/>
    <w:rsid w:val="00F6785B"/>
    <w:rsid w:val="00F67BA2"/>
    <w:rsid w:val="00F70069"/>
    <w:rsid w:val="00F70291"/>
    <w:rsid w:val="00F7031F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4C3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433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63D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2B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4FC"/>
    <w:rsid w:val="00F93612"/>
    <w:rsid w:val="00F9383B"/>
    <w:rsid w:val="00F9391C"/>
    <w:rsid w:val="00F93AD5"/>
    <w:rsid w:val="00F93AD9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EC2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91"/>
    <w:rsid w:val="00F964A5"/>
    <w:rsid w:val="00F96688"/>
    <w:rsid w:val="00F966AD"/>
    <w:rsid w:val="00F967C3"/>
    <w:rsid w:val="00F967ED"/>
    <w:rsid w:val="00F96896"/>
    <w:rsid w:val="00F968E6"/>
    <w:rsid w:val="00F969B9"/>
    <w:rsid w:val="00F96A94"/>
    <w:rsid w:val="00F96B20"/>
    <w:rsid w:val="00F96CEF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97F0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C33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6D"/>
    <w:rsid w:val="00FA3077"/>
    <w:rsid w:val="00FA3156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9C2"/>
    <w:rsid w:val="00FB1A61"/>
    <w:rsid w:val="00FB1AA3"/>
    <w:rsid w:val="00FB1AB8"/>
    <w:rsid w:val="00FB1B59"/>
    <w:rsid w:val="00FB1CA5"/>
    <w:rsid w:val="00FB1CD7"/>
    <w:rsid w:val="00FB1DBF"/>
    <w:rsid w:val="00FB1E07"/>
    <w:rsid w:val="00FB1E17"/>
    <w:rsid w:val="00FB1E62"/>
    <w:rsid w:val="00FB2060"/>
    <w:rsid w:val="00FB21F4"/>
    <w:rsid w:val="00FB232E"/>
    <w:rsid w:val="00FB251E"/>
    <w:rsid w:val="00FB2751"/>
    <w:rsid w:val="00FB27D1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DB7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7C"/>
    <w:rsid w:val="00FB51CF"/>
    <w:rsid w:val="00FB51DF"/>
    <w:rsid w:val="00FB5201"/>
    <w:rsid w:val="00FB5471"/>
    <w:rsid w:val="00FB54C2"/>
    <w:rsid w:val="00FB573E"/>
    <w:rsid w:val="00FB5C74"/>
    <w:rsid w:val="00FB5CD7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089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1AC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1FCC"/>
    <w:rsid w:val="00FC23B1"/>
    <w:rsid w:val="00FC254E"/>
    <w:rsid w:val="00FC2585"/>
    <w:rsid w:val="00FC275B"/>
    <w:rsid w:val="00FC27CC"/>
    <w:rsid w:val="00FC28B1"/>
    <w:rsid w:val="00FC29D4"/>
    <w:rsid w:val="00FC2B34"/>
    <w:rsid w:val="00FC2D3B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7B"/>
    <w:rsid w:val="00FC68B2"/>
    <w:rsid w:val="00FC6B73"/>
    <w:rsid w:val="00FC6B9D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4F8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000"/>
    <w:rsid w:val="00FD337B"/>
    <w:rsid w:val="00FD3444"/>
    <w:rsid w:val="00FD3513"/>
    <w:rsid w:val="00FD359F"/>
    <w:rsid w:val="00FD36C7"/>
    <w:rsid w:val="00FD38B2"/>
    <w:rsid w:val="00FD3AAF"/>
    <w:rsid w:val="00FD3B5E"/>
    <w:rsid w:val="00FD3F70"/>
    <w:rsid w:val="00FD4087"/>
    <w:rsid w:val="00FD4092"/>
    <w:rsid w:val="00FD421F"/>
    <w:rsid w:val="00FD4253"/>
    <w:rsid w:val="00FD429C"/>
    <w:rsid w:val="00FD44DF"/>
    <w:rsid w:val="00FD45B4"/>
    <w:rsid w:val="00FD4910"/>
    <w:rsid w:val="00FD4B51"/>
    <w:rsid w:val="00FD4ED5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5B"/>
    <w:rsid w:val="00FD5A6A"/>
    <w:rsid w:val="00FD5B94"/>
    <w:rsid w:val="00FD5C87"/>
    <w:rsid w:val="00FD5E06"/>
    <w:rsid w:val="00FD5E29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9CA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16D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52A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E7F5A"/>
    <w:rsid w:val="00FF00C5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642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641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01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5AA"/>
    <w:rsid w:val="00FF66BD"/>
    <w:rsid w:val="00FF6868"/>
    <w:rsid w:val="00FF6976"/>
    <w:rsid w:val="00FF6AB6"/>
    <w:rsid w:val="00FF6B8A"/>
    <w:rsid w:val="00FF6BDC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54A10-AA00-4CCC-B273-372136F8B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682AB2-7118-489C-A70E-53C78744D5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9051</TotalTime>
  <Pages>37</Pages>
  <Words>5547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37097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1175</cp:revision>
  <cp:lastPrinted>2026-08-03T08:35:00Z</cp:lastPrinted>
  <dcterms:created xsi:type="dcterms:W3CDTF">2025-01-31T06:59:00Z</dcterms:created>
  <dcterms:modified xsi:type="dcterms:W3CDTF">2026-08-04T03:46:00Z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