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0152" w14:textId="77777777" w:rsidR="000E589E" w:rsidRPr="007A5167" w:rsidRDefault="000E589E" w:rsidP="00F37C1B">
      <w:pPr>
        <w:pStyle w:val="Header"/>
        <w:tabs>
          <w:tab w:val="clear" w:pos="4536"/>
          <w:tab w:val="clear" w:pos="9072"/>
        </w:tabs>
        <w:jc w:val="center"/>
        <w:rPr>
          <w:rFonts w:ascii="Angsana New" w:hAnsi="Angsana New" w:cs="Angsana New"/>
          <w:b/>
          <w:bCs/>
          <w:noProof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b/>
          <w:bCs/>
          <w:noProof/>
          <w:sz w:val="30"/>
          <w:szCs w:val="30"/>
          <w:cs/>
        </w:rPr>
        <w:t>บริษัท เพาเวอร์ไลน์ เอ็นจิเนียริ่ง จำกัด (มหาชน) และบริษัทย่อย</w:t>
      </w:r>
    </w:p>
    <w:p w14:paraId="5BE3A3EC" w14:textId="30872BA4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163EE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แบบ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ย่อ</w:t>
      </w:r>
    </w:p>
    <w:p w14:paraId="47146C53" w14:textId="21BB5C82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สำหรับงวด</w:t>
      </w:r>
      <w:r w:rsidR="00150ED2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หก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150ED2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30 </w:t>
      </w:r>
      <w:r w:rsidR="00150ED2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มิถุนายน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108CD">
        <w:rPr>
          <w:rFonts w:ascii="Angsana New" w:hAnsi="Angsana New" w:cs="Angsana New"/>
          <w:b/>
          <w:bCs/>
          <w:sz w:val="30"/>
          <w:szCs w:val="30"/>
          <w:lang w:val="en-US"/>
        </w:rPr>
        <w:t>2569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(ยังไม่ได้ตรวจสอบ)</w:t>
      </w:r>
    </w:p>
    <w:p w14:paraId="758C92F3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CEE7C93" w14:textId="77777777" w:rsidR="000E589E" w:rsidRPr="005D17DF" w:rsidRDefault="000E589E" w:rsidP="00F37C1B">
      <w:pPr>
        <w:pBdr>
          <w:top w:val="single" w:sz="4" w:space="1" w:color="auto"/>
        </w:pBdr>
        <w:ind w:left="3360" w:right="3237"/>
        <w:jc w:val="center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42DD676" w14:textId="77777777" w:rsidR="000A0FC4" w:rsidRPr="005D17DF" w:rsidRDefault="007534D2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7D895C82" w14:textId="77777777" w:rsidR="00EB3696" w:rsidRPr="005D17DF" w:rsidRDefault="00EB3696" w:rsidP="00EB3696">
      <w:pPr>
        <w:pStyle w:val="BodyText2"/>
        <w:ind w:left="562" w:right="-23" w:firstLine="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9AED9CB" w14:textId="1259A24A" w:rsidR="00EB3696" w:rsidRPr="005D17DF" w:rsidRDefault="00EB3696" w:rsidP="003C3BEA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(“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”)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จดทะเบียนตามประมวลกฎหมายแพ่ง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และพาณิชย์เป็นนิติบุคคลประเภทบริษัทจำกัด  เมื่อวันที่ </w:t>
      </w:r>
      <w:r w:rsidR="00E26918" w:rsidRPr="00E26918">
        <w:rPr>
          <w:rFonts w:ascii="Angsana New" w:eastAsia="Cordia New" w:hAnsi="Angsana New" w:cs="Angsana New"/>
          <w:spacing w:val="4"/>
          <w:sz w:val="30"/>
          <w:szCs w:val="30"/>
          <w:lang w:val="en-US"/>
        </w:rPr>
        <w:t>8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</w:rPr>
        <w:t xml:space="preserve"> </w:t>
      </w:r>
      <w:r w:rsidR="00B50324"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กรกฎาคม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 </w:t>
      </w:r>
      <w:r w:rsidR="00E26918" w:rsidRPr="00E26918">
        <w:rPr>
          <w:rFonts w:ascii="Angsana New" w:eastAsia="Cordia New" w:hAnsi="Angsana New" w:cs="Angsana New"/>
          <w:spacing w:val="4"/>
          <w:sz w:val="30"/>
          <w:szCs w:val="30"/>
          <w:lang w:val="en-US"/>
        </w:rPr>
        <w:t>2531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</w:rPr>
        <w:t xml:space="preserve"> 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และบริษัทได้แปรสภาพเป็น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บริษัทมหาชนจำกัดเมื่อวันที่ </w:t>
      </w:r>
      <w:r w:rsidR="00E26918">
        <w:rPr>
          <w:rFonts w:ascii="Angsana New" w:eastAsia="Cordia New" w:hAnsi="Angsana New" w:cs="Angsana New"/>
          <w:sz w:val="30"/>
          <w:szCs w:val="30"/>
          <w:lang w:val="en-US"/>
        </w:rPr>
        <w:t>29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สิงหาคม </w:t>
      </w:r>
      <w:r w:rsidR="00E26918">
        <w:rPr>
          <w:rFonts w:ascii="Angsana New" w:eastAsia="Cordia New" w:hAnsi="Angsana New" w:cs="Angsana New"/>
          <w:sz w:val="30"/>
          <w:szCs w:val="30"/>
          <w:lang w:val="en-US"/>
        </w:rPr>
        <w:t>2545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โดยมีสำนักงานใหญ่ตั้งอยู่เลขที่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2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E26918">
        <w:rPr>
          <w:rFonts w:ascii="Angsana New" w:hAnsi="Angsana New" w:cs="Angsana New"/>
          <w:sz w:val="30"/>
          <w:szCs w:val="30"/>
          <w:lang w:val="en-US"/>
        </w:rPr>
        <w:t xml:space="preserve">81 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>(ศิริพจน์) ถนนสุขุมวิท แขวงบางจาก เขตพระโขนง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กรุงเทพมหานคร ประเทศไทย</w:t>
      </w:r>
    </w:p>
    <w:p w14:paraId="63E6103E" w14:textId="77777777" w:rsidR="007749BD" w:rsidRPr="005D17DF" w:rsidRDefault="007749BD" w:rsidP="003C3B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C0A1004" w14:textId="1278E940" w:rsidR="00745B83" w:rsidRPr="00E26918" w:rsidRDefault="00745B83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>ไทยเมื่อ</w:t>
      </w:r>
      <w:r w:rsidR="00331328" w:rsidRPr="005D17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918">
        <w:rPr>
          <w:rFonts w:ascii="Angsana New" w:hAnsi="Angsana New" w:cs="Angsana New"/>
          <w:sz w:val="30"/>
          <w:szCs w:val="30"/>
          <w:lang w:val="en-US"/>
        </w:rPr>
        <w:t>12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918">
        <w:rPr>
          <w:rFonts w:ascii="Angsana New" w:hAnsi="Angsana New" w:cs="Angsana New"/>
          <w:sz w:val="30"/>
          <w:szCs w:val="30"/>
          <w:lang w:val="en-US"/>
        </w:rPr>
        <w:t>2545</w:t>
      </w:r>
    </w:p>
    <w:p w14:paraId="791515BC" w14:textId="77777777" w:rsidR="007749BD" w:rsidRPr="005D17DF" w:rsidRDefault="007749BD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8EFB48D" w14:textId="382885DB" w:rsidR="00F65BDB" w:rsidRPr="00C50DFE" w:rsidRDefault="00444966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 (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“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”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ดำเนินธุรกิจหลักเกี่ยวกับการรับเหมาติดตั้งงานระบบไฟฟ้า </w:t>
      </w:r>
      <w:r w:rsidR="00F65BDB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ระบบปรับอากาศ ระบบสุขาภิบาล และระบบป้องกันอัคคีภัย รับเหมาก่อสร้างโยธา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FE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7A5167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7A516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พัฒนา</w:t>
      </w:r>
      <w:r w:rsidR="00C50DF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อสังหาริมทรัพย์</w:t>
      </w:r>
    </w:p>
    <w:p w14:paraId="5EEE4463" w14:textId="77777777" w:rsidR="00B50324" w:rsidRPr="005D17DF" w:rsidRDefault="00B50324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089D936B" w14:textId="4A22D787" w:rsidR="00844008" w:rsidRPr="00844008" w:rsidRDefault="005956DD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956DD">
        <w:rPr>
          <w:rFonts w:ascii="Angsana New" w:hAnsi="Angsana New" w:cs="Angsana New"/>
          <w:sz w:val="30"/>
          <w:szCs w:val="30"/>
          <w:u w:val="single"/>
          <w:cs/>
        </w:rPr>
        <w:t>การดำเนินงานต่อเนื่อง</w:t>
      </w:r>
    </w:p>
    <w:p w14:paraId="764C6F3A" w14:textId="77777777" w:rsidR="00844008" w:rsidRPr="00844008" w:rsidRDefault="00844008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2417DE17" w14:textId="17B66658" w:rsidR="005956DD" w:rsidRDefault="005956DD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ฝ่ายบริหารจัดทำงบการเงินรวมและงบการเงินเฉพาะกิจการ</w:t>
      </w:r>
      <w:r w:rsidR="0059408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นี้ตามเกณฑ์การดำเนินงานต่อเนื่องภายใต้</w:t>
      </w:r>
      <w:r w:rsidRPr="005956D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ข้อสันนิษฐานว่าการดำเนินธุรกิจของกลุ่มบริษัทจะเป็นไปอย่างต่อเนื่องและจะสามารถรับรู้สินทรัพย์และ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จ่ายชำระหนี้สินได้ตามปกติของการดำเนินธุรกิจ</w:t>
      </w:r>
    </w:p>
    <w:p w14:paraId="5DD1EBF5" w14:textId="77777777" w:rsidR="001770D3" w:rsidRPr="001770D3" w:rsidRDefault="001770D3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66FCD990" w14:textId="39D56196" w:rsidR="00844008" w:rsidRDefault="005956DD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1770D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ตามงบการเงินรวมและงบการเงินเฉพาะกิจการ ณ วันที่ 30 มิถุนายน 2569 กลุ่มบริษัทและบริษัท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มีหนี้สินหมุนเวียนสูงกว่าสินทรัพย์หมุนเวียนจำนวนเงิน </w:t>
      </w:r>
      <w:r w:rsidR="00CE2EC9" w:rsidRPr="00CE2EC9">
        <w:rPr>
          <w:rFonts w:ascii="Angsana New" w:hAnsi="Angsana New" w:cs="Angsana New"/>
          <w:spacing w:val="-2"/>
          <w:sz w:val="30"/>
          <w:szCs w:val="30"/>
          <w:lang w:val="en-US"/>
        </w:rPr>
        <w:t>672.38</w:t>
      </w:r>
      <w:r w:rsidR="001770D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ล้านบาท</w:t>
      </w:r>
      <w:r w:rsidRPr="005956D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และจำนวนเงิน </w:t>
      </w:r>
      <w:r w:rsidR="00CE2EC9" w:rsidRPr="00CE2EC9">
        <w:rPr>
          <w:rFonts w:ascii="Angsana New" w:hAnsi="Angsana New" w:cs="Angsana New"/>
          <w:spacing w:val="-2"/>
          <w:sz w:val="30"/>
          <w:szCs w:val="30"/>
          <w:lang w:val="en-US"/>
        </w:rPr>
        <w:t>1,074.07</w:t>
      </w:r>
      <w:r w:rsidRPr="005956D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ล้านบาท ตามลำดับ  ส่งผลให้กลุ่มบริษัทและบริษัทประสบปัญหาสภาพคล่องทางการเงินอย่างมีนัยสำคัญ </w:t>
      </w:r>
      <w:r w:rsidRPr="001770D3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และกลุ่มบริษัทมีแนวโน้มใช้ระยะเวลานานขึ้น</w:t>
      </w:r>
      <w:r w:rsidRPr="001770D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ในการได้รับกระแสเงินสดจากเงินค่าบริการ  ซึ่งอาจส่งผลกระทบต่อความเพียงพอ</w:t>
      </w:r>
      <w:r w:rsidRPr="00F3181E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ของกระแสเงินสดในการดำเนินงานได้ สถานการณ์ดังกล่าวแสดงให้เห็นว่ามีความไม่แน่นอนที่มีสาระสำคัญ</w:t>
      </w:r>
      <w:r w:rsidRPr="005956D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564F3FD" w14:textId="77777777" w:rsidR="00844008" w:rsidRPr="00844008" w:rsidRDefault="00844008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p w14:paraId="4B707498" w14:textId="5E7F5747" w:rsidR="00844008" w:rsidRDefault="005956DD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5956DD">
        <w:rPr>
          <w:rFonts w:ascii="Angsana New" w:hAnsi="Angsana New" w:cs="Angsana New"/>
          <w:sz w:val="30"/>
          <w:szCs w:val="30"/>
          <w:cs/>
          <w:lang w:val="en-US"/>
        </w:rPr>
        <w:t>ทั้งนี้ ฝ่ายบริหารจะแก้ไขสถานการณ์ดังกล่าว โดยมีแผนงานที่มุ่งเน้นการเจรจาขอให้คู่สัญญาเร่งรัด</w:t>
      </w:r>
      <w:r w:rsidRPr="0059408D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การจ่ายชำระค่าบริการ พิจารณาจำหน่ายสินทรัพย์บางรายการ การเจรจาขอตีโอนหลักประกันเพื่อชำระหนี้</w:t>
      </w:r>
      <w:r w:rsidRPr="0059408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เพื่อเปลี่ยนเงินกู้ยืมจากระยะสั้นเป็นเงินกู้ยืมระยะยาวกับสถาบัน</w:t>
      </w:r>
      <w:r w:rsidRPr="0047447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การเงิน </w:t>
      </w:r>
      <w:r w:rsidR="0047447D" w:rsidRPr="0047447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การเจรจาเพื่อขอเปลี่ยนแปลงเงื่อนไขการชำระหนี้กับสถาบันการเงิน</w:t>
      </w:r>
      <w:r w:rsidR="0047447D" w:rsidRPr="0047447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Pr="0047447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รวมถึง</w:t>
      </w:r>
      <w:r w:rsidRPr="0059408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ขอเงินเพิ่มทุนจากผู้ถือหุ้น</w:t>
      </w:r>
      <w:r w:rsidRPr="0059408D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ตามความเหมาะสม</w:t>
      </w:r>
      <w:r w:rsidRPr="005956DD">
        <w:rPr>
          <w:rFonts w:ascii="Angsana New" w:hAnsi="Angsana New" w:cs="Angsana New"/>
          <w:sz w:val="30"/>
          <w:szCs w:val="30"/>
          <w:cs/>
          <w:lang w:val="en-US"/>
        </w:rPr>
        <w:t xml:space="preserve"> เพื่อให้เพียงพอต่อการหมุนเวียนของกระแสเงินจากการดำเนินงานและสำหรับการจ่ายชำระดอกเบี้ยและหนี้สินตามกำหนดเวลาอย่างต่อเนื่องในรอบปีบัญชีถัดไป</w:t>
      </w:r>
    </w:p>
    <w:p w14:paraId="010822B4" w14:textId="77777777" w:rsidR="0047447D" w:rsidRPr="0047447D" w:rsidRDefault="0047447D" w:rsidP="00844008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 w:hint="cs"/>
          <w:sz w:val="16"/>
          <w:szCs w:val="16"/>
          <w:lang w:val="en-US"/>
        </w:rPr>
      </w:pPr>
    </w:p>
    <w:p w14:paraId="66F8040B" w14:textId="46A4E4AE" w:rsidR="005956DD" w:rsidRPr="005956DD" w:rsidRDefault="005956DD" w:rsidP="005956DD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1770D3">
        <w:rPr>
          <w:rFonts w:ascii="Angsana New" w:hAnsi="Angsana New" w:cs="Angsana New"/>
          <w:spacing w:val="-6"/>
          <w:sz w:val="30"/>
          <w:szCs w:val="30"/>
          <w:cs/>
          <w:lang w:val="en-US"/>
        </w:rPr>
        <w:lastRenderedPageBreak/>
        <w:t>งบการเงินรวมและงบการเงินเฉพาะกิจการ</w:t>
      </w:r>
      <w:r w:rsidR="0059408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ระหว่างกาล</w:t>
      </w:r>
      <w:r w:rsidRPr="001770D3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นี้ไม่ได้สะท้อนถึงการปรับปรุงที่จำเป็นตามมูลค่าสภาพคล่อง</w:t>
      </w:r>
      <w:r w:rsidRPr="005956DD">
        <w:rPr>
          <w:rFonts w:ascii="Angsana New" w:hAnsi="Angsana New" w:cs="Angsana New"/>
          <w:sz w:val="30"/>
          <w:szCs w:val="30"/>
          <w:cs/>
          <w:lang w:val="en-US"/>
        </w:rPr>
        <w:t>ของสินทรัพย์และหนี้สิน หากข้อสมมติเกี่ยวกับการดำเนินงานต่อเนื่องของกลุ่มบริษัทไม่เหมาะสม เนื่องจากฝ่ายบริหารเชื่อว่าแผนการตามที่ได้กล่าวไว้ข้างต้นจะช่วย</w:t>
      </w:r>
      <w:bookmarkStart w:id="0" w:name="_Hlk218499719"/>
      <w:r w:rsidRPr="005956DD">
        <w:rPr>
          <w:rFonts w:ascii="Angsana New" w:hAnsi="Angsana New" w:cs="Angsana New"/>
          <w:sz w:val="30"/>
          <w:szCs w:val="30"/>
          <w:cs/>
          <w:lang w:val="en-US"/>
        </w:rPr>
        <w:t>แก้ไขสถานการณ์</w:t>
      </w:r>
      <w:bookmarkEnd w:id="0"/>
      <w:r w:rsidRPr="005956DD">
        <w:rPr>
          <w:rFonts w:ascii="Angsana New" w:hAnsi="Angsana New" w:cs="Angsana New"/>
          <w:sz w:val="30"/>
          <w:szCs w:val="30"/>
          <w:cs/>
          <w:lang w:val="en-US"/>
        </w:rPr>
        <w:t>ที่ทำให้เกิดข้อสงสัยอย่างมีนัยสำคัญเกี่ยวกับความเหมาะสมของข้อสมมตินี้ได้</w:t>
      </w:r>
    </w:p>
    <w:p w14:paraId="15BC6603" w14:textId="77777777" w:rsidR="00844008" w:rsidRPr="00844008" w:rsidRDefault="00844008" w:rsidP="00844008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5C26885" w14:textId="2DD2BCB1" w:rsidR="004D19C5" w:rsidRPr="005D17DF" w:rsidRDefault="00727992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23BF0EF" w14:textId="77777777" w:rsidR="009C0013" w:rsidRPr="009C0013" w:rsidRDefault="009C0013" w:rsidP="002931D3">
      <w:pPr>
        <w:suppressAutoHyphens/>
        <w:overflowPunct w:val="0"/>
        <w:autoSpaceDE w:val="0"/>
        <w:autoSpaceDN w:val="0"/>
        <w:ind w:left="426" w:firstLine="992"/>
        <w:jc w:val="thaiDistribute"/>
        <w:textAlignment w:val="baselin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328A32EB" w14:textId="1595E341" w:rsidR="002931D3" w:rsidRPr="002931D3" w:rsidRDefault="002931D3" w:rsidP="00753904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E26918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งบการเงินรวมและงบการเงินเฉพาะกิจการระหว่างกาลได้จัดทำขึ้น</w:t>
      </w:r>
      <w:r w:rsidRPr="00E26918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ตามมาตรฐานการรายงาน</w:t>
      </w:r>
      <w:r w:rsidRPr="002931D3">
        <w:rPr>
          <w:rFonts w:ascii="Angsana New" w:hAnsi="Angsana New" w:cs="Angsana New"/>
          <w:spacing w:val="8"/>
          <w:sz w:val="30"/>
          <w:szCs w:val="30"/>
          <w:cs/>
          <w:lang w:val="en-US"/>
        </w:rPr>
        <w:t>ทางการเงิน รวมถึงแนวปฏิบัติทางการบัญชีที่ประกาศใช้โดย</w:t>
      </w:r>
      <w:r w:rsidRPr="002931D3">
        <w:rPr>
          <w:rFonts w:ascii="Angsana New" w:hAnsi="Angsana New" w:cs="Angsana New"/>
          <w:sz w:val="30"/>
          <w:szCs w:val="30"/>
          <w:cs/>
          <w:lang w:val="en-US"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2931D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งบการเงินหลัก คือ งบฐานะ</w:t>
      </w:r>
      <w:r w:rsidRPr="00E26918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</w:t>
      </w:r>
      <w:r w:rsidRPr="002931D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ที่สมบูรณ์ตามประกาศคณะกรรมการกำกับตลาดทุน 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2931D3">
        <w:rPr>
          <w:rFonts w:ascii="Angsana New" w:hAnsi="Angsana New" w:cs="Angsana New" w:hint="cs"/>
          <w:sz w:val="30"/>
          <w:szCs w:val="30"/>
          <w:lang w:val="en-US"/>
        </w:rPr>
        <w:t>34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2931D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2931D3">
        <w:rPr>
          <w:rFonts w:ascii="Angsana New" w:hAnsi="Angsana New" w:cs="Angsana New" w:hint="cs"/>
          <w:spacing w:val="-4"/>
          <w:sz w:val="30"/>
          <w:szCs w:val="30"/>
          <w:lang w:val="en-US"/>
        </w:rPr>
        <w:t>2535</w:t>
      </w:r>
    </w:p>
    <w:p w14:paraId="3B86BB45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ACB1604" w14:textId="6655B451" w:rsidR="00A309CA" w:rsidRPr="00E26918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</w:t>
      </w:r>
      <w:r w:rsidR="003C2C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2010A66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9CC5F23" w14:textId="77777777" w:rsidR="00A309CA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</w:t>
      </w:r>
      <w:r w:rsidRPr="005D17DF">
        <w:rPr>
          <w:rFonts w:ascii="Angsana New" w:hAnsi="Angsana New" w:cs="Angsana New" w:hint="cs"/>
          <w:spacing w:val="2"/>
          <w:sz w:val="30"/>
          <w:szCs w:val="30"/>
          <w:cs/>
        </w:rPr>
        <w:t>ใช้ในประเทศไทยและจัดทำเป็นภาษาไทย งบการเงินฉบับภาษาอังกฤษได้จัดทำขึ้นเพื่อความสะดวกของผู้อ่าน</w:t>
      </w: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งบการเงินที่ไม่คุ้นเคยกับภาษาไทย</w:t>
      </w:r>
    </w:p>
    <w:p w14:paraId="7BDAE38C" w14:textId="77777777" w:rsidR="00163EE0" w:rsidRPr="00163EE0" w:rsidRDefault="00163EE0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2E19CB7B" w14:textId="4D86EAC4" w:rsidR="00163EE0" w:rsidRPr="00163EE0" w:rsidRDefault="0023472C" w:rsidP="00844008">
      <w:pPr>
        <w:ind w:firstLine="567"/>
        <w:contextualSpacing/>
        <w:jc w:val="both"/>
        <w:rPr>
          <w:rFonts w:ascii="Angsana New" w:eastAsia="Cordia New" w:hAnsi="Angsana New" w:cs="Angsana New"/>
          <w:sz w:val="30"/>
          <w:szCs w:val="30"/>
          <w:u w:val="single"/>
          <w:lang w:val="x-none" w:eastAsia="x-none"/>
        </w:rPr>
      </w:pPr>
      <w:r w:rsidRPr="0023472C">
        <w:rPr>
          <w:rFonts w:ascii="Angsana New" w:eastAsia="Cordia New" w:hAnsi="Angsana New" w:cs="Angsana New"/>
          <w:sz w:val="30"/>
          <w:szCs w:val="30"/>
          <w:u w:val="single"/>
          <w:cs/>
          <w:lang w:val="x-none" w:eastAsia="x-none"/>
        </w:rPr>
        <w:t>มาตรฐานการรายงานทางการเงินที่เริ่มมีผลบังคับใช้ในงวดปัจจุบัน</w:t>
      </w:r>
    </w:p>
    <w:p w14:paraId="2E9FE7FB" w14:textId="77777777" w:rsidR="00163EE0" w:rsidRPr="00163EE0" w:rsidRDefault="00163EE0" w:rsidP="0023472C">
      <w:pPr>
        <w:ind w:left="426" w:firstLine="567"/>
        <w:jc w:val="thaiDistribute"/>
        <w:rPr>
          <w:rFonts w:ascii="Angsana New" w:hAnsi="Angsana New" w:cs="Angsana New"/>
          <w:spacing w:val="6"/>
          <w:sz w:val="16"/>
          <w:szCs w:val="16"/>
          <w:lang w:val="en-US"/>
        </w:rPr>
      </w:pPr>
    </w:p>
    <w:p w14:paraId="479347CC" w14:textId="0C7890A9" w:rsidR="00163EE0" w:rsidRPr="00163EE0" w:rsidRDefault="0023472C" w:rsidP="00844008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23472C">
        <w:rPr>
          <w:rFonts w:ascii="Angsana New" w:hAnsi="Angsana New" w:cs="Angsana New"/>
          <w:spacing w:val="6"/>
          <w:sz w:val="30"/>
          <w:szCs w:val="30"/>
          <w:lang w:val="en-US"/>
        </w:rPr>
        <w:t>1</w:t>
      </w: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 มกราคม </w:t>
      </w:r>
      <w:r w:rsidRPr="0023472C">
        <w:rPr>
          <w:rFonts w:ascii="Angsana New" w:hAnsi="Angsana New" w:cs="Angsana New"/>
          <w:spacing w:val="6"/>
          <w:sz w:val="30"/>
          <w:szCs w:val="30"/>
          <w:lang w:val="en-US"/>
        </w:rPr>
        <w:t>2569</w:t>
      </w: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  เป็นต้นไป กลุ่มบริษัทได้ถือปฏิบัติตามมาตรฐานการรายงานทางการเงินกับงบการเงินในงวดปัจจุบัน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78363F1D" w14:textId="77777777" w:rsidR="00163EE0" w:rsidRDefault="00163EE0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88630A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52E5A0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6D0502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05F351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BCD47E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14DC60D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619185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83C26BB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4F05AD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E146AA" w14:textId="77777777" w:rsidR="00844008" w:rsidRDefault="00844008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202BDA" w14:textId="7F278FF0" w:rsidR="00163EE0" w:rsidRPr="00163EE0" w:rsidRDefault="0023472C" w:rsidP="00844008">
      <w:pPr>
        <w:ind w:firstLine="567"/>
        <w:contextualSpacing/>
        <w:jc w:val="both"/>
        <w:rPr>
          <w:rFonts w:ascii="Angsana New" w:eastAsia="Cordia New" w:hAnsi="Angsana New" w:cs="Angsana New"/>
          <w:sz w:val="30"/>
          <w:szCs w:val="30"/>
          <w:u w:val="single"/>
          <w:lang w:val="x-none" w:eastAsia="x-none"/>
        </w:rPr>
      </w:pPr>
      <w:r w:rsidRPr="0023472C">
        <w:rPr>
          <w:rFonts w:ascii="Angsana New" w:eastAsia="Cordia New" w:hAnsi="Angsana New" w:cs="Angsana New"/>
          <w:sz w:val="30"/>
          <w:szCs w:val="30"/>
          <w:u w:val="single"/>
          <w:cs/>
          <w:lang w:val="x-none" w:eastAsia="x-none"/>
        </w:rPr>
        <w:lastRenderedPageBreak/>
        <w:t>มาตรฐานการรายงานทางการเงินที่เริ่มมีผลบังคับใช้ในงวดอนาคต</w:t>
      </w:r>
    </w:p>
    <w:p w14:paraId="713F2ED2" w14:textId="77777777" w:rsidR="00163EE0" w:rsidRPr="00163EE0" w:rsidRDefault="00163EE0" w:rsidP="0023472C">
      <w:pPr>
        <w:ind w:left="426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72A48E" w14:textId="77777777" w:rsidR="0023472C" w:rsidRDefault="0023472C" w:rsidP="00844008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เงินฉบับใหม่และฉบับปรับปรุง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3472C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1 </w:t>
      </w: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มกราคม </w:t>
      </w:r>
      <w:r w:rsidRPr="0023472C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2571 </w:t>
      </w: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6C98F89" w14:textId="77777777" w:rsidR="0023472C" w:rsidRPr="0023472C" w:rsidRDefault="0023472C" w:rsidP="0023472C">
      <w:pPr>
        <w:ind w:left="450" w:firstLine="567"/>
        <w:jc w:val="thaiDistribut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6A06D6AE" w14:textId="77777777" w:rsidR="0023472C" w:rsidRPr="0023472C" w:rsidRDefault="0023472C" w:rsidP="0023472C">
      <w:pPr>
        <w:numPr>
          <w:ilvl w:val="0"/>
          <w:numId w:val="30"/>
        </w:numPr>
        <w:ind w:left="993" w:hanging="460"/>
        <w:jc w:val="thaiDistribute"/>
        <w:rPr>
          <w:rFonts w:ascii="Angsana New" w:hAnsi="Angsana New" w:cs="Angsana New"/>
          <w:spacing w:val="4"/>
          <w:sz w:val="30"/>
          <w:szCs w:val="30"/>
          <w:lang w:val="en-GB"/>
        </w:rPr>
      </w:pP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23472C">
        <w:rPr>
          <w:rFonts w:ascii="Angsana New" w:hAnsi="Angsana New" w:cs="Angsana New"/>
          <w:spacing w:val="4"/>
          <w:sz w:val="30"/>
          <w:szCs w:val="30"/>
          <w:lang w:val="en-GB"/>
        </w:rPr>
        <w:t>18</w:t>
      </w: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0A6393F8" w14:textId="77777777" w:rsidR="0023472C" w:rsidRPr="0023472C" w:rsidRDefault="0023472C" w:rsidP="0023472C">
      <w:pPr>
        <w:ind w:left="993" w:firstLine="567"/>
        <w:jc w:val="thaiDistribut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36F04A0C" w14:textId="278091BC" w:rsidR="0023472C" w:rsidRDefault="0023472C" w:rsidP="0023472C">
      <w:pPr>
        <w:ind w:left="993" w:firstLine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23472C">
        <w:rPr>
          <w:rFonts w:ascii="Angsana New" w:hAnsi="Angsana New" w:cs="Angsana New"/>
          <w:spacing w:val="6"/>
          <w:sz w:val="30"/>
          <w:szCs w:val="30"/>
          <w:lang w:val="en-US"/>
        </w:rPr>
        <w:t xml:space="preserve">18 </w:t>
      </w: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นำมาใช้แทนมาตรฐานการบัญชี</w:t>
      </w:r>
      <w:r w:rsidRPr="0023472C">
        <w:rPr>
          <w:rFonts w:ascii="Angsana New" w:hAnsi="Angsana New" w:cs="Angsana New"/>
          <w:spacing w:val="6"/>
          <w:sz w:val="30"/>
          <w:szCs w:val="30"/>
          <w:lang w:val="en-US"/>
        </w:rPr>
        <w:t xml:space="preserve"> </w:t>
      </w: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ฉบับที่ </w:t>
      </w:r>
      <w:r w:rsidRPr="0023472C">
        <w:rPr>
          <w:rFonts w:ascii="Angsana New" w:hAnsi="Angsana New" w:cs="Angsana New"/>
          <w:spacing w:val="6"/>
          <w:sz w:val="30"/>
          <w:szCs w:val="30"/>
          <w:lang w:val="en-US"/>
        </w:rPr>
        <w:t>1</w:t>
      </w: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 เรื่อง</w:t>
      </w:r>
      <w:r w:rsidRPr="0023472C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การนำเสนอ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>งบการเงิน มาตรฐานฉบับนี้ให้ข้อกำหนดใหม่เกี่ยวกับการจัดหมวดหมู่ของรายได้และ</w:t>
      </w:r>
      <w:r w:rsidRPr="0023472C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ค่าใช้จ่าย และการแสดงยอดรวมย่อยในงบกำไรขาดทุน นอกจากนี้ยังกำหนดให้เปิดเผยข้อมูลมาตรวัด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3472C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>ทางการเงิน</w:t>
      </w:r>
    </w:p>
    <w:p w14:paraId="1ACBB70F" w14:textId="77777777" w:rsidR="0023472C" w:rsidRPr="0023472C" w:rsidRDefault="0023472C" w:rsidP="0023472C">
      <w:pPr>
        <w:ind w:left="993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AF52298" w14:textId="77777777" w:rsidR="0023472C" w:rsidRPr="0023472C" w:rsidRDefault="0023472C" w:rsidP="0023472C">
      <w:pPr>
        <w:numPr>
          <w:ilvl w:val="0"/>
          <w:numId w:val="30"/>
        </w:numPr>
        <w:ind w:left="993" w:hanging="46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การปรับปรุงมาตรฐานการบัญชีฉบับที่ </w:t>
      </w:r>
      <w:r w:rsidRPr="0023472C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เรื่อง งบกระแสเงินสด </w:t>
      </w:r>
    </w:p>
    <w:p w14:paraId="32C398B9" w14:textId="77777777" w:rsidR="0023472C" w:rsidRPr="0023472C" w:rsidRDefault="0023472C" w:rsidP="0023472C">
      <w:pPr>
        <w:ind w:left="450" w:firstLine="567"/>
        <w:jc w:val="thaiDistribut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072715B5" w14:textId="5D983204" w:rsidR="0023472C" w:rsidRDefault="0023472C" w:rsidP="0023472C">
      <w:pPr>
        <w:ind w:left="993" w:firstLine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3472C">
        <w:rPr>
          <w:rFonts w:ascii="Angsana New" w:hAnsi="Angsana New" w:cs="Angsana New"/>
          <w:sz w:val="30"/>
          <w:szCs w:val="30"/>
          <w:cs/>
          <w:lang w:val="en-US"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23472C">
        <w:rPr>
          <w:rFonts w:ascii="Angsana New" w:hAnsi="Angsana New" w:cs="Angsana New"/>
          <w:sz w:val="30"/>
          <w:szCs w:val="30"/>
          <w:lang w:val="en-US"/>
        </w:rPr>
        <w:t>18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 xml:space="preserve"> เรื่อง การแสดงรายการและการเปิดเผยข้อมูลในงบการเงิน ซึ่งกำหนดให้มีการปรับปรุงที่เป็นผลสืบเนื่องต่อ</w:t>
      </w:r>
      <w:r w:rsidRPr="0023472C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2347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3472C">
        <w:rPr>
          <w:rFonts w:ascii="Angsana New" w:hAnsi="Angsana New" w:cs="Angsana New"/>
          <w:sz w:val="30"/>
          <w:szCs w:val="30"/>
          <w:cs/>
          <w:lang w:val="en-US"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92DDC4B" w14:textId="77777777" w:rsidR="0023472C" w:rsidRPr="0023472C" w:rsidRDefault="0023472C" w:rsidP="0023472C">
      <w:pPr>
        <w:tabs>
          <w:tab w:val="left" w:pos="993"/>
        </w:tabs>
        <w:ind w:left="993" w:firstLine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F7D7E1" w14:textId="03A59D68" w:rsidR="0023472C" w:rsidRDefault="0023472C" w:rsidP="0023472C">
      <w:pPr>
        <w:ind w:left="450" w:firstLine="567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23472C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</w:t>
      </w:r>
      <w:r w:rsidRPr="0023472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ก่อนวันถือปฏิบัติ  ปัจจุบัน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3519E217" w14:textId="77777777" w:rsidR="0023472C" w:rsidRDefault="0023472C" w:rsidP="0023472C">
      <w:pPr>
        <w:ind w:left="450" w:firstLine="567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1D473A14" w14:textId="77777777" w:rsidR="00A309CA" w:rsidRPr="005D17DF" w:rsidRDefault="00B36E31" w:rsidP="0023472C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3C2C5A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508BE449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7FF446" w14:textId="052161FA" w:rsidR="00A82E25" w:rsidRDefault="00A82E25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A82E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การเงิน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รวม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ระหว่างกาลนี้จัดทำขึ้นโดยรวมงบการเงินระหว่างกาลของ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บริษัท เพาเวอร์ไลน์ </w:t>
      </w:r>
      <w:r w:rsidR="002931D3">
        <w:rPr>
          <w:rFonts w:ascii="Angsana New" w:eastAsia="Cordia New" w:hAnsi="Angsana New" w:cs="Angsana New"/>
          <w:sz w:val="30"/>
          <w:szCs w:val="30"/>
          <w:lang w:val="en-US"/>
        </w:rPr>
        <w:t xml:space="preserve">        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เอ็นจิเนียริ่ง จำกัด (มหาชน)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31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256</w:t>
      </w:r>
      <w:r w:rsidR="002931D3">
        <w:rPr>
          <w:rFonts w:ascii="Angsana New" w:eastAsia="Cordia New" w:hAnsi="Angsana New" w:cs="Angsana New"/>
          <w:sz w:val="30"/>
          <w:szCs w:val="30"/>
          <w:lang w:val="en-US"/>
        </w:rPr>
        <w:t>8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โดย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ไม่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มีการเปลี่ยนแปลงโครงสร้างของกลุ่มบริษัทในระหว่างงวดปัจจุบัน</w:t>
      </w:r>
    </w:p>
    <w:p w14:paraId="5D9753BE" w14:textId="77777777" w:rsidR="0078651F" w:rsidRDefault="0078651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5C7D7022" w14:textId="77777777" w:rsidR="00844008" w:rsidRDefault="00844008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656CDB11" w14:textId="77777777" w:rsidR="00844008" w:rsidRDefault="00844008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1DF90BBD" w14:textId="77777777" w:rsidR="00844008" w:rsidRDefault="00844008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2E5A154A" w14:textId="77777777" w:rsidR="00844008" w:rsidRPr="00844008" w:rsidRDefault="00844008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1174790B" w14:textId="4D3AC5F6" w:rsidR="002E00FF" w:rsidRPr="005D17DF" w:rsidRDefault="00EA26C9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นโยบายการบัญชี</w:t>
      </w:r>
    </w:p>
    <w:p w14:paraId="3C5446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81CD79A" w14:textId="7DCEB2F3" w:rsidR="00EA26C9" w:rsidRPr="00E26918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26918">
        <w:rPr>
          <w:rFonts w:ascii="Angsana New" w:hAnsi="Angsana New" w:cs="Angsana New" w:hint="cs"/>
          <w:spacing w:val="6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งบการเงินระหว่างกาลนี้กลุ่มบริษัทได้จัดทำขึ้นโดยใช้นโยบายการบัญชีและวิธีการคำนวณใน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5587D2AF" w14:textId="77777777" w:rsidR="00EA26C9" w:rsidRPr="005D17DF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6AA7610" w14:textId="7777777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82E25">
        <w:rPr>
          <w:rFonts w:ascii="Angsana New" w:hAnsi="Angsana New" w:cs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4619A48" w14:textId="77777777" w:rsidR="000626B0" w:rsidRPr="008743D0" w:rsidRDefault="000626B0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25233D21" w14:textId="77777777" w:rsidR="002E00FF" w:rsidRPr="005D17DF" w:rsidRDefault="000E5F31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3ECF1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C4BEE2B" w14:textId="0517C4B5" w:rsidR="002931D3" w:rsidRPr="005D17DF" w:rsidRDefault="002931D3" w:rsidP="002931D3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26918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 คือ กลุ่มศรีสุชาต ซึ่งถือหุ้นในบริษัทร้อยละ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803ADF">
        <w:rPr>
          <w:rFonts w:ascii="Angsana New" w:hAnsi="Angsana New" w:cs="Angsana New"/>
          <w:spacing w:val="-2"/>
          <w:sz w:val="30"/>
          <w:szCs w:val="30"/>
          <w:lang w:val="en-US"/>
        </w:rPr>
        <w:t>39.</w:t>
      </w:r>
      <w:r w:rsidR="00844008">
        <w:rPr>
          <w:rFonts w:ascii="Angsana New" w:hAnsi="Angsana New" w:cs="Angsana New"/>
          <w:spacing w:val="-2"/>
          <w:sz w:val="30"/>
          <w:szCs w:val="30"/>
          <w:lang w:val="en-US"/>
        </w:rPr>
        <w:t>57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(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E269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="0084400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: </w:t>
      </w:r>
      <w:r w:rsidRPr="00E26918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Pr="00E2691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19.31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Pr="001C59DF">
        <w:rPr>
          <w:rFonts w:ascii="Angsana New" w:hAnsi="Angsana New" w:cs="Angsana New" w:hint="cs"/>
          <w:spacing w:val="2"/>
          <w:sz w:val="30"/>
          <w:szCs w:val="30"/>
          <w:cs/>
        </w:rPr>
        <w:t>ของทุนที่ออกและชำระแล้ว รายการค้าที่เกี่ยวข้องกับบริษัทที่กลุ่มศรีสุชาต เป็นผู้ถือหุ้นหลักหรือเป็นกรรมการ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ถือเป็นรายการระหว่างกันกับบริษัท</w:t>
      </w:r>
    </w:p>
    <w:p w14:paraId="21C8D5DF" w14:textId="77777777" w:rsidR="0023472C" w:rsidRDefault="0023472C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193A6A" w14:textId="7D57F471" w:rsidR="000E5F31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>รายการค้ากับบุคคลและกิจการที่เกี่ยวข้องกัน</w:t>
      </w:r>
      <w:r w:rsidR="0088621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150ED2" w:rsidRPr="005D17DF">
        <w:rPr>
          <w:rFonts w:ascii="Angsana New" w:hAnsi="Angsana New" w:cs="Angsana New" w:hint="cs"/>
          <w:spacing w:val="6"/>
          <w:sz w:val="30"/>
          <w:szCs w:val="30"/>
          <w:cs/>
        </w:rPr>
        <w:t>สำหรับงวดสามเดือน</w:t>
      </w:r>
      <w:r w:rsidR="00150ED2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และหกเดือน</w:t>
      </w:r>
      <w:r w:rsidR="00150ED2"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150ED2">
        <w:rPr>
          <w:rFonts w:ascii="Angsana New" w:hAnsi="Angsana New" w:cs="Angsana New"/>
          <w:spacing w:val="6"/>
          <w:sz w:val="30"/>
          <w:szCs w:val="30"/>
          <w:lang w:val="en-US"/>
        </w:rPr>
        <w:t>30</w:t>
      </w:r>
      <w:r w:rsidR="00150ED2"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150ED2"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="00150ED2"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</w:t>
      </w:r>
      <w:r w:rsidR="002931D3">
        <w:rPr>
          <w:rFonts w:ascii="Angsana New" w:hAnsi="Angsana New" w:cs="Angsana New"/>
          <w:spacing w:val="6"/>
          <w:sz w:val="30"/>
          <w:szCs w:val="30"/>
          <w:lang w:val="en-US"/>
        </w:rPr>
        <w:t>9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</w:t>
      </w:r>
      <w:r w:rsidR="002931D3">
        <w:rPr>
          <w:rFonts w:ascii="Angsana New" w:hAnsi="Angsana New" w:cs="Angsana New"/>
          <w:spacing w:val="6"/>
          <w:sz w:val="30"/>
          <w:szCs w:val="30"/>
          <w:lang w:val="en-US"/>
        </w:rPr>
        <w:t>8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สรุปได้ดังนี้</w:t>
      </w:r>
    </w:p>
    <w:p w14:paraId="324B3201" w14:textId="77777777" w:rsidR="002931D3" w:rsidRPr="001C59DF" w:rsidRDefault="002931D3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  <w:lang w:val="en-US"/>
        </w:rPr>
      </w:pPr>
    </w:p>
    <w:p w14:paraId="4D3E4793" w14:textId="77777777" w:rsidR="002E00FF" w:rsidRPr="005D17DF" w:rsidRDefault="0053603D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94CA9D7" w14:textId="77777777" w:rsidR="002E00F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41"/>
        <w:gridCol w:w="1340"/>
        <w:gridCol w:w="1340"/>
        <w:gridCol w:w="1339"/>
        <w:gridCol w:w="1411"/>
      </w:tblGrid>
      <w:tr w:rsidR="000626B0" w:rsidRPr="00461EE9" w14:paraId="7F5760E4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87EF7D6" w14:textId="77777777" w:rsidR="000626B0" w:rsidRPr="003C2C5A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39F6C8D3" w14:textId="77777777" w:rsidR="000626B0" w:rsidRPr="003C2C5A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4B8318B3" w14:textId="77777777" w:rsidR="000626B0" w:rsidRPr="00461EE9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26B0" w:rsidRPr="00461EE9" w14:paraId="29FCCD47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562D112C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9F8B90D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5DFE90F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31F" w:rsidRPr="00461EE9" w14:paraId="591A9A86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DD11F9C" w14:textId="77777777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5AB6A49F" w14:textId="49FED8B3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50" w:type="dxa"/>
            <w:gridSpan w:val="2"/>
            <w:vAlign w:val="bottom"/>
          </w:tcPr>
          <w:p w14:paraId="2BD658D4" w14:textId="41B51592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1C59DF" w:rsidRPr="00461EE9" w14:paraId="53756908" w14:textId="77777777" w:rsidTr="00FB4921">
        <w:trPr>
          <w:trHeight w:val="360"/>
          <w:tblHeader/>
        </w:trPr>
        <w:tc>
          <w:tcPr>
            <w:tcW w:w="3141" w:type="dxa"/>
            <w:vAlign w:val="bottom"/>
          </w:tcPr>
          <w:p w14:paraId="625BD4C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7FE30FA" w14:textId="7AE288F0" w:rsidR="001C59DF" w:rsidRPr="00461EE9" w:rsidRDefault="00150ED2" w:rsidP="001C59DF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="001C59DF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1C59DF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2569</w:t>
            </w:r>
            <w:r w:rsidR="001C59DF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340" w:type="dxa"/>
          </w:tcPr>
          <w:p w14:paraId="6DA9D57D" w14:textId="6CF9F8CD" w:rsidR="001C59DF" w:rsidRPr="001C59DF" w:rsidRDefault="001C59DF" w:rsidP="001C59DF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339" w:type="dxa"/>
          </w:tcPr>
          <w:p w14:paraId="27700131" w14:textId="22176877" w:rsidR="001C59DF" w:rsidRPr="00461EE9" w:rsidRDefault="00150ED2" w:rsidP="001C59DF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50ED2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 xml:space="preserve">30 </w:t>
            </w:r>
            <w:r w:rsidRPr="00150ED2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150ED2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150ED2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411" w:type="dxa"/>
          </w:tcPr>
          <w:p w14:paraId="0EEA741E" w14:textId="570C70D2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</w:tr>
      <w:tr w:rsidR="001C59DF" w:rsidRPr="00461EE9" w14:paraId="3F855E1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4B325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0" w:type="dxa"/>
            <w:vAlign w:val="bottom"/>
          </w:tcPr>
          <w:p w14:paraId="11D73D0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4CEDF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751EDF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227F95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5A8CB80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A77152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45729A7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89C63E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B26ABF" w14:textId="6198F1DE" w:rsidR="001C59DF" w:rsidRPr="00441443" w:rsidRDefault="00803A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73,145,067.09</w:t>
            </w:r>
          </w:p>
        </w:tc>
        <w:tc>
          <w:tcPr>
            <w:tcW w:w="1411" w:type="dxa"/>
            <w:vAlign w:val="bottom"/>
          </w:tcPr>
          <w:p w14:paraId="11B5C73B" w14:textId="216EEA10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</w:tr>
      <w:tr w:rsidR="0023472C" w:rsidRPr="00461EE9" w14:paraId="5ED9F86D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944191B" w14:textId="77777777" w:rsidR="0023472C" w:rsidRPr="00461EE9" w:rsidRDefault="0023472C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4840FC6" w14:textId="77777777" w:rsidR="0023472C" w:rsidRPr="00461EE9" w:rsidRDefault="0023472C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5E1F83" w14:textId="77777777" w:rsidR="0023472C" w:rsidRPr="00461EE9" w:rsidRDefault="0023472C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AEB8C60" w14:textId="77777777" w:rsidR="0023472C" w:rsidRPr="00D057C0" w:rsidRDefault="0023472C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9752A06" w14:textId="77777777" w:rsidR="0023472C" w:rsidRPr="00461EE9" w:rsidRDefault="0023472C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DFE32E2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8AC2BA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0" w:type="dxa"/>
            <w:vAlign w:val="bottom"/>
          </w:tcPr>
          <w:p w14:paraId="50127D7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63AD4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FC1480" w14:textId="77777777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B4EE2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CB9E155" w14:textId="77777777" w:rsidTr="00AD61A3">
        <w:trPr>
          <w:trHeight w:val="95"/>
        </w:trPr>
        <w:tc>
          <w:tcPr>
            <w:tcW w:w="3141" w:type="dxa"/>
          </w:tcPr>
          <w:p w14:paraId="6BF2C87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C01583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</w:tcPr>
          <w:p w14:paraId="3AA13D6C" w14:textId="1B2996CC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BE281B" w14:textId="692E2ADD" w:rsidR="001C59DF" w:rsidRPr="00BC2A77" w:rsidRDefault="00803A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917.94</w:t>
            </w:r>
          </w:p>
        </w:tc>
        <w:tc>
          <w:tcPr>
            <w:tcW w:w="1411" w:type="dxa"/>
            <w:vAlign w:val="bottom"/>
          </w:tcPr>
          <w:p w14:paraId="581585C6" w14:textId="5B1B4902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917.94</w:t>
            </w:r>
          </w:p>
        </w:tc>
      </w:tr>
      <w:tr w:rsidR="00B1107E" w:rsidRPr="00461EE9" w14:paraId="033FE744" w14:textId="77777777" w:rsidTr="00746E6A">
        <w:trPr>
          <w:trHeight w:val="95"/>
        </w:trPr>
        <w:tc>
          <w:tcPr>
            <w:tcW w:w="3141" w:type="dxa"/>
          </w:tcPr>
          <w:p w14:paraId="12066302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1A10F123" w14:textId="5CBACFF8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40" w:type="dxa"/>
            <w:vAlign w:val="bottom"/>
          </w:tcPr>
          <w:p w14:paraId="16FF820A" w14:textId="258ACD7A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39" w:type="dxa"/>
            <w:vAlign w:val="bottom"/>
          </w:tcPr>
          <w:p w14:paraId="632C878E" w14:textId="7D360278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411" w:type="dxa"/>
            <w:vAlign w:val="bottom"/>
          </w:tcPr>
          <w:p w14:paraId="3E594F31" w14:textId="40CCAE30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</w:tr>
      <w:tr w:rsidR="00B1107E" w:rsidRPr="00461EE9" w14:paraId="04F0E3B4" w14:textId="77777777" w:rsidTr="00746E6A">
        <w:trPr>
          <w:trHeight w:val="95"/>
        </w:trPr>
        <w:tc>
          <w:tcPr>
            <w:tcW w:w="3141" w:type="dxa"/>
          </w:tcPr>
          <w:p w14:paraId="4597D4B9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6CC89FD0" w14:textId="05C954E8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340" w:type="dxa"/>
            <w:vAlign w:val="bottom"/>
          </w:tcPr>
          <w:p w14:paraId="67A7E0E7" w14:textId="58F99218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339" w:type="dxa"/>
            <w:vAlign w:val="bottom"/>
          </w:tcPr>
          <w:p w14:paraId="2E6BDEF4" w14:textId="088EFAC2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411" w:type="dxa"/>
            <w:vAlign w:val="bottom"/>
          </w:tcPr>
          <w:p w14:paraId="7B54F2BB" w14:textId="074346D3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</w:tr>
      <w:tr w:rsidR="00B1107E" w:rsidRPr="00461EE9" w14:paraId="77DDFED1" w14:textId="77777777" w:rsidTr="00746E6A">
        <w:trPr>
          <w:trHeight w:val="95"/>
        </w:trPr>
        <w:tc>
          <w:tcPr>
            <w:tcW w:w="3141" w:type="dxa"/>
          </w:tcPr>
          <w:p w14:paraId="285C15EE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6FC2255F" w14:textId="17CB0CC5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340" w:type="dxa"/>
            <w:vAlign w:val="bottom"/>
          </w:tcPr>
          <w:p w14:paraId="0620AC85" w14:textId="79667536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2E87194C" w14:textId="28732FEA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411" w:type="dxa"/>
            <w:vAlign w:val="bottom"/>
          </w:tcPr>
          <w:p w14:paraId="0FE24E2E" w14:textId="3B00C8E5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B1107E" w:rsidRPr="00461EE9" w14:paraId="7ECE15F6" w14:textId="77777777" w:rsidTr="00AA3508">
        <w:trPr>
          <w:trHeight w:val="95"/>
        </w:trPr>
        <w:tc>
          <w:tcPr>
            <w:tcW w:w="3141" w:type="dxa"/>
          </w:tcPr>
          <w:p w14:paraId="01E3BCA9" w14:textId="7527A39F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ผู้ร่วมค้า</w:t>
            </w:r>
          </w:p>
        </w:tc>
        <w:tc>
          <w:tcPr>
            <w:tcW w:w="1340" w:type="dxa"/>
            <w:vAlign w:val="bottom"/>
          </w:tcPr>
          <w:p w14:paraId="18C959B2" w14:textId="522B1BD5" w:rsidR="00B1107E" w:rsidRPr="00B1107E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784,866.40</w:t>
            </w:r>
          </w:p>
        </w:tc>
        <w:tc>
          <w:tcPr>
            <w:tcW w:w="1340" w:type="dxa"/>
            <w:vAlign w:val="bottom"/>
          </w:tcPr>
          <w:p w14:paraId="7F82B1E9" w14:textId="11663335" w:rsidR="00B1107E" w:rsidRPr="00781D13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784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866.40</w:t>
            </w:r>
          </w:p>
        </w:tc>
        <w:tc>
          <w:tcPr>
            <w:tcW w:w="1339" w:type="dxa"/>
            <w:vAlign w:val="bottom"/>
          </w:tcPr>
          <w:p w14:paraId="53F02F53" w14:textId="1870D9A2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  <w:tc>
          <w:tcPr>
            <w:tcW w:w="1411" w:type="dxa"/>
            <w:vAlign w:val="bottom"/>
          </w:tcPr>
          <w:p w14:paraId="40545859" w14:textId="2827D488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</w:tr>
      <w:tr w:rsidR="00B1107E" w:rsidRPr="00461EE9" w14:paraId="6CF7CD17" w14:textId="77777777" w:rsidTr="00746E6A">
        <w:trPr>
          <w:trHeight w:val="95"/>
        </w:trPr>
        <w:tc>
          <w:tcPr>
            <w:tcW w:w="3141" w:type="dxa"/>
          </w:tcPr>
          <w:p w14:paraId="1A859C67" w14:textId="2807EDD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2CDD44B" w14:textId="48405760" w:rsidR="00B1107E" w:rsidRPr="00051DE1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461.94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D55EF8C" w14:textId="53FE62DE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923.77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D3D7CD" w14:textId="221D2386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461.94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BCC0" w14:textId="1B1128FF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923.77</w:t>
            </w:r>
          </w:p>
        </w:tc>
      </w:tr>
      <w:tr w:rsidR="00B1107E" w:rsidRPr="00461EE9" w14:paraId="54D662B3" w14:textId="77777777" w:rsidTr="00746E6A">
        <w:trPr>
          <w:trHeight w:val="95"/>
        </w:trPr>
        <w:tc>
          <w:tcPr>
            <w:tcW w:w="3141" w:type="dxa"/>
          </w:tcPr>
          <w:p w14:paraId="7983E629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421A802" w14:textId="344E758E" w:rsidR="00B1107E" w:rsidRPr="00051DE1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24,144,873.95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372AF8" w14:textId="631243AE" w:rsidR="00B1107E" w:rsidRPr="00781D13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436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535.78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488F" w14:textId="05E7724D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610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112.09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844EF9" w14:textId="235952EE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901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773.92</w:t>
            </w:r>
          </w:p>
        </w:tc>
      </w:tr>
      <w:tr w:rsidR="00B1107E" w:rsidRPr="00461EE9" w14:paraId="0B7AD2A9" w14:textId="77777777" w:rsidTr="00746E6A">
        <w:trPr>
          <w:trHeight w:val="95"/>
        </w:trPr>
        <w:tc>
          <w:tcPr>
            <w:tcW w:w="3141" w:type="dxa"/>
          </w:tcPr>
          <w:p w14:paraId="3F95485E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5D0601BB" w14:textId="77777777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A7D5CFE" w14:textId="77777777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6551FE" w14:textId="77777777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8074F52" w14:textId="77777777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107E" w:rsidRPr="00461EE9" w14:paraId="29FF0238" w14:textId="77777777" w:rsidTr="00746E6A">
        <w:trPr>
          <w:trHeight w:val="95"/>
        </w:trPr>
        <w:tc>
          <w:tcPr>
            <w:tcW w:w="3141" w:type="dxa"/>
          </w:tcPr>
          <w:p w14:paraId="01F05705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470213" w14:textId="4FB78907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B279A00" w14:textId="4084BECF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4BCF96" w14:textId="1C729665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67824F" w14:textId="502A35BE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</w:tr>
      <w:tr w:rsidR="00B1107E" w:rsidRPr="00461EE9" w14:paraId="6BFD836F" w14:textId="77777777" w:rsidTr="00746E6A">
        <w:trPr>
          <w:trHeight w:val="95"/>
        </w:trPr>
        <w:tc>
          <w:tcPr>
            <w:tcW w:w="3141" w:type="dxa"/>
          </w:tcPr>
          <w:p w14:paraId="3704D903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62A8C" w14:textId="0EA15868" w:rsidR="00B1107E" w:rsidRPr="00051DE1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23,445.670.54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0A43" w14:textId="4C52B706" w:rsidR="00B1107E" w:rsidRPr="00781D13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7,332.37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82B" w14:textId="6324BE32" w:rsidR="00B1107E" w:rsidRPr="00BC2A77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910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908.68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DC91" w14:textId="766B5AF3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202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570.51</w:t>
            </w:r>
          </w:p>
        </w:tc>
      </w:tr>
      <w:tr w:rsidR="00B1107E" w:rsidRPr="00461EE9" w14:paraId="1783398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B2161B8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AAECCD2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EF49398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CEF913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A3612FC" w14:textId="77777777" w:rsidR="00B1107E" w:rsidRPr="00461EE9" w:rsidRDefault="00B1107E" w:rsidP="00B1107E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4008" w:rsidRPr="00461EE9" w14:paraId="536D48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0B7211C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C7E050A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994309E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519EB06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E5A25EA" w14:textId="77777777" w:rsidR="00844008" w:rsidRPr="00461EE9" w:rsidRDefault="00844008" w:rsidP="00B1107E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4008" w:rsidRPr="00461EE9" w14:paraId="6F256F6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492F0E8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30B566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BABB79D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5AFC64B" w14:textId="77777777" w:rsidR="00844008" w:rsidRPr="00461EE9" w:rsidRDefault="00844008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57174A" w14:textId="77777777" w:rsidR="00844008" w:rsidRPr="00461EE9" w:rsidRDefault="00844008" w:rsidP="00B1107E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107E" w:rsidRPr="00461EE9" w14:paraId="3BB1D62A" w14:textId="77777777" w:rsidTr="00AD61A3">
        <w:trPr>
          <w:trHeight w:val="95"/>
        </w:trPr>
        <w:tc>
          <w:tcPr>
            <w:tcW w:w="3141" w:type="dxa"/>
          </w:tcPr>
          <w:p w14:paraId="20427358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ลูกหนี้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0" w:type="dxa"/>
            <w:vAlign w:val="bottom"/>
          </w:tcPr>
          <w:p w14:paraId="304FAA25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3F299A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12BE2D2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A95F17" w14:textId="77777777" w:rsidR="00B1107E" w:rsidRPr="00461EE9" w:rsidRDefault="00B1107E" w:rsidP="00B1107E">
            <w:pPr>
              <w:pStyle w:val="BodyText"/>
              <w:tabs>
                <w:tab w:val="decimal" w:pos="512"/>
              </w:tabs>
              <w:spacing w:after="0" w:line="240" w:lineRule="atLeast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1107E" w:rsidRPr="00461EE9" w14:paraId="2C0CB292" w14:textId="77777777" w:rsidTr="00AD61A3">
        <w:trPr>
          <w:trHeight w:val="95"/>
        </w:trPr>
        <w:tc>
          <w:tcPr>
            <w:tcW w:w="3141" w:type="dxa"/>
          </w:tcPr>
          <w:p w14:paraId="3071D6CF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A4A9CF7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747A6F" w14:textId="4801B506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E89D1D5" w14:textId="2B5707CD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  <w:tc>
          <w:tcPr>
            <w:tcW w:w="1411" w:type="dxa"/>
            <w:vAlign w:val="bottom"/>
          </w:tcPr>
          <w:p w14:paraId="0843CC99" w14:textId="0CF5699B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</w:tr>
      <w:tr w:rsidR="00B1107E" w:rsidRPr="00461EE9" w14:paraId="6A32D6C1" w14:textId="77777777" w:rsidTr="00AD61A3">
        <w:trPr>
          <w:trHeight w:val="95"/>
        </w:trPr>
        <w:tc>
          <w:tcPr>
            <w:tcW w:w="3141" w:type="dxa"/>
          </w:tcPr>
          <w:p w14:paraId="00AA4200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EB2AFF3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814CEBA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B858E" w14:textId="77777777" w:rsidR="00B1107E" w:rsidRPr="006542BB" w:rsidRDefault="00B1107E" w:rsidP="00B1107E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94F81C9" w14:textId="77777777" w:rsidR="00B1107E" w:rsidRPr="00461EE9" w:rsidRDefault="00B1107E" w:rsidP="00B1107E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107E" w:rsidRPr="00461EE9" w14:paraId="537D15F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DE196C5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40" w:type="dxa"/>
            <w:vAlign w:val="bottom"/>
          </w:tcPr>
          <w:p w14:paraId="6261EA11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15D7A98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A35130D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28C0E6" w14:textId="77777777" w:rsidR="00B1107E" w:rsidRPr="00461EE9" w:rsidRDefault="00B1107E" w:rsidP="00B1107E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107E" w:rsidRPr="00461EE9" w14:paraId="0F38B19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0C0797B" w14:textId="77777777" w:rsidR="00B1107E" w:rsidRPr="00461EE9" w:rsidRDefault="00B1107E" w:rsidP="00B1107E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010181" w14:textId="6C9EC007" w:rsidR="00B1107E" w:rsidRPr="000B0340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8A396F2" w14:textId="6B270EA9" w:rsidR="00B1107E" w:rsidRPr="000B0340" w:rsidRDefault="00B1107E" w:rsidP="00B1107E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6E28248" w14:textId="4583F5F6" w:rsidR="00B1107E" w:rsidRPr="00D057C0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624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455.21</w:t>
            </w:r>
          </w:p>
        </w:tc>
        <w:tc>
          <w:tcPr>
            <w:tcW w:w="1411" w:type="dxa"/>
            <w:vAlign w:val="bottom"/>
          </w:tcPr>
          <w:p w14:paraId="3AACB8C2" w14:textId="499D6B1F" w:rsidR="00B1107E" w:rsidRPr="00461EE9" w:rsidRDefault="00B1107E" w:rsidP="00B1107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632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379.02</w:t>
            </w:r>
          </w:p>
        </w:tc>
      </w:tr>
      <w:tr w:rsidR="008E15BB" w:rsidRPr="00461EE9" w14:paraId="1FB15D8B" w14:textId="77777777" w:rsidTr="00746E6A">
        <w:trPr>
          <w:trHeight w:val="95"/>
        </w:trPr>
        <w:tc>
          <w:tcPr>
            <w:tcW w:w="3141" w:type="dxa"/>
          </w:tcPr>
          <w:p w14:paraId="0D01896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0F0214CF" w14:textId="77AFE11A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185.36</w:t>
            </w:r>
          </w:p>
        </w:tc>
        <w:tc>
          <w:tcPr>
            <w:tcW w:w="1340" w:type="dxa"/>
            <w:vAlign w:val="bottom"/>
          </w:tcPr>
          <w:p w14:paraId="5DE5067D" w14:textId="4AF3AE52" w:rsidR="008E15BB" w:rsidRPr="000B034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  <w:tc>
          <w:tcPr>
            <w:tcW w:w="1339" w:type="dxa"/>
            <w:vAlign w:val="bottom"/>
          </w:tcPr>
          <w:p w14:paraId="3636D994" w14:textId="27DB4FA5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185.36</w:t>
            </w:r>
          </w:p>
        </w:tc>
        <w:tc>
          <w:tcPr>
            <w:tcW w:w="1411" w:type="dxa"/>
            <w:vAlign w:val="bottom"/>
          </w:tcPr>
          <w:p w14:paraId="7145D961" w14:textId="372355B6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</w:tr>
      <w:tr w:rsidR="008E15BB" w:rsidRPr="00461EE9" w14:paraId="07A1B27C" w14:textId="77777777" w:rsidTr="00746E6A">
        <w:trPr>
          <w:trHeight w:val="300"/>
        </w:trPr>
        <w:tc>
          <w:tcPr>
            <w:tcW w:w="3141" w:type="dxa"/>
          </w:tcPr>
          <w:p w14:paraId="725E6859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2AD609C8" w14:textId="315B9576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40" w:type="dxa"/>
            <w:vAlign w:val="bottom"/>
          </w:tcPr>
          <w:p w14:paraId="70420369" w14:textId="0173506B" w:rsidR="008E15BB" w:rsidRPr="000B034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39" w:type="dxa"/>
            <w:vAlign w:val="bottom"/>
          </w:tcPr>
          <w:p w14:paraId="2F89D778" w14:textId="4A64E2D2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411" w:type="dxa"/>
            <w:vAlign w:val="bottom"/>
          </w:tcPr>
          <w:p w14:paraId="561BE80A" w14:textId="619BEB9A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</w:tr>
      <w:tr w:rsidR="008E15BB" w:rsidRPr="00461EE9" w14:paraId="31173FDE" w14:textId="77777777" w:rsidTr="00746E6A">
        <w:trPr>
          <w:trHeight w:val="95"/>
        </w:trPr>
        <w:tc>
          <w:tcPr>
            <w:tcW w:w="3141" w:type="dxa"/>
          </w:tcPr>
          <w:p w14:paraId="6148F345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46A98F0F" w14:textId="2181A2D1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340" w:type="dxa"/>
            <w:vAlign w:val="bottom"/>
          </w:tcPr>
          <w:p w14:paraId="71E208FD" w14:textId="3FE0B711" w:rsidR="008E15BB" w:rsidRPr="000B034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77FCA40" w14:textId="6723DFD3" w:rsidR="008E15BB" w:rsidRPr="00A078B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411" w:type="dxa"/>
            <w:vAlign w:val="bottom"/>
          </w:tcPr>
          <w:p w14:paraId="4C7EA1F0" w14:textId="35AA4D89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E15BB" w:rsidRPr="00461EE9" w14:paraId="25D079BD" w14:textId="77777777" w:rsidTr="00746E6A">
        <w:trPr>
          <w:trHeight w:val="95"/>
        </w:trPr>
        <w:tc>
          <w:tcPr>
            <w:tcW w:w="3141" w:type="dxa"/>
          </w:tcPr>
          <w:p w14:paraId="63F9ECA8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5F8CE0A" w14:textId="2971F305" w:rsidR="008E15BB" w:rsidRPr="00051DE1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lang w:val="en-US"/>
              </w:rPr>
              <w:t>62,867,265.03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505036A" w14:textId="517C4645" w:rsidR="008E15BB" w:rsidRPr="000B034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866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765.03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60D2AD" w14:textId="228E28A6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491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720.24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7EF02B" w14:textId="4523E58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499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144.05</w:t>
            </w:r>
          </w:p>
        </w:tc>
      </w:tr>
      <w:tr w:rsidR="008E15BB" w:rsidRPr="00461EE9" w14:paraId="4D38FCFB" w14:textId="77777777" w:rsidTr="00746E6A">
        <w:trPr>
          <w:trHeight w:val="95"/>
        </w:trPr>
        <w:tc>
          <w:tcPr>
            <w:tcW w:w="3141" w:type="dxa"/>
          </w:tcPr>
          <w:p w14:paraId="49DB128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74621709" w14:textId="77777777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AA03D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2823AA0" w14:textId="77777777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90FC658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31835244" w14:textId="77777777" w:rsidTr="00746E6A">
        <w:trPr>
          <w:trHeight w:val="95"/>
        </w:trPr>
        <w:tc>
          <w:tcPr>
            <w:tcW w:w="3141" w:type="dxa"/>
          </w:tcPr>
          <w:p w14:paraId="1E4DFFF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60F428" w14:textId="1F85D8C2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(41,147,185.36)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F836511" w14:textId="68159EF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685.36)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92268" w14:textId="668144FA" w:rsidR="008E15BB" w:rsidRPr="00051DE1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(41,147,185.36)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B28B" w14:textId="76E9AD0D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685.36)</w:t>
            </w:r>
          </w:p>
        </w:tc>
      </w:tr>
      <w:tr w:rsidR="008E15BB" w:rsidRPr="00461EE9" w14:paraId="3489BC22" w14:textId="77777777" w:rsidTr="00746E6A">
        <w:trPr>
          <w:trHeight w:val="95"/>
        </w:trPr>
        <w:tc>
          <w:tcPr>
            <w:tcW w:w="3141" w:type="dxa"/>
          </w:tcPr>
          <w:p w14:paraId="15F7D76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E540" w14:textId="392C4209" w:rsidR="008E15BB" w:rsidRPr="00051DE1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lang w:val="en-US"/>
              </w:rPr>
              <w:t>21,720,079.67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DC4DB" w14:textId="1667D3FD" w:rsidR="008E15BB" w:rsidRPr="00051DE1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</w:t>
            </w:r>
            <w:r w:rsidRPr="00AA350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720</w:t>
            </w:r>
            <w:r w:rsidRPr="00AA350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079.67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E206" w14:textId="5DB49BB6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344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534.88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CB934" w14:textId="7DA0C1F5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352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458.69</w:t>
            </w:r>
          </w:p>
        </w:tc>
      </w:tr>
      <w:tr w:rsidR="001770D3" w:rsidRPr="00461EE9" w14:paraId="14711CA4" w14:textId="77777777" w:rsidTr="001770D3">
        <w:trPr>
          <w:trHeight w:val="95"/>
        </w:trPr>
        <w:tc>
          <w:tcPr>
            <w:tcW w:w="3141" w:type="dxa"/>
          </w:tcPr>
          <w:p w14:paraId="152B4F21" w14:textId="77777777" w:rsidR="001770D3" w:rsidRPr="00461EE9" w:rsidRDefault="001770D3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9876A13" w14:textId="77777777" w:rsidR="001770D3" w:rsidRPr="008E15BB" w:rsidRDefault="001770D3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FD2083" w14:textId="77777777" w:rsidR="001770D3" w:rsidRPr="00AA3508" w:rsidRDefault="001770D3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BD5119C" w14:textId="77777777" w:rsidR="001770D3" w:rsidRPr="00803ADF" w:rsidRDefault="001770D3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118D93" w14:textId="77777777" w:rsidR="001770D3" w:rsidRPr="00EB16F6" w:rsidRDefault="001770D3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E15BB" w:rsidRPr="00461EE9" w14:paraId="4F39FBF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C52127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0" w:type="dxa"/>
            <w:vAlign w:val="bottom"/>
          </w:tcPr>
          <w:p w14:paraId="039C24B9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839827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14F882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326B6A8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035B4DE5" w14:textId="77777777" w:rsidTr="00746E6A">
        <w:trPr>
          <w:trHeight w:val="95"/>
        </w:trPr>
        <w:tc>
          <w:tcPr>
            <w:tcW w:w="3141" w:type="dxa"/>
          </w:tcPr>
          <w:p w14:paraId="7E83D74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2E74AA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E281D53" w14:textId="1564408E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3F9AA29" w14:textId="766CBA82" w:rsidR="008E15BB" w:rsidRPr="00DE6753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394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334.76</w:t>
            </w:r>
          </w:p>
        </w:tc>
        <w:tc>
          <w:tcPr>
            <w:tcW w:w="1411" w:type="dxa"/>
            <w:vAlign w:val="bottom"/>
          </w:tcPr>
          <w:p w14:paraId="1C01926E" w14:textId="2600CEB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248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191.54</w:t>
            </w:r>
          </w:p>
        </w:tc>
      </w:tr>
      <w:tr w:rsidR="008E15BB" w:rsidRPr="00461EE9" w14:paraId="64FDF83D" w14:textId="77777777" w:rsidTr="00746E6A">
        <w:trPr>
          <w:trHeight w:val="95"/>
        </w:trPr>
        <w:tc>
          <w:tcPr>
            <w:tcW w:w="3141" w:type="dxa"/>
          </w:tcPr>
          <w:p w14:paraId="60C80C0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58341F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7866225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96FEEF3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62E9B06" w14:textId="77777777" w:rsidR="008E15BB" w:rsidRPr="00461EE9" w:rsidRDefault="008E15BB" w:rsidP="008E15B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E15BB" w:rsidRPr="00461EE9" w14:paraId="1917B0FC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E292BC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0C824A0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D5F3121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ECB47A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ED47EF7" w14:textId="77777777" w:rsidR="008E15BB" w:rsidRPr="00461EE9" w:rsidRDefault="008E15BB" w:rsidP="008E15B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24AB670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CED729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C50CEE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31F91B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272E05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31D434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11D219E1" w14:textId="77777777" w:rsidTr="000626B0">
        <w:trPr>
          <w:trHeight w:val="95"/>
        </w:trPr>
        <w:tc>
          <w:tcPr>
            <w:tcW w:w="3141" w:type="dxa"/>
          </w:tcPr>
          <w:p w14:paraId="5E9CDFD2" w14:textId="320B3D20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343586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1EF9" w14:textId="1306CAD0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844F3F8" w14:textId="142FC7C1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128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015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vAlign w:val="bottom"/>
          </w:tcPr>
          <w:p w14:paraId="0850762C" w14:textId="3D2A3B70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7E9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8E15BB" w:rsidRPr="00461EE9" w14:paraId="3C7AD4A4" w14:textId="77777777" w:rsidTr="00AD61A3">
        <w:trPr>
          <w:trHeight w:val="95"/>
        </w:trPr>
        <w:tc>
          <w:tcPr>
            <w:tcW w:w="3141" w:type="dxa"/>
          </w:tcPr>
          <w:p w14:paraId="44378070" w14:textId="36462B79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20472F4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ED10BA" w14:textId="268EEE4E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2A7A548" w14:textId="6C101DFC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053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047CA2B6" w14:textId="18370671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E15BB" w:rsidRPr="00461EE9" w14:paraId="28D7B441" w14:textId="77777777" w:rsidTr="00AD61A3">
        <w:trPr>
          <w:trHeight w:val="95"/>
        </w:trPr>
        <w:tc>
          <w:tcPr>
            <w:tcW w:w="3141" w:type="dxa"/>
          </w:tcPr>
          <w:p w14:paraId="4F3C7E14" w14:textId="2401876A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EBDB1A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E568069" w14:textId="755750CB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88FCF5" w14:textId="1E6DED1E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(66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5D2169" w14:textId="11FECCDC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(24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8E15BB" w:rsidRPr="00461EE9" w14:paraId="44354ABF" w14:textId="77777777" w:rsidTr="00AD61A3">
        <w:trPr>
          <w:trHeight w:val="95"/>
        </w:trPr>
        <w:tc>
          <w:tcPr>
            <w:tcW w:w="3141" w:type="dxa"/>
          </w:tcPr>
          <w:p w14:paraId="762AE5DF" w14:textId="2F347D3D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880E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7E98" w14:textId="315A835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E4A36" w14:textId="74C9EAEA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868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DE9" w14:textId="7705C30C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128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015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8E15BB" w:rsidRPr="00461EE9" w14:paraId="71BFA4B1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4B8158D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C3995E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37C2E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E3D4D3E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0C9333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4FDAB78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01E0C1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0" w:type="dxa"/>
            <w:vAlign w:val="bottom"/>
          </w:tcPr>
          <w:p w14:paraId="7BC3B17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D7B0E0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D5CB3B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68E2621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8F3BFC" w14:paraId="1F3A6A50" w14:textId="77777777" w:rsidTr="00166AB3">
        <w:trPr>
          <w:trHeight w:val="95"/>
        </w:trPr>
        <w:tc>
          <w:tcPr>
            <w:tcW w:w="3141" w:type="dxa"/>
          </w:tcPr>
          <w:p w14:paraId="0D0425FE" w14:textId="5A8C1075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322A2E" w14:textId="1C4436C0" w:rsidR="008E15BB" w:rsidRPr="00781D13" w:rsidRDefault="00781D13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66892DA8" w14:textId="240E3949" w:rsidR="008E15BB" w:rsidRPr="008F3BFC" w:rsidRDefault="008E15BB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7A9651E" w14:textId="370A0169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992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454.12</w:t>
            </w:r>
          </w:p>
        </w:tc>
        <w:tc>
          <w:tcPr>
            <w:tcW w:w="1411" w:type="dxa"/>
            <w:vAlign w:val="bottom"/>
          </w:tcPr>
          <w:p w14:paraId="7898F6A1" w14:textId="7EC3D669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903.53</w:t>
            </w:r>
          </w:p>
        </w:tc>
      </w:tr>
      <w:tr w:rsidR="008E15BB" w:rsidRPr="008F3BFC" w14:paraId="40111D26" w14:textId="77777777" w:rsidTr="007D2337">
        <w:trPr>
          <w:trHeight w:val="95"/>
        </w:trPr>
        <w:tc>
          <w:tcPr>
            <w:tcW w:w="3141" w:type="dxa"/>
          </w:tcPr>
          <w:p w14:paraId="78EEC8A8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7B94C100" w14:textId="6749AC95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40" w:type="dxa"/>
          </w:tcPr>
          <w:p w14:paraId="14BD1377" w14:textId="50B86210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39" w:type="dxa"/>
            <w:vAlign w:val="bottom"/>
          </w:tcPr>
          <w:p w14:paraId="34A07673" w14:textId="76907A79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411" w:type="dxa"/>
            <w:vAlign w:val="bottom"/>
          </w:tcPr>
          <w:p w14:paraId="0AECF8CA" w14:textId="3A056824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</w:tr>
      <w:tr w:rsidR="008E15BB" w:rsidRPr="008F3BFC" w14:paraId="3A13D744" w14:textId="77777777" w:rsidTr="007D2337">
        <w:trPr>
          <w:trHeight w:val="95"/>
        </w:trPr>
        <w:tc>
          <w:tcPr>
            <w:tcW w:w="3141" w:type="dxa"/>
          </w:tcPr>
          <w:p w14:paraId="6B98046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41ED0BAD" w14:textId="106EC685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40" w:type="dxa"/>
          </w:tcPr>
          <w:p w14:paraId="3DE5D13A" w14:textId="4C96D0A9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39" w:type="dxa"/>
            <w:vAlign w:val="bottom"/>
          </w:tcPr>
          <w:p w14:paraId="34986EB2" w14:textId="2CF6CD8A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411" w:type="dxa"/>
            <w:vAlign w:val="bottom"/>
          </w:tcPr>
          <w:p w14:paraId="56DB6739" w14:textId="7C78F96D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</w:tr>
      <w:tr w:rsidR="008E15BB" w:rsidRPr="008F3BFC" w14:paraId="59795CD3" w14:textId="77777777" w:rsidTr="007D2337">
        <w:trPr>
          <w:trHeight w:val="95"/>
        </w:trPr>
        <w:tc>
          <w:tcPr>
            <w:tcW w:w="3141" w:type="dxa"/>
            <w:vAlign w:val="bottom"/>
          </w:tcPr>
          <w:p w14:paraId="2636123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5788A" w14:textId="506B995D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079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908.80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6CDEE38" w14:textId="50CFBCDC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079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908.80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BB01" w14:textId="69478B88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072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362.92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D4FA" w14:textId="4805CE52" w:rsidR="008E15BB" w:rsidRPr="008F3BF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359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812.33</w:t>
            </w:r>
          </w:p>
        </w:tc>
      </w:tr>
      <w:tr w:rsidR="008E15BB" w:rsidRPr="00461EE9" w14:paraId="0D186D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FEAFAF9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AAE0A7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A79110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18E1EE5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43EE4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44635E8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D30E6E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40" w:type="dxa"/>
            <w:vAlign w:val="bottom"/>
          </w:tcPr>
          <w:p w14:paraId="581672A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3A130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EF854D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7DAEA8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6C346859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32F6BE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D4BD34A" w14:textId="1855E314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386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20F58B36" w14:textId="5760C160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339" w:type="dxa"/>
            <w:vAlign w:val="bottom"/>
          </w:tcPr>
          <w:p w14:paraId="06EA5B7B" w14:textId="468C1376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386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67C42E63" w14:textId="1DE1A4E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</w:tr>
      <w:tr w:rsidR="008E15BB" w:rsidRPr="00461EE9" w14:paraId="346FDE9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1941D1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A2DA1E7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3A8CF8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2DE86C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23A5F89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4008" w:rsidRPr="00461EE9" w14:paraId="07449F4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AC578A1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4B166DE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4C43D33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6C8C3E" w14:textId="77777777" w:rsidR="00844008" w:rsidRPr="00A305D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4A4D01A3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4008" w:rsidRPr="00461EE9" w14:paraId="64FC225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00F287C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2090E7C1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78E42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CB96E32" w14:textId="77777777" w:rsidR="00844008" w:rsidRPr="00A305D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40C51D26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4008" w:rsidRPr="00461EE9" w14:paraId="4EE40D91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5B18F14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07CAB555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69B20CD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845FE51" w14:textId="77777777" w:rsidR="00844008" w:rsidRPr="00A305D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03A127E" w14:textId="77777777" w:rsidR="00844008" w:rsidRPr="00461EE9" w:rsidRDefault="00844008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5311EEF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2BC10B1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43D9201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B1826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3E56889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2E840F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4852A16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20A726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5D36AA8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AAF5A1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420F562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F728B3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472B28FB" w14:textId="77777777" w:rsidTr="00746E6A">
        <w:trPr>
          <w:trHeight w:val="95"/>
        </w:trPr>
        <w:tc>
          <w:tcPr>
            <w:tcW w:w="3141" w:type="dxa"/>
          </w:tcPr>
          <w:p w14:paraId="2507CF81" w14:textId="133B62AD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7B059D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37335A5" w14:textId="6BDC75F3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DDB8AE" w14:textId="566EBF04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365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785.47</w:t>
            </w:r>
          </w:p>
        </w:tc>
        <w:tc>
          <w:tcPr>
            <w:tcW w:w="1411" w:type="dxa"/>
            <w:vAlign w:val="bottom"/>
          </w:tcPr>
          <w:p w14:paraId="5602DED3" w14:textId="0913A416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</w:tr>
      <w:tr w:rsidR="008E15BB" w:rsidRPr="00461EE9" w14:paraId="369E782D" w14:textId="77777777" w:rsidTr="00AD61A3">
        <w:trPr>
          <w:trHeight w:val="95"/>
        </w:trPr>
        <w:tc>
          <w:tcPr>
            <w:tcW w:w="3141" w:type="dxa"/>
          </w:tcPr>
          <w:p w14:paraId="5DD00757" w14:textId="4165A4A3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</w:tcPr>
          <w:p w14:paraId="10B66C8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416D2073" w14:textId="0D47F674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282AD3A" w14:textId="4CB46830" w:rsidR="008E15BB" w:rsidRPr="00803ADF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vAlign w:val="bottom"/>
          </w:tcPr>
          <w:p w14:paraId="3A3C4E8E" w14:textId="518A8BE6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175.21</w:t>
            </w:r>
          </w:p>
        </w:tc>
      </w:tr>
      <w:tr w:rsidR="008E15BB" w:rsidRPr="00461EE9" w14:paraId="7C1213A2" w14:textId="77777777" w:rsidTr="00AD61A3">
        <w:trPr>
          <w:trHeight w:val="95"/>
        </w:trPr>
        <w:tc>
          <w:tcPr>
            <w:tcW w:w="3141" w:type="dxa"/>
          </w:tcPr>
          <w:p w14:paraId="787520F9" w14:textId="3EC07CDD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7EED5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064DAD4" w14:textId="05FA92CE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82BF340" w14:textId="30162F1E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(11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002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514.64)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91F97DE" w14:textId="4B25E154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(85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989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812.97)</w:t>
            </w:r>
          </w:p>
        </w:tc>
      </w:tr>
      <w:tr w:rsidR="008E15BB" w:rsidRPr="00461EE9" w14:paraId="4CB29682" w14:textId="77777777" w:rsidTr="00AD61A3">
        <w:trPr>
          <w:trHeight w:val="95"/>
        </w:trPr>
        <w:tc>
          <w:tcPr>
            <w:tcW w:w="3141" w:type="dxa"/>
          </w:tcPr>
          <w:p w14:paraId="5C8834F2" w14:textId="2FC9ADC0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6414E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83F9AD" w14:textId="0F059BE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4E92" w14:textId="19C8F039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689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270.83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0004" w14:textId="07422724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365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785.47</w:t>
            </w:r>
          </w:p>
        </w:tc>
      </w:tr>
      <w:tr w:rsidR="008E15BB" w:rsidRPr="00461EE9" w14:paraId="11634613" w14:textId="77777777" w:rsidTr="00AD61A3">
        <w:trPr>
          <w:trHeight w:val="95"/>
        </w:trPr>
        <w:tc>
          <w:tcPr>
            <w:tcW w:w="3141" w:type="dxa"/>
          </w:tcPr>
          <w:p w14:paraId="7A44D935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E4DBA3E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6EEBD41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DF538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9572D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2EF77DB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884019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B3D207E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314758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EDFB09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C4622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0F656A80" w14:textId="77777777" w:rsidTr="00746E6A">
        <w:trPr>
          <w:trHeight w:val="95"/>
        </w:trPr>
        <w:tc>
          <w:tcPr>
            <w:tcW w:w="3141" w:type="dxa"/>
          </w:tcPr>
          <w:p w14:paraId="679EAABF" w14:textId="3A5F6156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D095659" w14:textId="50D57654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7A4282EC" w14:textId="0B45D331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64A59BD5" w14:textId="56ABD338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40581D36" w14:textId="2962C43A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E15BB" w:rsidRPr="00461EE9" w14:paraId="12C02CC6" w14:textId="77777777" w:rsidTr="00746E6A">
        <w:trPr>
          <w:trHeight w:val="95"/>
        </w:trPr>
        <w:tc>
          <w:tcPr>
            <w:tcW w:w="3141" w:type="dxa"/>
          </w:tcPr>
          <w:p w14:paraId="40B367B9" w14:textId="63E68A13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D9EF907" w14:textId="360993E1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16C44CB3" w14:textId="10C3B7D3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3BF29A0" w14:textId="7651D2BE" w:rsidR="008E15BB" w:rsidRPr="0091261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vAlign w:val="bottom"/>
          </w:tcPr>
          <w:p w14:paraId="57AC943F" w14:textId="4D0EA05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E15BB" w:rsidRPr="00461EE9" w14:paraId="3D4736C1" w14:textId="77777777" w:rsidTr="00746E6A">
        <w:trPr>
          <w:trHeight w:val="95"/>
        </w:trPr>
        <w:tc>
          <w:tcPr>
            <w:tcW w:w="3141" w:type="dxa"/>
          </w:tcPr>
          <w:p w14:paraId="71827361" w14:textId="61D0A4CB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14D12" w14:textId="287AFB94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4676B1" w14:textId="3F6FD5E5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444542" w14:textId="3C0ECB05" w:rsidR="008E15BB" w:rsidRPr="0091261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21D077" w14:textId="4529F715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8E15BB" w:rsidRPr="00461EE9" w14:paraId="4FFA2043" w14:textId="77777777" w:rsidTr="00746E6A">
        <w:trPr>
          <w:trHeight w:val="95"/>
        </w:trPr>
        <w:tc>
          <w:tcPr>
            <w:tcW w:w="3141" w:type="dxa"/>
          </w:tcPr>
          <w:p w14:paraId="700C5590" w14:textId="190C5503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7225" w14:textId="11121245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C099" w14:textId="406D8D8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682E" w14:textId="79070B12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61D6" w14:textId="75F8B36C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8E15BB" w:rsidRPr="00461EE9" w14:paraId="2FA3BDA7" w14:textId="77777777" w:rsidTr="00746E6A">
        <w:trPr>
          <w:trHeight w:val="95"/>
        </w:trPr>
        <w:tc>
          <w:tcPr>
            <w:tcW w:w="3141" w:type="dxa"/>
          </w:tcPr>
          <w:p w14:paraId="49B49C28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78100" w14:textId="08B03E9B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A801" w14:textId="45DB5DF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60163" w14:textId="7E8603EF" w:rsidR="008E15BB" w:rsidRPr="00E24D2A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lang w:val="en-US"/>
              </w:rPr>
              <w:t>463,689,270.83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F055" w14:textId="1176AB60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6213">
              <w:rPr>
                <w:rFonts w:ascii="Angsana New" w:hAnsi="Angsana New" w:cs="Angsana New"/>
                <w:sz w:val="26"/>
                <w:szCs w:val="26"/>
              </w:rPr>
              <w:t>474,691,785.47</w:t>
            </w:r>
          </w:p>
        </w:tc>
      </w:tr>
      <w:tr w:rsidR="008E15BB" w:rsidRPr="00461EE9" w14:paraId="7D8A1CE3" w14:textId="77777777" w:rsidTr="000F498B">
        <w:trPr>
          <w:trHeight w:val="95"/>
        </w:trPr>
        <w:tc>
          <w:tcPr>
            <w:tcW w:w="3141" w:type="dxa"/>
          </w:tcPr>
          <w:p w14:paraId="3F8F455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662DD4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9CF2CF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FC6FC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E58BE5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764F477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ECD11A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0" w:type="dxa"/>
            <w:vAlign w:val="bottom"/>
          </w:tcPr>
          <w:p w14:paraId="2C2C0BA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0C84F3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942F14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2DEBEE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40EB3EB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75710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667D0602" w14:textId="3588D410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5C61FA" w14:textId="65A0DB22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4279933" w14:textId="7B1A0F6B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758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371.27</w:t>
            </w:r>
          </w:p>
        </w:tc>
        <w:tc>
          <w:tcPr>
            <w:tcW w:w="1411" w:type="dxa"/>
            <w:vAlign w:val="bottom"/>
          </w:tcPr>
          <w:p w14:paraId="1E2D0A27" w14:textId="16BF5FB1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123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635.39</w:t>
            </w:r>
          </w:p>
        </w:tc>
      </w:tr>
      <w:tr w:rsidR="008E15BB" w:rsidRPr="00AB7E9D" w14:paraId="6914B09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BD24721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CFF837E" w14:textId="50E3EE1C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867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917.82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164760E" w14:textId="6703A6A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611C58A" w14:textId="39960035" w:rsidR="008E15BB" w:rsidRPr="005C42BA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867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917.82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D3F96E" w14:textId="46C6C458" w:rsidR="008E15BB" w:rsidRPr="00AB7E9D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</w:tr>
      <w:tr w:rsidR="008E15BB" w:rsidRPr="00461EE9" w14:paraId="45C3B03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9C6D968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5B19" w14:textId="5CAC680D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867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917.82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B2A2" w14:textId="121D45D0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FE7EA" w14:textId="23624BCD" w:rsidR="008E15BB" w:rsidRPr="008B67FA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626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289.09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C789" w14:textId="526742E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210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402.51</w:t>
            </w:r>
          </w:p>
        </w:tc>
      </w:tr>
      <w:tr w:rsidR="008E15BB" w:rsidRPr="00AB7E9D" w14:paraId="0C69FB1A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F4BA82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47E1A1D" w14:textId="77777777" w:rsidR="008E15BB" w:rsidRPr="005C42BA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BC8474" w14:textId="77777777" w:rsidR="008E15BB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323FA5" w14:textId="77777777" w:rsidR="008E15BB" w:rsidRPr="005C42BA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046D4" w14:textId="77777777" w:rsidR="008E15BB" w:rsidRPr="00AB7E9D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E15BB" w:rsidRPr="00461EE9" w14:paraId="4C315507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58D2BDE1" w14:textId="372E3DB3" w:rsidR="008E15BB" w:rsidRPr="0091261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เงินรับล่วงหน้าจากการขาย</w:t>
            </w:r>
          </w:p>
        </w:tc>
        <w:tc>
          <w:tcPr>
            <w:tcW w:w="1340" w:type="dxa"/>
            <w:vAlign w:val="bottom"/>
          </w:tcPr>
          <w:p w14:paraId="27CB4BB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D2553D3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0D880A" w14:textId="77777777" w:rsidR="008E15BB" w:rsidRPr="00A305D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28BEED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0546946B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66A51B66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718F4E4" w14:textId="560C8178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853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40" w:type="dxa"/>
            <w:vAlign w:val="bottom"/>
          </w:tcPr>
          <w:p w14:paraId="4377AAB1" w14:textId="691DBE6F" w:rsidR="008E15BB" w:rsidRPr="00FD5F3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853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39" w:type="dxa"/>
            <w:vAlign w:val="bottom"/>
          </w:tcPr>
          <w:p w14:paraId="60DC164D" w14:textId="4E353455" w:rsidR="008E15BB" w:rsidRPr="004730EC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7650652E" w14:textId="6A258CD9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E15BB" w:rsidRPr="00461EE9" w14:paraId="704EAD24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13E399A0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D894DEB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77EEC17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B33FF48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4D5273A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3A93E4C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4F02017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40" w:type="dxa"/>
            <w:vAlign w:val="bottom"/>
          </w:tcPr>
          <w:p w14:paraId="3B0BFA0F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584D3E9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C26FE7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4BDE17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2A07B1D1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E3DF17A" w14:textId="411BB93E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965A259" w14:textId="50488C78" w:rsidR="008E15BB" w:rsidRPr="00D057C0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B11FFAE" w14:textId="10361084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C8A9DC3" w14:textId="68D5AE43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487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071.22</w:t>
            </w:r>
          </w:p>
        </w:tc>
        <w:tc>
          <w:tcPr>
            <w:tcW w:w="1411" w:type="dxa"/>
            <w:vAlign w:val="bottom"/>
          </w:tcPr>
          <w:p w14:paraId="5CD31CE0" w14:textId="7169CFE6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487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071.22</w:t>
            </w:r>
          </w:p>
        </w:tc>
      </w:tr>
      <w:tr w:rsidR="008E15BB" w:rsidRPr="00461EE9" w14:paraId="3585F37B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56BCB0F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FDE95B5" w14:textId="40B8CA00" w:rsidR="008E15BB" w:rsidRP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146,476,338.88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921F248" w14:textId="5B8E60AF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187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390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758.94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6589077" w14:textId="6E6EC6F9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540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664.79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AB1D0A" w14:textId="03599EFF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931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725.91</w:t>
            </w:r>
          </w:p>
        </w:tc>
      </w:tr>
      <w:tr w:rsidR="008E15BB" w:rsidRPr="00461EE9" w14:paraId="3D478F82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31979C42" w14:textId="700FF2E0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257FC" w14:textId="22A30E6D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476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338.88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62761" w14:textId="2BBA72A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187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390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758.94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17CFF" w14:textId="550A4D7B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027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736.01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5046C" w14:textId="20355A9B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418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797.13</w:t>
            </w:r>
          </w:p>
        </w:tc>
      </w:tr>
      <w:tr w:rsidR="008E15BB" w:rsidRPr="00461EE9" w14:paraId="7D90FF6A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6EDA906B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51E357CD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19AC21ED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7B9E3B63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vAlign w:val="bottom"/>
          </w:tcPr>
          <w:p w14:paraId="0059514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59BCD37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EA37CCC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vAlign w:val="bottom"/>
          </w:tcPr>
          <w:p w14:paraId="20F76691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E2694F4" w14:textId="77777777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92D2B09" w14:textId="77777777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D8BC4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461EE9" w14:paraId="2FBE7D15" w14:textId="77777777" w:rsidTr="00746E6A">
        <w:trPr>
          <w:trHeight w:val="95"/>
        </w:trPr>
        <w:tc>
          <w:tcPr>
            <w:tcW w:w="3141" w:type="dxa"/>
          </w:tcPr>
          <w:p w14:paraId="3C09D2AD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5FE40B24" w14:textId="5FA291F2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985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691.68</w:t>
            </w:r>
          </w:p>
        </w:tc>
        <w:tc>
          <w:tcPr>
            <w:tcW w:w="1340" w:type="dxa"/>
            <w:vAlign w:val="bottom"/>
          </w:tcPr>
          <w:p w14:paraId="4A8C4B2E" w14:textId="479B04D3" w:rsidR="008E15BB" w:rsidRPr="00800398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514.02</w:t>
            </w:r>
          </w:p>
        </w:tc>
        <w:tc>
          <w:tcPr>
            <w:tcW w:w="1339" w:type="dxa"/>
            <w:vAlign w:val="bottom"/>
          </w:tcPr>
          <w:p w14:paraId="032CFB28" w14:textId="530B15BD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985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691.68</w:t>
            </w:r>
          </w:p>
        </w:tc>
        <w:tc>
          <w:tcPr>
            <w:tcW w:w="1411" w:type="dxa"/>
            <w:vAlign w:val="bottom"/>
          </w:tcPr>
          <w:p w14:paraId="6FABE008" w14:textId="401849C4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514.02</w:t>
            </w:r>
          </w:p>
        </w:tc>
      </w:tr>
      <w:tr w:rsidR="008E15BB" w:rsidRPr="00461EE9" w14:paraId="634FB4D8" w14:textId="77777777" w:rsidTr="00746E6A">
        <w:trPr>
          <w:trHeight w:val="95"/>
        </w:trPr>
        <w:tc>
          <w:tcPr>
            <w:tcW w:w="3141" w:type="dxa"/>
          </w:tcPr>
          <w:p w14:paraId="39D167DF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18A964D" w14:textId="7AC5E9B2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651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822.86</w:t>
            </w:r>
          </w:p>
        </w:tc>
        <w:tc>
          <w:tcPr>
            <w:tcW w:w="1340" w:type="dxa"/>
            <w:vAlign w:val="bottom"/>
          </w:tcPr>
          <w:p w14:paraId="2CB4DBF8" w14:textId="2114EBAB" w:rsidR="008E15BB" w:rsidRPr="00800398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1678453" w14:textId="4032AE43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651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822.86</w:t>
            </w:r>
          </w:p>
        </w:tc>
        <w:tc>
          <w:tcPr>
            <w:tcW w:w="1411" w:type="dxa"/>
            <w:vAlign w:val="bottom"/>
          </w:tcPr>
          <w:p w14:paraId="6B4C25B6" w14:textId="7ED2AE2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15BB" w:rsidRPr="00461EE9" w14:paraId="6C484FF8" w14:textId="77777777" w:rsidTr="00886213">
        <w:trPr>
          <w:trHeight w:val="95"/>
        </w:trPr>
        <w:tc>
          <w:tcPr>
            <w:tcW w:w="3141" w:type="dxa"/>
          </w:tcPr>
          <w:p w14:paraId="03D9BAE2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E31F9B" w14:textId="15A34A60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722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871.87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405D4A" w14:textId="3AA1D0DE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684.81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47D3DF" w14:textId="3A3751D8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722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871.87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97F2BE" w14:textId="73701915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684.81</w:t>
            </w:r>
          </w:p>
        </w:tc>
      </w:tr>
      <w:tr w:rsidR="008E15BB" w:rsidRPr="003C2C5A" w14:paraId="5C3E4E65" w14:textId="77777777" w:rsidTr="00886213">
        <w:trPr>
          <w:trHeight w:val="368"/>
        </w:trPr>
        <w:tc>
          <w:tcPr>
            <w:tcW w:w="3141" w:type="dxa"/>
          </w:tcPr>
          <w:p w14:paraId="2D30BB21" w14:textId="77777777" w:rsidR="008E15BB" w:rsidRPr="00461EE9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B954" w14:textId="34691054" w:rsidR="008E15BB" w:rsidRPr="00D057C0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360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386.41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DAB47" w14:textId="6CD6B501" w:rsidR="008E15BB" w:rsidRPr="00461EE9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198.83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07B83" w14:textId="3E9BD52D" w:rsidR="008E15BB" w:rsidRPr="004730E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360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386.41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3DAF" w14:textId="2E7F31D7" w:rsidR="008E15BB" w:rsidRPr="003C2C5A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198.83</w:t>
            </w:r>
          </w:p>
        </w:tc>
      </w:tr>
    </w:tbl>
    <w:p w14:paraId="0128D45B" w14:textId="77777777" w:rsidR="000418FA" w:rsidRDefault="000418FA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2E9077F5" w14:textId="77777777" w:rsidR="001770D3" w:rsidRPr="001770D3" w:rsidRDefault="001770D3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161BDBE3" w14:textId="41053E03" w:rsidR="000C63E0" w:rsidRPr="005D17DF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150E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เงินให้กู้ยืมระยะสั้นแก่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>ทั้งจำนวน</w:t>
      </w:r>
      <w:r w:rsidRPr="005D17DF">
        <w:rPr>
          <w:rFonts w:ascii="Angsana New" w:hAnsi="Angsana New" w:cs="Angsana New" w:hint="cs"/>
          <w:sz w:val="30"/>
          <w:szCs w:val="30"/>
          <w:cs/>
        </w:rPr>
        <w:t>เป็นการ</w:t>
      </w:r>
      <w:r w:rsidRPr="00CE429F">
        <w:rPr>
          <w:rFonts w:ascii="Angsana New" w:hAnsi="Angsana New" w:cs="Angsana New" w:hint="cs"/>
          <w:sz w:val="30"/>
          <w:szCs w:val="30"/>
          <w:cs/>
        </w:rPr>
        <w:t>ให้กู้ยืมในรูปแบบตั๋ว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สัญญาใช้เงิน กำหนดจ่ายคืนเมื่อทวงถาม อัตราดอกเบี้ยร้อยละ 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>7.00</w:t>
      </w:r>
      <w:r w:rsidRPr="00912619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ต่อปี 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2568 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: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>ร้อยละ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12619">
        <w:rPr>
          <w:rFonts w:ascii="Angsana New" w:hAnsi="Angsana New" w:cs="Angsana New"/>
          <w:spacing w:val="-6"/>
          <w:sz w:val="30"/>
          <w:szCs w:val="30"/>
          <w:lang w:val="en-US"/>
        </w:rPr>
        <w:t>7.00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>ต่อปี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0F1FBE43" w14:textId="77777777" w:rsidR="000C63E0" w:rsidRPr="00912619" w:rsidRDefault="000C63E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121198AF" w14:textId="7B154452" w:rsid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31ADE">
        <w:rPr>
          <w:rFonts w:ascii="Angsana New" w:hAnsi="Angsana New" w:cs="Angsana New" w:hint="cs"/>
          <w:spacing w:val="8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pacing w:val="8"/>
          <w:sz w:val="30"/>
          <w:szCs w:val="30"/>
          <w:lang w:val="en-US"/>
        </w:rPr>
        <w:t xml:space="preserve">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150E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="00803AD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31AD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เงินกู้ยืมระยะสั้นจากบริษัทย่อยทั้งจำนวนเป็นการกู้ยืมในรูปแบบ</w:t>
      </w:r>
      <w:r w:rsidRPr="00A31AD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ตั๋ว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สัญญาใช้เงิน กำหนดจ่ายคืนเมื่อทวงถาม อัตราดอกเบี้ย</w:t>
      </w:r>
      <w:bookmarkStart w:id="1" w:name="_Hlk166586889"/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12619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3.00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– </w:t>
      </w:r>
      <w:r w:rsidR="00912619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4.50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bookmarkEnd w:id="1"/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(</w:t>
      </w:r>
      <w:r w:rsidR="00912619" w:rsidRPr="00F94ACE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F94AC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912619" w:rsidRPr="00F94ACE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:</w:t>
      </w:r>
      <w:r w:rsidR="00F94ACE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ร้อยละ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3.00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–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4.50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</w:p>
    <w:p w14:paraId="481B3622" w14:textId="77777777" w:rsidR="000C63E0" w:rsidRPr="00F0798A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2A019A8E" w14:textId="6818E52C" w:rsidR="000C63E0" w:rsidRPr="006F1325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</w:pPr>
      <w:r w:rsidRPr="00912619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150E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2569 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เงินกู้ยืมระยะสั้นจากบุคคลที่เกี่ยวข้องกัน จำนวนเงิน </w:t>
      </w:r>
      <w:r w:rsidRPr="0091261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32.00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ล้านบาท</w:t>
      </w:r>
      <w:r w:rsidRPr="0008532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เป็นการกู้ยืมในรูปแบบตั๋วสัญญาใช้เงิน อัตราดอกเบี้ยร้อยละ 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7.00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ต่อปี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(</w:t>
      </w:r>
      <w:r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31 </w:t>
      </w:r>
      <w:r w:rsidRPr="006F132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6F1325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>2568</w:t>
      </w:r>
      <w:r w:rsidR="006F1325"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: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ร้อยละ </w:t>
      </w:r>
      <w:r w:rsidR="00912619"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7.00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ต่อปี) </w:t>
      </w:r>
    </w:p>
    <w:p w14:paraId="1BF1796D" w14:textId="77777777" w:rsidR="000C63E0" w:rsidRP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32B2F5A9" w14:textId="5E8C9153" w:rsid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912619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150E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150E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2569 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เงินกู้ยืมระยะสั้นจากบุคคลที่เกี่ยวข้องกัน จำนวนเงิน </w:t>
      </w:r>
      <w:r w:rsidRPr="0091261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77.00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ล้านบาท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เป็นการกู้ยืมในรูปแบบตั๋ว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แลก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เงิน </w:t>
      </w:r>
      <w:r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อัตรา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ดอกเบี้ยร้อย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ละ </w:t>
      </w:r>
      <w:r w:rsidRPr="0008532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6F132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Pr="00A31AD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31 </w:t>
      </w:r>
      <w:r w:rsidRPr="00A31AD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ธันวาคม</w:t>
      </w:r>
      <w:r w:rsidRPr="00A31ADE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 </w:t>
      </w:r>
      <w:r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: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ต่อปี)</w:t>
      </w:r>
    </w:p>
    <w:p w14:paraId="406BC2FE" w14:textId="77777777" w:rsidR="000418FA" w:rsidRPr="000418FA" w:rsidRDefault="000418FA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48641A2" w14:textId="77777777" w:rsidR="002E00FF" w:rsidRPr="005D17DF" w:rsidRDefault="00995CEF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4D90B55F" w14:textId="77777777" w:rsidR="00995CE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6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369"/>
        <w:gridCol w:w="1343"/>
        <w:gridCol w:w="25"/>
        <w:gridCol w:w="1369"/>
        <w:gridCol w:w="1370"/>
      </w:tblGrid>
      <w:tr w:rsidR="004E4A04" w:rsidRPr="00517B34" w14:paraId="0C658E5A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73A2F3F3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4D75AE08" w14:textId="77777777" w:rsidR="004E4A04" w:rsidRPr="00517B34" w:rsidRDefault="004E4A04" w:rsidP="00F41E7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36A25361" w14:textId="77777777" w:rsidR="004E4A04" w:rsidRPr="00517B34" w:rsidRDefault="004E4A04" w:rsidP="00F41E7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E4A04" w:rsidRPr="00517B34" w14:paraId="40180922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2F12CB91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7F184E57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6282698C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4A04" w:rsidRPr="00517B34" w14:paraId="2BAA7DF1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75233F0E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6436F6E4" w14:textId="77777777" w:rsidR="004E4A04" w:rsidRPr="0083591F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591F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E4A04" w:rsidRPr="00517B34" w14:paraId="67F9D351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46AE5CB8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A27D457" w14:textId="493EF542" w:rsidR="004E4A04" w:rsidRPr="00761523" w:rsidRDefault="004E4A04" w:rsidP="00F41E71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61523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368" w:type="dxa"/>
            <w:gridSpan w:val="2"/>
            <w:vAlign w:val="bottom"/>
          </w:tcPr>
          <w:p w14:paraId="5509CABF" w14:textId="07862E69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</w:tcPr>
          <w:p w14:paraId="73B3E39D" w14:textId="67A4D9C4" w:rsidR="004E4A04" w:rsidRPr="00517B34" w:rsidRDefault="00761523" w:rsidP="00F41E71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370" w:type="dxa"/>
            <w:vAlign w:val="bottom"/>
          </w:tcPr>
          <w:p w14:paraId="57300342" w14:textId="79C139B8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4E4A04" w:rsidRPr="00517B34" w14:paraId="5264EDC5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762CAA2E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2A89AC29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E9E67B3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DFD30D2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546A642" w14:textId="77777777" w:rsidR="004E4A04" w:rsidRPr="00517B34" w:rsidRDefault="004E4A04" w:rsidP="00F41E7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4A04" w:rsidRPr="00517B34" w14:paraId="355F01B8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05027676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4A8742D1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21B1D5F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542B05D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0A749404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1523" w:rsidRPr="00517B34" w14:paraId="1163E40E" w14:textId="77777777" w:rsidTr="000418FA">
        <w:trPr>
          <w:trHeight w:val="95"/>
        </w:trPr>
        <w:tc>
          <w:tcPr>
            <w:tcW w:w="3103" w:type="dxa"/>
          </w:tcPr>
          <w:p w14:paraId="2087E38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18310139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B08A440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0591FC1A" w14:textId="7504EADA" w:rsidR="00761523" w:rsidRPr="00781D13" w:rsidRDefault="00B1107E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4C81248C" w14:textId="21CC3E9F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180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296.00</w:t>
            </w:r>
          </w:p>
        </w:tc>
      </w:tr>
      <w:tr w:rsidR="00761523" w:rsidRPr="00517B34" w14:paraId="459EA826" w14:textId="77777777" w:rsidTr="000418FA">
        <w:trPr>
          <w:trHeight w:val="95"/>
        </w:trPr>
        <w:tc>
          <w:tcPr>
            <w:tcW w:w="3103" w:type="dxa"/>
          </w:tcPr>
          <w:p w14:paraId="4030B4B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2791C333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DFA3287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27124F5" w14:textId="1882BEFF" w:rsidR="00761523" w:rsidRPr="00517B34" w:rsidRDefault="00803ADF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226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000.10</w:t>
            </w:r>
          </w:p>
        </w:tc>
        <w:tc>
          <w:tcPr>
            <w:tcW w:w="1370" w:type="dxa"/>
          </w:tcPr>
          <w:p w14:paraId="69A3A285" w14:textId="7D2DB94A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121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327.94</w:t>
            </w:r>
          </w:p>
        </w:tc>
      </w:tr>
      <w:tr w:rsidR="00761523" w:rsidRPr="00517B34" w14:paraId="74A1BAC8" w14:textId="77777777" w:rsidTr="000418FA">
        <w:trPr>
          <w:trHeight w:val="95"/>
        </w:trPr>
        <w:tc>
          <w:tcPr>
            <w:tcW w:w="3103" w:type="dxa"/>
          </w:tcPr>
          <w:p w14:paraId="72A59FD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56F27D8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FC6B6AE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55AF6BE" w14:textId="551FE891" w:rsidR="00761523" w:rsidRPr="00517B34" w:rsidRDefault="00803ADF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736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724.63</w:t>
            </w:r>
          </w:p>
        </w:tc>
        <w:tc>
          <w:tcPr>
            <w:tcW w:w="1370" w:type="dxa"/>
          </w:tcPr>
          <w:p w14:paraId="3DB8C671" w14:textId="14ECD9D1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763</w:t>
            </w:r>
            <w:r w:rsidRPr="001311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11B3">
              <w:rPr>
                <w:rFonts w:ascii="Angsana New" w:hAnsi="Angsana New" w:cs="Angsana New"/>
                <w:sz w:val="26"/>
                <w:szCs w:val="26"/>
                <w:cs/>
              </w:rPr>
              <w:t>100.63</w:t>
            </w:r>
          </w:p>
        </w:tc>
      </w:tr>
      <w:tr w:rsidR="00761523" w:rsidRPr="00517B34" w14:paraId="39702B7C" w14:textId="77777777" w:rsidTr="000418FA">
        <w:trPr>
          <w:trHeight w:val="95"/>
        </w:trPr>
        <w:tc>
          <w:tcPr>
            <w:tcW w:w="3103" w:type="dxa"/>
          </w:tcPr>
          <w:p w14:paraId="7B8793C6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1B3CFC5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0DA9F86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CABCDAE" w14:textId="6E6AD897" w:rsidR="00761523" w:rsidRPr="00517B34" w:rsidRDefault="00B1107E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852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530.39</w:t>
            </w:r>
          </w:p>
        </w:tc>
        <w:tc>
          <w:tcPr>
            <w:tcW w:w="1370" w:type="dxa"/>
          </w:tcPr>
          <w:p w14:paraId="75FE5783" w14:textId="181276DE" w:rsidR="00761523" w:rsidRPr="00DE6649" w:rsidRDefault="00DE6649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3,658,614.75</w:t>
            </w:r>
          </w:p>
        </w:tc>
      </w:tr>
      <w:tr w:rsidR="00761523" w:rsidRPr="00517B34" w14:paraId="57E9F196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78A70746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3ACF098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33AD7F0C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1EFC4A1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0657231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61523" w:rsidRPr="00517B34" w14:paraId="693393D4" w14:textId="77777777" w:rsidTr="000418FA">
        <w:trPr>
          <w:trHeight w:val="95"/>
        </w:trPr>
        <w:tc>
          <w:tcPr>
            <w:tcW w:w="3103" w:type="dxa"/>
          </w:tcPr>
          <w:p w14:paraId="44E5E53A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4297C4D3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366BBED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74454CE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3763749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7CBA5205" w14:textId="77777777" w:rsidTr="000418FA">
        <w:trPr>
          <w:trHeight w:val="95"/>
        </w:trPr>
        <w:tc>
          <w:tcPr>
            <w:tcW w:w="3103" w:type="dxa"/>
          </w:tcPr>
          <w:p w14:paraId="7ABB2193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78040460" w14:textId="120BBEC5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68" w:type="dxa"/>
            <w:gridSpan w:val="2"/>
          </w:tcPr>
          <w:p w14:paraId="4D28E05E" w14:textId="6A76470A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69" w:type="dxa"/>
          </w:tcPr>
          <w:p w14:paraId="34345BFA" w14:textId="5519DE8B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803A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3ADF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70" w:type="dxa"/>
          </w:tcPr>
          <w:p w14:paraId="57B959E4" w14:textId="6FC272D3" w:rsidR="008E15BB" w:rsidRPr="00781D13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354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900.00</w:t>
            </w:r>
          </w:p>
        </w:tc>
      </w:tr>
      <w:tr w:rsidR="008E15BB" w:rsidRPr="00517B34" w14:paraId="12760A10" w14:textId="77777777" w:rsidTr="000418FA">
        <w:trPr>
          <w:trHeight w:val="95"/>
        </w:trPr>
        <w:tc>
          <w:tcPr>
            <w:tcW w:w="3103" w:type="dxa"/>
          </w:tcPr>
          <w:p w14:paraId="12E993FD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25DF024A" w14:textId="67A23ED1" w:rsidR="008E15BB" w:rsidRPr="00517B34" w:rsidRDefault="008E15BB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77679F41" w14:textId="742FD7FA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902.05</w:t>
            </w:r>
          </w:p>
        </w:tc>
        <w:tc>
          <w:tcPr>
            <w:tcW w:w="1369" w:type="dxa"/>
          </w:tcPr>
          <w:p w14:paraId="5D5580AA" w14:textId="62C91704" w:rsidR="008E15BB" w:rsidRPr="00781D13" w:rsidRDefault="008E15BB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435E3EF" w14:textId="75A6CB90" w:rsidR="008E15BB" w:rsidRPr="00781D13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214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902.05</w:t>
            </w:r>
          </w:p>
        </w:tc>
      </w:tr>
      <w:tr w:rsidR="008E15BB" w:rsidRPr="00517B34" w14:paraId="77800131" w14:textId="77777777" w:rsidTr="000418FA">
        <w:trPr>
          <w:trHeight w:val="95"/>
        </w:trPr>
        <w:tc>
          <w:tcPr>
            <w:tcW w:w="3103" w:type="dxa"/>
          </w:tcPr>
          <w:p w14:paraId="556CD12B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4AA131CB" w14:textId="5650BB0E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348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259.13</w:t>
            </w:r>
          </w:p>
        </w:tc>
        <w:tc>
          <w:tcPr>
            <w:tcW w:w="1368" w:type="dxa"/>
            <w:gridSpan w:val="2"/>
          </w:tcPr>
          <w:p w14:paraId="2500040D" w14:textId="6E4962A5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819.54</w:t>
            </w:r>
          </w:p>
        </w:tc>
        <w:tc>
          <w:tcPr>
            <w:tcW w:w="1369" w:type="dxa"/>
          </w:tcPr>
          <w:p w14:paraId="0CA82F42" w14:textId="3D8E36DF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348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259.13</w:t>
            </w:r>
          </w:p>
        </w:tc>
        <w:tc>
          <w:tcPr>
            <w:tcW w:w="1370" w:type="dxa"/>
          </w:tcPr>
          <w:p w14:paraId="2B29A3DC" w14:textId="0DF3495E" w:rsidR="008E15BB" w:rsidRPr="00781D13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361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819.54</w:t>
            </w:r>
          </w:p>
        </w:tc>
      </w:tr>
      <w:tr w:rsidR="008E15BB" w:rsidRPr="00517B34" w14:paraId="47325B0F" w14:textId="77777777" w:rsidTr="000418FA">
        <w:trPr>
          <w:trHeight w:val="95"/>
        </w:trPr>
        <w:tc>
          <w:tcPr>
            <w:tcW w:w="3103" w:type="dxa"/>
          </w:tcPr>
          <w:p w14:paraId="04BA9F94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06889E1A" w14:textId="77777777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225FACD" w14:textId="77777777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6135C85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FD1302E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4F5F0269" w14:textId="77777777" w:rsidTr="000418FA">
        <w:trPr>
          <w:trHeight w:val="95"/>
        </w:trPr>
        <w:tc>
          <w:tcPr>
            <w:tcW w:w="3103" w:type="dxa"/>
          </w:tcPr>
          <w:p w14:paraId="71DC1C26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</w:tcPr>
          <w:p w14:paraId="2430C582" w14:textId="77777777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E15CEAF" w14:textId="77777777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5A71433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5BEAF7D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5A22E87E" w14:textId="77777777" w:rsidTr="000418FA">
        <w:trPr>
          <w:trHeight w:val="95"/>
        </w:trPr>
        <w:tc>
          <w:tcPr>
            <w:tcW w:w="3103" w:type="dxa"/>
          </w:tcPr>
          <w:p w14:paraId="0AEC523C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271B8457" w14:textId="5F3F2192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902</w:t>
            </w:r>
            <w:r w:rsidRPr="008E15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5BB">
              <w:rPr>
                <w:rFonts w:ascii="Angsana New" w:hAnsi="Angsana New" w:cs="Angsana New"/>
                <w:sz w:val="26"/>
                <w:szCs w:val="26"/>
                <w:cs/>
              </w:rPr>
              <w:t>273.98</w:t>
            </w:r>
          </w:p>
        </w:tc>
        <w:tc>
          <w:tcPr>
            <w:tcW w:w="1368" w:type="dxa"/>
            <w:gridSpan w:val="2"/>
          </w:tcPr>
          <w:p w14:paraId="65B0CE73" w14:textId="73B708A2" w:rsidR="008E15BB" w:rsidRPr="00517B34" w:rsidRDefault="008E15BB" w:rsidP="00781D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2,188,219.18</w:t>
            </w:r>
          </w:p>
        </w:tc>
        <w:tc>
          <w:tcPr>
            <w:tcW w:w="1369" w:type="dxa"/>
          </w:tcPr>
          <w:p w14:paraId="4AED119B" w14:textId="2E894281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lang w:val="en-US"/>
              </w:rPr>
              <w:t>1,902,273.98</w:t>
            </w:r>
          </w:p>
        </w:tc>
        <w:tc>
          <w:tcPr>
            <w:tcW w:w="1370" w:type="dxa"/>
          </w:tcPr>
          <w:p w14:paraId="03C93C82" w14:textId="749F4D4E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2,188,219.18</w:t>
            </w:r>
          </w:p>
        </w:tc>
      </w:tr>
    </w:tbl>
    <w:p w14:paraId="4D26870B" w14:textId="77777777" w:rsidR="004E4A04" w:rsidRDefault="004E4A04" w:rsidP="004E4A04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3396B4F" w14:textId="77777777" w:rsidR="00844008" w:rsidRDefault="00844008" w:rsidP="004E4A04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07B19B8" w14:textId="77777777" w:rsidR="00844008" w:rsidRDefault="00844008" w:rsidP="004E4A04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D14A0A1" w14:textId="77777777" w:rsidR="00844008" w:rsidRDefault="00844008" w:rsidP="004E4A04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6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369"/>
        <w:gridCol w:w="1343"/>
        <w:gridCol w:w="25"/>
        <w:gridCol w:w="1369"/>
        <w:gridCol w:w="1370"/>
      </w:tblGrid>
      <w:tr w:rsidR="004E4A04" w:rsidRPr="00517B34" w14:paraId="49677FB7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5A177E3F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52531B24" w14:textId="77777777" w:rsidR="004E4A04" w:rsidRPr="00517B34" w:rsidRDefault="004E4A04" w:rsidP="00F41E7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59450F44" w14:textId="77777777" w:rsidR="004E4A04" w:rsidRPr="00517B34" w:rsidRDefault="004E4A04" w:rsidP="00F41E7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E4A04" w:rsidRPr="00517B34" w14:paraId="706D1FE0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229B6B6B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3F74BCD7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7C7D5D31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4A04" w:rsidRPr="00517B34" w14:paraId="5874D573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256CD6FA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5B7FFF5F" w14:textId="77777777" w:rsidR="004E4A04" w:rsidRPr="0083591F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83591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591F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61523" w:rsidRPr="00517B34" w14:paraId="74F9BBF4" w14:textId="77777777" w:rsidTr="000418FA">
        <w:trPr>
          <w:trHeight w:val="360"/>
          <w:tblHeader/>
        </w:trPr>
        <w:tc>
          <w:tcPr>
            <w:tcW w:w="3103" w:type="dxa"/>
            <w:vAlign w:val="bottom"/>
          </w:tcPr>
          <w:p w14:paraId="152D72DF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B9CA38A" w14:textId="1FCE95D6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368" w:type="dxa"/>
            <w:gridSpan w:val="2"/>
            <w:vAlign w:val="bottom"/>
          </w:tcPr>
          <w:p w14:paraId="133AA666" w14:textId="49D02CBD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</w:tcPr>
          <w:p w14:paraId="4C0E528C" w14:textId="0C8BDF32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370" w:type="dxa"/>
            <w:vAlign w:val="bottom"/>
          </w:tcPr>
          <w:p w14:paraId="5C81A73D" w14:textId="6FD74201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4E4A04" w:rsidRPr="00517B34" w14:paraId="68A747B1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2BAC75F4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1235E44A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883ABC6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E6189F2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EF5D989" w14:textId="77777777" w:rsidR="004E4A04" w:rsidRPr="00517B34" w:rsidRDefault="004E4A04" w:rsidP="00F41E7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4A04" w:rsidRPr="00517B34" w14:paraId="4B528DE6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747632EE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58CC84C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4ED04EB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3E28836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490351E" w14:textId="77777777" w:rsidR="004E4A04" w:rsidRPr="00517B34" w:rsidRDefault="004E4A04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1523" w:rsidRPr="00517B34" w14:paraId="5B1C8E39" w14:textId="77777777" w:rsidTr="000418FA">
        <w:trPr>
          <w:trHeight w:val="95"/>
        </w:trPr>
        <w:tc>
          <w:tcPr>
            <w:tcW w:w="3103" w:type="dxa"/>
          </w:tcPr>
          <w:p w14:paraId="54FB630F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4B14183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5CF26AD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5AF9D162" w14:textId="7D26DBA2" w:rsidR="00761523" w:rsidRPr="00781D13" w:rsidRDefault="00B1107E" w:rsidP="00781D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CE2928A" w14:textId="5824B324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427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306.00</w:t>
            </w:r>
          </w:p>
        </w:tc>
      </w:tr>
      <w:tr w:rsidR="00761523" w:rsidRPr="00517B34" w14:paraId="03D3620C" w14:textId="77777777" w:rsidTr="000418FA">
        <w:trPr>
          <w:trHeight w:val="95"/>
        </w:trPr>
        <w:tc>
          <w:tcPr>
            <w:tcW w:w="3103" w:type="dxa"/>
          </w:tcPr>
          <w:p w14:paraId="7189159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330E4FD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4719F366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99B7967" w14:textId="6FFEB459" w:rsidR="00761523" w:rsidRPr="00517B34" w:rsidRDefault="00B1107E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143.22</w:t>
            </w:r>
          </w:p>
        </w:tc>
        <w:tc>
          <w:tcPr>
            <w:tcW w:w="1370" w:type="dxa"/>
          </w:tcPr>
          <w:p w14:paraId="6C8D4D17" w14:textId="012CCC57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083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129.64</w:t>
            </w:r>
          </w:p>
        </w:tc>
      </w:tr>
      <w:tr w:rsidR="00761523" w:rsidRPr="00517B34" w14:paraId="18DC6599" w14:textId="77777777" w:rsidTr="000418FA">
        <w:trPr>
          <w:trHeight w:val="95"/>
        </w:trPr>
        <w:tc>
          <w:tcPr>
            <w:tcW w:w="3103" w:type="dxa"/>
          </w:tcPr>
          <w:p w14:paraId="5F650F0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42FF0B09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4D5743A4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7CACF95" w14:textId="77F9F96C" w:rsidR="00761523" w:rsidRPr="00517B34" w:rsidRDefault="00B1107E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536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645.81</w:t>
            </w:r>
          </w:p>
        </w:tc>
        <w:tc>
          <w:tcPr>
            <w:tcW w:w="1370" w:type="dxa"/>
          </w:tcPr>
          <w:p w14:paraId="2A8A5B46" w14:textId="75F566AE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342.81</w:t>
            </w:r>
          </w:p>
        </w:tc>
      </w:tr>
      <w:tr w:rsidR="00761523" w:rsidRPr="00517B34" w14:paraId="76951355" w14:textId="77777777" w:rsidTr="000418FA">
        <w:trPr>
          <w:trHeight w:val="95"/>
        </w:trPr>
        <w:tc>
          <w:tcPr>
            <w:tcW w:w="3103" w:type="dxa"/>
          </w:tcPr>
          <w:p w14:paraId="5A3257E7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5863110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6B91511F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0E1FDB6" w14:textId="35D4160F" w:rsidR="00761523" w:rsidRPr="00517B34" w:rsidRDefault="00B1107E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725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644.97</w:t>
            </w:r>
          </w:p>
        </w:tc>
        <w:tc>
          <w:tcPr>
            <w:tcW w:w="1370" w:type="dxa"/>
          </w:tcPr>
          <w:p w14:paraId="38CEF4E0" w14:textId="2A4533E9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381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128.84</w:t>
            </w:r>
          </w:p>
        </w:tc>
      </w:tr>
      <w:tr w:rsidR="00761523" w:rsidRPr="00517B34" w14:paraId="106A346E" w14:textId="77777777" w:rsidTr="000418FA">
        <w:trPr>
          <w:trHeight w:val="95"/>
        </w:trPr>
        <w:tc>
          <w:tcPr>
            <w:tcW w:w="3103" w:type="dxa"/>
          </w:tcPr>
          <w:p w14:paraId="50139B8A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1B42DA1F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6EB69AB2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E598AC8" w14:textId="77777777" w:rsidR="00761523" w:rsidRPr="001311B3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7C2E1F0D" w14:textId="77777777" w:rsidR="00761523" w:rsidRPr="001311B3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61523" w:rsidRPr="00517B34" w14:paraId="1CEB1C36" w14:textId="77777777" w:rsidTr="000418FA">
        <w:trPr>
          <w:trHeight w:val="95"/>
        </w:trPr>
        <w:tc>
          <w:tcPr>
            <w:tcW w:w="3103" w:type="dxa"/>
          </w:tcPr>
          <w:p w14:paraId="556A196E" w14:textId="77777777" w:rsidR="00761523" w:rsidRPr="00045558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9" w:type="dxa"/>
          </w:tcPr>
          <w:p w14:paraId="625E7703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D089710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D982D03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2038AA8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1523" w:rsidRPr="00517B34" w14:paraId="7D98585A" w14:textId="77777777" w:rsidTr="000418FA">
        <w:trPr>
          <w:trHeight w:val="95"/>
        </w:trPr>
        <w:tc>
          <w:tcPr>
            <w:tcW w:w="3103" w:type="dxa"/>
          </w:tcPr>
          <w:p w14:paraId="02A5FA8B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4895F71" w14:textId="339A71AC" w:rsidR="00761523" w:rsidRPr="00DE6649" w:rsidRDefault="00DE6649" w:rsidP="00DE664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DE66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51F4DB2" w14:textId="30F16746" w:rsidR="00761523" w:rsidRPr="00604A0D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69" w:type="dxa"/>
          </w:tcPr>
          <w:p w14:paraId="6CF44F66" w14:textId="4405F525" w:rsidR="00761523" w:rsidRPr="00DE6649" w:rsidRDefault="00DE6649" w:rsidP="00DE664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DE66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396DC8F" w14:textId="619FBE7E" w:rsidR="00761523" w:rsidRPr="00517B34" w:rsidRDefault="00761523" w:rsidP="0076152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</w:tr>
      <w:tr w:rsidR="00761523" w:rsidRPr="00517B34" w14:paraId="1E5F8E32" w14:textId="77777777" w:rsidTr="000418FA">
        <w:trPr>
          <w:trHeight w:val="95"/>
        </w:trPr>
        <w:tc>
          <w:tcPr>
            <w:tcW w:w="3103" w:type="dxa"/>
            <w:vAlign w:val="bottom"/>
          </w:tcPr>
          <w:p w14:paraId="0EC68772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146D8D5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45F95AF7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A238BAD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10B22C70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61523" w:rsidRPr="00517B34" w14:paraId="746E91C1" w14:textId="77777777" w:rsidTr="000418FA">
        <w:trPr>
          <w:trHeight w:val="95"/>
        </w:trPr>
        <w:tc>
          <w:tcPr>
            <w:tcW w:w="3103" w:type="dxa"/>
          </w:tcPr>
          <w:p w14:paraId="52DECEE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48B483B5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2D8008" w14:textId="77777777" w:rsidR="00761523" w:rsidRPr="00517B34" w:rsidRDefault="00761523" w:rsidP="00761523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95A578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3F9E262" w14:textId="77777777" w:rsidR="00761523" w:rsidRPr="00517B34" w:rsidRDefault="00761523" w:rsidP="00761523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57CF2C59" w14:textId="77777777" w:rsidTr="000418FA">
        <w:trPr>
          <w:trHeight w:val="95"/>
        </w:trPr>
        <w:tc>
          <w:tcPr>
            <w:tcW w:w="3103" w:type="dxa"/>
          </w:tcPr>
          <w:p w14:paraId="50DA963E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6CC2AF8C" w14:textId="7F721FBC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766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066.00</w:t>
            </w:r>
          </w:p>
        </w:tc>
        <w:tc>
          <w:tcPr>
            <w:tcW w:w="1368" w:type="dxa"/>
            <w:gridSpan w:val="2"/>
          </w:tcPr>
          <w:p w14:paraId="03D584B3" w14:textId="1D699223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  <w:tc>
          <w:tcPr>
            <w:tcW w:w="1369" w:type="dxa"/>
          </w:tcPr>
          <w:p w14:paraId="31507DCD" w14:textId="30FCBCFD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766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066.00</w:t>
            </w:r>
          </w:p>
        </w:tc>
        <w:tc>
          <w:tcPr>
            <w:tcW w:w="1370" w:type="dxa"/>
          </w:tcPr>
          <w:p w14:paraId="77F6F2D7" w14:textId="68291955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709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800.00</w:t>
            </w:r>
          </w:p>
        </w:tc>
      </w:tr>
      <w:tr w:rsidR="008E15BB" w:rsidRPr="00517B34" w14:paraId="073B69A5" w14:textId="77777777" w:rsidTr="000418FA">
        <w:trPr>
          <w:trHeight w:val="95"/>
        </w:trPr>
        <w:tc>
          <w:tcPr>
            <w:tcW w:w="3103" w:type="dxa"/>
          </w:tcPr>
          <w:p w14:paraId="41E5311E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109A1D20" w14:textId="58386203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68" w:type="dxa"/>
            <w:gridSpan w:val="2"/>
          </w:tcPr>
          <w:p w14:paraId="035C0435" w14:textId="14858F32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  <w:tc>
          <w:tcPr>
            <w:tcW w:w="1369" w:type="dxa"/>
          </w:tcPr>
          <w:p w14:paraId="7C1A25D7" w14:textId="58E00D25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0" w:type="dxa"/>
          </w:tcPr>
          <w:p w14:paraId="122A98FA" w14:textId="0B4E2B85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</w:tr>
      <w:tr w:rsidR="008E15BB" w:rsidRPr="00517B34" w14:paraId="5FEAF0CD" w14:textId="77777777" w:rsidTr="000418FA">
        <w:trPr>
          <w:trHeight w:val="95"/>
        </w:trPr>
        <w:tc>
          <w:tcPr>
            <w:tcW w:w="3103" w:type="dxa"/>
          </w:tcPr>
          <w:p w14:paraId="0D50829C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64AF5FD4" w14:textId="0614EA87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609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180.24</w:t>
            </w:r>
          </w:p>
        </w:tc>
        <w:tc>
          <w:tcPr>
            <w:tcW w:w="1368" w:type="dxa"/>
            <w:gridSpan w:val="2"/>
          </w:tcPr>
          <w:p w14:paraId="36FC3AF5" w14:textId="5A50EC51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113.26</w:t>
            </w:r>
          </w:p>
        </w:tc>
        <w:tc>
          <w:tcPr>
            <w:tcW w:w="1369" w:type="dxa"/>
          </w:tcPr>
          <w:p w14:paraId="056E94E9" w14:textId="0409C5CA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609</w:t>
            </w:r>
            <w:r w:rsidRPr="00B110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1107E">
              <w:rPr>
                <w:rFonts w:ascii="Angsana New" w:hAnsi="Angsana New" w:cs="Angsana New"/>
                <w:sz w:val="26"/>
                <w:szCs w:val="26"/>
                <w:cs/>
              </w:rPr>
              <w:t>180.24</w:t>
            </w:r>
          </w:p>
        </w:tc>
        <w:tc>
          <w:tcPr>
            <w:tcW w:w="1370" w:type="dxa"/>
          </w:tcPr>
          <w:p w14:paraId="7E536231" w14:textId="7BC4FDFD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631</w:t>
            </w:r>
            <w:r w:rsidRPr="00604A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04A0D">
              <w:rPr>
                <w:rFonts w:ascii="Angsana New" w:hAnsi="Angsana New" w:cs="Angsana New"/>
                <w:sz w:val="26"/>
                <w:szCs w:val="26"/>
                <w:cs/>
              </w:rPr>
              <w:t>113.26</w:t>
            </w:r>
          </w:p>
        </w:tc>
      </w:tr>
      <w:tr w:rsidR="008E15BB" w:rsidRPr="00517B34" w14:paraId="0C04BAC8" w14:textId="77777777" w:rsidTr="000418FA">
        <w:trPr>
          <w:trHeight w:val="95"/>
        </w:trPr>
        <w:tc>
          <w:tcPr>
            <w:tcW w:w="3103" w:type="dxa"/>
          </w:tcPr>
          <w:p w14:paraId="5324E42E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49528E47" w14:textId="77777777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F292443" w14:textId="77777777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86122D0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18164CB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75B2F221" w14:textId="77777777" w:rsidTr="000418FA">
        <w:trPr>
          <w:trHeight w:val="95"/>
        </w:trPr>
        <w:tc>
          <w:tcPr>
            <w:tcW w:w="3103" w:type="dxa"/>
          </w:tcPr>
          <w:p w14:paraId="2C7E4806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</w:tcPr>
          <w:p w14:paraId="039DDEF5" w14:textId="77777777" w:rsidR="008E15BB" w:rsidRPr="0072060C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A7F0923" w14:textId="77777777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68E5D07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E93C32A" w14:textId="77777777" w:rsidR="008E15BB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5BB" w:rsidRPr="00517B34" w14:paraId="144449B8" w14:textId="77777777" w:rsidTr="000418FA">
        <w:trPr>
          <w:trHeight w:val="172"/>
        </w:trPr>
        <w:tc>
          <w:tcPr>
            <w:tcW w:w="3103" w:type="dxa"/>
          </w:tcPr>
          <w:p w14:paraId="6CFFCDF4" w14:textId="77777777" w:rsidR="008E15BB" w:rsidRPr="00517B34" w:rsidRDefault="008E15BB" w:rsidP="008E15B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2C8CEE1F" w14:textId="5256132D" w:rsidR="008E15BB" w:rsidRPr="00781D13" w:rsidRDefault="00781D13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781</w:t>
            </w:r>
            <w:r w:rsidRPr="00781D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1D1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150.70</w:t>
            </w:r>
          </w:p>
        </w:tc>
        <w:tc>
          <w:tcPr>
            <w:tcW w:w="1368" w:type="dxa"/>
            <w:gridSpan w:val="2"/>
          </w:tcPr>
          <w:p w14:paraId="3597E511" w14:textId="5B6085C0" w:rsidR="008E15BB" w:rsidRPr="00781D13" w:rsidRDefault="008E15BB" w:rsidP="008E15BB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</w:t>
            </w: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4,159,917.81</w:t>
            </w:r>
          </w:p>
        </w:tc>
        <w:tc>
          <w:tcPr>
            <w:tcW w:w="1369" w:type="dxa"/>
          </w:tcPr>
          <w:p w14:paraId="1F3B93CC" w14:textId="6F42E981" w:rsidR="008E15BB" w:rsidRPr="00517B34" w:rsidRDefault="008E15BB" w:rsidP="008E15BB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1107E">
              <w:rPr>
                <w:rFonts w:ascii="Angsana New" w:hAnsi="Angsana New" w:cs="Angsana New"/>
                <w:sz w:val="26"/>
                <w:szCs w:val="26"/>
                <w:lang w:val="en-US"/>
              </w:rPr>
              <w:t>3,781,150.70</w:t>
            </w:r>
          </w:p>
        </w:tc>
        <w:tc>
          <w:tcPr>
            <w:tcW w:w="1370" w:type="dxa"/>
          </w:tcPr>
          <w:p w14:paraId="4BA1ABB0" w14:textId="6A1638D6" w:rsidR="008E15BB" w:rsidRDefault="008E15BB" w:rsidP="00781D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4A0D">
              <w:rPr>
                <w:rFonts w:ascii="Angsana New" w:hAnsi="Angsana New" w:cs="Angsana New"/>
                <w:sz w:val="26"/>
                <w:szCs w:val="26"/>
                <w:lang w:val="en-US"/>
              </w:rPr>
              <w:t>4,159,917.81</w:t>
            </w:r>
          </w:p>
        </w:tc>
      </w:tr>
    </w:tbl>
    <w:p w14:paraId="7A9FA0A5" w14:textId="77777777" w:rsidR="000418FA" w:rsidRDefault="000418FA" w:rsidP="004E4A04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3F390819" w14:textId="5A5577CB" w:rsidR="004E4A04" w:rsidRPr="00761523" w:rsidRDefault="004E4A04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554C97D7" w14:textId="77777777" w:rsidR="00761523" w:rsidRPr="000418FA" w:rsidRDefault="00761523" w:rsidP="0076152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4774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2344"/>
        <w:gridCol w:w="1605"/>
        <w:gridCol w:w="1751"/>
        <w:gridCol w:w="1605"/>
        <w:gridCol w:w="1606"/>
      </w:tblGrid>
      <w:tr w:rsidR="00D04911" w:rsidRPr="00D04911" w14:paraId="3D5110F8" w14:textId="77777777" w:rsidTr="000418FA">
        <w:trPr>
          <w:trHeight w:val="80"/>
          <w:tblHeader/>
        </w:trPr>
        <w:tc>
          <w:tcPr>
            <w:tcW w:w="2344" w:type="dxa"/>
            <w:vAlign w:val="bottom"/>
          </w:tcPr>
          <w:p w14:paraId="0D95BE8D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bookmarkStart w:id="2" w:name="_Hlk205283088"/>
          </w:p>
        </w:tc>
        <w:tc>
          <w:tcPr>
            <w:tcW w:w="1605" w:type="dxa"/>
            <w:vAlign w:val="bottom"/>
          </w:tcPr>
          <w:p w14:paraId="44BBDA8C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751" w:type="dxa"/>
            <w:vAlign w:val="bottom"/>
          </w:tcPr>
          <w:p w14:paraId="75BC16F4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05" w:type="dxa"/>
            <w:vAlign w:val="bottom"/>
          </w:tcPr>
          <w:p w14:paraId="4BC996A3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0FA4B8C5" w14:textId="77777777" w:rsidR="00D04911" w:rsidRPr="00D04911" w:rsidRDefault="00D04911" w:rsidP="00D0491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(หน่วย : บาท)</w:t>
            </w:r>
          </w:p>
        </w:tc>
      </w:tr>
      <w:tr w:rsidR="00D04911" w:rsidRPr="00D04911" w14:paraId="6AD7D89C" w14:textId="77777777" w:rsidTr="000418FA">
        <w:trPr>
          <w:trHeight w:val="80"/>
        </w:trPr>
        <w:tc>
          <w:tcPr>
            <w:tcW w:w="2344" w:type="dxa"/>
          </w:tcPr>
          <w:p w14:paraId="6A04C4CC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567" w:type="dxa"/>
            <w:gridSpan w:val="4"/>
            <w:vAlign w:val="bottom"/>
          </w:tcPr>
          <w:p w14:paraId="53FEA39E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04911" w:rsidRPr="00D04911" w14:paraId="3FD8FF0A" w14:textId="77777777" w:rsidTr="000418FA">
        <w:trPr>
          <w:trHeight w:val="80"/>
        </w:trPr>
        <w:tc>
          <w:tcPr>
            <w:tcW w:w="2344" w:type="dxa"/>
          </w:tcPr>
          <w:p w14:paraId="759DCE4E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56" w:type="dxa"/>
            <w:gridSpan w:val="2"/>
            <w:vAlign w:val="bottom"/>
          </w:tcPr>
          <w:p w14:paraId="42008D6F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 w:cs="Angsana New"/>
                <w:spacing w:val="-2"/>
                <w:sz w:val="26"/>
                <w:szCs w:val="26"/>
                <w:lang w:val="en-US"/>
              </w:rPr>
            </w:pP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lang w:val="en-US"/>
              </w:rPr>
              <w:t xml:space="preserve">30 </w:t>
            </w: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3211" w:type="dxa"/>
            <w:gridSpan w:val="2"/>
            <w:vAlign w:val="bottom"/>
          </w:tcPr>
          <w:p w14:paraId="2A3EA1FC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 w:cs="Angsana New"/>
                <w:spacing w:val="-2"/>
                <w:sz w:val="26"/>
                <w:szCs w:val="26"/>
                <w:lang w:val="en-US"/>
              </w:rPr>
            </w:pP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lang w:val="en-US"/>
              </w:rPr>
              <w:t xml:space="preserve">30 </w:t>
            </w:r>
            <w:r w:rsidRPr="00D04911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D04911" w:rsidRPr="00D04911" w14:paraId="28C10FF9" w14:textId="77777777" w:rsidTr="000418FA">
        <w:trPr>
          <w:trHeight w:val="80"/>
        </w:trPr>
        <w:tc>
          <w:tcPr>
            <w:tcW w:w="2344" w:type="dxa"/>
          </w:tcPr>
          <w:p w14:paraId="02BCE8D8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05" w:type="dxa"/>
            <w:vAlign w:val="bottom"/>
          </w:tcPr>
          <w:p w14:paraId="243D6184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751" w:type="dxa"/>
            <w:vAlign w:val="bottom"/>
          </w:tcPr>
          <w:p w14:paraId="61D2BD86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605" w:type="dxa"/>
            <w:vAlign w:val="bottom"/>
          </w:tcPr>
          <w:p w14:paraId="6CBDB3D7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606" w:type="dxa"/>
            <w:vAlign w:val="bottom"/>
          </w:tcPr>
          <w:p w14:paraId="44A92A1A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</w:tr>
      <w:tr w:rsidR="00D04911" w:rsidRPr="00D04911" w14:paraId="0A8A7686" w14:textId="77777777" w:rsidTr="000418FA">
        <w:trPr>
          <w:trHeight w:val="80"/>
        </w:trPr>
        <w:tc>
          <w:tcPr>
            <w:tcW w:w="2344" w:type="dxa"/>
            <w:vAlign w:val="bottom"/>
          </w:tcPr>
          <w:p w14:paraId="118E85D9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605" w:type="dxa"/>
            <w:vAlign w:val="bottom"/>
          </w:tcPr>
          <w:p w14:paraId="23B186C3" w14:textId="020CF7D6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8,755,800.00</w:t>
            </w:r>
          </w:p>
        </w:tc>
        <w:tc>
          <w:tcPr>
            <w:tcW w:w="1751" w:type="dxa"/>
          </w:tcPr>
          <w:p w14:paraId="6C8BB1C4" w14:textId="3FF2F5B9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83591F">
              <w:rPr>
                <w:rFonts w:ascii="Angsana New" w:hAnsi="Angsana New" w:cs="Angsana New"/>
                <w:sz w:val="26"/>
                <w:szCs w:val="26"/>
                <w:lang w:val="en-US"/>
              </w:rPr>
              <w:t>9,951,700.00</w:t>
            </w:r>
          </w:p>
        </w:tc>
        <w:tc>
          <w:tcPr>
            <w:tcW w:w="1605" w:type="dxa"/>
            <w:vAlign w:val="bottom"/>
          </w:tcPr>
          <w:p w14:paraId="462F9E9E" w14:textId="5336FD0E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17,982,500.00</w:t>
            </w:r>
          </w:p>
        </w:tc>
        <w:tc>
          <w:tcPr>
            <w:tcW w:w="1606" w:type="dxa"/>
          </w:tcPr>
          <w:p w14:paraId="2BE4FB53" w14:textId="720045BE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19,541,400.00</w:t>
            </w:r>
          </w:p>
        </w:tc>
      </w:tr>
      <w:tr w:rsidR="00D04911" w:rsidRPr="00D04911" w14:paraId="1BF633B2" w14:textId="77777777" w:rsidTr="000418FA">
        <w:trPr>
          <w:trHeight w:val="80"/>
        </w:trPr>
        <w:tc>
          <w:tcPr>
            <w:tcW w:w="2344" w:type="dxa"/>
            <w:vAlign w:val="bottom"/>
          </w:tcPr>
          <w:p w14:paraId="7CF19E36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5C4F6BE9" w14:textId="4ED1E54A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164,509.97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DEBB1DE" w14:textId="5F4F95DF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61384E4" w14:textId="4C4A9F61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329,019.94</w:t>
            </w: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35DDE064" w14:textId="4DFF2A60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1,333,682.56</w:t>
            </w:r>
          </w:p>
        </w:tc>
      </w:tr>
      <w:tr w:rsidR="00D04911" w:rsidRPr="00D04911" w14:paraId="7D913D16" w14:textId="77777777" w:rsidTr="000418FA">
        <w:trPr>
          <w:trHeight w:val="80"/>
        </w:trPr>
        <w:tc>
          <w:tcPr>
            <w:tcW w:w="2344" w:type="dxa"/>
          </w:tcPr>
          <w:p w14:paraId="4F2A058F" w14:textId="77777777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248" w:right="-108" w:firstLine="353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049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42D3F" w14:textId="5512A792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8,920,309.97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78E88BBF" w14:textId="1FAFF2E6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45353C">
              <w:rPr>
                <w:rFonts w:ascii="Angsana New" w:hAnsi="Angsana New" w:cs="Angsana New"/>
                <w:sz w:val="26"/>
                <w:szCs w:val="26"/>
                <w:lang w:val="en-US"/>
              </w:rPr>
              <w:t>10,618,541.28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611A1" w14:textId="695E9830" w:rsidR="00D04911" w:rsidRPr="00D04911" w:rsidRDefault="00781D13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781D13"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  <w:t>18,311,519.94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771F0F0C" w14:textId="75BC13BA" w:rsidR="00D04911" w:rsidRPr="00D04911" w:rsidRDefault="00D04911" w:rsidP="00D0491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CF72FA">
              <w:rPr>
                <w:rFonts w:ascii="Angsana New" w:hAnsi="Angsana New" w:cs="Angsana New"/>
                <w:sz w:val="26"/>
                <w:szCs w:val="26"/>
                <w:lang w:val="en-US"/>
              </w:rPr>
              <w:t>20,875,082.56</w:t>
            </w:r>
          </w:p>
        </w:tc>
      </w:tr>
      <w:bookmarkEnd w:id="2"/>
    </w:tbl>
    <w:p w14:paraId="5E062B25" w14:textId="77777777" w:rsidR="00761523" w:rsidRPr="000418FA" w:rsidRDefault="00761523" w:rsidP="0076152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3A11A9D" w14:textId="77777777" w:rsidR="002E00FF" w:rsidRPr="005D17DF" w:rsidRDefault="00CA1173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6686CDED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510"/>
        <w:gridCol w:w="5136"/>
      </w:tblGrid>
      <w:tr w:rsidR="00CA1173" w:rsidRPr="005D17DF" w14:paraId="2081AC98" w14:textId="77777777" w:rsidTr="004B0CCA">
        <w:tc>
          <w:tcPr>
            <w:tcW w:w="3510" w:type="dxa"/>
          </w:tcPr>
          <w:p w14:paraId="5C96F595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136" w:type="dxa"/>
          </w:tcPr>
          <w:p w14:paraId="265831F8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CA1173" w:rsidRPr="005D17DF" w14:paraId="241D94AD" w14:textId="77777777" w:rsidTr="004B0CCA">
        <w:tc>
          <w:tcPr>
            <w:tcW w:w="3510" w:type="dxa"/>
          </w:tcPr>
          <w:p w14:paraId="540804DB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136" w:type="dxa"/>
          </w:tcPr>
          <w:p w14:paraId="52AF24A4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F923FF" w:rsidRPr="005D17DF" w14:paraId="16A9DECE" w14:textId="77777777" w:rsidTr="004B0CCA">
        <w:tc>
          <w:tcPr>
            <w:tcW w:w="3510" w:type="dxa"/>
          </w:tcPr>
          <w:p w14:paraId="1DDD764F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136" w:type="dxa"/>
          </w:tcPr>
          <w:p w14:paraId="541076C9" w14:textId="4A43DA8F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7.00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  <w:tr w:rsidR="00F923FF" w:rsidRPr="005D17DF" w14:paraId="3C478364" w14:textId="77777777" w:rsidTr="004B0CCA">
        <w:tc>
          <w:tcPr>
            <w:tcW w:w="3510" w:type="dxa"/>
          </w:tcPr>
          <w:p w14:paraId="0DD539E3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5136" w:type="dxa"/>
          </w:tcPr>
          <w:p w14:paraId="481A8405" w14:textId="1F760401" w:rsidR="00F923FF" w:rsidRPr="005D17DF" w:rsidRDefault="001756D0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8D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47DF541A" w14:textId="77777777" w:rsidTr="004B0CCA">
        <w:tc>
          <w:tcPr>
            <w:tcW w:w="3510" w:type="dxa"/>
          </w:tcPr>
          <w:p w14:paraId="1E88696C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136" w:type="dxa"/>
          </w:tcPr>
          <w:p w14:paraId="724122C2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3A5BF262" w14:textId="77777777" w:rsidTr="004B0CCA">
        <w:tc>
          <w:tcPr>
            <w:tcW w:w="3510" w:type="dxa"/>
          </w:tcPr>
          <w:p w14:paraId="5DAA4B60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136" w:type="dxa"/>
          </w:tcPr>
          <w:p w14:paraId="691A8B39" w14:textId="2A6581F3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3.00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–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7.00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</w:tbl>
    <w:p w14:paraId="0F65881E" w14:textId="77777777" w:rsidR="00352AE7" w:rsidRPr="00352AE7" w:rsidRDefault="00352AE7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AE27826" w14:textId="77777777" w:rsidR="00CA1173" w:rsidRPr="005D17DF" w:rsidRDefault="00CA1173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ลักษณะความสัมพันธ์</w:t>
      </w:r>
    </w:p>
    <w:p w14:paraId="6D28158E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13" w:type="dxa"/>
        <w:tblInd w:w="993" w:type="dxa"/>
        <w:tblLook w:val="0000" w:firstRow="0" w:lastRow="0" w:firstColumn="0" w:lastColumn="0" w:noHBand="0" w:noVBand="0"/>
      </w:tblPr>
      <w:tblGrid>
        <w:gridCol w:w="3510"/>
        <w:gridCol w:w="5103"/>
      </w:tblGrid>
      <w:tr w:rsidR="00CA1173" w:rsidRPr="005D17DF" w14:paraId="04C8AF73" w14:textId="77777777" w:rsidTr="004B0CCA">
        <w:trPr>
          <w:tblHeader/>
        </w:trPr>
        <w:tc>
          <w:tcPr>
            <w:tcW w:w="3510" w:type="dxa"/>
          </w:tcPr>
          <w:p w14:paraId="35CFDAED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ชื่อกิจการ/บุคคล</w:t>
            </w:r>
          </w:p>
        </w:tc>
        <w:tc>
          <w:tcPr>
            <w:tcW w:w="5103" w:type="dxa"/>
          </w:tcPr>
          <w:p w14:paraId="020E9722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CA1173" w:rsidRPr="005D17DF" w14:paraId="1FE44162" w14:textId="77777777" w:rsidTr="004B0CCA">
        <w:tc>
          <w:tcPr>
            <w:tcW w:w="3510" w:type="dxa"/>
          </w:tcPr>
          <w:p w14:paraId="21FF75D2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03" w:type="dxa"/>
          </w:tcPr>
          <w:p w14:paraId="6057B5BF" w14:textId="77777777" w:rsidR="00CA1173" w:rsidRPr="005D17DF" w:rsidRDefault="00CA117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35BF3" w:rsidRPr="005D17DF" w14:paraId="2B08CF0B" w14:textId="77777777" w:rsidTr="004B0CCA">
        <w:tc>
          <w:tcPr>
            <w:tcW w:w="3510" w:type="dxa"/>
          </w:tcPr>
          <w:p w14:paraId="12AD186F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พีแอลอี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5103" w:type="dxa"/>
          </w:tcPr>
          <w:p w14:paraId="158F06E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3EFEA81D" w14:textId="77777777" w:rsidTr="004B0CCA">
        <w:tc>
          <w:tcPr>
            <w:tcW w:w="3510" w:type="dxa"/>
          </w:tcPr>
          <w:p w14:paraId="0BFBADE5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เอส เอ ฟิวเจอร์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5103" w:type="dxa"/>
          </w:tcPr>
          <w:p w14:paraId="514AD5F3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05CC6D4D" w14:textId="77777777" w:rsidTr="004B0CCA">
        <w:tc>
          <w:tcPr>
            <w:tcW w:w="3510" w:type="dxa"/>
          </w:tcPr>
          <w:p w14:paraId="4A843C66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 พีเออาร์</w:t>
            </w:r>
          </w:p>
        </w:tc>
        <w:tc>
          <w:tcPr>
            <w:tcW w:w="5103" w:type="dxa"/>
          </w:tcPr>
          <w:p w14:paraId="4E0DE30E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24AD8E5B" w14:textId="77777777" w:rsidTr="004B0CCA">
        <w:tc>
          <w:tcPr>
            <w:tcW w:w="3510" w:type="dxa"/>
          </w:tcPr>
          <w:p w14:paraId="0E89D4F4" w14:textId="77777777" w:rsidR="00435BF3" w:rsidRPr="005D17DF" w:rsidRDefault="00435BF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กิจการร่วมค้าอินเตอร์-ออส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ซี่</w:t>
            </w:r>
          </w:p>
        </w:tc>
        <w:tc>
          <w:tcPr>
            <w:tcW w:w="5103" w:type="dxa"/>
          </w:tcPr>
          <w:p w14:paraId="58BB4E0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23FF" w:rsidRPr="005D17DF" w14:paraId="59A0B757" w14:textId="77777777" w:rsidTr="004B0CCA">
        <w:tc>
          <w:tcPr>
            <w:tcW w:w="3510" w:type="dxa"/>
          </w:tcPr>
          <w:p w14:paraId="313AFFCB" w14:textId="77777777" w:rsidR="00F923FF" w:rsidRPr="00FA1F0A" w:rsidRDefault="00316931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</w:t>
            </w:r>
            <w:r w:rsidR="00F923FF" w:rsidRPr="00F923F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การร่วมค้าพีซีเอส</w:t>
            </w:r>
          </w:p>
        </w:tc>
        <w:tc>
          <w:tcPr>
            <w:tcW w:w="5103" w:type="dxa"/>
          </w:tcPr>
          <w:p w14:paraId="3F73D434" w14:textId="77777777" w:rsidR="00F923FF" w:rsidRDefault="00F923FF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72060C" w:rsidRPr="005D17DF" w14:paraId="65F78F2F" w14:textId="77777777" w:rsidTr="004B0CCA">
        <w:tc>
          <w:tcPr>
            <w:tcW w:w="3510" w:type="dxa"/>
            <w:vAlign w:val="center"/>
          </w:tcPr>
          <w:p w14:paraId="4B95603A" w14:textId="33728713" w:rsidR="0072060C" w:rsidRPr="00245E94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cs/>
              </w:rPr>
              <w:t>บริษัท โปร อินเทลลิเจ้นซ์</w:t>
            </w: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lang w:val="en-US"/>
              </w:rPr>
              <w:t xml:space="preserve"> </w:t>
            </w: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cs/>
              </w:rPr>
              <w:t>แอนด์ โซลูชั่นส์ จำกัด</w:t>
            </w:r>
          </w:p>
        </w:tc>
        <w:tc>
          <w:tcPr>
            <w:tcW w:w="5103" w:type="dxa"/>
          </w:tcPr>
          <w:p w14:paraId="3C9973AD" w14:textId="7EB4AAC1" w:rsidR="0072060C" w:rsidRP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</w:tr>
      <w:tr w:rsidR="0072060C" w:rsidRPr="005D17DF" w14:paraId="7364B6CA" w14:textId="77777777" w:rsidTr="004B0CCA">
        <w:tc>
          <w:tcPr>
            <w:tcW w:w="3510" w:type="dxa"/>
          </w:tcPr>
          <w:p w14:paraId="05A6666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เฟรมเทคนิค จำกัด</w:t>
            </w:r>
          </w:p>
        </w:tc>
        <w:tc>
          <w:tcPr>
            <w:tcW w:w="5103" w:type="dxa"/>
          </w:tcPr>
          <w:p w14:paraId="5BB2BF60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63969071" w14:textId="77777777" w:rsidTr="004B0CCA">
        <w:tc>
          <w:tcPr>
            <w:tcW w:w="3510" w:type="dxa"/>
          </w:tcPr>
          <w:p w14:paraId="79C5595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5103" w:type="dxa"/>
          </w:tcPr>
          <w:p w14:paraId="23007509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1756D0" w:rsidRPr="005D17DF" w14:paraId="26037FA2" w14:textId="77777777" w:rsidTr="004B0CCA">
        <w:tc>
          <w:tcPr>
            <w:tcW w:w="3510" w:type="dxa"/>
          </w:tcPr>
          <w:p w14:paraId="22302568" w14:textId="0638ADD5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อีเอสไอ เทรดดิ้ง จำกัด</w:t>
            </w:r>
          </w:p>
        </w:tc>
        <w:tc>
          <w:tcPr>
            <w:tcW w:w="5103" w:type="dxa"/>
          </w:tcPr>
          <w:p w14:paraId="2C17BEE7" w14:textId="685D4F3A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1756D0" w:rsidRPr="005D17DF" w14:paraId="5FD8159B" w14:textId="77777777" w:rsidTr="004B0CCA">
        <w:tc>
          <w:tcPr>
            <w:tcW w:w="3510" w:type="dxa"/>
          </w:tcPr>
          <w:p w14:paraId="6F4429EA" w14:textId="6C815842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อี.เอส.อินเตอร์เนชั่นแนล (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1991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)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103" w:type="dxa"/>
          </w:tcPr>
          <w:p w14:paraId="2508DB76" w14:textId="31DEF718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72060C" w:rsidRPr="005D17DF" w14:paraId="3540B4CD" w14:textId="77777777" w:rsidTr="004B0CCA">
        <w:tc>
          <w:tcPr>
            <w:tcW w:w="3510" w:type="dxa"/>
          </w:tcPr>
          <w:p w14:paraId="60D4CE0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5103" w:type="dxa"/>
          </w:tcPr>
          <w:p w14:paraId="5EEFEC1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7146C2E5" w14:textId="77777777" w:rsidTr="004B0CCA">
        <w:tc>
          <w:tcPr>
            <w:tcW w:w="3510" w:type="dxa"/>
            <w:vAlign w:val="center"/>
          </w:tcPr>
          <w:p w14:paraId="0E64E7C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ไชน่า สเตท คอนสตรัคชั่น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01C85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329DC8F6" w14:textId="77777777" w:rsidTr="004B0CCA">
        <w:tc>
          <w:tcPr>
            <w:tcW w:w="3510" w:type="dxa"/>
            <w:vAlign w:val="center"/>
          </w:tcPr>
          <w:p w14:paraId="42AFC3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เอนยิเนียริ่ง (ประเทศไทย) จำกัด</w:t>
            </w:r>
          </w:p>
        </w:tc>
        <w:tc>
          <w:tcPr>
            <w:tcW w:w="5103" w:type="dxa"/>
            <w:vAlign w:val="center"/>
          </w:tcPr>
          <w:p w14:paraId="6BF8609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6D0" w:rsidRPr="005D17DF" w14:paraId="57216D69" w14:textId="77777777" w:rsidTr="004B0CCA">
        <w:tc>
          <w:tcPr>
            <w:tcW w:w="3510" w:type="dxa"/>
            <w:vAlign w:val="center"/>
          </w:tcPr>
          <w:p w14:paraId="0F59B909" w14:textId="77777777" w:rsidR="001756D0" w:rsidRPr="005D17DF" w:rsidRDefault="001756D0" w:rsidP="004E443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9249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center"/>
          </w:tcPr>
          <w:p w14:paraId="001C4220" w14:textId="77777777" w:rsidR="001756D0" w:rsidRPr="005D17DF" w:rsidRDefault="001756D0" w:rsidP="004E443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กรรมการและผู้ถือหุ้นของบริษัท</w:t>
            </w:r>
          </w:p>
        </w:tc>
      </w:tr>
    </w:tbl>
    <w:p w14:paraId="41DB30AC" w14:textId="77777777" w:rsidR="000418FA" w:rsidRDefault="000418FA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  <w:lang w:val="en-US"/>
        </w:rPr>
      </w:pPr>
    </w:p>
    <w:p w14:paraId="4CF86708" w14:textId="77777777" w:rsidR="000D3493" w:rsidRPr="000D3493" w:rsidRDefault="000D3493">
      <w:pPr>
        <w:pStyle w:val="BodyText2"/>
        <w:numPr>
          <w:ilvl w:val="1"/>
          <w:numId w:val="21"/>
        </w:numPr>
        <w:ind w:left="993" w:right="-23" w:hanging="426"/>
        <w:jc w:val="thaiDistribute"/>
        <w:rPr>
          <w:rFonts w:ascii="Angsana New" w:eastAsia="Angsana New" w:hAnsi="Angsana New" w:cs="Angsana New"/>
          <w:sz w:val="30"/>
          <w:szCs w:val="30"/>
          <w:u w:val="single"/>
        </w:rPr>
      </w:pPr>
      <w:r w:rsidRPr="000D3493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ภาระผูกพันอื่นกับบุคคลหรือกิจการที่เกี่ยวข้องกัน</w:t>
      </w:r>
    </w:p>
    <w:p w14:paraId="70958A7A" w14:textId="77777777" w:rsidR="000D3493" w:rsidRDefault="000D3493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p w14:paraId="28F3C67E" w14:textId="1E03B5AA" w:rsidR="001756D0" w:rsidRPr="004A6B02" w:rsidRDefault="001756D0">
      <w:pPr>
        <w:pStyle w:val="BodyText2"/>
        <w:numPr>
          <w:ilvl w:val="2"/>
          <w:numId w:val="21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2F072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</w:t>
      </w:r>
      <w:bookmarkStart w:id="3" w:name="_Hlk191412853"/>
      <w:r w:rsidRPr="002F072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AD10A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 w:rsidR="00AD10A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มิถุนายน</w:t>
      </w:r>
      <w:r w:rsidR="004A6B0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4A6B0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2569 </w:t>
      </w:r>
      <w:bookmarkEnd w:id="3"/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บริษัทได้ให้การค้ำประกันวงเงินสินเชื่อของบริษัทย่อย เพื่อสนับสนุน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การดำเนินธุรกิจพัฒนาอสังหาริมทรัพย์จำนวนเงิน </w:t>
      </w:r>
      <w:r w:rsidR="004B0CCA" w:rsidRPr="004B0CCA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 xml:space="preserve">187.00 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4B0CCA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="004A6B02" w:rsidRPr="004B0CCA">
        <w:rPr>
          <w:rFonts w:ascii="Angsana New" w:hAnsi="Angsana New" w:cs="Angsana New" w:hint="cs"/>
          <w:color w:val="000000"/>
          <w:spacing w:val="-4"/>
          <w:sz w:val="30"/>
          <w:szCs w:val="30"/>
        </w:rPr>
        <w:t>3</w:t>
      </w:r>
      <w:r w:rsidR="004A6B02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4A6B02"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4B0CCA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2568 </w:t>
      </w:r>
      <w:r w:rsidRPr="004B0CCA">
        <w:rPr>
          <w:rFonts w:ascii="Angsana New" w:eastAsia="SimSun" w:hAnsi="Angsana New" w:cs="Angsana New"/>
          <w:spacing w:val="-4"/>
          <w:sz w:val="30"/>
          <w:szCs w:val="30"/>
        </w:rPr>
        <w:t xml:space="preserve">: 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จำนวนเงิน</w:t>
      </w:r>
      <w:r w:rsidRPr="004B0CCA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4B0CCA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187.00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2F0725">
        <w:rPr>
          <w:rFonts w:ascii="Angsana New" w:eastAsia="SimSun" w:hAnsi="Angsana New" w:cs="Angsana New"/>
          <w:spacing w:val="-2"/>
          <w:sz w:val="30"/>
          <w:szCs w:val="30"/>
        </w:rPr>
        <w:t>)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โดยมีโครงการพัฒนาอสังหาริมทรัพย์ตามหมาย</w:t>
      </w:r>
      <w:r w:rsidRPr="003C358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เหตุข้อ </w:t>
      </w:r>
      <w:r w:rsidR="00844008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9</w:t>
      </w:r>
      <w:r w:rsidRPr="002F072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ค้ำประกันร่วมกับหนังสือค้ำประกันของบริษัท</w:t>
      </w:r>
    </w:p>
    <w:p w14:paraId="2B128FD7" w14:textId="77777777" w:rsidR="001756D0" w:rsidRPr="00C71807" w:rsidRDefault="001756D0" w:rsidP="001756D0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0224EA33" w14:textId="0C3ECE29" w:rsidR="001756D0" w:rsidRPr="000418FA" w:rsidRDefault="001756D0">
      <w:pPr>
        <w:pStyle w:val="BodyText2"/>
        <w:numPr>
          <w:ilvl w:val="2"/>
          <w:numId w:val="21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ณ วันที่ </w:t>
      </w:r>
      <w:r w:rsidR="00AD10A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 w:rsidR="00AD10A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มิถุนายน </w:t>
      </w:r>
      <w:r w:rsidR="00AD10A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2569 </w:t>
      </w:r>
      <w:r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บริษัทมีภาระผูกพันกับธนาคารแห่งหนึ่งในการให้ออกหนังสือค้ำประกัน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จำนวนเงิน </w:t>
      </w:r>
      <w:r w:rsidR="004B0CCA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153.36</w:t>
      </w:r>
      <w:r w:rsidRPr="004B0CCA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(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="004A6B02" w:rsidRPr="004B0CC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4A6B02"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B0CCA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จำนวนเงิน </w:t>
      </w:r>
      <w:r w:rsidR="004B0CCA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153.36</w:t>
      </w:r>
      <w:r w:rsidRPr="004B0CCA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Pr="004B0CCA">
        <w:rPr>
          <w:rFonts w:ascii="Angsana New" w:hAnsi="Angsana New" w:cs="Angsana New"/>
          <w:color w:val="000000"/>
          <w:sz w:val="30"/>
          <w:szCs w:val="30"/>
        </w:rPr>
        <w:t>)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โดยนำไป</w:t>
      </w:r>
      <w:r w:rsidRPr="000418FA">
        <w:rPr>
          <w:rFonts w:ascii="Angsana New" w:hAnsi="Angsana New" w:cs="Angsana New" w:hint="cs"/>
          <w:color w:val="000000"/>
          <w:sz w:val="30"/>
          <w:szCs w:val="30"/>
          <w:cs/>
        </w:rPr>
        <w:t>เป็น</w:t>
      </w:r>
      <w:r w:rsidRPr="000418FA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หลักประกันการอุทธรณ์การประเมินภาษีอากรของกิจการร่วมค้า พีเออาร์</w:t>
      </w:r>
      <w:r w:rsidR="004B0CCA" w:rsidRPr="000418FA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Pr="000418FA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(บริษัทย่อย)</w:t>
      </w:r>
    </w:p>
    <w:p w14:paraId="73563E0F" w14:textId="77777777" w:rsidR="00352AE7" w:rsidRDefault="00352AE7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CFCFEB3" w14:textId="77777777" w:rsidR="00844008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17BC26A9" w14:textId="77777777" w:rsidR="00844008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031D1001" w14:textId="77777777" w:rsidR="00844008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E70061E" w14:textId="77777777" w:rsidR="00844008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4679EB6" w14:textId="77777777" w:rsidR="00844008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5EDB093D" w14:textId="77777777" w:rsidR="00844008" w:rsidRPr="000418FA" w:rsidRDefault="00844008" w:rsidP="000D3493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9F5CFEC" w14:textId="77777777" w:rsidR="00CA1173" w:rsidRPr="005D17DF" w:rsidRDefault="00D107E9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663684DF" w14:textId="77777777" w:rsidR="00D107E9" w:rsidRPr="005D17DF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4944DD4" w14:textId="77777777" w:rsidR="00D107E9" w:rsidRDefault="00D107E9" w:rsidP="0082477B">
      <w:pPr>
        <w:ind w:left="567" w:firstLine="851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7E02C007" w14:textId="77777777" w:rsidR="00DC45AB" w:rsidRPr="00DC45AB" w:rsidRDefault="00DC45AB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4A6B02" w:rsidRPr="00DE6649" w14:paraId="338AAB02" w14:textId="77777777" w:rsidTr="00FB5149">
        <w:tc>
          <w:tcPr>
            <w:tcW w:w="9606" w:type="dxa"/>
            <w:gridSpan w:val="5"/>
          </w:tcPr>
          <w:p w14:paraId="13E0D651" w14:textId="77777777" w:rsidR="004A6B02" w:rsidRPr="00DE6649" w:rsidRDefault="004A6B02" w:rsidP="004A6B02">
            <w:pPr>
              <w:jc w:val="right"/>
              <w:rPr>
                <w:rFonts w:ascii="Angsana New" w:hAnsi="Angsana New" w:cs="Angsana New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 xml:space="preserve">(หน่วย </w:t>
            </w:r>
            <w:r w:rsidRPr="00DE6649">
              <w:rPr>
                <w:rFonts w:ascii="Angsana New" w:hAnsi="Angsana New" w:cs="Angsana New" w:hint="cs"/>
                <w:color w:val="000000"/>
              </w:rPr>
              <w:t xml:space="preserve">: </w:t>
            </w:r>
            <w:r w:rsidRPr="00DE6649">
              <w:rPr>
                <w:rFonts w:ascii="Angsana New" w:hAnsi="Angsana New" w:cs="Angsana New" w:hint="cs"/>
                <w:color w:val="000000"/>
                <w:cs/>
              </w:rPr>
              <w:t>บาท)</w:t>
            </w:r>
          </w:p>
        </w:tc>
      </w:tr>
      <w:tr w:rsidR="004A6B02" w:rsidRPr="00DE6649" w14:paraId="5218FE24" w14:textId="77777777" w:rsidTr="00FB5149">
        <w:tc>
          <w:tcPr>
            <w:tcW w:w="2802" w:type="dxa"/>
            <w:vAlign w:val="bottom"/>
          </w:tcPr>
          <w:p w14:paraId="69CF2D70" w14:textId="77777777" w:rsidR="004A6B02" w:rsidRPr="00DE6649" w:rsidRDefault="004A6B02" w:rsidP="004A6B0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4C0F06FD" w14:textId="77777777" w:rsidR="004A6B02" w:rsidRPr="00DE6649" w:rsidRDefault="004A6B02" w:rsidP="004A6B02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E664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78C07ED" w14:textId="77777777" w:rsidR="004A6B02" w:rsidRPr="00DE6649" w:rsidRDefault="004A6B02" w:rsidP="004A6B02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E664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A6B02" w:rsidRPr="00DE6649" w14:paraId="1DEBBB39" w14:textId="77777777" w:rsidTr="00FB5149">
        <w:tc>
          <w:tcPr>
            <w:tcW w:w="2802" w:type="dxa"/>
            <w:vAlign w:val="bottom"/>
          </w:tcPr>
          <w:p w14:paraId="43E54E29" w14:textId="77777777" w:rsidR="004A6B02" w:rsidRPr="00DE6649" w:rsidRDefault="004A6B02" w:rsidP="004A6B0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102F6D48" w14:textId="6B5B3244" w:rsidR="004A6B02" w:rsidRPr="00DE6649" w:rsidRDefault="004A6B02" w:rsidP="004A6B02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DE6649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9CBE3B6" w14:textId="327FA0CD" w:rsidR="004A6B02" w:rsidRPr="00DE6649" w:rsidRDefault="004A6B02" w:rsidP="004A6B02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DE6649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82477B" w:rsidRPr="00DE6649" w14:paraId="52F1B935" w14:textId="77777777" w:rsidTr="00FB5149">
        <w:tc>
          <w:tcPr>
            <w:tcW w:w="2802" w:type="dxa"/>
            <w:vAlign w:val="bottom"/>
          </w:tcPr>
          <w:p w14:paraId="23DA8C69" w14:textId="77777777" w:rsidR="0082477B" w:rsidRPr="00DE6649" w:rsidRDefault="0082477B" w:rsidP="0082477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1249701D" w14:textId="1C0F89BD" w:rsidR="0082477B" w:rsidRPr="00DE6649" w:rsidRDefault="00AD10A1" w:rsidP="0082477B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DE664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="0082477B"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265EC574" w14:textId="008FE284" w:rsidR="0082477B" w:rsidRPr="00DE6649" w:rsidRDefault="0082477B" w:rsidP="0082477B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DE664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1CC9C078" w14:textId="7654C324" w:rsidR="0082477B" w:rsidRPr="00DE6649" w:rsidRDefault="00AD10A1" w:rsidP="0082477B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Pr="00DE664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02E98075" w14:textId="032E7F51" w:rsidR="0082477B" w:rsidRPr="00DE6649" w:rsidRDefault="0082477B" w:rsidP="0082477B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DE664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DE664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82477B" w:rsidRPr="00DE6649" w14:paraId="0473D454" w14:textId="77777777" w:rsidTr="00FB5149">
        <w:tc>
          <w:tcPr>
            <w:tcW w:w="2802" w:type="dxa"/>
            <w:vAlign w:val="bottom"/>
          </w:tcPr>
          <w:p w14:paraId="1E5B02A5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4813D00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701" w:type="dxa"/>
          </w:tcPr>
          <w:p w14:paraId="0D0DE04D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701" w:type="dxa"/>
          </w:tcPr>
          <w:p w14:paraId="68629F65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701" w:type="dxa"/>
          </w:tcPr>
          <w:p w14:paraId="2A89D317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</w:rPr>
            </w:pPr>
          </w:p>
        </w:tc>
      </w:tr>
      <w:tr w:rsidR="0082477B" w:rsidRPr="00DE6649" w14:paraId="6C56086F" w14:textId="77777777" w:rsidTr="00FB5149">
        <w:tc>
          <w:tcPr>
            <w:tcW w:w="2802" w:type="dxa"/>
            <w:vAlign w:val="bottom"/>
          </w:tcPr>
          <w:p w14:paraId="6AA54C1E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265FE2D" w14:textId="759E52A5" w:rsidR="0082477B" w:rsidRPr="00DE6649" w:rsidRDefault="00352AE7" w:rsidP="0082477B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701" w:type="dxa"/>
          </w:tcPr>
          <w:p w14:paraId="7DD4F809" w14:textId="42E40780" w:rsidR="0082477B" w:rsidRPr="00DE6649" w:rsidRDefault="0082477B" w:rsidP="0082477B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6E3C5C7D" w14:textId="28D7296F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73,145,067.09</w:t>
            </w:r>
          </w:p>
        </w:tc>
        <w:tc>
          <w:tcPr>
            <w:tcW w:w="1701" w:type="dxa"/>
          </w:tcPr>
          <w:p w14:paraId="1CB524EB" w14:textId="4FD3D7E0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73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145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067.09</w:t>
            </w:r>
          </w:p>
        </w:tc>
      </w:tr>
      <w:tr w:rsidR="0082477B" w:rsidRPr="00DE6649" w14:paraId="09A81507" w14:textId="77777777" w:rsidTr="00FB5149">
        <w:tc>
          <w:tcPr>
            <w:tcW w:w="2802" w:type="dxa"/>
            <w:vAlign w:val="bottom"/>
          </w:tcPr>
          <w:p w14:paraId="3B8E8BF3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9BCC68" w14:textId="325EEA34" w:rsidR="0082477B" w:rsidRPr="00DE6649" w:rsidRDefault="00836626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836626">
              <w:rPr>
                <w:rFonts w:ascii="Angsana New" w:hAnsi="Angsana New" w:cs="Angsana New"/>
                <w:color w:val="000000"/>
                <w:lang w:val="en-US"/>
              </w:rPr>
              <w:t>1,232,417,105.14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FD978A" w14:textId="4D244DA8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362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902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AB2FDE" w14:textId="525C425B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1,060,593,237.55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585455" w14:textId="598CAD0A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249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662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936.49</w:t>
            </w:r>
          </w:p>
        </w:tc>
      </w:tr>
      <w:tr w:rsidR="0082477B" w:rsidRPr="00DE6649" w14:paraId="2A62187A" w14:textId="77777777" w:rsidTr="00FB5149">
        <w:tc>
          <w:tcPr>
            <w:tcW w:w="2802" w:type="dxa"/>
            <w:vAlign w:val="bottom"/>
          </w:tcPr>
          <w:p w14:paraId="103B6059" w14:textId="77777777" w:rsidR="0082477B" w:rsidRPr="00DE6649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EBEFA7" w14:textId="63F47C4A" w:rsidR="0082477B" w:rsidRPr="00DE6649" w:rsidRDefault="00836626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836626">
              <w:rPr>
                <w:rFonts w:ascii="Angsana New" w:hAnsi="Angsana New" w:cs="Angsana New"/>
                <w:color w:val="000000"/>
                <w:lang w:val="en-US"/>
              </w:rPr>
              <w:t>1,232,417,105.14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55B1CA" w14:textId="70C58274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362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902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9236E0" w14:textId="4D8F98E6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1,133,738,304.64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4FF476" w14:textId="53278A8B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322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808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003.58</w:t>
            </w:r>
          </w:p>
        </w:tc>
      </w:tr>
      <w:tr w:rsidR="0082477B" w:rsidRPr="00DE6649" w14:paraId="39E2CC38" w14:textId="77777777" w:rsidTr="00FB5149">
        <w:tc>
          <w:tcPr>
            <w:tcW w:w="2802" w:type="dxa"/>
            <w:vAlign w:val="bottom"/>
          </w:tcPr>
          <w:p w14:paraId="1051D059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DE6649">
              <w:rPr>
                <w:rFonts w:ascii="Angsana New" w:hAnsi="Angsana New" w:cs="Angsana New" w:hint="cs"/>
                <w:color w:val="00000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2DB29982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37B7EC64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701" w:type="dxa"/>
          </w:tcPr>
          <w:p w14:paraId="25F47BD7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2F3FB3D5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82477B" w:rsidRPr="00DE6649" w14:paraId="51FE79B7" w14:textId="77777777" w:rsidTr="00FB5149">
        <w:trPr>
          <w:trHeight w:val="226"/>
        </w:trPr>
        <w:tc>
          <w:tcPr>
            <w:tcW w:w="2802" w:type="dxa"/>
            <w:vAlign w:val="bottom"/>
          </w:tcPr>
          <w:p w14:paraId="4CC15204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</w:rPr>
              <w:t xml:space="preserve">      </w:t>
            </w:r>
            <w:r w:rsidRPr="00DE6649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743CD8" w14:textId="4170AD84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(49,766,261.66)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4EF8B2" w14:textId="501340DB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(22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057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788.64)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A7906C" w14:textId="1D5E5129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(49,766,261.66)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5C24DA" w14:textId="6A4A800E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(22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057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788.64)</w:t>
            </w:r>
          </w:p>
        </w:tc>
      </w:tr>
      <w:tr w:rsidR="0082477B" w:rsidRPr="00DE6649" w14:paraId="1C5F5D58" w14:textId="77777777" w:rsidTr="00FB5149">
        <w:tc>
          <w:tcPr>
            <w:tcW w:w="2802" w:type="dxa"/>
            <w:vAlign w:val="bottom"/>
          </w:tcPr>
          <w:p w14:paraId="2A903600" w14:textId="77777777" w:rsidR="0082477B" w:rsidRPr="00DE6649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7473A4" w14:textId="1EE12E26" w:rsidR="0082477B" w:rsidRPr="00DE6649" w:rsidRDefault="00836626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836626">
              <w:rPr>
                <w:rFonts w:ascii="Angsana New" w:hAnsi="Angsana New" w:cs="Angsana New"/>
                <w:color w:val="000000"/>
                <w:lang w:val="en-US"/>
              </w:rPr>
              <w:t>1,182,650,843.48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854C06" w14:textId="17D71534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340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844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708.51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C235F5" w14:textId="74391B64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1,083,972,042.98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9CBF2F" w14:textId="1EADC712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300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750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214.94</w:t>
            </w:r>
          </w:p>
        </w:tc>
      </w:tr>
      <w:tr w:rsidR="0082477B" w:rsidRPr="00DE6649" w14:paraId="314FDA46" w14:textId="77777777" w:rsidTr="00FB5149">
        <w:tc>
          <w:tcPr>
            <w:tcW w:w="2802" w:type="dxa"/>
            <w:vAlign w:val="bottom"/>
          </w:tcPr>
          <w:p w14:paraId="118CC8B2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FC1254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580D29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FDC644" w14:textId="77777777" w:rsidR="0082477B" w:rsidRPr="00DE6649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AC1FE1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82477B" w:rsidRPr="00DE6649" w14:paraId="44641670" w14:textId="77777777" w:rsidTr="00FB5149">
        <w:tc>
          <w:tcPr>
            <w:tcW w:w="2802" w:type="dxa"/>
            <w:vAlign w:val="bottom"/>
          </w:tcPr>
          <w:p w14:paraId="5F75799B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บุคคลและกิจการที่เกี่ยวข้องกัน</w:t>
            </w:r>
          </w:p>
        </w:tc>
        <w:tc>
          <w:tcPr>
            <w:tcW w:w="1701" w:type="dxa"/>
          </w:tcPr>
          <w:p w14:paraId="38C728C5" w14:textId="1046FA8C" w:rsidR="0082477B" w:rsidRPr="00DE6649" w:rsidRDefault="00DE6649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24,144,873.95</w:t>
            </w:r>
          </w:p>
        </w:tc>
        <w:tc>
          <w:tcPr>
            <w:tcW w:w="1701" w:type="dxa"/>
          </w:tcPr>
          <w:p w14:paraId="4B73D1E7" w14:textId="1DDB89D2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23,436,</w:t>
            </w:r>
            <w:r w:rsidR="00836626">
              <w:rPr>
                <w:rFonts w:ascii="Angsana New" w:hAnsi="Angsana New" w:cs="Angsana New"/>
                <w:color w:val="000000"/>
                <w:lang w:val="en-US"/>
              </w:rPr>
              <w:t>535.78</w:t>
            </w:r>
          </w:p>
        </w:tc>
        <w:tc>
          <w:tcPr>
            <w:tcW w:w="1701" w:type="dxa"/>
          </w:tcPr>
          <w:p w14:paraId="35485792" w14:textId="37E8C217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24,610,112.09</w:t>
            </w:r>
          </w:p>
        </w:tc>
        <w:tc>
          <w:tcPr>
            <w:tcW w:w="1701" w:type="dxa"/>
          </w:tcPr>
          <w:p w14:paraId="33544EE9" w14:textId="16DA78F6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23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901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773.92</w:t>
            </w:r>
          </w:p>
        </w:tc>
      </w:tr>
      <w:tr w:rsidR="0082477B" w:rsidRPr="00DE6649" w14:paraId="4B29D604" w14:textId="77777777" w:rsidTr="00FB5149">
        <w:tc>
          <w:tcPr>
            <w:tcW w:w="2802" w:type="dxa"/>
            <w:vAlign w:val="bottom"/>
          </w:tcPr>
          <w:p w14:paraId="4EBD9FB4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A48E23" w14:textId="75EA6DF0" w:rsidR="0082477B" w:rsidRPr="00DE6649" w:rsidRDefault="001E1A9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1E1A92">
              <w:rPr>
                <w:rFonts w:ascii="Angsana New" w:hAnsi="Angsana New" w:cs="Angsana New"/>
                <w:color w:val="000000"/>
                <w:lang w:val="en-US"/>
              </w:rPr>
              <w:t>376,441,438.08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EDB512" w14:textId="2823CF58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504,</w:t>
            </w:r>
            <w:r w:rsidR="00836626">
              <w:rPr>
                <w:rFonts w:ascii="Angsana New" w:hAnsi="Angsana New" w:cs="Angsana New"/>
                <w:color w:val="000000"/>
                <w:lang w:val="en-US"/>
              </w:rPr>
              <w:t>148,199.72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486403" w14:textId="6346027A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376,440,802.79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316CDA" w14:textId="1C41518C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504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147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825.17</w:t>
            </w:r>
          </w:p>
        </w:tc>
      </w:tr>
      <w:tr w:rsidR="0082477B" w:rsidRPr="00DE6649" w14:paraId="041D5D60" w14:textId="77777777" w:rsidTr="00FB5149">
        <w:tc>
          <w:tcPr>
            <w:tcW w:w="2802" w:type="dxa"/>
            <w:vAlign w:val="bottom"/>
          </w:tcPr>
          <w:p w14:paraId="1F0423BC" w14:textId="77777777" w:rsidR="0082477B" w:rsidRPr="00DE6649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DB9353" w14:textId="526D34CB" w:rsidR="0082477B" w:rsidRPr="00DE6649" w:rsidRDefault="001E1A9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1E1A92">
              <w:rPr>
                <w:rFonts w:ascii="Angsana New" w:hAnsi="Angsana New" w:cs="Angsana New"/>
                <w:color w:val="000000"/>
                <w:lang w:val="en-US"/>
              </w:rPr>
              <w:t>400,586,312.03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AFC18E" w14:textId="694E0CD3" w:rsidR="0082477B" w:rsidRPr="00DE6649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527,584,735.50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A1155E" w14:textId="6437F361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401,050,914.88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BD7424" w14:textId="502DC229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528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049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599.09</w:t>
            </w:r>
          </w:p>
        </w:tc>
      </w:tr>
      <w:tr w:rsidR="0082477B" w:rsidRPr="00DE6649" w14:paraId="0A7A25B6" w14:textId="77777777" w:rsidTr="00FB5149">
        <w:tc>
          <w:tcPr>
            <w:tcW w:w="2802" w:type="dxa"/>
            <w:vAlign w:val="bottom"/>
          </w:tcPr>
          <w:p w14:paraId="7593EC9C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DE6649">
              <w:rPr>
                <w:rFonts w:ascii="Angsana New" w:hAnsi="Angsana New" w:cs="Angsana New" w:hint="cs"/>
                <w:color w:val="00000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46E91A7A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7A99342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701" w:type="dxa"/>
          </w:tcPr>
          <w:p w14:paraId="3F833C1E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28A62F87" w14:textId="77777777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82477B" w:rsidRPr="00DE6649" w14:paraId="3F7F32BA" w14:textId="77777777" w:rsidTr="00FB5149">
        <w:tc>
          <w:tcPr>
            <w:tcW w:w="2802" w:type="dxa"/>
            <w:vAlign w:val="bottom"/>
          </w:tcPr>
          <w:p w14:paraId="0B057E87" w14:textId="77777777" w:rsidR="0082477B" w:rsidRPr="00DE6649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</w:rPr>
              <w:t xml:space="preserve">      </w:t>
            </w:r>
            <w:r w:rsidRPr="00DE6649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3B87D" w14:textId="74549B1B" w:rsidR="0082477B" w:rsidRPr="00DE6649" w:rsidRDefault="001E1A9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1E1A92">
              <w:rPr>
                <w:rFonts w:ascii="Angsana New" w:hAnsi="Angsana New" w:cs="Angsana New"/>
                <w:color w:val="000000"/>
                <w:lang w:val="en-US"/>
              </w:rPr>
              <w:t>(41,343,911.60)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597D23" w14:textId="35C3CA1F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(36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553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626.53)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226695" w14:textId="73F83A82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(41,343,911.60)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624D1" w14:textId="3CA2B934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(36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553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626.53)</w:t>
            </w:r>
          </w:p>
        </w:tc>
      </w:tr>
      <w:tr w:rsidR="0082477B" w:rsidRPr="00DE6649" w14:paraId="6BCBC761" w14:textId="77777777" w:rsidTr="00FB5149">
        <w:tc>
          <w:tcPr>
            <w:tcW w:w="2802" w:type="dxa"/>
            <w:vAlign w:val="bottom"/>
          </w:tcPr>
          <w:p w14:paraId="0DC9EA62" w14:textId="77777777" w:rsidR="0082477B" w:rsidRPr="00DE6649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3158CB" w14:textId="79C5A413" w:rsidR="0082477B" w:rsidRPr="00DE6649" w:rsidRDefault="001E1A9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1E1A92">
              <w:rPr>
                <w:rFonts w:ascii="Angsana New" w:hAnsi="Angsana New" w:cs="Angsana New"/>
                <w:color w:val="000000"/>
                <w:lang w:val="en-US"/>
              </w:rPr>
              <w:t>359,242,400.43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281725" w14:textId="608A6FD1" w:rsidR="0082477B" w:rsidRPr="00DE6649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491,031,108.97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0CD782" w14:textId="41A83530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cs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359,707,003.28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B473CF" w14:textId="4578A234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491,495,972.56</w:t>
            </w:r>
          </w:p>
        </w:tc>
      </w:tr>
      <w:tr w:rsidR="0082477B" w:rsidRPr="00DE6649" w14:paraId="5E833B53" w14:textId="77777777" w:rsidTr="00FB5149">
        <w:tc>
          <w:tcPr>
            <w:tcW w:w="2802" w:type="dxa"/>
          </w:tcPr>
          <w:p w14:paraId="03ACC5C2" w14:textId="77777777" w:rsidR="0082477B" w:rsidRPr="00DE6649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DE6649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2B5E26" w14:textId="1225FD4E" w:rsidR="0082477B" w:rsidRPr="00DE6649" w:rsidRDefault="001E1A9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lang w:val="en-US"/>
              </w:rPr>
            </w:pPr>
            <w:r w:rsidRPr="001E1A92">
              <w:rPr>
                <w:rFonts w:ascii="Angsana New" w:hAnsi="Angsana New" w:cs="Angsana New"/>
                <w:color w:val="000000"/>
                <w:lang w:val="en-US"/>
              </w:rPr>
              <w:t>1,541,893,243.91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C793E6" w14:textId="35B72B3B" w:rsidR="0082477B" w:rsidRPr="00DE6649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831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875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817.48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81ABF5" w14:textId="21A70A81" w:rsidR="0082477B" w:rsidRPr="00DE6649" w:rsidRDefault="00352AE7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highlight w:val="yellow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lang w:val="en-US"/>
              </w:rPr>
              <w:t>1,443,679,046.26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AEA1D4" w14:textId="7AE74263" w:rsidR="0082477B" w:rsidRPr="00DE6649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792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246</w:t>
            </w:r>
            <w:r w:rsidRPr="00DE664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DE6649">
              <w:rPr>
                <w:rFonts w:ascii="Angsana New" w:hAnsi="Angsana New" w:cs="Angsana New"/>
                <w:color w:val="000000"/>
                <w:cs/>
                <w:lang w:val="en-US"/>
              </w:rPr>
              <w:t>187.50</w:t>
            </w:r>
          </w:p>
        </w:tc>
      </w:tr>
    </w:tbl>
    <w:p w14:paraId="32E82567" w14:textId="77777777" w:rsidR="00836626" w:rsidRPr="00836626" w:rsidRDefault="00836626" w:rsidP="0082477B">
      <w:pPr>
        <w:ind w:left="567" w:firstLine="851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5143B4C6" w14:textId="00D628CE" w:rsidR="004A6B02" w:rsidRPr="004A6B02" w:rsidRDefault="004A6B02" w:rsidP="0082477B">
      <w:pPr>
        <w:ind w:left="567" w:firstLine="851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A6B02">
        <w:rPr>
          <w:rFonts w:ascii="Angsana New" w:eastAsia="SimSun" w:hAnsi="Angsana New" w:cs="Angsana New" w:hint="cs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p w14:paraId="2D7ADE15" w14:textId="77777777" w:rsidR="004A6B02" w:rsidRP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4A6B02" w:rsidRPr="004A6B02" w14:paraId="59FF029B" w14:textId="77777777" w:rsidTr="00FB5149">
        <w:tc>
          <w:tcPr>
            <w:tcW w:w="9606" w:type="dxa"/>
            <w:gridSpan w:val="5"/>
          </w:tcPr>
          <w:p w14:paraId="5DA69069" w14:textId="77777777" w:rsidR="004A6B02" w:rsidRPr="004A6B02" w:rsidRDefault="004A6B02" w:rsidP="004A6B0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A6B02" w:rsidRPr="004A6B02" w14:paraId="6977D463" w14:textId="77777777" w:rsidTr="00FB5149">
        <w:tc>
          <w:tcPr>
            <w:tcW w:w="2802" w:type="dxa"/>
            <w:vAlign w:val="bottom"/>
          </w:tcPr>
          <w:p w14:paraId="2713D4D1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ED82DF8" w14:textId="77777777" w:rsidR="004A6B02" w:rsidRPr="004A6B02" w:rsidRDefault="004A6B02" w:rsidP="004A6B02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66846FC" w14:textId="77777777" w:rsidR="004A6B02" w:rsidRPr="004A6B02" w:rsidRDefault="004A6B02" w:rsidP="004A6B02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6B02" w:rsidRPr="004A6B02" w14:paraId="2A7A4C72" w14:textId="77777777" w:rsidTr="00FB5149">
        <w:tc>
          <w:tcPr>
            <w:tcW w:w="2802" w:type="dxa"/>
            <w:vAlign w:val="bottom"/>
          </w:tcPr>
          <w:p w14:paraId="34C0CA63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783D433" w14:textId="13021DD0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5DFC1339" w14:textId="533E5D53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82477B" w:rsidRPr="004A6B02" w14:paraId="6ABCA38A" w14:textId="77777777" w:rsidTr="00FB5149">
        <w:tc>
          <w:tcPr>
            <w:tcW w:w="2802" w:type="dxa"/>
            <w:vAlign w:val="bottom"/>
          </w:tcPr>
          <w:p w14:paraId="351BC590" w14:textId="77777777" w:rsidR="0082477B" w:rsidRPr="004A6B02" w:rsidRDefault="0082477B" w:rsidP="0082477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576F8DD" w14:textId="1E2C6478" w:rsidR="0082477B" w:rsidRPr="004A6B02" w:rsidRDefault="004C50DE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มิถุนายน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4035D7B4" w14:textId="577AC282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6CA0EEAD" w14:textId="153CA275" w:rsidR="0082477B" w:rsidRPr="004A6B02" w:rsidRDefault="004C50DE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มิถุนายน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74F15E54" w14:textId="58F5EBED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8</w:t>
            </w:r>
          </w:p>
        </w:tc>
      </w:tr>
      <w:tr w:rsidR="0082477B" w:rsidRPr="004A6B02" w14:paraId="5A590539" w14:textId="77777777" w:rsidTr="00FB5149">
        <w:tc>
          <w:tcPr>
            <w:tcW w:w="2802" w:type="dxa"/>
            <w:vAlign w:val="center"/>
          </w:tcPr>
          <w:p w14:paraId="61DADC0B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243875F4" w14:textId="4EA1B1BE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61,723,720.08</w:t>
            </w:r>
          </w:p>
        </w:tc>
        <w:tc>
          <w:tcPr>
            <w:tcW w:w="1701" w:type="dxa"/>
          </w:tcPr>
          <w:p w14:paraId="2511D0F5" w14:textId="2F27EAB8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490,449,968.54</w:t>
            </w:r>
          </w:p>
        </w:tc>
        <w:tc>
          <w:tcPr>
            <w:tcW w:w="1701" w:type="dxa"/>
          </w:tcPr>
          <w:p w14:paraId="378A0D23" w14:textId="58C7769A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61,723,720.08</w:t>
            </w:r>
          </w:p>
        </w:tc>
        <w:tc>
          <w:tcPr>
            <w:tcW w:w="1701" w:type="dxa"/>
          </w:tcPr>
          <w:p w14:paraId="4626D227" w14:textId="7B65602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377,210,407.88</w:t>
            </w:r>
          </w:p>
        </w:tc>
      </w:tr>
      <w:tr w:rsidR="0082477B" w:rsidRPr="004A6B02" w14:paraId="76B9E1BF" w14:textId="77777777" w:rsidTr="00FB5149">
        <w:tc>
          <w:tcPr>
            <w:tcW w:w="2802" w:type="dxa"/>
            <w:vAlign w:val="center"/>
          </w:tcPr>
          <w:p w14:paraId="242A3A7E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0312C500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021C4095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10E654B9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F4CF758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60CD2893" w14:textId="77777777" w:rsidTr="00FB5149">
        <w:tc>
          <w:tcPr>
            <w:tcW w:w="2802" w:type="dxa"/>
            <w:vAlign w:val="center"/>
          </w:tcPr>
          <w:p w14:paraId="5416510D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77303284" w14:textId="15429CC2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77,707,915.53</w:t>
            </w:r>
          </w:p>
        </w:tc>
        <w:tc>
          <w:tcPr>
            <w:tcW w:w="1701" w:type="dxa"/>
          </w:tcPr>
          <w:p w14:paraId="0F0EE725" w14:textId="09EEE42B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355,477,246.59</w:t>
            </w:r>
          </w:p>
        </w:tc>
        <w:tc>
          <w:tcPr>
            <w:tcW w:w="1701" w:type="dxa"/>
          </w:tcPr>
          <w:p w14:paraId="49C62D37" w14:textId="4AA4835A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77,707,915.53</w:t>
            </w:r>
          </w:p>
        </w:tc>
        <w:tc>
          <w:tcPr>
            <w:tcW w:w="1701" w:type="dxa"/>
          </w:tcPr>
          <w:p w14:paraId="52C1685A" w14:textId="7FADF86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355,477,246.59</w:t>
            </w:r>
          </w:p>
        </w:tc>
      </w:tr>
      <w:tr w:rsidR="0082477B" w:rsidRPr="004A6B02" w14:paraId="1B40BC1B" w14:textId="77777777" w:rsidTr="00FB5149">
        <w:tc>
          <w:tcPr>
            <w:tcW w:w="2802" w:type="dxa"/>
            <w:vAlign w:val="center"/>
          </w:tcPr>
          <w:p w14:paraId="399A6E1D" w14:textId="05E5E980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 – 6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747F18C9" w14:textId="0959543F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121,511,628.17</w:t>
            </w:r>
          </w:p>
        </w:tc>
        <w:tc>
          <w:tcPr>
            <w:tcW w:w="1701" w:type="dxa"/>
          </w:tcPr>
          <w:p w14:paraId="4AE6D772" w14:textId="0F5C8646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39,226,009.58</w:t>
            </w:r>
          </w:p>
        </w:tc>
        <w:tc>
          <w:tcPr>
            <w:tcW w:w="1701" w:type="dxa"/>
          </w:tcPr>
          <w:p w14:paraId="14E41725" w14:textId="18235DC9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6,078,521.47</w:t>
            </w:r>
          </w:p>
        </w:tc>
        <w:tc>
          <w:tcPr>
            <w:tcW w:w="1701" w:type="dxa"/>
          </w:tcPr>
          <w:p w14:paraId="0D589B0B" w14:textId="0697296E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39,226,009.58</w:t>
            </w:r>
          </w:p>
        </w:tc>
      </w:tr>
      <w:tr w:rsidR="0082477B" w:rsidRPr="004A6B02" w14:paraId="481F7488" w14:textId="77777777" w:rsidTr="00FB5149">
        <w:tc>
          <w:tcPr>
            <w:tcW w:w="2802" w:type="dxa"/>
            <w:vAlign w:val="center"/>
          </w:tcPr>
          <w:p w14:paraId="1D7D19BF" w14:textId="1D791E04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 – 12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6351883B" w14:textId="0B22F110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625,918,018.83</w:t>
            </w:r>
          </w:p>
        </w:tc>
        <w:tc>
          <w:tcPr>
            <w:tcW w:w="1701" w:type="dxa"/>
          </w:tcPr>
          <w:p w14:paraId="49E42317" w14:textId="3EB6604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359,192,149.54</w:t>
            </w:r>
          </w:p>
        </w:tc>
        <w:tc>
          <w:tcPr>
            <w:tcW w:w="1701" w:type="dxa"/>
          </w:tcPr>
          <w:p w14:paraId="5022F329" w14:textId="5A4BC088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569,527,257.94</w:t>
            </w:r>
          </w:p>
        </w:tc>
        <w:tc>
          <w:tcPr>
            <w:tcW w:w="1701" w:type="dxa"/>
          </w:tcPr>
          <w:p w14:paraId="67D74282" w14:textId="2885E8C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359,192,149.54</w:t>
            </w:r>
          </w:p>
        </w:tc>
      </w:tr>
      <w:tr w:rsidR="0082477B" w:rsidRPr="004A6B02" w14:paraId="2EC82E57" w14:textId="77777777" w:rsidTr="00FB5149">
        <w:tc>
          <w:tcPr>
            <w:tcW w:w="2802" w:type="dxa"/>
            <w:vAlign w:val="center"/>
          </w:tcPr>
          <w:p w14:paraId="79C6502E" w14:textId="413C4C75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FEFF8E" w14:textId="2EC7ABA8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345,555,822.53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9EB465" w14:textId="714CE185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118,557,122.90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7B36F3" w14:textId="19867ADF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418,700,889.62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F7BADC" w14:textId="7DD1538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191,702,189.99</w:t>
            </w:r>
          </w:p>
        </w:tc>
      </w:tr>
      <w:tr w:rsidR="0082477B" w:rsidRPr="004A6B02" w14:paraId="79FCC7E6" w14:textId="77777777" w:rsidTr="00FB5149">
        <w:tc>
          <w:tcPr>
            <w:tcW w:w="2802" w:type="dxa"/>
            <w:vAlign w:val="bottom"/>
          </w:tcPr>
          <w:p w14:paraId="50A67DB8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31EBF0" w14:textId="15D95135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1,232,417,105.14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3525D5" w14:textId="59B583A9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F95FCE" w14:textId="176E20CA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1,133,738,304.64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DD2C65" w14:textId="398BC58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808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003.58</w:t>
            </w:r>
          </w:p>
        </w:tc>
      </w:tr>
      <w:tr w:rsidR="0082477B" w:rsidRPr="004A6B02" w14:paraId="0CB13FC6" w14:textId="77777777" w:rsidTr="00FB5149">
        <w:tc>
          <w:tcPr>
            <w:tcW w:w="2802" w:type="dxa"/>
            <w:vAlign w:val="bottom"/>
          </w:tcPr>
          <w:p w14:paraId="718DBF03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5E5BB9E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395B7B09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058BCB8F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5F0CE4C5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4C4D66F6" w14:textId="77777777" w:rsidTr="00352071">
        <w:tc>
          <w:tcPr>
            <w:tcW w:w="2802" w:type="dxa"/>
            <w:vAlign w:val="bottom"/>
          </w:tcPr>
          <w:p w14:paraId="06E8391E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E3F17E" w14:textId="144341C7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(49,766,261.66)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B42E16" w14:textId="4E814FC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58EE7C" w14:textId="196CAE6A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(49,766,261.66)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C20BD9" w14:textId="6D43681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</w:tr>
      <w:tr w:rsidR="0082477B" w:rsidRPr="004A6B02" w14:paraId="53E60158" w14:textId="77777777" w:rsidTr="00352071">
        <w:trPr>
          <w:trHeight w:val="370"/>
        </w:trPr>
        <w:tc>
          <w:tcPr>
            <w:tcW w:w="2802" w:type="dxa"/>
          </w:tcPr>
          <w:p w14:paraId="5073D11E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62A5F5E" w14:textId="3F62AF2E" w:rsidR="0082477B" w:rsidRPr="004A6B02" w:rsidRDefault="007C5DDF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1,182,650,843.48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99491B" w14:textId="068412F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340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844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708.51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964DDF" w14:textId="71F6EDBB" w:rsidR="0082477B" w:rsidRPr="004A6B02" w:rsidRDefault="00352AE7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1,083,972,042.98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A3665A3" w14:textId="41FF6BE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750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214.94</w:t>
            </w:r>
          </w:p>
        </w:tc>
      </w:tr>
    </w:tbl>
    <w:p w14:paraId="4013F04F" w14:textId="77777777" w:rsidR="004A6B02" w:rsidRP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</w:rPr>
      </w:pPr>
    </w:p>
    <w:p w14:paraId="0CF62D24" w14:textId="35CB8A40" w:rsidR="004A6B02" w:rsidRPr="004A6B02" w:rsidRDefault="004A6B02" w:rsidP="0082477B">
      <w:pPr>
        <w:ind w:left="567" w:firstLine="851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82477B">
        <w:rPr>
          <w:rFonts w:ascii="Angsana New" w:hAnsi="Angsana New" w:cs="Angsana New" w:hint="cs"/>
          <w:spacing w:val="-8"/>
          <w:sz w:val="30"/>
          <w:szCs w:val="30"/>
          <w:cs/>
        </w:rPr>
        <w:lastRenderedPageBreak/>
        <w:t>รายการ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เปลี่ยนแปลง</w:t>
      </w:r>
      <w:r w:rsidRPr="004A6B02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ของค่าเผื่อผลขาดทุนด้านเครดิตที่คาดว่าจะเกิดขึ้นของลูกหนี้การค้า</w:t>
      </w:r>
      <w:r w:rsidR="0082477B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4C50DE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4C50DE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4C50DE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4C50DE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4C50DE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82477B">
        <w:rPr>
          <w:rFonts w:ascii="Angsana New" w:hAnsi="Angsana New" w:cs="Angsana New"/>
          <w:sz w:val="30"/>
          <w:szCs w:val="30"/>
          <w:lang w:val="en-US"/>
        </w:rPr>
        <w:t>2569</w:t>
      </w:r>
      <w:r w:rsidRPr="004A6B0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1F058BF7" w14:textId="77777777" w:rsidR="004A6B02" w:rsidRPr="0082477B" w:rsidRDefault="004A6B02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  <w:lang w:val="en-US"/>
        </w:rPr>
      </w:pPr>
    </w:p>
    <w:tbl>
      <w:tblPr>
        <w:tblW w:w="962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2000"/>
      </w:tblGrid>
      <w:tr w:rsidR="00A454BE" w:rsidRPr="00A910B1" w14:paraId="42E3CC71" w14:textId="77777777" w:rsidTr="00F97208">
        <w:tc>
          <w:tcPr>
            <w:tcW w:w="9621" w:type="dxa"/>
            <w:gridSpan w:val="5"/>
          </w:tcPr>
          <w:p w14:paraId="65993DC6" w14:textId="4D5E60D3" w:rsidR="00A454BE" w:rsidRPr="00A910B1" w:rsidRDefault="00A454B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81AE4" w:rsidRPr="00A910B1" w14:paraId="5E8166A6" w14:textId="77777777" w:rsidTr="00F97208">
        <w:tc>
          <w:tcPr>
            <w:tcW w:w="3085" w:type="dxa"/>
          </w:tcPr>
          <w:p w14:paraId="3826DA07" w14:textId="77777777" w:rsidR="00581AE4" w:rsidRPr="00A910B1" w:rsidRDefault="00581AE4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5870341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67949DBE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B7466A7" w14:textId="77777777" w:rsidR="00581AE4" w:rsidRPr="00A910B1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4B92EC55" w14:textId="77777777" w:rsidR="00581AE4" w:rsidRPr="00A910B1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A58E5" w:rsidRPr="00A910B1" w14:paraId="76D4252B" w14:textId="77777777" w:rsidTr="00F97208">
        <w:tc>
          <w:tcPr>
            <w:tcW w:w="3085" w:type="dxa"/>
          </w:tcPr>
          <w:p w14:paraId="254BCC1E" w14:textId="77777777" w:rsidR="00FA58E5" w:rsidRPr="00A910B1" w:rsidRDefault="00FA58E5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7E25E42" w14:textId="77777777" w:rsidR="00FA58E5" w:rsidRPr="00A910B1" w:rsidRDefault="00FA58E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7246EF21" w14:textId="77777777" w:rsidR="00FA58E5" w:rsidRPr="00A910B1" w:rsidRDefault="00FA58E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650A712" w14:textId="77777777" w:rsidR="00FA58E5" w:rsidRPr="00A910B1" w:rsidRDefault="00FA58E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000" w:type="dxa"/>
          </w:tcPr>
          <w:p w14:paraId="7F262E88" w14:textId="77777777" w:rsidR="00FA58E5" w:rsidRPr="00A910B1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54BE" w:rsidRPr="00A910B1" w14:paraId="3A13A9C1" w14:textId="77777777" w:rsidTr="00F97208">
        <w:tc>
          <w:tcPr>
            <w:tcW w:w="3085" w:type="dxa"/>
          </w:tcPr>
          <w:p w14:paraId="43A2D5F0" w14:textId="77777777" w:rsidR="00A454BE" w:rsidRPr="00A910B1" w:rsidRDefault="00A454BE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58F620A4" w14:textId="77777777" w:rsidR="00A454BE" w:rsidRPr="00A910B1" w:rsidRDefault="00A454BE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754F2637" w14:textId="77777777" w:rsidR="00A454BE" w:rsidRPr="00A910B1" w:rsidRDefault="00A454BE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87A08BC" w14:textId="77777777" w:rsidR="00A454BE" w:rsidRPr="00A910B1" w:rsidRDefault="00A454BE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7CADFEC4" w14:textId="1CED2F09" w:rsidR="00A454BE" w:rsidRPr="00A910B1" w:rsidRDefault="000544D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</w:tr>
      <w:tr w:rsidR="00BD669C" w:rsidRPr="00A910B1" w14:paraId="48447B44" w14:textId="77777777" w:rsidTr="00F97208">
        <w:tc>
          <w:tcPr>
            <w:tcW w:w="3085" w:type="dxa"/>
          </w:tcPr>
          <w:p w14:paraId="1F641108" w14:textId="77777777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5CEE110F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34114C49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16A84C36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5180763A" w14:textId="13670ADC" w:rsidR="00BD669C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(30,298,764.03)</w:t>
            </w:r>
          </w:p>
        </w:tc>
      </w:tr>
      <w:tr w:rsidR="00BD669C" w:rsidRPr="00A910B1" w14:paraId="35EDE6BC" w14:textId="77777777" w:rsidTr="00F97208">
        <w:tc>
          <w:tcPr>
            <w:tcW w:w="3085" w:type="dxa"/>
          </w:tcPr>
          <w:p w14:paraId="0639C4A3" w14:textId="77777777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71394806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3D8D11D4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67F1D166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42FB18A9" w14:textId="2A3C2C9F" w:rsidR="00BD669C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2,590,291.01</w:t>
            </w:r>
          </w:p>
        </w:tc>
      </w:tr>
      <w:tr w:rsidR="00BD669C" w:rsidRPr="00A910B1" w14:paraId="7E8B2AA0" w14:textId="77777777" w:rsidTr="00F97208">
        <w:tc>
          <w:tcPr>
            <w:tcW w:w="3085" w:type="dxa"/>
          </w:tcPr>
          <w:p w14:paraId="02B97DE3" w14:textId="5198D33A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</w:t>
            </w:r>
            <w:r w:rsidR="00F722BC"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สิ้น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211F1ACC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4153D9D4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48D88311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3528EFFA" w14:textId="05EEE775" w:rsidR="00BD669C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(49,766,261.66)</w:t>
            </w:r>
          </w:p>
        </w:tc>
      </w:tr>
    </w:tbl>
    <w:p w14:paraId="2ABB6ED8" w14:textId="77777777" w:rsidR="00CD27E3" w:rsidRPr="00581AE4" w:rsidRDefault="00CD27E3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  <w:cs/>
          <w:lang w:val="en-US"/>
        </w:rPr>
      </w:pPr>
    </w:p>
    <w:p w14:paraId="3C5C6AC1" w14:textId="77833979" w:rsidR="000544D7" w:rsidRDefault="000544D7" w:rsidP="0082477B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รายการเปลี่ยนแปลง</w:t>
      </w:r>
      <w:r w:rsidR="00581AE4" w:rsidRPr="0082477B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ของค่าเผื่อผลขาดทุนด้านเครดิตที่คาดว่าจะเกิดขึ้นลูกหนี้</w:t>
      </w:r>
      <w:r w:rsidR="00B7015F" w:rsidRPr="0082477B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หมุนเวียนอื่น</w:t>
      </w:r>
      <w:r w:rsidR="005F778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4C50DE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4C50DE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4C50DE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4C50DE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4C50DE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4C50DE">
        <w:rPr>
          <w:rFonts w:ascii="Angsana New" w:hAnsi="Angsana New" w:cs="Angsana New"/>
          <w:sz w:val="30"/>
          <w:szCs w:val="30"/>
          <w:lang w:val="en-US"/>
        </w:rPr>
        <w:t>2569</w:t>
      </w:r>
      <w:r w:rsidR="004C50D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E389543" w14:textId="626FE1AC" w:rsidR="00581AE4" w:rsidRPr="00581AE4" w:rsidRDefault="00581AE4" w:rsidP="000544D7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581AE4" w:rsidRPr="00A910B1" w14:paraId="13B04721" w14:textId="77777777" w:rsidTr="00F722BC">
        <w:tc>
          <w:tcPr>
            <w:tcW w:w="9606" w:type="dxa"/>
            <w:gridSpan w:val="5"/>
          </w:tcPr>
          <w:p w14:paraId="4BC30554" w14:textId="404E702F" w:rsidR="00581AE4" w:rsidRPr="00A910B1" w:rsidRDefault="00581AE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81AE4" w:rsidRPr="00A910B1" w14:paraId="5140C681" w14:textId="77777777" w:rsidTr="00F722BC">
        <w:tc>
          <w:tcPr>
            <w:tcW w:w="3085" w:type="dxa"/>
          </w:tcPr>
          <w:p w14:paraId="6CA567C5" w14:textId="77777777" w:rsidR="00581AE4" w:rsidRPr="00A910B1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08AE5E8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0BA2BA25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CCBCE24" w14:textId="77777777" w:rsidR="00581AE4" w:rsidRPr="00A910B1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31B03DD4" w14:textId="77777777" w:rsidR="00581AE4" w:rsidRPr="00A910B1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A93FEF" w:rsidRPr="00A910B1" w14:paraId="6ED9F9DA" w14:textId="77777777" w:rsidTr="00F722BC">
        <w:tc>
          <w:tcPr>
            <w:tcW w:w="3085" w:type="dxa"/>
          </w:tcPr>
          <w:p w14:paraId="3D0C308F" w14:textId="77777777" w:rsidR="00A93FEF" w:rsidRPr="00A910B1" w:rsidRDefault="00A93FE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7AFB4CB" w14:textId="77777777" w:rsidR="00A93FEF" w:rsidRPr="00A910B1" w:rsidRDefault="00A93FEF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4AB7973A" w14:textId="77777777" w:rsidR="00A93FEF" w:rsidRPr="00A910B1" w:rsidRDefault="00A93FEF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03170DA" w14:textId="77777777" w:rsidR="00A93FEF" w:rsidRPr="00A910B1" w:rsidRDefault="00A93FEF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3C31A70" w14:textId="77777777" w:rsidR="00A93FEF" w:rsidRPr="00A910B1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AE4" w:rsidRPr="00A910B1" w14:paraId="6DBAB987" w14:textId="77777777" w:rsidTr="00F722BC">
        <w:tc>
          <w:tcPr>
            <w:tcW w:w="3085" w:type="dxa"/>
          </w:tcPr>
          <w:p w14:paraId="3B530D21" w14:textId="77777777" w:rsidR="00581AE4" w:rsidRPr="00A910B1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7C2B7218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29C4EB05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278F2AA" w14:textId="77777777" w:rsidR="00581AE4" w:rsidRPr="00A910B1" w:rsidRDefault="00581AE4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7502210C" w14:textId="6A5F1C36" w:rsidR="00581AE4" w:rsidRPr="00A910B1" w:rsidRDefault="000544D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(36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553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626.53)</w:t>
            </w:r>
          </w:p>
        </w:tc>
      </w:tr>
      <w:tr w:rsidR="00CB4FD1" w:rsidRPr="00A910B1" w14:paraId="711CFDAE" w14:textId="77777777" w:rsidTr="00F722BC">
        <w:tc>
          <w:tcPr>
            <w:tcW w:w="3085" w:type="dxa"/>
          </w:tcPr>
          <w:p w14:paraId="2F6C5DAA" w14:textId="77777777" w:rsidR="00CB4FD1" w:rsidRPr="00A910B1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5212B4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46A47C53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2F425C96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1FE6B791" w14:textId="4CCDD547" w:rsidR="00CB4FD1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(6,067,044.59)</w:t>
            </w:r>
          </w:p>
        </w:tc>
      </w:tr>
      <w:tr w:rsidR="00CB4FD1" w:rsidRPr="00A910B1" w14:paraId="5B5D9262" w14:textId="77777777" w:rsidTr="00F722BC">
        <w:tc>
          <w:tcPr>
            <w:tcW w:w="3085" w:type="dxa"/>
          </w:tcPr>
          <w:p w14:paraId="003CEB69" w14:textId="77777777" w:rsidR="00CB4FD1" w:rsidRPr="00A910B1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3C1FBD8A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28B718EC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1343EA08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2F75F5A5" w14:textId="3E1BE8D2" w:rsidR="00CB4FD1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1,276,759.52</w:t>
            </w:r>
          </w:p>
        </w:tc>
      </w:tr>
      <w:tr w:rsidR="00CB4FD1" w:rsidRPr="00A910B1" w14:paraId="6A290AD5" w14:textId="77777777" w:rsidTr="00F722BC">
        <w:tc>
          <w:tcPr>
            <w:tcW w:w="3085" w:type="dxa"/>
          </w:tcPr>
          <w:p w14:paraId="2FC59278" w14:textId="3E3C626E" w:rsidR="00CB4FD1" w:rsidRPr="00A910B1" w:rsidRDefault="00F722BC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990C967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528B5D04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477C522C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7693529" w14:textId="33E9F4C6" w:rsidR="00CB4FD1" w:rsidRPr="00A910B1" w:rsidRDefault="00352AE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352AE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(41,343,911.60)</w:t>
            </w:r>
          </w:p>
        </w:tc>
      </w:tr>
    </w:tbl>
    <w:p w14:paraId="5E7D084A" w14:textId="77777777" w:rsidR="00D9446E" w:rsidRDefault="00D9446E" w:rsidP="00581AE4">
      <w:pPr>
        <w:ind w:left="540" w:right="-178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3F595CAD" w14:textId="3F08007B" w:rsidR="00581AE4" w:rsidRPr="00B7015F" w:rsidRDefault="00B7015F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015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62452B1E" w14:textId="77777777" w:rsidR="009B67A2" w:rsidRPr="00CF01EC" w:rsidRDefault="009B67A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p w14:paraId="129408AD" w14:textId="7777777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7F0BA374" w14:textId="77777777" w:rsidR="00A910B1" w:rsidRPr="00A910B1" w:rsidRDefault="00A910B1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1668"/>
        <w:gridCol w:w="1701"/>
        <w:gridCol w:w="1701"/>
        <w:gridCol w:w="1701"/>
      </w:tblGrid>
      <w:tr w:rsidR="000544D7" w:rsidRPr="007C5DDF" w14:paraId="43956BF7" w14:textId="77777777" w:rsidTr="00D755FE">
        <w:tc>
          <w:tcPr>
            <w:tcW w:w="9606" w:type="dxa"/>
            <w:gridSpan w:val="5"/>
          </w:tcPr>
          <w:p w14:paraId="24D968C7" w14:textId="77777777" w:rsidR="000544D7" w:rsidRPr="007C5DDF" w:rsidRDefault="000544D7" w:rsidP="000544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4" w:name="_Hlk166438565"/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544D7" w:rsidRPr="007C5DDF" w14:paraId="61D6193C" w14:textId="77777777" w:rsidTr="001C433D">
        <w:tc>
          <w:tcPr>
            <w:tcW w:w="2835" w:type="dxa"/>
            <w:vAlign w:val="bottom"/>
          </w:tcPr>
          <w:p w14:paraId="565BBC1E" w14:textId="77777777" w:rsidR="000544D7" w:rsidRPr="007C5DDF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2"/>
          </w:tcPr>
          <w:p w14:paraId="184CBF7D" w14:textId="77777777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535AEA29" w14:textId="77777777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544D7" w:rsidRPr="007C5DDF" w14:paraId="72304104" w14:textId="77777777" w:rsidTr="001C433D">
        <w:tc>
          <w:tcPr>
            <w:tcW w:w="2835" w:type="dxa"/>
            <w:vAlign w:val="bottom"/>
          </w:tcPr>
          <w:p w14:paraId="78D71148" w14:textId="77777777" w:rsidR="000544D7" w:rsidRPr="007C5DDF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2"/>
            <w:tcBorders>
              <w:left w:val="nil"/>
            </w:tcBorders>
          </w:tcPr>
          <w:p w14:paraId="523E34EE" w14:textId="1A56ABD2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7AADA217" w14:textId="0A0A588E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A910B1" w:rsidRPr="007C5DDF" w14:paraId="037F4D1E" w14:textId="77777777" w:rsidTr="001C433D">
        <w:tc>
          <w:tcPr>
            <w:tcW w:w="2835" w:type="dxa"/>
            <w:vAlign w:val="bottom"/>
          </w:tcPr>
          <w:p w14:paraId="6D92F3AD" w14:textId="77777777" w:rsidR="00A910B1" w:rsidRPr="007C5DDF" w:rsidRDefault="00A910B1" w:rsidP="00A910B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8" w:type="dxa"/>
          </w:tcPr>
          <w:p w14:paraId="399B2EBB" w14:textId="7512EC05" w:rsidR="00A910B1" w:rsidRPr="007C5DDF" w:rsidRDefault="004C50DE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115C9194" w14:textId="55E4A9F4" w:rsidR="00A910B1" w:rsidRPr="007C5DDF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2749A5D8" w14:textId="6F33D9B3" w:rsidR="00A910B1" w:rsidRPr="007C5DDF" w:rsidRDefault="004C50DE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4F6C2975" w14:textId="6FA3FAFE" w:rsidR="00A910B1" w:rsidRPr="007C5DDF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</w:tr>
      <w:tr w:rsidR="007C5DDF" w:rsidRPr="007C5DDF" w14:paraId="232E4BBC" w14:textId="77777777" w:rsidTr="001C433D">
        <w:tc>
          <w:tcPr>
            <w:tcW w:w="2835" w:type="dxa"/>
            <w:vAlign w:val="bottom"/>
          </w:tcPr>
          <w:p w14:paraId="45BE22AF" w14:textId="77777777" w:rsidR="007C5DDF" w:rsidRPr="007C5DDF" w:rsidRDefault="007C5DDF" w:rsidP="007C5DDF">
            <w:pPr>
              <w:suppressAutoHyphens/>
              <w:overflowPunct w:val="0"/>
              <w:autoSpaceDE w:val="0"/>
              <w:autoSpaceDN w:val="0"/>
              <w:ind w:left="-108" w:right="-108" w:hanging="5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668" w:type="dxa"/>
          </w:tcPr>
          <w:p w14:paraId="2A45628D" w14:textId="7A0057DE" w:rsidR="007C5DDF" w:rsidRPr="007C5DDF" w:rsidRDefault="007C5DDF" w:rsidP="007C5DDF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2E27FEF" w14:textId="1889D014" w:rsidR="007C5DDF" w:rsidRPr="007C5DDF" w:rsidRDefault="007C5DDF" w:rsidP="007C5DDF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652BCF5" w14:textId="45EDB911" w:rsidR="007C5DDF" w:rsidRPr="007C5DDF" w:rsidRDefault="007C5DDF" w:rsidP="007C5DDF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F27C145" w14:textId="6A9DE1D6" w:rsidR="007C5DDF" w:rsidRPr="007C5DDF" w:rsidRDefault="007C5DDF" w:rsidP="007C5DDF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433D" w:rsidRPr="007C5DDF" w14:paraId="6E352544" w14:textId="77777777" w:rsidTr="001C433D">
        <w:tc>
          <w:tcPr>
            <w:tcW w:w="2835" w:type="dxa"/>
            <w:vAlign w:val="bottom"/>
          </w:tcPr>
          <w:p w14:paraId="5D1B78BD" w14:textId="24A43F8D" w:rsidR="001C433D" w:rsidRPr="001C433D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หน่วยงานราชการและรัฐวิสา</w:t>
            </w:r>
            <w:r w:rsidR="00E377D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ห</w:t>
            </w: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กิจ</w:t>
            </w:r>
          </w:p>
        </w:tc>
        <w:tc>
          <w:tcPr>
            <w:tcW w:w="1668" w:type="dxa"/>
          </w:tcPr>
          <w:p w14:paraId="01F3CF85" w14:textId="0A0AB679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6,244,279,519.03</w:t>
            </w:r>
          </w:p>
        </w:tc>
        <w:tc>
          <w:tcPr>
            <w:tcW w:w="1701" w:type="dxa"/>
          </w:tcPr>
          <w:p w14:paraId="016CC12A" w14:textId="5806F681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6,031,248,513.97</w:t>
            </w:r>
          </w:p>
        </w:tc>
        <w:tc>
          <w:tcPr>
            <w:tcW w:w="1701" w:type="dxa"/>
          </w:tcPr>
          <w:p w14:paraId="443B234E" w14:textId="1E2B95B2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244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279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519.0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14:paraId="2BC636E8" w14:textId="091A978C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984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885.7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C433D" w:rsidRPr="007C5DDF" w14:paraId="186A7FAA" w14:textId="77777777" w:rsidTr="001C433D">
        <w:tc>
          <w:tcPr>
            <w:tcW w:w="2835" w:type="dxa"/>
            <w:vAlign w:val="bottom"/>
          </w:tcPr>
          <w:p w14:paraId="7FE6529F" w14:textId="755BC01F" w:rsidR="001C433D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หน่วยงานเอกชน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41FC89E2" w14:textId="126ED08D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722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021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504.60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428124" w14:textId="40436633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576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212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436.04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60F3FB" w14:textId="74B4761C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722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021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504.60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7CBCF9" w14:textId="4A240A3B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576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212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436.04</w:t>
            </w:r>
          </w:p>
        </w:tc>
      </w:tr>
      <w:tr w:rsidR="001C433D" w:rsidRPr="007C5DDF" w14:paraId="43DCADF3" w14:textId="77777777" w:rsidTr="001C433D">
        <w:tc>
          <w:tcPr>
            <w:tcW w:w="2835" w:type="dxa"/>
            <w:vAlign w:val="bottom"/>
          </w:tcPr>
          <w:p w14:paraId="3A9C8C23" w14:textId="78D18FFA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4" w:space="0" w:color="auto"/>
            </w:tcBorders>
          </w:tcPr>
          <w:p w14:paraId="22B8E0ED" w14:textId="21A89001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7,966,301,023.63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999F25" w14:textId="5AA9300F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7,607,460,950.01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7B0704" w14:textId="35781820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7,966,301,023.63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C8DD3F" w14:textId="5B42536C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7,560,614,321.77</w:t>
            </w:r>
          </w:p>
        </w:tc>
      </w:tr>
      <w:tr w:rsidR="001C433D" w:rsidRPr="007C5DDF" w14:paraId="22D35F6D" w14:textId="77777777" w:rsidTr="001C433D">
        <w:tc>
          <w:tcPr>
            <w:tcW w:w="2835" w:type="dxa"/>
            <w:vAlign w:val="bottom"/>
          </w:tcPr>
          <w:p w14:paraId="421C32B4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68" w:type="dxa"/>
          </w:tcPr>
          <w:p w14:paraId="4ED20133" w14:textId="77777777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984EB40" w14:textId="77777777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B41DB68" w14:textId="77777777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88AE080" w14:textId="77777777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433D" w:rsidRPr="007C5DDF" w14:paraId="29CC965D" w14:textId="77777777" w:rsidTr="001C433D">
        <w:trPr>
          <w:trHeight w:val="298"/>
        </w:trPr>
        <w:tc>
          <w:tcPr>
            <w:tcW w:w="2835" w:type="dxa"/>
            <w:vAlign w:val="bottom"/>
          </w:tcPr>
          <w:p w14:paraId="220092AB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0B077B32" w14:textId="2242DD92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(51,444,981.90)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0DF52C" w14:textId="444D2934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8361D0" w14:textId="5F32951E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(51,444,981.90)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4C57AF" w14:textId="47859F14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</w:tr>
      <w:tr w:rsidR="001C433D" w:rsidRPr="007C5DDF" w14:paraId="4E933F04" w14:textId="77777777" w:rsidTr="001C433D">
        <w:tc>
          <w:tcPr>
            <w:tcW w:w="2835" w:type="dxa"/>
            <w:vAlign w:val="bottom"/>
          </w:tcPr>
          <w:p w14:paraId="28B133B2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</w:tcPr>
          <w:p w14:paraId="3118F933" w14:textId="6C34A312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7,914,856,041.73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61CE296" w14:textId="311C84FB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583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784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004.48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2D4BCA" w14:textId="2E2662DB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7,914,856,041.73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C1602C" w14:textId="7280EC80" w:rsidR="001C433D" w:rsidRPr="007C5DDF" w:rsidRDefault="001C433D" w:rsidP="001C433D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7,536,937,376.24</w:t>
            </w:r>
          </w:p>
        </w:tc>
      </w:tr>
      <w:bookmarkEnd w:id="4"/>
    </w:tbl>
    <w:p w14:paraId="02B916DC" w14:textId="77777777" w:rsidR="000544D7" w:rsidRPr="003B45B4" w:rsidRDefault="000544D7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47602C3" w14:textId="77777777" w:rsidR="000544D7" w:rsidRPr="000544D7" w:rsidRDefault="000544D7" w:rsidP="000544D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544D7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กลุ่มบริษัทพิจารณาการจัดกลุ่มอายุลูกหนี้ค่าก่อสร้างตามสัญญาที่ยังไม่ได้เรียกเก็บจากยอดคงเหลือ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14:paraId="5E54C363" w14:textId="77777777" w:rsidR="000544D7" w:rsidRPr="000544D7" w:rsidRDefault="000544D7" w:rsidP="000544D7">
      <w:pPr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0544D7" w:rsidRPr="007C5DDF" w14:paraId="333C6D0D" w14:textId="77777777" w:rsidTr="00D755FE">
        <w:tc>
          <w:tcPr>
            <w:tcW w:w="9606" w:type="dxa"/>
            <w:gridSpan w:val="5"/>
          </w:tcPr>
          <w:p w14:paraId="74D890EB" w14:textId="77777777" w:rsidR="000544D7" w:rsidRPr="007C5DDF" w:rsidRDefault="000544D7" w:rsidP="000544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544D7" w:rsidRPr="007C5DDF" w14:paraId="2C0DA24A" w14:textId="77777777" w:rsidTr="00D755FE">
        <w:tc>
          <w:tcPr>
            <w:tcW w:w="2802" w:type="dxa"/>
            <w:vAlign w:val="bottom"/>
          </w:tcPr>
          <w:p w14:paraId="303051EF" w14:textId="77777777" w:rsidR="000544D7" w:rsidRPr="007C5DDF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48C3F8DE" w14:textId="77777777" w:rsidR="000544D7" w:rsidRPr="007C5DDF" w:rsidRDefault="000544D7" w:rsidP="000544D7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212F3B96" w14:textId="77777777" w:rsidR="000544D7" w:rsidRPr="007C5DDF" w:rsidRDefault="000544D7" w:rsidP="000544D7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544D7" w:rsidRPr="007C5DDF" w14:paraId="512F5E94" w14:textId="77777777" w:rsidTr="00D755FE">
        <w:tc>
          <w:tcPr>
            <w:tcW w:w="2802" w:type="dxa"/>
            <w:vAlign w:val="bottom"/>
          </w:tcPr>
          <w:p w14:paraId="39C350E1" w14:textId="77777777" w:rsidR="000544D7" w:rsidRPr="007C5DDF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FF50856" w14:textId="4E25B6DB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3B0530D6" w14:textId="17E4C68E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0544D7" w:rsidRPr="007C5DDF" w14:paraId="584A276E" w14:textId="77777777" w:rsidTr="00D755FE">
        <w:tc>
          <w:tcPr>
            <w:tcW w:w="2802" w:type="dxa"/>
            <w:vAlign w:val="bottom"/>
          </w:tcPr>
          <w:p w14:paraId="2217BE96" w14:textId="77777777" w:rsidR="000544D7" w:rsidRPr="007C5DDF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3F741D5" w14:textId="67FF55B6" w:rsidR="000544D7" w:rsidRPr="007C5DDF" w:rsidRDefault="004C50DE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3FA54AD7" w14:textId="56A1273A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334F85E" w14:textId="06ACCE39" w:rsidR="000544D7" w:rsidRPr="007C5DDF" w:rsidRDefault="004C50DE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6228F4F4" w14:textId="0794D3C2" w:rsidR="000544D7" w:rsidRPr="007C5DDF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</w:tr>
      <w:tr w:rsidR="00774F97" w:rsidRPr="007C5DDF" w14:paraId="1C4D7C98" w14:textId="77777777" w:rsidTr="00D755FE">
        <w:tc>
          <w:tcPr>
            <w:tcW w:w="2802" w:type="dxa"/>
            <w:vAlign w:val="bottom"/>
          </w:tcPr>
          <w:p w14:paraId="78F7A84C" w14:textId="025C5BCA" w:rsidR="00774F97" w:rsidRPr="00774F97" w:rsidRDefault="00774F97" w:rsidP="00774F97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หน่วยงานราชการและรัฐวิสา</w:t>
            </w:r>
            <w:r w:rsidR="00B34E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ห</w:t>
            </w: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</w:t>
            </w:r>
          </w:p>
        </w:tc>
        <w:tc>
          <w:tcPr>
            <w:tcW w:w="1701" w:type="dxa"/>
          </w:tcPr>
          <w:p w14:paraId="50007075" w14:textId="77777777" w:rsidR="00774F97" w:rsidRPr="007C5DDF" w:rsidRDefault="00774F9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3BE7144B" w14:textId="77777777" w:rsidR="00774F97" w:rsidRPr="007C5DDF" w:rsidRDefault="00774F9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2B024848" w14:textId="77777777" w:rsidR="00774F97" w:rsidRPr="007C5DDF" w:rsidRDefault="00774F9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119BAD21" w14:textId="77777777" w:rsidR="00774F97" w:rsidRPr="007C5DDF" w:rsidRDefault="00774F9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</w:tr>
      <w:tr w:rsidR="000544D7" w:rsidRPr="007C5DDF" w14:paraId="08FDBF96" w14:textId="77777777" w:rsidTr="00D755FE">
        <w:tc>
          <w:tcPr>
            <w:tcW w:w="2802" w:type="dxa"/>
            <w:vAlign w:val="center"/>
          </w:tcPr>
          <w:p w14:paraId="2FD78B4B" w14:textId="77777777" w:rsidR="000544D7" w:rsidRPr="007C5DDF" w:rsidRDefault="000544D7" w:rsidP="000544D7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เกินกำหนดชำระ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701" w:type="dxa"/>
          </w:tcPr>
          <w:p w14:paraId="7B077809" w14:textId="77777777" w:rsidR="000544D7" w:rsidRPr="007C5DDF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894EF86" w14:textId="77777777" w:rsidR="000544D7" w:rsidRPr="007C5DDF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4B5C411" w14:textId="77777777" w:rsidR="000544D7" w:rsidRPr="007C5DDF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3C2F9897" w14:textId="77777777" w:rsidR="000544D7" w:rsidRPr="007C5DDF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433D" w:rsidRPr="007C5DDF" w14:paraId="0E353633" w14:textId="77777777" w:rsidTr="00D755FE">
        <w:tc>
          <w:tcPr>
            <w:tcW w:w="2802" w:type="dxa"/>
            <w:vAlign w:val="center"/>
          </w:tcPr>
          <w:p w14:paraId="09AB9218" w14:textId="5E41B0ED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161069D4" w14:textId="6A63347C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143,301,357.8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14:paraId="0EB8ABF5" w14:textId="1FA7E0B2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709,929,662.55</w:t>
            </w:r>
          </w:p>
        </w:tc>
        <w:tc>
          <w:tcPr>
            <w:tcW w:w="1701" w:type="dxa"/>
          </w:tcPr>
          <w:p w14:paraId="5DA9837C" w14:textId="204BDD8F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143,301,357.8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14:paraId="4B260FB3" w14:textId="217A8359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663,083,034.32</w:t>
            </w:r>
          </w:p>
        </w:tc>
      </w:tr>
      <w:tr w:rsidR="001C433D" w:rsidRPr="007C5DDF" w14:paraId="756532F3" w14:textId="77777777" w:rsidTr="00D755FE">
        <w:tc>
          <w:tcPr>
            <w:tcW w:w="2802" w:type="dxa"/>
            <w:vAlign w:val="center"/>
          </w:tcPr>
          <w:p w14:paraId="2A6CF2C8" w14:textId="14CCE3C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3 – 6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30AABB99" w14:textId="33AB23D1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293,198,505.18</w:t>
            </w:r>
          </w:p>
        </w:tc>
        <w:tc>
          <w:tcPr>
            <w:tcW w:w="1701" w:type="dxa"/>
          </w:tcPr>
          <w:p w14:paraId="20EBA75D" w14:textId="61B02AC0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677,883,248.77</w:t>
            </w:r>
          </w:p>
        </w:tc>
        <w:tc>
          <w:tcPr>
            <w:tcW w:w="1701" w:type="dxa"/>
          </w:tcPr>
          <w:p w14:paraId="0B8058E7" w14:textId="0D5EE8A2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293,198,505.18</w:t>
            </w:r>
          </w:p>
        </w:tc>
        <w:tc>
          <w:tcPr>
            <w:tcW w:w="1701" w:type="dxa"/>
          </w:tcPr>
          <w:p w14:paraId="55DF5FA5" w14:textId="352C26E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677,883,248.77</w:t>
            </w:r>
          </w:p>
        </w:tc>
      </w:tr>
      <w:tr w:rsidR="001C433D" w:rsidRPr="007C5DDF" w14:paraId="524B22E3" w14:textId="77777777" w:rsidTr="00D755FE">
        <w:tc>
          <w:tcPr>
            <w:tcW w:w="2802" w:type="dxa"/>
            <w:vAlign w:val="center"/>
          </w:tcPr>
          <w:p w14:paraId="466097B4" w14:textId="16122BA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6 – 12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02A89EF3" w14:textId="0CB9AE50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1,301,140,885.26</w:t>
            </w:r>
          </w:p>
        </w:tc>
        <w:tc>
          <w:tcPr>
            <w:tcW w:w="1701" w:type="dxa"/>
          </w:tcPr>
          <w:p w14:paraId="19E6797E" w14:textId="43C11AE4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1,247,234,353.44</w:t>
            </w:r>
          </w:p>
        </w:tc>
        <w:tc>
          <w:tcPr>
            <w:tcW w:w="1701" w:type="dxa"/>
          </w:tcPr>
          <w:p w14:paraId="39CF8681" w14:textId="7AA2BA43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1,301,140,885.26</w:t>
            </w:r>
          </w:p>
        </w:tc>
        <w:tc>
          <w:tcPr>
            <w:tcW w:w="1701" w:type="dxa"/>
          </w:tcPr>
          <w:p w14:paraId="6967E864" w14:textId="34ADEA59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1,247,234,353.44</w:t>
            </w:r>
          </w:p>
        </w:tc>
      </w:tr>
      <w:tr w:rsidR="001C433D" w:rsidRPr="007C5DDF" w14:paraId="781E342C" w14:textId="77777777" w:rsidTr="001535B2">
        <w:tc>
          <w:tcPr>
            <w:tcW w:w="2802" w:type="dxa"/>
            <w:vAlign w:val="center"/>
          </w:tcPr>
          <w:p w14:paraId="27864126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12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7E0ABF" w14:textId="04E5F1E0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4,506,638,770.75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6F2737" w14:textId="202C1E14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3,396,201,249.21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403D0E" w14:textId="4C21AA2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4,506,638,770.75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72EDEB" w14:textId="3768A445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3,396,201,249.2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1C433D" w:rsidRPr="007C5DDF" w14:paraId="5787B36E" w14:textId="77777777" w:rsidTr="001535B2">
        <w:tc>
          <w:tcPr>
            <w:tcW w:w="2802" w:type="dxa"/>
            <w:vAlign w:val="bottom"/>
          </w:tcPr>
          <w:p w14:paraId="39C47A17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8C92CE" w14:textId="424F381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244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279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519.0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8E8C97E" w14:textId="12B31376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74F9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6,031,248,513.97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586CCC1" w14:textId="07ACAE04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244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279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519.0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69C3C2" w14:textId="3DFE6EA2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984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401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9738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885.7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7AE77848" w14:textId="77777777" w:rsidR="00774F97" w:rsidRPr="00DA39DB" w:rsidRDefault="00774F97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774F97" w:rsidRPr="007C5DDF" w14:paraId="6065500F" w14:textId="77777777" w:rsidTr="00FD2EB1">
        <w:tc>
          <w:tcPr>
            <w:tcW w:w="9606" w:type="dxa"/>
            <w:gridSpan w:val="5"/>
          </w:tcPr>
          <w:p w14:paraId="40E65C07" w14:textId="77777777" w:rsidR="00774F97" w:rsidRPr="007C5DDF" w:rsidRDefault="00774F97" w:rsidP="00FD2EB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74F97" w:rsidRPr="007C5DDF" w14:paraId="76F7EA44" w14:textId="77777777" w:rsidTr="00FD2EB1">
        <w:tc>
          <w:tcPr>
            <w:tcW w:w="2802" w:type="dxa"/>
            <w:vAlign w:val="bottom"/>
          </w:tcPr>
          <w:p w14:paraId="29BD2F49" w14:textId="77777777" w:rsidR="00774F97" w:rsidRPr="007C5DDF" w:rsidRDefault="00774F97" w:rsidP="00FD2EB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59CBC335" w14:textId="77777777" w:rsidR="00774F97" w:rsidRPr="007C5DDF" w:rsidRDefault="00774F97" w:rsidP="00FD2EB1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90CB13A" w14:textId="77777777" w:rsidR="00774F97" w:rsidRPr="007C5DDF" w:rsidRDefault="00774F97" w:rsidP="00FD2EB1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74F97" w:rsidRPr="007C5DDF" w14:paraId="085EDA38" w14:textId="77777777" w:rsidTr="00FD2EB1">
        <w:tc>
          <w:tcPr>
            <w:tcW w:w="2802" w:type="dxa"/>
            <w:vAlign w:val="bottom"/>
          </w:tcPr>
          <w:p w14:paraId="1FE317A2" w14:textId="77777777" w:rsidR="00774F97" w:rsidRPr="007C5DDF" w:rsidRDefault="00774F97" w:rsidP="00FD2EB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660E6F1A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52C91CB3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774F97" w:rsidRPr="007C5DDF" w14:paraId="4818F8A7" w14:textId="77777777" w:rsidTr="00FD2EB1">
        <w:tc>
          <w:tcPr>
            <w:tcW w:w="2802" w:type="dxa"/>
            <w:vAlign w:val="bottom"/>
          </w:tcPr>
          <w:p w14:paraId="39E64BFE" w14:textId="77777777" w:rsidR="00774F97" w:rsidRPr="007C5DDF" w:rsidRDefault="00774F97" w:rsidP="00FD2EB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2FE2B36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7BCC8B95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7113D294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208276EC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7C5DDF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7C5DD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</w:tr>
      <w:tr w:rsidR="00774F97" w:rsidRPr="007C5DDF" w14:paraId="7B1B5628" w14:textId="77777777" w:rsidTr="00FD2EB1">
        <w:tc>
          <w:tcPr>
            <w:tcW w:w="2802" w:type="dxa"/>
            <w:vAlign w:val="bottom"/>
          </w:tcPr>
          <w:p w14:paraId="0107EC00" w14:textId="53C4B841" w:rsidR="00774F97" w:rsidRPr="00774F97" w:rsidRDefault="001C433D" w:rsidP="00FD2EB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หน่วยงานเอกชน</w:t>
            </w:r>
          </w:p>
        </w:tc>
        <w:tc>
          <w:tcPr>
            <w:tcW w:w="1701" w:type="dxa"/>
          </w:tcPr>
          <w:p w14:paraId="27F55A7F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0A9D9135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59D85FC7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  <w:tc>
          <w:tcPr>
            <w:tcW w:w="1701" w:type="dxa"/>
          </w:tcPr>
          <w:p w14:paraId="5CDF3C5B" w14:textId="77777777" w:rsidR="00774F97" w:rsidRPr="007C5DDF" w:rsidRDefault="00774F97" w:rsidP="00FD2E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</w:p>
        </w:tc>
      </w:tr>
      <w:tr w:rsidR="00774F97" w:rsidRPr="007C5DDF" w14:paraId="242FB96B" w14:textId="77777777" w:rsidTr="00FD2EB1">
        <w:tc>
          <w:tcPr>
            <w:tcW w:w="2802" w:type="dxa"/>
            <w:vAlign w:val="center"/>
          </w:tcPr>
          <w:p w14:paraId="62C53A56" w14:textId="77777777" w:rsidR="00774F97" w:rsidRPr="007C5DDF" w:rsidRDefault="00774F97" w:rsidP="00FD2EB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เกินกำหนดชำระ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701" w:type="dxa"/>
          </w:tcPr>
          <w:p w14:paraId="435BCE2F" w14:textId="77777777" w:rsidR="00774F97" w:rsidRPr="007C5DDF" w:rsidRDefault="00774F97" w:rsidP="00FD2EB1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3401ABDB" w14:textId="77777777" w:rsidR="00774F97" w:rsidRPr="007C5DDF" w:rsidRDefault="00774F97" w:rsidP="00FD2EB1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F2AAEAD" w14:textId="77777777" w:rsidR="00774F97" w:rsidRPr="007C5DDF" w:rsidRDefault="00774F97" w:rsidP="00FD2EB1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37BEC93" w14:textId="77777777" w:rsidR="00774F97" w:rsidRPr="007C5DDF" w:rsidRDefault="00774F97" w:rsidP="00FD2EB1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433D" w:rsidRPr="007C5DDF" w14:paraId="43EBFD60" w14:textId="77777777" w:rsidTr="00FD2EB1">
        <w:tc>
          <w:tcPr>
            <w:tcW w:w="2802" w:type="dxa"/>
            <w:vAlign w:val="center"/>
          </w:tcPr>
          <w:p w14:paraId="55E8F491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64FB4F71" w14:textId="7298B28A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55,604,481.43</w:t>
            </w:r>
          </w:p>
        </w:tc>
        <w:tc>
          <w:tcPr>
            <w:tcW w:w="1701" w:type="dxa"/>
          </w:tcPr>
          <w:p w14:paraId="18238A0E" w14:textId="77A321FE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282,144,517.35</w:t>
            </w:r>
          </w:p>
        </w:tc>
        <w:tc>
          <w:tcPr>
            <w:tcW w:w="1701" w:type="dxa"/>
          </w:tcPr>
          <w:p w14:paraId="2673F30F" w14:textId="5B6770BE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55,604,481.43</w:t>
            </w:r>
          </w:p>
        </w:tc>
        <w:tc>
          <w:tcPr>
            <w:tcW w:w="1701" w:type="dxa"/>
          </w:tcPr>
          <w:p w14:paraId="49405439" w14:textId="14CF2EE5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282,144,517.35</w:t>
            </w:r>
          </w:p>
        </w:tc>
      </w:tr>
      <w:tr w:rsidR="001C433D" w:rsidRPr="007C5DDF" w14:paraId="041328DC" w14:textId="77777777" w:rsidTr="00FD2EB1">
        <w:tc>
          <w:tcPr>
            <w:tcW w:w="2802" w:type="dxa"/>
            <w:vAlign w:val="center"/>
          </w:tcPr>
          <w:p w14:paraId="4F643094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3 – 6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51A87C66" w14:textId="0B9B1462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289,451,400.72</w:t>
            </w:r>
          </w:p>
        </w:tc>
        <w:tc>
          <w:tcPr>
            <w:tcW w:w="1701" w:type="dxa"/>
          </w:tcPr>
          <w:p w14:paraId="47B93EB4" w14:textId="0AFF1EA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185,914,012.28</w:t>
            </w:r>
          </w:p>
        </w:tc>
        <w:tc>
          <w:tcPr>
            <w:tcW w:w="1701" w:type="dxa"/>
          </w:tcPr>
          <w:p w14:paraId="28A75D94" w14:textId="5AE3DF70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289,451,400.72</w:t>
            </w:r>
          </w:p>
        </w:tc>
        <w:tc>
          <w:tcPr>
            <w:tcW w:w="1701" w:type="dxa"/>
          </w:tcPr>
          <w:p w14:paraId="37BDB69B" w14:textId="73F47A0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185,914,012.28</w:t>
            </w:r>
          </w:p>
        </w:tc>
      </w:tr>
      <w:tr w:rsidR="001C433D" w:rsidRPr="007C5DDF" w14:paraId="53B854C4" w14:textId="77777777" w:rsidTr="00FD2EB1">
        <w:tc>
          <w:tcPr>
            <w:tcW w:w="2802" w:type="dxa"/>
            <w:vAlign w:val="center"/>
          </w:tcPr>
          <w:p w14:paraId="6E133D83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6 – 12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732BB044" w14:textId="75FE8ABB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347,209,120.74</w:t>
            </w:r>
          </w:p>
        </w:tc>
        <w:tc>
          <w:tcPr>
            <w:tcW w:w="1701" w:type="dxa"/>
          </w:tcPr>
          <w:p w14:paraId="6E160D46" w14:textId="1415B56F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565,369,867.93</w:t>
            </w:r>
          </w:p>
        </w:tc>
        <w:tc>
          <w:tcPr>
            <w:tcW w:w="1701" w:type="dxa"/>
          </w:tcPr>
          <w:p w14:paraId="5F0817E9" w14:textId="6FDC06F5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347,209,120.74</w:t>
            </w:r>
          </w:p>
        </w:tc>
        <w:tc>
          <w:tcPr>
            <w:tcW w:w="1701" w:type="dxa"/>
          </w:tcPr>
          <w:p w14:paraId="548A2B9F" w14:textId="3439D2E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565,369,867.93</w:t>
            </w:r>
          </w:p>
        </w:tc>
      </w:tr>
      <w:tr w:rsidR="001C433D" w:rsidRPr="007C5DDF" w14:paraId="02E77420" w14:textId="77777777" w:rsidTr="00FD2EB1">
        <w:tc>
          <w:tcPr>
            <w:tcW w:w="2802" w:type="dxa"/>
            <w:vAlign w:val="center"/>
          </w:tcPr>
          <w:p w14:paraId="6198D385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12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F779DF" w14:textId="277398C2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1,029,756,501.71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0B30B6" w14:textId="66C41DBB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542,784,038.47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5881A5" w14:textId="2FDD9CFB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1,029,756,501.71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727461" w14:textId="01E574F0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542,784,038.47</w:t>
            </w:r>
          </w:p>
        </w:tc>
      </w:tr>
      <w:tr w:rsidR="001C433D" w:rsidRPr="007C5DDF" w14:paraId="06D1CEA4" w14:textId="77777777" w:rsidTr="00FD2EB1">
        <w:tc>
          <w:tcPr>
            <w:tcW w:w="2802" w:type="dxa"/>
            <w:vAlign w:val="bottom"/>
          </w:tcPr>
          <w:p w14:paraId="045E9CA9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3CACB93E" w14:textId="2A94B6A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1,722,021,504.60</w:t>
            </w:r>
          </w:p>
        </w:tc>
        <w:tc>
          <w:tcPr>
            <w:tcW w:w="1701" w:type="dxa"/>
          </w:tcPr>
          <w:p w14:paraId="494B52AF" w14:textId="1FFAB113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1,576,212,436.04</w:t>
            </w:r>
          </w:p>
        </w:tc>
        <w:tc>
          <w:tcPr>
            <w:tcW w:w="1701" w:type="dxa"/>
          </w:tcPr>
          <w:p w14:paraId="69AFE5F4" w14:textId="6CEC8B41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1,722,021,504.60</w:t>
            </w:r>
          </w:p>
        </w:tc>
        <w:tc>
          <w:tcPr>
            <w:tcW w:w="1701" w:type="dxa"/>
          </w:tcPr>
          <w:p w14:paraId="1C15AE70" w14:textId="64AD513C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1,576,212,436.04</w:t>
            </w:r>
          </w:p>
        </w:tc>
      </w:tr>
      <w:tr w:rsidR="001C433D" w:rsidRPr="007C5DDF" w14:paraId="71AED48A" w14:textId="77777777" w:rsidTr="00FD2EB1">
        <w:tc>
          <w:tcPr>
            <w:tcW w:w="2802" w:type="dxa"/>
            <w:vAlign w:val="bottom"/>
          </w:tcPr>
          <w:p w14:paraId="39F115C9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70DDA04D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015B937A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1355935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6AC0E56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433D" w:rsidRPr="007C5DDF" w14:paraId="18244DB2" w14:textId="77777777" w:rsidTr="00FD2EB1">
        <w:tc>
          <w:tcPr>
            <w:tcW w:w="2802" w:type="dxa"/>
            <w:vAlign w:val="bottom"/>
          </w:tcPr>
          <w:p w14:paraId="5B1CABD1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F84A2A" w14:textId="7FD43B58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(51,444,981.90)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4213E9" w14:textId="6863F2AE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02A5C9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(51,444,981.90)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9F0F8C" w14:textId="7777777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</w:tr>
      <w:tr w:rsidR="001C433D" w:rsidRPr="007C5DDF" w14:paraId="5C1A8515" w14:textId="77777777" w:rsidTr="00FD2EB1">
        <w:tc>
          <w:tcPr>
            <w:tcW w:w="2802" w:type="dxa"/>
          </w:tcPr>
          <w:p w14:paraId="43C5655A" w14:textId="77777777" w:rsidR="001C433D" w:rsidRPr="007C5DDF" w:rsidRDefault="001C433D" w:rsidP="001C433D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5D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6CE16AC" w14:textId="0E27B807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1,670,576,522.70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488A52" w14:textId="30CD726A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1,552,535,490.51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EF2A5B" w14:textId="4413012C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1,670,576,522.70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38B23D" w14:textId="74EC8915" w:rsidR="001C433D" w:rsidRPr="007C5DDF" w:rsidRDefault="001C433D" w:rsidP="001C433D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C43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1,552,535,490.51</w:t>
            </w:r>
          </w:p>
        </w:tc>
      </w:tr>
    </w:tbl>
    <w:p w14:paraId="1205719A" w14:textId="77777777" w:rsidR="005956DD" w:rsidRDefault="005956DD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bookmarkStart w:id="5" w:name="_Hlk237608823"/>
    </w:p>
    <w:p w14:paraId="5A68A14F" w14:textId="77777777" w:rsidR="005956DD" w:rsidRDefault="005956DD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7BA965D9" w14:textId="77777777" w:rsidR="005956DD" w:rsidRDefault="005956DD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CE01E87" w14:textId="77777777" w:rsidR="001535B2" w:rsidRDefault="001535B2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2314C41A" w14:textId="77777777" w:rsidR="001535B2" w:rsidRDefault="001535B2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08160E5E" w14:textId="77777777" w:rsidR="001535B2" w:rsidRDefault="001535B2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75819318" w14:textId="77777777" w:rsidR="005956DD" w:rsidRDefault="005956DD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0AC8FC41" w14:textId="1A3CB7F6" w:rsidR="00D755FE" w:rsidRPr="00DA39DB" w:rsidRDefault="00774F97" w:rsidP="00774F9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DA39DB">
        <w:rPr>
          <w:rFonts w:ascii="Angsana New" w:eastAsia="SimSun" w:hAnsi="Angsana New" w:cs="Angsana New"/>
          <w:sz w:val="30"/>
          <w:szCs w:val="30"/>
          <w:cs/>
        </w:rPr>
        <w:lastRenderedPageBreak/>
        <w:t>สินทรัพย์ที่เกิดจากสัญญาที่เป็นส่วนของหน่วยงานราชการและรัฐวิสาหกิจ คณะกรรมการบริษัทและ</w:t>
      </w:r>
      <w:r w:rsidRPr="005956DD">
        <w:rPr>
          <w:rFonts w:ascii="Angsana New" w:eastAsia="SimSun" w:hAnsi="Angsana New" w:cs="Angsana New"/>
          <w:spacing w:val="-2"/>
          <w:sz w:val="30"/>
          <w:szCs w:val="30"/>
          <w:cs/>
        </w:rPr>
        <w:t>ฝ่ายบริหารพิจารณว่าความเสี่ยงด้านเครดิตอยู่ในเกณฑ์ต่ำมากตามสถานะของหน่วยงาน</w:t>
      </w:r>
      <w:bookmarkEnd w:id="5"/>
      <w:r w:rsidR="005956DD" w:rsidRPr="005956DD">
        <w:rPr>
          <w:rFonts w:ascii="Angsana New" w:eastAsia="SimSun" w:hAnsi="Angsana New" w:cs="Angsana New"/>
          <w:spacing w:val="-2"/>
          <w:sz w:val="30"/>
          <w:szCs w:val="30"/>
          <w:cs/>
        </w:rPr>
        <w:t>และมีประวัติการชำระเงิน</w:t>
      </w:r>
      <w:r w:rsidR="005956DD" w:rsidRPr="005956DD">
        <w:rPr>
          <w:rFonts w:ascii="Angsana New" w:eastAsia="SimSun" w:hAnsi="Angsana New" w:cs="Angsana New"/>
          <w:spacing w:val="6"/>
          <w:sz w:val="30"/>
          <w:szCs w:val="30"/>
          <w:cs/>
        </w:rPr>
        <w:t>ที่ดีในอดีต</w:t>
      </w:r>
      <w:r w:rsidR="005956DD" w:rsidRPr="005956DD">
        <w:rPr>
          <w:rFonts w:ascii="Angsana New" w:eastAsia="SimSun" w:hAnsi="Angsana New" w:cs="Angsana New"/>
          <w:spacing w:val="6"/>
          <w:sz w:val="30"/>
          <w:szCs w:val="30"/>
          <w:lang w:val="en-US"/>
        </w:rPr>
        <w:t xml:space="preserve"> </w:t>
      </w:r>
      <w:r w:rsidR="005956DD" w:rsidRPr="005956DD">
        <w:rPr>
          <w:rFonts w:ascii="Angsana New" w:eastAsia="SimSun" w:hAnsi="Angsana New" w:cs="Angsana New"/>
          <w:spacing w:val="6"/>
          <w:sz w:val="30"/>
          <w:szCs w:val="30"/>
          <w:cs/>
        </w:rPr>
        <w:t>อย่างไรก็ตาม ระยะเวลาที่กลุ่มบริษัทต้องนำส่งเอกสารขอให้คู่สัญญาชำระเงินให้กับกลุ่มบริษัท</w:t>
      </w:r>
      <w:r w:rsidR="005956DD" w:rsidRPr="005956DD">
        <w:rPr>
          <w:rFonts w:ascii="Angsana New" w:eastAsia="SimSun" w:hAnsi="Angsana New" w:cs="Angsana New"/>
          <w:sz w:val="30"/>
          <w:szCs w:val="30"/>
          <w:cs/>
        </w:rPr>
        <w:t>มีแนวโน้มใช้เวลานานขึ้น</w:t>
      </w:r>
      <w:r w:rsidR="005956DD">
        <w:rPr>
          <w:rFonts w:ascii="Angsana New" w:eastAsia="SimSun" w:hAnsi="Angsana New" w:cs="Angsana New"/>
          <w:sz w:val="30"/>
          <w:szCs w:val="30"/>
          <w:lang w:val="en-US"/>
        </w:rPr>
        <w:t xml:space="preserve"> </w:t>
      </w:r>
      <w:r w:rsidRPr="00DA39DB">
        <w:rPr>
          <w:rFonts w:ascii="Angsana New" w:eastAsia="SimSun" w:hAnsi="Angsana New" w:cs="Angsana New"/>
          <w:spacing w:val="2"/>
          <w:sz w:val="30"/>
          <w:szCs w:val="30"/>
          <w:cs/>
        </w:rPr>
        <w:t>และสำหรับสินทรัพย์</w:t>
      </w:r>
      <w:r w:rsidRPr="00DA39DB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ที่เกิดจากสัญญาที่เป็นส่วนของหน่วยงานเอกชน </w:t>
      </w:r>
      <w:r w:rsidRPr="005956DD">
        <w:rPr>
          <w:rFonts w:ascii="Angsana New" w:eastAsia="SimSun" w:hAnsi="Angsana New" w:cs="Angsana New"/>
          <w:spacing w:val="-2"/>
          <w:sz w:val="30"/>
          <w:szCs w:val="30"/>
          <w:cs/>
        </w:rPr>
        <w:t>คณะกรรมการบริษัทและฝ่ายบริหารพิจารณว่าความเสี่ยงด้านเครดิตอยู่ในเกณฑ์ต่ำเช่นกัน เนื่องจากเป็นกลุ่มลูกค้า</w:t>
      </w:r>
      <w:r w:rsidRPr="00DA39DB">
        <w:rPr>
          <w:rFonts w:ascii="Angsana New" w:eastAsia="SimSun" w:hAnsi="Angsana New" w:cs="Angsana New"/>
          <w:sz w:val="30"/>
          <w:szCs w:val="30"/>
          <w:cs/>
        </w:rPr>
        <w:t>ที่มีประวัติดีและฐานะการเงินมั่นคง</w:t>
      </w:r>
      <w:r w:rsidR="005956DD">
        <w:rPr>
          <w:rFonts w:ascii="Angsana New" w:eastAsia="SimSun" w:hAnsi="Angsana New" w:cs="Angsana New"/>
          <w:sz w:val="30"/>
          <w:szCs w:val="30"/>
          <w:lang w:val="en-US"/>
        </w:rPr>
        <w:t xml:space="preserve"> </w:t>
      </w:r>
    </w:p>
    <w:p w14:paraId="3F459354" w14:textId="77777777" w:rsidR="00774F97" w:rsidRPr="00DA39DB" w:rsidRDefault="00774F97" w:rsidP="00D755FE">
      <w:pPr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3124E48C" w14:textId="12B8313C" w:rsidR="003B45B4" w:rsidRDefault="003B45B4" w:rsidP="00D755FE">
      <w:pPr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755FE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เปลี่ยนแปลง</w:t>
      </w: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ของ</w:t>
      </w:r>
      <w:r w:rsidRPr="003B45B4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สินทรัพย์ที่เกิดจากสัญญา </w:t>
      </w:r>
      <w:r w:rsidRPr="003B45B4">
        <w:rPr>
          <w:rFonts w:ascii="Angsana New" w:eastAsia="SimSun" w:hAnsi="Angsana New" w:cs="Angsana New"/>
          <w:spacing w:val="-6"/>
          <w:sz w:val="30"/>
          <w:szCs w:val="30"/>
          <w:cs/>
        </w:rPr>
        <w:t>–</w:t>
      </w:r>
      <w:r w:rsidRPr="003B45B4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3B45B4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รายได้ที่ยังไม่ได้เรียกชำระ </w:t>
      </w:r>
      <w:r w:rsidRPr="003B45B4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4C50DE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4C50DE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4C50DE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4C50DE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4C50DE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4C50DE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826FA">
        <w:rPr>
          <w:rFonts w:ascii="Angsana New" w:hAnsi="Angsana New" w:cs="Angsana New"/>
          <w:sz w:val="30"/>
          <w:szCs w:val="30"/>
          <w:lang w:val="en-US"/>
        </w:rPr>
        <w:t>2569</w:t>
      </w:r>
      <w:r w:rsidRPr="004A6B0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4DB8B7D3" w14:textId="77777777" w:rsidR="003B45B4" w:rsidRPr="00D755FE" w:rsidRDefault="003B45B4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1842"/>
        <w:gridCol w:w="1985"/>
      </w:tblGrid>
      <w:tr w:rsidR="003B45B4" w:rsidRPr="007826FA" w14:paraId="03E5F1BD" w14:textId="77777777" w:rsidTr="00D9446E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FD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(หน่วย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: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3B45B4" w:rsidRPr="007826FA" w14:paraId="7C404447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8D98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C0F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4E72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B45B4" w:rsidRPr="007826FA" w14:paraId="656579DB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41F7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78968" w14:textId="01C1DC40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7,607,460,950.01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2B1A" w14:textId="1B9AE836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7,560,614,321.77</w:t>
            </w:r>
          </w:p>
        </w:tc>
      </w:tr>
      <w:tr w:rsidR="003B45B4" w:rsidRPr="007826FA" w14:paraId="01279ACB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B8AE" w14:textId="6E24BB92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โอนจัดประเภทเป็นลูกหนี้การค้า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90D4" w14:textId="0835C415" w:rsidR="003B45B4" w:rsidRPr="007826FA" w:rsidRDefault="006D6780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6D6780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(422,715,671.56)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CF89" w14:textId="72165795" w:rsidR="003B45B4" w:rsidRPr="007826FA" w:rsidRDefault="007C5DDF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7C5DDF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(375,869,043.32)</w:t>
            </w:r>
          </w:p>
        </w:tc>
      </w:tr>
      <w:tr w:rsidR="003B45B4" w:rsidRPr="007826FA" w14:paraId="62D6722F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BA3" w14:textId="1C9FFEAD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ส่วนของรายได้ที่รับรู้มากกว่าสิทธิในสิ่งตอบแทน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1767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B1E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</w:p>
        </w:tc>
      </w:tr>
      <w:tr w:rsidR="003B45B4" w:rsidRPr="007826FA" w14:paraId="5BB5E672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6AA" w14:textId="40FA044C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179"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โดยไม่มีเงื่อนไขในระหว่างงวด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6FAE" w14:textId="72DE5E37" w:rsidR="003B45B4" w:rsidRPr="007826FA" w:rsidRDefault="006D6780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6D6780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781,555,745.18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63F1" w14:textId="2E837095" w:rsidR="003B45B4" w:rsidRPr="007826FA" w:rsidRDefault="007C5DDF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7C5DDF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781,555,745.18</w:t>
            </w:r>
          </w:p>
        </w:tc>
      </w:tr>
      <w:tr w:rsidR="003B45B4" w:rsidRPr="007826FA" w14:paraId="4B4D2DA7" w14:textId="77777777" w:rsidTr="00D9446E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CD64" w14:textId="46563181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ยอดคงเหลือสิ้นงวด</w:t>
            </w:r>
            <w:r w:rsidRPr="007826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4FD8" w14:textId="47F89BFD" w:rsidR="003B45B4" w:rsidRPr="007826FA" w:rsidRDefault="006D6780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6D6780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7,966,301,023.63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D521" w14:textId="698199E0" w:rsidR="003B45B4" w:rsidRPr="007826FA" w:rsidRDefault="007C5DDF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7C5DDF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7,966,301,023.63</w:t>
            </w:r>
          </w:p>
        </w:tc>
      </w:tr>
    </w:tbl>
    <w:p w14:paraId="6854C809" w14:textId="77777777" w:rsidR="00774F97" w:rsidRPr="003B45B4" w:rsidRDefault="00774F97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p w14:paraId="42B9A283" w14:textId="2376307C" w:rsidR="000544D7" w:rsidRPr="000544D7" w:rsidRDefault="000544D7" w:rsidP="000544D7">
      <w:pPr>
        <w:pStyle w:val="BodyText2"/>
        <w:ind w:left="562" w:right="-23" w:firstLine="856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รายการเปลี่ยนแปลง</w:t>
      </w: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ของ</w:t>
      </w:r>
      <w:r w:rsidRPr="00CF01E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สินทรัพย์ที่เกิดจากสัญญา –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รายได้ที่ยังไม่ได้เรียกชำระ</w:t>
      </w:r>
      <w:r w:rsidRPr="00CF01E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7A124D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7A124D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7A124D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7A124D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7A124D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7A124D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7A124D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826FA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2569</w:t>
      </w:r>
      <w:r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สรุปได้ดังนี้</w:t>
      </w:r>
    </w:p>
    <w:p w14:paraId="669C4C36" w14:textId="77777777" w:rsidR="000544D7" w:rsidRDefault="000544D7" w:rsidP="000544D7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167"/>
        <w:gridCol w:w="1985"/>
      </w:tblGrid>
      <w:tr w:rsidR="000544D7" w:rsidRPr="000E2929" w14:paraId="38E2F5B1" w14:textId="77777777" w:rsidTr="000E2929">
        <w:tc>
          <w:tcPr>
            <w:tcW w:w="8789" w:type="dxa"/>
            <w:gridSpan w:val="5"/>
          </w:tcPr>
          <w:p w14:paraId="15249E8B" w14:textId="77777777" w:rsidR="000544D7" w:rsidRPr="000E2929" w:rsidRDefault="000544D7" w:rsidP="004E443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544D7" w:rsidRPr="000E2929" w14:paraId="2F0CE579" w14:textId="77777777" w:rsidTr="000E2929">
        <w:tc>
          <w:tcPr>
            <w:tcW w:w="3085" w:type="dxa"/>
          </w:tcPr>
          <w:p w14:paraId="75F84DCE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1CDD51E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6075AE59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1DAE6CFE" w14:textId="77777777" w:rsidR="000544D7" w:rsidRPr="000E2929" w:rsidRDefault="000544D7" w:rsidP="004E443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47980BE3" w14:textId="77777777" w:rsidR="000544D7" w:rsidRPr="000E2929" w:rsidRDefault="000544D7" w:rsidP="004E443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0E292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0544D7" w:rsidRPr="000E2929" w14:paraId="413FD5B3" w14:textId="77777777" w:rsidTr="000E2929">
        <w:tc>
          <w:tcPr>
            <w:tcW w:w="3085" w:type="dxa"/>
          </w:tcPr>
          <w:p w14:paraId="1CCC1CEA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D7DFB32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451AA43A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2A1B109A" w14:textId="77777777" w:rsidR="000544D7" w:rsidRPr="000E2929" w:rsidRDefault="000544D7" w:rsidP="004E443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6B589B04" w14:textId="77777777" w:rsidR="000544D7" w:rsidRPr="000E2929" w:rsidRDefault="000544D7" w:rsidP="004E443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0E292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544D7" w:rsidRPr="000E2929" w14:paraId="24ABDF64" w14:textId="77777777" w:rsidTr="000E2929">
        <w:tc>
          <w:tcPr>
            <w:tcW w:w="3085" w:type="dxa"/>
          </w:tcPr>
          <w:p w14:paraId="48F60792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218D5A30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46C9975D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3EC09FE7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7EC347F1" w14:textId="77777777" w:rsidR="000544D7" w:rsidRPr="000E2929" w:rsidRDefault="000544D7" w:rsidP="000E29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E292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</w:tr>
      <w:tr w:rsidR="000544D7" w:rsidRPr="000E2929" w14:paraId="2447A5BF" w14:textId="77777777" w:rsidTr="000E2929">
        <w:tc>
          <w:tcPr>
            <w:tcW w:w="3085" w:type="dxa"/>
          </w:tcPr>
          <w:p w14:paraId="70A5B619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2047D4D2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7EBC39F4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</w:tcPr>
          <w:p w14:paraId="1608324A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537E030B" w14:textId="35230CC2" w:rsidR="000544D7" w:rsidRPr="000E2929" w:rsidRDefault="00E13A72" w:rsidP="000E29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E292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(28,049,999.70)</w:t>
            </w:r>
          </w:p>
        </w:tc>
      </w:tr>
      <w:tr w:rsidR="000544D7" w:rsidRPr="000E2929" w14:paraId="73AE01E1" w14:textId="77777777" w:rsidTr="000E2929">
        <w:tc>
          <w:tcPr>
            <w:tcW w:w="3085" w:type="dxa"/>
          </w:tcPr>
          <w:p w14:paraId="6BAE67AD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1CCC4924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641EB621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</w:tcPr>
          <w:p w14:paraId="093DF7D8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2959C381" w14:textId="6B681BA3" w:rsidR="000544D7" w:rsidRPr="000E2929" w:rsidRDefault="00E13A72" w:rsidP="000E29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E292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281,963.33</w:t>
            </w:r>
          </w:p>
        </w:tc>
      </w:tr>
      <w:tr w:rsidR="000544D7" w:rsidRPr="000E2929" w14:paraId="36092069" w14:textId="77777777" w:rsidTr="000E2929">
        <w:tc>
          <w:tcPr>
            <w:tcW w:w="3085" w:type="dxa"/>
          </w:tcPr>
          <w:p w14:paraId="758B02A8" w14:textId="77777777" w:rsidR="000544D7" w:rsidRPr="000E292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0E292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70F1D2DA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832DDB9" w14:textId="77777777" w:rsidR="000544D7" w:rsidRPr="000E2929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</w:tcPr>
          <w:p w14:paraId="2270C4AC" w14:textId="77777777" w:rsidR="000544D7" w:rsidRPr="000E2929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B35B261" w14:textId="549316E0" w:rsidR="000544D7" w:rsidRPr="000E2929" w:rsidRDefault="00E13A72" w:rsidP="000E29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E292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(51,444,981.90)</w:t>
            </w:r>
          </w:p>
        </w:tc>
      </w:tr>
    </w:tbl>
    <w:p w14:paraId="172D2893" w14:textId="77777777" w:rsidR="000544D7" w:rsidRPr="00CF01EC" w:rsidRDefault="000544D7" w:rsidP="000544D7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52854006" w14:textId="1C81B279" w:rsidR="002A2068" w:rsidRDefault="002A2068" w:rsidP="002A206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B501D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7A124D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 w:rsidR="007A124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2569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สิทธิในการรับเงินค่าก่อสร้างของกลุ่มบริษัท จำนวนเงิน </w:t>
      </w:r>
      <w:r w:rsidR="00AC61C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13,099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</w:t>
      </w:r>
      <w:r w:rsidR="008760BF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 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จำนวนเงิน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13,468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) </w:t>
      </w:r>
      <w:r w:rsidR="009C2250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เฉพาะบริษัท</w:t>
      </w:r>
      <w:r w:rsidR="0011611A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จำนวนเงิน </w:t>
      </w:r>
      <w:r w:rsidR="00AC61C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11,504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ล้านบา</w:t>
      </w:r>
      <w:r w:rsidR="008760BF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ท</w:t>
      </w:r>
      <w:r w:rsidR="009C2250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จำนวนเงิน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11,873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ล้านบาท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)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ตามหมายเหตุข้อ </w:t>
      </w:r>
      <w:r w:rsidR="00715BD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</w:t>
      </w:r>
      <w:r w:rsidR="00DA39D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</w:t>
      </w:r>
    </w:p>
    <w:p w14:paraId="1BC00DCB" w14:textId="77777777" w:rsidR="000544D7" w:rsidRDefault="000544D7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29ED962F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1D54B8B0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25459C17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62A91B0C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13CDD407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265894C0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11BDFFC6" w14:textId="77777777" w:rsidR="001770D3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3AB742AD" w14:textId="77777777" w:rsidR="001770D3" w:rsidRPr="007A124D" w:rsidRDefault="001770D3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157270DD" w14:textId="77777777" w:rsidR="005019AA" w:rsidRPr="005A3B84" w:rsidRDefault="005019AA" w:rsidP="008760BF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A3B84">
        <w:rPr>
          <w:rFonts w:ascii="Angsana New" w:hAnsi="Angsana New" w:cs="Angsana New"/>
          <w:sz w:val="30"/>
          <w:szCs w:val="30"/>
          <w:u w:val="single"/>
          <w:cs/>
        </w:rPr>
        <w:lastRenderedPageBreak/>
        <w:t xml:space="preserve">สินทรัพย์ที่เกิดจากสัญญา </w:t>
      </w:r>
      <w:r>
        <w:rPr>
          <w:rFonts w:ascii="Angsana New" w:hAnsi="Angsana New" w:cs="Angsana New"/>
          <w:sz w:val="30"/>
          <w:szCs w:val="30"/>
          <w:u w:val="single"/>
          <w:cs/>
        </w:rPr>
        <w:t>–</w:t>
      </w:r>
      <w:r w:rsidRPr="005A3B84">
        <w:rPr>
          <w:rFonts w:ascii="Angsana New" w:hAnsi="Angsana New" w:cs="Angsana New"/>
          <w:sz w:val="30"/>
          <w:szCs w:val="30"/>
          <w:u w:val="single"/>
          <w:cs/>
        </w:rPr>
        <w:t xml:space="preserve"> รายได้ที่ยังไม่ได้เรียกชำระ</w:t>
      </w:r>
    </w:p>
    <w:p w14:paraId="6260947E" w14:textId="77777777" w:rsidR="005019AA" w:rsidRPr="0051008E" w:rsidRDefault="005019AA" w:rsidP="005019AA">
      <w:pPr>
        <w:pStyle w:val="BodyText2"/>
        <w:jc w:val="thaiDistribute"/>
        <w:rPr>
          <w:rFonts w:ascii="Angsana New" w:hAnsi="Angsana New" w:cs="Angsana New"/>
          <w:color w:val="000000"/>
          <w:spacing w:val="6"/>
          <w:sz w:val="16"/>
          <w:szCs w:val="16"/>
        </w:rPr>
      </w:pPr>
    </w:p>
    <w:p w14:paraId="2E2D92AF" w14:textId="23CC8036" w:rsidR="005019AA" w:rsidRPr="001770D3" w:rsidRDefault="002C4EAD">
      <w:pPr>
        <w:pStyle w:val="BodyText2"/>
        <w:numPr>
          <w:ilvl w:val="1"/>
          <w:numId w:val="21"/>
        </w:numPr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เมื่อวันที่ </w:t>
      </w:r>
      <w:r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 xml:space="preserve">14 </w:t>
      </w:r>
      <w:r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กุมภาพันธ์ </w:t>
      </w:r>
      <w:r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2568</w:t>
      </w:r>
      <w:r w:rsidR="005019AA" w:rsidRPr="00F84EC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บริษัทได้ฟ้องร้องเรียกค่าเสียหายจากผู้ว่าจ้างซึ่งเป็นหน่วยงานภาครัฐรายหนึ่งต่อ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ศาลปกครองกลาง</w:t>
      </w:r>
      <w:r w:rsidR="00B54BA9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7A12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30 </w:t>
      </w:r>
      <w:r w:rsidR="007A124D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2569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และวันที่ </w:t>
      </w:r>
      <w:r w:rsidR="00F84ECE"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31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 ธันวาคม </w:t>
      </w:r>
      <w:r w:rsidR="00F84ECE"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256</w:t>
      </w:r>
      <w:r w:rsid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8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 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มียอด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วัสดุรอโอนเข้างานโครงการ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จำนวนเงิน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57.11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ล้านบาท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019AA" w:rsidRPr="00F84EC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มียอดคงเหลือของรายได้ที่ยังไม่เรียกชำระจำนวนเงิน </w:t>
      </w:r>
      <w:r w:rsidR="005019AA" w:rsidRPr="009C662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1,070.81 </w:t>
      </w:r>
      <w:r w:rsidR="005019AA" w:rsidRPr="009C6620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ล้านบาท และมี</w:t>
      </w:r>
      <w:r w:rsidR="005019AA" w:rsidRPr="009C6620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ยอดคงเหลือ</w:t>
      </w:r>
      <w:r w:rsidR="005019AA" w:rsidRPr="009C6620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ของเงินรับล่วงหน้าจากผู้ว่าจ้าง จำนวนเงิน </w:t>
      </w:r>
      <w:r w:rsidR="005019AA" w:rsidRPr="009C662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172.21 </w:t>
      </w:r>
      <w:r w:rsidR="005019AA" w:rsidRPr="009C6620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ล้านบาท</w:t>
      </w:r>
      <w:r w:rsidR="005019AA" w:rsidRPr="009C6620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="00CB7C88" w:rsidRPr="009C6620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คดีอยู่ระหว่าง</w:t>
      </w:r>
      <w:r w:rsidR="00CB7C8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การพิจารณาของศาลปกครองกลาง </w:t>
      </w:r>
      <w:r w:rsidR="005019AA" w:rsidRPr="00F84E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บริษัทยังไม่ได้พิจารณาบันทึกผลขาดทุนด้านเครดิต</w:t>
      </w:r>
      <w:r w:rsidR="005019AA" w:rsidRPr="00F84ECE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ที่คาดว่าจะเกิดขึ้นจากผู้ว่าจ้างรายดังกล่าว  เนื่องจากฝ่ายบริหารได้ประเมินโดยอ้างอิงจากความเห็นของ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>ที่ปรึกษากฎหมายภายนอกบริษัทซึ่งได้พิจารณา</w:t>
      </w:r>
      <w:r w:rsidR="005019AA" w:rsidRPr="009A2BC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ข้อเท็จจริง ข้อกฎหมาย และพยานหลักฐานที่บริษัทได้ยื่นฟ้องต่อศาลปกครองกลาง</w:t>
      </w:r>
      <w:r w:rsidR="009A2BC0" w:rsidRPr="009A2BC0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และคำให้การของ</w:t>
      </w:r>
      <w:r w:rsidR="009A2BC0" w:rsidRPr="009A2BC0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ผู้</w:t>
      </w:r>
      <w:r w:rsidR="00CB7C88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ว่าจ้าง</w:t>
      </w:r>
      <w:r w:rsidR="009A2BC0" w:rsidRPr="009A2BC0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แล้ว</w:t>
      </w:r>
      <w:r w:rsidR="009A2BC0" w:rsidRPr="009A2BC0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="005019AA" w:rsidRPr="009A2BC0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มีความเห็นว่าบริษัทมีโอกาสสูงที่ศาลปกครองกลางจะพิพากษาให้ผู้ว่าจ้าง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>รายดังกล่าวชำระหนี้ให้แก่บริษัทตามฟ้อง</w:t>
      </w:r>
    </w:p>
    <w:p w14:paraId="59EB17E3" w14:textId="77777777" w:rsidR="001770D3" w:rsidRPr="001770D3" w:rsidRDefault="001770D3" w:rsidP="001770D3">
      <w:pPr>
        <w:pStyle w:val="BodyText2"/>
        <w:ind w:left="1134" w:firstLine="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EF10F4A" w14:textId="397AFDE0" w:rsidR="00AF0BF6" w:rsidRPr="0051008E" w:rsidRDefault="00AF0BF6">
      <w:pPr>
        <w:pStyle w:val="BodyText2"/>
        <w:numPr>
          <w:ilvl w:val="1"/>
          <w:numId w:val="21"/>
        </w:numPr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330E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9330E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Pr="009330E6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9330E6">
        <w:rPr>
          <w:rFonts w:ascii="Angsana New" w:hAnsi="Angsana New" w:cs="Angsana New"/>
          <w:color w:val="000000"/>
          <w:sz w:val="30"/>
          <w:szCs w:val="30"/>
          <w:lang w:val="en-US"/>
        </w:rPr>
        <w:t>2569</w:t>
      </w:r>
      <w:r w:rsidRPr="009330E6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กลุ่มบริษัทมียอดคงเหลือของรายได้ที่ยังไม่ได้เรียกชำระ จำนวนเงิน </w:t>
      </w:r>
      <w:r w:rsidRPr="009330E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2,430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ล้านบาท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</w:rPr>
        <w:t>: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จำนวนเงิน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3,668</w:t>
      </w:r>
      <w:r w:rsidR="009330E6"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)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ที่คาดว่าจะเรียกชำระภายในหนึ่งปี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330E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เฉพาะบริษัท</w:t>
      </w:r>
      <w:r w:rsidRPr="00AF0BF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จำนวนเงิน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2,430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ล้านบาท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</w:rPr>
        <w:t>(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31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ธันวาคม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2568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</w:rPr>
        <w:t>: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จำนวนเงิน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3,622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ล้านบาท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)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ที่คาดว่าจะเรียกชำระภายในหนึ่งปี</w:t>
      </w:r>
    </w:p>
    <w:p w14:paraId="564EE02D" w14:textId="5CC1B452" w:rsidR="0032285E" w:rsidRPr="00AF0BF6" w:rsidRDefault="0032285E" w:rsidP="00AF0BF6">
      <w:pPr>
        <w:pStyle w:val="BodyText2"/>
        <w:ind w:left="0" w:firstLine="0"/>
        <w:jc w:val="thaiDistribute"/>
        <w:rPr>
          <w:rFonts w:ascii="Angsana New" w:hAnsi="Angsana New" w:cs="Angsana New"/>
          <w:color w:val="000000"/>
          <w:spacing w:val="6"/>
          <w:sz w:val="16"/>
          <w:szCs w:val="16"/>
          <w:highlight w:val="yellow"/>
          <w:lang w:val="en-US"/>
        </w:rPr>
      </w:pPr>
    </w:p>
    <w:p w14:paraId="086B3CEC" w14:textId="77777777" w:rsidR="0032285E" w:rsidRDefault="0032285E" w:rsidP="000E2929">
      <w:pPr>
        <w:overflowPunct w:val="0"/>
        <w:autoSpaceDE w:val="0"/>
        <w:autoSpaceDN w:val="0"/>
        <w:adjustRightInd w:val="0"/>
        <w:ind w:left="547" w:firstLine="2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lang w:val="en-US"/>
        </w:rPr>
      </w:pPr>
      <w:r w:rsidRPr="0032285E">
        <w:rPr>
          <w:rFonts w:ascii="Angsana New" w:hAnsi="Angsana New" w:cs="Angsana New"/>
          <w:sz w:val="30"/>
          <w:szCs w:val="30"/>
          <w:u w:val="single"/>
          <w:cs/>
          <w:lang w:val="en-US"/>
        </w:rPr>
        <w:t>รายได้ที่รับรู้ที่เกี่ยวข้องกับยอดคงเหลือตามสัญญา</w:t>
      </w:r>
    </w:p>
    <w:p w14:paraId="72E810AB" w14:textId="77777777" w:rsidR="000E2929" w:rsidRPr="000E2929" w:rsidRDefault="000E2929" w:rsidP="000E2929">
      <w:pPr>
        <w:overflowPunct w:val="0"/>
        <w:autoSpaceDE w:val="0"/>
        <w:autoSpaceDN w:val="0"/>
        <w:adjustRightInd w:val="0"/>
        <w:ind w:left="547" w:firstLine="20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50CCDDA" w14:textId="303BA3C0" w:rsidR="0032285E" w:rsidRPr="0032285E" w:rsidRDefault="0032285E" w:rsidP="000E2929">
      <w:pPr>
        <w:pStyle w:val="BodyText2"/>
        <w:numPr>
          <w:ilvl w:val="1"/>
          <w:numId w:val="21"/>
        </w:numPr>
        <w:ind w:left="1134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2285E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กลุ่มบริษัทรับรู้ยอดยกมาของหนี้สินที่เกิดจากสัญญาเป็นรายได้</w:t>
      </w:r>
      <w:r w:rsidR="00AF0BF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87C8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287C8B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287C8B" w:rsidRPr="00E6176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287C8B"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2569 </w:t>
      </w:r>
      <w:r w:rsidRPr="00E6176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จำนวน</w:t>
      </w:r>
      <w:r w:rsidRPr="00E6176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เงิน</w:t>
      </w:r>
      <w:r w:rsidRPr="00E6176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E774DE">
        <w:rPr>
          <w:rFonts w:ascii="Angsana New" w:hAnsi="Angsana New" w:cs="Angsana New"/>
          <w:spacing w:val="-2"/>
          <w:sz w:val="30"/>
          <w:szCs w:val="30"/>
          <w:lang w:val="en-US"/>
        </w:rPr>
        <w:t>91.41</w:t>
      </w:r>
      <w:r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6176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ล้านบาท  </w:t>
      </w:r>
      <w:r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>(</w:t>
      </w:r>
      <w:r w:rsidR="00E61760"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E61760" w:rsidRPr="00E6176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E61760"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: </w:t>
      </w:r>
      <w:r w:rsidR="00E61760"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>374.78</w:t>
      </w:r>
      <w:r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6176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ล้านบาท</w:t>
      </w:r>
      <w:r w:rsidRPr="00E61760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 w:rsidRPr="00E6176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เฉพาะบริษัท จำนวนเงิน</w:t>
      </w:r>
      <w:r w:rsidR="00AF0BF6">
        <w:rPr>
          <w:rFonts w:ascii="Angsana New" w:hAnsi="Angsana New" w:cs="Angsana New"/>
          <w:sz w:val="30"/>
          <w:szCs w:val="30"/>
          <w:lang w:val="en-US"/>
        </w:rPr>
        <w:t xml:space="preserve"> 88.53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32285E">
        <w:rPr>
          <w:rFonts w:ascii="Angsana New" w:hAnsi="Angsana New" w:cs="Angsana New"/>
          <w:sz w:val="30"/>
          <w:szCs w:val="30"/>
          <w:lang w:val="en-US"/>
        </w:rPr>
        <w:t>(</w:t>
      </w:r>
      <w:r w:rsidR="00E6176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617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32285E">
        <w:rPr>
          <w:rFonts w:ascii="Angsana New" w:hAnsi="Angsana New" w:cs="Angsana New"/>
          <w:sz w:val="30"/>
          <w:szCs w:val="30"/>
          <w:lang w:val="en-US"/>
        </w:rPr>
        <w:t xml:space="preserve">: </w:t>
      </w:r>
      <w:r w:rsidR="00E61760">
        <w:rPr>
          <w:rFonts w:ascii="Angsana New" w:hAnsi="Angsana New" w:cs="Angsana New"/>
          <w:sz w:val="30"/>
          <w:szCs w:val="30"/>
          <w:lang w:val="en-US"/>
        </w:rPr>
        <w:t xml:space="preserve">364.48 </w:t>
      </w:r>
      <w:r w:rsidRPr="0032285E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Pr="0032285E">
        <w:rPr>
          <w:rFonts w:ascii="Angsana New" w:hAnsi="Angsana New" w:cs="Angsana New"/>
          <w:sz w:val="30"/>
          <w:szCs w:val="30"/>
          <w:lang w:val="en-US"/>
        </w:rPr>
        <w:t>)</w:t>
      </w:r>
    </w:p>
    <w:p w14:paraId="7EADEF2B" w14:textId="77777777" w:rsidR="0032285E" w:rsidRPr="0032285E" w:rsidRDefault="0032285E" w:rsidP="0032285E">
      <w:pPr>
        <w:pStyle w:val="BodyText2"/>
        <w:ind w:left="1134" w:firstLine="0"/>
        <w:jc w:val="thaiDistribute"/>
        <w:rPr>
          <w:rFonts w:ascii="Angsana New" w:hAnsi="Angsana New" w:cs="Angsana New"/>
          <w:color w:val="000000"/>
          <w:spacing w:val="6"/>
          <w:sz w:val="16"/>
          <w:szCs w:val="16"/>
          <w:highlight w:val="yellow"/>
          <w:lang w:val="en-US"/>
        </w:rPr>
      </w:pPr>
    </w:p>
    <w:p w14:paraId="55013296" w14:textId="398B2978" w:rsidR="005019AA" w:rsidRPr="00C5296D" w:rsidRDefault="005019AA" w:rsidP="00F84ECE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5296D">
        <w:rPr>
          <w:rFonts w:ascii="Angsana New" w:hAnsi="Angsana New" w:cs="Angsana New" w:hint="cs"/>
          <w:sz w:val="30"/>
          <w:szCs w:val="30"/>
          <w:u w:val="single"/>
          <w:cs/>
        </w:rPr>
        <w:t>รายได้ที่คาดว่าจะรับรู้สำหรับภาระที่ยังปฎิบัติไม่เสร็จสิ้น</w:t>
      </w:r>
    </w:p>
    <w:p w14:paraId="29FE897F" w14:textId="77777777" w:rsidR="005019AA" w:rsidRPr="0082312E" w:rsidRDefault="005019AA" w:rsidP="005019AA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14:paraId="24EDA148" w14:textId="310B2248" w:rsidR="005019AA" w:rsidRDefault="005019AA" w:rsidP="00C271C7">
      <w:pPr>
        <w:pStyle w:val="BodyText2"/>
        <w:numPr>
          <w:ilvl w:val="1"/>
          <w:numId w:val="21"/>
        </w:numPr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330E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ณ วันที่ </w:t>
      </w:r>
      <w:r w:rsidR="007A124D"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30 </w:t>
      </w:r>
      <w:r w:rsidR="007A124D" w:rsidRPr="009330E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2569</w:t>
      </w:r>
      <w:r w:rsidRPr="009330E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9330E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Pr="0051008E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  <w:cs/>
        </w:rPr>
        <w:t>(หรือยังไม่เสร็จสิ้นบางส่วน) ของสัญญาที่ทำกับลูกค้า</w:t>
      </w:r>
      <w:r w:rsidR="00F24819" w:rsidRPr="00F84EC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F84ECE">
        <w:rPr>
          <w:rFonts w:ascii="Angsana New" w:hAnsi="Angsana New" w:cs="Angsana New" w:hint="cs"/>
          <w:sz w:val="30"/>
          <w:szCs w:val="30"/>
        </w:rPr>
        <w:t xml:space="preserve"> </w:t>
      </w:r>
      <w:r w:rsidR="00AF0BF6" w:rsidRPr="00AF0BF6">
        <w:rPr>
          <w:rFonts w:ascii="Angsana New" w:hAnsi="Angsana New" w:cs="Angsana New"/>
          <w:sz w:val="30"/>
          <w:szCs w:val="30"/>
          <w:lang w:val="en-US"/>
        </w:rPr>
        <w:t>7,976</w:t>
      </w:r>
      <w:r w:rsidR="00F84ECE" w:rsidRPr="00F84EC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84ECE">
        <w:rPr>
          <w:rFonts w:ascii="Angsana New" w:hAnsi="Angsana New" w:cs="Angsana New" w:hint="cs"/>
          <w:sz w:val="30"/>
          <w:szCs w:val="30"/>
        </w:rPr>
        <w:t>(</w:t>
      </w:r>
      <w:r w:rsidRPr="00F84EC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F84EC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F84EC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</w:rPr>
        <w:t>:</w:t>
      </w:r>
      <w:r w:rsidRPr="00F84ECE">
        <w:rPr>
          <w:rFonts w:ascii="Angsana New" w:hAnsi="Angsana New" w:cs="Angsana New" w:hint="cs"/>
          <w:sz w:val="30"/>
          <w:szCs w:val="30"/>
          <w:cs/>
        </w:rPr>
        <w:t xml:space="preserve"> จำนวนเงิน</w:t>
      </w:r>
      <w:r w:rsidRPr="00BC4F4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51008E">
        <w:rPr>
          <w:rFonts w:ascii="Angsana New" w:hAnsi="Angsana New" w:cs="Angsana New"/>
          <w:spacing w:val="-8"/>
          <w:sz w:val="30"/>
          <w:szCs w:val="30"/>
          <w:lang w:val="en-US"/>
        </w:rPr>
        <w:t>7,720</w:t>
      </w:r>
      <w:r w:rsidRPr="0051008E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BC4F46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818B5">
        <w:rPr>
          <w:rFonts w:ascii="Angsana New" w:hAnsi="Angsana New" w:cs="Angsana New" w:hint="cs"/>
          <w:spacing w:val="2"/>
          <w:sz w:val="30"/>
          <w:szCs w:val="30"/>
          <w:cs/>
        </w:rPr>
        <w:t xml:space="preserve">) </w:t>
      </w:r>
      <w:r w:rsidR="00F2481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เฉพาะบริษัท จำนวนเงิน</w:t>
      </w:r>
      <w:r w:rsidR="00F84E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AF0BF6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7,976 </w:t>
      </w:r>
      <w:r w:rsidR="00F84ECE" w:rsidRPr="00F84ECE">
        <w:rPr>
          <w:rFonts w:ascii="Angsana New" w:hAnsi="Angsana New" w:cs="Angsana New"/>
          <w:spacing w:val="2"/>
          <w:sz w:val="30"/>
          <w:szCs w:val="30"/>
          <w:cs/>
        </w:rPr>
        <w:t>ล้านบาท</w:t>
      </w:r>
      <w:r w:rsidR="00F84ECE" w:rsidRPr="00F84E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</w:rPr>
        <w:t>(</w:t>
      </w:r>
      <w:r w:rsidR="00F24819"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31 </w:t>
      </w:r>
      <w:r w:rsidR="00F24819" w:rsidRPr="0051008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ธันวาคม </w:t>
      </w:r>
      <w:r w:rsidR="00F24819"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</w:rPr>
        <w:t>: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จำนวนเงิน </w:t>
      </w:r>
      <w:r w:rsidR="00DC2E68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7,709 </w:t>
      </w:r>
      <w:r w:rsidR="00F24819" w:rsidRPr="00F84ECE">
        <w:rPr>
          <w:rFonts w:ascii="Angsana New" w:hAnsi="Angsana New" w:cs="Angsana New" w:hint="cs"/>
          <w:spacing w:val="-4"/>
          <w:sz w:val="30"/>
          <w:szCs w:val="30"/>
          <w:cs/>
        </w:rPr>
        <w:t>ล้านบาท) ซึ่</w:t>
      </w:r>
      <w:r w:rsidRPr="00F84ECE">
        <w:rPr>
          <w:rFonts w:ascii="Angsana New" w:hAnsi="Angsana New" w:cs="Angsana New" w:hint="cs"/>
          <w:spacing w:val="-4"/>
          <w:sz w:val="30"/>
          <w:szCs w:val="30"/>
          <w:cs/>
        </w:rPr>
        <w:t>งกลุ่มบริษัทคาดว่าจะปฏิบัติตามภาระที่ต้องปฏิบัติของสัญญาดังกล่าวเสร็จสิ้นภายใน</w:t>
      </w:r>
      <w:r w:rsidR="00F84ECE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AF0BF6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546783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546783" w:rsidRPr="00F84EC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51008E">
        <w:rPr>
          <w:rFonts w:ascii="Angsana New" w:hAnsi="Angsana New" w:cs="Angsana New" w:hint="cs"/>
          <w:sz w:val="30"/>
          <w:szCs w:val="30"/>
        </w:rPr>
        <w:t xml:space="preserve"> (</w:t>
      </w:r>
      <w:r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31 </w:t>
      </w:r>
      <w:r w:rsidRPr="0051008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ธันวาคม </w:t>
      </w:r>
      <w:r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</w:rPr>
        <w:t xml:space="preserve">: </w:t>
      </w:r>
      <w:r w:rsidR="00546783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54678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CB43CC">
        <w:rPr>
          <w:rFonts w:ascii="Angsana New" w:hAnsi="Angsana New" w:cs="Angsana New" w:hint="cs"/>
          <w:sz w:val="30"/>
          <w:szCs w:val="30"/>
        </w:rPr>
        <w:t>)</w:t>
      </w:r>
    </w:p>
    <w:p w14:paraId="1C6CEA63" w14:textId="77777777" w:rsidR="00E03121" w:rsidRDefault="00E03121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F2687A" w14:textId="77777777" w:rsidR="00347C96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39FEB7" w14:textId="77777777" w:rsidR="00347C96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8126A95" w14:textId="77777777" w:rsidR="00347C96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77BF91" w14:textId="77777777" w:rsidR="00347C96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ABC575" w14:textId="77777777" w:rsidR="00347C96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4FC4251" w14:textId="77777777" w:rsidR="00347C96" w:rsidRPr="00E03121" w:rsidRDefault="00347C96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84A5212" w14:textId="215A179D" w:rsidR="007665A9" w:rsidRPr="006B5215" w:rsidRDefault="007E0DD5" w:rsidP="009C6620">
      <w:pPr>
        <w:pStyle w:val="ListParagraph"/>
        <w:numPr>
          <w:ilvl w:val="0"/>
          <w:numId w:val="2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B5215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ต้นทุน</w:t>
      </w:r>
      <w:r w:rsidR="00BD2EDC" w:rsidRPr="006B5215">
        <w:rPr>
          <w:rFonts w:ascii="Angsana New" w:hAnsi="Angsana New" w:cs="Angsana New" w:hint="cs"/>
          <w:sz w:val="30"/>
          <w:szCs w:val="30"/>
          <w:u w:val="single"/>
          <w:cs/>
        </w:rPr>
        <w:t>พัฒนา</w:t>
      </w:r>
      <w:r w:rsidRPr="006B5215">
        <w:rPr>
          <w:rFonts w:ascii="Angsana New" w:hAnsi="Angsana New" w:cs="Angsana New" w:hint="cs"/>
          <w:sz w:val="30"/>
          <w:szCs w:val="30"/>
          <w:u w:val="single"/>
          <w:cs/>
        </w:rPr>
        <w:t>อสังหาริมทรัพย์เพื่อขาย</w:t>
      </w:r>
    </w:p>
    <w:p w14:paraId="363B740D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1DFE5B3" w14:textId="77777777" w:rsidR="001B340D" w:rsidRPr="00F77405" w:rsidRDefault="001B340D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232B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ประกอบด้วย</w:t>
      </w:r>
    </w:p>
    <w:p w14:paraId="4F91F25C" w14:textId="77777777" w:rsidR="005019AA" w:rsidRPr="00AA3F42" w:rsidRDefault="005019AA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701"/>
      </w:tblGrid>
      <w:tr w:rsidR="00F77405" w:rsidRPr="00F77405" w14:paraId="04450328" w14:textId="77777777" w:rsidTr="00522AFE">
        <w:tc>
          <w:tcPr>
            <w:tcW w:w="5245" w:type="dxa"/>
            <w:vAlign w:val="bottom"/>
          </w:tcPr>
          <w:p w14:paraId="03049B66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62CA41A3" w14:textId="405412CA" w:rsidR="00F77405" w:rsidRPr="00F77405" w:rsidRDefault="00F77405" w:rsidP="00F77405">
            <w:pPr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77405" w:rsidRPr="00F77405" w14:paraId="376AC5AC" w14:textId="77777777" w:rsidTr="00522AFE">
        <w:tc>
          <w:tcPr>
            <w:tcW w:w="5245" w:type="dxa"/>
            <w:vAlign w:val="bottom"/>
          </w:tcPr>
          <w:p w14:paraId="79AB89AD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44CD9D98" w14:textId="77777777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F77405" w:rsidRPr="00F77405" w14:paraId="0583E7E4" w14:textId="77777777" w:rsidTr="00522AFE">
        <w:tc>
          <w:tcPr>
            <w:tcW w:w="5245" w:type="dxa"/>
            <w:vAlign w:val="bottom"/>
          </w:tcPr>
          <w:p w14:paraId="033A0A26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043C60E3" w14:textId="2C8D3BD7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US" w:eastAsia="th-TH"/>
              </w:rPr>
              <w:t>ณ วันที่</w:t>
            </w:r>
          </w:p>
        </w:tc>
      </w:tr>
      <w:tr w:rsidR="00F77405" w:rsidRPr="00F77405" w14:paraId="563601A3" w14:textId="77777777" w:rsidTr="00522AFE">
        <w:tc>
          <w:tcPr>
            <w:tcW w:w="5245" w:type="dxa"/>
            <w:vAlign w:val="bottom"/>
          </w:tcPr>
          <w:p w14:paraId="162E2A48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418DAFC" w14:textId="207AC33A" w:rsidR="00F77405" w:rsidRPr="00F77405" w:rsidRDefault="0032285E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มิถุนายน</w:t>
            </w:r>
            <w:r w:rsidR="00F77405"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4895AC52" w14:textId="7522318F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31 </w:t>
            </w: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ธันวาคม</w:t>
            </w: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 2568</w:t>
            </w:r>
          </w:p>
        </w:tc>
      </w:tr>
      <w:tr w:rsidR="00F77405" w:rsidRPr="00F77405" w14:paraId="09AF31EF" w14:textId="77777777" w:rsidTr="00522AFE">
        <w:tc>
          <w:tcPr>
            <w:tcW w:w="5245" w:type="dxa"/>
          </w:tcPr>
          <w:p w14:paraId="70E9BAD4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ที่ดินโครงการ</w:t>
            </w:r>
          </w:p>
        </w:tc>
        <w:tc>
          <w:tcPr>
            <w:tcW w:w="1843" w:type="dxa"/>
          </w:tcPr>
          <w:p w14:paraId="51B15771" w14:textId="210B362E" w:rsidR="00F77405" w:rsidRPr="00F77405" w:rsidRDefault="006D6780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  <w:r w:rsidRPr="006D678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76,891,619.15</w:t>
            </w:r>
          </w:p>
        </w:tc>
        <w:tc>
          <w:tcPr>
            <w:tcW w:w="1701" w:type="dxa"/>
          </w:tcPr>
          <w:p w14:paraId="1B7470C8" w14:textId="3E7514B9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79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372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646.33</w:t>
            </w:r>
          </w:p>
        </w:tc>
      </w:tr>
      <w:tr w:rsidR="00F77405" w:rsidRPr="00F77405" w14:paraId="42BBDCC6" w14:textId="77777777" w:rsidTr="00522AFE">
        <w:tc>
          <w:tcPr>
            <w:tcW w:w="5245" w:type="dxa"/>
          </w:tcPr>
          <w:p w14:paraId="211B4B4F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ต้นทุนพัฒนาโครงการ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4D2FE" w14:textId="297BF9DC" w:rsidR="00F77405" w:rsidRPr="00F77405" w:rsidRDefault="006D6780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  <w:r w:rsidRPr="006D678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294,001,729.53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BF2414" w14:textId="656E2C19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303,180,304.53</w:t>
            </w:r>
          </w:p>
        </w:tc>
      </w:tr>
      <w:tr w:rsidR="00F77405" w:rsidRPr="00F77405" w14:paraId="4AAE112C" w14:textId="77777777" w:rsidTr="00522AFE">
        <w:tc>
          <w:tcPr>
            <w:tcW w:w="5245" w:type="dxa"/>
            <w:vAlign w:val="bottom"/>
          </w:tcPr>
          <w:p w14:paraId="3C117C69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firstLine="868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5DE91E1" w14:textId="5A85BF2E" w:rsidR="00F77405" w:rsidRPr="00F77405" w:rsidRDefault="006D6780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D678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370,893,348.68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8F0E06" w14:textId="362E231D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382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552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950.86</w:t>
            </w:r>
          </w:p>
        </w:tc>
      </w:tr>
    </w:tbl>
    <w:p w14:paraId="12D5AA5E" w14:textId="77777777" w:rsidR="005019AA" w:rsidRPr="005019AA" w:rsidRDefault="005019AA" w:rsidP="005019AA">
      <w:pPr>
        <w:ind w:left="562" w:right="-23" w:firstLine="878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29F58269" w14:textId="34868FFA" w:rsidR="005019AA" w:rsidRDefault="00D14E59" w:rsidP="00FB514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D14E59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Pr="00D14E59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30 </w:t>
      </w:r>
      <w:r w:rsidRPr="00D14E59">
        <w:rPr>
          <w:rFonts w:ascii="Angsana New" w:hAnsi="Angsana New" w:cs="Angsana New"/>
          <w:spacing w:val="-8"/>
          <w:sz w:val="30"/>
          <w:szCs w:val="30"/>
          <w:cs/>
        </w:rPr>
        <w:t xml:space="preserve">มิถุนายน </w:t>
      </w:r>
      <w:r w:rsidRPr="00D14E59">
        <w:rPr>
          <w:rFonts w:ascii="Angsana New" w:hAnsi="Angsana New" w:cs="Angsana New"/>
          <w:spacing w:val="-8"/>
          <w:sz w:val="30"/>
          <w:szCs w:val="30"/>
          <w:lang w:val="en-US"/>
        </w:rPr>
        <w:t>2569</w:t>
      </w:r>
      <w:r w:rsidRPr="00D14E59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กลุ่มบริษัทได้นำต้นทุนพัฒนาอสังหาริมทรัพย์เพื่อขาย</w:t>
      </w:r>
      <w:r w:rsidRPr="00D14E5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D14E59">
        <w:rPr>
          <w:rFonts w:ascii="Angsana New" w:hAnsi="Angsana New" w:cs="Angsana New"/>
          <w:spacing w:val="-8"/>
          <w:sz w:val="30"/>
          <w:szCs w:val="30"/>
          <w:lang w:val="en-US"/>
        </w:rPr>
        <w:t>(</w:t>
      </w:r>
      <w:r w:rsidRPr="00D14E59">
        <w:rPr>
          <w:rFonts w:ascii="Angsana New" w:hAnsi="Angsana New" w:cs="Angsana New"/>
          <w:spacing w:val="-8"/>
          <w:sz w:val="30"/>
          <w:szCs w:val="30"/>
          <w:cs/>
        </w:rPr>
        <w:t>ห้องชุด</w:t>
      </w:r>
      <w:r w:rsidRPr="00D14E59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) </w:t>
      </w:r>
      <w:r w:rsidRPr="00D14E59">
        <w:rPr>
          <w:rFonts w:ascii="Angsana New" w:hAnsi="Angsana New" w:cs="Angsana New"/>
          <w:spacing w:val="-8"/>
          <w:sz w:val="30"/>
          <w:szCs w:val="30"/>
          <w:cs/>
        </w:rPr>
        <w:t>มูลค่าตามบัญชี</w:t>
      </w:r>
      <w:r w:rsidRPr="00D14E5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6D6780">
        <w:rPr>
          <w:rFonts w:ascii="Angsana New" w:hAnsi="Angsana New" w:cs="Angsana New"/>
          <w:spacing w:val="-2"/>
          <w:sz w:val="30"/>
          <w:szCs w:val="30"/>
          <w:lang w:val="en-US"/>
        </w:rPr>
        <w:t>279.89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(31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2568 :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382.55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) </w:t>
      </w:r>
      <w:r w:rsidRPr="00D14E59">
        <w:rPr>
          <w:rFonts w:ascii="Angsana New" w:hAnsi="Angsana New" w:cs="Angsana New"/>
          <w:spacing w:val="-2"/>
          <w:sz w:val="30"/>
          <w:szCs w:val="30"/>
          <w:cs/>
        </w:rPr>
        <w:t xml:space="preserve">นำไปเป็นหลักประกันวงเงินสินเชื่อกับสถาบันการเงิน ตามหมายเหตุข้อ </w:t>
      </w:r>
      <w:r w:rsidRPr="00D14E59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="00DA39DB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</w:p>
    <w:p w14:paraId="0E97B51E" w14:textId="77777777" w:rsidR="00D14E59" w:rsidRPr="00347C96" w:rsidRDefault="00D14E59" w:rsidP="00FB514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7C87E3F" w14:textId="5ADD72D1" w:rsidR="005019AA" w:rsidRDefault="00D14E5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 xml:space="preserve">ณ </w:t>
      </w:r>
      <w:r w:rsidRPr="00D14E59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lang w:val="en-US"/>
        </w:rPr>
        <w:t xml:space="preserve">30 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 xml:space="preserve">มิถุนายน 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lang w:val="en-US"/>
        </w:rPr>
        <w:t>2569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 xml:space="preserve"> กลุ่มบริษัทได้นำต้นทุนพัฒนาอสังหาริมทรัพย์เพื่อขาย</w:t>
      </w:r>
      <w:r>
        <w:rPr>
          <w:rFonts w:ascii="Angsana New" w:eastAsia="SimSun" w:hAnsi="Angsana New" w:cs="Angsana New" w:hint="cs"/>
          <w:spacing w:val="-8"/>
          <w:sz w:val="30"/>
          <w:szCs w:val="30"/>
          <w:cs/>
          <w:lang w:val="en-US"/>
        </w:rPr>
        <w:t xml:space="preserve"> 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lang w:val="en-US"/>
        </w:rPr>
        <w:t>(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>ห้องชุด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lang w:val="en-US"/>
        </w:rPr>
        <w:t xml:space="preserve">) </w:t>
      </w:r>
      <w:r w:rsidRPr="00D14E59">
        <w:rPr>
          <w:rFonts w:ascii="Angsana New" w:eastAsia="SimSun" w:hAnsi="Angsana New" w:cs="Angsana New"/>
          <w:spacing w:val="-8"/>
          <w:sz w:val="30"/>
          <w:szCs w:val="30"/>
          <w:cs/>
          <w:lang w:val="en-US"/>
        </w:rPr>
        <w:t xml:space="preserve">มูลค่าตามบัญชี </w:t>
      </w:r>
      <w:r w:rsidRPr="00D14E59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จำนวนเงิน </w:t>
      </w:r>
      <w:r w:rsidR="006D6780">
        <w:rPr>
          <w:rFonts w:ascii="Angsana New" w:eastAsia="SimSun" w:hAnsi="Angsana New" w:cs="Angsana New"/>
          <w:sz w:val="30"/>
          <w:szCs w:val="30"/>
          <w:lang w:val="en-US"/>
        </w:rPr>
        <w:t>57.86</w:t>
      </w:r>
      <w:r w:rsidRPr="00D14E59">
        <w:rPr>
          <w:rFonts w:ascii="Angsana New" w:eastAsia="SimSun" w:hAnsi="Angsana New" w:cs="Angsana New"/>
          <w:sz w:val="30"/>
          <w:szCs w:val="30"/>
          <w:lang w:val="en-US"/>
        </w:rPr>
        <w:t xml:space="preserve"> </w:t>
      </w:r>
      <w:r w:rsidRPr="00D14E59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ล้านบาท ไปจดทะเบียนหนังสือสัญญาขายฝากห้องชุดเมื่อเดือนเมษายน </w:t>
      </w:r>
      <w:r w:rsidRPr="00D14E59">
        <w:rPr>
          <w:rFonts w:ascii="Angsana New" w:eastAsia="SimSun" w:hAnsi="Angsana New" w:cs="Angsana New"/>
          <w:sz w:val="30"/>
          <w:szCs w:val="30"/>
          <w:lang w:val="en-US"/>
        </w:rPr>
        <w:t>2569</w:t>
      </w:r>
      <w:r>
        <w:rPr>
          <w:rFonts w:ascii="Angsana New" w:eastAsia="SimSun" w:hAnsi="Angsana New" w:cs="Angsana New" w:hint="cs"/>
          <w:sz w:val="30"/>
          <w:szCs w:val="30"/>
          <w:cs/>
          <w:lang w:val="en-US"/>
        </w:rPr>
        <w:t xml:space="preserve"> </w:t>
      </w:r>
      <w:r w:rsidRPr="00D14E59">
        <w:rPr>
          <w:rFonts w:ascii="Angsana New" w:eastAsia="SimSun" w:hAnsi="Angsana New" w:cs="Angsana New"/>
          <w:sz w:val="30"/>
          <w:szCs w:val="30"/>
          <w:cs/>
          <w:lang w:val="en-US"/>
        </w:rPr>
        <w:t>เพื่อเป็นหลักประกันเงินกู้ยืมจากบุคคลและกิจการอื่น</w:t>
      </w:r>
      <w:r w:rsidR="006D6780">
        <w:rPr>
          <w:rFonts w:ascii="Angsana New" w:eastAsia="SimSun" w:hAnsi="Angsana New" w:cs="Angsana New"/>
          <w:sz w:val="30"/>
          <w:szCs w:val="30"/>
          <w:lang w:val="en-US"/>
        </w:rPr>
        <w:t xml:space="preserve"> </w:t>
      </w:r>
      <w:r w:rsidRPr="00D14E59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โดยกลุ่มบริษัทสามารถไถ่ถอนคืนได้ภายในกำหนดเวลา </w:t>
      </w:r>
      <w:r w:rsidRPr="00D14E59">
        <w:rPr>
          <w:rFonts w:ascii="Angsana New" w:eastAsia="SimSun" w:hAnsi="Angsana New" w:cs="Angsana New"/>
          <w:sz w:val="30"/>
          <w:szCs w:val="30"/>
          <w:lang w:val="en-US"/>
        </w:rPr>
        <w:t xml:space="preserve">1 </w:t>
      </w:r>
      <w:r w:rsidRPr="00D14E59">
        <w:rPr>
          <w:rFonts w:ascii="Angsana New" w:eastAsia="SimSun" w:hAnsi="Angsana New" w:cs="Angsana New"/>
          <w:sz w:val="30"/>
          <w:szCs w:val="30"/>
          <w:cs/>
          <w:lang w:val="en-US"/>
        </w:rPr>
        <w:t>ปี</w:t>
      </w:r>
    </w:p>
    <w:p w14:paraId="4DE8A54D" w14:textId="77777777" w:rsidR="00287C8B" w:rsidRDefault="00287C8B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4D673BA" w14:textId="15872767" w:rsidR="00C933B1" w:rsidRDefault="00C933B1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933B1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เงินฝากสถาบันการเงินที่ติดภาระค้ำประกัน</w:t>
      </w:r>
    </w:p>
    <w:p w14:paraId="4222788B" w14:textId="77777777" w:rsidR="00C933B1" w:rsidRPr="00C933B1" w:rsidRDefault="00C933B1" w:rsidP="00C933B1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6E3A8C0" w14:textId="3AFF36A3" w:rsidR="005E1F9A" w:rsidRDefault="005E1F9A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="0032285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32285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32285E" w:rsidRPr="00AE267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2285E" w:rsidRPr="00AE267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2569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และวันที่ </w:t>
      </w:r>
      <w:r w:rsidR="006232BD">
        <w:rPr>
          <w:rFonts w:ascii="Angsana New" w:hAnsi="Angsana New" w:cs="Angsana New"/>
          <w:spacing w:val="6"/>
          <w:sz w:val="30"/>
          <w:szCs w:val="30"/>
          <w:lang w:val="en-US"/>
        </w:rPr>
        <w:t>31</w:t>
      </w:r>
      <w:r w:rsidRPr="005019A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ธันวาคม </w:t>
      </w:r>
      <w:r w:rsidR="006232BD">
        <w:rPr>
          <w:rFonts w:ascii="Angsana New" w:hAnsi="Angsana New" w:cs="Angsana New"/>
          <w:spacing w:val="6"/>
          <w:sz w:val="30"/>
          <w:szCs w:val="30"/>
          <w:lang w:val="en-US"/>
        </w:rPr>
        <w:t>2568</w:t>
      </w:r>
      <w:r w:rsidRPr="005019A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>ตามงบการเงินรวมและงบการเงินเฉพาะกิจการ</w:t>
      </w:r>
      <w:r w:rsidRPr="00A96AD8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>เงินฝากสถาบันการเงิน</w:t>
      </w:r>
      <w:r w:rsidRPr="00CB43CC">
        <w:rPr>
          <w:rFonts w:ascii="Angsana New" w:hAnsi="Angsana New" w:cs="Angsana New" w:hint="cs"/>
          <w:sz w:val="30"/>
          <w:szCs w:val="30"/>
          <w:cs/>
        </w:rPr>
        <w:t>ที่ติดภาระค้ำประกันทั้งจำนวนถูกนำไปเป็นหลักประกันวงเงินสินเชื่อกับสถาบันการเงิน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เพื่อสนับสนุน</w:t>
      </w:r>
      <w:r w:rsidRPr="00A96AD8">
        <w:rPr>
          <w:rFonts w:ascii="Angsana New" w:hAnsi="Angsana New" w:cs="Angsana New" w:hint="cs"/>
          <w:spacing w:val="-2"/>
          <w:sz w:val="30"/>
          <w:szCs w:val="30"/>
          <w:cs/>
        </w:rPr>
        <w:t>โครงการก่อสร้างบางโครงการเฉพาะเจาะจง</w:t>
      </w:r>
      <w:r w:rsidRPr="00A96A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6AD8">
        <w:rPr>
          <w:rFonts w:ascii="Angsana New" w:hAnsi="Angsana New" w:cs="Angsana New" w:hint="cs"/>
          <w:spacing w:val="-2"/>
          <w:sz w:val="30"/>
          <w:szCs w:val="30"/>
          <w:cs/>
        </w:rPr>
        <w:t>สถาบันการเงินผู้ให้กู้ได้กำหนดเงื่อนไขให้กลุ่มบริษัท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นำเงินค่างานของโครงการนั้น</w:t>
      </w:r>
      <w:r w:rsidRPr="006232B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ๆ</w:t>
      </w:r>
      <w:r w:rsidRPr="006232B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ผ่านเข้าบัญชีเงินฝากของกลุ่มบริษัทที่เปิดไว้กับสถาบันการเงินผู้ให้กู้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0013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3C358C">
        <w:rPr>
          <w:rFonts w:ascii="Angsana New" w:hAnsi="Angsana New" w:cs="Angsana New" w:hint="cs"/>
          <w:sz w:val="30"/>
          <w:szCs w:val="30"/>
          <w:cs/>
        </w:rPr>
        <w:t>ข้อ</w:t>
      </w:r>
      <w:r w:rsidRPr="003C358C">
        <w:rPr>
          <w:rFonts w:ascii="Angsana New" w:hAnsi="Angsana New" w:cs="Angsana New"/>
          <w:sz w:val="30"/>
          <w:szCs w:val="30"/>
          <w:cs/>
        </w:rPr>
        <w:t xml:space="preserve"> </w:t>
      </w:r>
      <w:r w:rsidR="006232BD">
        <w:rPr>
          <w:rFonts w:ascii="Angsana New" w:hAnsi="Angsana New" w:cs="Angsana New"/>
          <w:sz w:val="30"/>
          <w:szCs w:val="30"/>
          <w:lang w:val="en-US"/>
        </w:rPr>
        <w:t>2</w:t>
      </w:r>
      <w:r w:rsidR="00DA39DB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40EB150B" w14:textId="77777777" w:rsidR="00BB475F" w:rsidRDefault="00BB475F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A897F09" w14:textId="70B7F9F4" w:rsidR="00ED4A8E" w:rsidRPr="006232BD" w:rsidRDefault="00ED4A8E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232BD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เงินฝากสถาบันการเงินที่ถูกอายัด</w:t>
      </w:r>
    </w:p>
    <w:p w14:paraId="5DE9F044" w14:textId="77777777" w:rsidR="00ED4A8E" w:rsidRPr="006232BD" w:rsidRDefault="00ED4A8E" w:rsidP="006232B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FEE763F" w14:textId="0E7ABA30" w:rsidR="00ED4A8E" w:rsidRPr="00497D91" w:rsidRDefault="00ED4A8E" w:rsidP="006232BD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b/>
          <w:bCs/>
          <w:sz w:val="8"/>
          <w:szCs w:val="8"/>
          <w:lang w:val="en-US"/>
        </w:rPr>
      </w:pPr>
      <w:r w:rsidRPr="009C662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ณ </w:t>
      </w:r>
      <w:r w:rsidRPr="009C662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วันที่ </w:t>
      </w:r>
      <w:r w:rsidR="0032285E" w:rsidRPr="009C6620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30 </w:t>
      </w:r>
      <w:r w:rsidR="0032285E" w:rsidRPr="009C662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มิถุนายน </w:t>
      </w:r>
      <w:r w:rsidR="0032285E" w:rsidRPr="009C6620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2569 </w:t>
      </w:r>
      <w:r w:rsidRPr="009C6620">
        <w:rPr>
          <w:rFonts w:ascii="Angsana New" w:hAnsi="Angsana New" w:cs="Angsana New" w:hint="cs"/>
          <w:spacing w:val="4"/>
          <w:sz w:val="30"/>
          <w:szCs w:val="30"/>
          <w:cs/>
        </w:rPr>
        <w:t>ตามงบการเงินรวมและงบการเงินเฉพาะกิจการ</w:t>
      </w:r>
      <w:r w:rsidRPr="009C6620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9C662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เงินฝากสถาบันการเงินที่ถูกอายัดจำนวนเงิน </w:t>
      </w:r>
      <w:r w:rsidR="006D6780">
        <w:rPr>
          <w:rFonts w:ascii="Angsana New" w:hAnsi="Angsana New" w:cs="Angsana New"/>
          <w:spacing w:val="4"/>
          <w:sz w:val="30"/>
          <w:szCs w:val="30"/>
          <w:lang w:val="en-US"/>
        </w:rPr>
        <w:t>31.56</w:t>
      </w:r>
      <w:r w:rsidR="006232BD" w:rsidRPr="009C6620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9C662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ล้านบาท </w:t>
      </w:r>
      <w:r w:rsidRPr="009C6620">
        <w:rPr>
          <w:rFonts w:asciiTheme="majorBidi" w:hAnsiTheme="majorBidi" w:cstheme="majorBidi"/>
          <w:spacing w:val="4"/>
          <w:sz w:val="30"/>
          <w:szCs w:val="30"/>
          <w:cs/>
        </w:rPr>
        <w:t>เกิดจากกรมสรรพากรได้มีคำสั่งอายัดบัญชีเงินฝากธนาคาร</w:t>
      </w:r>
      <w:r w:rsidR="00497D91" w:rsidRPr="009C6620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บางแห่ง</w:t>
      </w:r>
      <w:r w:rsidRPr="009C6620">
        <w:rPr>
          <w:rFonts w:asciiTheme="majorBidi" w:hAnsiTheme="majorBidi" w:cstheme="majorBidi"/>
          <w:spacing w:val="4"/>
          <w:sz w:val="30"/>
          <w:szCs w:val="30"/>
          <w:cs/>
        </w:rPr>
        <w:t>ของบริษัท</w:t>
      </w:r>
      <w:r w:rsidRPr="009C662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ตามมาตรา </w:t>
      </w:r>
      <w:r w:rsidR="006232BD" w:rsidRPr="009C6620">
        <w:rPr>
          <w:rFonts w:asciiTheme="majorBidi" w:hAnsiTheme="majorBidi" w:cstheme="majorBidi"/>
          <w:spacing w:val="4"/>
          <w:sz w:val="30"/>
          <w:szCs w:val="30"/>
          <w:lang w:val="en-US"/>
        </w:rPr>
        <w:t>12</w:t>
      </w:r>
      <w:r w:rsidRPr="009C66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C662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แห่งประมวลรัษฎากร </w:t>
      </w:r>
      <w:r w:rsidRPr="009C6620">
        <w:rPr>
          <w:rFonts w:asciiTheme="majorBidi" w:hAnsiTheme="majorBidi" w:cstheme="majorBidi"/>
          <w:spacing w:val="4"/>
          <w:sz w:val="30"/>
          <w:szCs w:val="30"/>
          <w:cs/>
        </w:rPr>
        <w:t>จาก</w:t>
      </w:r>
      <w:r w:rsidRPr="009C6620">
        <w:rPr>
          <w:rFonts w:asciiTheme="majorBidi" w:hAnsiTheme="majorBidi" w:cstheme="majorBidi" w:hint="cs"/>
          <w:spacing w:val="4"/>
          <w:sz w:val="30"/>
          <w:szCs w:val="30"/>
          <w:cs/>
        </w:rPr>
        <w:t>การที่</w:t>
      </w:r>
      <w:r w:rsidRPr="009C6620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บริษัทมีหนี้ภาษีอากรค้างชำระกับกรมสรรพากร</w:t>
      </w:r>
      <w:r w:rsidR="00DA39DB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DA39D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และสำนักงานบังคับคดีแพ่ง</w:t>
      </w:r>
      <w:r w:rsidR="00497D91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โดยบริษัทคาดว่าจะชำระหนี้ให้แล้วเสร็จ</w:t>
      </w:r>
      <w:r w:rsidR="00497D91" w:rsidRPr="006D6780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6D6780" w:rsidRPr="006D6780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="00497D91" w:rsidRPr="006D67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7D91" w:rsidRPr="006D6780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94FFE79" w14:textId="77777777" w:rsidR="00ED4A8E" w:rsidRDefault="00ED4A8E" w:rsidP="00ED4A8E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4C5BFC5D" w14:textId="77777777" w:rsidR="00347C96" w:rsidRDefault="00347C96" w:rsidP="00ED4A8E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4D34813B" w14:textId="77777777" w:rsidR="00347C96" w:rsidRPr="00347C96" w:rsidRDefault="00347C96" w:rsidP="00ED4A8E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3FA3E32" w14:textId="6DF9283C" w:rsidR="003468E7" w:rsidRDefault="003468E7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เงินลงทุนในบริษัทร่วม</w:t>
      </w:r>
    </w:p>
    <w:p w14:paraId="1F81CBD4" w14:textId="77777777" w:rsidR="003468E7" w:rsidRPr="00020BD4" w:rsidRDefault="003468E7" w:rsidP="003468E7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5CBEAAB" w14:textId="77777777" w:rsidR="00020BD4" w:rsidRPr="00A060B7" w:rsidRDefault="00020BD4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060B7">
        <w:rPr>
          <w:rFonts w:ascii="Angsana New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p w14:paraId="291D1585" w14:textId="77777777" w:rsidR="003468E7" w:rsidRPr="006232BD" w:rsidRDefault="003468E7" w:rsidP="003468E7">
      <w:pPr>
        <w:suppressAutoHyphens/>
        <w:overflowPunct w:val="0"/>
        <w:autoSpaceDE w:val="0"/>
        <w:autoSpaceDN w:val="0"/>
        <w:ind w:left="426" w:firstLine="99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8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3468E7" w:rsidRPr="003468E7" w14:paraId="37E48D13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F69C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8F42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F46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0B0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EFB4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C64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CE6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(หน่วย : พันบาท)</w:t>
            </w:r>
          </w:p>
        </w:tc>
      </w:tr>
      <w:tr w:rsidR="003468E7" w:rsidRPr="003468E7" w14:paraId="315C3CCA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D4F7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AE80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A497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051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: พันบาท)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6A4E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08EA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7B20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3468E7" w:rsidRPr="003468E7" w14:paraId="1413A32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4D3C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D03D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D9D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4C3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F4B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DC70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6078" w14:textId="5B6D5263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3468E7" w:rsidRPr="003468E7" w14:paraId="5821343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D48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06B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D4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D14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2AB9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CA8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3F1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468E7" w:rsidRPr="003468E7" w14:paraId="3B5831B9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FA2D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3BCF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352A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523D" w14:textId="67C6E8AA" w:rsidR="003468E7" w:rsidRPr="003468E7" w:rsidRDefault="00863D87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E107" w14:textId="5B491F16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8E7A" w14:textId="2D859304" w:rsidR="003468E7" w:rsidRPr="003468E7" w:rsidRDefault="00C66415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BC5C" w14:textId="5799FD83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C753" w14:textId="726F2F37" w:rsidR="003468E7" w:rsidRPr="003468E7" w:rsidRDefault="00C66415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93F1" w14:textId="38ABFEBF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67C2" w14:textId="15CDEE8D" w:rsidR="003468E7" w:rsidRPr="003468E7" w:rsidRDefault="00C66415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543D6" w14:textId="43C52DA4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468E7" w:rsidRPr="003468E7" w14:paraId="21456BA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85CE6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0C377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02" w:hanging="110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US"/>
              </w:rPr>
              <w:t>ประเภทกิจการ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772E3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F5351" w14:textId="73DBA0F6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3700" w14:textId="5F5C7EAF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6B60B" w14:textId="78083CF9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2A2EF" w14:textId="0B32CF98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1639E" w14:textId="017031CC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9877" w14:textId="689C6A56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CEA5" w14:textId="1FDC4E28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4595F" w14:textId="155CA92C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</w:tr>
      <w:tr w:rsidR="003468E7" w:rsidRPr="003468E7" w14:paraId="44C8B9CE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9B5C" w14:textId="3C8D1448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เทคเนอร์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DFD5" w14:textId="39602464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ก่อสร้างอาคาร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A5D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7961" w14:textId="5990F66F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41,250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3D07" w14:textId="24DEF22E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41,250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17A0" w14:textId="60B46D9C" w:rsidR="003468E7" w:rsidRPr="003468E7" w:rsidRDefault="003468E7" w:rsidP="004E4435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lang w:bidi="ar-SA"/>
              </w:rPr>
              <w:t>49.99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260D" w14:textId="7C7429FD" w:rsidR="003468E7" w:rsidRPr="003468E7" w:rsidRDefault="003468E7" w:rsidP="004E4435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lang w:bidi="ar-SA"/>
              </w:rPr>
              <w:t>49.99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B7ACC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28ED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DD64C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2EA7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B7C88" w:rsidRPr="003468E7" w14:paraId="0014D224" w14:textId="77777777" w:rsidTr="006D6780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938C" w14:textId="2A8A38F3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บริษัท โปร อินเทลลิเจ้นซ์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5791" w14:textId="1D84312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hanging="21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ออกแบบติดตั้ง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6398" w14:textId="3E8B74B5" w:rsidR="00CB7C88" w:rsidRPr="008140A5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8140A5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72E5" w14:textId="66D262B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8140A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8944" w14:textId="30E51968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D9E2" w14:textId="3EBF63BD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8753" w14:textId="69D10DE1" w:rsidR="00CB7C88" w:rsidRPr="008140A5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hAnsi="Angsana New" w:cs="Angsana New"/>
                <w:sz w:val="20"/>
                <w:szCs w:val="20"/>
                <w:lang w:bidi="ar-SA"/>
              </w:rPr>
              <w:t>49.00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134EC" w14:textId="47F07E22" w:rsidR="00CB7C88" w:rsidRPr="00C66415" w:rsidRDefault="006D6780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81D4C" w14:textId="4398298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C51A" w14:textId="74A06AA8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3DC7" w14:textId="3F7DCD73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</w:tr>
      <w:tr w:rsidR="00CB7C88" w:rsidRPr="003468E7" w14:paraId="7E6A07AA" w14:textId="77777777" w:rsidTr="006D6780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032" w14:textId="6E553D42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แอนด์ โซลูชั่นส์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72F2" w14:textId="3F9C0C95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วางระบบ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7ACA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7F2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1153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774B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3F6E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B27DD" w14:textId="77777777" w:rsidR="00CB7C88" w:rsidRPr="00C66415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53F60" w14:textId="77B7E0D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038B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DB1C7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B7C88" w:rsidRPr="003468E7" w14:paraId="5650B93A" w14:textId="77777777" w:rsidTr="006D6780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92F1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104D" w14:textId="609B8F10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hanging="21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ด้านวิศวกรรม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3144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C8A1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BAE7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7D8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90D5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33A4" w14:textId="77777777" w:rsidR="00CB7C88" w:rsidRPr="00C66415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E282" w14:textId="4309A3FD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79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7D73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9804" w14:textId="43418149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B7C88" w:rsidRPr="003468E7" w14:paraId="117EABEB" w14:textId="77777777" w:rsidTr="006D6780"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70FE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7A7E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12C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68C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B099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C5CE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66313" w14:textId="7023C24E" w:rsidR="00CB7C88" w:rsidRPr="00C66415" w:rsidRDefault="006D6780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3B7AE" w14:textId="3A8B4B5C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79" w:hanging="223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A57B6" w14:textId="3651E42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E896" w14:textId="257B616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</w:tr>
    </w:tbl>
    <w:p w14:paraId="09692917" w14:textId="77777777" w:rsidR="00D14E59" w:rsidRPr="006232BD" w:rsidRDefault="00D14E59" w:rsidP="008140A5">
      <w:pPr>
        <w:ind w:left="562" w:right="-23" w:firstLine="878"/>
        <w:jc w:val="thaiDistribute"/>
        <w:rPr>
          <w:rFonts w:ascii="Angsana New" w:eastAsia="Calibri" w:hAnsi="Angsana New" w:cs="Angsana New"/>
          <w:spacing w:val="-6"/>
          <w:sz w:val="16"/>
          <w:szCs w:val="16"/>
          <w:lang w:val="en-US"/>
        </w:rPr>
      </w:pPr>
      <w:bookmarkStart w:id="6" w:name="_Hlk194589024"/>
    </w:p>
    <w:p w14:paraId="43348D24" w14:textId="14957159" w:rsidR="008140A5" w:rsidRDefault="008140A5" w:rsidP="006232B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  <w:r w:rsidRPr="006232BD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Pr="008140A5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</w:t>
      </w:r>
      <w:r w:rsidRPr="008140A5">
        <w:rPr>
          <w:rFonts w:ascii="Angsana New" w:eastAsia="Calibri" w:hAnsi="Angsana New" w:cs="Angsana New" w:hint="cs"/>
          <w:spacing w:val="-6"/>
          <w:sz w:val="30"/>
          <w:szCs w:val="30"/>
          <w:cs/>
          <w:lang w:val="en-US"/>
        </w:rPr>
        <w:t>ของเงินลงทุนในบริษัทร่วม</w:t>
      </w:r>
      <w:r w:rsidR="006232BD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 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228AF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228AF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228AF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228AF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228AF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C228AF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2569</w:t>
      </w:r>
      <w:r w:rsidR="00C228AF"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สรุปได้ดังนี้</w:t>
      </w:r>
    </w:p>
    <w:p w14:paraId="65B8D6E1" w14:textId="77777777" w:rsidR="006232BD" w:rsidRPr="006232BD" w:rsidRDefault="006232BD" w:rsidP="008140A5">
      <w:pPr>
        <w:ind w:left="562" w:right="-23" w:firstLine="878"/>
        <w:jc w:val="thaiDistribute"/>
        <w:rPr>
          <w:rFonts w:ascii="Angsana New" w:eastAsia="SimSun" w:hAnsi="Angsana New" w:cs="Angsana New"/>
          <w:spacing w:val="2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268"/>
      </w:tblGrid>
      <w:tr w:rsidR="008140A5" w:rsidRPr="00D14E59" w14:paraId="3BD7F1EC" w14:textId="77777777" w:rsidTr="00D14E59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3D99" w14:textId="77777777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  <w:lang w:val="en-GB"/>
              </w:rPr>
              <w:t>(หน่วย</w:t>
            </w: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  <w:t xml:space="preserve"> </w:t>
            </w: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  <w:lang w:val="en-GB"/>
              </w:rPr>
              <w:t>:</w:t>
            </w: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  <w:lang w:val="en-US"/>
              </w:rPr>
              <w:t xml:space="preserve"> บาท)</w:t>
            </w:r>
          </w:p>
        </w:tc>
      </w:tr>
      <w:tr w:rsidR="008140A5" w:rsidRPr="00D14E59" w14:paraId="456BDE40" w14:textId="77777777" w:rsidTr="00D14E59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AE51" w14:textId="77777777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537C" w14:textId="77777777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391C4" w14:textId="77777777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14E5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8140A5" w:rsidRPr="00D14E59" w14:paraId="54820C4D" w14:textId="77777777" w:rsidTr="00D14E59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131E" w14:textId="4383CFDB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eastAsia="Calibri" w:hAnsi="Angsana New" w:cs="Angsana New"/>
                <w:sz w:val="27"/>
                <w:szCs w:val="27"/>
                <w:cs/>
                <w:lang w:val="en-US"/>
              </w:rPr>
              <w:t>มูลค่าตามบัญชีต้น</w:t>
            </w:r>
            <w:r w:rsidRPr="00D14E59">
              <w:rPr>
                <w:rFonts w:ascii="Angsana New" w:eastAsia="Calibri" w:hAnsi="Angsana New" w:cs="Angsana New" w:hint="cs"/>
                <w:sz w:val="27"/>
                <w:szCs w:val="27"/>
                <w:cs/>
                <w:lang w:val="en-US"/>
              </w:rPr>
              <w:t>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C45E3" w14:textId="6A7AAB06" w:rsidR="008140A5" w:rsidRPr="00D14E59" w:rsidRDefault="008140A5" w:rsidP="00D14E59">
            <w:pPr>
              <w:ind w:right="17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14E59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816,641.27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1BCBA" w14:textId="1642188F" w:rsidR="008140A5" w:rsidRPr="00D14E59" w:rsidRDefault="008140A5" w:rsidP="00D14E59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D14E59">
              <w:rPr>
                <w:rFonts w:ascii="Angsana New" w:hAnsi="Angsana New" w:cs="Angsana New"/>
                <w:sz w:val="27"/>
                <w:szCs w:val="27"/>
                <w:lang w:val="en-US"/>
              </w:rPr>
              <w:t>2,449,950.00</w:t>
            </w:r>
          </w:p>
        </w:tc>
      </w:tr>
      <w:tr w:rsidR="008140A5" w:rsidRPr="00D14E59" w14:paraId="0A155E5F" w14:textId="77777777" w:rsidTr="00D14E59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D2EC" w14:textId="347793C0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eastAsia="Calibri" w:hAnsi="Angsana New" w:cs="Angsana New"/>
                <w:sz w:val="27"/>
                <w:szCs w:val="27"/>
                <w:cs/>
                <w:lang w:val="en-US"/>
              </w:rPr>
              <w:t>ส่วนแบ่งกำไร</w:t>
            </w:r>
            <w:r w:rsidRPr="00D14E59">
              <w:rPr>
                <w:rFonts w:ascii="Angsana New" w:eastAsia="Calibri" w:hAnsi="Angsana New" w:cs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D14E59">
              <w:rPr>
                <w:rFonts w:ascii="Angsana New" w:eastAsia="Calibri" w:hAnsi="Angsana New" w:cs="Angsana New"/>
                <w:sz w:val="27"/>
                <w:szCs w:val="27"/>
                <w:cs/>
                <w:lang w:val="en-US"/>
              </w:rPr>
              <w:t>(ขาดทุน)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5F41" w14:textId="6B2FF0E2" w:rsidR="008140A5" w:rsidRPr="00D14E59" w:rsidRDefault="006232BD" w:rsidP="006232BD">
            <w:pPr>
              <w:suppressAutoHyphens/>
              <w:overflowPunct w:val="0"/>
              <w:autoSpaceDE w:val="0"/>
              <w:autoSpaceDN w:val="0"/>
              <w:ind w:left="-104" w:right="-108"/>
              <w:jc w:val="center"/>
              <w:textAlignment w:val="baseline"/>
              <w:rPr>
                <w:rFonts w:asciiTheme="majorBidi" w:eastAsia="Cordia New" w:hAnsiTheme="majorBidi" w:cstheme="majorBidi"/>
                <w:sz w:val="27"/>
                <w:szCs w:val="27"/>
                <w:cs/>
                <w:lang w:val="en-US"/>
              </w:rPr>
            </w:pPr>
            <w:r w:rsidRPr="00D14E59">
              <w:rPr>
                <w:rFonts w:asciiTheme="majorBidi" w:eastAsia="Cordia New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314F" w14:textId="2938F7D4" w:rsidR="008140A5" w:rsidRPr="00D14E59" w:rsidRDefault="006232BD" w:rsidP="006232BD">
            <w:pPr>
              <w:suppressAutoHyphens/>
              <w:overflowPunct w:val="0"/>
              <w:autoSpaceDE w:val="0"/>
              <w:autoSpaceDN w:val="0"/>
              <w:ind w:left="-104" w:right="-108"/>
              <w:jc w:val="center"/>
              <w:textAlignment w:val="baseline"/>
              <w:rPr>
                <w:rFonts w:asciiTheme="majorBidi" w:eastAsia="Cordia New" w:hAnsiTheme="majorBidi" w:cstheme="majorBidi"/>
                <w:sz w:val="27"/>
                <w:szCs w:val="27"/>
                <w:lang w:val="en-US"/>
              </w:rPr>
            </w:pPr>
            <w:r w:rsidRPr="00D14E59">
              <w:rPr>
                <w:rFonts w:asciiTheme="majorBidi" w:eastAsia="Cordia New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0A5" w:rsidRPr="00D14E59" w14:paraId="25AE75C5" w14:textId="77777777" w:rsidTr="00D14E59">
        <w:trPr>
          <w:trHeight w:val="316"/>
        </w:trPr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B71" w14:textId="17847A8F" w:rsidR="008140A5" w:rsidRPr="00D14E59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eastAsia="Calibri" w:hAnsi="Angsana New" w:cs="Angsana New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D14E59">
              <w:rPr>
                <w:rFonts w:ascii="Angsana New" w:eastAsia="Calibri" w:hAnsi="Angsana New" w:cs="Angsana New" w:hint="cs"/>
                <w:sz w:val="27"/>
                <w:szCs w:val="27"/>
                <w:cs/>
                <w:lang w:val="en-US"/>
              </w:rPr>
              <w:t>สิ้นงวด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D0E2" w14:textId="3A99E02F" w:rsidR="008140A5" w:rsidRPr="00D14E59" w:rsidRDefault="006232BD" w:rsidP="004E4435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Theme="majorBidi" w:eastAsia="Cordia New" w:hAnsiTheme="majorBidi" w:cstheme="majorBidi"/>
                <w:sz w:val="27"/>
                <w:szCs w:val="27"/>
                <w:lang w:val="en-US"/>
              </w:rPr>
            </w:pPr>
            <w:r w:rsidRPr="00D14E59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816,641.27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37FC" w14:textId="0F808A5B" w:rsidR="008140A5" w:rsidRPr="00D14E59" w:rsidRDefault="006232BD" w:rsidP="00D14E59">
            <w:pPr>
              <w:ind w:right="172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2,</w:t>
            </w:r>
            <w:r w:rsidRPr="00D14E59">
              <w:rPr>
                <w:rFonts w:ascii="Angsana New" w:hAnsi="Angsana New" w:cs="Angsana New"/>
                <w:sz w:val="27"/>
                <w:szCs w:val="27"/>
                <w:lang w:val="en-US"/>
              </w:rPr>
              <w:t>449</w:t>
            </w:r>
            <w:r w:rsidRPr="00D14E59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,950.00</w:t>
            </w:r>
          </w:p>
        </w:tc>
      </w:tr>
    </w:tbl>
    <w:p w14:paraId="50CFF2E7" w14:textId="77777777" w:rsidR="008140A5" w:rsidRDefault="008140A5" w:rsidP="008140A5">
      <w:pPr>
        <w:ind w:left="562" w:right="-23" w:firstLine="878"/>
        <w:jc w:val="thaiDistribute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</w:p>
    <w:bookmarkEnd w:id="6"/>
    <w:p w14:paraId="1F37A754" w14:textId="6C19C728" w:rsidR="00F808A2" w:rsidRPr="002A7807" w:rsidRDefault="002A7807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ที่ดิน</w:t>
      </w:r>
      <w:r w:rsidRPr="002A7807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อาคารและอุปกรณ์</w:t>
      </w:r>
    </w:p>
    <w:p w14:paraId="351B0B8C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44E94CD4" w14:textId="0429ACF2" w:rsidR="005E1F9A" w:rsidRPr="005E1F9A" w:rsidRDefault="005E1F9A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รายการเปลี่ยนแปลงของที่ดิน อาคารและอุปกรณ์</w:t>
      </w:r>
      <w:r w:rsidRPr="005E1F9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228AF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228AF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228AF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228AF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228AF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572AEF64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268"/>
      </w:tblGrid>
      <w:tr w:rsidR="002A7807" w:rsidRPr="00D14E59" w14:paraId="0DC5BE23" w14:textId="77777777" w:rsidTr="00E07136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C199" w14:textId="3F961813" w:rsidR="002A7807" w:rsidRPr="00D14E59" w:rsidRDefault="002C2DB9" w:rsidP="002A7807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7"/>
                <w:szCs w:val="27"/>
                <w:lang w:val="en-US"/>
              </w:rPr>
            </w:pPr>
            <w:bookmarkStart w:id="7" w:name="_Hlk127070384"/>
            <w:r w:rsidRPr="00D14E59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>(</w:t>
            </w:r>
            <w:r w:rsidRPr="00D14E59">
              <w:rPr>
                <w:rFonts w:ascii="Angsana New" w:eastAsia="Brush Script MT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หน่วย</w:t>
            </w:r>
            <w:r w:rsidRPr="00D14E59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: </w:t>
            </w:r>
            <w:r w:rsidRPr="00D14E59">
              <w:rPr>
                <w:rFonts w:ascii="Angsana New" w:eastAsia="Brush Script MT" w:hAnsi="Angsana New" w:cs="Angsana New" w:hint="cs"/>
                <w:color w:val="000000"/>
                <w:sz w:val="27"/>
                <w:szCs w:val="27"/>
                <w:cs/>
                <w:lang w:val="en-GB"/>
              </w:rPr>
              <w:t>บาท</w:t>
            </w:r>
            <w:r w:rsidRPr="00D14E59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>)</w:t>
            </w:r>
          </w:p>
        </w:tc>
      </w:tr>
      <w:tr w:rsidR="002A7807" w:rsidRPr="00D14E59" w14:paraId="2643190E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6FD" w14:textId="77777777" w:rsidR="002A7807" w:rsidRPr="00D14E59" w:rsidRDefault="002A7807" w:rsidP="002A7807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438B" w14:textId="77777777" w:rsidR="002A7807" w:rsidRPr="00D14E59" w:rsidRDefault="002A7807" w:rsidP="002A780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D14E59">
              <w:rPr>
                <w:rFonts w:ascii="Angsana New" w:eastAsia="Brush Script MT" w:hAnsi="Angsana New" w:cs="Angsana New"/>
                <w:color w:val="000000"/>
                <w:sz w:val="27"/>
                <w:szCs w:val="27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FA3E" w14:textId="77777777" w:rsidR="002A7807" w:rsidRPr="00D14E59" w:rsidRDefault="002A7807" w:rsidP="002A780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7"/>
                <w:szCs w:val="27"/>
                <w:lang w:val="en-US"/>
              </w:rPr>
            </w:pPr>
            <w:r w:rsidRPr="00D14E59">
              <w:rPr>
                <w:rFonts w:ascii="Angsana New" w:eastAsia="Brush Script MT" w:hAnsi="Angsana New" w:cs="Angsana New"/>
                <w:color w:val="000000"/>
                <w:sz w:val="27"/>
                <w:szCs w:val="27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A7807" w:rsidRPr="00D14E59" w14:paraId="03C2BF9F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03BA" w14:textId="77777777" w:rsidR="002A7807" w:rsidRPr="00D14E59" w:rsidRDefault="002A7807" w:rsidP="0090728A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ยอดคงเหลือต้นงวด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E803" w14:textId="4F9A1288" w:rsidR="002A7807" w:rsidRPr="00D14E59" w:rsidRDefault="00DF7CA9" w:rsidP="00B802E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D14E59">
              <w:rPr>
                <w:rFonts w:ascii="Angsana New" w:hAnsi="Angsana New" w:cs="Angsana New"/>
                <w:sz w:val="27"/>
                <w:szCs w:val="27"/>
                <w:lang w:val="en-US"/>
              </w:rPr>
              <w:t>879,019,038.33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D953B" w14:textId="325C17AE" w:rsidR="002A7807" w:rsidRPr="00D14E59" w:rsidRDefault="00DF7CA9" w:rsidP="00B802E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D14E59">
              <w:rPr>
                <w:rFonts w:ascii="Angsana New" w:hAnsi="Angsana New" w:cs="Angsana New"/>
                <w:sz w:val="27"/>
                <w:szCs w:val="27"/>
                <w:lang w:val="en-US"/>
              </w:rPr>
              <w:t>876,785,446.04</w:t>
            </w:r>
          </w:p>
        </w:tc>
      </w:tr>
      <w:tr w:rsidR="006D6780" w:rsidRPr="00D14E59" w14:paraId="1E4AA8F8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D94D" w14:textId="77777777" w:rsidR="006D6780" w:rsidRPr="00D14E59" w:rsidRDefault="006D6780" w:rsidP="006D678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ซื้อสินทรัพย์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5510" w14:textId="364914A2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222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367.72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47A" w14:textId="51C13824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222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367.72</w:t>
            </w:r>
          </w:p>
        </w:tc>
      </w:tr>
      <w:tr w:rsidR="006D6780" w:rsidRPr="00D14E59" w14:paraId="466508EB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9704" w14:textId="4854BE98" w:rsidR="006D6780" w:rsidRPr="00D14E59" w:rsidRDefault="006D6780" w:rsidP="006D678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จำหน่ายสินทรัพย์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3424" w14:textId="2CA956AE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(11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088.96)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320D" w14:textId="51EE4D91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(11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088.96)</w:t>
            </w:r>
          </w:p>
        </w:tc>
      </w:tr>
      <w:tr w:rsidR="006D6780" w:rsidRPr="00D14E59" w14:paraId="45B3F9A3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459E" w14:textId="77777777" w:rsidR="006D6780" w:rsidRPr="00D14E59" w:rsidRDefault="006D6780" w:rsidP="006D678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AA25" w14:textId="776F2427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(3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341.14)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2EEC" w14:textId="047C71FC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(3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341.14)</w:t>
            </w:r>
          </w:p>
        </w:tc>
      </w:tr>
      <w:tr w:rsidR="006D6780" w:rsidRPr="00D14E59" w14:paraId="5BD6DB1E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BD41" w14:textId="77777777" w:rsidR="006D6780" w:rsidRPr="00D14E59" w:rsidRDefault="006D6780" w:rsidP="006D678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ค่าเสื่อมราคาสำหรับงวด</w:t>
            </w:r>
            <w:r w:rsidRPr="00D14E59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4B0" w14:textId="2B4E7DA2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17,093,574.59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81F" w14:textId="4F1C7E09" w:rsidR="006D6780" w:rsidRPr="00D14E59" w:rsidRDefault="006D6780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17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007</w:t>
            </w:r>
            <w:r w:rsidRPr="006D6780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6D6780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006.80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)</w:t>
            </w:r>
          </w:p>
        </w:tc>
      </w:tr>
      <w:tr w:rsidR="006D6780" w:rsidRPr="00D14E59" w14:paraId="4C2EBB53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EE08" w14:textId="36CE51AC" w:rsidR="006D6780" w:rsidRPr="00D14E59" w:rsidRDefault="006D6780" w:rsidP="006D678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D14E59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ยอดคงเหลือสิ้น</w:t>
            </w:r>
            <w:r w:rsidRPr="00D14E59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งวด</w:t>
            </w:r>
            <w:r w:rsidRPr="00D14E5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8478" w14:textId="270B85E4" w:rsidR="006D6780" w:rsidRPr="00D14E59" w:rsidRDefault="00F66276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  <w:r w:rsidRPr="00F66276">
              <w:rPr>
                <w:rFonts w:ascii="Angsana New" w:hAnsi="Angsana New" w:cs="Angsana New"/>
                <w:sz w:val="27"/>
                <w:szCs w:val="27"/>
                <w:lang w:val="en-US"/>
              </w:rPr>
              <w:t>863,133,401.36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C816" w14:textId="73FC9FDA" w:rsidR="006D6780" w:rsidRPr="00D14E59" w:rsidRDefault="00F66276" w:rsidP="006D6780">
            <w:pPr>
              <w:ind w:right="172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val="en-US"/>
              </w:rPr>
            </w:pPr>
            <w:r w:rsidRPr="00F66276">
              <w:rPr>
                <w:rFonts w:ascii="Angsana New" w:hAnsi="Angsana New" w:cs="Angsana New"/>
                <w:sz w:val="27"/>
                <w:szCs w:val="27"/>
                <w:lang w:val="en-US"/>
              </w:rPr>
              <w:t>860,986,376.86</w:t>
            </w:r>
          </w:p>
        </w:tc>
      </w:tr>
      <w:bookmarkEnd w:id="7"/>
    </w:tbl>
    <w:p w14:paraId="2BB3EE47" w14:textId="77777777" w:rsidR="00DF7CA9" w:rsidRDefault="00DF7CA9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6099388" w14:textId="37D2B346" w:rsidR="00DF7CA9" w:rsidRPr="00E07136" w:rsidRDefault="00DF7CA9" w:rsidP="00DF7CA9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855B8">
        <w:rPr>
          <w:rFonts w:ascii="Angsana New" w:hAnsi="Angsana New" w:cs="Angsana New" w:hint="cs"/>
          <w:sz w:val="30"/>
          <w:szCs w:val="30"/>
          <w:cs/>
        </w:rPr>
        <w:t>ณ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B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="00C228A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C228AF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="00054A52">
        <w:rPr>
          <w:rFonts w:ascii="Angsana New" w:hAnsi="Angsana New" w:cs="Angsana New"/>
          <w:sz w:val="30"/>
          <w:szCs w:val="30"/>
          <w:lang w:val="en-US"/>
        </w:rPr>
        <w:t>2569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ตามงบการเงินรวมและงบการเงินเฉพาะกิจการ ที่ดินและอาคารส่วนหนึ่ง</w:t>
      </w:r>
      <w:r w:rsidRPr="00E07136">
        <w:rPr>
          <w:rFonts w:ascii="Angsana New" w:hAnsi="Angsana New" w:cs="Angsana New"/>
          <w:sz w:val="30"/>
          <w:szCs w:val="30"/>
          <w:cs/>
          <w:lang w:val="en-US"/>
        </w:rPr>
        <w:t xml:space="preserve"> มูลค่า</w:t>
      </w:r>
      <w:r w:rsidRPr="00E07136">
        <w:rPr>
          <w:rFonts w:ascii="Angsana New" w:hAnsi="Angsana New" w:cs="Angsana New"/>
          <w:sz w:val="30"/>
          <w:szCs w:val="30"/>
          <w:cs/>
        </w:rPr>
        <w:t>ตามบัญชี จำนวน</w:t>
      </w:r>
      <w:r w:rsidRPr="00AF0BF6">
        <w:rPr>
          <w:rFonts w:ascii="Angsana New" w:hAnsi="Angsana New" w:cs="Angsana New"/>
          <w:sz w:val="30"/>
          <w:szCs w:val="30"/>
          <w:cs/>
        </w:rPr>
        <w:t>เงิน</w:t>
      </w:r>
      <w:r w:rsidRPr="00AF0B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7136" w:rsidRPr="00AF0BF6">
        <w:rPr>
          <w:rFonts w:ascii="Angsana New" w:hAnsi="Angsana New" w:cs="Angsana New"/>
          <w:sz w:val="30"/>
          <w:szCs w:val="30"/>
          <w:lang w:val="en-US"/>
        </w:rPr>
        <w:t>731.</w:t>
      </w:r>
      <w:r w:rsidR="00AC61C5">
        <w:rPr>
          <w:rFonts w:ascii="Angsana New" w:hAnsi="Angsana New" w:cs="Angsana New"/>
          <w:sz w:val="30"/>
          <w:szCs w:val="30"/>
          <w:lang w:val="en-US"/>
        </w:rPr>
        <w:t>70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E07136">
        <w:rPr>
          <w:rFonts w:ascii="Angsana New" w:hAnsi="Angsana New" w:cs="Angsana New"/>
          <w:sz w:val="30"/>
          <w:szCs w:val="30"/>
        </w:rPr>
        <w:t>(</w:t>
      </w:r>
      <w:r w:rsidR="00E07136">
        <w:rPr>
          <w:rFonts w:ascii="Angsana New" w:hAnsi="Angsana New" w:cs="Angsana New"/>
          <w:sz w:val="30"/>
          <w:szCs w:val="30"/>
          <w:lang w:val="en-US"/>
        </w:rPr>
        <w:t>31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Pr="00E0713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E07136">
        <w:rPr>
          <w:rFonts w:ascii="Angsana New" w:hAnsi="Angsana New" w:cs="Angsana New"/>
          <w:sz w:val="30"/>
          <w:szCs w:val="30"/>
        </w:rPr>
        <w:t xml:space="preserve">: </w:t>
      </w:r>
      <w:r w:rsidRPr="00E07136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Pr="00E07136">
        <w:rPr>
          <w:rFonts w:ascii="Angsana New" w:hAnsi="Angsana New" w:cs="Angsana New"/>
          <w:sz w:val="30"/>
          <w:szCs w:val="30"/>
          <w:lang w:val="en-US"/>
        </w:rPr>
        <w:t>732.09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07136">
        <w:rPr>
          <w:rFonts w:ascii="Angsana New" w:hAnsi="Angsana New" w:cs="Angsana New"/>
          <w:sz w:val="30"/>
          <w:szCs w:val="30"/>
        </w:rPr>
        <w:t>)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ตามหมายเหตุ</w:t>
      </w:r>
      <w:r w:rsidRPr="00E07136">
        <w:rPr>
          <w:rFonts w:ascii="Angsana New" w:hAnsi="Angsana New" w:cs="Angsana New" w:hint="cs"/>
          <w:sz w:val="30"/>
          <w:szCs w:val="30"/>
          <w:cs/>
          <w:lang w:val="en-US"/>
        </w:rPr>
        <w:t>ข้อ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>2</w:t>
      </w:r>
      <w:r w:rsidR="00DA39DB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5F4B4073" w14:textId="0DF1D42A" w:rsidR="0090728A" w:rsidRDefault="0090728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64F4614E" w14:textId="77777777" w:rsidR="0090728A" w:rsidRPr="0090728A" w:rsidRDefault="0090728A" w:rsidP="00E07136">
      <w:pPr>
        <w:ind w:left="630" w:firstLine="81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0A65415" w14:textId="2FC93F51" w:rsidR="00DF7CA9" w:rsidRPr="005E1F9A" w:rsidRDefault="00DF7CA9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E07136">
        <w:rPr>
          <w:rFonts w:ascii="Angsana New" w:hAnsi="Angsana New" w:cs="Angsana New" w:hint="cs"/>
          <w:sz w:val="30"/>
          <w:szCs w:val="30"/>
          <w:cs/>
        </w:rPr>
        <w:t>รายการเปลี่ยนแปลงของสินทรัพย์สิทธิการใช้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228AF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228AF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228AF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228AF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228AF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228AF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>2569</w:t>
      </w:r>
      <w:r w:rsidRPr="00E07136">
        <w:rPr>
          <w:rFonts w:ascii="Angsana New" w:hAnsi="Angsana New" w:cs="Angsana New" w:hint="cs"/>
          <w:sz w:val="30"/>
          <w:szCs w:val="30"/>
          <w:cs/>
        </w:rPr>
        <w:t xml:space="preserve"> สรุป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ได้ดังนี้</w:t>
      </w:r>
    </w:p>
    <w:p w14:paraId="306CFF6A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734"/>
        <w:gridCol w:w="2127"/>
      </w:tblGrid>
      <w:tr w:rsidR="00EA2974" w:rsidRPr="00347C96" w14:paraId="4421055F" w14:textId="77777777" w:rsidTr="00347C96">
        <w:tc>
          <w:tcPr>
            <w:tcW w:w="9498" w:type="dxa"/>
            <w:gridSpan w:val="5"/>
          </w:tcPr>
          <w:p w14:paraId="673700A7" w14:textId="77777777" w:rsidR="00EA2974" w:rsidRPr="00347C96" w:rsidRDefault="00EA2974" w:rsidP="00604239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347C9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: </w:t>
            </w:r>
            <w:r w:rsidRPr="00347C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บาท)</w:t>
            </w:r>
          </w:p>
        </w:tc>
      </w:tr>
      <w:tr w:rsidR="00EA2974" w:rsidRPr="00347C96" w14:paraId="50DDE0EF" w14:textId="77777777" w:rsidTr="00347C96">
        <w:tc>
          <w:tcPr>
            <w:tcW w:w="3085" w:type="dxa"/>
          </w:tcPr>
          <w:p w14:paraId="41D7ED45" w14:textId="77777777" w:rsidR="00EA2974" w:rsidRPr="00347C96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13B64F27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</w:tcPr>
          <w:p w14:paraId="540751E6" w14:textId="77777777" w:rsidR="00EA2974" w:rsidRPr="00347C96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37DDD061" w14:textId="77777777" w:rsidR="00EA2974" w:rsidRPr="00347C96" w:rsidRDefault="00EA2974" w:rsidP="00604239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2127" w:type="dxa"/>
          </w:tcPr>
          <w:p w14:paraId="538FDB53" w14:textId="77777777" w:rsidR="00EA2974" w:rsidRPr="00347C96" w:rsidRDefault="00EA2974" w:rsidP="00604239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snapToGrid w:val="0"/>
                <w:sz w:val="27"/>
                <w:szCs w:val="27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EA2974" w:rsidRPr="00347C96" w14:paraId="6FA5799F" w14:textId="77777777" w:rsidTr="00347C96">
        <w:tc>
          <w:tcPr>
            <w:tcW w:w="3085" w:type="dxa"/>
          </w:tcPr>
          <w:p w14:paraId="6B0B0C3C" w14:textId="77777777" w:rsidR="00EA2974" w:rsidRPr="00347C96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21E14AB7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</w:tcPr>
          <w:p w14:paraId="5AFC1E21" w14:textId="77777777" w:rsidR="00EA2974" w:rsidRPr="00347C96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151CB50D" w14:textId="77777777" w:rsidR="00EA2974" w:rsidRPr="00347C96" w:rsidRDefault="00EA2974" w:rsidP="00604239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2127" w:type="dxa"/>
          </w:tcPr>
          <w:p w14:paraId="095A7E21" w14:textId="77777777" w:rsidR="00EA2974" w:rsidRPr="00347C96" w:rsidRDefault="00EA2974" w:rsidP="00604239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cs/>
                <w:lang w:val="en-US" w:eastAsia="th-TH"/>
              </w:rPr>
            </w:pPr>
            <w:r w:rsidRPr="00347C96">
              <w:rPr>
                <w:rFonts w:ascii="Angsana New" w:hAnsi="Angsana New" w:cs="Angsana New" w:hint="cs"/>
                <w:snapToGrid w:val="0"/>
                <w:sz w:val="27"/>
                <w:szCs w:val="27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A2974" w:rsidRPr="00347C96" w14:paraId="0810EB6F" w14:textId="77777777" w:rsidTr="00347C96">
        <w:tc>
          <w:tcPr>
            <w:tcW w:w="3085" w:type="dxa"/>
          </w:tcPr>
          <w:p w14:paraId="3A37CD76" w14:textId="77777777" w:rsidR="00EA2974" w:rsidRPr="00347C96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09D1F5B9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</w:tcPr>
          <w:p w14:paraId="56CC631E" w14:textId="77777777" w:rsidR="00EA2974" w:rsidRPr="00347C96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7A03567A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2127" w:type="dxa"/>
          </w:tcPr>
          <w:p w14:paraId="6D198BB1" w14:textId="13771857" w:rsidR="00EA2974" w:rsidRPr="00347C96" w:rsidRDefault="00EA2974" w:rsidP="00347C96">
            <w:pPr>
              <w:ind w:right="11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47C9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</w:t>
            </w: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7C9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955</w:t>
            </w: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7C9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350.82</w:t>
            </w:r>
          </w:p>
        </w:tc>
      </w:tr>
      <w:tr w:rsidR="00E07136" w:rsidRPr="00347C96" w14:paraId="3C62A765" w14:textId="77777777" w:rsidTr="00347C96">
        <w:tc>
          <w:tcPr>
            <w:tcW w:w="3085" w:type="dxa"/>
          </w:tcPr>
          <w:p w14:paraId="61D9ED2E" w14:textId="21712DAC" w:rsidR="00E07136" w:rsidRPr="00347C96" w:rsidRDefault="00E07136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7C9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</w:tcPr>
          <w:p w14:paraId="006CD7A1" w14:textId="77777777" w:rsidR="00E07136" w:rsidRPr="00347C96" w:rsidRDefault="00E07136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</w:tcPr>
          <w:p w14:paraId="6A98EDC3" w14:textId="77777777" w:rsidR="00E07136" w:rsidRPr="00347C96" w:rsidRDefault="00E07136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07E64D7A" w14:textId="77777777" w:rsidR="00E07136" w:rsidRPr="00347C96" w:rsidRDefault="00E07136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2127" w:type="dxa"/>
          </w:tcPr>
          <w:p w14:paraId="2936F506" w14:textId="085D3DD0" w:rsidR="00E07136" w:rsidRPr="00347C96" w:rsidRDefault="00F66276" w:rsidP="00347C96">
            <w:pPr>
              <w:ind w:right="11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5,964,240.63</w:t>
            </w:r>
          </w:p>
        </w:tc>
      </w:tr>
      <w:tr w:rsidR="00EA2974" w:rsidRPr="00347C96" w14:paraId="5871D8E3" w14:textId="77777777" w:rsidTr="00347C96">
        <w:tc>
          <w:tcPr>
            <w:tcW w:w="3085" w:type="dxa"/>
          </w:tcPr>
          <w:p w14:paraId="0C24A49E" w14:textId="112DB196" w:rsidR="00EA2974" w:rsidRPr="00347C96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7C9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4CC0A13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</w:tcPr>
          <w:p w14:paraId="52AB8272" w14:textId="77777777" w:rsidR="00EA2974" w:rsidRPr="00347C96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</w:tcPr>
          <w:p w14:paraId="18B83FE2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2127" w:type="dxa"/>
          </w:tcPr>
          <w:p w14:paraId="6F778D3A" w14:textId="2173B8DD" w:rsidR="00EA2974" w:rsidRPr="00347C96" w:rsidRDefault="00DA39DB" w:rsidP="00347C96">
            <w:pPr>
              <w:ind w:right="11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F66276"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5,324,991.84</w:t>
            </w: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EA2974" w:rsidRPr="00347C96" w14:paraId="54666BB3" w14:textId="77777777" w:rsidTr="00347C96">
        <w:tc>
          <w:tcPr>
            <w:tcW w:w="3085" w:type="dxa"/>
          </w:tcPr>
          <w:p w14:paraId="10740925" w14:textId="77777777" w:rsidR="00EA2974" w:rsidRPr="00347C96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7"/>
                <w:szCs w:val="27"/>
                <w:cs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E8F9646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</w:tcPr>
          <w:p w14:paraId="7584E05B" w14:textId="77777777" w:rsidR="00EA2974" w:rsidRPr="00347C96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34" w:type="dxa"/>
          </w:tcPr>
          <w:p w14:paraId="059FF69A" w14:textId="77777777" w:rsidR="00EA2974" w:rsidRPr="00347C96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64C42904" w14:textId="746FA45D" w:rsidR="00EA2974" w:rsidRPr="00347C96" w:rsidRDefault="00F66276" w:rsidP="00347C96">
            <w:pPr>
              <w:ind w:right="11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47C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16,594,599.61</w:t>
            </w:r>
          </w:p>
        </w:tc>
      </w:tr>
    </w:tbl>
    <w:p w14:paraId="4A7B67B0" w14:textId="77777777" w:rsidR="00347C96" w:rsidRPr="00347C96" w:rsidRDefault="00347C96" w:rsidP="00347C96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A2034CD" w14:textId="724E8CC5" w:rsidR="003C7262" w:rsidRDefault="003C7262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C7262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968D04" w14:textId="77777777" w:rsidR="003C7262" w:rsidRP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ACA58C" w14:textId="77777777" w:rsidR="00FD3DC0" w:rsidRDefault="003C7262" w:rsidP="00E07136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C726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2786AAAF" w14:textId="77777777" w:rsidR="00574615" w:rsidRPr="00E07136" w:rsidRDefault="00574615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20"/>
        <w:gridCol w:w="1559"/>
        <w:gridCol w:w="1557"/>
      </w:tblGrid>
      <w:tr w:rsidR="00574615" w:rsidRPr="00FD40A5" w14:paraId="082EC9A8" w14:textId="77777777" w:rsidTr="00FD40A5">
        <w:trPr>
          <w:trHeight w:val="20"/>
        </w:trPr>
        <w:tc>
          <w:tcPr>
            <w:tcW w:w="3544" w:type="dxa"/>
          </w:tcPr>
          <w:p w14:paraId="00D0255B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4C35C656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4606A683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(หน่วย : บาท)</w:t>
            </w:r>
          </w:p>
        </w:tc>
      </w:tr>
      <w:tr w:rsidR="00574615" w:rsidRPr="00FD40A5" w14:paraId="6A34899B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05FAF240" w14:textId="77777777" w:rsidR="00574615" w:rsidRPr="00FD40A5" w:rsidRDefault="00574615" w:rsidP="004E443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072C27EB" w14:textId="7777777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อัตราดอกเบี้ย</w:t>
            </w:r>
            <w:r w:rsidRPr="00FD40A5">
              <w:rPr>
                <w:rFonts w:asciiTheme="majorBidi" w:hAnsiTheme="majorBidi" w:cstheme="majorBidi"/>
                <w:snapToGrid w:val="0"/>
                <w:lang w:val="en-US" w:eastAsia="th-TH"/>
              </w:rPr>
              <w:t>(</w:t>
            </w: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ร้อยละต่อปี</w:t>
            </w:r>
            <w:r w:rsidRPr="00FD40A5">
              <w:rPr>
                <w:rFonts w:asciiTheme="majorBidi" w:hAnsiTheme="majorBidi" w:cstheme="majorBidi"/>
                <w:snapToGrid w:val="0"/>
                <w:lang w:val="en-US" w:eastAsia="th-TH"/>
              </w:rPr>
              <w:t>)</w:t>
            </w:r>
          </w:p>
        </w:tc>
        <w:tc>
          <w:tcPr>
            <w:tcW w:w="3116" w:type="dxa"/>
            <w:gridSpan w:val="2"/>
          </w:tcPr>
          <w:p w14:paraId="44040B5B" w14:textId="7777777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574615" w:rsidRPr="00FD40A5" w14:paraId="255C5705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11554BDB" w14:textId="77777777" w:rsidR="00574615" w:rsidRPr="00FD40A5" w:rsidRDefault="00574615" w:rsidP="004E443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47220E21" w14:textId="38C0C95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6" w:type="dxa"/>
            <w:gridSpan w:val="2"/>
          </w:tcPr>
          <w:p w14:paraId="04FAD224" w14:textId="48F19B81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574615" w:rsidRPr="00FD40A5" w14:paraId="51F15DF9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7C90008E" w14:textId="77777777" w:rsidR="00574615" w:rsidRPr="00FD40A5" w:rsidRDefault="00574615" w:rsidP="0057461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</w:tcPr>
          <w:p w14:paraId="3B725474" w14:textId="3314EDAA" w:rsidR="00574615" w:rsidRPr="00FD40A5" w:rsidRDefault="00C228AF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="00574615"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420" w:type="dxa"/>
          </w:tcPr>
          <w:p w14:paraId="2C1EAC33" w14:textId="04DBC7EF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2FC0F400" w14:textId="25B46AB3" w:rsidR="00574615" w:rsidRPr="00FD40A5" w:rsidRDefault="00C228AF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57" w:type="dxa"/>
          </w:tcPr>
          <w:p w14:paraId="185D64D1" w14:textId="265B1185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4007FB" w:rsidRPr="00FD40A5" w14:paraId="1F7D3CBA" w14:textId="77777777" w:rsidTr="008F6245">
        <w:trPr>
          <w:trHeight w:val="20"/>
        </w:trPr>
        <w:tc>
          <w:tcPr>
            <w:tcW w:w="3544" w:type="dxa"/>
          </w:tcPr>
          <w:p w14:paraId="33AEEE34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8F50513" w14:textId="70704C6C" w:rsidR="004007FB" w:rsidRPr="008F6245" w:rsidRDefault="008F6245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6.27 – 6.34</w:t>
            </w:r>
          </w:p>
        </w:tc>
        <w:tc>
          <w:tcPr>
            <w:tcW w:w="1420" w:type="dxa"/>
          </w:tcPr>
          <w:p w14:paraId="4AD08EFB" w14:textId="2D38609D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1.90 – 6.48</w:t>
            </w:r>
          </w:p>
        </w:tc>
        <w:tc>
          <w:tcPr>
            <w:tcW w:w="1559" w:type="dxa"/>
          </w:tcPr>
          <w:p w14:paraId="3E0A0E4C" w14:textId="0700521A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50,824,667.78</w:t>
            </w:r>
          </w:p>
        </w:tc>
        <w:tc>
          <w:tcPr>
            <w:tcW w:w="1557" w:type="dxa"/>
          </w:tcPr>
          <w:p w14:paraId="22D34EA8" w14:textId="1D9C888F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54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766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591.46</w:t>
            </w:r>
          </w:p>
        </w:tc>
      </w:tr>
      <w:tr w:rsidR="004007FB" w:rsidRPr="00FD40A5" w14:paraId="303F2CEA" w14:textId="77777777" w:rsidTr="008F6245">
        <w:trPr>
          <w:trHeight w:val="20"/>
        </w:trPr>
        <w:tc>
          <w:tcPr>
            <w:tcW w:w="3544" w:type="dxa"/>
          </w:tcPr>
          <w:p w14:paraId="7F6924F6" w14:textId="77777777" w:rsidR="004007FB" w:rsidRPr="00FD40A5" w:rsidRDefault="004007FB" w:rsidP="004007FB">
            <w:pPr>
              <w:ind w:hanging="71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7FBBF4A3" w14:textId="2FE3DE41" w:rsidR="004007FB" w:rsidRPr="008F624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4.50 – 6.62</w:t>
            </w:r>
          </w:p>
        </w:tc>
        <w:tc>
          <w:tcPr>
            <w:tcW w:w="1420" w:type="dxa"/>
          </w:tcPr>
          <w:p w14:paraId="68A51A68" w14:textId="19B811DE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cs/>
                <w:lang w:val="en-US"/>
              </w:rPr>
              <w:t xml:space="preserve">4.50 – </w:t>
            </w:r>
            <w:r w:rsidRPr="00FD40A5">
              <w:rPr>
                <w:rFonts w:asciiTheme="majorBidi" w:eastAsia="Brush Script MT" w:hAnsiTheme="majorBidi" w:cstheme="majorBidi"/>
                <w:lang w:val="en-US"/>
              </w:rPr>
              <w:t>6.72</w:t>
            </w:r>
          </w:p>
        </w:tc>
        <w:tc>
          <w:tcPr>
            <w:tcW w:w="1559" w:type="dxa"/>
          </w:tcPr>
          <w:p w14:paraId="20F2F81A" w14:textId="3164193C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4,668,816,923.78</w:t>
            </w:r>
          </w:p>
        </w:tc>
        <w:tc>
          <w:tcPr>
            <w:tcW w:w="1557" w:type="dxa"/>
          </w:tcPr>
          <w:p w14:paraId="2424BBA3" w14:textId="5210B13D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413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615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528.47</w:t>
            </w:r>
          </w:p>
        </w:tc>
      </w:tr>
      <w:tr w:rsidR="004007FB" w:rsidRPr="00FD40A5" w14:paraId="00048319" w14:textId="77777777" w:rsidTr="008F6245">
        <w:trPr>
          <w:trHeight w:val="20"/>
        </w:trPr>
        <w:tc>
          <w:tcPr>
            <w:tcW w:w="3544" w:type="dxa"/>
          </w:tcPr>
          <w:p w14:paraId="02AAD88A" w14:textId="77777777" w:rsidR="004007FB" w:rsidRPr="00FD40A5" w:rsidRDefault="004007FB" w:rsidP="004007FB">
            <w:pPr>
              <w:ind w:hanging="71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6F41DD34" w14:textId="78D63FBC" w:rsidR="004007FB" w:rsidRPr="008F6245" w:rsidRDefault="008F6245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4.80 – 5.77</w:t>
            </w:r>
          </w:p>
        </w:tc>
        <w:tc>
          <w:tcPr>
            <w:tcW w:w="1420" w:type="dxa"/>
          </w:tcPr>
          <w:p w14:paraId="4CD00123" w14:textId="11EF1694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4.90</w:t>
            </w:r>
          </w:p>
        </w:tc>
        <w:tc>
          <w:tcPr>
            <w:tcW w:w="1559" w:type="dxa"/>
          </w:tcPr>
          <w:p w14:paraId="62C88630" w14:textId="1AA6F348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282,855,358.20</w:t>
            </w:r>
          </w:p>
        </w:tc>
        <w:tc>
          <w:tcPr>
            <w:tcW w:w="1557" w:type="dxa"/>
          </w:tcPr>
          <w:p w14:paraId="41D0BD8C" w14:textId="099C8D1C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239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273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302.89</w:t>
            </w:r>
          </w:p>
        </w:tc>
      </w:tr>
      <w:tr w:rsidR="004007FB" w:rsidRPr="00FD40A5" w14:paraId="32A62940" w14:textId="77777777" w:rsidTr="008F6245">
        <w:trPr>
          <w:trHeight w:val="20"/>
        </w:trPr>
        <w:tc>
          <w:tcPr>
            <w:tcW w:w="3544" w:type="dxa"/>
          </w:tcPr>
          <w:p w14:paraId="48260463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75832D8B" w14:textId="427B4919" w:rsidR="004007FB" w:rsidRPr="008F624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5.38</w:t>
            </w:r>
          </w:p>
        </w:tc>
        <w:tc>
          <w:tcPr>
            <w:tcW w:w="1420" w:type="dxa"/>
          </w:tcPr>
          <w:p w14:paraId="4477248F" w14:textId="2554E840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4.65</w:t>
            </w:r>
          </w:p>
        </w:tc>
        <w:tc>
          <w:tcPr>
            <w:tcW w:w="1559" w:type="dxa"/>
          </w:tcPr>
          <w:p w14:paraId="29C24D8E" w14:textId="785703BA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48,657,515.17</w:t>
            </w:r>
          </w:p>
        </w:tc>
        <w:tc>
          <w:tcPr>
            <w:tcW w:w="1557" w:type="dxa"/>
          </w:tcPr>
          <w:p w14:paraId="1E25FEA1" w14:textId="47DCDA5C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46,551,354.61</w:t>
            </w:r>
          </w:p>
        </w:tc>
      </w:tr>
      <w:tr w:rsidR="004007FB" w:rsidRPr="00FD40A5" w14:paraId="79006106" w14:textId="77777777" w:rsidTr="00FD40A5">
        <w:trPr>
          <w:trHeight w:val="20"/>
        </w:trPr>
        <w:tc>
          <w:tcPr>
            <w:tcW w:w="3544" w:type="dxa"/>
          </w:tcPr>
          <w:p w14:paraId="2B895005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เงินกู้ยืมระยะยาวที่จัดประเภทเป็นเงินกู้ยืมระยะสั้น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4DCFAC81" w14:textId="0EB02558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420" w:type="dxa"/>
          </w:tcPr>
          <w:p w14:paraId="33199ECA" w14:textId="1B585B20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ED819F" w14:textId="0CB15D05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272,642,953.42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A92B396" w14:textId="098B4348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325,162,115.18</w:t>
            </w:r>
          </w:p>
        </w:tc>
      </w:tr>
      <w:tr w:rsidR="004007FB" w:rsidRPr="00FD40A5" w14:paraId="0DA4BE07" w14:textId="77777777" w:rsidTr="00FD40A5">
        <w:trPr>
          <w:trHeight w:val="20"/>
        </w:trPr>
        <w:tc>
          <w:tcPr>
            <w:tcW w:w="3544" w:type="dxa"/>
          </w:tcPr>
          <w:p w14:paraId="1E9713B9" w14:textId="14430B79" w:rsidR="004007FB" w:rsidRPr="00FD40A5" w:rsidRDefault="004007FB" w:rsidP="004007FB">
            <w:pPr>
              <w:ind w:left="459" w:firstLine="287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4DC7374" w14:textId="77777777" w:rsidR="004007FB" w:rsidRPr="00FD40A5" w:rsidRDefault="004007FB" w:rsidP="004007FB">
            <w:pPr>
              <w:jc w:val="both"/>
              <w:rPr>
                <w:rFonts w:asciiTheme="majorBidi" w:eastAsia="Brush Script MT" w:hAnsiTheme="majorBidi" w:cstheme="majorBidi"/>
                <w:lang w:val="en-US"/>
              </w:rPr>
            </w:pPr>
          </w:p>
        </w:tc>
        <w:tc>
          <w:tcPr>
            <w:tcW w:w="1420" w:type="dxa"/>
          </w:tcPr>
          <w:p w14:paraId="3845FB6A" w14:textId="77777777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CAD5EA" w14:textId="7E016AED" w:rsidR="004007FB" w:rsidRPr="00FD40A5" w:rsidRDefault="008F6245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F6245">
              <w:rPr>
                <w:rFonts w:asciiTheme="majorBidi" w:hAnsiTheme="majorBidi" w:cstheme="majorBidi"/>
                <w:lang w:val="en-US"/>
              </w:rPr>
              <w:t>5,323,797,418.35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537D6BFD" w14:textId="38D0F621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079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368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892.61</w:t>
            </w:r>
          </w:p>
        </w:tc>
      </w:tr>
    </w:tbl>
    <w:p w14:paraId="291121C5" w14:textId="77777777" w:rsidR="008F5B9A" w:rsidRPr="008F5B9A" w:rsidRDefault="008F5B9A" w:rsidP="00574615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574615" w:rsidRPr="00FD40A5" w14:paraId="3632C2B3" w14:textId="77777777" w:rsidTr="00FD40A5">
        <w:tc>
          <w:tcPr>
            <w:tcW w:w="3544" w:type="dxa"/>
          </w:tcPr>
          <w:p w14:paraId="119EA5D4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E4C7329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5EAA7C4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574615" w:rsidRPr="00FD40A5" w14:paraId="62EA8979" w14:textId="77777777" w:rsidTr="00FD40A5">
        <w:tc>
          <w:tcPr>
            <w:tcW w:w="3544" w:type="dxa"/>
            <w:vAlign w:val="bottom"/>
          </w:tcPr>
          <w:p w14:paraId="54642538" w14:textId="77777777" w:rsidR="00574615" w:rsidRPr="00FD40A5" w:rsidRDefault="00574615" w:rsidP="004E443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0F4A72B" w14:textId="77777777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FD40A5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FD40A5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64BDDD95" w14:textId="77777777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74615" w:rsidRPr="00FD40A5" w14:paraId="253687BF" w14:textId="77777777" w:rsidTr="00FD40A5">
        <w:tc>
          <w:tcPr>
            <w:tcW w:w="3544" w:type="dxa"/>
            <w:vAlign w:val="bottom"/>
          </w:tcPr>
          <w:p w14:paraId="161DFF9B" w14:textId="77777777" w:rsidR="00574615" w:rsidRPr="00FD40A5" w:rsidRDefault="00574615" w:rsidP="004E443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13F375A1" w14:textId="16D7541C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22AB6B0D" w14:textId="5DC275EF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574615" w:rsidRPr="00FD40A5" w14:paraId="053F8C9E" w14:textId="77777777" w:rsidTr="00FD40A5">
        <w:tc>
          <w:tcPr>
            <w:tcW w:w="3544" w:type="dxa"/>
            <w:vAlign w:val="bottom"/>
          </w:tcPr>
          <w:p w14:paraId="5AA8D9D2" w14:textId="77777777" w:rsidR="00574615" w:rsidRPr="00FD40A5" w:rsidRDefault="00574615" w:rsidP="0057461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1AB93897" w14:textId="49F00681" w:rsidR="00574615" w:rsidRPr="00FD40A5" w:rsidRDefault="00C228AF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417" w:type="dxa"/>
          </w:tcPr>
          <w:p w14:paraId="4EBCB087" w14:textId="1635F4CE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37CD034F" w14:textId="78B49561" w:rsidR="00574615" w:rsidRPr="00FD40A5" w:rsidRDefault="00C228AF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60" w:type="dxa"/>
          </w:tcPr>
          <w:p w14:paraId="4F04C67D" w14:textId="3EE654EF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8F6245" w:rsidRPr="00FD40A5" w14:paraId="19A54D36" w14:textId="77777777" w:rsidTr="008F6245">
        <w:tc>
          <w:tcPr>
            <w:tcW w:w="3544" w:type="dxa"/>
          </w:tcPr>
          <w:p w14:paraId="72024FC1" w14:textId="77777777" w:rsidR="008F6245" w:rsidRPr="00FD40A5" w:rsidRDefault="008F6245" w:rsidP="008F6245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DBA8E75" w14:textId="1890918F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6.27 – 6.34</w:t>
            </w:r>
          </w:p>
        </w:tc>
        <w:tc>
          <w:tcPr>
            <w:tcW w:w="1417" w:type="dxa"/>
          </w:tcPr>
          <w:p w14:paraId="58F7F558" w14:textId="2F3935A0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1.90</w:t>
            </w:r>
            <w:r w:rsidRPr="00FD40A5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FD40A5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FD40A5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FD40A5">
              <w:rPr>
                <w:rFonts w:ascii="Angsana New" w:eastAsia="Brush Script MT" w:hAnsi="Angsana New" w:cs="Angsana New"/>
                <w:lang w:val="en-US"/>
              </w:rPr>
              <w:t>6.44</w:t>
            </w:r>
          </w:p>
        </w:tc>
        <w:tc>
          <w:tcPr>
            <w:tcW w:w="1559" w:type="dxa"/>
          </w:tcPr>
          <w:p w14:paraId="3B8C1ED0" w14:textId="6DE00DB3" w:rsidR="008F6245" w:rsidRPr="00FD40A5" w:rsidRDefault="008F6245" w:rsidP="008F62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50,824,667.78</w:t>
            </w:r>
          </w:p>
        </w:tc>
        <w:tc>
          <w:tcPr>
            <w:tcW w:w="1560" w:type="dxa"/>
          </w:tcPr>
          <w:p w14:paraId="0986F658" w14:textId="6864270D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52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837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960.68</w:t>
            </w:r>
          </w:p>
        </w:tc>
      </w:tr>
      <w:tr w:rsidR="008F6245" w:rsidRPr="00FD40A5" w14:paraId="73FA9943" w14:textId="77777777" w:rsidTr="008F6245">
        <w:tc>
          <w:tcPr>
            <w:tcW w:w="3544" w:type="dxa"/>
          </w:tcPr>
          <w:p w14:paraId="048F756D" w14:textId="77777777" w:rsidR="008F6245" w:rsidRPr="00FD40A5" w:rsidRDefault="008F6245" w:rsidP="008F6245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0E989132" w14:textId="3BC13438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4.50 – 6.62</w:t>
            </w:r>
          </w:p>
        </w:tc>
        <w:tc>
          <w:tcPr>
            <w:tcW w:w="1417" w:type="dxa"/>
          </w:tcPr>
          <w:p w14:paraId="0E06E04B" w14:textId="48550BE5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FD40A5">
              <w:rPr>
                <w:rFonts w:ascii="Angsana New" w:eastAsia="Brush Script MT" w:hAnsi="Angsana New" w:cs="Angsana New"/>
                <w:lang w:val="en-US"/>
              </w:rPr>
              <w:t>6.72</w:t>
            </w:r>
          </w:p>
        </w:tc>
        <w:tc>
          <w:tcPr>
            <w:tcW w:w="1559" w:type="dxa"/>
          </w:tcPr>
          <w:p w14:paraId="38D74868" w14:textId="48847B44" w:rsidR="008F6245" w:rsidRPr="00FD40A5" w:rsidRDefault="008F6245" w:rsidP="008F624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4,476,203,833.93</w:t>
            </w:r>
          </w:p>
        </w:tc>
        <w:tc>
          <w:tcPr>
            <w:tcW w:w="1560" w:type="dxa"/>
          </w:tcPr>
          <w:p w14:paraId="3601893C" w14:textId="23C1EF45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221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002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438.62</w:t>
            </w:r>
          </w:p>
        </w:tc>
      </w:tr>
      <w:tr w:rsidR="008F6245" w:rsidRPr="00FD40A5" w14:paraId="4A8724C9" w14:textId="77777777" w:rsidTr="008F6245">
        <w:tc>
          <w:tcPr>
            <w:tcW w:w="3544" w:type="dxa"/>
          </w:tcPr>
          <w:p w14:paraId="6FD690B4" w14:textId="77777777" w:rsidR="008F6245" w:rsidRPr="00FD40A5" w:rsidRDefault="008F6245" w:rsidP="008F6245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157A42DA" w14:textId="700759EC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4.80 – 5.77</w:t>
            </w:r>
          </w:p>
        </w:tc>
        <w:tc>
          <w:tcPr>
            <w:tcW w:w="1417" w:type="dxa"/>
          </w:tcPr>
          <w:p w14:paraId="0E63699C" w14:textId="4679CF6E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4.90</w:t>
            </w:r>
          </w:p>
        </w:tc>
        <w:tc>
          <w:tcPr>
            <w:tcW w:w="1559" w:type="dxa"/>
          </w:tcPr>
          <w:p w14:paraId="16D732EE" w14:textId="01DC4629" w:rsidR="008F6245" w:rsidRPr="00FD40A5" w:rsidRDefault="008F6245" w:rsidP="008F624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282,855,358.20</w:t>
            </w:r>
          </w:p>
        </w:tc>
        <w:tc>
          <w:tcPr>
            <w:tcW w:w="1560" w:type="dxa"/>
          </w:tcPr>
          <w:p w14:paraId="58C9A336" w14:textId="71437D30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239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273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302.89</w:t>
            </w:r>
          </w:p>
        </w:tc>
      </w:tr>
      <w:tr w:rsidR="008F6245" w:rsidRPr="00FD40A5" w14:paraId="63FBADFE" w14:textId="77777777" w:rsidTr="008F6245">
        <w:tc>
          <w:tcPr>
            <w:tcW w:w="3544" w:type="dxa"/>
          </w:tcPr>
          <w:p w14:paraId="3D9B0883" w14:textId="77777777" w:rsidR="008F6245" w:rsidRPr="00FD40A5" w:rsidRDefault="008F6245" w:rsidP="008F6245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7FA26D17" w14:textId="6E81272E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8F6245">
              <w:rPr>
                <w:rFonts w:ascii="Angsana New" w:eastAsia="Brush Script MT" w:hAnsi="Angsana New" w:cs="Angsana New"/>
                <w:lang w:val="en-US"/>
              </w:rPr>
              <w:t>5.38</w:t>
            </w:r>
          </w:p>
        </w:tc>
        <w:tc>
          <w:tcPr>
            <w:tcW w:w="1417" w:type="dxa"/>
          </w:tcPr>
          <w:p w14:paraId="154013F4" w14:textId="0286790F" w:rsidR="008F6245" w:rsidRPr="00FD40A5" w:rsidRDefault="008F6245" w:rsidP="008F624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4.65</w:t>
            </w:r>
          </w:p>
        </w:tc>
        <w:tc>
          <w:tcPr>
            <w:tcW w:w="1559" w:type="dxa"/>
          </w:tcPr>
          <w:p w14:paraId="564A3036" w14:textId="5623AA4B" w:rsidR="008F6245" w:rsidRPr="00FD40A5" w:rsidRDefault="008F6245" w:rsidP="008F62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48,657,515.17</w:t>
            </w:r>
          </w:p>
        </w:tc>
        <w:tc>
          <w:tcPr>
            <w:tcW w:w="1560" w:type="dxa"/>
          </w:tcPr>
          <w:p w14:paraId="772866C6" w14:textId="755AB37F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007FB">
              <w:rPr>
                <w:rFonts w:asciiTheme="majorBidi" w:hAnsiTheme="majorBidi" w:cstheme="majorBidi"/>
                <w:lang w:val="en-US"/>
              </w:rPr>
              <w:t>46,551,354.61</w:t>
            </w:r>
          </w:p>
        </w:tc>
      </w:tr>
      <w:tr w:rsidR="008F6245" w:rsidRPr="00FD40A5" w14:paraId="15D8E958" w14:textId="77777777" w:rsidTr="00FD40A5">
        <w:tc>
          <w:tcPr>
            <w:tcW w:w="3544" w:type="dxa"/>
          </w:tcPr>
          <w:p w14:paraId="494ED10D" w14:textId="77777777" w:rsidR="008F6245" w:rsidRPr="00FD40A5" w:rsidRDefault="008F6245" w:rsidP="008F6245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FD40A5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6FB6A926" w14:textId="4EF9186A" w:rsidR="008F6245" w:rsidRPr="00FD40A5" w:rsidRDefault="008F6245" w:rsidP="008F6245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417" w:type="dxa"/>
          </w:tcPr>
          <w:p w14:paraId="4D84174E" w14:textId="7A20F471" w:rsidR="008F6245" w:rsidRPr="00FD40A5" w:rsidRDefault="008F6245" w:rsidP="008F6245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559" w:type="dxa"/>
          </w:tcPr>
          <w:p w14:paraId="5F7EF8F4" w14:textId="57EE0BFA" w:rsidR="008F6245" w:rsidRPr="00FD40A5" w:rsidRDefault="008F6245" w:rsidP="008F62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272,642,953.42</w:t>
            </w:r>
          </w:p>
        </w:tc>
        <w:tc>
          <w:tcPr>
            <w:tcW w:w="1560" w:type="dxa"/>
          </w:tcPr>
          <w:p w14:paraId="25219EE1" w14:textId="5D8F76D5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007FB">
              <w:rPr>
                <w:rFonts w:asciiTheme="majorBidi" w:hAnsiTheme="majorBidi" w:cstheme="majorBidi"/>
                <w:lang w:val="en-US"/>
              </w:rPr>
              <w:t>325,162,115.18</w:t>
            </w:r>
          </w:p>
        </w:tc>
      </w:tr>
      <w:tr w:rsidR="008F6245" w:rsidRPr="00FD40A5" w14:paraId="2A35AC49" w14:textId="77777777" w:rsidTr="00FD40A5">
        <w:tc>
          <w:tcPr>
            <w:tcW w:w="3544" w:type="dxa"/>
          </w:tcPr>
          <w:p w14:paraId="3D7C9303" w14:textId="5959BEA8" w:rsidR="008F6245" w:rsidRPr="00FD40A5" w:rsidRDefault="008F6245" w:rsidP="008F6245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6F209CD9" w14:textId="77777777" w:rsidR="008F6245" w:rsidRPr="00FD40A5" w:rsidRDefault="008F6245" w:rsidP="008F6245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512E2AF7" w14:textId="77777777" w:rsidR="008F6245" w:rsidRPr="00FD40A5" w:rsidRDefault="008F6245" w:rsidP="008F6245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32290" w14:textId="1598F06A" w:rsidR="008F6245" w:rsidRPr="00FD40A5" w:rsidRDefault="008F6245" w:rsidP="008F624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5,131,184,328.50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BC1F08B" w14:textId="0B43F6E8" w:rsidR="008F6245" w:rsidRPr="004007FB" w:rsidRDefault="008F6245" w:rsidP="008F6245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884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827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171.98</w:t>
            </w:r>
          </w:p>
        </w:tc>
      </w:tr>
    </w:tbl>
    <w:p w14:paraId="681F314D" w14:textId="77777777" w:rsidR="00574615" w:rsidRDefault="00574615" w:rsidP="00574615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A9E2EA7" w14:textId="77777777" w:rsidR="00347C96" w:rsidRDefault="00347C96" w:rsidP="00574615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8C639D4" w14:textId="77777777" w:rsidR="00347C96" w:rsidRPr="00347C96" w:rsidRDefault="00347C96" w:rsidP="00574615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AC40806" w14:textId="1809D884" w:rsidR="00574615" w:rsidRDefault="00574615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เงินกู้ยืมระยะสั้นจากบุคคล</w:t>
      </w:r>
      <w:r w:rsidR="00CD6BA1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t>และกิจการ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อื่น</w:t>
      </w:r>
    </w:p>
    <w:p w14:paraId="1B145290" w14:textId="77777777" w:rsidR="00574615" w:rsidRPr="00E07136" w:rsidRDefault="00574615" w:rsidP="00574615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1C8FBF" w14:textId="5DF89DC1" w:rsid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CB7C88">
        <w:rPr>
          <w:rFonts w:ascii="Angsana New" w:hAnsi="Angsana New" w:cs="Angsana New"/>
          <w:spacing w:val="2"/>
          <w:sz w:val="30"/>
          <w:szCs w:val="30"/>
          <w:cs/>
        </w:rPr>
        <w:t>ประกอบด้วย</w:t>
      </w:r>
    </w:p>
    <w:p w14:paraId="6E29D3B6" w14:textId="77777777" w:rsidR="00CB7C88" w:rsidRP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1559"/>
        <w:gridCol w:w="1560"/>
        <w:gridCol w:w="1559"/>
        <w:gridCol w:w="1701"/>
      </w:tblGrid>
      <w:tr w:rsidR="00CB7C88" w:rsidRPr="00FD40A5" w14:paraId="29217507" w14:textId="77777777" w:rsidTr="00347C96">
        <w:tc>
          <w:tcPr>
            <w:tcW w:w="2410" w:type="dxa"/>
          </w:tcPr>
          <w:p w14:paraId="0698EE0D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3F11754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318CA9B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85491E" w:rsidRPr="00FD40A5" w14:paraId="2F826F30" w14:textId="77777777" w:rsidTr="00347C96">
        <w:tc>
          <w:tcPr>
            <w:tcW w:w="2410" w:type="dxa"/>
            <w:vAlign w:val="bottom"/>
          </w:tcPr>
          <w:p w14:paraId="0393436C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38E2A5A" w14:textId="75EF18D3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FFB874D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5491E" w:rsidRPr="00FD40A5" w14:paraId="478AAB5B" w14:textId="77777777" w:rsidTr="00347C96">
        <w:tc>
          <w:tcPr>
            <w:tcW w:w="2410" w:type="dxa"/>
            <w:vAlign w:val="bottom"/>
          </w:tcPr>
          <w:p w14:paraId="39F05297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539D2FA4" w14:textId="70984E89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260" w:type="dxa"/>
            <w:gridSpan w:val="2"/>
          </w:tcPr>
          <w:p w14:paraId="503976AD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85491E" w:rsidRPr="00FD40A5" w14:paraId="6B456379" w14:textId="77777777" w:rsidTr="00347C96">
        <w:tc>
          <w:tcPr>
            <w:tcW w:w="2410" w:type="dxa"/>
            <w:vAlign w:val="bottom"/>
          </w:tcPr>
          <w:p w14:paraId="2DDC9A1A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</w:tcPr>
          <w:p w14:paraId="03109B56" w14:textId="19515F40" w:rsidR="0085491E" w:rsidRPr="0085491E" w:rsidRDefault="007F4202" w:rsidP="0085491E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60" w:type="dxa"/>
          </w:tcPr>
          <w:p w14:paraId="2F23D516" w14:textId="157B89F2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0CB2723B" w14:textId="17C2790B" w:rsidR="0085491E" w:rsidRPr="00FD40A5" w:rsidRDefault="007F4202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มิถุนายน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34D5059F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85491E" w:rsidRPr="00FD40A5" w14:paraId="0F23CD60" w14:textId="77777777" w:rsidTr="00347C96">
        <w:tc>
          <w:tcPr>
            <w:tcW w:w="2410" w:type="dxa"/>
          </w:tcPr>
          <w:p w14:paraId="60061A6E" w14:textId="39E5E156" w:rsidR="0085491E" w:rsidRPr="00FD40A5" w:rsidRDefault="0085491E" w:rsidP="0085491E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CB7C88">
              <w:rPr>
                <w:rFonts w:ascii="Angsana New" w:hAnsi="Angsana New" w:cs="Angsana New"/>
                <w:cs/>
                <w:lang w:val="en-US"/>
              </w:rPr>
              <w:t>เงินกู้ยืมระยะสั้นจากบุคคล</w:t>
            </w:r>
            <w:r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1559" w:type="dxa"/>
          </w:tcPr>
          <w:p w14:paraId="6530E95E" w14:textId="6652FB96" w:rsidR="0085491E" w:rsidRPr="0085491E" w:rsidRDefault="00414731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14731">
              <w:rPr>
                <w:rFonts w:ascii="Angsana New" w:hAnsi="Angsana New" w:cs="Angsana New"/>
                <w:cs/>
                <w:lang w:val="en-US"/>
              </w:rPr>
              <w:t>150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000.00</w:t>
            </w:r>
          </w:p>
        </w:tc>
        <w:tc>
          <w:tcPr>
            <w:tcW w:w="1560" w:type="dxa"/>
          </w:tcPr>
          <w:p w14:paraId="20759B35" w14:textId="5DC907E8" w:rsidR="0085491E" w:rsidRPr="0085491E" w:rsidRDefault="0085491E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150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000.00</w:t>
            </w:r>
          </w:p>
        </w:tc>
        <w:tc>
          <w:tcPr>
            <w:tcW w:w="1559" w:type="dxa"/>
          </w:tcPr>
          <w:p w14:paraId="5AD014D9" w14:textId="6A74D28B" w:rsidR="0085491E" w:rsidRPr="00FD40A5" w:rsidRDefault="008F6245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150,000,000.00</w:t>
            </w:r>
          </w:p>
        </w:tc>
        <w:tc>
          <w:tcPr>
            <w:tcW w:w="1701" w:type="dxa"/>
          </w:tcPr>
          <w:p w14:paraId="7BBCA571" w14:textId="1C99678A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150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000.00</w:t>
            </w:r>
          </w:p>
        </w:tc>
      </w:tr>
      <w:tr w:rsidR="0085491E" w:rsidRPr="00FD40A5" w14:paraId="40DF7AFB" w14:textId="77777777" w:rsidTr="00347C96">
        <w:tc>
          <w:tcPr>
            <w:tcW w:w="2410" w:type="dxa"/>
          </w:tcPr>
          <w:p w14:paraId="6B8A8FF3" w14:textId="4C4CD074" w:rsidR="0085491E" w:rsidRPr="00FD40A5" w:rsidRDefault="0085491E" w:rsidP="0085491E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CB7C88">
              <w:rPr>
                <w:rFonts w:ascii="Angsana New" w:hAnsi="Angsana New" w:cs="Angsana New"/>
                <w:cs/>
                <w:lang w:val="en-US"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C14055" w14:textId="2F11F653" w:rsidR="0085491E" w:rsidRPr="0085491E" w:rsidRDefault="00414731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14731">
              <w:rPr>
                <w:rFonts w:ascii="Angsana New" w:hAnsi="Angsana New" w:cs="Angsana New"/>
                <w:cs/>
                <w:lang w:val="en-US"/>
              </w:rPr>
              <w:t>91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303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250.45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9CDDBD0" w14:textId="57E08F20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79,207,747.86</w:t>
            </w:r>
          </w:p>
        </w:tc>
        <w:tc>
          <w:tcPr>
            <w:tcW w:w="1559" w:type="dxa"/>
          </w:tcPr>
          <w:p w14:paraId="297699B9" w14:textId="3ED82CFE" w:rsidR="0085491E" w:rsidRPr="00FD40A5" w:rsidRDefault="008F6245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54,333,333.36</w:t>
            </w:r>
          </w:p>
        </w:tc>
        <w:tc>
          <w:tcPr>
            <w:tcW w:w="1701" w:type="dxa"/>
          </w:tcPr>
          <w:p w14:paraId="45F41BE8" w14:textId="464D0094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57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333.34</w:t>
            </w:r>
          </w:p>
        </w:tc>
      </w:tr>
      <w:tr w:rsidR="0085491E" w:rsidRPr="00FD40A5" w14:paraId="5EF26458" w14:textId="77777777" w:rsidTr="00347C96">
        <w:tc>
          <w:tcPr>
            <w:tcW w:w="2410" w:type="dxa"/>
          </w:tcPr>
          <w:p w14:paraId="2F7498D3" w14:textId="77777777" w:rsidR="0085491E" w:rsidRPr="00FD40A5" w:rsidRDefault="0085491E" w:rsidP="0085491E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17A853" w14:textId="69AEBE9F" w:rsidR="0085491E" w:rsidRPr="0085491E" w:rsidRDefault="00414731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14731">
              <w:rPr>
                <w:rFonts w:ascii="Angsana New" w:hAnsi="Angsana New" w:cs="Angsana New"/>
                <w:cs/>
                <w:lang w:val="en-US"/>
              </w:rPr>
              <w:t>241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303</w:t>
            </w:r>
            <w:r w:rsidRPr="00414731">
              <w:rPr>
                <w:rFonts w:ascii="Angsana New" w:hAnsi="Angsana New" w:cs="Angsana New"/>
                <w:lang w:val="en-US"/>
              </w:rPr>
              <w:t>,</w:t>
            </w:r>
            <w:r w:rsidRPr="00414731">
              <w:rPr>
                <w:rFonts w:ascii="Angsana New" w:hAnsi="Angsana New" w:cs="Angsana New"/>
                <w:cs/>
                <w:lang w:val="en-US"/>
              </w:rPr>
              <w:t>250.45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1A1518B" w14:textId="023C6357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229,207,747.86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4C20FB9" w14:textId="1D25BE80" w:rsidR="0085491E" w:rsidRPr="00FD40A5" w:rsidRDefault="008F6245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245">
              <w:rPr>
                <w:rFonts w:ascii="Angsana New" w:hAnsi="Angsana New" w:cs="Angsana New"/>
                <w:lang w:val="en-US"/>
              </w:rPr>
              <w:t>204,333,333.36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E1F7F6" w14:textId="44CD3586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207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333.34</w:t>
            </w:r>
          </w:p>
        </w:tc>
      </w:tr>
    </w:tbl>
    <w:p w14:paraId="0782F11E" w14:textId="77777777" w:rsidR="00CB7C88" w:rsidRPr="00347C96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05CC1D54" w14:textId="46101C60" w:rsidR="00574615" w:rsidRPr="005E1F9A" w:rsidRDefault="00574615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855B8">
        <w:rPr>
          <w:rFonts w:ascii="Angsana New" w:hAnsi="Angsana New" w:cs="Angsana New" w:hint="cs"/>
          <w:spacing w:val="2"/>
          <w:sz w:val="30"/>
          <w:szCs w:val="30"/>
          <w:cs/>
        </w:rPr>
        <w:t>รายการ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เปลี่ยนแปลงของ</w:t>
      </w:r>
      <w:r w:rsidRPr="008A0E4C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เงินกู้ยืมระยะสั้นจากบุคคล</w:t>
      </w:r>
      <w:r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Pr="008A0E4C">
        <w:rPr>
          <w:rFonts w:ascii="Angsana New" w:hAnsi="Angsana New" w:cs="Angsana New" w:hint="cs"/>
          <w:sz w:val="30"/>
          <w:szCs w:val="30"/>
          <w:cs/>
        </w:rPr>
        <w:t>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202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7F4202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7F4202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7F4202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7F4202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7F4202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7F4202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6ED369DE" w14:textId="77777777" w:rsidR="003F0071" w:rsidRPr="002A7807" w:rsidRDefault="003F0071" w:rsidP="003F0071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90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1986"/>
      </w:tblGrid>
      <w:tr w:rsidR="003F0071" w:rsidRPr="00347C96" w14:paraId="46FB945C" w14:textId="77777777" w:rsidTr="0085491E">
        <w:tc>
          <w:tcPr>
            <w:tcW w:w="8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5F23" w14:textId="77777777" w:rsidR="003F0071" w:rsidRPr="00347C96" w:rsidRDefault="003F0071" w:rsidP="004E443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347C96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347C96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347C96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347C96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F0071" w:rsidRPr="00347C96" w14:paraId="5BC3AC34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74AC" w14:textId="77777777" w:rsidR="003F0071" w:rsidRPr="00347C96" w:rsidRDefault="003F0071" w:rsidP="004E443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CFDD" w14:textId="77777777" w:rsidR="003F0071" w:rsidRPr="00347C96" w:rsidRDefault="003F0071" w:rsidP="004E443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347C96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21E8" w14:textId="77777777" w:rsidR="003F0071" w:rsidRPr="00347C96" w:rsidRDefault="003F0071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F0071" w:rsidRPr="00347C96" w14:paraId="04614C16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22885" w14:textId="60BE82B8" w:rsidR="003F0071" w:rsidRPr="00347C96" w:rsidRDefault="003F0071" w:rsidP="003F0071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347C96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96A28" w14:textId="583B2875" w:rsidR="003F0071" w:rsidRPr="00347C96" w:rsidRDefault="003F0071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229,207,747.86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A537B" w14:textId="3B705FCE" w:rsidR="003F0071" w:rsidRPr="00347C96" w:rsidRDefault="003F0071" w:rsidP="00347C96">
            <w:pPr>
              <w:ind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207,833,333.34</w:t>
            </w:r>
          </w:p>
        </w:tc>
      </w:tr>
      <w:tr w:rsidR="003F0071" w:rsidRPr="00347C96" w14:paraId="6C51578F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09686" w14:textId="5CEAD0CE" w:rsidR="003F0071" w:rsidRPr="00347C96" w:rsidRDefault="003F0071" w:rsidP="003F0071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347C96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64CD" w14:textId="0E664191" w:rsidR="003F0071" w:rsidRPr="00347C96" w:rsidRDefault="00414731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15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595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502.57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E950" w14:textId="68782296" w:rsidR="003F0071" w:rsidRPr="00347C96" w:rsidRDefault="00D136D3" w:rsidP="00D136D3">
            <w:pPr>
              <w:ind w:left="-112" w:right="-1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F0071" w:rsidRPr="00347C96" w14:paraId="4FA2CB37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8FD51" w14:textId="7478C50A" w:rsidR="003F0071" w:rsidRPr="00347C96" w:rsidRDefault="003F0071" w:rsidP="003F0071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347C96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C35A" w14:textId="6F5501CC" w:rsidR="003F0071" w:rsidRPr="00347C96" w:rsidRDefault="00414731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(3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499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999.98)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0CA4" w14:textId="4BED60EC" w:rsidR="003F0071" w:rsidRPr="00347C96" w:rsidRDefault="00414731" w:rsidP="00347C96">
            <w:pPr>
              <w:ind w:right="1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(3</w:t>
            </w: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499</w:t>
            </w: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999.98)</w:t>
            </w:r>
          </w:p>
        </w:tc>
      </w:tr>
      <w:tr w:rsidR="003F0071" w:rsidRPr="00347C96" w14:paraId="214923BD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46D0" w14:textId="77777777" w:rsidR="003F0071" w:rsidRPr="00347C96" w:rsidRDefault="003F0071" w:rsidP="004E4435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ยอดคงเหลือสิ้น</w:t>
            </w: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A767" w14:textId="0E9B7FFC" w:rsidR="003F0071" w:rsidRPr="00347C96" w:rsidRDefault="00414731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241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303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250.45</w:t>
            </w:r>
          </w:p>
        </w:tc>
        <w:tc>
          <w:tcPr>
            <w:tcW w:w="198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EE6B" w14:textId="3A1D1ACD" w:rsidR="003F0071" w:rsidRPr="00347C96" w:rsidRDefault="00414731" w:rsidP="00347C96">
            <w:pPr>
              <w:ind w:right="11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204</w:t>
            </w: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333</w:t>
            </w:r>
            <w:r w:rsidRPr="00347C9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333.36</w:t>
            </w:r>
          </w:p>
        </w:tc>
      </w:tr>
    </w:tbl>
    <w:p w14:paraId="69B7CDF2" w14:textId="77777777" w:rsidR="00574615" w:rsidRPr="00EA2974" w:rsidRDefault="00574615" w:rsidP="00574615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D72BFD2" w14:textId="78E1A8D3" w:rsidR="00F94ACE" w:rsidRDefault="00F94ACE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DA39D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7F4202" w:rsidRPr="00DA39D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7F4202" w:rsidRPr="00DA3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7F4202" w:rsidRPr="00DA39D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F4202" w:rsidRPr="00DA39DB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="00DA39DB" w:rsidRPr="00DA39D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3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</w:t>
      </w:r>
      <w:r w:rsidRPr="00DA39DB">
        <w:rPr>
          <w:rFonts w:ascii="Angsana New" w:hAnsi="Angsana New" w:cs="Angsana New" w:hint="cs"/>
          <w:spacing w:val="-2"/>
          <w:sz w:val="30"/>
          <w:szCs w:val="30"/>
          <w:cs/>
        </w:rPr>
        <w:t>งินกู้ยืมระยะสั้นจากบุคคลและกิจการอื่น</w:t>
      </w:r>
      <w:r w:rsidRPr="00DA39D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DA3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อัตราดอกเบี้ยร้อยละ </w:t>
      </w:r>
      <w:r w:rsidRPr="00DA39D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7 – 12 </w:t>
      </w:r>
      <w:r w:rsidRPr="00DA3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ต่อปี</w:t>
      </w:r>
      <w:r w:rsidRPr="00F94AC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(31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: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ร้อยละ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7 – 12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ต่อปี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>)</w:t>
      </w:r>
    </w:p>
    <w:p w14:paraId="36B4C7A6" w14:textId="77777777" w:rsidR="00F94ACE" w:rsidRPr="00F94ACE" w:rsidRDefault="00F94ACE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6F306EDB" w14:textId="6D1B2140" w:rsidR="003F0071" w:rsidRDefault="003F0071" w:rsidP="004855B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7F420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7F4202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7F4202"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="007F4202">
        <w:rPr>
          <w:rFonts w:ascii="Angsana New" w:hAnsi="Angsana New" w:cs="Angsana New"/>
          <w:sz w:val="30"/>
          <w:szCs w:val="30"/>
          <w:lang w:val="en-US"/>
        </w:rPr>
        <w:t>2569</w:t>
      </w:r>
      <w:r w:rsidR="00AF0BF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และวันที่ </w:t>
      </w:r>
      <w:r w:rsidR="00D136D3"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D136D3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ธันวาคม </w:t>
      </w:r>
      <w:r w:rsidR="00D136D3"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 w:rsidR="00D136D3" w:rsidRPr="00D136D3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เ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>งินกู้ยืมระยะสั้นจากบุคคลและกิจการอื่น</w:t>
      </w:r>
      <w:r w:rsidRPr="0082407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เป็นเงินกู้ยืมที่นำมาใช้หมุนเวียนภายในกิจการ โดยมี</w:t>
      </w:r>
      <w:r w:rsidR="003504F6">
        <w:rPr>
          <w:rFonts w:ascii="Angsana New" w:hAnsi="Angsana New" w:cs="Angsana New" w:hint="cs"/>
          <w:sz w:val="30"/>
          <w:szCs w:val="30"/>
          <w:cs/>
          <w:lang w:val="en-US"/>
        </w:rPr>
        <w:t>การนำเงินสดมาวางเป็นหลักประกัน และมี</w:t>
      </w:r>
      <w:r>
        <w:rPr>
          <w:rFonts w:ascii="Angsana New" w:hAnsi="Angsana New" w:cs="Angsana New" w:hint="cs"/>
          <w:sz w:val="30"/>
          <w:szCs w:val="30"/>
          <w:cs/>
        </w:rPr>
        <w:t>หลักทรัพย์ค้ำประกันเป็น</w:t>
      </w:r>
      <w:r w:rsidR="003504F6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504F6">
        <w:rPr>
          <w:rFonts w:ascii="Angsana New" w:hAnsi="Angsana New" w:cs="Angsana New" w:hint="cs"/>
          <w:sz w:val="30"/>
          <w:szCs w:val="30"/>
          <w:cs/>
        </w:rPr>
        <w:t>หุ้นสามัญของ</w:t>
      </w:r>
      <w:r>
        <w:rPr>
          <w:rFonts w:ascii="Angsana New" w:hAnsi="Angsana New" w:cs="Angsana New" w:hint="cs"/>
          <w:sz w:val="30"/>
          <w:szCs w:val="30"/>
          <w:cs/>
        </w:rPr>
        <w:t>กรรมการบริษัท</w:t>
      </w:r>
    </w:p>
    <w:p w14:paraId="4EE17940" w14:textId="77777777" w:rsidR="003504F6" w:rsidRDefault="003504F6" w:rsidP="004855B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p w14:paraId="5C43C37A" w14:textId="2EB4C0A7" w:rsidR="00D14E59" w:rsidRDefault="00D14E59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หนี้สินตามสัญญาขายฝาก</w:t>
      </w:r>
    </w:p>
    <w:p w14:paraId="71505CE7" w14:textId="77777777" w:rsidR="00715BDA" w:rsidRPr="00715BDA" w:rsidRDefault="00715BDA" w:rsidP="00D14E59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755A468F" w14:textId="2B533395" w:rsidR="00D14E59" w:rsidRPr="00D14E59" w:rsidRDefault="00D14E59" w:rsidP="00D14E59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66276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F66276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6627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66276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F66276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Pr="00F6627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9408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F66276" w:rsidRPr="00F6627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หนี้สินตามสัญญ</w:t>
      </w:r>
      <w:r w:rsidR="0059408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า</w:t>
      </w:r>
      <w:r w:rsidR="00F66276" w:rsidRPr="00F6627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ขายฝากทั้งจำนวน เป็น</w:t>
      </w:r>
      <w:r w:rsidRPr="00F66276">
        <w:rPr>
          <w:rFonts w:ascii="Angsana New" w:hAnsi="Angsana New" w:cs="Angsana New"/>
          <w:spacing w:val="-2"/>
          <w:sz w:val="30"/>
          <w:szCs w:val="30"/>
          <w:cs/>
        </w:rPr>
        <w:t>หนี้สินจากสัญญาขายฝาก</w:t>
      </w:r>
      <w:r w:rsidR="00F66276" w:rsidRPr="00F6627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อาคารชุด </w:t>
      </w:r>
      <w:r w:rsidR="00F66276">
        <w:rPr>
          <w:rFonts w:ascii="Angsana New" w:hAnsi="Angsana New" w:cs="Angsana New" w:hint="cs"/>
          <w:spacing w:val="2"/>
          <w:sz w:val="30"/>
          <w:szCs w:val="30"/>
          <w:cs/>
        </w:rPr>
        <w:t>และ</w:t>
      </w:r>
      <w:r w:rsidRPr="00D14E59">
        <w:rPr>
          <w:rFonts w:ascii="Angsana New" w:hAnsi="Angsana New" w:cs="Angsana New"/>
          <w:spacing w:val="2"/>
          <w:sz w:val="30"/>
          <w:szCs w:val="30"/>
          <w:cs/>
        </w:rPr>
        <w:t xml:space="preserve">ห้องชุด ซึ่งมีกำหนดไถ่อนคืนได้ภายในกำหนดเวลา </w:t>
      </w:r>
      <w:r w:rsidR="00DA39DB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D14E59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14E59">
        <w:rPr>
          <w:rFonts w:ascii="Angsana New" w:hAnsi="Angsana New" w:cs="Angsana New"/>
          <w:spacing w:val="2"/>
          <w:sz w:val="30"/>
          <w:szCs w:val="30"/>
          <w:cs/>
        </w:rPr>
        <w:t xml:space="preserve">ปี </w:t>
      </w:r>
      <w:r w:rsidRPr="0059408D">
        <w:rPr>
          <w:rFonts w:ascii="Angsana New" w:hAnsi="Angsana New" w:cs="Angsana New"/>
          <w:spacing w:val="-2"/>
          <w:sz w:val="30"/>
          <w:szCs w:val="30"/>
        </w:rPr>
        <w:t>(</w:t>
      </w:r>
      <w:r w:rsidRPr="0059408D">
        <w:rPr>
          <w:rFonts w:ascii="Angsana New" w:hAnsi="Angsana New" w:cs="Angsana New"/>
          <w:spacing w:val="-2"/>
          <w:sz w:val="30"/>
          <w:szCs w:val="30"/>
          <w:cs/>
        </w:rPr>
        <w:t xml:space="preserve">ครบกำหนดเดือนเมษายน </w:t>
      </w:r>
      <w:r w:rsidRPr="0059408D">
        <w:rPr>
          <w:rFonts w:ascii="Angsana New" w:hAnsi="Angsana New" w:cs="Angsana New"/>
          <w:spacing w:val="-2"/>
          <w:sz w:val="30"/>
          <w:szCs w:val="30"/>
          <w:lang w:val="en-US"/>
        </w:rPr>
        <w:t>2570</w:t>
      </w:r>
      <w:r w:rsidRPr="0059408D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59408D">
        <w:rPr>
          <w:rFonts w:ascii="Angsana New" w:hAnsi="Angsana New" w:cs="Angsana New"/>
          <w:spacing w:val="-2"/>
          <w:sz w:val="30"/>
          <w:szCs w:val="30"/>
          <w:cs/>
        </w:rPr>
        <w:t xml:space="preserve">โดยมีอัตราผลตอบแทนหรือค่าสินไถ่ คิดเป็นอัตราร้อยละ </w:t>
      </w:r>
      <w:r w:rsidRPr="0059408D">
        <w:rPr>
          <w:rFonts w:ascii="Angsana New" w:hAnsi="Angsana New" w:cs="Angsana New"/>
          <w:spacing w:val="-2"/>
          <w:sz w:val="30"/>
          <w:szCs w:val="30"/>
          <w:lang w:val="en-US"/>
        </w:rPr>
        <w:t>12.50 – 15.00</w:t>
      </w:r>
      <w:r w:rsidRPr="0059408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9408D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Pr="00F66276">
        <w:rPr>
          <w:rFonts w:ascii="Angsana New" w:hAnsi="Angsana New" w:cs="Angsana New"/>
          <w:spacing w:val="4"/>
          <w:sz w:val="30"/>
          <w:szCs w:val="30"/>
          <w:cs/>
        </w:rPr>
        <w:t xml:space="preserve"> ทั้งนี้กลุ่มบริษัทได้นำ</w:t>
      </w:r>
      <w:r w:rsidR="00715BDA" w:rsidRPr="00F66276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อสังหาริมทรัพย์</w:t>
      </w:r>
      <w:r w:rsidR="00715BDA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เพื่อการลงทุน</w:t>
      </w:r>
      <w:r w:rsidR="00DA39D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ซึ่งเป็น</w:t>
      </w:r>
      <w:r w:rsidR="00715BDA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อาคารชุดของบริษัท และ</w:t>
      </w:r>
      <w:r w:rsidRPr="00D14E59">
        <w:rPr>
          <w:rFonts w:ascii="Angsana New" w:hAnsi="Angsana New" w:cs="Angsana New"/>
          <w:spacing w:val="2"/>
          <w:sz w:val="30"/>
          <w:szCs w:val="30"/>
          <w:cs/>
        </w:rPr>
        <w:t xml:space="preserve">ห้องชุดของบริษัทย่อยตามหมายเหตุ </w:t>
      </w:r>
      <w:r w:rsidR="00DA39DB">
        <w:rPr>
          <w:rFonts w:ascii="Angsana New" w:hAnsi="Angsana New" w:cs="Angsana New"/>
          <w:spacing w:val="2"/>
          <w:sz w:val="30"/>
          <w:szCs w:val="30"/>
          <w:lang w:val="en-US"/>
        </w:rPr>
        <w:t>9</w:t>
      </w:r>
      <w:r w:rsidRPr="00D14E59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14E59">
        <w:rPr>
          <w:rFonts w:ascii="Angsana New" w:hAnsi="Angsana New" w:cs="Angsana New"/>
          <w:spacing w:val="2"/>
          <w:sz w:val="30"/>
          <w:szCs w:val="30"/>
          <w:cs/>
        </w:rPr>
        <w:t>ไปจดทะเบียนขายฝากไว้เป็นหลักประกัน</w:t>
      </w:r>
    </w:p>
    <w:p w14:paraId="64423E0A" w14:textId="77777777" w:rsidR="00D14E59" w:rsidRDefault="00D14E59" w:rsidP="00D14E59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70B5B16" w14:textId="77777777" w:rsidR="00347C96" w:rsidRDefault="00347C96" w:rsidP="00D14E59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109CA6F" w14:textId="77777777" w:rsidR="00347C96" w:rsidRPr="00347C96" w:rsidRDefault="00347C96" w:rsidP="00D14E59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72103DF" w14:textId="5F410403" w:rsidR="00FD3DC0" w:rsidRPr="00CE46FA" w:rsidRDefault="00E50F4B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เงินกู้ยืมระยะยาวจากสถาบันการเงิน</w:t>
      </w:r>
    </w:p>
    <w:p w14:paraId="089E6359" w14:textId="77777777" w:rsidR="003B4276" w:rsidRP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F55FEEF" w14:textId="77777777" w:rsidR="003B4276" w:rsidRPr="003432A8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pacing w:val="2"/>
          <w:sz w:val="30"/>
          <w:szCs w:val="30"/>
          <w:cs/>
        </w:rPr>
        <w:t>ประกอบด้วย</w:t>
      </w:r>
    </w:p>
    <w:p w14:paraId="55584BB4" w14:textId="77777777" w:rsidR="007C7628" w:rsidRPr="00D136D3" w:rsidRDefault="007C762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709"/>
        <w:gridCol w:w="425"/>
        <w:gridCol w:w="1984"/>
        <w:gridCol w:w="1985"/>
      </w:tblGrid>
      <w:tr w:rsidR="007C7628" w:rsidRPr="00F94ACE" w14:paraId="2619AABB" w14:textId="77777777" w:rsidTr="006C6712">
        <w:tc>
          <w:tcPr>
            <w:tcW w:w="4820" w:type="dxa"/>
            <w:gridSpan w:val="3"/>
            <w:vAlign w:val="bottom"/>
          </w:tcPr>
          <w:p w14:paraId="798B79E4" w14:textId="77777777" w:rsidR="007C7628" w:rsidRPr="00F94ACE" w:rsidRDefault="007C7628" w:rsidP="004E443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6D009EC" w14:textId="77777777" w:rsidR="007C7628" w:rsidRPr="00F94ACE" w:rsidRDefault="007C7628" w:rsidP="004E443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7C7628" w:rsidRPr="00F94ACE" w14:paraId="1674B337" w14:textId="77777777" w:rsidTr="006C6712">
        <w:tc>
          <w:tcPr>
            <w:tcW w:w="3686" w:type="dxa"/>
            <w:vAlign w:val="bottom"/>
          </w:tcPr>
          <w:p w14:paraId="41B7957C" w14:textId="77777777" w:rsidR="007C7628" w:rsidRPr="00F94ACE" w:rsidRDefault="007C7628" w:rsidP="004E443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3AEE8FD0" w14:textId="32C51C49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969" w:type="dxa"/>
            <w:gridSpan w:val="2"/>
          </w:tcPr>
          <w:p w14:paraId="6D0FE943" w14:textId="1BB3B548" w:rsidR="007C7628" w:rsidRPr="00F94ACE" w:rsidRDefault="006C6712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94AC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7C7628" w:rsidRPr="00F94ACE" w14:paraId="41E36F39" w14:textId="77777777" w:rsidTr="006C6712">
        <w:tc>
          <w:tcPr>
            <w:tcW w:w="3686" w:type="dxa"/>
            <w:vAlign w:val="bottom"/>
          </w:tcPr>
          <w:p w14:paraId="1987A22C" w14:textId="77777777" w:rsidR="007C7628" w:rsidRPr="00F94ACE" w:rsidRDefault="007C7628" w:rsidP="004E443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5D09F2A1" w14:textId="4EDAF0E3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68EC075D" w14:textId="67026E0A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C6712" w:rsidRPr="00F94ACE" w14:paraId="3208E477" w14:textId="77777777" w:rsidTr="0085491E">
        <w:tc>
          <w:tcPr>
            <w:tcW w:w="3686" w:type="dxa"/>
            <w:vAlign w:val="bottom"/>
          </w:tcPr>
          <w:p w14:paraId="160C12D5" w14:textId="77777777" w:rsidR="006C6712" w:rsidRPr="00F94ACE" w:rsidRDefault="006C6712" w:rsidP="006C67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dxa"/>
          </w:tcPr>
          <w:p w14:paraId="683B44A7" w14:textId="1031B518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425" w:type="dxa"/>
          </w:tcPr>
          <w:p w14:paraId="44C59B40" w14:textId="40582289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6BE1C542" w14:textId="1FE0F5CE" w:rsidR="006C6712" w:rsidRPr="00F94ACE" w:rsidRDefault="00C77E30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="006C6712"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985" w:type="dxa"/>
          </w:tcPr>
          <w:p w14:paraId="4F595B1A" w14:textId="36FA671E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</w:tr>
      <w:tr w:rsidR="006C6712" w:rsidRPr="00F94ACE" w14:paraId="5E388B0A" w14:textId="77777777" w:rsidTr="0085491E">
        <w:tc>
          <w:tcPr>
            <w:tcW w:w="3686" w:type="dxa"/>
          </w:tcPr>
          <w:p w14:paraId="1A3171EA" w14:textId="57D48AC1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75EBD8D3" w14:textId="4FD909DF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73EA070B" w14:textId="5DFD0C98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741D1C84" w14:textId="5F84233D" w:rsidR="006C6712" w:rsidRPr="00F94ACE" w:rsidRDefault="00DC174D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106</w:t>
            </w: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990</w:t>
            </w: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861.72</w:t>
            </w:r>
          </w:p>
        </w:tc>
        <w:tc>
          <w:tcPr>
            <w:tcW w:w="1985" w:type="dxa"/>
          </w:tcPr>
          <w:p w14:paraId="1BDBE6F8" w14:textId="0FAFF15F" w:rsidR="006C6712" w:rsidRPr="00F94ACE" w:rsidRDefault="006C6712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60,597,887.33</w:t>
            </w:r>
          </w:p>
        </w:tc>
      </w:tr>
      <w:tr w:rsidR="006C6712" w:rsidRPr="00F94ACE" w14:paraId="5FA16A60" w14:textId="77777777" w:rsidTr="0085491E">
        <w:tc>
          <w:tcPr>
            <w:tcW w:w="3686" w:type="dxa"/>
          </w:tcPr>
          <w:p w14:paraId="3A3ADB65" w14:textId="0FDBF84A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709" w:type="dxa"/>
          </w:tcPr>
          <w:p w14:paraId="7EFF8695" w14:textId="7C410BF4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2BDAFA9D" w14:textId="545C8401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CD35E0" w14:textId="03243AAB" w:rsidR="006C6712" w:rsidRPr="00F94ACE" w:rsidRDefault="00DC174D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</w:t>
            </w: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990</w:t>
            </w: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861.72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D9887DF" w14:textId="5941376E" w:rsidR="006C6712" w:rsidRPr="00F94ACE" w:rsidRDefault="006C6712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(60,597,887.33)</w:t>
            </w:r>
          </w:p>
        </w:tc>
      </w:tr>
      <w:tr w:rsidR="006C6712" w:rsidRPr="00F94ACE" w14:paraId="44547CAF" w14:textId="77777777" w:rsidTr="0085491E">
        <w:tc>
          <w:tcPr>
            <w:tcW w:w="3686" w:type="dxa"/>
          </w:tcPr>
          <w:p w14:paraId="1A037F42" w14:textId="21D718B9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F94ACE">
              <w:rPr>
                <w:rFonts w:ascii="Angsana New" w:hAnsi="Angsana New" w:cs="Angsana New"/>
                <w:sz w:val="28"/>
                <w:szCs w:val="28"/>
              </w:rPr>
              <w:t xml:space="preserve">– 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709" w:type="dxa"/>
          </w:tcPr>
          <w:p w14:paraId="1335BD27" w14:textId="77777777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25" w:type="dxa"/>
          </w:tcPr>
          <w:p w14:paraId="0FA64129" w14:textId="77777777" w:rsidR="006C6712" w:rsidRPr="00F94ACE" w:rsidRDefault="006C6712" w:rsidP="006C67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1E7A03" w14:textId="35F85200" w:rsidR="006C6712" w:rsidRPr="00F94ACE" w:rsidRDefault="006C6712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43BC72A" w14:textId="77777777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C6712" w:rsidRPr="00F94ACE" w14:paraId="42CEEE1E" w14:textId="77777777" w:rsidTr="0085491E">
        <w:trPr>
          <w:trHeight w:val="274"/>
        </w:trPr>
        <w:tc>
          <w:tcPr>
            <w:tcW w:w="3686" w:type="dxa"/>
          </w:tcPr>
          <w:p w14:paraId="4E7AC229" w14:textId="1D0D49DB" w:rsidR="006C6712" w:rsidRPr="00F94ACE" w:rsidRDefault="006C6712" w:rsidP="006C6712">
            <w:pPr>
              <w:ind w:left="233" w:hanging="1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กำหนดชำระในหนึ่งปี</w:t>
            </w:r>
          </w:p>
        </w:tc>
        <w:tc>
          <w:tcPr>
            <w:tcW w:w="709" w:type="dxa"/>
          </w:tcPr>
          <w:p w14:paraId="56777E34" w14:textId="1D1BCD1F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41316C87" w14:textId="66747790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201D5681" w14:textId="5A91837A" w:rsidR="006C6712" w:rsidRPr="00F94ACE" w:rsidRDefault="00DC174D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208C5614" w14:textId="3ABE36F7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F070115" w14:textId="77777777" w:rsidR="003F0071" w:rsidRDefault="003F0071" w:rsidP="003F0071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6FA4E8C" w14:textId="60BBA484" w:rsidR="003F0071" w:rsidRPr="005E1F9A" w:rsidRDefault="003F0071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855B8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รายการ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เปลี่ยนแปลงของ</w:t>
      </w:r>
      <w:r w:rsidR="003B4276" w:rsidRPr="003B4276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8D69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77E30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77E30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77E30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77E3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77E30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720CAFE4" w14:textId="6BA416FE" w:rsidR="00CB5E88" w:rsidRPr="00CB5E88" w:rsidRDefault="00CB5E8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21"/>
        <w:gridCol w:w="1683"/>
        <w:gridCol w:w="1985"/>
      </w:tblGrid>
      <w:tr w:rsidR="00CB5E88" w:rsidRPr="00F94ACE" w14:paraId="4179834F" w14:textId="77777777" w:rsidTr="003504F6">
        <w:tc>
          <w:tcPr>
            <w:tcW w:w="5121" w:type="dxa"/>
            <w:vAlign w:val="bottom"/>
          </w:tcPr>
          <w:p w14:paraId="67298DD6" w14:textId="77777777" w:rsidR="00CB5E88" w:rsidRPr="00F94ACE" w:rsidRDefault="00CB5E88" w:rsidP="004E2F3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8" w:name="_Hlk198212811"/>
          </w:p>
        </w:tc>
        <w:tc>
          <w:tcPr>
            <w:tcW w:w="1683" w:type="dxa"/>
          </w:tcPr>
          <w:p w14:paraId="40333777" w14:textId="30B121D1" w:rsidR="00CB5E88" w:rsidRPr="00F94ACE" w:rsidRDefault="00CB5E88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7E39937" w14:textId="438D9E2B" w:rsidR="00CB5E88" w:rsidRPr="00F94ACE" w:rsidRDefault="006C6712" w:rsidP="00866553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6712" w:rsidRPr="00F94ACE" w14:paraId="4492BB96" w14:textId="77777777" w:rsidTr="003504F6">
        <w:tc>
          <w:tcPr>
            <w:tcW w:w="5121" w:type="dxa"/>
            <w:vAlign w:val="bottom"/>
          </w:tcPr>
          <w:p w14:paraId="52EBE9A8" w14:textId="77777777" w:rsidR="006C6712" w:rsidRPr="00F94ACE" w:rsidRDefault="006C6712" w:rsidP="006C67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83" w:type="dxa"/>
          </w:tcPr>
          <w:p w14:paraId="3F6FA547" w14:textId="14A4536D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39246711" w14:textId="60AAA1CA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F94ACE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</w:t>
            </w:r>
          </w:p>
        </w:tc>
      </w:tr>
      <w:tr w:rsidR="006C6712" w:rsidRPr="00F94ACE" w14:paraId="6463B1AA" w14:textId="77777777" w:rsidTr="003504F6">
        <w:tc>
          <w:tcPr>
            <w:tcW w:w="5121" w:type="dxa"/>
            <w:vAlign w:val="center"/>
          </w:tcPr>
          <w:p w14:paraId="6DAF4D9B" w14:textId="77777777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</w:tcPr>
          <w:p w14:paraId="79412053" w14:textId="7F213025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52821B71" w14:textId="6187A1D7" w:rsidR="006C6712" w:rsidRPr="00F94ACE" w:rsidRDefault="006C6712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60,597,887.33</w:t>
            </w:r>
          </w:p>
        </w:tc>
      </w:tr>
      <w:tr w:rsidR="006C6712" w:rsidRPr="00F94ACE" w14:paraId="5E6172C5" w14:textId="77777777" w:rsidTr="003504F6">
        <w:tc>
          <w:tcPr>
            <w:tcW w:w="5121" w:type="dxa"/>
            <w:vAlign w:val="center"/>
          </w:tcPr>
          <w:p w14:paraId="5FA3AB03" w14:textId="37A84EA2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  <w:vAlign w:val="bottom"/>
          </w:tcPr>
          <w:p w14:paraId="24E46D48" w14:textId="3740FA72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6A4118CD" w14:textId="29B11324" w:rsidR="006C6712" w:rsidRPr="00F94ACE" w:rsidRDefault="00DC174D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100,000,000.00</w:t>
            </w:r>
          </w:p>
        </w:tc>
      </w:tr>
      <w:tr w:rsidR="006C6712" w:rsidRPr="00F94ACE" w14:paraId="3FEE7545" w14:textId="77777777" w:rsidTr="003504F6">
        <w:tc>
          <w:tcPr>
            <w:tcW w:w="5121" w:type="dxa"/>
            <w:vAlign w:val="center"/>
          </w:tcPr>
          <w:p w14:paraId="5B7CEAE6" w14:textId="77777777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  <w:vAlign w:val="bottom"/>
          </w:tcPr>
          <w:p w14:paraId="624C52A5" w14:textId="52D4BCC2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250B5CA9" w14:textId="6867D04C" w:rsidR="006C6712" w:rsidRPr="00F94ACE" w:rsidRDefault="00DC174D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(53,607,025.61)</w:t>
            </w:r>
          </w:p>
        </w:tc>
      </w:tr>
      <w:tr w:rsidR="006C6712" w:rsidRPr="00F94ACE" w14:paraId="49B2BB90" w14:textId="77777777" w:rsidTr="003504F6">
        <w:tc>
          <w:tcPr>
            <w:tcW w:w="5121" w:type="dxa"/>
          </w:tcPr>
          <w:p w14:paraId="3A15A28C" w14:textId="00C4B109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683" w:type="dxa"/>
          </w:tcPr>
          <w:p w14:paraId="6B099D76" w14:textId="465A340B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AEAB871" w14:textId="41D614DA" w:rsidR="006C6712" w:rsidRPr="00F94ACE" w:rsidRDefault="00DC174D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hAnsi="Angsana New" w:cs="Angsana New"/>
                <w:sz w:val="28"/>
                <w:szCs w:val="28"/>
                <w:lang w:val="en-US"/>
              </w:rPr>
              <w:t>106,990,861.72</w:t>
            </w:r>
          </w:p>
        </w:tc>
      </w:tr>
      <w:bookmarkEnd w:id="8"/>
    </w:tbl>
    <w:p w14:paraId="2469DB8C" w14:textId="77777777" w:rsidR="00715BDA" w:rsidRPr="00715BDA" w:rsidRDefault="00715BDA" w:rsidP="003432A8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E0F9A6" w14:textId="0230C7B3" w:rsidR="007C7628" w:rsidRDefault="007C7628" w:rsidP="003432A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70ABE">
        <w:rPr>
          <w:rFonts w:ascii="Angsana New" w:hAnsi="Angsana New" w:cs="Angsana New"/>
          <w:sz w:val="30"/>
          <w:szCs w:val="30"/>
          <w:cs/>
        </w:rPr>
        <w:t>รายละเอียดของเงินกู้ยืมระยะยาวแสดงได้ดังนี้</w:t>
      </w:r>
    </w:p>
    <w:p w14:paraId="17D65CA1" w14:textId="77777777" w:rsidR="007C7628" w:rsidRPr="00064742" w:rsidRDefault="007C7628" w:rsidP="007C7628">
      <w:pPr>
        <w:tabs>
          <w:tab w:val="left" w:pos="7655"/>
        </w:tabs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51"/>
        <w:gridCol w:w="850"/>
        <w:gridCol w:w="851"/>
        <w:gridCol w:w="850"/>
        <w:gridCol w:w="1451"/>
        <w:gridCol w:w="4110"/>
      </w:tblGrid>
      <w:tr w:rsidR="007C7628" w:rsidRPr="00CA78CA" w14:paraId="61251934" w14:textId="77777777" w:rsidTr="00DC174D">
        <w:trPr>
          <w:trHeight w:val="20"/>
          <w:tblHeader/>
        </w:trPr>
        <w:tc>
          <w:tcPr>
            <w:tcW w:w="1418" w:type="dxa"/>
            <w:gridSpan w:val="2"/>
          </w:tcPr>
          <w:p w14:paraId="15AC41C4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0C63B54D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ยอดคงเหลือของเงินกู้ยืมระยะยาว</w:t>
            </w:r>
          </w:p>
        </w:tc>
        <w:tc>
          <w:tcPr>
            <w:tcW w:w="1451" w:type="dxa"/>
          </w:tcPr>
          <w:p w14:paraId="682F0E2E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703FF84A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เงื่อนไขการชำระคืน</w:t>
            </w:r>
          </w:p>
        </w:tc>
      </w:tr>
      <w:tr w:rsidR="007C7628" w:rsidRPr="00CA78CA" w14:paraId="41DF9733" w14:textId="77777777" w:rsidTr="00DC174D">
        <w:trPr>
          <w:trHeight w:val="20"/>
          <w:tblHeader/>
        </w:trPr>
        <w:tc>
          <w:tcPr>
            <w:tcW w:w="1418" w:type="dxa"/>
            <w:gridSpan w:val="2"/>
          </w:tcPr>
          <w:p w14:paraId="6744D680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วงเงิน</w:t>
            </w:r>
          </w:p>
        </w:tc>
        <w:tc>
          <w:tcPr>
            <w:tcW w:w="1701" w:type="dxa"/>
            <w:gridSpan w:val="2"/>
          </w:tcPr>
          <w:p w14:paraId="56E5DAF1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14:paraId="4B0D45B6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451" w:type="dxa"/>
          </w:tcPr>
          <w:p w14:paraId="5738421D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อัตราดอกเบี้ยตามสัญญา</w:t>
            </w:r>
          </w:p>
        </w:tc>
        <w:tc>
          <w:tcPr>
            <w:tcW w:w="4110" w:type="dxa"/>
          </w:tcPr>
          <w:p w14:paraId="244D3B10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2A3110" w:rsidRPr="00CA78CA" w14:paraId="461640FD" w14:textId="77777777" w:rsidTr="00DC174D">
        <w:trPr>
          <w:trHeight w:val="20"/>
          <w:tblHeader/>
        </w:trPr>
        <w:tc>
          <w:tcPr>
            <w:tcW w:w="1418" w:type="dxa"/>
            <w:gridSpan w:val="2"/>
          </w:tcPr>
          <w:p w14:paraId="12DE489F" w14:textId="3EA1B413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701" w:type="dxa"/>
            <w:gridSpan w:val="2"/>
          </w:tcPr>
          <w:p w14:paraId="07C00114" w14:textId="73BD9127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701" w:type="dxa"/>
            <w:gridSpan w:val="2"/>
          </w:tcPr>
          <w:p w14:paraId="572BDBB3" w14:textId="18872064" w:rsidR="002A3110" w:rsidRPr="00CA78CA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569"/>
              <w:jc w:val="right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451" w:type="dxa"/>
          </w:tcPr>
          <w:p w14:paraId="48983892" w14:textId="77777777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</w:p>
        </w:tc>
        <w:tc>
          <w:tcPr>
            <w:tcW w:w="4110" w:type="dxa"/>
          </w:tcPr>
          <w:p w14:paraId="12BF0B04" w14:textId="77777777" w:rsidR="002A3110" w:rsidRPr="00CA78CA" w:rsidRDefault="002A3110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2A3110" w:rsidRPr="00CA78CA" w14:paraId="46200652" w14:textId="77777777" w:rsidTr="00DC174D">
        <w:trPr>
          <w:trHeight w:val="20"/>
          <w:tblHeader/>
        </w:trPr>
        <w:tc>
          <w:tcPr>
            <w:tcW w:w="709" w:type="dxa"/>
          </w:tcPr>
          <w:p w14:paraId="39B856D2" w14:textId="13E1ADA9" w:rsidR="002A3110" w:rsidRPr="007C7628" w:rsidRDefault="00C77E3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มิถุนายน</w:t>
            </w:r>
            <w:r w:rsidR="002A3110"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709" w:type="dxa"/>
          </w:tcPr>
          <w:p w14:paraId="6FE78137" w14:textId="62F2C801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851" w:type="dxa"/>
          </w:tcPr>
          <w:p w14:paraId="1F550D66" w14:textId="5D7C92F9" w:rsidR="002A3110" w:rsidRPr="007C7628" w:rsidRDefault="00C77E3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มิถุนายน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</w:t>
            </w:r>
            <w:r w:rsidR="002A3110"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>2569</w:t>
            </w:r>
          </w:p>
        </w:tc>
        <w:tc>
          <w:tcPr>
            <w:tcW w:w="850" w:type="dxa"/>
          </w:tcPr>
          <w:p w14:paraId="1CEFC39F" w14:textId="32E4C354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851" w:type="dxa"/>
          </w:tcPr>
          <w:p w14:paraId="35305BC4" w14:textId="3D56A010" w:rsidR="002A3110" w:rsidRPr="007C7628" w:rsidRDefault="00C77E3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มิถุนายน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</w:t>
            </w:r>
            <w:r w:rsidR="002A3110"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>2569</w:t>
            </w:r>
          </w:p>
        </w:tc>
        <w:tc>
          <w:tcPr>
            <w:tcW w:w="850" w:type="dxa"/>
          </w:tcPr>
          <w:p w14:paraId="1B3D401A" w14:textId="1F90496E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451" w:type="dxa"/>
          </w:tcPr>
          <w:p w14:paraId="17D0ED61" w14:textId="77777777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</w:p>
        </w:tc>
        <w:tc>
          <w:tcPr>
            <w:tcW w:w="4110" w:type="dxa"/>
          </w:tcPr>
          <w:p w14:paraId="452F641A" w14:textId="77777777" w:rsidR="002A3110" w:rsidRPr="007C7628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7C7628" w:rsidRPr="00CA78CA" w14:paraId="4794E913" w14:textId="77777777" w:rsidTr="00DC174D">
        <w:trPr>
          <w:trHeight w:val="20"/>
          <w:tblHeader/>
        </w:trPr>
        <w:tc>
          <w:tcPr>
            <w:tcW w:w="709" w:type="dxa"/>
          </w:tcPr>
          <w:p w14:paraId="559F5F90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709" w:type="dxa"/>
          </w:tcPr>
          <w:p w14:paraId="5E22071B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1" w:type="dxa"/>
          </w:tcPr>
          <w:p w14:paraId="5A7770F2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0" w:type="dxa"/>
          </w:tcPr>
          <w:p w14:paraId="3334E176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1" w:type="dxa"/>
          </w:tcPr>
          <w:p w14:paraId="0EBA34C7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0" w:type="dxa"/>
          </w:tcPr>
          <w:p w14:paraId="18875FA8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451" w:type="dxa"/>
          </w:tcPr>
          <w:p w14:paraId="1C6D6DB3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ร้อยละต่อปี</w:t>
            </w:r>
          </w:p>
        </w:tc>
        <w:tc>
          <w:tcPr>
            <w:tcW w:w="4110" w:type="dxa"/>
          </w:tcPr>
          <w:p w14:paraId="2D163250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2A3110" w:rsidRPr="00CA78CA" w14:paraId="500B181E" w14:textId="77777777" w:rsidTr="00DC174D">
        <w:trPr>
          <w:trHeight w:val="20"/>
        </w:trPr>
        <w:tc>
          <w:tcPr>
            <w:tcW w:w="709" w:type="dxa"/>
          </w:tcPr>
          <w:p w14:paraId="36BE58B7" w14:textId="2F2D1444" w:rsidR="002A3110" w:rsidRPr="00CA78CA" w:rsidRDefault="0086655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709" w:type="dxa"/>
          </w:tcPr>
          <w:p w14:paraId="3F5E4404" w14:textId="26947210" w:rsidR="002A3110" w:rsidRPr="00CA78CA" w:rsidRDefault="002A3110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851" w:type="dxa"/>
          </w:tcPr>
          <w:p w14:paraId="1E6417A2" w14:textId="62591A97" w:rsidR="002A3110" w:rsidRPr="00CA78CA" w:rsidRDefault="0086655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</w:tcPr>
          <w:p w14:paraId="00EB74F4" w14:textId="22A15B6B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851" w:type="dxa"/>
          </w:tcPr>
          <w:p w14:paraId="63F2529C" w14:textId="223CCF9B" w:rsidR="002A3110" w:rsidRPr="00CA78CA" w:rsidRDefault="0086655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</w:tcPr>
          <w:p w14:paraId="62581DB0" w14:textId="6E63979D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1451" w:type="dxa"/>
          </w:tcPr>
          <w:p w14:paraId="6977C745" w14:textId="1E14FC2E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 xml:space="preserve">MLR-1.75 </w:t>
            </w:r>
          </w:p>
        </w:tc>
        <w:tc>
          <w:tcPr>
            <w:tcW w:w="4110" w:type="dxa"/>
          </w:tcPr>
          <w:p w14:paraId="33249635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60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งวด โดยเริ่มชำระงวดแรกภายในวันที่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 xml:space="preserve">29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 xml:space="preserve">2567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>โดยมีรายละเอียดดังนี้</w:t>
            </w:r>
          </w:p>
          <w:p w14:paraId="1DA33790" w14:textId="77777777" w:rsidR="002A3110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1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23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7.50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3C52BC81" w14:textId="073539F4" w:rsidR="00866553" w:rsidRPr="00CA78CA" w:rsidRDefault="0086655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18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กุมภาพันธ์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2569 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มีการขยาย</w:t>
            </w:r>
            <w:r w:rsidRP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67</w:t>
            </w:r>
            <w:r w:rsidRP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งวด โดยมีรายละเอียดดังนี้</w:t>
            </w:r>
          </w:p>
          <w:p w14:paraId="19974DA8" w14:textId="73039F39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24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35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1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.00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5C8ADE4D" w14:textId="69C0DC2E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36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59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8.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567F199F" w14:textId="6D6E3C68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66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9.00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6506C6F2" w14:textId="01FFB85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67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ชำระเงินต้นในส่วนที่เหลือทั้งหมด</w:t>
            </w:r>
          </w:p>
        </w:tc>
      </w:tr>
      <w:tr w:rsidR="00347C96" w:rsidRPr="00CA78CA" w14:paraId="3FB222F1" w14:textId="77777777" w:rsidTr="00DC174D">
        <w:trPr>
          <w:trHeight w:val="20"/>
        </w:trPr>
        <w:tc>
          <w:tcPr>
            <w:tcW w:w="709" w:type="dxa"/>
          </w:tcPr>
          <w:p w14:paraId="1B6FB37C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74558BE" w14:textId="77777777" w:rsidR="00347C96" w:rsidRPr="00CA78CA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2A6A2972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45C4CBA3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29C50229" w14:textId="77777777" w:rsidR="00347C96" w:rsidRPr="00866553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05F09F7D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1451" w:type="dxa"/>
          </w:tcPr>
          <w:p w14:paraId="7B23218C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0DCAFF55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347C96" w:rsidRPr="00CA78CA" w14:paraId="581F7568" w14:textId="77777777" w:rsidTr="00DC174D">
        <w:trPr>
          <w:trHeight w:val="20"/>
        </w:trPr>
        <w:tc>
          <w:tcPr>
            <w:tcW w:w="709" w:type="dxa"/>
          </w:tcPr>
          <w:p w14:paraId="73B80B08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68C20A6" w14:textId="77777777" w:rsidR="00347C96" w:rsidRPr="00CA78CA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78CD6C20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7BB9F026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273ECAA2" w14:textId="77777777" w:rsidR="00347C96" w:rsidRPr="00866553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2EF060D3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1451" w:type="dxa"/>
          </w:tcPr>
          <w:p w14:paraId="56BF4C6D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03E3E045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347C96" w:rsidRPr="00CA78CA" w14:paraId="034EB47A" w14:textId="77777777" w:rsidTr="00DC174D">
        <w:trPr>
          <w:trHeight w:val="20"/>
        </w:trPr>
        <w:tc>
          <w:tcPr>
            <w:tcW w:w="709" w:type="dxa"/>
          </w:tcPr>
          <w:p w14:paraId="4B67E59F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6BE0F17B" w14:textId="77777777" w:rsidR="00347C96" w:rsidRPr="00CA78CA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2F9CEB07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31F14263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0F8C9773" w14:textId="77777777" w:rsidR="00347C96" w:rsidRPr="00866553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1F9AD532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1451" w:type="dxa"/>
          </w:tcPr>
          <w:p w14:paraId="11F19E68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7D56BAF1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347C96" w:rsidRPr="00CA78CA" w14:paraId="2A0F73E2" w14:textId="77777777" w:rsidTr="00DC174D">
        <w:trPr>
          <w:trHeight w:val="20"/>
        </w:trPr>
        <w:tc>
          <w:tcPr>
            <w:tcW w:w="709" w:type="dxa"/>
          </w:tcPr>
          <w:p w14:paraId="51BC9D54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4BEC772E" w14:textId="77777777" w:rsidR="00347C96" w:rsidRPr="00CA78CA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49A50D7B" w14:textId="77777777" w:rsidR="00347C96" w:rsidRPr="00866553" w:rsidRDefault="00347C96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5C03057E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7AF69C7E" w14:textId="77777777" w:rsidR="00347C96" w:rsidRPr="00866553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61DE994A" w14:textId="77777777" w:rsidR="00347C96" w:rsidRPr="00CA78CA" w:rsidRDefault="00347C96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1451" w:type="dxa"/>
          </w:tcPr>
          <w:p w14:paraId="33AB8E1D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5777CD65" w14:textId="77777777" w:rsidR="00347C96" w:rsidRPr="00CA78CA" w:rsidRDefault="00347C96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2A3110" w:rsidRPr="00CA78CA" w14:paraId="723B40D1" w14:textId="77777777" w:rsidTr="00DC174D">
        <w:trPr>
          <w:trHeight w:val="20"/>
        </w:trPr>
        <w:tc>
          <w:tcPr>
            <w:tcW w:w="709" w:type="dxa"/>
          </w:tcPr>
          <w:p w14:paraId="54A90772" w14:textId="75B92A57" w:rsidR="002A3110" w:rsidRPr="00CA78CA" w:rsidRDefault="008C7F91" w:rsidP="008C7F9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lastRenderedPageBreak/>
              <w:t>-</w:t>
            </w:r>
          </w:p>
        </w:tc>
        <w:tc>
          <w:tcPr>
            <w:tcW w:w="709" w:type="dxa"/>
          </w:tcPr>
          <w:p w14:paraId="738F845E" w14:textId="2168785F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177</w:t>
            </w: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.00</w:t>
            </w:r>
          </w:p>
        </w:tc>
        <w:tc>
          <w:tcPr>
            <w:tcW w:w="851" w:type="dxa"/>
          </w:tcPr>
          <w:p w14:paraId="63D5EFD3" w14:textId="1FFD0495" w:rsidR="002A3110" w:rsidRPr="00CA78CA" w:rsidRDefault="00866553" w:rsidP="0086655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215E5E3A" w14:textId="4204CBA5" w:rsidR="002A3110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</w:t>
            </w:r>
            <w:r w:rsidR="002A3110"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0.60</w:t>
            </w:r>
          </w:p>
        </w:tc>
        <w:tc>
          <w:tcPr>
            <w:tcW w:w="851" w:type="dxa"/>
          </w:tcPr>
          <w:p w14:paraId="3C51921D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205F4179" w14:textId="3BE9D453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015F77C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</w:p>
        </w:tc>
        <w:tc>
          <w:tcPr>
            <w:tcW w:w="4110" w:type="dxa"/>
          </w:tcPr>
          <w:p w14:paraId="4681F4D0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จ่ายชำระเงินต้นเป็นรายเดือน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เดือนละ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3.00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ล้านบาท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(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ดอกเบี้ยชำระต่างหาก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) </w:t>
            </w:r>
          </w:p>
          <w:p w14:paraId="0299B745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เริ่มชำระเดือนเมษายน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2568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โดยกำหนดยอดชำระเงินต้น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ดังนี้</w:t>
            </w:r>
          </w:p>
          <w:p w14:paraId="5E1879A1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9,000,000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ภายในเดือนกรกฎาคม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2568</w:t>
            </w:r>
          </w:p>
          <w:p w14:paraId="6BFEEBBB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21,000,000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2568</w:t>
            </w:r>
          </w:p>
          <w:p w14:paraId="2DA65866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33,000,000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ภายในเดือนมกราคม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619A177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45,000,000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ภายในเดือนเมษายน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6F825ACF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57,000,000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ภายในเดือนกรกฎาคม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76E2B4B3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กำหนด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ให้ชำระหนี้เงินกู้เสร็จสิ้น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2569</w:t>
            </w:r>
          </w:p>
        </w:tc>
      </w:tr>
      <w:tr w:rsidR="00845DA3" w:rsidRPr="00CA78CA" w14:paraId="3DF686BE" w14:textId="77777777" w:rsidTr="00DC174D">
        <w:trPr>
          <w:trHeight w:val="20"/>
        </w:trPr>
        <w:tc>
          <w:tcPr>
            <w:tcW w:w="709" w:type="dxa"/>
          </w:tcPr>
          <w:p w14:paraId="73CF16A9" w14:textId="0E97EF04" w:rsidR="00845DA3" w:rsidRPr="00CA78CA" w:rsidRDefault="008C7F91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18.00</w:t>
            </w:r>
          </w:p>
        </w:tc>
        <w:tc>
          <w:tcPr>
            <w:tcW w:w="709" w:type="dxa"/>
          </w:tcPr>
          <w:p w14:paraId="6AA538A5" w14:textId="37E639E0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851" w:type="dxa"/>
          </w:tcPr>
          <w:p w14:paraId="5F7AF778" w14:textId="60850E0B" w:rsidR="00845DA3" w:rsidRPr="00CA78CA" w:rsidRDefault="00DC174D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6.99</w:t>
            </w:r>
          </w:p>
        </w:tc>
        <w:tc>
          <w:tcPr>
            <w:tcW w:w="850" w:type="dxa"/>
          </w:tcPr>
          <w:p w14:paraId="0B749528" w14:textId="1B082268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10.00</w:t>
            </w:r>
          </w:p>
        </w:tc>
        <w:tc>
          <w:tcPr>
            <w:tcW w:w="851" w:type="dxa"/>
          </w:tcPr>
          <w:p w14:paraId="128ADBDA" w14:textId="207405DE" w:rsidR="00845DA3" w:rsidRPr="00CA78CA" w:rsidRDefault="0086655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0" w:type="dxa"/>
          </w:tcPr>
          <w:p w14:paraId="7420F623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2F8F828B" w14:textId="0611F3D0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-1</w:t>
            </w:r>
          </w:p>
        </w:tc>
        <w:tc>
          <w:tcPr>
            <w:tcW w:w="4110" w:type="dxa"/>
          </w:tcPr>
          <w:p w14:paraId="2F8FE2A4" w14:textId="466AA51C" w:rsidR="00845DA3" w:rsidRPr="00CA78CA" w:rsidRDefault="00845DA3" w:rsidP="00845D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จ่ายชำระเงินต้นเป็นรายเดือน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เดือนละ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1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.00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ล้านบาท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(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ดอกเบี้ยชำระต่างหาก</w:t>
            </w:r>
            <w:r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)</w:t>
            </w:r>
          </w:p>
        </w:tc>
      </w:tr>
      <w:tr w:rsidR="00845DA3" w:rsidRPr="00CA78CA" w14:paraId="7D1FFB82" w14:textId="77777777" w:rsidTr="00DC174D">
        <w:trPr>
          <w:trHeight w:val="20"/>
        </w:trPr>
        <w:tc>
          <w:tcPr>
            <w:tcW w:w="709" w:type="dxa"/>
          </w:tcPr>
          <w:p w14:paraId="371B4EAC" w14:textId="77777777" w:rsidR="00845DA3" w:rsidRPr="00CA78CA" w:rsidRDefault="00845DA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DA5DCB3" w14:textId="77777777" w:rsidR="00845DA3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4F108C0E" w14:textId="77777777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48D9C46F" w14:textId="77777777" w:rsidR="00845DA3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551BDE0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0BEE1544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47B291D7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891D187" w14:textId="78DBD6C2" w:rsidR="00845DA3" w:rsidRPr="00CA78CA" w:rsidRDefault="00845DA3" w:rsidP="00845D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กำหนด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ให้ชำระหนี้เงินกู้เสร็จสิ้น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2569</w:t>
            </w:r>
          </w:p>
        </w:tc>
      </w:tr>
      <w:tr w:rsidR="008C7F91" w:rsidRPr="00CA78CA" w14:paraId="2E1D7C63" w14:textId="77777777" w:rsidTr="00DC174D">
        <w:trPr>
          <w:trHeight w:val="20"/>
        </w:trPr>
        <w:tc>
          <w:tcPr>
            <w:tcW w:w="709" w:type="dxa"/>
            <w:tcBorders>
              <w:bottom w:val="single" w:sz="4" w:space="0" w:color="auto"/>
            </w:tcBorders>
          </w:tcPr>
          <w:p w14:paraId="7F6A25FC" w14:textId="2E63B354" w:rsidR="008C7F91" w:rsidRPr="00CA78CA" w:rsidRDefault="008C7F91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4031C1" w14:textId="33D371D2" w:rsidR="008C7F91" w:rsidRDefault="004855B8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C180AC" w14:textId="15E74208" w:rsidR="008C7F91" w:rsidRPr="00CA78CA" w:rsidRDefault="008C7F91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957039" w14:textId="77777777" w:rsidR="008C7F91" w:rsidRDefault="004855B8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  <w:p w14:paraId="25720BDF" w14:textId="5D02E6EB" w:rsidR="004855B8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3E2522" w14:textId="1E11D005" w:rsidR="008C7F91" w:rsidRPr="00CA78CA" w:rsidRDefault="00866553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2348E5" w14:textId="62F3D626" w:rsidR="008C7F91" w:rsidRPr="00CA78CA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3EB02DDE" w14:textId="2E427BC9" w:rsidR="008C7F91" w:rsidRPr="00CA78CA" w:rsidRDefault="008C7F91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+1.75%</w:t>
            </w:r>
          </w:p>
        </w:tc>
        <w:tc>
          <w:tcPr>
            <w:tcW w:w="4110" w:type="dxa"/>
          </w:tcPr>
          <w:p w14:paraId="6AB4179D" w14:textId="04E1C3A2" w:rsidR="005B5B9D" w:rsidRPr="00CA78CA" w:rsidRDefault="005B5B9D" w:rsidP="005B5B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1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23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เฉพาะดอกเบี้ย เริ่มชำระเดือนมีนาคม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5182C5F1" w14:textId="77777777" w:rsidR="004855B8" w:rsidRDefault="005B5B9D" w:rsidP="005B5B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69" w:hanging="69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-  งวด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สุดท้าย ชำระหนี้เงินต้นพร้อมดอกเบี้ยค้างชำระ วันที่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25 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กุมภาพันธ์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   </w:t>
            </w:r>
            <w:r w:rsidR="004855B8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 </w:t>
            </w:r>
          </w:p>
          <w:p w14:paraId="07DC6BBA" w14:textId="5C700BD5" w:rsidR="008C7F91" w:rsidRPr="00CA78CA" w:rsidRDefault="005B5B9D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69" w:firstLine="11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2571</w:t>
            </w:r>
          </w:p>
        </w:tc>
      </w:tr>
      <w:tr w:rsidR="002A3110" w:rsidRPr="00CA78CA" w14:paraId="5DF4E3CC" w14:textId="77777777" w:rsidTr="00DC174D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63293A0" w14:textId="1DB63357" w:rsidR="002A3110" w:rsidRPr="00CA78CA" w:rsidRDefault="004855B8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390.64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D564B26" w14:textId="34437D96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</w:t>
            </w:r>
            <w:r w:rsidR="00845DA3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53</w:t>
            </w: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.16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8DCB78" w14:textId="42A7D42C" w:rsidR="002A3110" w:rsidRPr="00CA78CA" w:rsidRDefault="00DC174D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379.63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38C32" w14:textId="57A49148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385.76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CE60638" w14:textId="0E61ECB2" w:rsidR="002A3110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898B0D" w14:textId="09AD7978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325.16</w:t>
            </w:r>
          </w:p>
        </w:tc>
        <w:tc>
          <w:tcPr>
            <w:tcW w:w="1451" w:type="dxa"/>
          </w:tcPr>
          <w:p w14:paraId="5AA86376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08FC9BE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493C67A9" w14:textId="77777777" w:rsidTr="00DC174D">
        <w:trPr>
          <w:trHeight w:val="20"/>
        </w:trPr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14:paraId="5D2C09E6" w14:textId="7D4FE0FE" w:rsidR="00575199" w:rsidRPr="00CA78CA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575199">
              <w:rPr>
                <w:rFonts w:ascii="Angsana New" w:eastAsia="Calibri" w:hAnsi="Angsana New" w:cs="Angsana New" w:hint="cs"/>
                <w:kern w:val="2"/>
                <w:sz w:val="20"/>
                <w:szCs w:val="20"/>
                <w:u w:val="single"/>
                <w:cs/>
                <w:lang w:val="en-US"/>
              </w:rPr>
              <w:t>หัก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 xml:space="preserve"> จัดประเภทเป็น</w:t>
            </w:r>
          </w:p>
        </w:tc>
        <w:tc>
          <w:tcPr>
            <w:tcW w:w="851" w:type="dxa"/>
          </w:tcPr>
          <w:p w14:paraId="7D84A9F2" w14:textId="08D2A68F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6578B09B" w14:textId="485B98D8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21C28B6" w14:textId="77777777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6D52B85D" w14:textId="77777777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1977B75B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0C1E35F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34A5EEA9" w14:textId="77777777" w:rsidTr="00DC174D">
        <w:trPr>
          <w:trHeight w:val="20"/>
        </w:trPr>
        <w:tc>
          <w:tcPr>
            <w:tcW w:w="1418" w:type="dxa"/>
            <w:gridSpan w:val="2"/>
          </w:tcPr>
          <w:p w14:paraId="122EAE24" w14:textId="768CD785" w:rsidR="00575199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 xml:space="preserve">      เงินกู้ยืมระยะสั้น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DB6629" w14:textId="309BF0D5" w:rsidR="00575199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EAE685" w14:textId="7D036A9C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(325.16)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9A5BEC" w14:textId="1DB97E54" w:rsidR="00575199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C5643E" w14:textId="107FABEF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(325.16)</w:t>
            </w:r>
          </w:p>
        </w:tc>
        <w:tc>
          <w:tcPr>
            <w:tcW w:w="1451" w:type="dxa"/>
          </w:tcPr>
          <w:p w14:paraId="33A393F0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56F29DE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57592245" w14:textId="77777777" w:rsidTr="00DC174D">
        <w:trPr>
          <w:trHeight w:val="20"/>
        </w:trPr>
        <w:tc>
          <w:tcPr>
            <w:tcW w:w="1418" w:type="dxa"/>
            <w:gridSpan w:val="2"/>
          </w:tcPr>
          <w:p w14:paraId="6D511DEA" w14:textId="12F385E0" w:rsidR="00575199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BF57D5D" w14:textId="16661A31" w:rsidR="00575199" w:rsidRPr="00CA78CA" w:rsidRDefault="00DC174D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106.99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3D72D3A" w14:textId="544C20A7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60.60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EEFF1C" w14:textId="703015C2" w:rsidR="00575199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BBDA486" w14:textId="710EC24D" w:rsidR="00575199" w:rsidRDefault="00575199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055D69DF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6BB34489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</w:tbl>
    <w:p w14:paraId="19B7CD52" w14:textId="77777777" w:rsidR="00715BDA" w:rsidRPr="004855B8" w:rsidRDefault="00715BDA" w:rsidP="007C7628">
      <w:pPr>
        <w:ind w:left="540" w:firstLine="900"/>
        <w:jc w:val="thaiDistribute"/>
        <w:rPr>
          <w:rFonts w:ascii="Angsana New" w:eastAsia="Calibri" w:hAnsi="Angsana New" w:cs="Angsana New"/>
          <w:spacing w:val="-2"/>
          <w:sz w:val="16"/>
          <w:szCs w:val="16"/>
          <w:lang w:val="en-US"/>
        </w:rPr>
      </w:pPr>
    </w:p>
    <w:p w14:paraId="5E699DA8" w14:textId="7AAA9E7C" w:rsidR="002A3110" w:rsidRPr="00216420" w:rsidRDefault="002A3110" w:rsidP="002A3110">
      <w:pPr>
        <w:ind w:left="540" w:firstLine="90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z w:val="30"/>
          <w:szCs w:val="30"/>
          <w:cs/>
        </w:rPr>
        <w:t>ตาม</w:t>
      </w:r>
      <w:r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งบการเงินรวมและงบการเงินเฉพาะกิจการ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ณ 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C77E3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30 </w:t>
      </w:r>
      <w:r w:rsidR="00C77E30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2569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2568 </w:t>
      </w:r>
      <w:r w:rsidRPr="00715BDA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>เงินกู้ยืมระยะยาวมีเงื่อนไขการกู้ยืมที่สำคัญ</w:t>
      </w:r>
      <w:r w:rsidRPr="00715BDA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>โดยกลุ่ม</w:t>
      </w:r>
      <w:r w:rsidRPr="00715BDA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>บริษัท</w:t>
      </w:r>
      <w:r w:rsidRPr="00715BDA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>สามารถ</w:t>
      </w:r>
      <w:r w:rsidRPr="00715BDA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>ปฏิบัติตามข้อกำหนด</w:t>
      </w:r>
      <w:r w:rsidRPr="00715BDA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>เกี่ยวกับสัดส่วนการถือหุ้น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ของครอบครัวศรีสุชาต ทั้งทางตรงและทางอ้อมไม่ต่ำกว่าร้อยละ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 xml:space="preserve">15 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และข้อกำหนด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ในการรักษาอัตราส่วน</w:t>
      </w:r>
      <w:r w:rsidRPr="00715BDA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>ทางการเงิน</w:t>
      </w:r>
      <w:r w:rsidRPr="00715BDA">
        <w:rPr>
          <w:rFonts w:ascii="Angsana New" w:eastAsia="Calibri" w:hAnsi="Angsana New" w:cs="Angsana New" w:hint="cs"/>
          <w:spacing w:val="-6"/>
          <w:sz w:val="30"/>
          <w:szCs w:val="30"/>
          <w:cs/>
          <w:lang w:val="en-US"/>
        </w:rPr>
        <w:t>ใน</w:t>
      </w:r>
      <w:r w:rsidRPr="00715BDA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 xml:space="preserve">อัตราส่วนหนี้สินที่มีภาระดอกเบี้ยต่อทุนไม่เกิน </w:t>
      </w:r>
      <w:r w:rsidRPr="00715BDA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4 </w:t>
      </w:r>
      <w:r w:rsidRPr="00715BDA">
        <w:rPr>
          <w:rFonts w:ascii="Angsana New" w:eastAsia="Calibri" w:hAnsi="Angsana New" w:cs="Angsana New" w:hint="cs"/>
          <w:spacing w:val="-6"/>
          <w:sz w:val="30"/>
          <w:szCs w:val="30"/>
          <w:cs/>
          <w:lang w:val="en-US"/>
        </w:rPr>
        <w:t xml:space="preserve">เท่า ยกเว้น </w:t>
      </w:r>
      <w:r w:rsidRPr="00715BDA">
        <w:rPr>
          <w:rFonts w:ascii="Angsana New" w:eastAsia="Calibri" w:hAnsi="Angsana New" w:cs="Angsana New"/>
          <w:spacing w:val="-6"/>
          <w:sz w:val="30"/>
          <w:szCs w:val="30"/>
          <w:cs/>
          <w:lang w:val="en-US"/>
        </w:rPr>
        <w:t>อัตราส่วนความสามารถในการชำระหนี้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ณ ทุกสิ้นปี</w:t>
      </w:r>
      <w:r w:rsidR="00866553"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งบการเงิน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ไม่น้อยกว่า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>1.20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เท่า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กลุ่ม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บริษัทมีอัตราส่วนทางการเงินไม่เป็นไปตามเงื่อนไขในการดำรงอัตราส่วนทางการเงินที่กำหนดไว้ในสัญญากู้ยืม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ดังนั้น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ณ 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="00C77E3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30 </w:t>
      </w:r>
      <w:r w:rsidR="00C77E30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C77E30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2569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2568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เงินกู้ยืมระยะยาวจากสถาบันการเงิน ได้ถูกจัดประเภทเป็นเงินกู้ยืมระยะสั้นทั้งจำนวน </w:t>
      </w:r>
    </w:p>
    <w:p w14:paraId="14D21D5C" w14:textId="77777777" w:rsidR="002A3110" w:rsidRPr="00B609B9" w:rsidRDefault="002A3110" w:rsidP="002A3110">
      <w:pPr>
        <w:ind w:left="360" w:firstLine="720"/>
        <w:jc w:val="thaiDistribute"/>
        <w:rPr>
          <w:rFonts w:ascii="Angsana New" w:eastAsia="Cordia New" w:hAnsi="Angsana New" w:cs="Angsana New"/>
          <w:spacing w:val="6"/>
          <w:sz w:val="16"/>
          <w:szCs w:val="16"/>
          <w:lang w:val="x-none" w:eastAsia="x-none"/>
        </w:rPr>
      </w:pPr>
    </w:p>
    <w:p w14:paraId="5BBD1867" w14:textId="68C17F73" w:rsidR="002A3110" w:rsidRPr="00715BDA" w:rsidRDefault="002A3110" w:rsidP="002A3110">
      <w:pPr>
        <w:ind w:left="540" w:firstLine="900"/>
        <w:jc w:val="thaiDistribute"/>
        <w:rPr>
          <w:rFonts w:ascii="Angsana New" w:eastAsia="Calibri" w:hAnsi="Angsana New" w:cs="Angsana New"/>
          <w:spacing w:val="-4"/>
          <w:sz w:val="30"/>
          <w:szCs w:val="30"/>
          <w:lang w:val="en-US"/>
        </w:rPr>
      </w:pPr>
      <w:r w:rsidRPr="00715BDA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ณ วันที่ </w:t>
      </w:r>
      <w:r w:rsidR="00C77E30" w:rsidRPr="00715BDA">
        <w:rPr>
          <w:rFonts w:ascii="Angsana New" w:eastAsia="Calibri" w:hAnsi="Angsana New" w:cs="Angsana New"/>
          <w:spacing w:val="-4"/>
          <w:sz w:val="30"/>
          <w:szCs w:val="30"/>
          <w:lang w:val="en-US"/>
        </w:rPr>
        <w:t xml:space="preserve">30 </w:t>
      </w:r>
      <w:r w:rsidR="00C77E30" w:rsidRPr="00715BDA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715BDA">
        <w:rPr>
          <w:rFonts w:ascii="Angsana New" w:eastAsia="Cordia New" w:hAnsi="Angsana New" w:cs="Angsana New"/>
          <w:spacing w:val="-4"/>
          <w:sz w:val="30"/>
          <w:szCs w:val="30"/>
          <w:lang w:val="en-US" w:eastAsia="x-none"/>
        </w:rPr>
        <w:t xml:space="preserve">2569 </w:t>
      </w:r>
      <w:r w:rsidRPr="00715BD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eastAsia="x-none"/>
        </w:rPr>
        <w:t xml:space="preserve">และวันที่ </w:t>
      </w:r>
      <w:r w:rsidRPr="00715BDA"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  <w:t xml:space="preserve">31 </w:t>
      </w:r>
      <w:r w:rsidRPr="00715BDA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ธันวาคม </w:t>
      </w:r>
      <w:r w:rsidRPr="00715BDA"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  <w:t>256</w:t>
      </w:r>
      <w:r w:rsidRPr="00715BDA">
        <w:rPr>
          <w:rFonts w:ascii="Angsana New" w:eastAsia="Cordia New" w:hAnsi="Angsana New" w:cs="Angsana New"/>
          <w:spacing w:val="-4"/>
          <w:sz w:val="30"/>
          <w:szCs w:val="30"/>
          <w:lang w:val="en-US" w:eastAsia="x-none"/>
        </w:rPr>
        <w:t xml:space="preserve">8 </w:t>
      </w:r>
      <w:r w:rsidRPr="00715BDA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715BD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eastAsia="x-none"/>
        </w:rPr>
        <w:t xml:space="preserve"> </w:t>
      </w:r>
      <w:r w:rsidRPr="00715BDA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ตาม</w:t>
      </w:r>
      <w:r w:rsidRPr="00715BDA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 xml:space="preserve">หมายเหตุ </w:t>
      </w:r>
      <w:r w:rsidR="008F5B9A" w:rsidRPr="00715BDA">
        <w:rPr>
          <w:rFonts w:ascii="Angsana New" w:eastAsia="Calibri" w:hAnsi="Angsana New" w:cs="Angsana New"/>
          <w:spacing w:val="-4"/>
          <w:sz w:val="30"/>
          <w:szCs w:val="30"/>
          <w:lang w:val="en-US"/>
        </w:rPr>
        <w:t>2</w:t>
      </w:r>
      <w:r w:rsidR="00DA39DB">
        <w:rPr>
          <w:rFonts w:ascii="Angsana New" w:eastAsia="Calibri" w:hAnsi="Angsana New" w:cs="Angsana New"/>
          <w:spacing w:val="-4"/>
          <w:sz w:val="30"/>
          <w:szCs w:val="30"/>
          <w:lang w:val="en-US"/>
        </w:rPr>
        <w:t>7</w:t>
      </w:r>
    </w:p>
    <w:p w14:paraId="51283B68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0AF795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A0EB5BE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713FC43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87B6E9A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9CCED70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BDB4FB1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645FF6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F4134E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3D65787" w14:textId="77777777" w:rsidR="00347C96" w:rsidRDefault="00347C96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754D5" w14:textId="77777777" w:rsidR="00E50F4B" w:rsidRPr="00CE46FA" w:rsidRDefault="00E50F4B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หุ้นกู้</w:t>
      </w:r>
    </w:p>
    <w:p w14:paraId="24AE7221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5D347A" w14:textId="77777777" w:rsidR="00566B4D" w:rsidRDefault="00566B4D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432A8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ประกอบด้วย</w:t>
      </w:r>
    </w:p>
    <w:p w14:paraId="0A78960C" w14:textId="77777777" w:rsidR="00E074A7" w:rsidRPr="004855B8" w:rsidRDefault="00E074A7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820"/>
        <w:gridCol w:w="1984"/>
        <w:gridCol w:w="1985"/>
      </w:tblGrid>
      <w:tr w:rsidR="00566B4D" w:rsidRPr="00F74869" w14:paraId="5B6B4517" w14:textId="77777777" w:rsidTr="003432A8">
        <w:tc>
          <w:tcPr>
            <w:tcW w:w="8789" w:type="dxa"/>
            <w:gridSpan w:val="3"/>
            <w:vAlign w:val="bottom"/>
          </w:tcPr>
          <w:p w14:paraId="26F9E24C" w14:textId="083D2180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9" w:name="_Hlk166615882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4B58072B" w14:textId="77777777" w:rsidTr="003432A8">
        <w:tc>
          <w:tcPr>
            <w:tcW w:w="4820" w:type="dxa"/>
            <w:vAlign w:val="bottom"/>
          </w:tcPr>
          <w:p w14:paraId="3D466822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5115C5F4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566B4D" w:rsidRPr="00F74869" w14:paraId="183F1CA3" w14:textId="77777777" w:rsidTr="003432A8">
        <w:tc>
          <w:tcPr>
            <w:tcW w:w="4820" w:type="dxa"/>
            <w:vAlign w:val="bottom"/>
          </w:tcPr>
          <w:p w14:paraId="0B17DB2F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D405665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F74869" w:rsidRPr="00F74869" w14:paraId="5CD02380" w14:textId="77777777" w:rsidTr="003432A8">
        <w:tc>
          <w:tcPr>
            <w:tcW w:w="4820" w:type="dxa"/>
            <w:vAlign w:val="bottom"/>
          </w:tcPr>
          <w:p w14:paraId="483A58AE" w14:textId="77777777" w:rsidR="00F74869" w:rsidRPr="00F74869" w:rsidRDefault="00F74869" w:rsidP="00F7486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0168DF49" w14:textId="25C85239" w:rsidR="00F74869" w:rsidRPr="00F74869" w:rsidRDefault="00C77E30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มิถุนายน</w:t>
            </w:r>
            <w:r w:rsidR="00F74869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</w:t>
            </w:r>
            <w:r w:rsidR="00E074A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9</w:t>
            </w:r>
          </w:p>
        </w:tc>
        <w:tc>
          <w:tcPr>
            <w:tcW w:w="1985" w:type="dxa"/>
          </w:tcPr>
          <w:p w14:paraId="2F4A9F5B" w14:textId="325C9884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</w:t>
            </w:r>
            <w:r w:rsidR="00E074A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8</w:t>
            </w:r>
          </w:p>
        </w:tc>
      </w:tr>
      <w:tr w:rsidR="00DC174D" w:rsidRPr="00F74869" w14:paraId="511476B1" w14:textId="77777777" w:rsidTr="003432A8">
        <w:tc>
          <w:tcPr>
            <w:tcW w:w="4820" w:type="dxa"/>
          </w:tcPr>
          <w:p w14:paraId="37EEC8BE" w14:textId="77777777" w:rsidR="00DC174D" w:rsidRPr="00F74869" w:rsidRDefault="00DC174D" w:rsidP="00DC174D">
            <w:pPr>
              <w:ind w:left="-10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984" w:type="dxa"/>
          </w:tcPr>
          <w:p w14:paraId="5E97FE15" w14:textId="0DF257F7" w:rsidR="00DC174D" w:rsidRPr="00F74869" w:rsidRDefault="00DC174D" w:rsidP="00DC174D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1985" w:type="dxa"/>
          </w:tcPr>
          <w:p w14:paraId="07FB5C66" w14:textId="60BB7B6D" w:rsidR="00DC174D" w:rsidRPr="00F74869" w:rsidRDefault="00DC174D" w:rsidP="00DC174D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148,900,000.00</w:t>
            </w:r>
          </w:p>
        </w:tc>
      </w:tr>
      <w:tr w:rsidR="00DC174D" w:rsidRPr="00F74869" w14:paraId="01CB5E79" w14:textId="77777777" w:rsidTr="003432A8">
        <w:tc>
          <w:tcPr>
            <w:tcW w:w="4820" w:type="dxa"/>
          </w:tcPr>
          <w:p w14:paraId="191A42A3" w14:textId="77777777" w:rsidR="00DC174D" w:rsidRPr="00F74869" w:rsidRDefault="00DC174D" w:rsidP="00DC174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4" w:type="dxa"/>
          </w:tcPr>
          <w:p w14:paraId="1F7B34FE" w14:textId="794EBD6E" w:rsidR="00DC174D" w:rsidRPr="00F74869" w:rsidRDefault="00DC174D" w:rsidP="00DC174D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(520,952.66)</w:t>
            </w:r>
          </w:p>
        </w:tc>
        <w:tc>
          <w:tcPr>
            <w:tcW w:w="1985" w:type="dxa"/>
          </w:tcPr>
          <w:p w14:paraId="54ACBC94" w14:textId="1FE7D164" w:rsidR="00DC174D" w:rsidRPr="00F74869" w:rsidRDefault="00DC174D" w:rsidP="00DC174D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(934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912.42)</w:t>
            </w:r>
          </w:p>
        </w:tc>
      </w:tr>
      <w:tr w:rsidR="00DC174D" w:rsidRPr="00F74869" w14:paraId="736641E9" w14:textId="77777777" w:rsidTr="003432A8">
        <w:tc>
          <w:tcPr>
            <w:tcW w:w="4820" w:type="dxa"/>
          </w:tcPr>
          <w:p w14:paraId="71F4003A" w14:textId="77777777" w:rsidR="00DC174D" w:rsidRPr="00F74869" w:rsidRDefault="00DC174D" w:rsidP="00DC174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8B99AB9" w14:textId="6EFD8A32" w:rsidR="00DC174D" w:rsidRPr="00F74869" w:rsidRDefault="00DC174D" w:rsidP="00DC174D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148,379,047.34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717A1B" w14:textId="73EF508E" w:rsidR="00DC174D" w:rsidRPr="00E074A7" w:rsidRDefault="00DC174D" w:rsidP="00DC174D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147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965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087.58</w:t>
            </w:r>
          </w:p>
        </w:tc>
      </w:tr>
      <w:tr w:rsidR="00DC174D" w:rsidRPr="00F74869" w14:paraId="494532AA" w14:textId="77777777" w:rsidTr="003432A8">
        <w:tc>
          <w:tcPr>
            <w:tcW w:w="4820" w:type="dxa"/>
          </w:tcPr>
          <w:p w14:paraId="34FB7B43" w14:textId="77777777" w:rsidR="00DC174D" w:rsidRPr="00F74869" w:rsidRDefault="00DC174D" w:rsidP="00DC174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B4774F" w14:textId="68D95866" w:rsidR="00DC174D" w:rsidRPr="00F74869" w:rsidRDefault="00DC174D" w:rsidP="00DC174D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148,379,047.34</w:t>
            </w: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1CD7E" w14:textId="0ABDD3B2" w:rsidR="00DC174D" w:rsidRPr="00E074A7" w:rsidRDefault="00DC174D" w:rsidP="00DC174D">
            <w:pPr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C174D" w:rsidRPr="00F74869" w14:paraId="37CC6E27" w14:textId="77777777" w:rsidTr="003432A8">
        <w:tc>
          <w:tcPr>
            <w:tcW w:w="4820" w:type="dxa"/>
          </w:tcPr>
          <w:p w14:paraId="7EB58011" w14:textId="77777777" w:rsidR="00DC174D" w:rsidRPr="00F74869" w:rsidRDefault="00DC174D" w:rsidP="00DC174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3FF03FD" w14:textId="60B1A8FE" w:rsidR="00DC174D" w:rsidRPr="00F74869" w:rsidRDefault="00DC174D" w:rsidP="00DC174D">
            <w:pPr>
              <w:ind w:left="-111" w:right="-110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948C578" w14:textId="5FBB63FE" w:rsidR="00DC174D" w:rsidRPr="00F74869" w:rsidRDefault="00DC174D" w:rsidP="00DC174D">
            <w:pPr>
              <w:ind w:left="-71" w:right="-4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147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965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087.58</w:t>
            </w:r>
          </w:p>
        </w:tc>
      </w:tr>
      <w:bookmarkEnd w:id="9"/>
    </w:tbl>
    <w:p w14:paraId="06E12F23" w14:textId="77777777" w:rsidR="00F74869" w:rsidRPr="00F74869" w:rsidRDefault="00F74869" w:rsidP="004855B8">
      <w:pPr>
        <w:ind w:firstLine="1418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DBCAF8B" w14:textId="4A459743" w:rsidR="00E074A7" w:rsidRPr="005E1F9A" w:rsidRDefault="00E074A7" w:rsidP="003432A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</w:t>
      </w:r>
      <w:r w:rsidR="00566B4D" w:rsidRPr="00CE46FA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77E30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77E30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77E30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77E3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77E30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126338A8" w14:textId="4AA76DC4" w:rsidR="00566B4D" w:rsidRPr="003B4276" w:rsidRDefault="00566B4D" w:rsidP="00E074A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43"/>
        <w:gridCol w:w="2061"/>
        <w:gridCol w:w="1985"/>
      </w:tblGrid>
      <w:tr w:rsidR="00566B4D" w:rsidRPr="00F74869" w14:paraId="10675023" w14:textId="77777777" w:rsidTr="003432A8">
        <w:trPr>
          <w:trHeight w:val="20"/>
        </w:trPr>
        <w:tc>
          <w:tcPr>
            <w:tcW w:w="8789" w:type="dxa"/>
            <w:gridSpan w:val="3"/>
            <w:vAlign w:val="bottom"/>
          </w:tcPr>
          <w:p w14:paraId="03813F55" w14:textId="479EC8CB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10" w:name="_Hlk198215387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1B14CC34" w14:textId="77777777" w:rsidTr="003432A8">
        <w:trPr>
          <w:trHeight w:val="20"/>
        </w:trPr>
        <w:tc>
          <w:tcPr>
            <w:tcW w:w="4743" w:type="dxa"/>
          </w:tcPr>
          <w:p w14:paraId="667A014A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61" w:type="dxa"/>
          </w:tcPr>
          <w:p w14:paraId="71906506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4B807BA8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566B4D" w:rsidRPr="00F74869" w14:paraId="5C0436B7" w14:textId="77777777" w:rsidTr="003432A8">
        <w:trPr>
          <w:trHeight w:val="20"/>
        </w:trPr>
        <w:tc>
          <w:tcPr>
            <w:tcW w:w="4743" w:type="dxa"/>
          </w:tcPr>
          <w:p w14:paraId="07EA9726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61" w:type="dxa"/>
          </w:tcPr>
          <w:p w14:paraId="4DB53F61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3D4D5D61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B4D" w:rsidRPr="00F74869" w14:paraId="072FCD6D" w14:textId="77777777" w:rsidTr="003432A8">
        <w:trPr>
          <w:trHeight w:val="20"/>
        </w:trPr>
        <w:tc>
          <w:tcPr>
            <w:tcW w:w="4743" w:type="dxa"/>
          </w:tcPr>
          <w:p w14:paraId="28B3FA93" w14:textId="77777777" w:rsidR="00566B4D" w:rsidRPr="00F74869" w:rsidRDefault="00566B4D" w:rsidP="00566B4D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061" w:type="dxa"/>
          </w:tcPr>
          <w:p w14:paraId="1BA0A90E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7D8234C8" w14:textId="7C247A84" w:rsidR="00566B4D" w:rsidRPr="00F74869" w:rsidRDefault="00E074A7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147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965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087.58</w:t>
            </w:r>
          </w:p>
        </w:tc>
      </w:tr>
      <w:tr w:rsidR="00F74869" w:rsidRPr="00F74869" w14:paraId="17A32480" w14:textId="77777777" w:rsidTr="003432A8">
        <w:trPr>
          <w:trHeight w:val="20"/>
        </w:trPr>
        <w:tc>
          <w:tcPr>
            <w:tcW w:w="4743" w:type="dxa"/>
          </w:tcPr>
          <w:p w14:paraId="4FE8904F" w14:textId="77777777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061" w:type="dxa"/>
          </w:tcPr>
          <w:p w14:paraId="27F50C01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7EDA4C04" w14:textId="79B618CE" w:rsidR="00F74869" w:rsidRPr="00F74869" w:rsidRDefault="00DC174D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413,959.76</w:t>
            </w:r>
          </w:p>
        </w:tc>
      </w:tr>
      <w:tr w:rsidR="00F74869" w:rsidRPr="00F74869" w14:paraId="78E1ADC2" w14:textId="77777777" w:rsidTr="003432A8">
        <w:trPr>
          <w:trHeight w:val="20"/>
        </w:trPr>
        <w:tc>
          <w:tcPr>
            <w:tcW w:w="4743" w:type="dxa"/>
          </w:tcPr>
          <w:p w14:paraId="68BBFD77" w14:textId="3FF36116" w:rsidR="00F74869" w:rsidRPr="00F74869" w:rsidRDefault="00F74869" w:rsidP="00F74869">
            <w:pPr>
              <w:ind w:left="-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061" w:type="dxa"/>
          </w:tcPr>
          <w:p w14:paraId="0EF7BC90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9D3A" w14:textId="44935916" w:rsidR="00F74869" w:rsidRPr="00F74869" w:rsidRDefault="00DC174D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148,379,047.34</w:t>
            </w:r>
          </w:p>
        </w:tc>
      </w:tr>
      <w:bookmarkEnd w:id="10"/>
    </w:tbl>
    <w:p w14:paraId="6AA5E0A0" w14:textId="77777777" w:rsidR="00715BDA" w:rsidRPr="00715BDA" w:rsidRDefault="00715BDA" w:rsidP="00F74869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E0682B" w14:textId="1FD7855F" w:rsidR="00E50F4B" w:rsidRPr="00774F90" w:rsidRDefault="00E50F4B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74F90">
        <w:rPr>
          <w:rFonts w:ascii="Angsana New" w:hAnsi="Angsana New" w:cs="Angsana New" w:hint="cs"/>
          <w:sz w:val="30"/>
          <w:szCs w:val="30"/>
          <w:u w:val="single"/>
          <w:cs/>
        </w:rPr>
        <w:t>หนี้สินจากการค้ำประกันตามคำพิพากษา</w:t>
      </w:r>
    </w:p>
    <w:p w14:paraId="35091CFA" w14:textId="77777777" w:rsidR="0099656E" w:rsidRPr="0099656E" w:rsidRDefault="0099656E" w:rsidP="0099656E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7739DFEB" w14:textId="2301F6A0" w:rsidR="00E67518" w:rsidRPr="005E1F9A" w:rsidRDefault="00E67518" w:rsidP="003432A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</w:t>
      </w:r>
      <w:r w:rsidRPr="0099656E">
        <w:rPr>
          <w:rFonts w:ascii="Angsana New" w:hAnsi="Angsana New" w:cs="Angsana New"/>
          <w:sz w:val="30"/>
          <w:szCs w:val="30"/>
          <w:cs/>
        </w:rPr>
        <w:t>หนี้สินจากการค้ำประกันตามคำพิพากษา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สำหรับงวด</w:t>
      </w:r>
      <w:r w:rsidR="00C77E30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หก</w:t>
      </w:r>
      <w:r w:rsidR="00C77E30"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="00C77E30"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C77E30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C77E3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มิถุนายน</w:t>
      </w:r>
      <w:r w:rsidR="00C77E30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C77E30"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C77E30"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="00C77E30"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สรุปได้ดังนี้</w:t>
      </w:r>
    </w:p>
    <w:p w14:paraId="354B7AA3" w14:textId="77777777" w:rsidR="0099656E" w:rsidRPr="0099656E" w:rsidRDefault="0099656E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55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791"/>
        <w:gridCol w:w="1985"/>
      </w:tblGrid>
      <w:tr w:rsidR="0099656E" w:rsidRPr="003432A8" w14:paraId="3BFCD25E" w14:textId="77777777" w:rsidTr="00293880">
        <w:tc>
          <w:tcPr>
            <w:tcW w:w="5040" w:type="dxa"/>
          </w:tcPr>
          <w:p w14:paraId="2BAC96A8" w14:textId="77777777" w:rsidR="0099656E" w:rsidRPr="003432A8" w:rsidRDefault="0099656E" w:rsidP="0099656E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bookmarkStart w:id="11" w:name="_Hlk166697153"/>
          </w:p>
        </w:tc>
        <w:tc>
          <w:tcPr>
            <w:tcW w:w="3776" w:type="dxa"/>
            <w:gridSpan w:val="2"/>
          </w:tcPr>
          <w:p w14:paraId="171C83E6" w14:textId="7D0EF024" w:rsidR="0099656E" w:rsidRPr="003432A8" w:rsidRDefault="008C21B3" w:rsidP="00F84B29">
            <w:pPr>
              <w:ind w:right="4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: </w:t>
            </w: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บาท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36F5" w:rsidRPr="003432A8" w14:paraId="75BA358A" w14:textId="77777777" w:rsidTr="00293880">
        <w:tc>
          <w:tcPr>
            <w:tcW w:w="5040" w:type="dxa"/>
          </w:tcPr>
          <w:p w14:paraId="6D1F2262" w14:textId="229B326D" w:rsidR="00FC36F5" w:rsidRPr="003432A8" w:rsidRDefault="00FC36F5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5E76F951" w14:textId="77777777" w:rsidR="00FC36F5" w:rsidRPr="003432A8" w:rsidRDefault="00FC36F5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1547920A" w14:textId="77777777" w:rsidR="00FC36F5" w:rsidRPr="003432A8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3432A8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7E5902" w:rsidRPr="003432A8" w14:paraId="4E47E82E" w14:textId="77777777" w:rsidTr="00293880">
        <w:tc>
          <w:tcPr>
            <w:tcW w:w="5040" w:type="dxa"/>
          </w:tcPr>
          <w:p w14:paraId="03A4D9E9" w14:textId="77777777" w:rsidR="007E5902" w:rsidRPr="003432A8" w:rsidRDefault="007E5902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66486CF9" w14:textId="77777777" w:rsidR="007E5902" w:rsidRPr="003432A8" w:rsidRDefault="007E5902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0389888B" w14:textId="77777777" w:rsidR="007E5902" w:rsidRPr="003432A8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3432A8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3A75" w:rsidRPr="003432A8" w14:paraId="1CE4E99C" w14:textId="77777777" w:rsidTr="00293880">
        <w:tc>
          <w:tcPr>
            <w:tcW w:w="5040" w:type="dxa"/>
          </w:tcPr>
          <w:p w14:paraId="37A30294" w14:textId="77777777" w:rsidR="00293A75" w:rsidRPr="003432A8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91" w:type="dxa"/>
          </w:tcPr>
          <w:p w14:paraId="03A6C7C1" w14:textId="77777777" w:rsidR="00293A75" w:rsidRPr="003432A8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49DE61" w14:textId="3DBC16F1" w:rsidR="00293A75" w:rsidRPr="003432A8" w:rsidRDefault="00E67518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105,000,000.00</w:t>
            </w:r>
          </w:p>
        </w:tc>
      </w:tr>
      <w:tr w:rsidR="00DC174D" w:rsidRPr="003432A8" w14:paraId="0564C6C3" w14:textId="77777777" w:rsidTr="00293880">
        <w:tc>
          <w:tcPr>
            <w:tcW w:w="5040" w:type="dxa"/>
          </w:tcPr>
          <w:p w14:paraId="0B9AC04E" w14:textId="6F2A5009" w:rsidR="00DC174D" w:rsidRPr="003432A8" w:rsidRDefault="00DC174D" w:rsidP="00DC174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จ่ายชำระระหว่างงวด</w:t>
            </w:r>
          </w:p>
        </w:tc>
        <w:tc>
          <w:tcPr>
            <w:tcW w:w="1791" w:type="dxa"/>
          </w:tcPr>
          <w:p w14:paraId="4AD0374B" w14:textId="77777777" w:rsidR="00DC174D" w:rsidRPr="003432A8" w:rsidRDefault="00DC174D" w:rsidP="00DC174D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E6129C" w14:textId="3B26A856" w:rsidR="00DC174D" w:rsidRPr="003432A8" w:rsidRDefault="00DC174D" w:rsidP="00DC174D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00,000.00)</w:t>
            </w:r>
          </w:p>
        </w:tc>
      </w:tr>
      <w:tr w:rsidR="00DC174D" w:rsidRPr="003432A8" w14:paraId="7F1D81FC" w14:textId="77777777" w:rsidTr="00293880">
        <w:tc>
          <w:tcPr>
            <w:tcW w:w="5040" w:type="dxa"/>
          </w:tcPr>
          <w:p w14:paraId="19982BD9" w14:textId="44CAD443" w:rsidR="00DC174D" w:rsidRPr="003432A8" w:rsidRDefault="00DC174D" w:rsidP="00DC174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</w:t>
            </w: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791" w:type="dxa"/>
          </w:tcPr>
          <w:p w14:paraId="7DD6D967" w14:textId="77777777" w:rsidR="00DC174D" w:rsidRPr="003432A8" w:rsidRDefault="00DC174D" w:rsidP="00DC174D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65F3FC0" w14:textId="6A7ED95C" w:rsidR="00DC174D" w:rsidRPr="003432A8" w:rsidRDefault="00DC174D" w:rsidP="00DC174D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0</w:t>
            </w:r>
            <w:r w:rsidRPr="003432A8"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0</w:t>
            </w:r>
            <w:r w:rsidRPr="003432A8"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00,000.00</w:t>
            </w:r>
          </w:p>
        </w:tc>
      </w:tr>
      <w:bookmarkEnd w:id="11"/>
    </w:tbl>
    <w:p w14:paraId="7EDA42EE" w14:textId="77777777" w:rsidR="003432A8" w:rsidRDefault="003432A8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813FDB" w14:textId="77777777" w:rsidR="00347C96" w:rsidRDefault="00347C96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E17F97A" w14:textId="77777777" w:rsidR="00347C96" w:rsidRDefault="00347C96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F74AD4C" w14:textId="77777777" w:rsidR="00347C96" w:rsidRDefault="00347C96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DB8E18" w14:textId="77777777" w:rsidR="00347C96" w:rsidRDefault="00347C96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CB6BCC" w14:textId="387E7E3A" w:rsidR="00E67518" w:rsidRDefault="00E67518" w:rsidP="00E67518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15BDA">
        <w:rPr>
          <w:rFonts w:ascii="Angsana New" w:hAnsi="Angsana New" w:cs="Angsana New"/>
          <w:spacing w:val="2"/>
          <w:sz w:val="30"/>
          <w:szCs w:val="30"/>
          <w:cs/>
        </w:rPr>
        <w:lastRenderedPageBreak/>
        <w:t>บริษัทมีหนี้สินจากการค้ำประกันตามคำพิพากษาทั้งจำนวนเป็นหนี้สินจากการค้ำประกันต่อ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สถาบันการเงิน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แห่ง ในการออกหนังสือค้ำประกันโครงการให้กับ</w:t>
      </w:r>
      <w:r w:rsidRPr="0009337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เทคเนอร์ จำกัด ซึ่งเป็นบริษัทร่วม </w:t>
      </w:r>
      <w:r w:rsidRPr="00715BDA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สำหรับโครงการบ้านเอื้ออาทรจังหวัดอ่างทอง (วิเศษชัยชาญ) วงเงินรวม จำนวนเงิน </w:t>
      </w:r>
      <w:r w:rsidR="003432A8" w:rsidRPr="00715BDA">
        <w:rPr>
          <w:rFonts w:ascii="Angsana New" w:hAnsi="Angsana New" w:cs="Angsana New"/>
          <w:spacing w:val="-4"/>
          <w:sz w:val="30"/>
          <w:szCs w:val="30"/>
          <w:lang w:val="en-US"/>
        </w:rPr>
        <w:t>117.95</w:t>
      </w:r>
      <w:r w:rsidRPr="00715BDA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ซึ่งถูกผู้ว่าจ้าง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>บอกเลิกสัญญา เรียกคืนเงินค่าจ้างจ่ายล่วงหน้า ริบหลักประกัน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การปฏิบัติงานตามสัญญา และเรียกร้องค่าเสียหาย จำนวนเงินรวม </w:t>
      </w:r>
      <w:r w:rsidR="003432A8">
        <w:rPr>
          <w:rFonts w:ascii="Angsana New" w:hAnsi="Angsana New" w:cs="Angsana New"/>
          <w:spacing w:val="6"/>
          <w:sz w:val="30"/>
          <w:szCs w:val="30"/>
          <w:lang w:val="en-US"/>
        </w:rPr>
        <w:t>225.14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 ก่อนหักกลบลบหนี้ </w:t>
      </w:r>
      <w:r w:rsidRPr="00E42DBA">
        <w:rPr>
          <w:rFonts w:ascii="Angsana New" w:hAnsi="Angsana New" w:cs="Angsana New"/>
          <w:sz w:val="30"/>
          <w:szCs w:val="30"/>
          <w:cs/>
        </w:rPr>
        <w:t>เงินประกันผลงานค้างรับ และเงินฝาก</w:t>
      </w:r>
      <w:r w:rsidRPr="00715BDA">
        <w:rPr>
          <w:rFonts w:ascii="Angsana New" w:hAnsi="Angsana New" w:cs="Angsana New"/>
          <w:spacing w:val="-4"/>
          <w:sz w:val="30"/>
          <w:szCs w:val="30"/>
          <w:cs/>
        </w:rPr>
        <w:t xml:space="preserve">สถาบันการเงินที่ติดภาระค้ำประกัน จำนวนเงินรวม </w:t>
      </w:r>
      <w:r w:rsidRPr="00715BDA">
        <w:rPr>
          <w:rFonts w:ascii="Angsana New" w:hAnsi="Angsana New" w:cs="Angsana New"/>
          <w:spacing w:val="-4"/>
          <w:sz w:val="30"/>
          <w:szCs w:val="30"/>
          <w:lang w:val="en-US"/>
        </w:rPr>
        <w:t>44.48</w:t>
      </w:r>
      <w:r w:rsidRPr="00715BDA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โดยผู้ว่าจ้างได้ยื่นฟ้องร้องต่อศาลปกครอง</w:t>
      </w:r>
      <w:r w:rsidR="00AD42CF" w:rsidRPr="00715BD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กลาง</w:t>
      </w:r>
      <w:r w:rsidR="00AD42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9656E">
        <w:rPr>
          <w:rFonts w:ascii="Angsana New" w:hAnsi="Angsana New" w:cs="Angsana New"/>
          <w:sz w:val="30"/>
          <w:szCs w:val="30"/>
          <w:cs/>
        </w:rPr>
        <w:t>เรียกค่าเสียหายจากการผิดสัญญาโครงการบ้านเอื้ออาทรจากบริษัทร่วม และศาลปกครองกลางได้มีคำพิพากษาให้บริษัทร่วมกับสถาบันการเงินแห่งหนึ่งชำระเงินค่าความเสียหายจากการผิดสัญญาร่วมดำเนินการโครงการ</w:t>
      </w:r>
      <w:r w:rsidRPr="00715BDA">
        <w:rPr>
          <w:rFonts w:ascii="Angsana New" w:hAnsi="Angsana New" w:cs="Angsana New"/>
          <w:spacing w:val="-8"/>
          <w:sz w:val="30"/>
          <w:szCs w:val="30"/>
          <w:cs/>
        </w:rPr>
        <w:t>บ้านเอื้ออาทรจังหวัดอ่างทอง (วิเศษชัยชาญ) ทั้งนี้ บริษัทได้มีการบันทึกดอกเบี้ยตามคำพิพากษาของศาลปกครองกลาง</w:t>
      </w:r>
      <w:r w:rsidRPr="00BE70CE">
        <w:rPr>
          <w:rFonts w:ascii="Angsana New" w:hAnsi="Angsana New" w:cs="Angsana New"/>
          <w:spacing w:val="4"/>
          <w:sz w:val="30"/>
          <w:szCs w:val="30"/>
          <w:cs/>
        </w:rPr>
        <w:t xml:space="preserve">จากภาระค้ำประกันต่อสถาบันการเงินดังกล่าวในอัตราดอกเบี้ยร้อยละ </w:t>
      </w:r>
      <w:r w:rsidR="00BE70CE">
        <w:rPr>
          <w:rFonts w:ascii="Angsana New" w:hAnsi="Angsana New" w:cs="Angsana New"/>
          <w:spacing w:val="4"/>
          <w:sz w:val="30"/>
          <w:szCs w:val="30"/>
          <w:lang w:val="en-US"/>
        </w:rPr>
        <w:t>15</w:t>
      </w:r>
      <w:r w:rsidRPr="00BE70CE">
        <w:rPr>
          <w:rFonts w:ascii="Angsana New" w:hAnsi="Angsana New" w:cs="Angsana New"/>
          <w:spacing w:val="4"/>
          <w:sz w:val="30"/>
          <w:szCs w:val="30"/>
          <w:cs/>
        </w:rPr>
        <w:t xml:space="preserve"> เเละ </w:t>
      </w:r>
      <w:r w:rsidR="00BE70CE">
        <w:rPr>
          <w:rFonts w:ascii="Angsana New" w:hAnsi="Angsana New" w:cs="Angsana New"/>
          <w:spacing w:val="4"/>
          <w:sz w:val="30"/>
          <w:szCs w:val="30"/>
          <w:lang w:val="en-US"/>
        </w:rPr>
        <w:t>7.5</w:t>
      </w:r>
      <w:r w:rsidRPr="00BE70CE">
        <w:rPr>
          <w:rFonts w:ascii="Angsana New" w:hAnsi="Angsana New" w:cs="Angsana New"/>
          <w:spacing w:val="4"/>
          <w:sz w:val="30"/>
          <w:szCs w:val="30"/>
          <w:cs/>
        </w:rPr>
        <w:t xml:space="preserve"> อย่างไรก็ตาม บริษัทร่วม</w:t>
      </w:r>
      <w:r w:rsidRPr="003432A8">
        <w:rPr>
          <w:rFonts w:ascii="Angsana New" w:hAnsi="Angsana New" w:cs="Angsana New"/>
          <w:sz w:val="30"/>
          <w:szCs w:val="30"/>
          <w:cs/>
        </w:rPr>
        <w:t>ได้ยื่นอุทธรณ์คัดค้านคำพิพากษา ปัจจุบันคดียังอยู่ระหว่างการพิจารณาของศาลปกครองสูงสุด</w:t>
      </w:r>
    </w:p>
    <w:p w14:paraId="34F352BE" w14:textId="77777777" w:rsidR="00E67518" w:rsidRPr="00F45B71" w:rsidRDefault="00E67518" w:rsidP="00E67518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BA107F" w14:textId="646E50F8" w:rsidR="00E67518" w:rsidRDefault="00E67518" w:rsidP="00E6751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  <w:bookmarkStart w:id="12" w:name="_Hlk206079561"/>
      <w:r w:rsidRPr="009C1C8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บริษัทได้มีการไกล่เกลี่ยจำนวนเงินที่ต้องจ่ายชำระ</w:t>
      </w:r>
      <w:r w:rsidRPr="009C1C8B">
        <w:rPr>
          <w:rFonts w:ascii="Angsana New" w:hAnsi="Angsana New" w:cs="Angsana New" w:hint="cs"/>
          <w:sz w:val="30"/>
          <w:szCs w:val="30"/>
          <w:cs/>
          <w:lang w:val="en-US"/>
        </w:rPr>
        <w:t>หนี้สินจากการค้ำประกัน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ให้กับสถาบันการเงิน 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115.00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9C1C8B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1C8B">
        <w:rPr>
          <w:rFonts w:ascii="Angsana New" w:hAnsi="Angsana New" w:cs="Angsana New" w:hint="cs"/>
          <w:sz w:val="30"/>
          <w:szCs w:val="30"/>
          <w:cs/>
        </w:rPr>
        <w:t>ผ่อนชำระเป็นเวลา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="00BE70CE">
        <w:rPr>
          <w:rFonts w:ascii="Angsana New" w:hAnsi="Angsana New" w:cs="Angsana New"/>
          <w:sz w:val="30"/>
          <w:szCs w:val="30"/>
          <w:lang w:val="en-US"/>
        </w:rPr>
        <w:t>3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ปี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มีการลงนามในสัญญาประนีประนอมยอมความ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  <w:lang w:val="en-US"/>
        </w:rPr>
        <w:t>24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2568</w:t>
      </w:r>
      <w:bookmarkEnd w:id="12"/>
      <w:r w:rsidR="00747219">
        <w:rPr>
          <w:rFonts w:ascii="Angsana New" w:hAnsi="Angsana New" w:cs="Angsana New" w:hint="cs"/>
          <w:sz w:val="30"/>
          <w:szCs w:val="30"/>
          <w:cs/>
        </w:rPr>
        <w:t xml:space="preserve">  ดังนั้น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>บริษัทจึง</w:t>
      </w:r>
      <w:r w:rsidR="00747219" w:rsidRPr="009C1C8B">
        <w:rPr>
          <w:rFonts w:ascii="Angsana New" w:hAnsi="Angsana New" w:cs="Angsana New" w:hint="cs"/>
          <w:sz w:val="30"/>
          <w:szCs w:val="30"/>
          <w:cs/>
        </w:rPr>
        <w:t>มีการโอนกลับประมาณการหนี้สินจากการค้ำประกันตามคำพิพากษา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ในปี </w:t>
      </w:r>
      <w:r w:rsidR="00747219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จำนวนเงิน </w:t>
      </w:r>
      <w:r w:rsidR="00747219">
        <w:rPr>
          <w:rFonts w:ascii="Angsana New" w:hAnsi="Angsana New" w:cs="Angsana New"/>
          <w:sz w:val="30"/>
          <w:szCs w:val="30"/>
          <w:lang w:val="en-US"/>
        </w:rPr>
        <w:t xml:space="preserve">83.13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74721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DEEE79B" w14:textId="77777777" w:rsidR="00BE70CE" w:rsidRPr="00300DC4" w:rsidRDefault="00BE70CE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62FCBF" w14:textId="13379AA3" w:rsidR="00205434" w:rsidRPr="00774F90" w:rsidRDefault="00205434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74F90"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</w:t>
      </w:r>
    </w:p>
    <w:p w14:paraId="6C835C5A" w14:textId="77777777" w:rsidR="00C77E30" w:rsidRDefault="00C77E30" w:rsidP="00205434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811"/>
        <w:gridCol w:w="1701"/>
        <w:gridCol w:w="1701"/>
      </w:tblGrid>
      <w:tr w:rsidR="00774F90" w:rsidRPr="00BE70CE" w14:paraId="16D7425B" w14:textId="77777777" w:rsidTr="000E292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97A4CA4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3DB05AB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4756603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774F90" w:rsidRPr="00BE70CE" w14:paraId="12675BFA" w14:textId="77777777" w:rsidTr="000E292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B19588D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666FB9A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(หน่วย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 xml:space="preserve">: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>หุ้น)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7CF2FBD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(หน่วย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: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 บาท)</w:t>
            </w:r>
          </w:p>
        </w:tc>
      </w:tr>
      <w:tr w:rsidR="00774F90" w:rsidRPr="00BE70CE" w14:paraId="37EB566B" w14:textId="77777777" w:rsidTr="000E292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2403208" w14:textId="77777777" w:rsidR="00774F90" w:rsidRPr="00BE70CE" w:rsidRDefault="00774F90" w:rsidP="00F21C2B">
            <w:pPr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ทุนจดทะเบียน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3CC16D4" w14:textId="77777777" w:rsidR="00774F90" w:rsidRPr="00BE70CE" w:rsidRDefault="00774F90" w:rsidP="00F21C2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7948627" w14:textId="77777777" w:rsidR="00774F90" w:rsidRPr="00BE70CE" w:rsidRDefault="00774F90" w:rsidP="00F21C2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774F90" w:rsidRPr="00BE70CE" w14:paraId="5BF2CF19" w14:textId="77777777" w:rsidTr="000E292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A5F0EF3" w14:textId="77777777" w:rsidR="00774F90" w:rsidRPr="00BE70CE" w:rsidRDefault="00774F90" w:rsidP="00F21C2B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 xml:space="preserve">2569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(มูลค่าหุ้นละ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0.50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BCD7671" w14:textId="77777777" w:rsidR="00774F90" w:rsidRPr="00BE70CE" w:rsidRDefault="00774F90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1,815,757,276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4591AF" w14:textId="0E418791" w:rsidR="00774F90" w:rsidRPr="00BE70CE" w:rsidRDefault="00774F90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907,878,638.00</w:t>
            </w:r>
          </w:p>
        </w:tc>
      </w:tr>
      <w:tr w:rsidR="00BE70CE" w:rsidRPr="00BE70CE" w14:paraId="5F1682DE" w14:textId="77777777" w:rsidTr="000E292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3A95BC0" w14:textId="137301DE" w:rsidR="00BE70CE" w:rsidRPr="00BE70CE" w:rsidRDefault="00BE70CE" w:rsidP="00F21C2B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เพิ่มทุน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331A4B4" w14:textId="033264B4" w:rsidR="00BE70CE" w:rsidRPr="00BE70CE" w:rsidRDefault="00BE70CE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1,815,757,276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288399A" w14:textId="5BB4033B" w:rsidR="00BE70CE" w:rsidRPr="00BE70CE" w:rsidRDefault="00BE70CE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907,878,638.00</w:t>
            </w:r>
          </w:p>
        </w:tc>
      </w:tr>
      <w:tr w:rsidR="00774F90" w:rsidRPr="00BE70CE" w14:paraId="76092776" w14:textId="77777777" w:rsidTr="000E2929">
        <w:trPr>
          <w:trHeight w:val="176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BD28CC" w14:textId="0E41DA56" w:rsidR="00774F90" w:rsidRPr="00BE70CE" w:rsidRDefault="00774F90" w:rsidP="00F21C2B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 xml:space="preserve">30 </w:t>
            </w: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2569</w:t>
            </w: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(มูลค่าหุ้นละ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0.50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310E0" w14:textId="14B5AF04" w:rsidR="00774F90" w:rsidRPr="00BE70CE" w:rsidRDefault="00774F90" w:rsidP="00F21C2B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3,631,514,552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B1107" w14:textId="37E6CD39" w:rsidR="00774F90" w:rsidRPr="00BE70CE" w:rsidRDefault="00774F90" w:rsidP="00F21C2B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1,815,757,276.00</w:t>
            </w:r>
          </w:p>
        </w:tc>
      </w:tr>
    </w:tbl>
    <w:p w14:paraId="583BC5B0" w14:textId="77777777" w:rsidR="00774F90" w:rsidRDefault="00774F90" w:rsidP="00F21C2B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1559"/>
        <w:gridCol w:w="1701"/>
        <w:gridCol w:w="1701"/>
      </w:tblGrid>
      <w:tr w:rsidR="00774F90" w:rsidRPr="00BE70CE" w14:paraId="651FD07C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81BD977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F726C9E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3BDC0B0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196113B" w14:textId="5EA90354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ส่วนเกิน(ต่ำ</w:t>
            </w:r>
            <w:r w:rsidR="00DC174D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กว่า</w:t>
            </w: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74F90" w:rsidRPr="00BE70CE" w14:paraId="332C0D06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08E0CE7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491A3F4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24B9DA8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C23F4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มูลค่าหุ้นสามัญ</w:t>
            </w:r>
          </w:p>
        </w:tc>
      </w:tr>
      <w:tr w:rsidR="00774F90" w:rsidRPr="00BE70CE" w14:paraId="6D59EE6A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BFC80A9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0E0B94C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(หน่วย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 xml:space="preserve">: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>หุ้น)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83173A6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(หน่วย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: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 บาท)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C2E7562" w14:textId="77777777" w:rsidR="00774F90" w:rsidRPr="00BE70CE" w:rsidRDefault="00774F90" w:rsidP="00F21C2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(หน่วย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: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  <w:lang w:val="en-US"/>
              </w:rPr>
              <w:t xml:space="preserve"> บาท)</w:t>
            </w:r>
          </w:p>
        </w:tc>
      </w:tr>
      <w:tr w:rsidR="00774F90" w:rsidRPr="00BE70CE" w14:paraId="3DCADC9C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E1C5318" w14:textId="77777777" w:rsidR="00774F90" w:rsidRPr="00BE70CE" w:rsidRDefault="00774F90" w:rsidP="00F21C2B">
            <w:pPr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ทุนที่ออกและเรียกชำระแล้ว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C797E" w14:textId="77777777" w:rsidR="00774F90" w:rsidRPr="00BE70CE" w:rsidRDefault="00774F90" w:rsidP="00F21C2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6BD8BF8" w14:textId="77777777" w:rsidR="00774F90" w:rsidRPr="00BE70CE" w:rsidRDefault="00774F90" w:rsidP="00F21C2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0AFA7F3" w14:textId="77777777" w:rsidR="00774F90" w:rsidRPr="00BE70CE" w:rsidRDefault="00774F90" w:rsidP="00F21C2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774F90" w:rsidRPr="00BE70CE" w14:paraId="638ECDE3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A7E2384" w14:textId="77777777" w:rsidR="00774F90" w:rsidRPr="00BE70CE" w:rsidRDefault="00774F90" w:rsidP="00F21C2B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 xml:space="preserve">2569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(มูลค่าหุ้นละ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0.50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25466F" w14:textId="77777777" w:rsidR="00774F90" w:rsidRPr="00BE70CE" w:rsidRDefault="00774F90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1,815,757,276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50BF51A" w14:textId="77777777" w:rsidR="00774F90" w:rsidRPr="00BE70CE" w:rsidRDefault="00774F90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907,878,638.00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6C6CC0D" w14:textId="77777777" w:rsidR="00774F90" w:rsidRPr="00BE70CE" w:rsidRDefault="00774F90" w:rsidP="00F21C2B">
            <w:pPr>
              <w:ind w:right="36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13,014,252.40</w:t>
            </w:r>
          </w:p>
        </w:tc>
      </w:tr>
      <w:tr w:rsidR="00DC174D" w:rsidRPr="00BE70CE" w14:paraId="5D674162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87D5C05" w14:textId="77777777" w:rsidR="00DC174D" w:rsidRPr="00BE70CE" w:rsidRDefault="00DC174D" w:rsidP="00DC174D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เพิ่มทุน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7C4034DB" w14:textId="25C78102" w:rsidR="00DC174D" w:rsidRPr="00BE70CE" w:rsidRDefault="00DA39DB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385,038,000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4638BE4D" w14:textId="3A140AFD" w:rsidR="00DC174D" w:rsidRPr="00BE70CE" w:rsidRDefault="00DC174D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192,519,000.00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09E97CD9" w14:textId="16569CF3" w:rsidR="00DC174D" w:rsidRPr="00BE70CE" w:rsidRDefault="00DC174D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(115,511,400.00)</w:t>
            </w:r>
          </w:p>
        </w:tc>
      </w:tr>
      <w:tr w:rsidR="00DC174D" w:rsidRPr="00BE70CE" w14:paraId="213E04CB" w14:textId="77777777" w:rsidTr="000E29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D44416A" w14:textId="41717FE3" w:rsidR="00DC174D" w:rsidRPr="00BE70CE" w:rsidRDefault="00DC174D" w:rsidP="00DC174D">
            <w:pPr>
              <w:ind w:firstLine="175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 xml:space="preserve">30 </w:t>
            </w: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2569</w:t>
            </w:r>
            <w:r w:rsidRPr="00BE70CE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(มูลค่าหุ้นละ 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0.50</w:t>
            </w:r>
            <w:r w:rsidRPr="00BE70CE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E602B" w14:textId="5F948BB7" w:rsidR="00DC174D" w:rsidRPr="00BE70CE" w:rsidRDefault="00DA39DB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2,200,795,276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C113C" w14:textId="54A19041" w:rsidR="00DC174D" w:rsidRPr="00BE70CE" w:rsidRDefault="00DC174D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1,100,397,638.00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E0CCF" w14:textId="654BBC94" w:rsidR="00DC174D" w:rsidRPr="00BE70CE" w:rsidRDefault="00DC174D" w:rsidP="00DC174D">
            <w:pPr>
              <w:ind w:right="36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DC174D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(102</w:t>
            </w: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497</w:t>
            </w:r>
            <w:r w:rsidRPr="00DC174D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DC174D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147.60)</w:t>
            </w:r>
          </w:p>
        </w:tc>
      </w:tr>
    </w:tbl>
    <w:p w14:paraId="22B1BA8E" w14:textId="77777777" w:rsidR="00C77E30" w:rsidRDefault="00C77E30" w:rsidP="00205434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3F8A1E0" w14:textId="77777777" w:rsidR="00347C96" w:rsidRDefault="00347C96" w:rsidP="00205434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9BC651A" w14:textId="77777777" w:rsidR="00347C96" w:rsidRDefault="00347C96" w:rsidP="00205434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3EF2796" w14:textId="77777777" w:rsidR="00347C96" w:rsidRPr="00347C96" w:rsidRDefault="00347C96" w:rsidP="00205434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F95EFE2" w14:textId="33622BEF" w:rsidR="00205434" w:rsidRDefault="00205434" w:rsidP="00205434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รายงานการประชุมวิสามัญผู้ถือหุ้น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ครั้งที่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1/2569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เมื่อวันที่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27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กุมภาพันธ์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2569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โดยมีมติอนุมัติเรื่องที่สำคัญดังนี้</w:t>
      </w:r>
    </w:p>
    <w:p w14:paraId="296C25B9" w14:textId="77777777" w:rsidR="002D1DBA" w:rsidRPr="002D1DBA" w:rsidRDefault="002D1DBA" w:rsidP="00205434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3620AC36" w14:textId="023DD64C" w:rsidR="00205434" w:rsidRPr="003504F6" w:rsidRDefault="00205434">
      <w:pPr>
        <w:numPr>
          <w:ilvl w:val="0"/>
          <w:numId w:val="23"/>
        </w:numPr>
        <w:ind w:left="1134" w:hanging="426"/>
        <w:jc w:val="thaiDistribute"/>
        <w:rPr>
          <w:rFonts w:ascii="Angsana New" w:hAnsi="Angsana New" w:cs="Angsana New"/>
          <w:sz w:val="30"/>
          <w:szCs w:val="30"/>
        </w:rPr>
      </w:pP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การเพิ่มทุนจดทะเบียนบริษัท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432A8" w:rsidRPr="00BE70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907,878,638.00 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จากทุนจดทะเบียนเดิม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432A8" w:rsidRPr="00BE70CE">
        <w:rPr>
          <w:rFonts w:ascii="Angsana New" w:hAnsi="Angsana New" w:cs="Angsana New"/>
          <w:spacing w:val="-8"/>
          <w:sz w:val="30"/>
          <w:szCs w:val="30"/>
          <w:lang w:val="en-US"/>
        </w:rPr>
        <w:t>907,878,638.00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8"/>
          <w:sz w:val="30"/>
          <w:szCs w:val="30"/>
          <w:cs/>
        </w:rPr>
        <w:t>บาท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8"/>
          <w:sz w:val="30"/>
          <w:szCs w:val="30"/>
          <w:cs/>
        </w:rPr>
        <w:t>เป็นทุนจดทะเบียนใหม่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8"/>
          <w:sz w:val="30"/>
          <w:szCs w:val="30"/>
          <w:cs/>
        </w:rPr>
        <w:t>จำนวนเงิน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432A8" w:rsidRPr="00BE70CE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1,815,757,276.00 </w:t>
      </w:r>
      <w:r w:rsidRPr="00BE70CE">
        <w:rPr>
          <w:rFonts w:ascii="Angsana New" w:hAnsi="Angsana New" w:cs="Angsana New" w:hint="cs"/>
          <w:spacing w:val="-8"/>
          <w:sz w:val="30"/>
          <w:szCs w:val="30"/>
          <w:cs/>
        </w:rPr>
        <w:t>บาท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8"/>
          <w:sz w:val="30"/>
          <w:szCs w:val="30"/>
          <w:cs/>
        </w:rPr>
        <w:t>โดยการออกหุ้นสามัญเพิ่มทุน</w:t>
      </w:r>
      <w:r w:rsidRPr="00BE70CE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Pr="00BE70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432A8" w:rsidRPr="00BE70CE">
        <w:rPr>
          <w:rFonts w:ascii="Angsana New" w:hAnsi="Angsana New" w:cs="Angsana New"/>
          <w:spacing w:val="-2"/>
          <w:sz w:val="30"/>
          <w:szCs w:val="30"/>
          <w:lang w:val="en-US"/>
        </w:rPr>
        <w:t>1,815,757,276</w:t>
      </w:r>
      <w:r w:rsidRPr="00BE70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BE70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2"/>
          <w:sz w:val="30"/>
          <w:szCs w:val="30"/>
          <w:cs/>
        </w:rPr>
        <w:t>มูลค่าที่ตราไว้หุ้นละ</w:t>
      </w:r>
      <w:r w:rsidRPr="00BE70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432A8" w:rsidRPr="00BE70CE">
        <w:rPr>
          <w:rFonts w:ascii="Angsana New" w:hAnsi="Angsana New" w:cs="Angsana New"/>
          <w:spacing w:val="-2"/>
          <w:sz w:val="30"/>
          <w:szCs w:val="30"/>
          <w:lang w:val="en-US"/>
        </w:rPr>
        <w:t>0.50</w:t>
      </w:r>
      <w:r w:rsidRPr="00BE70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2D1DBA" w:rsidRPr="00BE70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504F6" w:rsidRPr="00BE70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รวมเป็นทุนจดทะเบียน จำนวน </w:t>
      </w:r>
      <w:r w:rsidR="003504F6" w:rsidRPr="00BE70C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3,631,514,552 </w:t>
      </w:r>
      <w:r w:rsidR="003504F6" w:rsidRPr="00BE70C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หุ้น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มูลค่าที่ตราไว้หุ้นละ </w:t>
      </w:r>
      <w:r w:rsidR="003504F6" w:rsidRPr="003504F6">
        <w:rPr>
          <w:rFonts w:ascii="Angsana New" w:hAnsi="Angsana New" w:cs="Angsana New"/>
          <w:sz w:val="30"/>
          <w:szCs w:val="30"/>
          <w:lang w:val="en-US"/>
        </w:rPr>
        <w:t>0.50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รวมเป็นจำนวนเงิน </w:t>
      </w:r>
      <w:r w:rsidR="003504F6" w:rsidRPr="003504F6">
        <w:rPr>
          <w:rFonts w:ascii="Angsana New" w:hAnsi="Angsana New" w:cs="Angsana New"/>
          <w:sz w:val="30"/>
          <w:szCs w:val="30"/>
          <w:lang w:val="en-US"/>
        </w:rPr>
        <w:t>1,815,757,276.00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</w:t>
      </w:r>
    </w:p>
    <w:p w14:paraId="0783FC79" w14:textId="77777777" w:rsidR="002D1DBA" w:rsidRPr="002D1DBA" w:rsidRDefault="002D1DBA" w:rsidP="002D1DBA">
      <w:pPr>
        <w:ind w:left="1134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E7B57E1" w14:textId="271E5E64" w:rsidR="00205434" w:rsidRPr="00745E5D" w:rsidRDefault="00205434">
      <w:pPr>
        <w:numPr>
          <w:ilvl w:val="0"/>
          <w:numId w:val="23"/>
        </w:numPr>
        <w:ind w:left="1134" w:hanging="426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การจัดสรรหุ้นสามัญเพิ่มทุนจำนวนไม่เกิน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 w:rsidRPr="003432A8">
        <w:rPr>
          <w:rFonts w:ascii="Angsana New" w:hAnsi="Angsana New" w:cs="Angsana New"/>
          <w:spacing w:val="2"/>
          <w:sz w:val="30"/>
          <w:szCs w:val="30"/>
          <w:lang w:val="en-US"/>
        </w:rPr>
        <w:t>1,815,757,276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มูลค่าที่ตราไว้หุ้นละ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0.50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บาท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เพื่อออก</w:t>
      </w:r>
      <w:r w:rsidRPr="00BE70CE">
        <w:rPr>
          <w:rFonts w:ascii="Angsana New" w:hAnsi="Angsana New" w:cs="Angsana New" w:hint="cs"/>
          <w:sz w:val="30"/>
          <w:szCs w:val="30"/>
          <w:cs/>
        </w:rPr>
        <w:t>และเสนอขายหุ้นสามัญเพิ่มทุนให้แก่ผู้ถือหุ้นเดิมตามสัดส่วนการถือหุ้น</w:t>
      </w:r>
      <w:r w:rsidRPr="00BE70C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E70CE">
        <w:rPr>
          <w:rFonts w:ascii="Angsana New" w:hAnsi="Angsana New" w:cs="Angsana New"/>
          <w:sz w:val="30"/>
          <w:szCs w:val="30"/>
        </w:rPr>
        <w:t xml:space="preserve">Rights Offering) </w:t>
      </w:r>
      <w:r w:rsidRPr="00BE70CE">
        <w:rPr>
          <w:rFonts w:ascii="Angsana New" w:hAnsi="Angsana New" w:cs="Angsana New" w:hint="cs"/>
          <w:sz w:val="30"/>
          <w:szCs w:val="30"/>
          <w:cs/>
        </w:rPr>
        <w:t>ในอัตราส่วน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หุ้นสามัญเดิม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ต่อ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หุ้นสามัญเพิ่มทุน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ในราคาเสนอขายหุ้นละ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0.20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บาท</w:t>
      </w:r>
    </w:p>
    <w:p w14:paraId="4592BD31" w14:textId="77777777" w:rsidR="002D1DBA" w:rsidRPr="002D1DBA" w:rsidRDefault="002D1DBA" w:rsidP="002D1DBA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6863C6" w14:textId="2C5BC7F8" w:rsidR="002D1DBA" w:rsidRPr="003514DE" w:rsidRDefault="002D1DBA" w:rsidP="002D1DBA">
      <w:pPr>
        <w:ind w:left="540" w:firstLine="59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13431">
        <w:rPr>
          <w:rFonts w:ascii="Angsana New" w:hAnsi="Angsana New" w:cs="Angsana New" w:hint="cs"/>
          <w:sz w:val="30"/>
          <w:szCs w:val="30"/>
          <w:cs/>
        </w:rPr>
        <w:t>บริษัทได้ดำเนินการจดทะเบียนเพิ่มทุนกับกรมพัฒนาธุรกิจการค้า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3431">
        <w:rPr>
          <w:rFonts w:ascii="Angsana New" w:hAnsi="Angsana New" w:cs="Angsana New" w:hint="cs"/>
          <w:sz w:val="30"/>
          <w:szCs w:val="30"/>
          <w:cs/>
        </w:rPr>
        <w:t>กระทรวงพาณิชย์แล้ว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="003514D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เมื่อวันที่ </w:t>
      </w:r>
      <w:r w:rsidR="003432A8">
        <w:rPr>
          <w:rFonts w:ascii="Angsana New" w:hAnsi="Angsana New" w:cs="Angsana New"/>
          <w:sz w:val="30"/>
          <w:szCs w:val="30"/>
          <w:lang w:val="en-US"/>
        </w:rPr>
        <w:t xml:space="preserve">10 </w:t>
      </w:r>
      <w:r w:rsidR="003432A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3432A8">
        <w:rPr>
          <w:rFonts w:ascii="Angsana New" w:hAnsi="Angsana New" w:cs="Angsana New"/>
          <w:sz w:val="30"/>
          <w:szCs w:val="30"/>
          <w:lang w:val="en-US"/>
        </w:rPr>
        <w:t>2569</w:t>
      </w:r>
    </w:p>
    <w:p w14:paraId="6F027C11" w14:textId="77777777" w:rsidR="00BE70CE" w:rsidRPr="00E62EEE" w:rsidRDefault="00BE70CE" w:rsidP="00205434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3BE051E" w14:textId="17A91658" w:rsidR="00FD3DC0" w:rsidRPr="00F21C2B" w:rsidRDefault="00CE46FA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21C2B">
        <w:rPr>
          <w:rFonts w:ascii="Angsana New" w:hAnsi="Angsana New" w:cs="Angsana New"/>
          <w:sz w:val="30"/>
          <w:szCs w:val="30"/>
          <w:u w:val="single"/>
          <w:cs/>
        </w:rPr>
        <w:t>(</w:t>
      </w:r>
      <w:r w:rsidRPr="00F21C2B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Pr="00F21C2B">
        <w:rPr>
          <w:rFonts w:ascii="Angsana New" w:hAnsi="Angsana New" w:cs="Angsana New"/>
          <w:sz w:val="30"/>
          <w:szCs w:val="30"/>
          <w:u w:val="single"/>
          <w:cs/>
        </w:rPr>
        <w:t>)</w:t>
      </w:r>
      <w:r w:rsidRPr="00F21C2B">
        <w:rPr>
          <w:rFonts w:ascii="Angsana New" w:hAnsi="Angsana New" w:cs="Angsana New" w:hint="cs"/>
          <w:sz w:val="30"/>
          <w:szCs w:val="30"/>
          <w:u w:val="single"/>
          <w:cs/>
        </w:rPr>
        <w:t>รายได้ภาษีเงินได้</w:t>
      </w:r>
    </w:p>
    <w:p w14:paraId="2BD6EF98" w14:textId="77777777" w:rsidR="00AC29B6" w:rsidRPr="00CE46FA" w:rsidRDefault="00AC29B6" w:rsidP="00CE46FA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D0149C3" w14:textId="282184F1" w:rsidR="006B5215" w:rsidRPr="00CE46FA" w:rsidRDefault="006B5215" w:rsidP="006B5215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166178149"/>
      <w:r>
        <w:rPr>
          <w:rFonts w:ascii="Angsana New" w:hAnsi="Angsana New" w:cs="Angsana New" w:hint="cs"/>
          <w:sz w:val="30"/>
          <w:szCs w:val="30"/>
          <w:cs/>
        </w:rPr>
        <w:t>(</w:t>
      </w:r>
      <w:r w:rsidRPr="00CE46FA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cs/>
        </w:rPr>
        <w:t>รายได้ภาษีเงินได้ที่รับรู้ในกำไร(ขาดทุน)</w:t>
      </w:r>
      <w:r w:rsidRPr="00F84B2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Pr="00F84B2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84B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F84B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2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Pr="00CE46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E70CE">
        <w:rPr>
          <w:rFonts w:ascii="Angsana New" w:hAnsi="Angsana New" w:cs="Angsana New"/>
          <w:sz w:val="30"/>
          <w:szCs w:val="30"/>
          <w:lang w:val="en-US"/>
        </w:rPr>
        <w:t>2568</w:t>
      </w:r>
      <w:r w:rsidRPr="00CE46FA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CE46F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5779EA5" w14:textId="77777777" w:rsidR="006B5215" w:rsidRDefault="006B5215" w:rsidP="006B5215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309"/>
        <w:gridCol w:w="1276"/>
        <w:gridCol w:w="1276"/>
      </w:tblGrid>
      <w:tr w:rsidR="006B5215" w:rsidRPr="00F84B29" w14:paraId="6F2924B9" w14:textId="77777777" w:rsidTr="00BE70CE">
        <w:tc>
          <w:tcPr>
            <w:tcW w:w="4361" w:type="dxa"/>
          </w:tcPr>
          <w:p w14:paraId="090E13DC" w14:textId="77777777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7C1C9265" w14:textId="77777777" w:rsidR="006B5215" w:rsidRPr="00F84B29" w:rsidRDefault="006B5215" w:rsidP="00F41E7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: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B5215" w:rsidRPr="00F84B29" w14:paraId="1B856FBC" w14:textId="77777777" w:rsidTr="00BE70CE">
        <w:trPr>
          <w:trHeight w:val="316"/>
        </w:trPr>
        <w:tc>
          <w:tcPr>
            <w:tcW w:w="4361" w:type="dxa"/>
          </w:tcPr>
          <w:p w14:paraId="1872CD1D" w14:textId="77777777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85" w:type="dxa"/>
            <w:gridSpan w:val="2"/>
          </w:tcPr>
          <w:p w14:paraId="0733876A" w14:textId="77777777" w:rsidR="006B5215" w:rsidRPr="00F84B29" w:rsidRDefault="006B5215" w:rsidP="00F41E7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EDE919F" w14:textId="77777777" w:rsidR="006B5215" w:rsidRPr="00F84B29" w:rsidRDefault="006B5215" w:rsidP="00F41E7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B5215" w:rsidRPr="00F84B29" w14:paraId="158EA9CA" w14:textId="77777777" w:rsidTr="00BE70CE">
        <w:tc>
          <w:tcPr>
            <w:tcW w:w="4361" w:type="dxa"/>
          </w:tcPr>
          <w:p w14:paraId="691C3325" w14:textId="77777777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79E306F4" w14:textId="77777777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หก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เดือนสิ้นสุดวันที่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</w:p>
        </w:tc>
      </w:tr>
      <w:tr w:rsidR="006B5215" w:rsidRPr="00F84B29" w14:paraId="7F10C5D2" w14:textId="77777777" w:rsidTr="00BE70CE">
        <w:tc>
          <w:tcPr>
            <w:tcW w:w="4361" w:type="dxa"/>
          </w:tcPr>
          <w:p w14:paraId="1D147AA2" w14:textId="77777777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35B160EF" w14:textId="56CF9D32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9</w:t>
            </w:r>
          </w:p>
        </w:tc>
        <w:tc>
          <w:tcPr>
            <w:tcW w:w="1309" w:type="dxa"/>
          </w:tcPr>
          <w:p w14:paraId="70E0809F" w14:textId="2DDC208A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276" w:type="dxa"/>
          </w:tcPr>
          <w:p w14:paraId="6FB33EC2" w14:textId="09CDF0A4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9</w:t>
            </w:r>
          </w:p>
        </w:tc>
        <w:tc>
          <w:tcPr>
            <w:tcW w:w="1276" w:type="dxa"/>
          </w:tcPr>
          <w:p w14:paraId="4A7B8100" w14:textId="5189BF0C" w:rsidR="006B5215" w:rsidRPr="00F84B29" w:rsidRDefault="006B5215" w:rsidP="00F41E7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</w:tr>
      <w:tr w:rsidR="006B5215" w:rsidRPr="00F84B29" w14:paraId="302E60DF" w14:textId="77777777" w:rsidTr="00BE70CE">
        <w:tc>
          <w:tcPr>
            <w:tcW w:w="4361" w:type="dxa"/>
          </w:tcPr>
          <w:p w14:paraId="41820DEA" w14:textId="77777777" w:rsidR="006B5215" w:rsidRPr="00F84B29" w:rsidRDefault="006B5215" w:rsidP="006B521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355C90F7" w14:textId="61009622" w:rsidR="006B5215" w:rsidRPr="00F84B29" w:rsidRDefault="009951FA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926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208.87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</w:tcPr>
          <w:p w14:paraId="3B322E18" w14:textId="38FAB642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UPC" w:eastAsia="Cordia New" w:hAnsi="AngsanaUPC" w:cs="AngsanaUPC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</w:t>
            </w:r>
            <w:r w:rsidRPr="009C1C8B">
              <w:rPr>
                <w:rFonts w:ascii="Angsana New" w:hAnsi="Angsana New" w:cs="Angsana New"/>
                <w:lang w:val="en-US"/>
              </w:rPr>
              <w:t>860,843.69</w:t>
            </w:r>
            <w:r w:rsidRPr="00F84B2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</w:tcPr>
          <w:p w14:paraId="0F1F2ACF" w14:textId="45F48EBE" w:rsidR="006B5215" w:rsidRPr="00F84B29" w:rsidRDefault="00CE0352" w:rsidP="006B5215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39BA03BE" w14:textId="43B8629B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B5215" w:rsidRPr="00F84B29" w14:paraId="03C22C80" w14:textId="77777777" w:rsidTr="00BE70CE">
        <w:tc>
          <w:tcPr>
            <w:tcW w:w="4361" w:type="dxa"/>
          </w:tcPr>
          <w:p w14:paraId="7E472479" w14:textId="77777777" w:rsidR="006B5215" w:rsidRPr="00F84B29" w:rsidRDefault="006B5215" w:rsidP="006B521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vAlign w:val="bottom"/>
          </w:tcPr>
          <w:p w14:paraId="0A4F3184" w14:textId="77777777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309" w:type="dxa"/>
            <w:vAlign w:val="bottom"/>
          </w:tcPr>
          <w:p w14:paraId="1B2B5CA9" w14:textId="77777777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98E92B6" w14:textId="77777777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9F4FB9" w14:textId="77777777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</w:tr>
      <w:tr w:rsidR="006B5215" w:rsidRPr="00F84B29" w14:paraId="644DAAD2" w14:textId="77777777" w:rsidTr="00BE70CE">
        <w:tc>
          <w:tcPr>
            <w:tcW w:w="4361" w:type="dxa"/>
          </w:tcPr>
          <w:p w14:paraId="4B31D822" w14:textId="77777777" w:rsidR="006B5215" w:rsidRPr="00F84B29" w:rsidRDefault="006B5215" w:rsidP="006B521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 w:firstLine="26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523D5B94" w14:textId="1C6E81E3" w:rsidR="006B5215" w:rsidRPr="00F84B29" w:rsidRDefault="009951FA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9951FA">
              <w:rPr>
                <w:rFonts w:ascii="Angsana New" w:hAnsi="Angsana New" w:cs="Angsana New"/>
                <w:lang w:val="en-US"/>
              </w:rPr>
              <w:t>11,264,074.08</w:t>
            </w:r>
          </w:p>
        </w:tc>
        <w:tc>
          <w:tcPr>
            <w:tcW w:w="1309" w:type="dxa"/>
            <w:vAlign w:val="bottom"/>
          </w:tcPr>
          <w:p w14:paraId="16EF24B2" w14:textId="7185B4AA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9C1C8B">
              <w:rPr>
                <w:rFonts w:ascii="Angsana New" w:hAnsi="Angsana New" w:cs="Angsana New"/>
                <w:lang w:val="en-US"/>
              </w:rPr>
              <w:t>12,509,517.14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6F5F71AA" w14:textId="5D81D051" w:rsidR="006B5215" w:rsidRPr="00F84B29" w:rsidRDefault="009951FA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951FA">
              <w:rPr>
                <w:rFonts w:ascii="Angsana New" w:hAnsi="Angsana New" w:cs="Angsana New"/>
                <w:cs/>
                <w:lang w:val="en-US"/>
              </w:rPr>
              <w:t>13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776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043.81</w:t>
            </w:r>
          </w:p>
        </w:tc>
        <w:tc>
          <w:tcPr>
            <w:tcW w:w="1276" w:type="dxa"/>
            <w:vAlign w:val="bottom"/>
          </w:tcPr>
          <w:p w14:paraId="3B987F05" w14:textId="3EDF9B79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9C1C8B">
              <w:rPr>
                <w:rFonts w:ascii="Angsana New" w:hAnsi="Angsana New" w:cs="Angsana New"/>
                <w:lang w:val="en-US"/>
              </w:rPr>
              <w:t>9,855,547.07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B5215" w:rsidRPr="00F84B29" w14:paraId="733D23AB" w14:textId="77777777" w:rsidTr="00BE70CE">
        <w:trPr>
          <w:trHeight w:val="64"/>
        </w:trPr>
        <w:tc>
          <w:tcPr>
            <w:tcW w:w="4361" w:type="dxa"/>
          </w:tcPr>
          <w:p w14:paraId="129F297C" w14:textId="77777777" w:rsidR="006B5215" w:rsidRPr="00F84B29" w:rsidRDefault="006B5215" w:rsidP="006B521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รวม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ภาษีเงินได้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42CC" w14:textId="323CBEB3" w:rsidR="006B5215" w:rsidRPr="00F84B29" w:rsidRDefault="009951FA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 w:rsidRPr="009951FA">
              <w:rPr>
                <w:rFonts w:ascii="Angsana New" w:hAnsi="Angsana New" w:cs="Angsana New"/>
                <w:cs/>
                <w:lang w:val="en-US"/>
              </w:rPr>
              <w:t>10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337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865.21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A9A9F" w14:textId="5050CB83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F45B71">
              <w:rPr>
                <w:rFonts w:ascii="Angsana New" w:hAnsi="Angsana New" w:cs="Angsana New"/>
                <w:lang w:val="en-US"/>
              </w:rPr>
              <w:t>(13,370,360.83)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AB22F" w14:textId="1F11E361" w:rsidR="006B5215" w:rsidRPr="00F84B29" w:rsidRDefault="009951FA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951FA">
              <w:rPr>
                <w:rFonts w:ascii="Angsana New" w:hAnsi="Angsana New" w:cs="Angsana New"/>
                <w:cs/>
                <w:lang w:val="en-US"/>
              </w:rPr>
              <w:t>13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776</w:t>
            </w:r>
            <w:r w:rsidRPr="009951FA">
              <w:rPr>
                <w:rFonts w:ascii="Angsana New" w:hAnsi="Angsana New" w:cs="Angsana New"/>
                <w:lang w:val="en-US"/>
              </w:rPr>
              <w:t>,</w:t>
            </w:r>
            <w:r w:rsidRPr="009951FA">
              <w:rPr>
                <w:rFonts w:ascii="Angsana New" w:hAnsi="Angsana New" w:cs="Angsana New"/>
                <w:cs/>
                <w:lang w:val="en-US"/>
              </w:rPr>
              <w:t>043.81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2888B" w14:textId="27100163" w:rsidR="006B5215" w:rsidRPr="00F84B29" w:rsidRDefault="006B5215" w:rsidP="006B5215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45B71">
              <w:rPr>
                <w:rFonts w:ascii="Angsana New" w:hAnsi="Angsana New" w:cs="Angsana New"/>
                <w:lang w:val="en-US"/>
              </w:rPr>
              <w:t>(9,855,547.07)</w:t>
            </w:r>
          </w:p>
        </w:tc>
      </w:tr>
      <w:bookmarkEnd w:id="13"/>
    </w:tbl>
    <w:p w14:paraId="08ECA95E" w14:textId="77777777" w:rsidR="00300DC4" w:rsidRPr="00300DC4" w:rsidRDefault="00300DC4" w:rsidP="00300DC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FCBA8DD" w14:textId="4A5A654A" w:rsidR="009C69C6" w:rsidRPr="009C69C6" w:rsidRDefault="009C69C6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69C6">
        <w:rPr>
          <w:rFonts w:ascii="Angsana New" w:hAnsi="Angsana New" w:cs="Angsana New" w:hint="cs"/>
          <w:sz w:val="30"/>
          <w:szCs w:val="30"/>
          <w:u w:val="single"/>
          <w:cs/>
        </w:rPr>
        <w:t>กำไร(ขาดทุน)</w:t>
      </w:r>
      <w:r w:rsidRPr="009C69C6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431A2597" w14:textId="77777777" w:rsidR="000062F0" w:rsidRPr="000062F0" w:rsidRDefault="000062F0" w:rsidP="009C69C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20DCB5" w14:textId="77777777" w:rsidR="009C69C6" w:rsidRPr="009C69C6" w:rsidRDefault="009C69C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BE70CE">
        <w:rPr>
          <w:rFonts w:ascii="Angsana New" w:hAnsi="Angsana New" w:cs="Angsana New"/>
          <w:spacing w:val="-4"/>
          <w:sz w:val="30"/>
          <w:szCs w:val="30"/>
          <w:cs/>
        </w:rPr>
        <w:t>กำไร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(ขาดทุน)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>ต่อหุ้นขั้นพื้นฐานคำนวณโดยการหารกำไร</w:t>
      </w:r>
      <w:r w:rsidRPr="00BE70CE">
        <w:rPr>
          <w:rFonts w:ascii="Angsana New" w:hAnsi="Angsana New" w:cs="Angsana New" w:hint="cs"/>
          <w:spacing w:val="-4"/>
          <w:sz w:val="30"/>
          <w:szCs w:val="30"/>
          <w:cs/>
        </w:rPr>
        <w:t>(ขาดทุน)</w:t>
      </w:r>
      <w:r w:rsidRPr="00BE70CE">
        <w:rPr>
          <w:rFonts w:ascii="Angsana New" w:hAnsi="Angsana New" w:cs="Angsana New"/>
          <w:spacing w:val="-4"/>
          <w:sz w:val="30"/>
          <w:szCs w:val="30"/>
          <w:cs/>
        </w:rPr>
        <w:t>สำหรับงวดที่เป็นของผู้ถือหุ้นสามัญ</w:t>
      </w:r>
      <w:r w:rsidRPr="009C69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0CE">
        <w:rPr>
          <w:rFonts w:ascii="Angsana New" w:hAnsi="Angsana New" w:cs="Angsana New"/>
          <w:spacing w:val="10"/>
          <w:sz w:val="30"/>
          <w:szCs w:val="30"/>
          <w:cs/>
        </w:rPr>
        <w:t>(ไม่รวมกำไรขาดทุนเบ็ดเสร็จอื่น) ด้วยจำนวนหุ้นสามัญของหุ้นสามัญที่ชำระแล้วและออกจำหน่ายอยู่</w:t>
      </w:r>
      <w:r w:rsidRPr="009C69C6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9C69C6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5499C2AE" w14:textId="77777777" w:rsidR="004420CD" w:rsidRDefault="004420CD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60025A7" w14:textId="77777777" w:rsidR="00347C96" w:rsidRDefault="00347C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2BF2EA" w14:textId="77777777" w:rsidR="00347C96" w:rsidRDefault="00347C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F904E17" w14:textId="77777777" w:rsidR="00347C96" w:rsidRDefault="00347C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D4DFF4D" w14:textId="77777777" w:rsidR="00347C96" w:rsidRDefault="00347C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7B4B7F" w14:textId="77777777" w:rsidR="009C69C6" w:rsidRPr="00835354" w:rsidRDefault="00835354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3535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ส่วนงาน</w:t>
      </w:r>
      <w:r w:rsidR="00E37036">
        <w:rPr>
          <w:rFonts w:ascii="Angsana New" w:hAnsi="Angsana New" w:cs="Angsana New" w:hint="cs"/>
          <w:sz w:val="30"/>
          <w:szCs w:val="30"/>
          <w:u w:val="single"/>
          <w:cs/>
        </w:rPr>
        <w:t>ดำเนินงาน</w:t>
      </w:r>
    </w:p>
    <w:p w14:paraId="680C3D85" w14:textId="77777777" w:rsidR="00835354" w:rsidRPr="00835354" w:rsidRDefault="00835354" w:rsidP="00835354">
      <w:pPr>
        <w:pStyle w:val="ListParagraph"/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38A11738" w14:textId="27211946" w:rsidR="00835354" w:rsidRPr="00BE70CE" w:rsidRDefault="00835354" w:rsidP="00BE70CE">
      <w:pPr>
        <w:pStyle w:val="ListParagraph"/>
        <w:numPr>
          <w:ilvl w:val="1"/>
          <w:numId w:val="2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BE70CE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ข้อมูลทั่วไปเกี่ยวกับส่วนงาน</w:t>
      </w:r>
    </w:p>
    <w:p w14:paraId="17049B82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B1FF7FC" w14:textId="77777777" w:rsidR="00F434D2" w:rsidRDefault="00F434D2" w:rsidP="00F434D2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793E2A" w14:textId="77777777" w:rsidR="00F434D2" w:rsidRPr="00835354" w:rsidRDefault="00F434D2" w:rsidP="00F434D2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1836B16A" w14:textId="1625A236" w:rsidR="00163EE0" w:rsidRDefault="00F434D2" w:rsidP="00163EE0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กลุ่มบริษัทดำเนินกิจการในส่วนงานหลัก คือ การรับเหมาก่อสร้าง และการพัฒนา</w:t>
      </w:r>
      <w:r w:rsidRPr="00BE70CE">
        <w:rPr>
          <w:rFonts w:ascii="Angsana New" w:hAnsi="Angsana New" w:cs="Angsana New" w:hint="cs"/>
          <w:sz w:val="30"/>
          <w:szCs w:val="30"/>
          <w:cs/>
        </w:rPr>
        <w:t xml:space="preserve">อสังหาริมทรัพย์ </w:t>
      </w:r>
      <w:r w:rsidR="00163EE0" w:rsidRPr="00BE70CE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ก</w:t>
      </w:r>
      <w:r w:rsidR="00163EE0" w:rsidRPr="00BE70CE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ลุ่มบริษัทดำเนินงานในส่วนงานภูมิศาสตร์หลัก คือ ประเทศไทย </w:t>
      </w:r>
      <w:r w:rsidR="00163EE0" w:rsidRPr="00BE70CE">
        <w:rPr>
          <w:rFonts w:ascii="Angsana New" w:hAnsi="Angsana New" w:cs="Angsana New" w:hint="cs"/>
          <w:sz w:val="30"/>
          <w:szCs w:val="30"/>
          <w:cs/>
        </w:rPr>
        <w:t>เนื่องจากกลุ่มบริษัท</w:t>
      </w:r>
      <w:r w:rsidR="00163EE0">
        <w:rPr>
          <w:rFonts w:ascii="Angsana New" w:hAnsi="Angsana New" w:cs="Angsana New" w:hint="cs"/>
          <w:sz w:val="30"/>
          <w:szCs w:val="30"/>
          <w:cs/>
        </w:rPr>
        <w:t>มีรายได้ในส่วนงานการพัฒนาอสังหาริมทรัพย์ไม่มีสาระสำคัญ ดังนั้น จึงไม่มีการแสดงข้อมูลจำแนกตามส่วนงานธุรกิจ รายได้และกำไรจากการดำเนินงานทั้งหมดที่มีสาระสำคัญที่เกี่ยวข้องได้ถูกรายงานตามส่วนงานดำเนินงานและเขตภูมิศาสตร์แล้ว</w:t>
      </w:r>
      <w:r w:rsidR="00163EE0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6DB0FF5" w14:textId="77777777" w:rsidR="00BE70CE" w:rsidRPr="00722DAD" w:rsidRDefault="00BE70CE" w:rsidP="00722DAD">
      <w:pPr>
        <w:ind w:left="1170" w:firstLine="90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5E70639D" w14:textId="4FA3C408" w:rsidR="00835354" w:rsidRPr="00F21C2B" w:rsidRDefault="00E37036" w:rsidP="00BE70CE">
      <w:pPr>
        <w:pStyle w:val="ListParagraph"/>
        <w:numPr>
          <w:ilvl w:val="1"/>
          <w:numId w:val="2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F21C2B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ข้อมูลเกี่ยวกับลูกค้ารายใหญ่</w:t>
      </w:r>
    </w:p>
    <w:p w14:paraId="2DFF7882" w14:textId="77777777" w:rsidR="00BE70CE" w:rsidRPr="00BE70CE" w:rsidRDefault="00BE70C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FC2FE0" w14:textId="09838AB3" w:rsidR="009C69C6" w:rsidRDefault="00835354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535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394DE9">
        <w:rPr>
          <w:rFonts w:ascii="Angsana New" w:hAnsi="Angsana New" w:cs="Angsana New" w:hint="cs"/>
          <w:sz w:val="30"/>
          <w:szCs w:val="30"/>
          <w:cs/>
          <w:lang w:val="en-US"/>
        </w:rPr>
        <w:t>และหกเดือน</w:t>
      </w:r>
      <w:r w:rsidRPr="0083535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4DE9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94DE9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</w:t>
      </w:r>
      <w:r w:rsidR="00F434D2">
        <w:rPr>
          <w:rFonts w:ascii="Angsana New" w:hAnsi="Angsana New" w:cs="Angsana New"/>
          <w:sz w:val="30"/>
          <w:szCs w:val="30"/>
          <w:lang w:val="en-US"/>
        </w:rPr>
        <w:t>9</w:t>
      </w:r>
      <w:r w:rsidRPr="005D17DF">
        <w:rPr>
          <w:rFonts w:ascii="Angsan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</w:t>
      </w:r>
      <w:r w:rsidR="00F434D2">
        <w:rPr>
          <w:rFonts w:ascii="Angsana New" w:hAnsi="Angsana New" w:cs="Angsana New"/>
          <w:sz w:val="30"/>
          <w:szCs w:val="30"/>
          <w:lang w:val="en-US"/>
        </w:rPr>
        <w:t>8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ข้อมูลเกี่ยวกับลูกค้ารายใหญ่ที่มีมูลค่าตั้งแต่</w:t>
      </w:r>
      <w:r w:rsidRPr="008353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E70CE">
        <w:rPr>
          <w:rFonts w:ascii="Angsana New" w:hAnsi="Angsana New" w:cs="Angsana New"/>
          <w:sz w:val="30"/>
          <w:szCs w:val="30"/>
          <w:lang w:val="en-US"/>
        </w:rPr>
        <w:t>10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ของรายได้ในงบการเงินรวมของกลุ่มบริษัท แสดงได้ดังนี้</w:t>
      </w:r>
    </w:p>
    <w:p w14:paraId="18BE9B56" w14:textId="77777777" w:rsidR="00D23C55" w:rsidRDefault="00D23C55" w:rsidP="00D23C55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8222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126"/>
        <w:gridCol w:w="1417"/>
        <w:gridCol w:w="1559"/>
        <w:gridCol w:w="1561"/>
        <w:gridCol w:w="1559"/>
      </w:tblGrid>
      <w:tr w:rsidR="00DB35F7" w:rsidRPr="00347C96" w14:paraId="6B362A24" w14:textId="77777777" w:rsidTr="00811431">
        <w:trPr>
          <w:trHeight w:val="20"/>
        </w:trPr>
        <w:tc>
          <w:tcPr>
            <w:tcW w:w="5000" w:type="pct"/>
            <w:gridSpan w:val="5"/>
          </w:tcPr>
          <w:p w14:paraId="10DF8D23" w14:textId="77777777" w:rsidR="00DB35F7" w:rsidRPr="00347C96" w:rsidRDefault="00DB35F7" w:rsidP="0081143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(หน่วย : บาท)</w:t>
            </w:r>
          </w:p>
        </w:tc>
      </w:tr>
      <w:tr w:rsidR="00DB35F7" w:rsidRPr="00347C96" w14:paraId="2CC2818A" w14:textId="77777777" w:rsidTr="00811431">
        <w:trPr>
          <w:trHeight w:val="20"/>
        </w:trPr>
        <w:tc>
          <w:tcPr>
            <w:tcW w:w="1293" w:type="pct"/>
          </w:tcPr>
          <w:p w14:paraId="17FB8A49" w14:textId="77777777" w:rsidR="00DB35F7" w:rsidRPr="00347C96" w:rsidRDefault="00DB35F7" w:rsidP="00811431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810" w:type="pct"/>
            <w:gridSpan w:val="2"/>
          </w:tcPr>
          <w:p w14:paraId="27F4D8E1" w14:textId="77777777" w:rsidR="00DB35F7" w:rsidRPr="00347C96" w:rsidRDefault="00DB35F7" w:rsidP="00811431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897" w:type="pct"/>
            <w:gridSpan w:val="2"/>
          </w:tcPr>
          <w:p w14:paraId="7730F8B7" w14:textId="77777777" w:rsidR="00DB35F7" w:rsidRPr="00347C96" w:rsidRDefault="00DB35F7" w:rsidP="00811431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 xml:space="preserve">รายได้ </w:t>
            </w:r>
          </w:p>
        </w:tc>
      </w:tr>
      <w:tr w:rsidR="00DB35F7" w:rsidRPr="00347C96" w14:paraId="6AAD2C50" w14:textId="77777777" w:rsidTr="00811431">
        <w:trPr>
          <w:trHeight w:val="20"/>
        </w:trPr>
        <w:tc>
          <w:tcPr>
            <w:tcW w:w="1293" w:type="pct"/>
          </w:tcPr>
          <w:p w14:paraId="3CF044C1" w14:textId="77777777" w:rsidR="00DB35F7" w:rsidRPr="00347C96" w:rsidRDefault="00DB35F7" w:rsidP="00811431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810" w:type="pct"/>
            <w:gridSpan w:val="2"/>
          </w:tcPr>
          <w:p w14:paraId="688A6DBD" w14:textId="77777777" w:rsidR="00DB35F7" w:rsidRPr="00347C96" w:rsidRDefault="00DB35F7" w:rsidP="0081143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5"/>
                <w:szCs w:val="25"/>
                <w:cs/>
                <w:lang w:val="en-US"/>
              </w:rPr>
              <w:t>(ร้อยละ)</w:t>
            </w:r>
          </w:p>
        </w:tc>
        <w:tc>
          <w:tcPr>
            <w:tcW w:w="949" w:type="pct"/>
          </w:tcPr>
          <w:p w14:paraId="21A0CC65" w14:textId="77777777" w:rsidR="00DB35F7" w:rsidRPr="00347C96" w:rsidRDefault="00DB35F7" w:rsidP="00811431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48" w:type="pct"/>
          </w:tcPr>
          <w:p w14:paraId="30CE0546" w14:textId="77777777" w:rsidR="00DB35F7" w:rsidRPr="00347C96" w:rsidRDefault="00DB35F7" w:rsidP="0081143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lang w:val="en-US"/>
              </w:rPr>
            </w:pPr>
          </w:p>
        </w:tc>
      </w:tr>
      <w:tr w:rsidR="00DB35F7" w:rsidRPr="00347C96" w14:paraId="51FCD7E5" w14:textId="77777777" w:rsidTr="00811431">
        <w:trPr>
          <w:trHeight w:val="20"/>
        </w:trPr>
        <w:tc>
          <w:tcPr>
            <w:tcW w:w="1293" w:type="pct"/>
          </w:tcPr>
          <w:p w14:paraId="1089E9C2" w14:textId="77777777" w:rsidR="00DB35F7" w:rsidRPr="00347C96" w:rsidRDefault="00DB35F7" w:rsidP="00811431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3707" w:type="pct"/>
            <w:gridSpan w:val="4"/>
          </w:tcPr>
          <w:p w14:paraId="15D97226" w14:textId="5E9C897E" w:rsidR="00DB35F7" w:rsidRPr="00347C96" w:rsidRDefault="00DB35F7" w:rsidP="0081143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cs/>
                <w:lang w:val="en-US"/>
              </w:rPr>
              <w:t>สำหรับงวดสามเดือนสิ้นสุดวันที่ 30 มิถุนายน</w:t>
            </w:r>
          </w:p>
        </w:tc>
      </w:tr>
      <w:tr w:rsidR="00DB35F7" w:rsidRPr="00347C96" w14:paraId="5EEE81EE" w14:textId="77777777" w:rsidTr="00811431">
        <w:trPr>
          <w:trHeight w:val="20"/>
        </w:trPr>
        <w:tc>
          <w:tcPr>
            <w:tcW w:w="1293" w:type="pct"/>
          </w:tcPr>
          <w:p w14:paraId="6BF35FF4" w14:textId="77777777" w:rsidR="00DB35F7" w:rsidRPr="00347C96" w:rsidRDefault="00DB35F7" w:rsidP="00811431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62" w:type="pct"/>
          </w:tcPr>
          <w:p w14:paraId="72B505D4" w14:textId="77777777" w:rsidR="00DB35F7" w:rsidRPr="00347C96" w:rsidRDefault="00DB35F7" w:rsidP="00811431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  <w:t>9</w:t>
            </w:r>
          </w:p>
        </w:tc>
        <w:tc>
          <w:tcPr>
            <w:tcW w:w="948" w:type="pct"/>
          </w:tcPr>
          <w:p w14:paraId="25AD8F54" w14:textId="77777777" w:rsidR="00DB35F7" w:rsidRPr="00347C96" w:rsidRDefault="00DB35F7" w:rsidP="0081143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2568</w:t>
            </w:r>
          </w:p>
        </w:tc>
        <w:tc>
          <w:tcPr>
            <w:tcW w:w="949" w:type="pct"/>
          </w:tcPr>
          <w:p w14:paraId="0E603FFE" w14:textId="77777777" w:rsidR="00DB35F7" w:rsidRPr="00347C96" w:rsidRDefault="00DB35F7" w:rsidP="00811431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  <w:t>9</w:t>
            </w:r>
          </w:p>
        </w:tc>
        <w:tc>
          <w:tcPr>
            <w:tcW w:w="948" w:type="pct"/>
          </w:tcPr>
          <w:p w14:paraId="1D83A8C6" w14:textId="77777777" w:rsidR="00DB35F7" w:rsidRPr="00347C96" w:rsidRDefault="00DB35F7" w:rsidP="0081143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2568</w:t>
            </w:r>
          </w:p>
        </w:tc>
      </w:tr>
      <w:tr w:rsidR="00DB35F7" w:rsidRPr="00347C96" w14:paraId="7425A848" w14:textId="77777777" w:rsidTr="00811431">
        <w:trPr>
          <w:trHeight w:val="20"/>
        </w:trPr>
        <w:tc>
          <w:tcPr>
            <w:tcW w:w="1293" w:type="pct"/>
            <w:vAlign w:val="bottom"/>
          </w:tcPr>
          <w:p w14:paraId="7EFB64AB" w14:textId="77777777" w:rsidR="00DB35F7" w:rsidRPr="00347C96" w:rsidRDefault="00DB35F7" w:rsidP="00DB35F7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ราชการแห่งหนึ่ง</w:t>
            </w:r>
          </w:p>
        </w:tc>
        <w:tc>
          <w:tcPr>
            <w:tcW w:w="862" w:type="pct"/>
          </w:tcPr>
          <w:p w14:paraId="0D51F2D4" w14:textId="17C7B200" w:rsidR="00DB35F7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11.87</w:t>
            </w:r>
          </w:p>
        </w:tc>
        <w:tc>
          <w:tcPr>
            <w:tcW w:w="948" w:type="pct"/>
          </w:tcPr>
          <w:p w14:paraId="1BDD687D" w14:textId="0CC72B41" w:rsidR="00DB35F7" w:rsidRPr="00347C96" w:rsidRDefault="00DB35F7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30.73</w:t>
            </w:r>
          </w:p>
        </w:tc>
        <w:tc>
          <w:tcPr>
            <w:tcW w:w="949" w:type="pct"/>
          </w:tcPr>
          <w:p w14:paraId="17FE431A" w14:textId="3599DEC6" w:rsidR="00DB35F7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23,615,098.26</w:t>
            </w:r>
          </w:p>
        </w:tc>
        <w:tc>
          <w:tcPr>
            <w:tcW w:w="948" w:type="pct"/>
          </w:tcPr>
          <w:p w14:paraId="1060FF0F" w14:textId="3DC9CC89" w:rsidR="00DB35F7" w:rsidRPr="00347C96" w:rsidRDefault="00DB35F7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517,511,135.37</w:t>
            </w:r>
          </w:p>
        </w:tc>
      </w:tr>
      <w:tr w:rsidR="009951FA" w:rsidRPr="00347C96" w14:paraId="108FE9C5" w14:textId="77777777" w:rsidTr="00811431">
        <w:trPr>
          <w:trHeight w:val="20"/>
        </w:trPr>
        <w:tc>
          <w:tcPr>
            <w:tcW w:w="1293" w:type="pct"/>
            <w:vAlign w:val="bottom"/>
          </w:tcPr>
          <w:p w14:paraId="3B82ADC1" w14:textId="0DC48EF2" w:rsidR="009951FA" w:rsidRPr="00347C96" w:rsidRDefault="009951FA" w:rsidP="00DB35F7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ราชการแห่งที่สอง</w:t>
            </w:r>
          </w:p>
        </w:tc>
        <w:tc>
          <w:tcPr>
            <w:tcW w:w="862" w:type="pct"/>
          </w:tcPr>
          <w:p w14:paraId="1F5086FA" w14:textId="56736746" w:rsidR="009951FA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21.90</w:t>
            </w:r>
          </w:p>
        </w:tc>
        <w:tc>
          <w:tcPr>
            <w:tcW w:w="948" w:type="pct"/>
          </w:tcPr>
          <w:p w14:paraId="6F56F1B2" w14:textId="1CA9DC75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49" w:type="pct"/>
          </w:tcPr>
          <w:p w14:paraId="75832170" w14:textId="18F26435" w:rsidR="009951FA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43,552,498.84</w:t>
            </w:r>
          </w:p>
        </w:tc>
        <w:tc>
          <w:tcPr>
            <w:tcW w:w="948" w:type="pct"/>
          </w:tcPr>
          <w:p w14:paraId="42A6B58E" w14:textId="2E8AE8D6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</w:tr>
      <w:tr w:rsidR="009951FA" w:rsidRPr="00347C96" w14:paraId="718D53A5" w14:textId="77777777" w:rsidTr="00811431">
        <w:trPr>
          <w:trHeight w:val="20"/>
        </w:trPr>
        <w:tc>
          <w:tcPr>
            <w:tcW w:w="1293" w:type="pct"/>
            <w:vAlign w:val="bottom"/>
          </w:tcPr>
          <w:p w14:paraId="1D112C1F" w14:textId="12748F4B" w:rsidR="009951FA" w:rsidRPr="00347C96" w:rsidRDefault="009951FA" w:rsidP="00DB35F7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ราชการแห่งที่สาม</w:t>
            </w:r>
          </w:p>
        </w:tc>
        <w:tc>
          <w:tcPr>
            <w:tcW w:w="862" w:type="pct"/>
          </w:tcPr>
          <w:p w14:paraId="36D65DCE" w14:textId="55B6021D" w:rsidR="009951FA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12.20</w:t>
            </w:r>
          </w:p>
        </w:tc>
        <w:tc>
          <w:tcPr>
            <w:tcW w:w="948" w:type="pct"/>
          </w:tcPr>
          <w:p w14:paraId="58D978AF" w14:textId="3B7B2E6D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49" w:type="pct"/>
          </w:tcPr>
          <w:p w14:paraId="29F7AB0A" w14:textId="7557FA7E" w:rsidR="009951FA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24,259,722.05</w:t>
            </w:r>
          </w:p>
        </w:tc>
        <w:tc>
          <w:tcPr>
            <w:tcW w:w="948" w:type="pct"/>
          </w:tcPr>
          <w:p w14:paraId="1D6973D4" w14:textId="2213302D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</w:tr>
      <w:tr w:rsidR="00DB35F7" w:rsidRPr="00347C96" w14:paraId="1EECF99A" w14:textId="77777777" w:rsidTr="00811431">
        <w:trPr>
          <w:trHeight w:val="20"/>
        </w:trPr>
        <w:tc>
          <w:tcPr>
            <w:tcW w:w="1293" w:type="pct"/>
            <w:vAlign w:val="bottom"/>
          </w:tcPr>
          <w:p w14:paraId="63B5B715" w14:textId="77777777" w:rsidR="00DB35F7" w:rsidRPr="00347C96" w:rsidRDefault="00DB35F7" w:rsidP="00DB35F7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เอกชนแห่งหนึ่ง</w:t>
            </w: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4D3D943E" w14:textId="7C12E33E" w:rsidR="00DB35F7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22.48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4E6CF2C7" w14:textId="71C65560" w:rsidR="00DB35F7" w:rsidRPr="00347C96" w:rsidRDefault="00DB35F7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20.76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14:paraId="44AA977B" w14:textId="0666E13F" w:rsidR="00DB35F7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44,719,626.17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5F8225B2" w14:textId="1C8CA8CC" w:rsidR="00DB35F7" w:rsidRPr="00347C96" w:rsidRDefault="00DB35F7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 xml:space="preserve">     349,598,505.12</w:t>
            </w:r>
          </w:p>
        </w:tc>
      </w:tr>
      <w:tr w:rsidR="00DB35F7" w:rsidRPr="00347C96" w14:paraId="125CE80B" w14:textId="77777777" w:rsidTr="00811431">
        <w:trPr>
          <w:trHeight w:val="20"/>
        </w:trPr>
        <w:tc>
          <w:tcPr>
            <w:tcW w:w="1293" w:type="pct"/>
            <w:vAlign w:val="center"/>
          </w:tcPr>
          <w:p w14:paraId="04305DEB" w14:textId="77777777" w:rsidR="00DB35F7" w:rsidRPr="00347C96" w:rsidRDefault="00DB35F7" w:rsidP="00DB35F7">
            <w:pPr>
              <w:ind w:firstLine="600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GB" w:bidi="ar-SA"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4E8FB319" w14:textId="0E9CC053" w:rsidR="00DB35F7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68.45</w:t>
            </w: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</w:tcPr>
          <w:p w14:paraId="79D69ECB" w14:textId="2E79C442" w:rsidR="00DB35F7" w:rsidRPr="00347C96" w:rsidRDefault="00DB35F7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51.49</w:t>
            </w:r>
          </w:p>
        </w:tc>
        <w:tc>
          <w:tcPr>
            <w:tcW w:w="949" w:type="pct"/>
            <w:tcBorders>
              <w:top w:val="single" w:sz="4" w:space="0" w:color="auto"/>
              <w:bottom w:val="double" w:sz="4" w:space="0" w:color="auto"/>
            </w:tcBorders>
          </w:tcPr>
          <w:p w14:paraId="3996D459" w14:textId="67832E2B" w:rsidR="00DB35F7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136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146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945.32</w:t>
            </w: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</w:tcPr>
          <w:p w14:paraId="6A5D24E2" w14:textId="017D1191" w:rsidR="00DB35F7" w:rsidRPr="00347C96" w:rsidRDefault="00DB35F7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867,109,640.49</w:t>
            </w:r>
          </w:p>
        </w:tc>
      </w:tr>
    </w:tbl>
    <w:p w14:paraId="19E8BE77" w14:textId="77777777" w:rsidR="00DB35F7" w:rsidRPr="001B10E8" w:rsidRDefault="00DB35F7" w:rsidP="00D23C55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8222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126"/>
        <w:gridCol w:w="1417"/>
        <w:gridCol w:w="1559"/>
        <w:gridCol w:w="1561"/>
        <w:gridCol w:w="1559"/>
      </w:tblGrid>
      <w:tr w:rsidR="00D23C55" w:rsidRPr="00347C96" w14:paraId="0A1F3D68" w14:textId="77777777" w:rsidTr="00DB35F7">
        <w:trPr>
          <w:trHeight w:val="20"/>
        </w:trPr>
        <w:tc>
          <w:tcPr>
            <w:tcW w:w="5000" w:type="pct"/>
            <w:gridSpan w:val="5"/>
          </w:tcPr>
          <w:p w14:paraId="6359E125" w14:textId="6CDB8FEB" w:rsidR="00D23C55" w:rsidRPr="00347C96" w:rsidRDefault="00D23C55" w:rsidP="00811BC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(หน่วย : บาท)</w:t>
            </w:r>
          </w:p>
        </w:tc>
      </w:tr>
      <w:tr w:rsidR="00BE70CE" w:rsidRPr="00347C96" w14:paraId="7D2C97AE" w14:textId="77777777" w:rsidTr="00DB35F7">
        <w:trPr>
          <w:trHeight w:val="20"/>
        </w:trPr>
        <w:tc>
          <w:tcPr>
            <w:tcW w:w="1293" w:type="pct"/>
          </w:tcPr>
          <w:p w14:paraId="6B838703" w14:textId="77777777" w:rsidR="00BE70CE" w:rsidRPr="00347C96" w:rsidRDefault="00BE70CE" w:rsidP="00811BC1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810" w:type="pct"/>
            <w:gridSpan w:val="2"/>
          </w:tcPr>
          <w:p w14:paraId="2FDF5BD4" w14:textId="77777777" w:rsidR="00BE70CE" w:rsidRPr="00347C96" w:rsidRDefault="00BE70CE" w:rsidP="00811BC1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897" w:type="pct"/>
            <w:gridSpan w:val="2"/>
          </w:tcPr>
          <w:p w14:paraId="76FDAEEC" w14:textId="77777777" w:rsidR="00BE70CE" w:rsidRPr="00347C96" w:rsidRDefault="00BE70CE" w:rsidP="00811BC1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 xml:space="preserve">รายได้ </w:t>
            </w:r>
          </w:p>
        </w:tc>
      </w:tr>
      <w:tr w:rsidR="00BE70CE" w:rsidRPr="00347C96" w14:paraId="12251CD6" w14:textId="77777777" w:rsidTr="00DB35F7">
        <w:trPr>
          <w:trHeight w:val="20"/>
        </w:trPr>
        <w:tc>
          <w:tcPr>
            <w:tcW w:w="1293" w:type="pct"/>
          </w:tcPr>
          <w:p w14:paraId="32C3E978" w14:textId="77777777" w:rsidR="00BE70CE" w:rsidRPr="00347C96" w:rsidRDefault="00BE70CE" w:rsidP="00811BC1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810" w:type="pct"/>
            <w:gridSpan w:val="2"/>
          </w:tcPr>
          <w:p w14:paraId="20E072CB" w14:textId="77777777" w:rsidR="00BE70CE" w:rsidRPr="00347C96" w:rsidRDefault="00BE70CE" w:rsidP="00811BC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5"/>
                <w:szCs w:val="25"/>
                <w:cs/>
                <w:lang w:val="en-US"/>
              </w:rPr>
              <w:t>(ร้อยละ)</w:t>
            </w:r>
          </w:p>
        </w:tc>
        <w:tc>
          <w:tcPr>
            <w:tcW w:w="949" w:type="pct"/>
          </w:tcPr>
          <w:p w14:paraId="743B702D" w14:textId="77777777" w:rsidR="00BE70CE" w:rsidRPr="00347C96" w:rsidRDefault="00BE70CE" w:rsidP="00811BC1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48" w:type="pct"/>
          </w:tcPr>
          <w:p w14:paraId="274B6316" w14:textId="77777777" w:rsidR="00BE70CE" w:rsidRPr="00347C96" w:rsidRDefault="00BE70CE" w:rsidP="00811BC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lang w:val="en-US"/>
              </w:rPr>
            </w:pPr>
          </w:p>
        </w:tc>
      </w:tr>
      <w:tr w:rsidR="00D23C55" w:rsidRPr="00347C96" w14:paraId="6EFC33C2" w14:textId="77777777" w:rsidTr="00DB35F7">
        <w:trPr>
          <w:trHeight w:val="20"/>
        </w:trPr>
        <w:tc>
          <w:tcPr>
            <w:tcW w:w="1293" w:type="pct"/>
          </w:tcPr>
          <w:p w14:paraId="34CFE90D" w14:textId="77777777" w:rsidR="00D23C55" w:rsidRPr="00347C96" w:rsidRDefault="00D23C55" w:rsidP="00811BC1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3707" w:type="pct"/>
            <w:gridSpan w:val="4"/>
          </w:tcPr>
          <w:p w14:paraId="272C711D" w14:textId="77777777" w:rsidR="00D23C55" w:rsidRPr="00347C96" w:rsidRDefault="00D23C55" w:rsidP="00811BC1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pacing w:val="-2"/>
                <w:sz w:val="25"/>
                <w:szCs w:val="25"/>
                <w:cs/>
                <w:lang w:val="en-US"/>
              </w:rPr>
              <w:t xml:space="preserve">สำหรับงวดหกเดือนสิ้นสุดวันที่ </w:t>
            </w:r>
            <w:r w:rsidRPr="00347C96">
              <w:rPr>
                <w:rFonts w:ascii="Angsana New" w:hAnsi="Angsana New" w:cs="Angsana New"/>
                <w:color w:val="000000"/>
                <w:spacing w:val="-2"/>
                <w:sz w:val="25"/>
                <w:szCs w:val="25"/>
                <w:lang w:val="en-US"/>
              </w:rPr>
              <w:t>30</w:t>
            </w:r>
            <w:r w:rsidRPr="00347C96">
              <w:rPr>
                <w:rFonts w:ascii="Angsana New" w:hAnsi="Angsana New" w:cs="Angsana New" w:hint="cs"/>
                <w:color w:val="000000"/>
                <w:spacing w:val="-2"/>
                <w:sz w:val="25"/>
                <w:szCs w:val="25"/>
                <w:cs/>
                <w:lang w:val="en-US"/>
              </w:rPr>
              <w:t xml:space="preserve"> มิถุนายน</w:t>
            </w:r>
          </w:p>
        </w:tc>
      </w:tr>
      <w:tr w:rsidR="00BE70CE" w:rsidRPr="00347C96" w14:paraId="3218902F" w14:textId="77777777" w:rsidTr="00DB35F7">
        <w:trPr>
          <w:trHeight w:val="20"/>
        </w:trPr>
        <w:tc>
          <w:tcPr>
            <w:tcW w:w="1293" w:type="pct"/>
          </w:tcPr>
          <w:p w14:paraId="5C5A8B97" w14:textId="77777777" w:rsidR="00BE70CE" w:rsidRPr="00347C96" w:rsidRDefault="00BE70CE" w:rsidP="00394DE9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62" w:type="pct"/>
          </w:tcPr>
          <w:p w14:paraId="18AA1246" w14:textId="221749D5" w:rsidR="00BE70CE" w:rsidRPr="00347C96" w:rsidRDefault="00BE70CE" w:rsidP="00394DE9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  <w:t>9</w:t>
            </w:r>
          </w:p>
        </w:tc>
        <w:tc>
          <w:tcPr>
            <w:tcW w:w="948" w:type="pct"/>
          </w:tcPr>
          <w:p w14:paraId="4F8BC8EB" w14:textId="07A8075A" w:rsidR="00BE70CE" w:rsidRPr="00347C96" w:rsidRDefault="00BE70CE" w:rsidP="00394DE9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2568</w:t>
            </w:r>
          </w:p>
        </w:tc>
        <w:tc>
          <w:tcPr>
            <w:tcW w:w="949" w:type="pct"/>
          </w:tcPr>
          <w:p w14:paraId="7C0EEE95" w14:textId="218FC47C" w:rsidR="00BE70CE" w:rsidRPr="00347C96" w:rsidRDefault="00BE70CE" w:rsidP="00394DE9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  <w:t>9</w:t>
            </w:r>
          </w:p>
        </w:tc>
        <w:tc>
          <w:tcPr>
            <w:tcW w:w="948" w:type="pct"/>
          </w:tcPr>
          <w:p w14:paraId="63E3B80C" w14:textId="55162317" w:rsidR="00BE70CE" w:rsidRPr="00347C96" w:rsidRDefault="00BE70CE" w:rsidP="00394DE9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u w:val="single"/>
                <w:cs/>
                <w:lang w:val="en-US"/>
              </w:rPr>
              <w:t>2568</w:t>
            </w:r>
          </w:p>
        </w:tc>
      </w:tr>
      <w:tr w:rsidR="00BE70CE" w:rsidRPr="00347C96" w14:paraId="2EB73981" w14:textId="77777777" w:rsidTr="00DB35F7">
        <w:trPr>
          <w:trHeight w:val="20"/>
        </w:trPr>
        <w:tc>
          <w:tcPr>
            <w:tcW w:w="1293" w:type="pct"/>
            <w:vAlign w:val="bottom"/>
          </w:tcPr>
          <w:p w14:paraId="73601D28" w14:textId="77777777" w:rsidR="00BE70CE" w:rsidRPr="00347C96" w:rsidRDefault="00BE70CE" w:rsidP="00394DE9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ราชการแห่งหนึ่ง</w:t>
            </w:r>
          </w:p>
        </w:tc>
        <w:tc>
          <w:tcPr>
            <w:tcW w:w="862" w:type="pct"/>
          </w:tcPr>
          <w:p w14:paraId="494B8FAD" w14:textId="5AB69167" w:rsidR="00BE70CE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14.97</w:t>
            </w:r>
          </w:p>
        </w:tc>
        <w:tc>
          <w:tcPr>
            <w:tcW w:w="948" w:type="pct"/>
          </w:tcPr>
          <w:p w14:paraId="72D3BB55" w14:textId="0FF9DA70" w:rsidR="00BE70CE" w:rsidRPr="00347C96" w:rsidRDefault="00BE70CE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21.31</w:t>
            </w:r>
          </w:p>
        </w:tc>
        <w:tc>
          <w:tcPr>
            <w:tcW w:w="949" w:type="pct"/>
          </w:tcPr>
          <w:p w14:paraId="428561A8" w14:textId="5DBA2862" w:rsidR="00BE70CE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139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954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574.64</w:t>
            </w:r>
          </w:p>
        </w:tc>
        <w:tc>
          <w:tcPr>
            <w:tcW w:w="948" w:type="pct"/>
          </w:tcPr>
          <w:p w14:paraId="12004080" w14:textId="0075D874" w:rsidR="00BE70CE" w:rsidRPr="00347C96" w:rsidRDefault="00BE70CE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664,656,974.20</w:t>
            </w:r>
          </w:p>
        </w:tc>
      </w:tr>
      <w:tr w:rsidR="009951FA" w:rsidRPr="00347C96" w14:paraId="04DDCDC9" w14:textId="77777777" w:rsidTr="009951FA">
        <w:trPr>
          <w:trHeight w:val="20"/>
        </w:trPr>
        <w:tc>
          <w:tcPr>
            <w:tcW w:w="1293" w:type="pct"/>
            <w:vAlign w:val="bottom"/>
          </w:tcPr>
          <w:p w14:paraId="2BBC9CA0" w14:textId="0A85522C" w:rsidR="009951FA" w:rsidRPr="00347C96" w:rsidRDefault="009951FA" w:rsidP="00394DE9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ราชการแห่งที่สอง</w:t>
            </w:r>
          </w:p>
        </w:tc>
        <w:tc>
          <w:tcPr>
            <w:tcW w:w="862" w:type="pct"/>
          </w:tcPr>
          <w:p w14:paraId="7DD166A3" w14:textId="1F74ED50" w:rsidR="009951FA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10.02</w:t>
            </w:r>
          </w:p>
        </w:tc>
        <w:tc>
          <w:tcPr>
            <w:tcW w:w="948" w:type="pct"/>
          </w:tcPr>
          <w:p w14:paraId="655B641D" w14:textId="7419919C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49" w:type="pct"/>
          </w:tcPr>
          <w:p w14:paraId="7E1C91C3" w14:textId="4F35AAB2" w:rsidR="009951FA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93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731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289.58</w:t>
            </w:r>
          </w:p>
        </w:tc>
        <w:tc>
          <w:tcPr>
            <w:tcW w:w="948" w:type="pct"/>
          </w:tcPr>
          <w:p w14:paraId="2910CEE4" w14:textId="36DAD2C8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</w:tr>
      <w:tr w:rsidR="00BE70CE" w:rsidRPr="00347C96" w14:paraId="4AAC36D8" w14:textId="77777777" w:rsidTr="009951FA">
        <w:trPr>
          <w:trHeight w:val="20"/>
        </w:trPr>
        <w:tc>
          <w:tcPr>
            <w:tcW w:w="1293" w:type="pct"/>
            <w:vAlign w:val="bottom"/>
          </w:tcPr>
          <w:p w14:paraId="4625DCE2" w14:textId="77777777" w:rsidR="00BE70CE" w:rsidRPr="00347C96" w:rsidRDefault="00BE70CE" w:rsidP="00394DE9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เอกชนแห่งหนึ่ง</w:t>
            </w:r>
          </w:p>
        </w:tc>
        <w:tc>
          <w:tcPr>
            <w:tcW w:w="862" w:type="pct"/>
          </w:tcPr>
          <w:p w14:paraId="3597ADD5" w14:textId="68434B76" w:rsidR="00BE70CE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13.96</w:t>
            </w:r>
          </w:p>
        </w:tc>
        <w:tc>
          <w:tcPr>
            <w:tcW w:w="948" w:type="pct"/>
          </w:tcPr>
          <w:p w14:paraId="16F49528" w14:textId="4F0A48E2" w:rsidR="00BE70CE" w:rsidRPr="00347C96" w:rsidRDefault="00BE70CE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23.60</w:t>
            </w:r>
          </w:p>
        </w:tc>
        <w:tc>
          <w:tcPr>
            <w:tcW w:w="949" w:type="pct"/>
          </w:tcPr>
          <w:p w14:paraId="79341212" w14:textId="62D4DFB0" w:rsidR="00BE70CE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130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533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376.96</w:t>
            </w:r>
          </w:p>
        </w:tc>
        <w:tc>
          <w:tcPr>
            <w:tcW w:w="948" w:type="pct"/>
          </w:tcPr>
          <w:p w14:paraId="5DA62A28" w14:textId="50816D8A" w:rsidR="00BE70CE" w:rsidRPr="00347C96" w:rsidRDefault="00BE70CE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 xml:space="preserve">      736,020,313.21</w:t>
            </w:r>
          </w:p>
        </w:tc>
      </w:tr>
      <w:tr w:rsidR="009951FA" w:rsidRPr="00347C96" w14:paraId="16DD08A6" w14:textId="77777777" w:rsidTr="009951FA">
        <w:trPr>
          <w:trHeight w:val="20"/>
        </w:trPr>
        <w:tc>
          <w:tcPr>
            <w:tcW w:w="1293" w:type="pct"/>
            <w:vAlign w:val="bottom"/>
          </w:tcPr>
          <w:p w14:paraId="140E3862" w14:textId="097E5833" w:rsidR="009951FA" w:rsidRPr="00347C96" w:rsidRDefault="009951FA" w:rsidP="00394DE9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เอกชนแห่งที่สอง</w:t>
            </w: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0095B3AA" w14:textId="079C3537" w:rsidR="009951FA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31.88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0A1A2CBF" w14:textId="69F3FA20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14:paraId="29334067" w14:textId="4FF98785" w:rsidR="009951FA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298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130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841.12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2E3A8A6B" w14:textId="0AE0D29B" w:rsidR="009951FA" w:rsidRPr="00347C96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-</w:t>
            </w:r>
          </w:p>
        </w:tc>
      </w:tr>
      <w:tr w:rsidR="00BE70CE" w:rsidRPr="00347C96" w14:paraId="67F656FA" w14:textId="77777777" w:rsidTr="00DB35F7">
        <w:trPr>
          <w:trHeight w:val="20"/>
        </w:trPr>
        <w:tc>
          <w:tcPr>
            <w:tcW w:w="1293" w:type="pct"/>
            <w:vAlign w:val="center"/>
          </w:tcPr>
          <w:p w14:paraId="4BC0CF0A" w14:textId="77777777" w:rsidR="00BE70CE" w:rsidRPr="00347C96" w:rsidRDefault="00BE70CE" w:rsidP="00394DE9">
            <w:pPr>
              <w:ind w:firstLine="600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347C96">
              <w:rPr>
                <w:rFonts w:ascii="Angsana New" w:hAnsi="Angsana New" w:cs="Angsana New" w:hint="cs"/>
                <w:sz w:val="25"/>
                <w:szCs w:val="25"/>
                <w:cs/>
                <w:lang w:val="en-GB" w:bidi="ar-SA"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3ED392EB" w14:textId="0A288BB7" w:rsidR="00BE70CE" w:rsidRPr="00347C96" w:rsidRDefault="009951FA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70.83</w:t>
            </w: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</w:tcPr>
          <w:p w14:paraId="55B80481" w14:textId="49A9CE54" w:rsidR="00BE70CE" w:rsidRPr="00347C96" w:rsidRDefault="00BE70CE" w:rsidP="009951FA">
            <w:pPr>
              <w:spacing w:line="240" w:lineRule="atLeast"/>
              <w:ind w:left="-108" w:right="31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val="en-US"/>
              </w:rPr>
              <w:t>44.91</w:t>
            </w:r>
          </w:p>
        </w:tc>
        <w:tc>
          <w:tcPr>
            <w:tcW w:w="949" w:type="pct"/>
            <w:tcBorders>
              <w:top w:val="single" w:sz="4" w:space="0" w:color="auto"/>
              <w:bottom w:val="double" w:sz="4" w:space="0" w:color="auto"/>
            </w:tcBorders>
          </w:tcPr>
          <w:p w14:paraId="656B7366" w14:textId="50F08560" w:rsidR="00BE70CE" w:rsidRPr="00347C96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662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350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,</w:t>
            </w: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val="en-US"/>
              </w:rPr>
              <w:t>082.30</w:t>
            </w: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</w:tcPr>
          <w:p w14:paraId="66370637" w14:textId="0D2AA622" w:rsidR="00BE70CE" w:rsidRPr="00347C96" w:rsidRDefault="00BE70CE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</w:pPr>
            <w:r w:rsidRPr="00347C96">
              <w:rPr>
                <w:rFonts w:ascii="Angsana New" w:hAnsi="Angsana New" w:cs="Angsana New"/>
                <w:color w:val="000000"/>
                <w:sz w:val="25"/>
                <w:szCs w:val="25"/>
                <w:lang w:val="en-US"/>
              </w:rPr>
              <w:t>1,400,677,287.41</w:t>
            </w:r>
          </w:p>
        </w:tc>
      </w:tr>
    </w:tbl>
    <w:p w14:paraId="160F6E0B" w14:textId="3CCCA95D" w:rsidR="009C69C6" w:rsidRPr="007661FB" w:rsidRDefault="00FA121D" w:rsidP="00BE70CE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61FB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2C3A4B1C" w14:textId="77777777" w:rsidR="00BE70CE" w:rsidRPr="00BE70CE" w:rsidRDefault="00BE70CE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0916A6" w14:textId="313A7F81" w:rsidR="009C69C6" w:rsidRDefault="00FA121D" w:rsidP="00FA121D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A121D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FA121D">
        <w:rPr>
          <w:rFonts w:ascii="Angsana New" w:hAnsi="Angsana New" w:cs="Angsana New"/>
          <w:sz w:val="30"/>
          <w:szCs w:val="30"/>
        </w:rPr>
        <w:t xml:space="preserve">   </w:t>
      </w:r>
      <w:r w:rsidRPr="00FA121D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FA121D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394DE9">
        <w:rPr>
          <w:rFonts w:ascii="Angsana New" w:hAnsi="Angsana New" w:cs="Angsana New" w:hint="cs"/>
          <w:sz w:val="30"/>
          <w:szCs w:val="30"/>
          <w:cs/>
          <w:lang w:val="en-US"/>
        </w:rPr>
        <w:t>และหกเดือน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4DE9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94DE9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AD0F5F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6C0C">
        <w:rPr>
          <w:rFonts w:ascii="Angsana New" w:hAnsi="Angsana New" w:cs="Angsana New"/>
          <w:sz w:val="30"/>
          <w:szCs w:val="30"/>
          <w:lang w:val="en-US"/>
        </w:rPr>
        <w:t>2569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86C0C">
        <w:rPr>
          <w:rFonts w:ascii="Angsana New" w:hAnsi="Angsana New" w:cs="Angsana New"/>
          <w:sz w:val="30"/>
          <w:szCs w:val="30"/>
          <w:lang w:val="en-US"/>
        </w:rPr>
        <w:t>2568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2DF7265" w14:textId="77777777" w:rsidR="00BE70CE" w:rsidRPr="00BE70CE" w:rsidRDefault="00BE70CE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2694"/>
        <w:gridCol w:w="1417"/>
        <w:gridCol w:w="1559"/>
        <w:gridCol w:w="1560"/>
        <w:gridCol w:w="1559"/>
      </w:tblGrid>
      <w:tr w:rsidR="00394DE9" w:rsidRPr="00DB35F7" w14:paraId="5004A7F2" w14:textId="77777777" w:rsidTr="00DB35F7">
        <w:tc>
          <w:tcPr>
            <w:tcW w:w="2694" w:type="dxa"/>
          </w:tcPr>
          <w:p w14:paraId="57FF893D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bookmarkStart w:id="14" w:name="_Hlk206080085"/>
          </w:p>
        </w:tc>
        <w:tc>
          <w:tcPr>
            <w:tcW w:w="1417" w:type="dxa"/>
          </w:tcPr>
          <w:p w14:paraId="0140C999" w14:textId="77777777" w:rsidR="00394DE9" w:rsidRPr="00DB35F7" w:rsidRDefault="00394DE9" w:rsidP="00811BC1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1559" w:type="dxa"/>
          </w:tcPr>
          <w:p w14:paraId="2D829D4B" w14:textId="77777777" w:rsidR="00394DE9" w:rsidRPr="00DB35F7" w:rsidRDefault="00394DE9" w:rsidP="00811BC1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3119" w:type="dxa"/>
            <w:gridSpan w:val="2"/>
          </w:tcPr>
          <w:p w14:paraId="06D90E42" w14:textId="77777777" w:rsidR="00394DE9" w:rsidRPr="00DB35F7" w:rsidRDefault="00394DE9" w:rsidP="00811BC1">
            <w:pPr>
              <w:jc w:val="right"/>
              <w:rPr>
                <w:rFonts w:ascii="Angsana New" w:eastAsia="Brush Script MT" w:hAnsi="Angsana New" w:cs="Angsana New"/>
                <w:lang w:val="en-US" w:eastAsia="zh-CN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 w:eastAsia="zh-CN"/>
              </w:rPr>
              <w:t>(หน่วย : บาท)</w:t>
            </w:r>
          </w:p>
        </w:tc>
      </w:tr>
      <w:tr w:rsidR="00394DE9" w:rsidRPr="00DB35F7" w14:paraId="41FBA7E6" w14:textId="77777777" w:rsidTr="00BE70CE">
        <w:tc>
          <w:tcPr>
            <w:tcW w:w="2694" w:type="dxa"/>
          </w:tcPr>
          <w:p w14:paraId="5DABC651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095" w:type="dxa"/>
            <w:gridSpan w:val="4"/>
          </w:tcPr>
          <w:p w14:paraId="21E3FA07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ส่วนงานดำเนินงาน</w:t>
            </w:r>
          </w:p>
        </w:tc>
      </w:tr>
      <w:tr w:rsidR="00394DE9" w:rsidRPr="00DB35F7" w14:paraId="035578FC" w14:textId="77777777" w:rsidTr="00BE70CE">
        <w:tc>
          <w:tcPr>
            <w:tcW w:w="2694" w:type="dxa"/>
          </w:tcPr>
          <w:p w14:paraId="6E64F5B9" w14:textId="77777777" w:rsidR="00394DE9" w:rsidRPr="00DB35F7" w:rsidRDefault="00394DE9" w:rsidP="00811BC1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095" w:type="dxa"/>
            <w:gridSpan w:val="4"/>
          </w:tcPr>
          <w:p w14:paraId="3233ABE0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394DE9" w:rsidRPr="00DB35F7" w14:paraId="59A4D332" w14:textId="77777777" w:rsidTr="00DB35F7">
        <w:tc>
          <w:tcPr>
            <w:tcW w:w="2694" w:type="dxa"/>
          </w:tcPr>
          <w:p w14:paraId="010F0F67" w14:textId="77777777" w:rsidR="00394DE9" w:rsidRPr="00DB35F7" w:rsidRDefault="00394DE9" w:rsidP="00811BC1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39CE8A35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สำหรับงวดสามเดือน</w:t>
            </w:r>
          </w:p>
        </w:tc>
        <w:tc>
          <w:tcPr>
            <w:tcW w:w="3119" w:type="dxa"/>
            <w:gridSpan w:val="2"/>
          </w:tcPr>
          <w:p w14:paraId="4398D80A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สำหรับงวดหกเดือน</w:t>
            </w:r>
          </w:p>
        </w:tc>
      </w:tr>
      <w:tr w:rsidR="00394DE9" w:rsidRPr="00DB35F7" w14:paraId="7C3E5B0B" w14:textId="77777777" w:rsidTr="00DB35F7">
        <w:tc>
          <w:tcPr>
            <w:tcW w:w="2694" w:type="dxa"/>
          </w:tcPr>
          <w:p w14:paraId="2346FDA8" w14:textId="77777777" w:rsidR="00394DE9" w:rsidRPr="00DB35F7" w:rsidRDefault="00394DE9" w:rsidP="00811BC1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757DDD5C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DB35F7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3119" w:type="dxa"/>
            <w:gridSpan w:val="2"/>
          </w:tcPr>
          <w:p w14:paraId="78A20FA0" w14:textId="77777777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DB35F7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มิถุนายน</w:t>
            </w:r>
          </w:p>
        </w:tc>
      </w:tr>
      <w:tr w:rsidR="00394DE9" w:rsidRPr="00DB35F7" w14:paraId="45F03A3E" w14:textId="77777777" w:rsidTr="00DB35F7">
        <w:tc>
          <w:tcPr>
            <w:tcW w:w="2694" w:type="dxa"/>
          </w:tcPr>
          <w:p w14:paraId="7F37A0D0" w14:textId="77777777" w:rsidR="00394DE9" w:rsidRPr="00DB35F7" w:rsidRDefault="00394DE9" w:rsidP="00811BC1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14215A74" w14:textId="278DF682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256</w:t>
            </w:r>
            <w:r w:rsidR="004D3A28"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9</w:t>
            </w:r>
          </w:p>
        </w:tc>
        <w:tc>
          <w:tcPr>
            <w:tcW w:w="1559" w:type="dxa"/>
          </w:tcPr>
          <w:p w14:paraId="5E97D69A" w14:textId="5DDF7374" w:rsidR="00394DE9" w:rsidRPr="00DB35F7" w:rsidRDefault="004D3A28" w:rsidP="00811BC1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560" w:type="dxa"/>
            <w:hideMark/>
          </w:tcPr>
          <w:p w14:paraId="0210B036" w14:textId="26AEE54F" w:rsidR="00394DE9" w:rsidRPr="00DB35F7" w:rsidRDefault="00394DE9" w:rsidP="00811BC1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256</w:t>
            </w:r>
            <w:r w:rsidR="004D3A28"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9</w:t>
            </w:r>
          </w:p>
        </w:tc>
        <w:tc>
          <w:tcPr>
            <w:tcW w:w="1559" w:type="dxa"/>
            <w:hideMark/>
          </w:tcPr>
          <w:p w14:paraId="5544A80F" w14:textId="1123393C" w:rsidR="00394DE9" w:rsidRPr="00DB35F7" w:rsidRDefault="004D3A28" w:rsidP="00811BC1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</w:tr>
      <w:tr w:rsidR="004D3A28" w:rsidRPr="00DB35F7" w14:paraId="4B64982F" w14:textId="77777777" w:rsidTr="00DB35F7">
        <w:tc>
          <w:tcPr>
            <w:tcW w:w="2694" w:type="dxa"/>
          </w:tcPr>
          <w:p w14:paraId="2BF7317E" w14:textId="77777777" w:rsidR="004D3A28" w:rsidRPr="00DB35F7" w:rsidRDefault="004D3A28" w:rsidP="004D3A28">
            <w:pPr>
              <w:ind w:lef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453287DD" w14:textId="3038D9DE" w:rsidR="004D3A28" w:rsidRPr="00DB35F7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198,905,839.27</w:t>
            </w:r>
          </w:p>
        </w:tc>
        <w:tc>
          <w:tcPr>
            <w:tcW w:w="1559" w:type="dxa"/>
          </w:tcPr>
          <w:p w14:paraId="3E930200" w14:textId="486A2309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1,683,953,331.82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8C0963D" w14:textId="5D1DB326" w:rsidR="004D3A28" w:rsidRPr="00DB35F7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935,097,448.09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7F506CA3" w14:textId="538C0D7C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3,118,778,555.71</w:t>
            </w:r>
          </w:p>
        </w:tc>
      </w:tr>
      <w:tr w:rsidR="004D3A28" w:rsidRPr="00DB35F7" w14:paraId="4EA72313" w14:textId="77777777" w:rsidTr="00DB35F7">
        <w:trPr>
          <w:trHeight w:val="171"/>
        </w:trPr>
        <w:tc>
          <w:tcPr>
            <w:tcW w:w="2694" w:type="dxa"/>
          </w:tcPr>
          <w:p w14:paraId="6D2F1D5C" w14:textId="77777777" w:rsidR="004D3A28" w:rsidRPr="00DB35F7" w:rsidRDefault="004D3A28" w:rsidP="004D3A28">
            <w:pPr>
              <w:ind w:left="-110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รายได้จำแนกตามส่วนงาน</w:t>
            </w:r>
          </w:p>
        </w:tc>
        <w:tc>
          <w:tcPr>
            <w:tcW w:w="1417" w:type="dxa"/>
          </w:tcPr>
          <w:p w14:paraId="43864DE7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59" w:type="dxa"/>
          </w:tcPr>
          <w:p w14:paraId="12677DF3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60" w:type="dxa"/>
          </w:tcPr>
          <w:p w14:paraId="27577D64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59" w:type="dxa"/>
          </w:tcPr>
          <w:p w14:paraId="62721BF3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4D3A28" w:rsidRPr="00DB35F7" w14:paraId="5F1EC77B" w14:textId="77777777" w:rsidTr="00DB35F7">
        <w:trPr>
          <w:trHeight w:val="171"/>
        </w:trPr>
        <w:tc>
          <w:tcPr>
            <w:tcW w:w="2694" w:type="dxa"/>
          </w:tcPr>
          <w:p w14:paraId="7CF97C05" w14:textId="77777777" w:rsidR="004D3A28" w:rsidRPr="00DB35F7" w:rsidRDefault="004D3A28">
            <w:pPr>
              <w:numPr>
                <w:ilvl w:val="0"/>
                <w:numId w:val="22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ส่วนงานรับเหมาก่อสร้าง</w:t>
            </w:r>
          </w:p>
        </w:tc>
        <w:tc>
          <w:tcPr>
            <w:tcW w:w="1417" w:type="dxa"/>
          </w:tcPr>
          <w:p w14:paraId="0A17D025" w14:textId="49978BFA" w:rsidR="004D3A28" w:rsidRPr="00DB35F7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198,905,839.27</w:t>
            </w:r>
          </w:p>
        </w:tc>
        <w:tc>
          <w:tcPr>
            <w:tcW w:w="1559" w:type="dxa"/>
          </w:tcPr>
          <w:p w14:paraId="4E98C686" w14:textId="5ED58765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1,683,953,331.82</w:t>
            </w:r>
          </w:p>
        </w:tc>
        <w:tc>
          <w:tcPr>
            <w:tcW w:w="1560" w:type="dxa"/>
          </w:tcPr>
          <w:p w14:paraId="5604ED87" w14:textId="487D4240" w:rsidR="004D3A28" w:rsidRPr="00DB35F7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920,701,429.09</w:t>
            </w:r>
          </w:p>
        </w:tc>
        <w:tc>
          <w:tcPr>
            <w:tcW w:w="1559" w:type="dxa"/>
          </w:tcPr>
          <w:p w14:paraId="16192EA2" w14:textId="52463815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3,118,778,555.71</w:t>
            </w:r>
          </w:p>
        </w:tc>
      </w:tr>
      <w:tr w:rsidR="004D3A28" w:rsidRPr="00DB35F7" w14:paraId="6F0FB9EF" w14:textId="77777777" w:rsidTr="00DB35F7">
        <w:trPr>
          <w:trHeight w:val="171"/>
        </w:trPr>
        <w:tc>
          <w:tcPr>
            <w:tcW w:w="2694" w:type="dxa"/>
          </w:tcPr>
          <w:p w14:paraId="3AD7903A" w14:textId="77777777" w:rsidR="004D3A28" w:rsidRPr="00DB35F7" w:rsidRDefault="004D3A28">
            <w:pPr>
              <w:numPr>
                <w:ilvl w:val="0"/>
                <w:numId w:val="22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ส่วนงานการพัฒนาอสังหาริมทรัพย์</w:t>
            </w:r>
          </w:p>
        </w:tc>
        <w:tc>
          <w:tcPr>
            <w:tcW w:w="1417" w:type="dxa"/>
          </w:tcPr>
          <w:p w14:paraId="7AC4D30A" w14:textId="76F6FC60" w:rsidR="004D3A28" w:rsidRPr="00DB35F7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</w:tcPr>
          <w:p w14:paraId="6BE11BE5" w14:textId="709DEBB6" w:rsidR="004D3A28" w:rsidRPr="00DB35F7" w:rsidRDefault="004D3A28" w:rsidP="00DB35F7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35F8045F" w14:textId="697C5727" w:rsidR="004D3A28" w:rsidRPr="00DB35F7" w:rsidRDefault="009951FA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14,396,019.00</w:t>
            </w:r>
          </w:p>
        </w:tc>
        <w:tc>
          <w:tcPr>
            <w:tcW w:w="1559" w:type="dxa"/>
          </w:tcPr>
          <w:p w14:paraId="06CC84CF" w14:textId="0AF4493B" w:rsidR="004D3A28" w:rsidRPr="00DB35F7" w:rsidRDefault="004D3A28" w:rsidP="00DB35F7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4D3A28" w:rsidRPr="00DB35F7" w14:paraId="728507B7" w14:textId="77777777" w:rsidTr="00DB35F7">
        <w:trPr>
          <w:trHeight w:val="171"/>
        </w:trPr>
        <w:tc>
          <w:tcPr>
            <w:tcW w:w="2694" w:type="dxa"/>
            <w:hideMark/>
          </w:tcPr>
          <w:p w14:paraId="495D03A1" w14:textId="77777777" w:rsidR="004D3A28" w:rsidRPr="00DB35F7" w:rsidRDefault="004D3A28" w:rsidP="004D3A28">
            <w:pPr>
              <w:ind w:left="-11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1061106E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59" w:type="dxa"/>
          </w:tcPr>
          <w:p w14:paraId="76C016BD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60" w:type="dxa"/>
          </w:tcPr>
          <w:p w14:paraId="42353524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59" w:type="dxa"/>
          </w:tcPr>
          <w:p w14:paraId="0E446FE3" w14:textId="77777777" w:rsidR="004D3A28" w:rsidRPr="00DB35F7" w:rsidRDefault="004D3A28" w:rsidP="00DB35F7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9951FA" w:rsidRPr="00DB35F7" w14:paraId="0C5ACAB7" w14:textId="77777777" w:rsidTr="00DB35F7">
        <w:trPr>
          <w:trHeight w:val="171"/>
        </w:trPr>
        <w:tc>
          <w:tcPr>
            <w:tcW w:w="2694" w:type="dxa"/>
          </w:tcPr>
          <w:p w14:paraId="7485F6C8" w14:textId="77777777" w:rsidR="009951FA" w:rsidRPr="00DB35F7" w:rsidRDefault="009951FA" w:rsidP="009951FA">
            <w:pPr>
              <w:numPr>
                <w:ilvl w:val="0"/>
                <w:numId w:val="22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B35F7">
              <w:rPr>
                <w:rFonts w:ascii="Angsana New" w:hAnsi="Angsana New" w:cs="Angsana New"/>
                <w:cs/>
              </w:rPr>
              <w:t>ตลอดช่วงเวลาหนึ่ง</w:t>
            </w:r>
          </w:p>
        </w:tc>
        <w:tc>
          <w:tcPr>
            <w:tcW w:w="1417" w:type="dxa"/>
          </w:tcPr>
          <w:p w14:paraId="525947DF" w14:textId="35E03FA9" w:rsidR="009951FA" w:rsidRPr="00DB35F7" w:rsidRDefault="009951FA" w:rsidP="009951FA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198,905,839.27</w:t>
            </w:r>
          </w:p>
        </w:tc>
        <w:tc>
          <w:tcPr>
            <w:tcW w:w="1559" w:type="dxa"/>
          </w:tcPr>
          <w:p w14:paraId="46272189" w14:textId="49141E20" w:rsidR="009951FA" w:rsidRPr="00DB35F7" w:rsidRDefault="009951FA" w:rsidP="009951FA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1,683,953,331.82</w:t>
            </w:r>
          </w:p>
        </w:tc>
        <w:tc>
          <w:tcPr>
            <w:tcW w:w="1560" w:type="dxa"/>
          </w:tcPr>
          <w:p w14:paraId="663E5158" w14:textId="546B82D9" w:rsidR="009951FA" w:rsidRPr="00DB35F7" w:rsidRDefault="009951FA" w:rsidP="009951FA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920,701,429.09</w:t>
            </w:r>
          </w:p>
        </w:tc>
        <w:tc>
          <w:tcPr>
            <w:tcW w:w="1559" w:type="dxa"/>
          </w:tcPr>
          <w:p w14:paraId="7FC38F3B" w14:textId="1067A15A" w:rsidR="009951FA" w:rsidRPr="00DB35F7" w:rsidRDefault="009951FA" w:rsidP="009951FA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3,118,778,555.71</w:t>
            </w:r>
          </w:p>
        </w:tc>
      </w:tr>
      <w:tr w:rsidR="009951FA" w:rsidRPr="00DB35F7" w14:paraId="4B190251" w14:textId="77777777" w:rsidTr="00DB35F7">
        <w:trPr>
          <w:trHeight w:val="199"/>
        </w:trPr>
        <w:tc>
          <w:tcPr>
            <w:tcW w:w="2694" w:type="dxa"/>
            <w:hideMark/>
          </w:tcPr>
          <w:p w14:paraId="121F80C3" w14:textId="77777777" w:rsidR="009951FA" w:rsidRPr="00DB35F7" w:rsidRDefault="009951FA" w:rsidP="009951FA">
            <w:pPr>
              <w:numPr>
                <w:ilvl w:val="0"/>
                <w:numId w:val="22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DB35F7">
              <w:rPr>
                <w:rFonts w:ascii="Angsana New" w:eastAsia="Brush Script MT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1417" w:type="dxa"/>
          </w:tcPr>
          <w:p w14:paraId="5D9B67BE" w14:textId="7C3CE1BD" w:rsidR="009951FA" w:rsidRPr="00DB35F7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</w:tcPr>
          <w:p w14:paraId="2DE7D8FD" w14:textId="79DA1B79" w:rsidR="009951FA" w:rsidRPr="00DB35F7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327C2A24" w14:textId="3B87B359" w:rsidR="009951FA" w:rsidRPr="00DB35F7" w:rsidRDefault="009951FA" w:rsidP="009951FA">
            <w:pPr>
              <w:spacing w:line="240" w:lineRule="atLeast"/>
              <w:ind w:left="-108"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951FA">
              <w:rPr>
                <w:rFonts w:ascii="Angsana New" w:hAnsi="Angsana New" w:cs="Angsana New"/>
                <w:color w:val="000000"/>
                <w:lang w:val="en-US"/>
              </w:rPr>
              <w:t>14,396,019.00</w:t>
            </w:r>
          </w:p>
        </w:tc>
        <w:tc>
          <w:tcPr>
            <w:tcW w:w="1559" w:type="dxa"/>
          </w:tcPr>
          <w:p w14:paraId="606984D0" w14:textId="6C199D83" w:rsidR="009951FA" w:rsidRPr="00DB35F7" w:rsidRDefault="009951FA" w:rsidP="009951FA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B35F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bookmarkEnd w:id="14"/>
    </w:tbl>
    <w:p w14:paraId="0EADA419" w14:textId="77777777" w:rsidR="00CE0352" w:rsidRDefault="00CE0352" w:rsidP="00CE0352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249FDA2" w14:textId="4916E720" w:rsidR="00405136" w:rsidRDefault="00E10F48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10F48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1D5EBE3D" w14:textId="77777777" w:rsidR="00F434D2" w:rsidRPr="00E10F48" w:rsidRDefault="00F434D2" w:rsidP="00F434D2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54C3AFB" w14:textId="77777777" w:rsidR="00DA71DD" w:rsidRDefault="00DA71DD" w:rsidP="00DA71D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192469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192469">
        <w:rPr>
          <w:rFonts w:ascii="Angsana New" w:hAnsi="Angsana New"/>
          <w:sz w:val="30"/>
          <w:szCs w:val="30"/>
          <w:cs/>
        </w:rPr>
        <w:t>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ECFD6F6" w14:textId="77777777" w:rsidR="00767AEC" w:rsidRDefault="00767AEC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01"/>
        <w:gridCol w:w="3685"/>
      </w:tblGrid>
      <w:tr w:rsidR="00C44AA1" w:rsidRPr="00C44AA1" w14:paraId="392AA820" w14:textId="77777777" w:rsidTr="004A2B72">
        <w:tc>
          <w:tcPr>
            <w:tcW w:w="2410" w:type="dxa"/>
          </w:tcPr>
          <w:p w14:paraId="16768ACA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CB71EAE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20D4FF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1" w:type="dxa"/>
          </w:tcPr>
          <w:p w14:paraId="1E982809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</w:tcPr>
          <w:p w14:paraId="4E449C3D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(หน่วย: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44AA1" w:rsidRPr="00C44AA1" w14:paraId="145EB889" w14:textId="77777777" w:rsidTr="004A2B72">
        <w:tc>
          <w:tcPr>
            <w:tcW w:w="2410" w:type="dxa"/>
          </w:tcPr>
          <w:p w14:paraId="3480B6E8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12" w:type="dxa"/>
            <w:gridSpan w:val="4"/>
          </w:tcPr>
          <w:p w14:paraId="48F5AF9B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4AA1" w:rsidRPr="00C44AA1" w14:paraId="1A3D3D7B" w14:textId="77777777" w:rsidTr="004A2B72">
        <w:tc>
          <w:tcPr>
            <w:tcW w:w="2410" w:type="dxa"/>
            <w:vAlign w:val="bottom"/>
          </w:tcPr>
          <w:p w14:paraId="10DA107A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18B6CE59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101" w:type="dxa"/>
            <w:vAlign w:val="bottom"/>
          </w:tcPr>
          <w:p w14:paraId="3816DE63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85" w:type="dxa"/>
            <w:vAlign w:val="bottom"/>
          </w:tcPr>
          <w:p w14:paraId="605E3C54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0D0157B8" w14:textId="77777777" w:rsidTr="004A2B72">
        <w:tc>
          <w:tcPr>
            <w:tcW w:w="2410" w:type="dxa"/>
            <w:vMerge w:val="restart"/>
            <w:vAlign w:val="bottom"/>
          </w:tcPr>
          <w:p w14:paraId="3A6C5ECB" w14:textId="77777777" w:rsidR="004530C9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รายการสินทรัพย์</w:t>
            </w:r>
          </w:p>
          <w:p w14:paraId="6A7D53AE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6500346B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01" w:type="dxa"/>
            <w:vMerge w:val="restart"/>
            <w:vAlign w:val="bottom"/>
          </w:tcPr>
          <w:p w14:paraId="17AB270C" w14:textId="77777777" w:rsidR="000B78D4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ลำดับชั้น</w:t>
            </w:r>
          </w:p>
          <w:p w14:paraId="53E7D086" w14:textId="23BFFF20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3685" w:type="dxa"/>
            <w:vMerge w:val="restart"/>
            <w:vAlign w:val="bottom"/>
          </w:tcPr>
          <w:p w14:paraId="7F3794D8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  <w:p w14:paraId="12561F74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3614EDB2" w14:textId="77777777" w:rsidTr="004A2B72">
        <w:tc>
          <w:tcPr>
            <w:tcW w:w="2410" w:type="dxa"/>
            <w:vMerge/>
            <w:tcBorders>
              <w:bottom w:val="single" w:sz="4" w:space="0" w:color="auto"/>
            </w:tcBorders>
            <w:vAlign w:val="bottom"/>
          </w:tcPr>
          <w:p w14:paraId="078EF8A0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E4D03E" w14:textId="07C17BC1" w:rsidR="004530C9" w:rsidRPr="00C44AA1" w:rsidRDefault="004D3A28" w:rsidP="00C44AA1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0B78D4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B78D4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</w:t>
            </w:r>
            <w:r w:rsid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15A440" w14:textId="21CB1E3F" w:rsidR="004530C9" w:rsidRPr="00C44AA1" w:rsidRDefault="00A86C0C" w:rsidP="000B78D4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 w:rsidR="004530C9"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B78D4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</w:t>
            </w:r>
            <w:r w:rsid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bottom"/>
          </w:tcPr>
          <w:p w14:paraId="2C4B2143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bottom"/>
          </w:tcPr>
          <w:p w14:paraId="5947E479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CE0352" w:rsidRPr="00C44AA1" w14:paraId="370490DF" w14:textId="77777777" w:rsidTr="00CE0352">
        <w:tc>
          <w:tcPr>
            <w:tcW w:w="2410" w:type="dxa"/>
            <w:tcBorders>
              <w:top w:val="single" w:sz="4" w:space="0" w:color="auto"/>
            </w:tcBorders>
          </w:tcPr>
          <w:p w14:paraId="5BEF832E" w14:textId="44D5C5D4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เงินลงทุนในกองทุนเปิด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885A6C" w14:textId="3DBDAB00" w:rsidR="00CE0352" w:rsidRPr="00AC58CA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0.11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01AB7E" w14:textId="408029BE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0.39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B1CB478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7446C89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CE0352" w:rsidRPr="00C44AA1" w14:paraId="41999239" w14:textId="77777777" w:rsidTr="00CE0352">
        <w:tc>
          <w:tcPr>
            <w:tcW w:w="2410" w:type="dxa"/>
          </w:tcPr>
          <w:p w14:paraId="45369154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597226F2" w14:textId="3056061A" w:rsidR="00CE0352" w:rsidRPr="00AC58CA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34" w:type="dxa"/>
          </w:tcPr>
          <w:p w14:paraId="0B4CED2E" w14:textId="746D3486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01" w:type="dxa"/>
          </w:tcPr>
          <w:p w14:paraId="2133BA55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58800055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  <w:tr w:rsidR="00CE0352" w:rsidRPr="00C44AA1" w14:paraId="730336F2" w14:textId="77777777" w:rsidTr="00CE0352">
        <w:tc>
          <w:tcPr>
            <w:tcW w:w="2410" w:type="dxa"/>
          </w:tcPr>
          <w:p w14:paraId="3B8B6A47" w14:textId="77777777" w:rsidR="00CE0352" w:rsidRPr="00020D39" w:rsidRDefault="00CE0352" w:rsidP="00CE0352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92" w:type="dxa"/>
          </w:tcPr>
          <w:p w14:paraId="6E78E9E6" w14:textId="6F34EAE2" w:rsidR="00CE0352" w:rsidRPr="00AC58CA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34" w:type="dxa"/>
          </w:tcPr>
          <w:p w14:paraId="2FB22107" w14:textId="33F0CBFD" w:rsidR="00CE0352" w:rsidRDefault="00CE0352" w:rsidP="00CE035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01" w:type="dxa"/>
          </w:tcPr>
          <w:p w14:paraId="5FA9E8C6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1453EEF7" w14:textId="77777777" w:rsidR="00CE0352" w:rsidRPr="00C44AA1" w:rsidRDefault="00CE0352" w:rsidP="00CE0352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</w:tbl>
    <w:p w14:paraId="61FD6FA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63A6E35" w14:textId="77777777" w:rsidR="00DA71DD" w:rsidRDefault="00DA71DD" w:rsidP="00DA71D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B944EA">
        <w:rPr>
          <w:rFonts w:ascii="Angsana New" w:hAnsi="Angsana New" w:cs="Angsana New" w:hint="cs"/>
          <w:spacing w:val="4"/>
          <w:sz w:val="30"/>
          <w:szCs w:val="30"/>
          <w:cs/>
        </w:rPr>
        <w:t>หนี้สิน</w:t>
      </w:r>
      <w:r w:rsidRPr="00192469">
        <w:rPr>
          <w:rFonts w:ascii="Angsana New" w:hAnsi="Angsana New"/>
          <w:sz w:val="30"/>
          <w:szCs w:val="30"/>
          <w:cs/>
        </w:rPr>
        <w:t>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71C51DB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275" w:type="dxa"/>
        <w:tblInd w:w="567" w:type="dxa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218"/>
        <w:gridCol w:w="4405"/>
      </w:tblGrid>
      <w:tr w:rsidR="00DA71DD" w:rsidRPr="00DA71DD" w14:paraId="37A61730" w14:textId="77777777" w:rsidTr="00DB35F7">
        <w:trPr>
          <w:trHeight w:val="60"/>
        </w:trPr>
        <w:tc>
          <w:tcPr>
            <w:tcW w:w="1242" w:type="dxa"/>
            <w:vAlign w:val="center"/>
          </w:tcPr>
          <w:p w14:paraId="2E4928E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47B2F67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(หน่วย :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 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A71DD" w:rsidRPr="00DA71DD" w14:paraId="606AF13F" w14:textId="77777777" w:rsidTr="00DB35F7">
        <w:tc>
          <w:tcPr>
            <w:tcW w:w="9275" w:type="dxa"/>
            <w:gridSpan w:val="5"/>
            <w:vAlign w:val="center"/>
          </w:tcPr>
          <w:p w14:paraId="79D44BC0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A71DD" w:rsidRPr="00DA71DD" w14:paraId="2C4E76E0" w14:textId="77777777" w:rsidTr="00DB35F7">
        <w:tc>
          <w:tcPr>
            <w:tcW w:w="1242" w:type="dxa"/>
            <w:vAlign w:val="center"/>
          </w:tcPr>
          <w:p w14:paraId="01B5D85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3838CB35" w14:textId="1E3D24D8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="004D3A2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="004D3A2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218" w:type="dxa"/>
            <w:vAlign w:val="bottom"/>
          </w:tcPr>
          <w:p w14:paraId="75D88F0A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ลำดับชั้น</w:t>
            </w:r>
          </w:p>
        </w:tc>
        <w:tc>
          <w:tcPr>
            <w:tcW w:w="4405" w:type="dxa"/>
          </w:tcPr>
          <w:p w14:paraId="0FF45ADD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</w:tc>
      </w:tr>
      <w:tr w:rsidR="00DA71DD" w:rsidRPr="00DA71DD" w14:paraId="70EA3BB8" w14:textId="77777777" w:rsidTr="00DB35F7">
        <w:tc>
          <w:tcPr>
            <w:tcW w:w="1242" w:type="dxa"/>
            <w:tcBorders>
              <w:bottom w:val="single" w:sz="4" w:space="0" w:color="auto"/>
            </w:tcBorders>
          </w:tcPr>
          <w:p w14:paraId="593337C1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EED2CA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194389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140A26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77A4309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195BE4A8" w14:textId="77777777" w:rsidTr="00DB35F7">
        <w:tc>
          <w:tcPr>
            <w:tcW w:w="1242" w:type="dxa"/>
          </w:tcPr>
          <w:p w14:paraId="6501FAB3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17FBA4C8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14:paraId="2BED5AE2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218" w:type="dxa"/>
          </w:tcPr>
          <w:p w14:paraId="4BC45BDB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4405" w:type="dxa"/>
          </w:tcPr>
          <w:p w14:paraId="4704AC89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5E96E059" w14:textId="77777777" w:rsidTr="00CE0352">
        <w:tc>
          <w:tcPr>
            <w:tcW w:w="1242" w:type="dxa"/>
          </w:tcPr>
          <w:p w14:paraId="2B8B258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142C3ECF" w14:textId="28AFE91B" w:rsidR="00DA71DD" w:rsidRPr="00DA71DD" w:rsidRDefault="00CE0352" w:rsidP="00DA71D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148.38</w:t>
            </w:r>
          </w:p>
        </w:tc>
        <w:tc>
          <w:tcPr>
            <w:tcW w:w="1134" w:type="dxa"/>
          </w:tcPr>
          <w:p w14:paraId="0072419A" w14:textId="7E7CAFC6" w:rsidR="00DA71DD" w:rsidRPr="00DA71DD" w:rsidRDefault="00CE0352" w:rsidP="00DA71D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149.85</w:t>
            </w:r>
          </w:p>
        </w:tc>
        <w:tc>
          <w:tcPr>
            <w:tcW w:w="1218" w:type="dxa"/>
          </w:tcPr>
          <w:p w14:paraId="3A4B5F7A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405" w:type="dxa"/>
          </w:tcPr>
          <w:p w14:paraId="789A9D71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31E53B5D" w14:textId="77777777" w:rsidR="00DA71DD" w:rsidRDefault="00DA71DD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F047826" w14:textId="77777777" w:rsidR="00CE0352" w:rsidRDefault="00CE0352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F483200" w14:textId="77777777" w:rsidR="00CE0352" w:rsidRDefault="00CE0352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6168DD7" w14:textId="77777777" w:rsidR="00CE0352" w:rsidRDefault="00CE0352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12DDAAD" w14:textId="77777777" w:rsidR="00CE0352" w:rsidRDefault="00CE0352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31551D4" w14:textId="77777777" w:rsidR="00CE0352" w:rsidRDefault="00CE0352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275" w:type="dxa"/>
        <w:tblInd w:w="567" w:type="dxa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218"/>
        <w:gridCol w:w="4405"/>
      </w:tblGrid>
      <w:tr w:rsidR="00DA71DD" w:rsidRPr="00DA71DD" w14:paraId="0081BA7A" w14:textId="77777777" w:rsidTr="00DB35F7">
        <w:tc>
          <w:tcPr>
            <w:tcW w:w="1242" w:type="dxa"/>
            <w:vAlign w:val="center"/>
          </w:tcPr>
          <w:p w14:paraId="2B9841B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0B1D5CE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(หน่วย :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 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A71DD" w:rsidRPr="00DA71DD" w14:paraId="7F26B070" w14:textId="77777777" w:rsidTr="00DB35F7">
        <w:tc>
          <w:tcPr>
            <w:tcW w:w="9275" w:type="dxa"/>
            <w:gridSpan w:val="5"/>
            <w:vAlign w:val="center"/>
          </w:tcPr>
          <w:p w14:paraId="0BDB8269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A71DD" w:rsidRPr="00DA71DD" w14:paraId="1C872523" w14:textId="77777777" w:rsidTr="00DB35F7">
        <w:tc>
          <w:tcPr>
            <w:tcW w:w="1242" w:type="dxa"/>
            <w:vAlign w:val="center"/>
          </w:tcPr>
          <w:p w14:paraId="0A4BAA2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3CBFE0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18" w:type="dxa"/>
            <w:vAlign w:val="bottom"/>
          </w:tcPr>
          <w:p w14:paraId="13DD142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ลำดับชั้น</w:t>
            </w:r>
          </w:p>
        </w:tc>
        <w:tc>
          <w:tcPr>
            <w:tcW w:w="4405" w:type="dxa"/>
          </w:tcPr>
          <w:p w14:paraId="235C070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</w:tc>
      </w:tr>
      <w:tr w:rsidR="00DA71DD" w:rsidRPr="00DA71DD" w14:paraId="18726D5C" w14:textId="77777777" w:rsidTr="00DB35F7">
        <w:tc>
          <w:tcPr>
            <w:tcW w:w="1242" w:type="dxa"/>
            <w:tcBorders>
              <w:bottom w:val="single" w:sz="4" w:space="0" w:color="auto"/>
            </w:tcBorders>
          </w:tcPr>
          <w:p w14:paraId="07A87806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113C85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4B98F3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C378BEE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69FFE148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1A2A56CD" w14:textId="77777777" w:rsidTr="00DB35F7">
        <w:tc>
          <w:tcPr>
            <w:tcW w:w="1242" w:type="dxa"/>
          </w:tcPr>
          <w:p w14:paraId="2028B20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5441FF9F" w14:textId="34A014E0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147.97</w:t>
            </w:r>
          </w:p>
        </w:tc>
        <w:tc>
          <w:tcPr>
            <w:tcW w:w="1134" w:type="dxa"/>
          </w:tcPr>
          <w:p w14:paraId="02F84B23" w14:textId="7C7B7108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150.30</w:t>
            </w:r>
          </w:p>
        </w:tc>
        <w:tc>
          <w:tcPr>
            <w:tcW w:w="1218" w:type="dxa"/>
          </w:tcPr>
          <w:p w14:paraId="0A671F10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405" w:type="dxa"/>
          </w:tcPr>
          <w:p w14:paraId="311F55C6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2E34FB09" w14:textId="77777777" w:rsidR="00A86C0C" w:rsidRPr="00A86C0C" w:rsidRDefault="00A86C0C" w:rsidP="000166F0">
      <w:pPr>
        <w:ind w:left="540" w:firstLine="594"/>
        <w:jc w:val="thaiDistribute"/>
        <w:rPr>
          <w:rFonts w:ascii="Angsana New" w:hAnsi="Angsana New" w:cs="Angsana New"/>
          <w:sz w:val="16"/>
          <w:szCs w:val="16"/>
          <w:lang w:val="en-US"/>
        </w:rPr>
      </w:pPr>
      <w:bookmarkStart w:id="15" w:name="_Hlk188954584"/>
    </w:p>
    <w:p w14:paraId="14837460" w14:textId="0FE70EF1" w:rsidR="00DA71DD" w:rsidRPr="000166F0" w:rsidRDefault="00DA71DD" w:rsidP="00A86C0C">
      <w:pPr>
        <w:ind w:left="540" w:firstLine="594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</w:pPr>
      <w:r w:rsidRPr="000166F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0166F0"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  <w:t>บริษัทมีวิธีการและสมมติฐานที่ใช้ในการประมาณการมูลค่ายุติธรรมของเครื่องมือทางการเงิน ดังนี้</w:t>
      </w:r>
    </w:p>
    <w:p w14:paraId="7F1A1EBA" w14:textId="77777777" w:rsidR="000166F0" w:rsidRPr="000166F0" w:rsidRDefault="000166F0" w:rsidP="00A86C0C">
      <w:pPr>
        <w:ind w:left="540" w:firstLine="878"/>
        <w:jc w:val="thaiDistribute"/>
        <w:rPr>
          <w:rFonts w:ascii="Angsana New" w:hAnsi="Angsana New" w:cs="Angsana New"/>
          <w:sz w:val="16"/>
          <w:szCs w:val="16"/>
          <w:lang w:val="en-US"/>
        </w:rPr>
      </w:pPr>
      <w:bookmarkStart w:id="16" w:name="_Hlk188954648"/>
      <w:bookmarkEnd w:id="15"/>
    </w:p>
    <w:p w14:paraId="77D86664" w14:textId="23908615" w:rsidR="000166F0" w:rsidRDefault="000166F0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0166F0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สินทรัพย์และหนี้สินทางการเงินที่จะครบกำหนดในระยะเวลาอันสั้น ได้แก่ เงินสดและเงินฝากธนาคาร </w:t>
      </w:r>
      <w:r w:rsidRPr="0059408D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>ลูกหนี้การค้า</w:t>
      </w:r>
      <w:r w:rsidR="00905763" w:rsidRPr="0059408D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 </w:t>
      </w:r>
      <w:r w:rsidR="00905763" w:rsidRPr="0059408D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สินทรัพย์ที่เกิดจากสัญญา </w:t>
      </w:r>
      <w:r w:rsidRPr="0059408D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>เจ้าหนี้การค้า</w:t>
      </w:r>
      <w:r w:rsidR="00905763" w:rsidRPr="0059408D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แล</w:t>
      </w:r>
      <w:r w:rsidR="0059408D" w:rsidRPr="0059408D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ะ</w:t>
      </w:r>
      <w:r w:rsidRPr="0059408D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เงินกู้ยืมระยะสั้นจากธนาคาร</w:t>
      </w:r>
      <w:r w:rsidRPr="0059408D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 แสดงมูลค่ายุติธรรม</w:t>
      </w:r>
      <w:r w:rsidRPr="000166F0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โดยประมาณตามมูลค่าตามบัญชีที่แสดงในงบฐานะการเงิน</w:t>
      </w:r>
    </w:p>
    <w:p w14:paraId="02EC9492" w14:textId="77777777" w:rsidR="00A86C0C" w:rsidRPr="00A86C0C" w:rsidRDefault="00A86C0C" w:rsidP="00A86C0C">
      <w:pPr>
        <w:overflowPunct w:val="0"/>
        <w:autoSpaceDE w:val="0"/>
        <w:autoSpaceDN w:val="0"/>
        <w:adjustRightInd w:val="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16"/>
          <w:szCs w:val="16"/>
          <w:lang w:val="en-US"/>
        </w:rPr>
      </w:pPr>
    </w:p>
    <w:p w14:paraId="011CD345" w14:textId="6BADA218" w:rsidR="00156745" w:rsidRPr="00156745" w:rsidRDefault="00156745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156745"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เงินกู้ยืมระยะยาว</w:t>
      </w:r>
      <w:r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และหนี้สินตามสัญญาเช่า</w:t>
      </w:r>
      <w:r w:rsidRPr="00156745"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61C3CFB" w14:textId="77777777" w:rsidR="00DB35F7" w:rsidRDefault="00DB35F7" w:rsidP="00DA71DD">
      <w:pPr>
        <w:ind w:left="540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16"/>
    <w:p w14:paraId="6D482670" w14:textId="77777777" w:rsidR="000F65F3" w:rsidRPr="00842D29" w:rsidRDefault="00842D29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42D29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73D6A312" w14:textId="77777777" w:rsidR="00DA71DD" w:rsidRPr="00156745" w:rsidRDefault="00DA71DD" w:rsidP="00156745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  <w:bookmarkStart w:id="17" w:name="_Hlk166636812"/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63"/>
        <w:gridCol w:w="990"/>
        <w:gridCol w:w="90"/>
        <w:gridCol w:w="990"/>
        <w:gridCol w:w="1080"/>
        <w:gridCol w:w="1017"/>
      </w:tblGrid>
      <w:tr w:rsidR="00DA71DD" w:rsidRPr="00156745" w14:paraId="4A627890" w14:textId="77777777" w:rsidTr="007E707B">
        <w:tc>
          <w:tcPr>
            <w:tcW w:w="8730" w:type="dxa"/>
            <w:gridSpan w:val="8"/>
            <w:vAlign w:val="bottom"/>
          </w:tcPr>
          <w:p w14:paraId="0C3AE4A6" w14:textId="77777777" w:rsidR="00DA71DD" w:rsidRPr="00156745" w:rsidRDefault="00DA71DD" w:rsidP="001567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DA71DD" w:rsidRPr="00156745" w14:paraId="77CBAFEC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3EB8185C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78B586A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15674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156745" w:rsidRPr="00156745" w14:paraId="52A1FAB6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28898F62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404E79D2" w14:textId="7252D2A1" w:rsidR="00156745" w:rsidRDefault="00156745" w:rsidP="00156745">
            <w:pPr>
              <w:ind w:right="-33"/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  <w:tc>
          <w:tcPr>
            <w:tcW w:w="90" w:type="dxa"/>
          </w:tcPr>
          <w:p w14:paraId="1DA43140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3F02346C" w14:textId="2E5CC118" w:rsidR="00156745" w:rsidRPr="00156745" w:rsidRDefault="00156745" w:rsidP="00156745">
            <w:pPr>
              <w:ind w:right="-29"/>
              <w:jc w:val="center"/>
              <w:rPr>
                <w:rFonts w:ascii="Angsana New" w:hAnsi="Angsana New" w:cs="Angsana New"/>
                <w:snapToGrid w:val="0"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DA71DD" w:rsidRPr="00156745" w14:paraId="5E9C2C1F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5C28F3A2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2A177448" w14:textId="67210263" w:rsidR="00DA71DD" w:rsidRPr="00156745" w:rsidRDefault="00B21AFA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s/>
                <w:lang w:val="en-US"/>
              </w:rPr>
              <w:t>มิถุนายน</w:t>
            </w:r>
            <w:r w:rsidR="00156745"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 </w:t>
            </w:r>
            <w:r w:rsidR="00156745" w:rsidRPr="00156745">
              <w:rPr>
                <w:rFonts w:ascii="Angsana New" w:eastAsia="Cordia New" w:hAnsi="Angsana New" w:cs="Angsana New"/>
                <w:lang w:val="en-US"/>
              </w:rPr>
              <w:t>2569</w:t>
            </w:r>
          </w:p>
        </w:tc>
        <w:tc>
          <w:tcPr>
            <w:tcW w:w="90" w:type="dxa"/>
          </w:tcPr>
          <w:p w14:paraId="60D4AD3F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5A07217A" w14:textId="5C55E9F5" w:rsidR="00DA71DD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ธันวาคม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2568</w:t>
            </w:r>
          </w:p>
        </w:tc>
      </w:tr>
      <w:tr w:rsidR="00DA71DD" w:rsidRPr="00156745" w14:paraId="77397C6B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28558332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396D826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CEF127A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7AA4C914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1EC300B9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9FF87CF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1B09D86F" w14:textId="77777777" w:rsidR="00DA71DD" w:rsidRPr="00156745" w:rsidRDefault="00DA71DD" w:rsidP="00156745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63C0D1B2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70AB2" w:rsidRPr="00156745" w14:paraId="435BCC51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7366FE24" w14:textId="77777777" w:rsidR="00C70AB2" w:rsidRPr="00156745" w:rsidRDefault="00C70AB2" w:rsidP="00C70AB2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5130B339" w14:textId="0709FD1D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96.6</w:t>
            </w:r>
            <w:r w:rsidR="007E707B">
              <w:rPr>
                <w:rFonts w:ascii="Angsana New" w:eastAsia="Cordia New" w:hAnsi="Angsana New" w:cs="Angsana New"/>
                <w:lang w:val="en-US"/>
              </w:rPr>
              <w:t>6</w:t>
            </w:r>
          </w:p>
        </w:tc>
        <w:tc>
          <w:tcPr>
            <w:tcW w:w="963" w:type="dxa"/>
          </w:tcPr>
          <w:p w14:paraId="54586D32" w14:textId="235C321B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(96.6</w:t>
            </w:r>
            <w:r w:rsidR="007E707B">
              <w:rPr>
                <w:rFonts w:ascii="Angsana New" w:eastAsia="Cordia New" w:hAnsi="Angsana New" w:cs="Angsana New"/>
                <w:lang w:val="en-US"/>
              </w:rPr>
              <w:t>6</w:t>
            </w:r>
            <w:r w:rsidRPr="00987AC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5F61E8AF" w14:textId="0DF4CC42" w:rsidR="00C70AB2" w:rsidRPr="00987ACD" w:rsidRDefault="00C70AB2" w:rsidP="00C70AB2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987A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A287364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CDF99CC" w14:textId="0A87C988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98.68</w:t>
            </w:r>
          </w:p>
        </w:tc>
        <w:tc>
          <w:tcPr>
            <w:tcW w:w="1080" w:type="dxa"/>
          </w:tcPr>
          <w:p w14:paraId="791BF21C" w14:textId="585839DA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(94.20)</w:t>
            </w:r>
          </w:p>
        </w:tc>
        <w:tc>
          <w:tcPr>
            <w:tcW w:w="1017" w:type="dxa"/>
          </w:tcPr>
          <w:p w14:paraId="4024158E" w14:textId="458C3BF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4.48</w:t>
            </w:r>
          </w:p>
        </w:tc>
      </w:tr>
      <w:tr w:rsidR="00C70AB2" w:rsidRPr="00156745" w14:paraId="7C216AA6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33BA1033" w14:textId="77777777" w:rsidR="00C70AB2" w:rsidRPr="00156745" w:rsidRDefault="00C70AB2" w:rsidP="00C70AB2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40C4707" w14:textId="61DAAB09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390.64</w:t>
            </w:r>
          </w:p>
        </w:tc>
        <w:tc>
          <w:tcPr>
            <w:tcW w:w="963" w:type="dxa"/>
          </w:tcPr>
          <w:p w14:paraId="660D8A7E" w14:textId="4A52EDFB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</w:t>
            </w:r>
            <w:r w:rsidR="007E707B">
              <w:rPr>
                <w:rFonts w:ascii="Angsana New" w:eastAsia="Cordia New" w:hAnsi="Angsana New" w:cs="Angsana New"/>
                <w:lang w:val="en-US"/>
              </w:rPr>
              <w:t>379.63</w:t>
            </w:r>
            <w:r w:rsidRPr="00987AC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3086F165" w14:textId="052916A2" w:rsidR="00C70AB2" w:rsidRPr="007E707B" w:rsidRDefault="007E707B" w:rsidP="00987ACD">
            <w:pPr>
              <w:ind w:right="6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11.01</w:t>
            </w:r>
          </w:p>
        </w:tc>
        <w:tc>
          <w:tcPr>
            <w:tcW w:w="90" w:type="dxa"/>
          </w:tcPr>
          <w:p w14:paraId="43E77F91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15A948" w14:textId="0864497C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>553.16</w:t>
            </w:r>
          </w:p>
        </w:tc>
        <w:tc>
          <w:tcPr>
            <w:tcW w:w="1080" w:type="dxa"/>
            <w:vAlign w:val="bottom"/>
          </w:tcPr>
          <w:p w14:paraId="110BED33" w14:textId="331AF07B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(</w:t>
            </w:r>
            <w:r w:rsidRPr="00156745">
              <w:rPr>
                <w:rFonts w:ascii="Angsana New" w:hAnsi="Angsana New" w:cs="Angsana New"/>
              </w:rPr>
              <w:t>385.76</w:t>
            </w:r>
            <w:r w:rsidRPr="001567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1197804B" w14:textId="2B6AF689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>167.40</w:t>
            </w:r>
          </w:p>
        </w:tc>
      </w:tr>
      <w:tr w:rsidR="00C70AB2" w:rsidRPr="00156745" w14:paraId="323808CB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2905655B" w14:textId="77777777" w:rsidR="00C70AB2" w:rsidRPr="00156745" w:rsidRDefault="00C70AB2" w:rsidP="00C70AB2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4F0E220F" w14:textId="0BEC95BA" w:rsidR="00C70AB2" w:rsidRPr="00987ACD" w:rsidRDefault="007E707B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15,446.81</w:t>
            </w:r>
          </w:p>
        </w:tc>
        <w:tc>
          <w:tcPr>
            <w:tcW w:w="963" w:type="dxa"/>
          </w:tcPr>
          <w:p w14:paraId="6C3D76A8" w14:textId="3E7A0889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</w:t>
            </w:r>
            <w:r w:rsidR="007E707B">
              <w:rPr>
                <w:rFonts w:ascii="Angsana New" w:eastAsia="Cordia New" w:hAnsi="Angsana New" w:cs="Angsana New"/>
                <w:lang w:val="en-US"/>
              </w:rPr>
              <w:t>7,091.34</w:t>
            </w:r>
            <w:r w:rsidRPr="00987AC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CFE09BD" w14:textId="311B8469" w:rsidR="00C70AB2" w:rsidRPr="00987ACD" w:rsidRDefault="007E707B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8,355.47</w:t>
            </w:r>
          </w:p>
        </w:tc>
        <w:tc>
          <w:tcPr>
            <w:tcW w:w="90" w:type="dxa"/>
          </w:tcPr>
          <w:p w14:paraId="08C85122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7DD450B" w14:textId="03B3B04E" w:rsidR="00C70AB2" w:rsidRPr="00156745" w:rsidRDefault="00C70AB2" w:rsidP="00C70AB2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16,334.38</w:t>
            </w:r>
          </w:p>
        </w:tc>
        <w:tc>
          <w:tcPr>
            <w:tcW w:w="1080" w:type="dxa"/>
          </w:tcPr>
          <w:p w14:paraId="4EAE799B" w14:textId="7197118D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(7,458.85)</w:t>
            </w:r>
          </w:p>
        </w:tc>
        <w:tc>
          <w:tcPr>
            <w:tcW w:w="1017" w:type="dxa"/>
          </w:tcPr>
          <w:p w14:paraId="167C1B82" w14:textId="6DE019ED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8,875.53</w:t>
            </w:r>
          </w:p>
        </w:tc>
      </w:tr>
      <w:tr w:rsidR="00C70AB2" w:rsidRPr="00156745" w14:paraId="55001424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2AB620ED" w14:textId="77777777" w:rsidR="00C70AB2" w:rsidRPr="00156745" w:rsidRDefault="00C70AB2" w:rsidP="00C70AB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2819DB06" w14:textId="77777777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02F42E21" w14:textId="77777777" w:rsidR="00C70AB2" w:rsidRPr="00987ACD" w:rsidRDefault="00C70AB2" w:rsidP="00C70AB2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C9A5D43" w14:textId="77777777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8F8B2CC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77F03CC2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57DA08" w14:textId="77777777" w:rsidR="00C70AB2" w:rsidRPr="00156745" w:rsidRDefault="00C70AB2" w:rsidP="00C70AB2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035452FB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70AB2" w:rsidRPr="00156745" w14:paraId="2FBE272A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7F118251" w14:textId="77777777" w:rsidR="00C70AB2" w:rsidRPr="00156745" w:rsidRDefault="00C70AB2" w:rsidP="00C70AB2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 xml:space="preserve">    </w:t>
            </w:r>
            <w:r w:rsidRPr="00156745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</w:tcPr>
          <w:p w14:paraId="5DC15B14" w14:textId="282A88A9" w:rsidR="00C70AB2" w:rsidRPr="00987ACD" w:rsidRDefault="007E707B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12,139.14</w:t>
            </w:r>
          </w:p>
        </w:tc>
        <w:tc>
          <w:tcPr>
            <w:tcW w:w="963" w:type="dxa"/>
          </w:tcPr>
          <w:p w14:paraId="5DCFFFA1" w14:textId="7E5B9CCB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</w:t>
            </w:r>
            <w:r w:rsidR="007E707B">
              <w:rPr>
                <w:rFonts w:ascii="Angsana New" w:eastAsia="Cordia New" w:hAnsi="Angsana New" w:cs="Angsana New"/>
                <w:lang w:val="en-US"/>
              </w:rPr>
              <w:t>5,205.81</w:t>
            </w:r>
            <w:r w:rsidRPr="00987AC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F8EBCE0" w14:textId="27EE7EAE" w:rsidR="00C70AB2" w:rsidRPr="00987ACD" w:rsidRDefault="007E707B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6,933.33</w:t>
            </w:r>
          </w:p>
        </w:tc>
        <w:tc>
          <w:tcPr>
            <w:tcW w:w="90" w:type="dxa"/>
          </w:tcPr>
          <w:p w14:paraId="71F09ABD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66D3BCC" w14:textId="0A913523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16,690.46</w:t>
            </w:r>
          </w:p>
        </w:tc>
        <w:tc>
          <w:tcPr>
            <w:tcW w:w="1080" w:type="dxa"/>
          </w:tcPr>
          <w:p w14:paraId="179BD3C2" w14:textId="28BF2CE9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(5,164.26)</w:t>
            </w:r>
          </w:p>
        </w:tc>
        <w:tc>
          <w:tcPr>
            <w:tcW w:w="1017" w:type="dxa"/>
          </w:tcPr>
          <w:p w14:paraId="50177A5D" w14:textId="04FC8B31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11,526.20</w:t>
            </w:r>
          </w:p>
        </w:tc>
      </w:tr>
    </w:tbl>
    <w:p w14:paraId="41B90A68" w14:textId="77777777" w:rsidR="00DA71DD" w:rsidRPr="00156745" w:rsidRDefault="00DA71DD" w:rsidP="00156745">
      <w:pPr>
        <w:tabs>
          <w:tab w:val="left" w:pos="540"/>
        </w:tabs>
        <w:ind w:left="562" w:right="-1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63"/>
        <w:gridCol w:w="990"/>
        <w:gridCol w:w="90"/>
        <w:gridCol w:w="990"/>
        <w:gridCol w:w="1080"/>
        <w:gridCol w:w="1017"/>
      </w:tblGrid>
      <w:tr w:rsidR="00DA71DD" w:rsidRPr="00156745" w14:paraId="5B3BBFCF" w14:textId="77777777" w:rsidTr="004E4435">
        <w:tc>
          <w:tcPr>
            <w:tcW w:w="8730" w:type="dxa"/>
            <w:gridSpan w:val="8"/>
            <w:vAlign w:val="bottom"/>
          </w:tcPr>
          <w:p w14:paraId="72D11C68" w14:textId="77777777" w:rsidR="00DA71DD" w:rsidRPr="00156745" w:rsidRDefault="00DA71DD" w:rsidP="001567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DA71DD" w:rsidRPr="00156745" w14:paraId="7D80A36B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1E3A561F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F06A8A5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156745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56745" w:rsidRPr="00156745" w14:paraId="191B1CD4" w14:textId="77777777" w:rsidTr="008665E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4F385FF0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5D8AE119" w14:textId="5764E1FB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  <w:tc>
          <w:tcPr>
            <w:tcW w:w="90" w:type="dxa"/>
          </w:tcPr>
          <w:p w14:paraId="33EA75B1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44CA1F2F" w14:textId="543E2E1A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156745" w:rsidRPr="00156745" w14:paraId="6C24429A" w14:textId="77777777" w:rsidTr="009F58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5CA7BFD4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1B1DFA19" w14:textId="51AAFA8F" w:rsidR="00156745" w:rsidRPr="00156745" w:rsidRDefault="00B21AFA" w:rsidP="00156745">
            <w:pPr>
              <w:ind w:right="-33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s/>
                <w:lang w:val="en-US"/>
              </w:rPr>
              <w:t>มิถุนายน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2569</w:t>
            </w:r>
          </w:p>
        </w:tc>
        <w:tc>
          <w:tcPr>
            <w:tcW w:w="90" w:type="dxa"/>
          </w:tcPr>
          <w:p w14:paraId="68104BE6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0D21FE45" w14:textId="4DD32639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ธันวาคม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2568</w:t>
            </w:r>
          </w:p>
        </w:tc>
      </w:tr>
      <w:tr w:rsidR="00156745" w:rsidRPr="00156745" w14:paraId="1C205898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45214E88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29CE92F9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4E92396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2F07161F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3DE87B01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AC3A3BE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5E6D6359" w14:textId="77777777" w:rsidR="00156745" w:rsidRPr="00156745" w:rsidRDefault="00156745" w:rsidP="00156745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2589376F" w14:textId="77777777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7E707B" w:rsidRPr="00156745" w14:paraId="7B0DA9D1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1FF38CB2" w14:textId="77777777" w:rsidR="007E707B" w:rsidRPr="00156745" w:rsidRDefault="007E707B" w:rsidP="007E707B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5D695B75" w14:textId="63D6297D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96.66</w:t>
            </w:r>
          </w:p>
        </w:tc>
        <w:tc>
          <w:tcPr>
            <w:tcW w:w="963" w:type="dxa"/>
          </w:tcPr>
          <w:p w14:paraId="2DE68CB1" w14:textId="3CFEB094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(96.66)</w:t>
            </w:r>
          </w:p>
        </w:tc>
        <w:tc>
          <w:tcPr>
            <w:tcW w:w="990" w:type="dxa"/>
          </w:tcPr>
          <w:p w14:paraId="00B03F71" w14:textId="30E6083A" w:rsidR="007E707B" w:rsidRPr="007E707B" w:rsidRDefault="007E707B" w:rsidP="007E707B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7E707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47E7D10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3908C55" w14:textId="163DF53C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96.68</w:t>
            </w:r>
          </w:p>
        </w:tc>
        <w:tc>
          <w:tcPr>
            <w:tcW w:w="1080" w:type="dxa"/>
          </w:tcPr>
          <w:p w14:paraId="5B645CB8" w14:textId="2C403C86" w:rsidR="007E707B" w:rsidRPr="00156745" w:rsidRDefault="007E707B" w:rsidP="007E707B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(92.27)</w:t>
            </w:r>
          </w:p>
        </w:tc>
        <w:tc>
          <w:tcPr>
            <w:tcW w:w="1017" w:type="dxa"/>
          </w:tcPr>
          <w:p w14:paraId="3445F67B" w14:textId="43D3A3C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4.41</w:t>
            </w:r>
          </w:p>
        </w:tc>
      </w:tr>
      <w:tr w:rsidR="007E707B" w:rsidRPr="00156745" w14:paraId="796CA1E4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5638AEA9" w14:textId="77777777" w:rsidR="007E707B" w:rsidRPr="00156745" w:rsidRDefault="007E707B" w:rsidP="007E707B">
            <w:pPr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7916D6C" w14:textId="51D1F573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272.64</w:t>
            </w:r>
          </w:p>
        </w:tc>
        <w:tc>
          <w:tcPr>
            <w:tcW w:w="963" w:type="dxa"/>
          </w:tcPr>
          <w:p w14:paraId="011FB4E2" w14:textId="76A5D40A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(272.64)</w:t>
            </w:r>
          </w:p>
        </w:tc>
        <w:tc>
          <w:tcPr>
            <w:tcW w:w="990" w:type="dxa"/>
          </w:tcPr>
          <w:p w14:paraId="386B041D" w14:textId="11AFE827" w:rsidR="007E707B" w:rsidRPr="007E707B" w:rsidRDefault="007E707B" w:rsidP="007E707B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7E707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C89A759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7E5EC54" w14:textId="6E992A21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325.16</w:t>
            </w:r>
          </w:p>
        </w:tc>
        <w:tc>
          <w:tcPr>
            <w:tcW w:w="1080" w:type="dxa"/>
          </w:tcPr>
          <w:p w14:paraId="5AA83B0A" w14:textId="5AA3AF4D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(325.16)</w:t>
            </w:r>
          </w:p>
        </w:tc>
        <w:tc>
          <w:tcPr>
            <w:tcW w:w="1017" w:type="dxa"/>
          </w:tcPr>
          <w:p w14:paraId="02EDD763" w14:textId="29BE49B4" w:rsidR="007E707B" w:rsidRPr="00156745" w:rsidRDefault="007E707B" w:rsidP="007E707B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156745">
              <w:rPr>
                <w:rFonts w:ascii="Angsana New" w:hAnsi="Angsana New" w:cs="Angsana New"/>
              </w:rPr>
              <w:t>-</w:t>
            </w:r>
          </w:p>
        </w:tc>
      </w:tr>
      <w:tr w:rsidR="007E707B" w:rsidRPr="00156745" w14:paraId="1AB47360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578B991F" w14:textId="77777777" w:rsidR="007E707B" w:rsidRPr="00156745" w:rsidRDefault="007E707B" w:rsidP="007E707B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17E1D65" w14:textId="1F02A7FC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15,120.18</w:t>
            </w:r>
          </w:p>
        </w:tc>
        <w:tc>
          <w:tcPr>
            <w:tcW w:w="963" w:type="dxa"/>
          </w:tcPr>
          <w:p w14:paraId="7E3A6B14" w14:textId="15295CF7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(6,823.39)</w:t>
            </w:r>
          </w:p>
        </w:tc>
        <w:tc>
          <w:tcPr>
            <w:tcW w:w="990" w:type="dxa"/>
          </w:tcPr>
          <w:p w14:paraId="222AD1BB" w14:textId="0050411C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8,296.79</w:t>
            </w:r>
          </w:p>
        </w:tc>
        <w:tc>
          <w:tcPr>
            <w:tcW w:w="90" w:type="dxa"/>
          </w:tcPr>
          <w:p w14:paraId="5FBCC953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8845F8C" w14:textId="1A488B53" w:rsidR="007E707B" w:rsidRPr="00156745" w:rsidRDefault="007E707B" w:rsidP="007E707B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16,017.75</w:t>
            </w:r>
          </w:p>
        </w:tc>
        <w:tc>
          <w:tcPr>
            <w:tcW w:w="1080" w:type="dxa"/>
          </w:tcPr>
          <w:p w14:paraId="39527B5D" w14:textId="17C74CBD" w:rsidR="007E707B" w:rsidRPr="00156745" w:rsidRDefault="007E707B" w:rsidP="007E707B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(7,190.90)</w:t>
            </w:r>
          </w:p>
        </w:tc>
        <w:tc>
          <w:tcPr>
            <w:tcW w:w="1017" w:type="dxa"/>
          </w:tcPr>
          <w:p w14:paraId="2C538224" w14:textId="11CD31E4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8,826.85</w:t>
            </w:r>
          </w:p>
        </w:tc>
      </w:tr>
      <w:tr w:rsidR="007E707B" w:rsidRPr="00156745" w14:paraId="48A5520E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17BAEA9E" w14:textId="77777777" w:rsidR="007E707B" w:rsidRPr="00156745" w:rsidRDefault="007E707B" w:rsidP="007E707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78C76079" w14:textId="77777777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13CD0130" w14:textId="77777777" w:rsidR="007E707B" w:rsidRPr="007E707B" w:rsidRDefault="007E707B" w:rsidP="007E707B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AB35266" w14:textId="77777777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C6CE33B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8560F8C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89F41C8" w14:textId="77777777" w:rsidR="007E707B" w:rsidRPr="00156745" w:rsidRDefault="007E707B" w:rsidP="007E707B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00AB59EC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7E707B" w:rsidRPr="00156745" w14:paraId="1CCBCA65" w14:textId="77777777" w:rsidTr="007E707B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0949BA15" w14:textId="77777777" w:rsidR="007E707B" w:rsidRPr="00156745" w:rsidRDefault="007E707B" w:rsidP="007E707B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 xml:space="preserve">    </w:t>
            </w:r>
            <w:r w:rsidRPr="00156745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</w:tcPr>
          <w:p w14:paraId="6C747225" w14:textId="603FC156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11,326.77</w:t>
            </w:r>
          </w:p>
        </w:tc>
        <w:tc>
          <w:tcPr>
            <w:tcW w:w="963" w:type="dxa"/>
          </w:tcPr>
          <w:p w14:paraId="4A4BF053" w14:textId="4947A4F2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(5,013.20)</w:t>
            </w:r>
          </w:p>
        </w:tc>
        <w:tc>
          <w:tcPr>
            <w:tcW w:w="990" w:type="dxa"/>
          </w:tcPr>
          <w:p w14:paraId="5E4F75CB" w14:textId="737DE003" w:rsidR="007E707B" w:rsidRPr="007E707B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E707B">
              <w:rPr>
                <w:rFonts w:ascii="Angsana New" w:eastAsia="Cordia New" w:hAnsi="Angsana New" w:cs="Angsana New"/>
                <w:lang w:val="en-US"/>
              </w:rPr>
              <w:t>6,313.57</w:t>
            </w:r>
          </w:p>
        </w:tc>
        <w:tc>
          <w:tcPr>
            <w:tcW w:w="90" w:type="dxa"/>
          </w:tcPr>
          <w:p w14:paraId="2966DE30" w14:textId="77777777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A66B16D" w14:textId="779D9285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15,878.09</w:t>
            </w:r>
          </w:p>
        </w:tc>
        <w:tc>
          <w:tcPr>
            <w:tcW w:w="1080" w:type="dxa"/>
          </w:tcPr>
          <w:p w14:paraId="00B18236" w14:textId="06AD9AEA" w:rsidR="007E707B" w:rsidRPr="00156745" w:rsidRDefault="007E707B" w:rsidP="007E707B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(4,971.65)</w:t>
            </w:r>
          </w:p>
        </w:tc>
        <w:tc>
          <w:tcPr>
            <w:tcW w:w="1017" w:type="dxa"/>
          </w:tcPr>
          <w:p w14:paraId="34DCFC67" w14:textId="5EE5637F" w:rsidR="007E707B" w:rsidRPr="00156745" w:rsidRDefault="007E707B" w:rsidP="007E707B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10,906.44</w:t>
            </w:r>
          </w:p>
        </w:tc>
      </w:tr>
    </w:tbl>
    <w:p w14:paraId="1B8943AF" w14:textId="77777777" w:rsidR="00DA71DD" w:rsidRPr="00156745" w:rsidRDefault="00DA71DD" w:rsidP="00156745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BF6482B" w14:textId="5320BDAC" w:rsidR="00DA71DD" w:rsidRDefault="00DA71DD" w:rsidP="00156745">
      <w:pPr>
        <w:ind w:left="540" w:firstLine="878"/>
        <w:jc w:val="thaiDistribute"/>
        <w:rPr>
          <w:rFonts w:ascii="Angsana New" w:hAnsi="Angsana New" w:cs="Angsana New"/>
          <w:sz w:val="16"/>
          <w:szCs w:val="16"/>
        </w:rPr>
      </w:pP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บริษัทได้นำ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สินทรัพย์ที่เกิดจากสัญญา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(หมายเหตุ </w:t>
      </w:r>
      <w:r w:rsidR="00DA39DB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8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ต้นทุนพัฒนาอสังหาริมทรัพย์เพื่อขาย (หมายเหตุ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="00DA39DB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9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15674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เงินฝากสถาบันการเงินที่ติดภาระค้ำประกัน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15674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หมายเหตุ </w:t>
      </w:r>
      <w:r w:rsidR="00DA39DB">
        <w:rPr>
          <w:rFonts w:ascii="Angsana New" w:eastAsia="Cordia New" w:hAnsi="Angsana New" w:cs="Angsana New"/>
          <w:sz w:val="30"/>
          <w:szCs w:val="30"/>
          <w:lang w:val="en-US"/>
        </w:rPr>
        <w:t>10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) 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อสังหาริมทรัพย์เพื่อการลงทุน</w:t>
      </w:r>
      <w:r w:rsidR="00B21AFA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B21AFA" w:rsidRPr="00350E3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ที่ดินรอการพัฒนา </w:t>
      </w:r>
      <w:r w:rsidRPr="00350E3D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350E3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แ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ละที่ดินและอาคาร 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(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หมายเหตุ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="00DA39DB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3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) ไปจดจำนองเป็นหลักทรัพย์ค้ำประกัน</w:t>
      </w:r>
    </w:p>
    <w:p w14:paraId="5B8723D9" w14:textId="77777777" w:rsidR="00163EE0" w:rsidRDefault="00163EE0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bookmarkEnd w:id="17"/>
    <w:p w14:paraId="3EFECC6A" w14:textId="77777777" w:rsidR="00962A66" w:rsidRPr="006C1E22" w:rsidRDefault="006C0B6F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ภาระ</w:t>
      </w:r>
      <w:r w:rsidRPr="00715BDA">
        <w:rPr>
          <w:rFonts w:ascii="Angsana New" w:hAnsi="Angsana New" w:cs="Angsana New"/>
          <w:sz w:val="30"/>
          <w:szCs w:val="30"/>
          <w:u w:val="single"/>
          <w:cs/>
        </w:rPr>
        <w:t>ผูกพัน</w:t>
      </w:r>
    </w:p>
    <w:p w14:paraId="2A149993" w14:textId="77777777" w:rsidR="00DA71DD" w:rsidRPr="00156745" w:rsidRDefault="00DA71DD" w:rsidP="006C0B6F">
      <w:pPr>
        <w:ind w:left="540" w:firstLine="90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6DC8D4C7" w14:textId="687ADE04" w:rsidR="00DA71DD" w:rsidRPr="00727A95" w:rsidRDefault="00DA71DD" w:rsidP="00156745">
      <w:pPr>
        <w:ind w:left="540" w:firstLine="9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DB35F7">
        <w:rPr>
          <w:rFonts w:ascii="Angsana New" w:hAnsi="Angsana New" w:cs="Angsana New"/>
          <w:spacing w:val="-6"/>
          <w:sz w:val="30"/>
          <w:szCs w:val="30"/>
          <w:cs/>
        </w:rPr>
        <w:t xml:space="preserve">นอกจากหนี้สินที่ปรากฏในงบการเงิน ณ </w:t>
      </w:r>
      <w:r w:rsidR="00156745" w:rsidRPr="00DB35F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B21AFA" w:rsidRPr="00DB35F7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30 </w:t>
      </w:r>
      <w:r w:rsidR="00B21AFA" w:rsidRPr="00DB35F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="00156745" w:rsidRPr="00DB35F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156745" w:rsidRPr="00DB35F7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2569 </w:t>
      </w:r>
      <w:r w:rsidR="00156745" w:rsidRPr="00DB35F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Pr="00DB35F7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C70AB2" w:rsidRPr="00DB35F7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DB35F7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C70AB2" w:rsidRPr="00DB35F7">
        <w:rPr>
          <w:rFonts w:ascii="Angsana New" w:hAnsi="Angsana New" w:cs="Angsana New"/>
          <w:spacing w:val="-6"/>
          <w:sz w:val="30"/>
          <w:szCs w:val="30"/>
          <w:lang w:val="en-US"/>
        </w:rPr>
        <w:t>2568</w:t>
      </w:r>
      <w:r w:rsidRPr="00DB35F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B35F7">
        <w:rPr>
          <w:rFonts w:ascii="Angsana New" w:hAnsi="Angsana New" w:cs="Angsana New"/>
          <w:spacing w:val="-6"/>
          <w:sz w:val="30"/>
          <w:szCs w:val="30"/>
          <w:cs/>
        </w:rPr>
        <w:t>กลุ่มบริษัท</w:t>
      </w:r>
      <w:r w:rsidRPr="00727A95">
        <w:rPr>
          <w:rFonts w:ascii="Angsana New" w:hAnsi="Angsana New" w:cs="Angsana New"/>
          <w:spacing w:val="-8"/>
          <w:sz w:val="30"/>
          <w:szCs w:val="30"/>
          <w:cs/>
        </w:rPr>
        <w:t>มีภาระผูกพัน ดังนี้</w:t>
      </w:r>
    </w:p>
    <w:p w14:paraId="4C97D7D8" w14:textId="77777777" w:rsidR="00DA71DD" w:rsidRPr="00C83DEC" w:rsidRDefault="00DA71DD" w:rsidP="00156745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840558D" w14:textId="45113B47" w:rsidR="00DA71DD" w:rsidRPr="00347C96" w:rsidRDefault="00DA71DD" w:rsidP="00347C96">
      <w:pPr>
        <w:pStyle w:val="ListParagraph"/>
        <w:numPr>
          <w:ilvl w:val="1"/>
          <w:numId w:val="21"/>
        </w:numPr>
        <w:spacing w:after="0" w:line="240" w:lineRule="auto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347C96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กลุ่มบริษัทมีภาระผูกพันจากการจ้างผู้รับเหมาช่วง</w:t>
      </w:r>
      <w:r w:rsidRPr="00347C9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71F0B7D" w14:textId="77777777" w:rsidR="00DA71DD" w:rsidRPr="00DB35F7" w:rsidRDefault="00DA71DD" w:rsidP="0015674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07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266"/>
        <w:gridCol w:w="1418"/>
        <w:gridCol w:w="1417"/>
        <w:gridCol w:w="1418"/>
        <w:gridCol w:w="1559"/>
      </w:tblGrid>
      <w:tr w:rsidR="00DA71DD" w:rsidRPr="00522AFE" w14:paraId="3192FA3A" w14:textId="77777777" w:rsidTr="00522AFE">
        <w:tc>
          <w:tcPr>
            <w:tcW w:w="8078" w:type="dxa"/>
            <w:gridSpan w:val="5"/>
          </w:tcPr>
          <w:p w14:paraId="5D08B19F" w14:textId="77777777" w:rsidR="00DA71DD" w:rsidRPr="00522AFE" w:rsidRDefault="00DA71DD" w:rsidP="0015674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 : ล้านบาท)</w:t>
            </w:r>
          </w:p>
        </w:tc>
      </w:tr>
      <w:tr w:rsidR="00DA71DD" w:rsidRPr="00522AFE" w14:paraId="2B42A795" w14:textId="77777777" w:rsidTr="00522AFE">
        <w:tc>
          <w:tcPr>
            <w:tcW w:w="2266" w:type="dxa"/>
            <w:vAlign w:val="bottom"/>
          </w:tcPr>
          <w:p w14:paraId="6E965843" w14:textId="77777777" w:rsidR="00DA71DD" w:rsidRPr="00522AFE" w:rsidRDefault="00DA71DD" w:rsidP="0015674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8C4F056" w14:textId="77777777" w:rsidR="00DA71DD" w:rsidRPr="00522AFE" w:rsidRDefault="00DA71DD" w:rsidP="00522AFE">
            <w:pPr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644DF98" w14:textId="77777777" w:rsidR="00DA71DD" w:rsidRPr="00522AFE" w:rsidRDefault="00DA71DD" w:rsidP="00522AFE">
            <w:pPr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6745" w:rsidRPr="00522AFE" w14:paraId="72BDFC1F" w14:textId="77777777" w:rsidTr="00522AFE">
        <w:tc>
          <w:tcPr>
            <w:tcW w:w="2266" w:type="dxa"/>
            <w:vAlign w:val="bottom"/>
          </w:tcPr>
          <w:p w14:paraId="1298BB0E" w14:textId="77777777" w:rsidR="00156745" w:rsidRPr="00522AFE" w:rsidRDefault="00156745" w:rsidP="0015674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217DCBF" w14:textId="633131E7" w:rsidR="00156745" w:rsidRPr="00522AFE" w:rsidRDefault="00156745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04029941" w14:textId="75D1D4B9" w:rsidR="00156745" w:rsidRPr="00522AFE" w:rsidRDefault="00156745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B21AFA" w:rsidRPr="00522AFE" w14:paraId="7FB10D44" w14:textId="77777777" w:rsidTr="00522AFE">
        <w:tc>
          <w:tcPr>
            <w:tcW w:w="2266" w:type="dxa"/>
            <w:vAlign w:val="bottom"/>
          </w:tcPr>
          <w:p w14:paraId="54EAA018" w14:textId="77777777" w:rsidR="00B21AFA" w:rsidRPr="00522AFE" w:rsidRDefault="00B21AFA" w:rsidP="00B21AF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80C9E19" w14:textId="4BE26F0E" w:rsidR="00B21AFA" w:rsidRPr="00522AFE" w:rsidRDefault="00B21AFA" w:rsidP="00B21AFA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417" w:type="dxa"/>
          </w:tcPr>
          <w:p w14:paraId="2719F5B5" w14:textId="2C48226D" w:rsidR="00B21AFA" w:rsidRPr="00522AFE" w:rsidRDefault="00B21AFA" w:rsidP="00B21AFA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418" w:type="dxa"/>
          </w:tcPr>
          <w:p w14:paraId="29F3E551" w14:textId="2119CC44" w:rsidR="00B21AFA" w:rsidRPr="00522AFE" w:rsidRDefault="00B21AFA" w:rsidP="00B21AFA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u w:val="single"/>
                <w:cs/>
                <w:lang w:val="en-US"/>
              </w:rPr>
              <w:t>มิถุนายน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59" w:type="dxa"/>
          </w:tcPr>
          <w:p w14:paraId="0CB10F9F" w14:textId="7EDCF181" w:rsidR="00B21AFA" w:rsidRPr="00522AFE" w:rsidRDefault="00B21AFA" w:rsidP="00B21AFA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2568</w:t>
            </w:r>
          </w:p>
        </w:tc>
      </w:tr>
      <w:tr w:rsidR="00B21AFA" w:rsidRPr="00522AFE" w14:paraId="6CF0D81F" w14:textId="77777777" w:rsidTr="00AC61C5">
        <w:tc>
          <w:tcPr>
            <w:tcW w:w="2266" w:type="dxa"/>
            <w:vAlign w:val="bottom"/>
          </w:tcPr>
          <w:p w14:paraId="30B5534D" w14:textId="77777777" w:rsidR="00B21AFA" w:rsidRPr="00522AFE" w:rsidRDefault="00B21AFA" w:rsidP="00B21AF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สัญญาจ้างช่วงรับเหมาก่อสร้าง</w:t>
            </w:r>
          </w:p>
        </w:tc>
        <w:tc>
          <w:tcPr>
            <w:tcW w:w="1418" w:type="dxa"/>
          </w:tcPr>
          <w:p w14:paraId="37498199" w14:textId="545BBBD3" w:rsidR="00B21AFA" w:rsidRPr="00522AFE" w:rsidRDefault="00AC61C5" w:rsidP="00B21AFA">
            <w:pPr>
              <w:ind w:right="31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/>
              </w:rPr>
              <w:t>1,746.12</w:t>
            </w:r>
          </w:p>
        </w:tc>
        <w:tc>
          <w:tcPr>
            <w:tcW w:w="1417" w:type="dxa"/>
          </w:tcPr>
          <w:p w14:paraId="19FD8F25" w14:textId="28E3DBCD" w:rsidR="00B21AFA" w:rsidRPr="00522AFE" w:rsidRDefault="00B21AFA" w:rsidP="00B21AFA">
            <w:pPr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1,673.38</w:t>
            </w:r>
          </w:p>
        </w:tc>
        <w:tc>
          <w:tcPr>
            <w:tcW w:w="1418" w:type="dxa"/>
          </w:tcPr>
          <w:p w14:paraId="2F6939A3" w14:textId="4430068E" w:rsidR="00B21AFA" w:rsidRPr="00522AFE" w:rsidRDefault="00AC61C5" w:rsidP="00B21AFA">
            <w:pPr>
              <w:ind w:right="3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1,744.78</w:t>
            </w:r>
          </w:p>
        </w:tc>
        <w:tc>
          <w:tcPr>
            <w:tcW w:w="1559" w:type="dxa"/>
            <w:vAlign w:val="bottom"/>
          </w:tcPr>
          <w:p w14:paraId="72D4E8B8" w14:textId="2A66A2E7" w:rsidR="00B21AFA" w:rsidRPr="00522AFE" w:rsidRDefault="00B21AFA" w:rsidP="00B21AFA">
            <w:pPr>
              <w:ind w:right="3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1,667.07</w:t>
            </w:r>
          </w:p>
        </w:tc>
      </w:tr>
    </w:tbl>
    <w:p w14:paraId="641862C7" w14:textId="77777777" w:rsidR="00DA71DD" w:rsidRDefault="00DA71DD" w:rsidP="00156745">
      <w:pPr>
        <w:ind w:left="117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69258CB" w14:textId="581D0BD3" w:rsidR="00DA71DD" w:rsidRPr="007661FB" w:rsidRDefault="00DA71DD" w:rsidP="00347C96">
      <w:pPr>
        <w:pStyle w:val="ListParagraph"/>
        <w:numPr>
          <w:ilvl w:val="1"/>
          <w:numId w:val="21"/>
        </w:numPr>
        <w:spacing w:after="0" w:line="240" w:lineRule="auto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ในปี </w:t>
      </w:r>
      <w:r w:rsidR="00C70AB2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2564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กิจการร่วมค้า พีเออาร์ ซึ่งเป็นบริษัทย่อย</w:t>
      </w:r>
      <w:r w:rsidRPr="007661FB">
        <w:rPr>
          <w:rFonts w:ascii="Angsana New" w:hAnsi="Angsana New" w:cs="Angsana New"/>
          <w:sz w:val="30"/>
          <w:szCs w:val="30"/>
          <w:cs/>
        </w:rPr>
        <w:t>ถูกประเมิน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ภาษีเงินได้นิติบุคคลสำหรับรอบระยะเวลาตั้งแต่วันที่ </w:t>
      </w:r>
      <w:r w:rsidR="00C70AB2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ถึงวันที่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</w:t>
      </w:r>
      <w:r w:rsidRPr="007661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61FB">
        <w:rPr>
          <w:rFonts w:ascii="Angsana New" w:hAnsi="Angsana New" w:cs="Angsana New"/>
          <w:spacing w:val="1"/>
          <w:sz w:val="30"/>
          <w:szCs w:val="30"/>
          <w:cs/>
        </w:rPr>
        <w:t>และภาษีมูลค่าเพิ่มตั้งแต่</w:t>
      </w:r>
      <w:r w:rsidRPr="007661FB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มกราคม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7661F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ถึงเดือนธันวาคม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 พร้อมเบี้ยปรับและเงินเพิ่ม จำนวนเงิน </w:t>
      </w:r>
      <w:r w:rsidR="0082476B" w:rsidRPr="007661FB">
        <w:rPr>
          <w:rFonts w:ascii="Angsana New" w:hAnsi="Angsana New" w:cs="Angsana New"/>
          <w:spacing w:val="2"/>
          <w:sz w:val="30"/>
          <w:szCs w:val="30"/>
          <w:lang w:val="en-US"/>
        </w:rPr>
        <w:t>153.36</w:t>
      </w:r>
      <w:r w:rsidRPr="007661FB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Pr="007661FB">
        <w:rPr>
          <w:rFonts w:ascii="Angsana New" w:hAnsi="Angsana New" w:cs="Angsana New"/>
          <w:sz w:val="30"/>
          <w:szCs w:val="30"/>
          <w:cs/>
        </w:rPr>
        <w:t xml:space="preserve"> 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 ฝ่ายบริหารของบริษัท</w:t>
      </w:r>
      <w:r w:rsidRPr="007661FB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661FB">
        <w:rPr>
          <w:rFonts w:ascii="Angsana New" w:hAnsi="Angsana New" w:cs="Angsana New"/>
          <w:sz w:val="30"/>
          <w:szCs w:val="30"/>
          <w:cs/>
        </w:rPr>
        <w:t xml:space="preserve"> เชื่อว่ามีเหตุผลที่ดีที่จะใช้เป็นข้อต่อสู้และผลคดีจะเป็นประโยชน์ต่อบริษัท ดังนั้นบริษัทจึงยังไม่ได้พิจารณาตั้งสำรองค่าเผื่อผลเสียหายที่อาจเกิดขึ้นจากผลของคดีดังกล่าวไว้ในงบการเงิน</w:t>
      </w:r>
    </w:p>
    <w:p w14:paraId="22545B9B" w14:textId="77777777" w:rsidR="009D08E8" w:rsidRDefault="009D08E8" w:rsidP="009D08E8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C07A12" w14:textId="5CD9C61A" w:rsidR="006F7E87" w:rsidRPr="007661FB" w:rsidRDefault="00881495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61FB">
        <w:rPr>
          <w:rFonts w:ascii="Angsana New" w:hAnsi="Angsana New" w:cs="Angsana New"/>
          <w:sz w:val="30"/>
          <w:szCs w:val="30"/>
          <w:u w:val="single"/>
          <w:cs/>
        </w:rPr>
        <w:t>คดีความฟ้องร้อง</w:t>
      </w:r>
    </w:p>
    <w:p w14:paraId="45B4B486" w14:textId="77777777" w:rsidR="00DB35F7" w:rsidRPr="00DB35F7" w:rsidRDefault="00DB35F7" w:rsidP="00205434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F7A104" w14:textId="276F3CE1" w:rsidR="00DA71DD" w:rsidRDefault="00DA71DD" w:rsidP="00205434">
      <w:pPr>
        <w:ind w:left="540" w:firstLine="90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76BE3">
        <w:rPr>
          <w:rFonts w:ascii="Angsana New" w:hAnsi="Angsana New" w:cs="Angsana New"/>
          <w:spacing w:val="2"/>
          <w:sz w:val="30"/>
          <w:szCs w:val="30"/>
          <w:cs/>
        </w:rPr>
        <w:t>บริษัทมีคดีถูกฟ้องร้องเรียกค่าเสียหายซึ่งมีทุนทรัพย์ถูกฟ้องร้องทั้งสิ้นจำนวนเงิน</w:t>
      </w:r>
      <w:r w:rsidRPr="00076BE3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76BE3">
        <w:rPr>
          <w:rFonts w:ascii="Angsana New" w:hAnsi="Angsana New" w:cs="Angsana New"/>
          <w:spacing w:val="2"/>
          <w:sz w:val="30"/>
          <w:szCs w:val="30"/>
          <w:lang w:val="en-US"/>
        </w:rPr>
        <w:t>45.97</w:t>
      </w:r>
      <w:r w:rsidRPr="00076BE3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76BE3">
        <w:rPr>
          <w:rFonts w:ascii="Angsana New" w:hAnsi="Angsana New" w:cs="Angsana New"/>
          <w:spacing w:val="2"/>
          <w:sz w:val="30"/>
          <w:szCs w:val="30"/>
          <w:cs/>
        </w:rPr>
        <w:t>ล้านบาท</w:t>
      </w:r>
      <w:r w:rsidRPr="00A27E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จากการที่ไม่ปฏิบัติตามสัญญาและเรียกร้องให้บริษัทชดใช้ค่าเสียหาย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ปัจจุบันคดีอยู่ระหว่างการพิจารณาของศาลอุทธรณ์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ในขณะนี้ฝ่ายบริหาร</w:t>
      </w:r>
      <w:r w:rsidRPr="006C1E22">
        <w:rPr>
          <w:rFonts w:ascii="Angsana New" w:hAnsi="Angsana New" w:cs="Angsana New"/>
          <w:sz w:val="30"/>
          <w:szCs w:val="30"/>
          <w:cs/>
        </w:rPr>
        <w:t>ของบริษัทเชื่อว่ามีเหตุผลที่ดีที่จะใช้เป็นข้อต่อสู้และผลคดีจะเป็นประโยชน์ต่อบริษัท ดังนั้น บริษัทจึงยังไม่ได้</w:t>
      </w:r>
      <w:r w:rsidRPr="006C1E22">
        <w:rPr>
          <w:rFonts w:ascii="Angsana New" w:hAnsi="Angsana New" w:cs="Angsana New"/>
          <w:spacing w:val="4"/>
          <w:sz w:val="30"/>
          <w:szCs w:val="30"/>
          <w:cs/>
        </w:rPr>
        <w:t>พิจารณาตั้งสำรองเผื่อผลเสียหายที่อาจเกิดขึ้นจากผลของคดีดังกล่าวไว้ในงบการเงินรวมและงบการเงิน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</w:p>
    <w:p w14:paraId="2CE92B55" w14:textId="77777777" w:rsidR="00DB35F7" w:rsidRPr="00DB35F7" w:rsidRDefault="00DB35F7" w:rsidP="00205434">
      <w:pPr>
        <w:ind w:left="540" w:firstLine="900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5A3F4EA6" w14:textId="6D0B80A6" w:rsidR="00881498" w:rsidRDefault="008E7FC5" w:rsidP="00205434">
      <w:pPr>
        <w:ind w:left="540" w:firstLine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E7FC5">
        <w:rPr>
          <w:rFonts w:ascii="Angsana New" w:hAnsi="Angsana New" w:cs="Angsana New"/>
          <w:spacing w:val="-2"/>
          <w:sz w:val="30"/>
          <w:szCs w:val="30"/>
          <w:cs/>
        </w:rPr>
        <w:t>บริษัทมีเจ้าหนี้การค้าและเจ้าหนี้อื่น จำนวนหลายรายได้ยื่นฟ้องร้องคดี</w:t>
      </w:r>
      <w:r w:rsidRPr="008E7FC5">
        <w:rPr>
          <w:rFonts w:ascii="Angsana New" w:hAnsi="Angsana New" w:cs="Angsana New"/>
          <w:sz w:val="30"/>
          <w:szCs w:val="30"/>
          <w:cs/>
        </w:rPr>
        <w:t xml:space="preserve">แพ่งเรื่องบริษัทผิดนัดชำระหนี้ </w:t>
      </w:r>
      <w:r w:rsidRPr="008E7F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ปัจจุบัน </w:t>
      </w:r>
      <w:r w:rsidRPr="008E7FC5">
        <w:rPr>
          <w:rFonts w:ascii="Angsana New" w:hAnsi="Angsana New" w:cs="Angsana New"/>
          <w:sz w:val="30"/>
          <w:szCs w:val="30"/>
          <w:cs/>
        </w:rPr>
        <w:t>บริษัท</w:t>
      </w:r>
      <w:r w:rsidRPr="008E7FC5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8E7FC5">
        <w:rPr>
          <w:rFonts w:ascii="Angsana New" w:hAnsi="Angsana New" w:cs="Angsana New"/>
          <w:sz w:val="30"/>
          <w:szCs w:val="30"/>
          <w:cs/>
        </w:rPr>
        <w:t>การเจรจาไกล่เกลี่ยหรือทำสัญญาประนีประนอมหนี้</w:t>
      </w:r>
      <w:r w:rsidRPr="008E7FC5">
        <w:rPr>
          <w:rFonts w:ascii="Angsana New" w:hAnsi="Angsana New" w:cs="Angsana New"/>
          <w:spacing w:val="-2"/>
          <w:sz w:val="30"/>
          <w:szCs w:val="30"/>
          <w:cs/>
        </w:rPr>
        <w:t>โดยการทยอยชำระหนี้ ทั้งนี้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8E7FC5">
        <w:rPr>
          <w:rFonts w:ascii="Angsana New" w:hAnsi="Angsana New" w:cs="Angsana New"/>
          <w:spacing w:val="-2"/>
          <w:sz w:val="30"/>
          <w:szCs w:val="30"/>
          <w:cs/>
        </w:rPr>
        <w:t>บริษัทได้บันทึก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ภาระหนี้</w:t>
      </w:r>
      <w:r w:rsidRPr="008E7FC5">
        <w:rPr>
          <w:rFonts w:ascii="Angsana New" w:hAnsi="Angsana New" w:cs="Angsana New"/>
          <w:spacing w:val="-2"/>
          <w:sz w:val="30"/>
          <w:szCs w:val="30"/>
          <w:cs/>
        </w:rPr>
        <w:t>ไว้ใน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เจ้าหนี้การค้า และ</w:t>
      </w:r>
      <w:r w:rsidRPr="008E7FC5">
        <w:rPr>
          <w:rFonts w:ascii="Angsana New" w:hAnsi="Angsana New" w:cs="Angsana New"/>
          <w:spacing w:val="-2"/>
          <w:sz w:val="30"/>
          <w:szCs w:val="30"/>
          <w:cs/>
        </w:rPr>
        <w:t>หนี้สินหมุนเวียนอื่นแล้ว</w:t>
      </w:r>
    </w:p>
    <w:p w14:paraId="2EC5CBD8" w14:textId="77777777" w:rsidR="008E7FC5" w:rsidRPr="008E7FC5" w:rsidRDefault="008E7FC5" w:rsidP="00205434">
      <w:pPr>
        <w:ind w:left="540" w:firstLine="900"/>
        <w:jc w:val="thaiDistribute"/>
        <w:rPr>
          <w:rFonts w:ascii="Angsana New" w:hAnsi="Angsana New" w:cs="Angsana New" w:hint="cs"/>
          <w:spacing w:val="-2"/>
          <w:sz w:val="16"/>
          <w:szCs w:val="16"/>
          <w:cs/>
        </w:rPr>
      </w:pPr>
    </w:p>
    <w:p w14:paraId="53FC3A8F" w14:textId="6D5363CD" w:rsidR="005F778C" w:rsidRPr="005956DD" w:rsidRDefault="005956DD" w:rsidP="00205434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956DD">
        <w:rPr>
          <w:rFonts w:ascii="Angsana New" w:hAnsi="Angsana New" w:cs="Angsana New"/>
          <w:spacing w:val="8"/>
          <w:sz w:val="30"/>
          <w:szCs w:val="30"/>
          <w:cs/>
        </w:rPr>
        <w:t>บริษัทมีคดีความฟ้องร้องจากพนักงานของบริษัทที่ยื่นฟ้องคดีต่อ</w:t>
      </w:r>
      <w:r w:rsidRPr="005956DD">
        <w:rPr>
          <w:rFonts w:ascii="Angsana New" w:hAnsi="Angsana New" w:cs="Angsana New"/>
          <w:spacing w:val="-4"/>
          <w:sz w:val="30"/>
          <w:szCs w:val="30"/>
          <w:cs/>
        </w:rPr>
        <w:t>ศาลแรงงานกลางจำนวนหลายราย เรียกร้องขอให้บริษัทจ่ายชำระค่าจ้างค้างจ่าย ปัจจุบัน บริษัทอยู่ระหว่างไกล่เกลี่ย</w:t>
      </w:r>
      <w:r w:rsidRPr="005956DD">
        <w:rPr>
          <w:rFonts w:ascii="Angsana New" w:hAnsi="Angsana New" w:cs="Angsana New"/>
          <w:sz w:val="30"/>
          <w:szCs w:val="30"/>
          <w:cs/>
        </w:rPr>
        <w:t>และนัดสืบพยาน ทั้งนี้ บริษัทได้บันทึกค่าจ้างค้างจ่ายไว้ในหนี้สินหมุนเวียนอื่นแล้ว</w:t>
      </w:r>
    </w:p>
    <w:p w14:paraId="00CB7AC1" w14:textId="77777777" w:rsidR="00DB35F7" w:rsidRDefault="00DB35F7" w:rsidP="00205434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F8FD45" w14:textId="4BC14D94" w:rsidR="00FC747A" w:rsidRPr="006C1E22" w:rsidRDefault="006C1E22" w:rsidP="00715BDA">
      <w:pPr>
        <w:numPr>
          <w:ilvl w:val="0"/>
          <w:numId w:val="21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15BDA">
        <w:rPr>
          <w:rFonts w:ascii="Angsana New" w:hAnsi="Angsana New" w:cs="Angsana New"/>
          <w:sz w:val="30"/>
          <w:szCs w:val="30"/>
          <w:u w:val="single"/>
          <w:cs/>
        </w:rPr>
        <w:t>การ</w:t>
      </w: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t>อนุมัติงบการเงินระหว่างกาล</w:t>
      </w:r>
    </w:p>
    <w:p w14:paraId="6F192EE2" w14:textId="77777777" w:rsidR="00A04F47" w:rsidRPr="006C1E22" w:rsidRDefault="00A04F47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2886BE" w14:textId="0DDA117F" w:rsid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Pr="0082476B">
        <w:rPr>
          <w:rFonts w:ascii="Angsana New" w:hAnsi="Angsana New" w:cs="Angsana New"/>
          <w:sz w:val="30"/>
          <w:szCs w:val="30"/>
          <w:cs/>
        </w:rPr>
        <w:t>เพื่อให้ออกงบการเงินได้เมื่อวันที่</w:t>
      </w:r>
      <w:r w:rsidRPr="0082476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8" w:name="_Hlk198225627"/>
      <w:r w:rsidR="00DB35F7">
        <w:rPr>
          <w:rFonts w:ascii="Angsana New" w:hAnsi="Angsana New" w:cs="Angsana New"/>
          <w:sz w:val="30"/>
          <w:szCs w:val="30"/>
          <w:lang w:val="en-US"/>
        </w:rPr>
        <w:t xml:space="preserve">14 </w:t>
      </w:r>
      <w:r w:rsidR="00B21AFA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Pr="0082476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8"/>
      <w:r w:rsidR="0082476B" w:rsidRPr="0082476B">
        <w:rPr>
          <w:rFonts w:ascii="Angsana New" w:hAnsi="Angsana New" w:cs="Angsana New"/>
          <w:sz w:val="30"/>
          <w:szCs w:val="30"/>
          <w:lang w:val="en-US"/>
        </w:rPr>
        <w:t>2569</w:t>
      </w:r>
    </w:p>
    <w:p w14:paraId="46D93777" w14:textId="77777777" w:rsidR="008B5E14" w:rsidRPr="0082476B" w:rsidRDefault="008B5E14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39D75A5" w14:textId="77777777" w:rsidR="006C1E22" w:rsidRPr="006C1E22" w:rsidRDefault="006C1E22" w:rsidP="006C1E22">
      <w:pPr>
        <w:ind w:left="320" w:right="1" w:hanging="320"/>
        <w:jc w:val="center"/>
        <w:rPr>
          <w:rFonts w:ascii="Angsana New" w:hAnsi="Angsana New" w:cs="Angsana New"/>
          <w:snapToGrid w:val="0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lang w:val="en-US"/>
        </w:rPr>
        <w:t>_________________________</w:t>
      </w:r>
    </w:p>
    <w:p w14:paraId="7AB73033" w14:textId="77777777" w:rsidR="006C1E22" w:rsidRPr="00AF0BF6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C1E22" w:rsidRPr="00AF0BF6" w:rsidSect="007A5167">
      <w:headerReference w:type="default" r:id="rId8"/>
      <w:headerReference w:type="first" r:id="rId9"/>
      <w:pgSz w:w="11909" w:h="16834" w:code="9"/>
      <w:pgMar w:top="692" w:right="1136" w:bottom="990" w:left="1440" w:header="720" w:footer="293" w:gutter="0"/>
      <w:pgNumType w:start="1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37EC" w14:textId="77777777" w:rsidR="00D7726C" w:rsidRDefault="00D7726C" w:rsidP="004956B4">
      <w:r>
        <w:separator/>
      </w:r>
    </w:p>
    <w:p w14:paraId="360F3293" w14:textId="77777777" w:rsidR="00D7726C" w:rsidRDefault="00D7726C"/>
  </w:endnote>
  <w:endnote w:type="continuationSeparator" w:id="0">
    <w:p w14:paraId="1AC6C94B" w14:textId="77777777" w:rsidR="00D7726C" w:rsidRDefault="00D7726C" w:rsidP="004956B4">
      <w:r>
        <w:continuationSeparator/>
      </w:r>
    </w:p>
    <w:p w14:paraId="57251079" w14:textId="77777777" w:rsidR="00D7726C" w:rsidRDefault="00D7726C"/>
  </w:endnote>
  <w:endnote w:type="continuationNotice" w:id="1">
    <w:p w14:paraId="4786E38F" w14:textId="77777777" w:rsidR="00D7726C" w:rsidRDefault="00D77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948E7" w14:textId="77777777" w:rsidR="00D7726C" w:rsidRDefault="00D7726C" w:rsidP="004956B4">
      <w:r>
        <w:separator/>
      </w:r>
    </w:p>
    <w:p w14:paraId="639EC778" w14:textId="77777777" w:rsidR="00D7726C" w:rsidRDefault="00D7726C"/>
  </w:footnote>
  <w:footnote w:type="continuationSeparator" w:id="0">
    <w:p w14:paraId="72DA501D" w14:textId="77777777" w:rsidR="00D7726C" w:rsidRDefault="00D7726C" w:rsidP="004956B4">
      <w:r>
        <w:continuationSeparator/>
      </w:r>
    </w:p>
    <w:p w14:paraId="3C405FBF" w14:textId="77777777" w:rsidR="00D7726C" w:rsidRDefault="00D7726C"/>
  </w:footnote>
  <w:footnote w:type="continuationNotice" w:id="1">
    <w:p w14:paraId="56BE8F42" w14:textId="77777777" w:rsidR="00D7726C" w:rsidRDefault="00D77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82C4" w14:textId="77777777" w:rsidR="00D40ADD" w:rsidRDefault="00D40ADD">
    <w:pPr>
      <w:pStyle w:val="Header"/>
      <w:jc w:val="right"/>
      <w:rPr>
        <w:rFonts w:ascii="Angsana New" w:hAnsi="Angsana New" w:cs="Angsana New"/>
        <w:noProof/>
        <w:sz w:val="30"/>
        <w:szCs w:val="30"/>
      </w:rPr>
    </w:pPr>
    <w:r w:rsidRPr="00D40ADD">
      <w:rPr>
        <w:rFonts w:ascii="Angsana New" w:hAnsi="Angsana New" w:cs="Angsana New"/>
        <w:sz w:val="30"/>
        <w:szCs w:val="30"/>
      </w:rPr>
      <w:fldChar w:fldCharType="begin"/>
    </w:r>
    <w:r w:rsidRPr="00D40AD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0ADD">
      <w:rPr>
        <w:rFonts w:ascii="Angsana New" w:hAnsi="Angsana New" w:cs="Angsana New"/>
        <w:sz w:val="30"/>
        <w:szCs w:val="30"/>
      </w:rPr>
      <w:fldChar w:fldCharType="separate"/>
    </w:r>
    <w:r w:rsidRPr="00D40ADD">
      <w:rPr>
        <w:rFonts w:ascii="Angsana New" w:hAnsi="Angsana New" w:cs="Angsana New"/>
        <w:noProof/>
        <w:sz w:val="30"/>
        <w:szCs w:val="30"/>
      </w:rPr>
      <w:t>2</w:t>
    </w:r>
    <w:r w:rsidRPr="00D40ADD">
      <w:rPr>
        <w:rFonts w:ascii="Angsana New" w:hAnsi="Angsana New" w:cs="Angsana New"/>
        <w:noProof/>
        <w:sz w:val="30"/>
        <w:szCs w:val="30"/>
      </w:rPr>
      <w:fldChar w:fldCharType="end"/>
    </w:r>
  </w:p>
  <w:p w14:paraId="355D797D" w14:textId="77777777" w:rsidR="009857AB" w:rsidRPr="00D40ADD" w:rsidRDefault="009857AB">
    <w:pPr>
      <w:pStyle w:val="Header"/>
      <w:jc w:val="right"/>
      <w:rPr>
        <w:rFonts w:ascii="Angsana New" w:hAnsi="Angsana New" w:cs="Angsana New"/>
        <w:sz w:val="30"/>
        <w:szCs w:val="30"/>
      </w:rPr>
    </w:pPr>
    <w:r w:rsidRPr="009857AB">
      <w:rPr>
        <w:rFonts w:ascii="Angsana New" w:hAnsi="Angsana New" w:cs="Angsana New"/>
        <w:i/>
        <w:iCs/>
        <w:sz w:val="28"/>
        <w:szCs w:val="28"/>
        <w:cs/>
        <w:lang w:val="en-US"/>
      </w:rPr>
      <w:t>(ยังไม่ได้ตรวจสอบ)</w:t>
    </w:r>
  </w:p>
  <w:p w14:paraId="5E0A738B" w14:textId="77777777" w:rsidR="006C0B6F" w:rsidRPr="006C0B6F" w:rsidRDefault="006C0B6F" w:rsidP="006C0B6F">
    <w:pPr>
      <w:pStyle w:val="Header"/>
      <w:jc w:val="right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0169" w14:textId="6BF9B29E" w:rsidR="006C0B6F" w:rsidRPr="006C0B6F" w:rsidRDefault="007A5167" w:rsidP="006C0B6F">
    <w:pPr>
      <w:pStyle w:val="Header"/>
      <w:jc w:val="right"/>
      <w:rPr>
        <w:lang w:val="en-US"/>
      </w:rPr>
    </w:pPr>
    <w:r>
      <w:rPr>
        <w:rFonts w:ascii="Angsana New" w:hAnsi="Angsana New" w:cs="Angsana New"/>
        <w:noProof/>
        <w:sz w:val="30"/>
        <w:szCs w:val="30"/>
        <w:lang w:val="en-US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1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4C5FBE"/>
    <w:multiLevelType w:val="hybridMultilevel"/>
    <w:tmpl w:val="5310FCF2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2569D8"/>
    <w:multiLevelType w:val="hybridMultilevel"/>
    <w:tmpl w:val="122EBF0C"/>
    <w:lvl w:ilvl="0" w:tplc="FD3EF924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4E47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86C0E4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47263C93"/>
    <w:multiLevelType w:val="multilevel"/>
    <w:tmpl w:val="E1D09240"/>
    <w:lvl w:ilvl="0">
      <w:start w:val="1"/>
      <w:numFmt w:val="decimal"/>
      <w:pStyle w:val="Heading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0BF74B4"/>
    <w:multiLevelType w:val="hybridMultilevel"/>
    <w:tmpl w:val="6F023C2A"/>
    <w:lvl w:ilvl="0" w:tplc="8E50173A">
      <w:numFmt w:val="bullet"/>
      <w:lvlText w:val="-"/>
      <w:lvlJc w:val="left"/>
      <w:pPr>
        <w:ind w:left="5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2" w15:restartNumberingAfterBreak="0">
    <w:nsid w:val="53CC710F"/>
    <w:multiLevelType w:val="multilevel"/>
    <w:tmpl w:val="265CFC4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617672E"/>
    <w:multiLevelType w:val="multilevel"/>
    <w:tmpl w:val="225EF7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482401"/>
    <w:multiLevelType w:val="hybridMultilevel"/>
    <w:tmpl w:val="63E6C9B6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D433D"/>
    <w:multiLevelType w:val="hybridMultilevel"/>
    <w:tmpl w:val="7E7033DC"/>
    <w:lvl w:ilvl="0" w:tplc="A844CA12">
      <w:start w:val="4"/>
      <w:numFmt w:val="bullet"/>
      <w:lvlText w:val="-"/>
      <w:lvlJc w:val="left"/>
      <w:pPr>
        <w:ind w:left="216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0105F62"/>
    <w:multiLevelType w:val="multilevel"/>
    <w:tmpl w:val="D5DE2BC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CF66273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 w16cid:durableId="553125281">
    <w:abstractNumId w:val="5"/>
  </w:num>
  <w:num w:numId="2" w16cid:durableId="677000991">
    <w:abstractNumId w:val="4"/>
  </w:num>
  <w:num w:numId="3" w16cid:durableId="1783069465">
    <w:abstractNumId w:val="8"/>
  </w:num>
  <w:num w:numId="4" w16cid:durableId="1343893066">
    <w:abstractNumId w:val="6"/>
  </w:num>
  <w:num w:numId="5" w16cid:durableId="8021737">
    <w:abstractNumId w:val="7"/>
  </w:num>
  <w:num w:numId="6" w16cid:durableId="1231382270">
    <w:abstractNumId w:val="2"/>
  </w:num>
  <w:num w:numId="7" w16cid:durableId="1537113141">
    <w:abstractNumId w:val="1"/>
  </w:num>
  <w:num w:numId="8" w16cid:durableId="1499268116">
    <w:abstractNumId w:val="0"/>
  </w:num>
  <w:num w:numId="9" w16cid:durableId="581641472">
    <w:abstractNumId w:val="19"/>
  </w:num>
  <w:num w:numId="10" w16cid:durableId="581916994">
    <w:abstractNumId w:val="3"/>
  </w:num>
  <w:num w:numId="11" w16cid:durableId="4208264">
    <w:abstractNumId w:val="17"/>
  </w:num>
  <w:num w:numId="12" w16cid:durableId="1122460789">
    <w:abstractNumId w:val="12"/>
  </w:num>
  <w:num w:numId="13" w16cid:durableId="413017714">
    <w:abstractNumId w:val="24"/>
  </w:num>
  <w:num w:numId="14" w16cid:durableId="749041779">
    <w:abstractNumId w:val="15"/>
  </w:num>
  <w:num w:numId="15" w16cid:durableId="352847503">
    <w:abstractNumId w:val="18"/>
  </w:num>
  <w:num w:numId="16" w16cid:durableId="1529175226">
    <w:abstractNumId w:val="28"/>
  </w:num>
  <w:num w:numId="17" w16cid:durableId="435250892">
    <w:abstractNumId w:val="29"/>
  </w:num>
  <w:num w:numId="18" w16cid:durableId="1782610503">
    <w:abstractNumId w:val="20"/>
  </w:num>
  <w:num w:numId="19" w16cid:durableId="1065103662">
    <w:abstractNumId w:val="16"/>
  </w:num>
  <w:num w:numId="20" w16cid:durableId="1106585522">
    <w:abstractNumId w:val="11"/>
  </w:num>
  <w:num w:numId="21" w16cid:durableId="1978410624">
    <w:abstractNumId w:val="10"/>
  </w:num>
  <w:num w:numId="22" w16cid:durableId="851650084">
    <w:abstractNumId w:val="30"/>
  </w:num>
  <w:num w:numId="23" w16cid:durableId="144978735">
    <w:abstractNumId w:val="26"/>
  </w:num>
  <w:num w:numId="24" w16cid:durableId="451825795">
    <w:abstractNumId w:val="14"/>
  </w:num>
  <w:num w:numId="25" w16cid:durableId="1040976184">
    <w:abstractNumId w:val="23"/>
  </w:num>
  <w:num w:numId="26" w16cid:durableId="1281062433">
    <w:abstractNumId w:val="25"/>
  </w:num>
  <w:num w:numId="27" w16cid:durableId="495462149">
    <w:abstractNumId w:val="13"/>
  </w:num>
  <w:num w:numId="28" w16cid:durableId="1461339676">
    <w:abstractNumId w:val="27"/>
  </w:num>
  <w:num w:numId="29" w16cid:durableId="199515609">
    <w:abstractNumId w:val="22"/>
  </w:num>
  <w:num w:numId="30" w16cid:durableId="1114594350">
    <w:abstractNumId w:val="9"/>
  </w:num>
  <w:num w:numId="31" w16cid:durableId="168397125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FD"/>
    <w:rsid w:val="000005ED"/>
    <w:rsid w:val="0000079D"/>
    <w:rsid w:val="00000A1C"/>
    <w:rsid w:val="00000C2D"/>
    <w:rsid w:val="00000E83"/>
    <w:rsid w:val="000016CB"/>
    <w:rsid w:val="000019C7"/>
    <w:rsid w:val="00001DA5"/>
    <w:rsid w:val="00001FBF"/>
    <w:rsid w:val="00002354"/>
    <w:rsid w:val="0000267E"/>
    <w:rsid w:val="00002A60"/>
    <w:rsid w:val="00002B85"/>
    <w:rsid w:val="00002C98"/>
    <w:rsid w:val="00002EBA"/>
    <w:rsid w:val="00002ED6"/>
    <w:rsid w:val="00003303"/>
    <w:rsid w:val="00003378"/>
    <w:rsid w:val="00003679"/>
    <w:rsid w:val="00003CF4"/>
    <w:rsid w:val="00004714"/>
    <w:rsid w:val="00004BC5"/>
    <w:rsid w:val="00004EC5"/>
    <w:rsid w:val="0000535D"/>
    <w:rsid w:val="0000563E"/>
    <w:rsid w:val="000056A7"/>
    <w:rsid w:val="0000593B"/>
    <w:rsid w:val="00005E38"/>
    <w:rsid w:val="000062F0"/>
    <w:rsid w:val="00006888"/>
    <w:rsid w:val="0000695F"/>
    <w:rsid w:val="00006A0A"/>
    <w:rsid w:val="00006C39"/>
    <w:rsid w:val="00007165"/>
    <w:rsid w:val="0000763C"/>
    <w:rsid w:val="000079D8"/>
    <w:rsid w:val="00007C25"/>
    <w:rsid w:val="00010800"/>
    <w:rsid w:val="00010C7A"/>
    <w:rsid w:val="00010D91"/>
    <w:rsid w:val="00010EC6"/>
    <w:rsid w:val="0001110D"/>
    <w:rsid w:val="00011428"/>
    <w:rsid w:val="000114F0"/>
    <w:rsid w:val="00011750"/>
    <w:rsid w:val="00011CA0"/>
    <w:rsid w:val="0001244E"/>
    <w:rsid w:val="00012A4E"/>
    <w:rsid w:val="00012CF4"/>
    <w:rsid w:val="00013276"/>
    <w:rsid w:val="000132EA"/>
    <w:rsid w:val="0001342C"/>
    <w:rsid w:val="00013704"/>
    <w:rsid w:val="0001380C"/>
    <w:rsid w:val="0001397B"/>
    <w:rsid w:val="00013A5E"/>
    <w:rsid w:val="00013B36"/>
    <w:rsid w:val="00013CFA"/>
    <w:rsid w:val="00013D04"/>
    <w:rsid w:val="00013D8F"/>
    <w:rsid w:val="00014145"/>
    <w:rsid w:val="000141E9"/>
    <w:rsid w:val="0001452E"/>
    <w:rsid w:val="00014827"/>
    <w:rsid w:val="00014C2C"/>
    <w:rsid w:val="00014C5D"/>
    <w:rsid w:val="00014CED"/>
    <w:rsid w:val="00014E15"/>
    <w:rsid w:val="00015077"/>
    <w:rsid w:val="00015408"/>
    <w:rsid w:val="0001599D"/>
    <w:rsid w:val="00016415"/>
    <w:rsid w:val="000164A6"/>
    <w:rsid w:val="000166F0"/>
    <w:rsid w:val="000169E6"/>
    <w:rsid w:val="00016C5B"/>
    <w:rsid w:val="00016D78"/>
    <w:rsid w:val="00016F05"/>
    <w:rsid w:val="00017874"/>
    <w:rsid w:val="00020048"/>
    <w:rsid w:val="00020387"/>
    <w:rsid w:val="000204B1"/>
    <w:rsid w:val="00020520"/>
    <w:rsid w:val="00020955"/>
    <w:rsid w:val="00020BD4"/>
    <w:rsid w:val="00020D39"/>
    <w:rsid w:val="00021176"/>
    <w:rsid w:val="00021566"/>
    <w:rsid w:val="00021A27"/>
    <w:rsid w:val="000223DA"/>
    <w:rsid w:val="00022514"/>
    <w:rsid w:val="0002294D"/>
    <w:rsid w:val="00022EC9"/>
    <w:rsid w:val="00022FCD"/>
    <w:rsid w:val="0002369A"/>
    <w:rsid w:val="000237F9"/>
    <w:rsid w:val="00023ADB"/>
    <w:rsid w:val="00023D1B"/>
    <w:rsid w:val="00023E11"/>
    <w:rsid w:val="00023E63"/>
    <w:rsid w:val="00023EE5"/>
    <w:rsid w:val="00023F11"/>
    <w:rsid w:val="00023F42"/>
    <w:rsid w:val="000240BF"/>
    <w:rsid w:val="0002426A"/>
    <w:rsid w:val="00024446"/>
    <w:rsid w:val="00024B46"/>
    <w:rsid w:val="00024B70"/>
    <w:rsid w:val="00024E36"/>
    <w:rsid w:val="00024E4D"/>
    <w:rsid w:val="00024FCE"/>
    <w:rsid w:val="000252ED"/>
    <w:rsid w:val="00025B5F"/>
    <w:rsid w:val="00025CCE"/>
    <w:rsid w:val="00025CF1"/>
    <w:rsid w:val="0002637B"/>
    <w:rsid w:val="000264FD"/>
    <w:rsid w:val="00026798"/>
    <w:rsid w:val="00026882"/>
    <w:rsid w:val="00026A87"/>
    <w:rsid w:val="00026AED"/>
    <w:rsid w:val="00026BCA"/>
    <w:rsid w:val="00026BCF"/>
    <w:rsid w:val="000274EA"/>
    <w:rsid w:val="00027529"/>
    <w:rsid w:val="00027975"/>
    <w:rsid w:val="00027C1D"/>
    <w:rsid w:val="00031693"/>
    <w:rsid w:val="00031A1A"/>
    <w:rsid w:val="00031AAF"/>
    <w:rsid w:val="00031DFB"/>
    <w:rsid w:val="00031F20"/>
    <w:rsid w:val="00031F82"/>
    <w:rsid w:val="000326E1"/>
    <w:rsid w:val="00032F7D"/>
    <w:rsid w:val="00033059"/>
    <w:rsid w:val="00033519"/>
    <w:rsid w:val="0003353C"/>
    <w:rsid w:val="000336E0"/>
    <w:rsid w:val="00033962"/>
    <w:rsid w:val="000339B8"/>
    <w:rsid w:val="00033C3F"/>
    <w:rsid w:val="00033DC9"/>
    <w:rsid w:val="0003412D"/>
    <w:rsid w:val="0003459E"/>
    <w:rsid w:val="000346A2"/>
    <w:rsid w:val="000346C8"/>
    <w:rsid w:val="0003483C"/>
    <w:rsid w:val="00034892"/>
    <w:rsid w:val="00034BEA"/>
    <w:rsid w:val="00034E21"/>
    <w:rsid w:val="00034E97"/>
    <w:rsid w:val="00035AA5"/>
    <w:rsid w:val="00035BEA"/>
    <w:rsid w:val="00036759"/>
    <w:rsid w:val="00036AA6"/>
    <w:rsid w:val="00036DF3"/>
    <w:rsid w:val="000371A0"/>
    <w:rsid w:val="000371F3"/>
    <w:rsid w:val="00037200"/>
    <w:rsid w:val="00037677"/>
    <w:rsid w:val="000376E6"/>
    <w:rsid w:val="00037A89"/>
    <w:rsid w:val="00037B04"/>
    <w:rsid w:val="00037BD7"/>
    <w:rsid w:val="00040102"/>
    <w:rsid w:val="0004022C"/>
    <w:rsid w:val="000402CA"/>
    <w:rsid w:val="0004060E"/>
    <w:rsid w:val="000406A9"/>
    <w:rsid w:val="00040791"/>
    <w:rsid w:val="000408AE"/>
    <w:rsid w:val="00040BF8"/>
    <w:rsid w:val="00040C94"/>
    <w:rsid w:val="00040E86"/>
    <w:rsid w:val="000410A4"/>
    <w:rsid w:val="00041576"/>
    <w:rsid w:val="00041773"/>
    <w:rsid w:val="000418FA"/>
    <w:rsid w:val="00041F0A"/>
    <w:rsid w:val="000423B4"/>
    <w:rsid w:val="0004257D"/>
    <w:rsid w:val="00042687"/>
    <w:rsid w:val="00042745"/>
    <w:rsid w:val="00042A0C"/>
    <w:rsid w:val="00042A63"/>
    <w:rsid w:val="00042E32"/>
    <w:rsid w:val="000438E2"/>
    <w:rsid w:val="00043B6E"/>
    <w:rsid w:val="000440F1"/>
    <w:rsid w:val="00044675"/>
    <w:rsid w:val="00044985"/>
    <w:rsid w:val="00044D2E"/>
    <w:rsid w:val="00044DC1"/>
    <w:rsid w:val="000452D9"/>
    <w:rsid w:val="000453CF"/>
    <w:rsid w:val="00045558"/>
    <w:rsid w:val="0004573E"/>
    <w:rsid w:val="00045908"/>
    <w:rsid w:val="00045C94"/>
    <w:rsid w:val="00045CD7"/>
    <w:rsid w:val="00045CF3"/>
    <w:rsid w:val="00046377"/>
    <w:rsid w:val="000463E9"/>
    <w:rsid w:val="00046574"/>
    <w:rsid w:val="000469CB"/>
    <w:rsid w:val="00046E0C"/>
    <w:rsid w:val="0004711B"/>
    <w:rsid w:val="000478A1"/>
    <w:rsid w:val="000479BE"/>
    <w:rsid w:val="00047D0B"/>
    <w:rsid w:val="00047EB7"/>
    <w:rsid w:val="00047FF7"/>
    <w:rsid w:val="00050454"/>
    <w:rsid w:val="00050546"/>
    <w:rsid w:val="00051239"/>
    <w:rsid w:val="00051470"/>
    <w:rsid w:val="00051ACB"/>
    <w:rsid w:val="00051B39"/>
    <w:rsid w:val="00051DE1"/>
    <w:rsid w:val="00051E14"/>
    <w:rsid w:val="00051EF0"/>
    <w:rsid w:val="000522FC"/>
    <w:rsid w:val="00052484"/>
    <w:rsid w:val="000526EC"/>
    <w:rsid w:val="00052CB4"/>
    <w:rsid w:val="000530AD"/>
    <w:rsid w:val="000530FD"/>
    <w:rsid w:val="000532E9"/>
    <w:rsid w:val="000539BE"/>
    <w:rsid w:val="000540B0"/>
    <w:rsid w:val="0005449F"/>
    <w:rsid w:val="000544D7"/>
    <w:rsid w:val="00054951"/>
    <w:rsid w:val="00054A52"/>
    <w:rsid w:val="00054BB7"/>
    <w:rsid w:val="00054DB2"/>
    <w:rsid w:val="00055234"/>
    <w:rsid w:val="000555E7"/>
    <w:rsid w:val="00055960"/>
    <w:rsid w:val="00055D63"/>
    <w:rsid w:val="00055D79"/>
    <w:rsid w:val="00056249"/>
    <w:rsid w:val="000564A3"/>
    <w:rsid w:val="000565EB"/>
    <w:rsid w:val="00056639"/>
    <w:rsid w:val="000566F5"/>
    <w:rsid w:val="00056906"/>
    <w:rsid w:val="00056927"/>
    <w:rsid w:val="000574DA"/>
    <w:rsid w:val="000575C7"/>
    <w:rsid w:val="00060457"/>
    <w:rsid w:val="000604B9"/>
    <w:rsid w:val="00060B03"/>
    <w:rsid w:val="00060B71"/>
    <w:rsid w:val="00060C51"/>
    <w:rsid w:val="00060FA2"/>
    <w:rsid w:val="0006135A"/>
    <w:rsid w:val="00061594"/>
    <w:rsid w:val="00061A35"/>
    <w:rsid w:val="00061AAE"/>
    <w:rsid w:val="00061D94"/>
    <w:rsid w:val="00062246"/>
    <w:rsid w:val="000622B0"/>
    <w:rsid w:val="000626B0"/>
    <w:rsid w:val="000632C5"/>
    <w:rsid w:val="000634E3"/>
    <w:rsid w:val="0006354B"/>
    <w:rsid w:val="0006369A"/>
    <w:rsid w:val="00063B73"/>
    <w:rsid w:val="00063D07"/>
    <w:rsid w:val="00064013"/>
    <w:rsid w:val="000640A0"/>
    <w:rsid w:val="000646A7"/>
    <w:rsid w:val="0006493E"/>
    <w:rsid w:val="00064B1B"/>
    <w:rsid w:val="00064DA3"/>
    <w:rsid w:val="00065672"/>
    <w:rsid w:val="000656E1"/>
    <w:rsid w:val="00065ADE"/>
    <w:rsid w:val="00065C80"/>
    <w:rsid w:val="00065F79"/>
    <w:rsid w:val="0006600B"/>
    <w:rsid w:val="00066014"/>
    <w:rsid w:val="00066F90"/>
    <w:rsid w:val="00067163"/>
    <w:rsid w:val="0006721B"/>
    <w:rsid w:val="00067772"/>
    <w:rsid w:val="00067D22"/>
    <w:rsid w:val="0007008A"/>
    <w:rsid w:val="0007034E"/>
    <w:rsid w:val="0007038C"/>
    <w:rsid w:val="000704EE"/>
    <w:rsid w:val="00070DAC"/>
    <w:rsid w:val="00070FBD"/>
    <w:rsid w:val="00071B0E"/>
    <w:rsid w:val="00071C9F"/>
    <w:rsid w:val="00072171"/>
    <w:rsid w:val="000722E1"/>
    <w:rsid w:val="0007277C"/>
    <w:rsid w:val="000730CF"/>
    <w:rsid w:val="00073135"/>
    <w:rsid w:val="00073BBF"/>
    <w:rsid w:val="00073DAC"/>
    <w:rsid w:val="000744FA"/>
    <w:rsid w:val="0007463B"/>
    <w:rsid w:val="00074AC0"/>
    <w:rsid w:val="00074B06"/>
    <w:rsid w:val="00074E1F"/>
    <w:rsid w:val="00074FE6"/>
    <w:rsid w:val="0007509B"/>
    <w:rsid w:val="000751B4"/>
    <w:rsid w:val="000753C4"/>
    <w:rsid w:val="000753F5"/>
    <w:rsid w:val="000754D3"/>
    <w:rsid w:val="0007557D"/>
    <w:rsid w:val="000755F0"/>
    <w:rsid w:val="000759B4"/>
    <w:rsid w:val="00075B69"/>
    <w:rsid w:val="00075FD1"/>
    <w:rsid w:val="0007679B"/>
    <w:rsid w:val="00076846"/>
    <w:rsid w:val="0007694D"/>
    <w:rsid w:val="00076BE3"/>
    <w:rsid w:val="00077158"/>
    <w:rsid w:val="00077439"/>
    <w:rsid w:val="00077A88"/>
    <w:rsid w:val="00077B36"/>
    <w:rsid w:val="00077CFE"/>
    <w:rsid w:val="000801FE"/>
    <w:rsid w:val="0008035F"/>
    <w:rsid w:val="000808BA"/>
    <w:rsid w:val="00080925"/>
    <w:rsid w:val="00080CE6"/>
    <w:rsid w:val="00080F13"/>
    <w:rsid w:val="000816AD"/>
    <w:rsid w:val="0008193D"/>
    <w:rsid w:val="00081F9E"/>
    <w:rsid w:val="00082018"/>
    <w:rsid w:val="0008259C"/>
    <w:rsid w:val="0008267B"/>
    <w:rsid w:val="000826E3"/>
    <w:rsid w:val="00082F02"/>
    <w:rsid w:val="00082FDC"/>
    <w:rsid w:val="0008348F"/>
    <w:rsid w:val="0008356D"/>
    <w:rsid w:val="000838AF"/>
    <w:rsid w:val="000838F4"/>
    <w:rsid w:val="00083BC4"/>
    <w:rsid w:val="00084392"/>
    <w:rsid w:val="00084539"/>
    <w:rsid w:val="000847B2"/>
    <w:rsid w:val="0008489E"/>
    <w:rsid w:val="00084995"/>
    <w:rsid w:val="00084A2D"/>
    <w:rsid w:val="00084C4F"/>
    <w:rsid w:val="0008515D"/>
    <w:rsid w:val="00085219"/>
    <w:rsid w:val="000852A7"/>
    <w:rsid w:val="00085378"/>
    <w:rsid w:val="00085531"/>
    <w:rsid w:val="000857F6"/>
    <w:rsid w:val="00085F57"/>
    <w:rsid w:val="00085F62"/>
    <w:rsid w:val="00086008"/>
    <w:rsid w:val="0008635F"/>
    <w:rsid w:val="00086747"/>
    <w:rsid w:val="00086B83"/>
    <w:rsid w:val="00086E10"/>
    <w:rsid w:val="00087300"/>
    <w:rsid w:val="00087543"/>
    <w:rsid w:val="000877AE"/>
    <w:rsid w:val="000877F1"/>
    <w:rsid w:val="00087888"/>
    <w:rsid w:val="00087C9A"/>
    <w:rsid w:val="00087EF5"/>
    <w:rsid w:val="000904AE"/>
    <w:rsid w:val="00090523"/>
    <w:rsid w:val="000908EF"/>
    <w:rsid w:val="00090AB3"/>
    <w:rsid w:val="00091D45"/>
    <w:rsid w:val="00091E9C"/>
    <w:rsid w:val="0009219F"/>
    <w:rsid w:val="00092641"/>
    <w:rsid w:val="00092A89"/>
    <w:rsid w:val="00092BF3"/>
    <w:rsid w:val="00093375"/>
    <w:rsid w:val="00093A25"/>
    <w:rsid w:val="00093CC9"/>
    <w:rsid w:val="00094184"/>
    <w:rsid w:val="00094187"/>
    <w:rsid w:val="00094255"/>
    <w:rsid w:val="0009440B"/>
    <w:rsid w:val="00094418"/>
    <w:rsid w:val="00094424"/>
    <w:rsid w:val="000945CF"/>
    <w:rsid w:val="00094A60"/>
    <w:rsid w:val="000950EB"/>
    <w:rsid w:val="00095331"/>
    <w:rsid w:val="0009533B"/>
    <w:rsid w:val="00095614"/>
    <w:rsid w:val="000957CE"/>
    <w:rsid w:val="00095938"/>
    <w:rsid w:val="00095A45"/>
    <w:rsid w:val="00095B73"/>
    <w:rsid w:val="00096176"/>
    <w:rsid w:val="000962BC"/>
    <w:rsid w:val="0009660F"/>
    <w:rsid w:val="000966FB"/>
    <w:rsid w:val="0009680C"/>
    <w:rsid w:val="000969CF"/>
    <w:rsid w:val="0009727B"/>
    <w:rsid w:val="000974CE"/>
    <w:rsid w:val="0009756E"/>
    <w:rsid w:val="0009759B"/>
    <w:rsid w:val="0009782E"/>
    <w:rsid w:val="000A0003"/>
    <w:rsid w:val="000A036D"/>
    <w:rsid w:val="000A0BE1"/>
    <w:rsid w:val="000A0BFC"/>
    <w:rsid w:val="000A0EA3"/>
    <w:rsid w:val="000A0F15"/>
    <w:rsid w:val="000A0F2E"/>
    <w:rsid w:val="000A0FC4"/>
    <w:rsid w:val="000A1623"/>
    <w:rsid w:val="000A193E"/>
    <w:rsid w:val="000A1A52"/>
    <w:rsid w:val="000A1D87"/>
    <w:rsid w:val="000A1E0A"/>
    <w:rsid w:val="000A26BE"/>
    <w:rsid w:val="000A2720"/>
    <w:rsid w:val="000A2C15"/>
    <w:rsid w:val="000A2EF8"/>
    <w:rsid w:val="000A3421"/>
    <w:rsid w:val="000A3425"/>
    <w:rsid w:val="000A363B"/>
    <w:rsid w:val="000A36C7"/>
    <w:rsid w:val="000A3797"/>
    <w:rsid w:val="000A3994"/>
    <w:rsid w:val="000A39D0"/>
    <w:rsid w:val="000A3B2B"/>
    <w:rsid w:val="000A43D0"/>
    <w:rsid w:val="000A4783"/>
    <w:rsid w:val="000A4893"/>
    <w:rsid w:val="000A4EFE"/>
    <w:rsid w:val="000A58A2"/>
    <w:rsid w:val="000A5958"/>
    <w:rsid w:val="000A5D39"/>
    <w:rsid w:val="000A62C5"/>
    <w:rsid w:val="000A6485"/>
    <w:rsid w:val="000A6495"/>
    <w:rsid w:val="000A67A9"/>
    <w:rsid w:val="000A686C"/>
    <w:rsid w:val="000A68E1"/>
    <w:rsid w:val="000A6C35"/>
    <w:rsid w:val="000A6F79"/>
    <w:rsid w:val="000A7510"/>
    <w:rsid w:val="000A762F"/>
    <w:rsid w:val="000A7B11"/>
    <w:rsid w:val="000A7B3A"/>
    <w:rsid w:val="000A7C3B"/>
    <w:rsid w:val="000A7CBF"/>
    <w:rsid w:val="000B00E8"/>
    <w:rsid w:val="000B02E5"/>
    <w:rsid w:val="000B0340"/>
    <w:rsid w:val="000B0720"/>
    <w:rsid w:val="000B0991"/>
    <w:rsid w:val="000B0B0E"/>
    <w:rsid w:val="000B0D69"/>
    <w:rsid w:val="000B0E74"/>
    <w:rsid w:val="000B0F37"/>
    <w:rsid w:val="000B146D"/>
    <w:rsid w:val="000B1854"/>
    <w:rsid w:val="000B1AB7"/>
    <w:rsid w:val="000B1B44"/>
    <w:rsid w:val="000B245A"/>
    <w:rsid w:val="000B27A1"/>
    <w:rsid w:val="000B2AD1"/>
    <w:rsid w:val="000B2F94"/>
    <w:rsid w:val="000B369F"/>
    <w:rsid w:val="000B3C21"/>
    <w:rsid w:val="000B3D36"/>
    <w:rsid w:val="000B4480"/>
    <w:rsid w:val="000B44F2"/>
    <w:rsid w:val="000B4A4C"/>
    <w:rsid w:val="000B4ABB"/>
    <w:rsid w:val="000B54B2"/>
    <w:rsid w:val="000B5628"/>
    <w:rsid w:val="000B5B08"/>
    <w:rsid w:val="000B5CE6"/>
    <w:rsid w:val="000B5E33"/>
    <w:rsid w:val="000B5EB9"/>
    <w:rsid w:val="000B6384"/>
    <w:rsid w:val="000B695E"/>
    <w:rsid w:val="000B6D20"/>
    <w:rsid w:val="000B71E8"/>
    <w:rsid w:val="000B74D0"/>
    <w:rsid w:val="000B76BD"/>
    <w:rsid w:val="000B78AD"/>
    <w:rsid w:val="000B78D4"/>
    <w:rsid w:val="000B7A60"/>
    <w:rsid w:val="000B7D9E"/>
    <w:rsid w:val="000B7F82"/>
    <w:rsid w:val="000C0365"/>
    <w:rsid w:val="000C036B"/>
    <w:rsid w:val="000C0507"/>
    <w:rsid w:val="000C06A9"/>
    <w:rsid w:val="000C0946"/>
    <w:rsid w:val="000C0CF4"/>
    <w:rsid w:val="000C108F"/>
    <w:rsid w:val="000C11F1"/>
    <w:rsid w:val="000C12DB"/>
    <w:rsid w:val="000C14DD"/>
    <w:rsid w:val="000C1822"/>
    <w:rsid w:val="000C1944"/>
    <w:rsid w:val="000C1D53"/>
    <w:rsid w:val="000C2123"/>
    <w:rsid w:val="000C2341"/>
    <w:rsid w:val="000C255E"/>
    <w:rsid w:val="000C25CC"/>
    <w:rsid w:val="000C2688"/>
    <w:rsid w:val="000C26FE"/>
    <w:rsid w:val="000C2783"/>
    <w:rsid w:val="000C2BF6"/>
    <w:rsid w:val="000C2BF9"/>
    <w:rsid w:val="000C2C1A"/>
    <w:rsid w:val="000C2F9D"/>
    <w:rsid w:val="000C3227"/>
    <w:rsid w:val="000C34DD"/>
    <w:rsid w:val="000C36E8"/>
    <w:rsid w:val="000C3924"/>
    <w:rsid w:val="000C3BF2"/>
    <w:rsid w:val="000C44AD"/>
    <w:rsid w:val="000C4B2F"/>
    <w:rsid w:val="000C4F26"/>
    <w:rsid w:val="000C4F44"/>
    <w:rsid w:val="000C4F5D"/>
    <w:rsid w:val="000C54D8"/>
    <w:rsid w:val="000C55D7"/>
    <w:rsid w:val="000C57E5"/>
    <w:rsid w:val="000C5A97"/>
    <w:rsid w:val="000C5B66"/>
    <w:rsid w:val="000C5BA6"/>
    <w:rsid w:val="000C5DC6"/>
    <w:rsid w:val="000C5EB8"/>
    <w:rsid w:val="000C5F08"/>
    <w:rsid w:val="000C63CA"/>
    <w:rsid w:val="000C63E0"/>
    <w:rsid w:val="000C669B"/>
    <w:rsid w:val="000C676D"/>
    <w:rsid w:val="000C67BB"/>
    <w:rsid w:val="000C6D34"/>
    <w:rsid w:val="000C71D5"/>
    <w:rsid w:val="000C74A7"/>
    <w:rsid w:val="000C7FD9"/>
    <w:rsid w:val="000D0115"/>
    <w:rsid w:val="000D04A4"/>
    <w:rsid w:val="000D075F"/>
    <w:rsid w:val="000D0A6C"/>
    <w:rsid w:val="000D0B4C"/>
    <w:rsid w:val="000D1044"/>
    <w:rsid w:val="000D1AB9"/>
    <w:rsid w:val="000D1E8B"/>
    <w:rsid w:val="000D234B"/>
    <w:rsid w:val="000D29EB"/>
    <w:rsid w:val="000D2AC7"/>
    <w:rsid w:val="000D2C52"/>
    <w:rsid w:val="000D2CD4"/>
    <w:rsid w:val="000D2EE9"/>
    <w:rsid w:val="000D3137"/>
    <w:rsid w:val="000D333C"/>
    <w:rsid w:val="000D33B4"/>
    <w:rsid w:val="000D3493"/>
    <w:rsid w:val="000D355A"/>
    <w:rsid w:val="000D368C"/>
    <w:rsid w:val="000D39B9"/>
    <w:rsid w:val="000D3A3A"/>
    <w:rsid w:val="000D41FB"/>
    <w:rsid w:val="000D4219"/>
    <w:rsid w:val="000D48D1"/>
    <w:rsid w:val="000D4901"/>
    <w:rsid w:val="000D4E2B"/>
    <w:rsid w:val="000D4FB3"/>
    <w:rsid w:val="000D52B8"/>
    <w:rsid w:val="000D5736"/>
    <w:rsid w:val="000D599F"/>
    <w:rsid w:val="000D5CAB"/>
    <w:rsid w:val="000D6493"/>
    <w:rsid w:val="000D6628"/>
    <w:rsid w:val="000D67E7"/>
    <w:rsid w:val="000D6830"/>
    <w:rsid w:val="000D6BDD"/>
    <w:rsid w:val="000D6C8C"/>
    <w:rsid w:val="000D6CB1"/>
    <w:rsid w:val="000D6CD8"/>
    <w:rsid w:val="000D6D86"/>
    <w:rsid w:val="000D72F8"/>
    <w:rsid w:val="000D7339"/>
    <w:rsid w:val="000D73AF"/>
    <w:rsid w:val="000D767B"/>
    <w:rsid w:val="000D7700"/>
    <w:rsid w:val="000D77AB"/>
    <w:rsid w:val="000D79DC"/>
    <w:rsid w:val="000D7A6D"/>
    <w:rsid w:val="000E036F"/>
    <w:rsid w:val="000E047D"/>
    <w:rsid w:val="000E0746"/>
    <w:rsid w:val="000E07CA"/>
    <w:rsid w:val="000E0B73"/>
    <w:rsid w:val="000E11F9"/>
    <w:rsid w:val="000E14D8"/>
    <w:rsid w:val="000E1A54"/>
    <w:rsid w:val="000E2202"/>
    <w:rsid w:val="000E236D"/>
    <w:rsid w:val="000E23B8"/>
    <w:rsid w:val="000E24F5"/>
    <w:rsid w:val="000E2929"/>
    <w:rsid w:val="000E2A04"/>
    <w:rsid w:val="000E2B53"/>
    <w:rsid w:val="000E2B9E"/>
    <w:rsid w:val="000E2E9B"/>
    <w:rsid w:val="000E30C2"/>
    <w:rsid w:val="000E31C0"/>
    <w:rsid w:val="000E3226"/>
    <w:rsid w:val="000E3788"/>
    <w:rsid w:val="000E393E"/>
    <w:rsid w:val="000E3DA2"/>
    <w:rsid w:val="000E471D"/>
    <w:rsid w:val="000E49CB"/>
    <w:rsid w:val="000E4B3E"/>
    <w:rsid w:val="000E4BFE"/>
    <w:rsid w:val="000E511E"/>
    <w:rsid w:val="000E5582"/>
    <w:rsid w:val="000E5843"/>
    <w:rsid w:val="000E5845"/>
    <w:rsid w:val="000E589E"/>
    <w:rsid w:val="000E5BA9"/>
    <w:rsid w:val="000E5EB1"/>
    <w:rsid w:val="000E5F31"/>
    <w:rsid w:val="000E66D8"/>
    <w:rsid w:val="000E6864"/>
    <w:rsid w:val="000E68F2"/>
    <w:rsid w:val="000E6A6E"/>
    <w:rsid w:val="000E6B0F"/>
    <w:rsid w:val="000E6B60"/>
    <w:rsid w:val="000E6CEA"/>
    <w:rsid w:val="000E74E0"/>
    <w:rsid w:val="000E7583"/>
    <w:rsid w:val="000E7BF5"/>
    <w:rsid w:val="000E7E13"/>
    <w:rsid w:val="000E7E8F"/>
    <w:rsid w:val="000F05E1"/>
    <w:rsid w:val="000F06C3"/>
    <w:rsid w:val="000F0C39"/>
    <w:rsid w:val="000F0E3A"/>
    <w:rsid w:val="000F12C4"/>
    <w:rsid w:val="000F12C8"/>
    <w:rsid w:val="000F16B0"/>
    <w:rsid w:val="000F1FE4"/>
    <w:rsid w:val="000F23FB"/>
    <w:rsid w:val="000F29BC"/>
    <w:rsid w:val="000F2C64"/>
    <w:rsid w:val="000F2D94"/>
    <w:rsid w:val="000F2F13"/>
    <w:rsid w:val="000F3040"/>
    <w:rsid w:val="000F3212"/>
    <w:rsid w:val="000F34E1"/>
    <w:rsid w:val="000F3899"/>
    <w:rsid w:val="000F39E5"/>
    <w:rsid w:val="000F3A87"/>
    <w:rsid w:val="000F3E52"/>
    <w:rsid w:val="000F3EAF"/>
    <w:rsid w:val="000F3EB4"/>
    <w:rsid w:val="000F41EF"/>
    <w:rsid w:val="000F4584"/>
    <w:rsid w:val="000F480A"/>
    <w:rsid w:val="000F498B"/>
    <w:rsid w:val="000F4AFB"/>
    <w:rsid w:val="000F521C"/>
    <w:rsid w:val="000F52B1"/>
    <w:rsid w:val="000F5B21"/>
    <w:rsid w:val="000F60FA"/>
    <w:rsid w:val="000F6480"/>
    <w:rsid w:val="000F6566"/>
    <w:rsid w:val="000F65F3"/>
    <w:rsid w:val="000F6936"/>
    <w:rsid w:val="000F6977"/>
    <w:rsid w:val="000F69D9"/>
    <w:rsid w:val="000F6B4B"/>
    <w:rsid w:val="000F6BD6"/>
    <w:rsid w:val="000F71EA"/>
    <w:rsid w:val="000F7227"/>
    <w:rsid w:val="000F7919"/>
    <w:rsid w:val="0010017B"/>
    <w:rsid w:val="00100259"/>
    <w:rsid w:val="001002EB"/>
    <w:rsid w:val="0010056E"/>
    <w:rsid w:val="00100E2F"/>
    <w:rsid w:val="00100FFF"/>
    <w:rsid w:val="0010102D"/>
    <w:rsid w:val="00101153"/>
    <w:rsid w:val="00101430"/>
    <w:rsid w:val="00101B3F"/>
    <w:rsid w:val="00102706"/>
    <w:rsid w:val="00102CA5"/>
    <w:rsid w:val="00102DBF"/>
    <w:rsid w:val="00103724"/>
    <w:rsid w:val="00103E6C"/>
    <w:rsid w:val="00103F33"/>
    <w:rsid w:val="00103FAF"/>
    <w:rsid w:val="00104370"/>
    <w:rsid w:val="00104539"/>
    <w:rsid w:val="001045E6"/>
    <w:rsid w:val="001047D9"/>
    <w:rsid w:val="00105599"/>
    <w:rsid w:val="001057AB"/>
    <w:rsid w:val="0010588E"/>
    <w:rsid w:val="00105C1C"/>
    <w:rsid w:val="00105CB6"/>
    <w:rsid w:val="0010627B"/>
    <w:rsid w:val="00106419"/>
    <w:rsid w:val="00106985"/>
    <w:rsid w:val="00106BB0"/>
    <w:rsid w:val="00107137"/>
    <w:rsid w:val="001077C4"/>
    <w:rsid w:val="00107886"/>
    <w:rsid w:val="00107EF7"/>
    <w:rsid w:val="00107F9B"/>
    <w:rsid w:val="001106A2"/>
    <w:rsid w:val="00110724"/>
    <w:rsid w:val="001108AC"/>
    <w:rsid w:val="00110CE0"/>
    <w:rsid w:val="00111534"/>
    <w:rsid w:val="00111B21"/>
    <w:rsid w:val="00111EC4"/>
    <w:rsid w:val="00112DC7"/>
    <w:rsid w:val="001132C7"/>
    <w:rsid w:val="00114568"/>
    <w:rsid w:val="00114660"/>
    <w:rsid w:val="001149A6"/>
    <w:rsid w:val="00114B0A"/>
    <w:rsid w:val="00114B6C"/>
    <w:rsid w:val="00114DBB"/>
    <w:rsid w:val="00115064"/>
    <w:rsid w:val="00115188"/>
    <w:rsid w:val="00115291"/>
    <w:rsid w:val="0011536E"/>
    <w:rsid w:val="001153E5"/>
    <w:rsid w:val="0011572B"/>
    <w:rsid w:val="00115A48"/>
    <w:rsid w:val="0011611A"/>
    <w:rsid w:val="00116E1C"/>
    <w:rsid w:val="00116E23"/>
    <w:rsid w:val="001174EC"/>
    <w:rsid w:val="00117510"/>
    <w:rsid w:val="001175AC"/>
    <w:rsid w:val="0011768D"/>
    <w:rsid w:val="00117AB5"/>
    <w:rsid w:val="00117C65"/>
    <w:rsid w:val="00117CD1"/>
    <w:rsid w:val="00117D21"/>
    <w:rsid w:val="00117DDD"/>
    <w:rsid w:val="001202E8"/>
    <w:rsid w:val="00120302"/>
    <w:rsid w:val="00120596"/>
    <w:rsid w:val="0012088F"/>
    <w:rsid w:val="001209C7"/>
    <w:rsid w:val="00120E97"/>
    <w:rsid w:val="00121103"/>
    <w:rsid w:val="00121317"/>
    <w:rsid w:val="00121458"/>
    <w:rsid w:val="0012162A"/>
    <w:rsid w:val="00121635"/>
    <w:rsid w:val="00121A17"/>
    <w:rsid w:val="001220CA"/>
    <w:rsid w:val="0012233D"/>
    <w:rsid w:val="0012270D"/>
    <w:rsid w:val="00122B29"/>
    <w:rsid w:val="00122CCF"/>
    <w:rsid w:val="001238C9"/>
    <w:rsid w:val="001239BD"/>
    <w:rsid w:val="00123C80"/>
    <w:rsid w:val="00123E29"/>
    <w:rsid w:val="00123E93"/>
    <w:rsid w:val="00124026"/>
    <w:rsid w:val="0012442B"/>
    <w:rsid w:val="001245F1"/>
    <w:rsid w:val="00124623"/>
    <w:rsid w:val="001251F3"/>
    <w:rsid w:val="001252A2"/>
    <w:rsid w:val="0012533D"/>
    <w:rsid w:val="001253F6"/>
    <w:rsid w:val="0012546E"/>
    <w:rsid w:val="00125870"/>
    <w:rsid w:val="0012597E"/>
    <w:rsid w:val="00125B83"/>
    <w:rsid w:val="00125CBD"/>
    <w:rsid w:val="00125F3B"/>
    <w:rsid w:val="0012610E"/>
    <w:rsid w:val="0012634C"/>
    <w:rsid w:val="0012668E"/>
    <w:rsid w:val="001269ED"/>
    <w:rsid w:val="00126ADA"/>
    <w:rsid w:val="00126B27"/>
    <w:rsid w:val="00126C10"/>
    <w:rsid w:val="00126FEE"/>
    <w:rsid w:val="00127019"/>
    <w:rsid w:val="001271FF"/>
    <w:rsid w:val="00127299"/>
    <w:rsid w:val="001275A5"/>
    <w:rsid w:val="00127659"/>
    <w:rsid w:val="00127B0A"/>
    <w:rsid w:val="00127EC2"/>
    <w:rsid w:val="00127F4E"/>
    <w:rsid w:val="00130144"/>
    <w:rsid w:val="001302CB"/>
    <w:rsid w:val="001304B0"/>
    <w:rsid w:val="001304F7"/>
    <w:rsid w:val="00130A4C"/>
    <w:rsid w:val="00130C6E"/>
    <w:rsid w:val="00130D2F"/>
    <w:rsid w:val="00130F6D"/>
    <w:rsid w:val="001314C0"/>
    <w:rsid w:val="00131790"/>
    <w:rsid w:val="00131B1F"/>
    <w:rsid w:val="00131C2C"/>
    <w:rsid w:val="00131F27"/>
    <w:rsid w:val="00131FA2"/>
    <w:rsid w:val="00132190"/>
    <w:rsid w:val="0013243C"/>
    <w:rsid w:val="00133389"/>
    <w:rsid w:val="00133533"/>
    <w:rsid w:val="00133923"/>
    <w:rsid w:val="00133B85"/>
    <w:rsid w:val="00133C59"/>
    <w:rsid w:val="00133F1E"/>
    <w:rsid w:val="001341DF"/>
    <w:rsid w:val="001344C4"/>
    <w:rsid w:val="0013489F"/>
    <w:rsid w:val="0013498A"/>
    <w:rsid w:val="00134E3A"/>
    <w:rsid w:val="00134F34"/>
    <w:rsid w:val="001350E3"/>
    <w:rsid w:val="0013526B"/>
    <w:rsid w:val="0013562D"/>
    <w:rsid w:val="001357DA"/>
    <w:rsid w:val="00136883"/>
    <w:rsid w:val="00136A71"/>
    <w:rsid w:val="00136B84"/>
    <w:rsid w:val="001372E4"/>
    <w:rsid w:val="001376EE"/>
    <w:rsid w:val="00137742"/>
    <w:rsid w:val="00137780"/>
    <w:rsid w:val="00137B9D"/>
    <w:rsid w:val="00137CFC"/>
    <w:rsid w:val="00137F9A"/>
    <w:rsid w:val="001400ED"/>
    <w:rsid w:val="001400F5"/>
    <w:rsid w:val="001405CD"/>
    <w:rsid w:val="00140C16"/>
    <w:rsid w:val="00140FB7"/>
    <w:rsid w:val="001410FA"/>
    <w:rsid w:val="0014138B"/>
    <w:rsid w:val="001413E3"/>
    <w:rsid w:val="00141B39"/>
    <w:rsid w:val="00141CB9"/>
    <w:rsid w:val="00142F5E"/>
    <w:rsid w:val="00143827"/>
    <w:rsid w:val="00143876"/>
    <w:rsid w:val="001439E9"/>
    <w:rsid w:val="00143C50"/>
    <w:rsid w:val="001441B4"/>
    <w:rsid w:val="001441F0"/>
    <w:rsid w:val="00144771"/>
    <w:rsid w:val="0014482A"/>
    <w:rsid w:val="00144AE5"/>
    <w:rsid w:val="00144B9E"/>
    <w:rsid w:val="00144FF9"/>
    <w:rsid w:val="001453F8"/>
    <w:rsid w:val="001456F8"/>
    <w:rsid w:val="001457E2"/>
    <w:rsid w:val="00145C47"/>
    <w:rsid w:val="00145F77"/>
    <w:rsid w:val="001460B3"/>
    <w:rsid w:val="001462CC"/>
    <w:rsid w:val="00146BAA"/>
    <w:rsid w:val="00146BC8"/>
    <w:rsid w:val="00146BD5"/>
    <w:rsid w:val="00146E2C"/>
    <w:rsid w:val="00146E97"/>
    <w:rsid w:val="00146FB0"/>
    <w:rsid w:val="001471E8"/>
    <w:rsid w:val="001472A9"/>
    <w:rsid w:val="001472BD"/>
    <w:rsid w:val="00147569"/>
    <w:rsid w:val="0014760B"/>
    <w:rsid w:val="00150257"/>
    <w:rsid w:val="001504EF"/>
    <w:rsid w:val="0015061B"/>
    <w:rsid w:val="00150A16"/>
    <w:rsid w:val="00150A2B"/>
    <w:rsid w:val="00150C29"/>
    <w:rsid w:val="00150ED2"/>
    <w:rsid w:val="00151693"/>
    <w:rsid w:val="0015173C"/>
    <w:rsid w:val="001517F7"/>
    <w:rsid w:val="00151948"/>
    <w:rsid w:val="00151AF4"/>
    <w:rsid w:val="00151FD8"/>
    <w:rsid w:val="001521D0"/>
    <w:rsid w:val="001526BA"/>
    <w:rsid w:val="001527D4"/>
    <w:rsid w:val="00152B69"/>
    <w:rsid w:val="00152EF1"/>
    <w:rsid w:val="00152F5B"/>
    <w:rsid w:val="00153129"/>
    <w:rsid w:val="00153248"/>
    <w:rsid w:val="001535B2"/>
    <w:rsid w:val="00153607"/>
    <w:rsid w:val="0015374C"/>
    <w:rsid w:val="001537F5"/>
    <w:rsid w:val="00153819"/>
    <w:rsid w:val="001538F1"/>
    <w:rsid w:val="0015391C"/>
    <w:rsid w:val="001539AD"/>
    <w:rsid w:val="00153D66"/>
    <w:rsid w:val="001541A9"/>
    <w:rsid w:val="001544E3"/>
    <w:rsid w:val="001545A0"/>
    <w:rsid w:val="001547C1"/>
    <w:rsid w:val="00154989"/>
    <w:rsid w:val="00154FF0"/>
    <w:rsid w:val="001552CD"/>
    <w:rsid w:val="00155616"/>
    <w:rsid w:val="001558D9"/>
    <w:rsid w:val="001559F5"/>
    <w:rsid w:val="001566C0"/>
    <w:rsid w:val="00156745"/>
    <w:rsid w:val="0015688C"/>
    <w:rsid w:val="001569C6"/>
    <w:rsid w:val="00156A65"/>
    <w:rsid w:val="00156FF5"/>
    <w:rsid w:val="0015707A"/>
    <w:rsid w:val="00157370"/>
    <w:rsid w:val="00157493"/>
    <w:rsid w:val="00157DB5"/>
    <w:rsid w:val="00157FF2"/>
    <w:rsid w:val="0016056C"/>
    <w:rsid w:val="001605C4"/>
    <w:rsid w:val="00160760"/>
    <w:rsid w:val="0016090B"/>
    <w:rsid w:val="0016097A"/>
    <w:rsid w:val="001609BC"/>
    <w:rsid w:val="00160A13"/>
    <w:rsid w:val="00160A71"/>
    <w:rsid w:val="00160B21"/>
    <w:rsid w:val="00160BF5"/>
    <w:rsid w:val="00160E44"/>
    <w:rsid w:val="00160FCF"/>
    <w:rsid w:val="00160FDB"/>
    <w:rsid w:val="00161618"/>
    <w:rsid w:val="001619C9"/>
    <w:rsid w:val="00161E26"/>
    <w:rsid w:val="00161F20"/>
    <w:rsid w:val="001620C9"/>
    <w:rsid w:val="0016266D"/>
    <w:rsid w:val="00162A40"/>
    <w:rsid w:val="00162BB5"/>
    <w:rsid w:val="00162DD3"/>
    <w:rsid w:val="00163392"/>
    <w:rsid w:val="0016339C"/>
    <w:rsid w:val="00163539"/>
    <w:rsid w:val="00163D49"/>
    <w:rsid w:val="00163EE0"/>
    <w:rsid w:val="001641FD"/>
    <w:rsid w:val="001642A8"/>
    <w:rsid w:val="0016450A"/>
    <w:rsid w:val="0016471E"/>
    <w:rsid w:val="001648BF"/>
    <w:rsid w:val="00164910"/>
    <w:rsid w:val="00165669"/>
    <w:rsid w:val="001656CD"/>
    <w:rsid w:val="0016584C"/>
    <w:rsid w:val="00165A69"/>
    <w:rsid w:val="00165A72"/>
    <w:rsid w:val="00165DB4"/>
    <w:rsid w:val="001660DC"/>
    <w:rsid w:val="00166107"/>
    <w:rsid w:val="0016657F"/>
    <w:rsid w:val="0016711F"/>
    <w:rsid w:val="001671CA"/>
    <w:rsid w:val="001673AE"/>
    <w:rsid w:val="001673E8"/>
    <w:rsid w:val="00167500"/>
    <w:rsid w:val="00167770"/>
    <w:rsid w:val="001678DF"/>
    <w:rsid w:val="00167955"/>
    <w:rsid w:val="00167A00"/>
    <w:rsid w:val="00167B58"/>
    <w:rsid w:val="00167C94"/>
    <w:rsid w:val="00167E24"/>
    <w:rsid w:val="00170067"/>
    <w:rsid w:val="001701CE"/>
    <w:rsid w:val="001704D9"/>
    <w:rsid w:val="0017052B"/>
    <w:rsid w:val="001707C5"/>
    <w:rsid w:val="00170822"/>
    <w:rsid w:val="00170880"/>
    <w:rsid w:val="00170C54"/>
    <w:rsid w:val="00170E4C"/>
    <w:rsid w:val="0017192F"/>
    <w:rsid w:val="00171A29"/>
    <w:rsid w:val="00171AA9"/>
    <w:rsid w:val="00171D05"/>
    <w:rsid w:val="00172152"/>
    <w:rsid w:val="0017219F"/>
    <w:rsid w:val="001722C7"/>
    <w:rsid w:val="001722EB"/>
    <w:rsid w:val="0017232B"/>
    <w:rsid w:val="0017276E"/>
    <w:rsid w:val="001733B3"/>
    <w:rsid w:val="001742DF"/>
    <w:rsid w:val="00174324"/>
    <w:rsid w:val="001745E6"/>
    <w:rsid w:val="001756D0"/>
    <w:rsid w:val="00175BEB"/>
    <w:rsid w:val="00175C31"/>
    <w:rsid w:val="00175F90"/>
    <w:rsid w:val="00176126"/>
    <w:rsid w:val="0017612F"/>
    <w:rsid w:val="00176277"/>
    <w:rsid w:val="001762AD"/>
    <w:rsid w:val="001762F1"/>
    <w:rsid w:val="0017631F"/>
    <w:rsid w:val="00176334"/>
    <w:rsid w:val="001763B6"/>
    <w:rsid w:val="0017645D"/>
    <w:rsid w:val="001764D2"/>
    <w:rsid w:val="001766F0"/>
    <w:rsid w:val="001770D3"/>
    <w:rsid w:val="00177205"/>
    <w:rsid w:val="00177819"/>
    <w:rsid w:val="00177A21"/>
    <w:rsid w:val="0018085C"/>
    <w:rsid w:val="001808A0"/>
    <w:rsid w:val="001808C6"/>
    <w:rsid w:val="00180AF1"/>
    <w:rsid w:val="00180CCC"/>
    <w:rsid w:val="00180DBE"/>
    <w:rsid w:val="001812B6"/>
    <w:rsid w:val="001812CC"/>
    <w:rsid w:val="0018159A"/>
    <w:rsid w:val="001816F2"/>
    <w:rsid w:val="001819F8"/>
    <w:rsid w:val="00181A9D"/>
    <w:rsid w:val="00181DC9"/>
    <w:rsid w:val="0018209A"/>
    <w:rsid w:val="00182315"/>
    <w:rsid w:val="00182489"/>
    <w:rsid w:val="0018249A"/>
    <w:rsid w:val="001829C5"/>
    <w:rsid w:val="00182A5A"/>
    <w:rsid w:val="00182AD5"/>
    <w:rsid w:val="001833FE"/>
    <w:rsid w:val="001834F8"/>
    <w:rsid w:val="001839BE"/>
    <w:rsid w:val="00183A46"/>
    <w:rsid w:val="00183B67"/>
    <w:rsid w:val="00183DC5"/>
    <w:rsid w:val="001841B4"/>
    <w:rsid w:val="00184419"/>
    <w:rsid w:val="00184690"/>
    <w:rsid w:val="001846A4"/>
    <w:rsid w:val="00184878"/>
    <w:rsid w:val="00184C37"/>
    <w:rsid w:val="001850CF"/>
    <w:rsid w:val="00185104"/>
    <w:rsid w:val="0018521B"/>
    <w:rsid w:val="001853F3"/>
    <w:rsid w:val="001857A0"/>
    <w:rsid w:val="00185977"/>
    <w:rsid w:val="00185E1F"/>
    <w:rsid w:val="0018638E"/>
    <w:rsid w:val="001863C3"/>
    <w:rsid w:val="00186753"/>
    <w:rsid w:val="00186832"/>
    <w:rsid w:val="001868AA"/>
    <w:rsid w:val="00186C0D"/>
    <w:rsid w:val="00186E0B"/>
    <w:rsid w:val="00186E3E"/>
    <w:rsid w:val="00187296"/>
    <w:rsid w:val="0018739D"/>
    <w:rsid w:val="00187576"/>
    <w:rsid w:val="00190055"/>
    <w:rsid w:val="001901FF"/>
    <w:rsid w:val="0019049B"/>
    <w:rsid w:val="00190654"/>
    <w:rsid w:val="00190D7E"/>
    <w:rsid w:val="001911FB"/>
    <w:rsid w:val="001914A8"/>
    <w:rsid w:val="001915DA"/>
    <w:rsid w:val="001916FB"/>
    <w:rsid w:val="00191940"/>
    <w:rsid w:val="00191B63"/>
    <w:rsid w:val="00192018"/>
    <w:rsid w:val="001927BE"/>
    <w:rsid w:val="00192813"/>
    <w:rsid w:val="0019287B"/>
    <w:rsid w:val="00192CAF"/>
    <w:rsid w:val="00192EDA"/>
    <w:rsid w:val="00193076"/>
    <w:rsid w:val="00193334"/>
    <w:rsid w:val="001934E8"/>
    <w:rsid w:val="00193819"/>
    <w:rsid w:val="00193D18"/>
    <w:rsid w:val="00193F8D"/>
    <w:rsid w:val="001942AC"/>
    <w:rsid w:val="00194B4D"/>
    <w:rsid w:val="00194BD3"/>
    <w:rsid w:val="00195114"/>
    <w:rsid w:val="0019575E"/>
    <w:rsid w:val="0019599F"/>
    <w:rsid w:val="00195C0B"/>
    <w:rsid w:val="00195E5F"/>
    <w:rsid w:val="001961D3"/>
    <w:rsid w:val="00196613"/>
    <w:rsid w:val="001967D1"/>
    <w:rsid w:val="00196952"/>
    <w:rsid w:val="00196E64"/>
    <w:rsid w:val="0019709A"/>
    <w:rsid w:val="001970C8"/>
    <w:rsid w:val="0019727B"/>
    <w:rsid w:val="00197923"/>
    <w:rsid w:val="00197987"/>
    <w:rsid w:val="00197CB7"/>
    <w:rsid w:val="00197EC9"/>
    <w:rsid w:val="00197F01"/>
    <w:rsid w:val="001A034F"/>
    <w:rsid w:val="001A0483"/>
    <w:rsid w:val="001A067C"/>
    <w:rsid w:val="001A0F30"/>
    <w:rsid w:val="001A0FC8"/>
    <w:rsid w:val="001A170D"/>
    <w:rsid w:val="001A1712"/>
    <w:rsid w:val="001A18BF"/>
    <w:rsid w:val="001A1AB9"/>
    <w:rsid w:val="001A1D21"/>
    <w:rsid w:val="001A1EC6"/>
    <w:rsid w:val="001A2123"/>
    <w:rsid w:val="001A2260"/>
    <w:rsid w:val="001A23A5"/>
    <w:rsid w:val="001A2441"/>
    <w:rsid w:val="001A252B"/>
    <w:rsid w:val="001A29A8"/>
    <w:rsid w:val="001A2A63"/>
    <w:rsid w:val="001A2A6F"/>
    <w:rsid w:val="001A2DBB"/>
    <w:rsid w:val="001A2F81"/>
    <w:rsid w:val="001A370F"/>
    <w:rsid w:val="001A3CF8"/>
    <w:rsid w:val="001A3D25"/>
    <w:rsid w:val="001A3E65"/>
    <w:rsid w:val="001A4139"/>
    <w:rsid w:val="001A420B"/>
    <w:rsid w:val="001A4530"/>
    <w:rsid w:val="001A469D"/>
    <w:rsid w:val="001A4783"/>
    <w:rsid w:val="001A4852"/>
    <w:rsid w:val="001A48C5"/>
    <w:rsid w:val="001A4E1B"/>
    <w:rsid w:val="001A52C5"/>
    <w:rsid w:val="001A5B76"/>
    <w:rsid w:val="001A61AA"/>
    <w:rsid w:val="001A65D8"/>
    <w:rsid w:val="001A6768"/>
    <w:rsid w:val="001A6A4A"/>
    <w:rsid w:val="001A6D36"/>
    <w:rsid w:val="001A6DCA"/>
    <w:rsid w:val="001A6F23"/>
    <w:rsid w:val="001A70A4"/>
    <w:rsid w:val="001A70EA"/>
    <w:rsid w:val="001A74CA"/>
    <w:rsid w:val="001A76BD"/>
    <w:rsid w:val="001A79AD"/>
    <w:rsid w:val="001B0474"/>
    <w:rsid w:val="001B09D4"/>
    <w:rsid w:val="001B09EB"/>
    <w:rsid w:val="001B0CB2"/>
    <w:rsid w:val="001B0D12"/>
    <w:rsid w:val="001B0DD1"/>
    <w:rsid w:val="001B0DFE"/>
    <w:rsid w:val="001B0E15"/>
    <w:rsid w:val="001B116F"/>
    <w:rsid w:val="001B19E9"/>
    <w:rsid w:val="001B1C98"/>
    <w:rsid w:val="001B21A7"/>
    <w:rsid w:val="001B2202"/>
    <w:rsid w:val="001B2355"/>
    <w:rsid w:val="001B251E"/>
    <w:rsid w:val="001B313E"/>
    <w:rsid w:val="001B340D"/>
    <w:rsid w:val="001B3842"/>
    <w:rsid w:val="001B3B1D"/>
    <w:rsid w:val="001B3D42"/>
    <w:rsid w:val="001B47A0"/>
    <w:rsid w:val="001B47FA"/>
    <w:rsid w:val="001B48FC"/>
    <w:rsid w:val="001B4B29"/>
    <w:rsid w:val="001B4F27"/>
    <w:rsid w:val="001B50B3"/>
    <w:rsid w:val="001B5AFB"/>
    <w:rsid w:val="001B5B25"/>
    <w:rsid w:val="001B5D9F"/>
    <w:rsid w:val="001B5F63"/>
    <w:rsid w:val="001B6214"/>
    <w:rsid w:val="001B6335"/>
    <w:rsid w:val="001B665D"/>
    <w:rsid w:val="001B6760"/>
    <w:rsid w:val="001B6B3B"/>
    <w:rsid w:val="001B6B60"/>
    <w:rsid w:val="001B704A"/>
    <w:rsid w:val="001B7370"/>
    <w:rsid w:val="001B7907"/>
    <w:rsid w:val="001B7A0D"/>
    <w:rsid w:val="001B7B58"/>
    <w:rsid w:val="001B7D9D"/>
    <w:rsid w:val="001C0019"/>
    <w:rsid w:val="001C0059"/>
    <w:rsid w:val="001C029E"/>
    <w:rsid w:val="001C04F2"/>
    <w:rsid w:val="001C07F6"/>
    <w:rsid w:val="001C0AD3"/>
    <w:rsid w:val="001C0B9E"/>
    <w:rsid w:val="001C0F0F"/>
    <w:rsid w:val="001C117F"/>
    <w:rsid w:val="001C1681"/>
    <w:rsid w:val="001C16DA"/>
    <w:rsid w:val="001C1747"/>
    <w:rsid w:val="001C2244"/>
    <w:rsid w:val="001C29F7"/>
    <w:rsid w:val="001C2A72"/>
    <w:rsid w:val="001C2B8D"/>
    <w:rsid w:val="001C2C77"/>
    <w:rsid w:val="001C2DD6"/>
    <w:rsid w:val="001C2EB2"/>
    <w:rsid w:val="001C2FDA"/>
    <w:rsid w:val="001C330C"/>
    <w:rsid w:val="001C3324"/>
    <w:rsid w:val="001C3582"/>
    <w:rsid w:val="001C3849"/>
    <w:rsid w:val="001C4240"/>
    <w:rsid w:val="001C433D"/>
    <w:rsid w:val="001C5191"/>
    <w:rsid w:val="001C544C"/>
    <w:rsid w:val="001C59DF"/>
    <w:rsid w:val="001C6358"/>
    <w:rsid w:val="001C6C81"/>
    <w:rsid w:val="001C6D7D"/>
    <w:rsid w:val="001C6DCF"/>
    <w:rsid w:val="001C6F70"/>
    <w:rsid w:val="001C783F"/>
    <w:rsid w:val="001C7B87"/>
    <w:rsid w:val="001C7C1F"/>
    <w:rsid w:val="001C7C3F"/>
    <w:rsid w:val="001C7DDE"/>
    <w:rsid w:val="001D013B"/>
    <w:rsid w:val="001D03EE"/>
    <w:rsid w:val="001D0448"/>
    <w:rsid w:val="001D06BB"/>
    <w:rsid w:val="001D06EA"/>
    <w:rsid w:val="001D07F0"/>
    <w:rsid w:val="001D0D76"/>
    <w:rsid w:val="001D116D"/>
    <w:rsid w:val="001D189D"/>
    <w:rsid w:val="001D1C53"/>
    <w:rsid w:val="001D20A6"/>
    <w:rsid w:val="001D2100"/>
    <w:rsid w:val="001D2246"/>
    <w:rsid w:val="001D2683"/>
    <w:rsid w:val="001D2B5D"/>
    <w:rsid w:val="001D2EB6"/>
    <w:rsid w:val="001D30E7"/>
    <w:rsid w:val="001D3522"/>
    <w:rsid w:val="001D39FD"/>
    <w:rsid w:val="001D3A73"/>
    <w:rsid w:val="001D3C2B"/>
    <w:rsid w:val="001D3FBA"/>
    <w:rsid w:val="001D4E69"/>
    <w:rsid w:val="001D5098"/>
    <w:rsid w:val="001D5416"/>
    <w:rsid w:val="001D5606"/>
    <w:rsid w:val="001D5AD6"/>
    <w:rsid w:val="001D5B97"/>
    <w:rsid w:val="001D6254"/>
    <w:rsid w:val="001D6BEA"/>
    <w:rsid w:val="001D6CA4"/>
    <w:rsid w:val="001D6D1A"/>
    <w:rsid w:val="001D70D2"/>
    <w:rsid w:val="001D7275"/>
    <w:rsid w:val="001D7310"/>
    <w:rsid w:val="001D7728"/>
    <w:rsid w:val="001D7775"/>
    <w:rsid w:val="001D77D7"/>
    <w:rsid w:val="001D790B"/>
    <w:rsid w:val="001D7C23"/>
    <w:rsid w:val="001D7DDF"/>
    <w:rsid w:val="001E022D"/>
    <w:rsid w:val="001E07EC"/>
    <w:rsid w:val="001E0E10"/>
    <w:rsid w:val="001E0E89"/>
    <w:rsid w:val="001E0F0C"/>
    <w:rsid w:val="001E0FC0"/>
    <w:rsid w:val="001E1514"/>
    <w:rsid w:val="001E158F"/>
    <w:rsid w:val="001E165B"/>
    <w:rsid w:val="001E1A8E"/>
    <w:rsid w:val="001E1A92"/>
    <w:rsid w:val="001E1C75"/>
    <w:rsid w:val="001E1DD7"/>
    <w:rsid w:val="001E1F2C"/>
    <w:rsid w:val="001E1F4B"/>
    <w:rsid w:val="001E21C4"/>
    <w:rsid w:val="001E24A4"/>
    <w:rsid w:val="001E2940"/>
    <w:rsid w:val="001E2A4F"/>
    <w:rsid w:val="001E31C1"/>
    <w:rsid w:val="001E359F"/>
    <w:rsid w:val="001E35EE"/>
    <w:rsid w:val="001E39DC"/>
    <w:rsid w:val="001E3D8B"/>
    <w:rsid w:val="001E4263"/>
    <w:rsid w:val="001E43A8"/>
    <w:rsid w:val="001E449B"/>
    <w:rsid w:val="001E466B"/>
    <w:rsid w:val="001E558D"/>
    <w:rsid w:val="001E589D"/>
    <w:rsid w:val="001E59C5"/>
    <w:rsid w:val="001E5A06"/>
    <w:rsid w:val="001E5DD2"/>
    <w:rsid w:val="001E5ED8"/>
    <w:rsid w:val="001E5F8B"/>
    <w:rsid w:val="001E6013"/>
    <w:rsid w:val="001E6265"/>
    <w:rsid w:val="001E6296"/>
    <w:rsid w:val="001E62AA"/>
    <w:rsid w:val="001E63F5"/>
    <w:rsid w:val="001E6408"/>
    <w:rsid w:val="001E6FDB"/>
    <w:rsid w:val="001E72FE"/>
    <w:rsid w:val="001E77C4"/>
    <w:rsid w:val="001E789C"/>
    <w:rsid w:val="001E7A3A"/>
    <w:rsid w:val="001E7BB8"/>
    <w:rsid w:val="001E7D3E"/>
    <w:rsid w:val="001E7E16"/>
    <w:rsid w:val="001E7E81"/>
    <w:rsid w:val="001F05AF"/>
    <w:rsid w:val="001F0AA1"/>
    <w:rsid w:val="001F0B05"/>
    <w:rsid w:val="001F0BDB"/>
    <w:rsid w:val="001F0EEC"/>
    <w:rsid w:val="001F18D0"/>
    <w:rsid w:val="001F1A1C"/>
    <w:rsid w:val="001F1AD4"/>
    <w:rsid w:val="001F1AFC"/>
    <w:rsid w:val="001F1B1A"/>
    <w:rsid w:val="001F1EF3"/>
    <w:rsid w:val="001F207C"/>
    <w:rsid w:val="001F226F"/>
    <w:rsid w:val="001F26FF"/>
    <w:rsid w:val="001F29C4"/>
    <w:rsid w:val="001F2A53"/>
    <w:rsid w:val="001F2C59"/>
    <w:rsid w:val="001F2F34"/>
    <w:rsid w:val="001F30A5"/>
    <w:rsid w:val="001F317E"/>
    <w:rsid w:val="001F3253"/>
    <w:rsid w:val="001F3D92"/>
    <w:rsid w:val="001F40FD"/>
    <w:rsid w:val="001F4134"/>
    <w:rsid w:val="001F41EF"/>
    <w:rsid w:val="001F4386"/>
    <w:rsid w:val="001F4876"/>
    <w:rsid w:val="001F4888"/>
    <w:rsid w:val="001F4C8E"/>
    <w:rsid w:val="001F4DBF"/>
    <w:rsid w:val="001F5101"/>
    <w:rsid w:val="001F56B3"/>
    <w:rsid w:val="001F588C"/>
    <w:rsid w:val="001F59AF"/>
    <w:rsid w:val="001F5C62"/>
    <w:rsid w:val="001F5D47"/>
    <w:rsid w:val="001F5D86"/>
    <w:rsid w:val="001F5DA9"/>
    <w:rsid w:val="001F5EA3"/>
    <w:rsid w:val="001F600D"/>
    <w:rsid w:val="001F624C"/>
    <w:rsid w:val="001F624D"/>
    <w:rsid w:val="001F63F5"/>
    <w:rsid w:val="001F745D"/>
    <w:rsid w:val="001F74F5"/>
    <w:rsid w:val="001F757A"/>
    <w:rsid w:val="001F7667"/>
    <w:rsid w:val="001F76CB"/>
    <w:rsid w:val="001F7A73"/>
    <w:rsid w:val="001F7BD0"/>
    <w:rsid w:val="001F7FD0"/>
    <w:rsid w:val="002006A9"/>
    <w:rsid w:val="0020085E"/>
    <w:rsid w:val="002008D7"/>
    <w:rsid w:val="00200CC5"/>
    <w:rsid w:val="00200CE8"/>
    <w:rsid w:val="00200D2C"/>
    <w:rsid w:val="0020127A"/>
    <w:rsid w:val="00201504"/>
    <w:rsid w:val="002016F8"/>
    <w:rsid w:val="0020178D"/>
    <w:rsid w:val="0020195F"/>
    <w:rsid w:val="00201A83"/>
    <w:rsid w:val="0020221B"/>
    <w:rsid w:val="00202C19"/>
    <w:rsid w:val="00203529"/>
    <w:rsid w:val="002035DE"/>
    <w:rsid w:val="00203A70"/>
    <w:rsid w:val="00203BCE"/>
    <w:rsid w:val="00203D7B"/>
    <w:rsid w:val="00203E93"/>
    <w:rsid w:val="00204410"/>
    <w:rsid w:val="002045A8"/>
    <w:rsid w:val="00204B6D"/>
    <w:rsid w:val="00204D9D"/>
    <w:rsid w:val="00204F4C"/>
    <w:rsid w:val="00204FFA"/>
    <w:rsid w:val="002052A9"/>
    <w:rsid w:val="00205434"/>
    <w:rsid w:val="002054F9"/>
    <w:rsid w:val="0020550E"/>
    <w:rsid w:val="00206207"/>
    <w:rsid w:val="0020623E"/>
    <w:rsid w:val="0020647D"/>
    <w:rsid w:val="00206A47"/>
    <w:rsid w:val="00206CBD"/>
    <w:rsid w:val="00206E78"/>
    <w:rsid w:val="00206EFC"/>
    <w:rsid w:val="002077F5"/>
    <w:rsid w:val="002078B8"/>
    <w:rsid w:val="00207DC1"/>
    <w:rsid w:val="00207FE6"/>
    <w:rsid w:val="002100BC"/>
    <w:rsid w:val="0021056F"/>
    <w:rsid w:val="00210822"/>
    <w:rsid w:val="00210824"/>
    <w:rsid w:val="00210850"/>
    <w:rsid w:val="00210FD8"/>
    <w:rsid w:val="002115BB"/>
    <w:rsid w:val="00211955"/>
    <w:rsid w:val="00211981"/>
    <w:rsid w:val="00211B3F"/>
    <w:rsid w:val="00211C6F"/>
    <w:rsid w:val="00211C96"/>
    <w:rsid w:val="00211CD0"/>
    <w:rsid w:val="00211CE4"/>
    <w:rsid w:val="00211E13"/>
    <w:rsid w:val="00212528"/>
    <w:rsid w:val="00212644"/>
    <w:rsid w:val="002130CD"/>
    <w:rsid w:val="00213EC2"/>
    <w:rsid w:val="0021434B"/>
    <w:rsid w:val="00214449"/>
    <w:rsid w:val="00214668"/>
    <w:rsid w:val="002146F5"/>
    <w:rsid w:val="0021495B"/>
    <w:rsid w:val="002149DB"/>
    <w:rsid w:val="00214A02"/>
    <w:rsid w:val="00214AD9"/>
    <w:rsid w:val="00214BB5"/>
    <w:rsid w:val="00214DD6"/>
    <w:rsid w:val="00215008"/>
    <w:rsid w:val="00215838"/>
    <w:rsid w:val="002158F1"/>
    <w:rsid w:val="002159F2"/>
    <w:rsid w:val="00215B43"/>
    <w:rsid w:val="00215CCC"/>
    <w:rsid w:val="00215DD3"/>
    <w:rsid w:val="0021615D"/>
    <w:rsid w:val="0021634C"/>
    <w:rsid w:val="00216C0A"/>
    <w:rsid w:val="00216C6B"/>
    <w:rsid w:val="00216D70"/>
    <w:rsid w:val="00216F89"/>
    <w:rsid w:val="00217115"/>
    <w:rsid w:val="002177EF"/>
    <w:rsid w:val="00217B9F"/>
    <w:rsid w:val="00217E88"/>
    <w:rsid w:val="00220286"/>
    <w:rsid w:val="00220568"/>
    <w:rsid w:val="00220690"/>
    <w:rsid w:val="00220CF4"/>
    <w:rsid w:val="00220E97"/>
    <w:rsid w:val="00220ECA"/>
    <w:rsid w:val="00220F51"/>
    <w:rsid w:val="00220F81"/>
    <w:rsid w:val="002211C4"/>
    <w:rsid w:val="0022163F"/>
    <w:rsid w:val="00221929"/>
    <w:rsid w:val="002219C8"/>
    <w:rsid w:val="00221CB4"/>
    <w:rsid w:val="00221EE6"/>
    <w:rsid w:val="00221F00"/>
    <w:rsid w:val="002223E5"/>
    <w:rsid w:val="00222525"/>
    <w:rsid w:val="002226F2"/>
    <w:rsid w:val="00222D63"/>
    <w:rsid w:val="0022349F"/>
    <w:rsid w:val="002235EC"/>
    <w:rsid w:val="002237ED"/>
    <w:rsid w:val="002237F4"/>
    <w:rsid w:val="002238F0"/>
    <w:rsid w:val="00223AB9"/>
    <w:rsid w:val="00224464"/>
    <w:rsid w:val="002247B8"/>
    <w:rsid w:val="00224D66"/>
    <w:rsid w:val="00224EBA"/>
    <w:rsid w:val="002254C6"/>
    <w:rsid w:val="00225993"/>
    <w:rsid w:val="002259BA"/>
    <w:rsid w:val="00225A44"/>
    <w:rsid w:val="00225F18"/>
    <w:rsid w:val="00226318"/>
    <w:rsid w:val="002268A8"/>
    <w:rsid w:val="002268BB"/>
    <w:rsid w:val="00226AD7"/>
    <w:rsid w:val="00226B4E"/>
    <w:rsid w:val="00226B6B"/>
    <w:rsid w:val="00226E11"/>
    <w:rsid w:val="00226ED7"/>
    <w:rsid w:val="00226FD4"/>
    <w:rsid w:val="002270F5"/>
    <w:rsid w:val="00227281"/>
    <w:rsid w:val="00227515"/>
    <w:rsid w:val="00227595"/>
    <w:rsid w:val="002275D9"/>
    <w:rsid w:val="00230204"/>
    <w:rsid w:val="00230291"/>
    <w:rsid w:val="002303D9"/>
    <w:rsid w:val="002304B8"/>
    <w:rsid w:val="00230970"/>
    <w:rsid w:val="00230BF6"/>
    <w:rsid w:val="00230DE8"/>
    <w:rsid w:val="00231041"/>
    <w:rsid w:val="00231242"/>
    <w:rsid w:val="002312F4"/>
    <w:rsid w:val="002317C6"/>
    <w:rsid w:val="00231B54"/>
    <w:rsid w:val="00232468"/>
    <w:rsid w:val="00232492"/>
    <w:rsid w:val="00232878"/>
    <w:rsid w:val="0023289E"/>
    <w:rsid w:val="002328B8"/>
    <w:rsid w:val="00232EFA"/>
    <w:rsid w:val="0023323C"/>
    <w:rsid w:val="00233394"/>
    <w:rsid w:val="002338E8"/>
    <w:rsid w:val="00234058"/>
    <w:rsid w:val="0023412E"/>
    <w:rsid w:val="00234387"/>
    <w:rsid w:val="0023472C"/>
    <w:rsid w:val="00234829"/>
    <w:rsid w:val="002348A7"/>
    <w:rsid w:val="002349E2"/>
    <w:rsid w:val="00234B19"/>
    <w:rsid w:val="00234F00"/>
    <w:rsid w:val="00235951"/>
    <w:rsid w:val="00235A8D"/>
    <w:rsid w:val="00235AA6"/>
    <w:rsid w:val="00235CB8"/>
    <w:rsid w:val="00235CDB"/>
    <w:rsid w:val="00235E87"/>
    <w:rsid w:val="002363BA"/>
    <w:rsid w:val="00236788"/>
    <w:rsid w:val="00236B43"/>
    <w:rsid w:val="00237145"/>
    <w:rsid w:val="00237680"/>
    <w:rsid w:val="00237BEA"/>
    <w:rsid w:val="00237C5A"/>
    <w:rsid w:val="00240217"/>
    <w:rsid w:val="002410AB"/>
    <w:rsid w:val="00241682"/>
    <w:rsid w:val="002417A4"/>
    <w:rsid w:val="002417F3"/>
    <w:rsid w:val="00241850"/>
    <w:rsid w:val="0024198C"/>
    <w:rsid w:val="00242054"/>
    <w:rsid w:val="0024214A"/>
    <w:rsid w:val="0024216C"/>
    <w:rsid w:val="00242298"/>
    <w:rsid w:val="002422F3"/>
    <w:rsid w:val="00242452"/>
    <w:rsid w:val="00242BE1"/>
    <w:rsid w:val="00242DAB"/>
    <w:rsid w:val="002430C8"/>
    <w:rsid w:val="0024348E"/>
    <w:rsid w:val="002438F4"/>
    <w:rsid w:val="00243B89"/>
    <w:rsid w:val="00243C10"/>
    <w:rsid w:val="00243D8D"/>
    <w:rsid w:val="00243EBF"/>
    <w:rsid w:val="00243FAE"/>
    <w:rsid w:val="00244099"/>
    <w:rsid w:val="00244919"/>
    <w:rsid w:val="00244F4E"/>
    <w:rsid w:val="0024524F"/>
    <w:rsid w:val="0024560A"/>
    <w:rsid w:val="002457EC"/>
    <w:rsid w:val="00245951"/>
    <w:rsid w:val="00245B97"/>
    <w:rsid w:val="00245C57"/>
    <w:rsid w:val="00245E94"/>
    <w:rsid w:val="002462BC"/>
    <w:rsid w:val="00246509"/>
    <w:rsid w:val="002468CC"/>
    <w:rsid w:val="00246D24"/>
    <w:rsid w:val="00246F98"/>
    <w:rsid w:val="00246FEC"/>
    <w:rsid w:val="0024723D"/>
    <w:rsid w:val="00247408"/>
    <w:rsid w:val="0024742C"/>
    <w:rsid w:val="00247ACC"/>
    <w:rsid w:val="00250565"/>
    <w:rsid w:val="00251066"/>
    <w:rsid w:val="00251266"/>
    <w:rsid w:val="002519B2"/>
    <w:rsid w:val="00251A58"/>
    <w:rsid w:val="00251C5A"/>
    <w:rsid w:val="00251D91"/>
    <w:rsid w:val="002528C3"/>
    <w:rsid w:val="0025292B"/>
    <w:rsid w:val="00253091"/>
    <w:rsid w:val="00253170"/>
    <w:rsid w:val="00253535"/>
    <w:rsid w:val="0025355C"/>
    <w:rsid w:val="002535D9"/>
    <w:rsid w:val="0025405C"/>
    <w:rsid w:val="002548AF"/>
    <w:rsid w:val="002549A2"/>
    <w:rsid w:val="00254AE3"/>
    <w:rsid w:val="00254AFC"/>
    <w:rsid w:val="00254F1B"/>
    <w:rsid w:val="00254F74"/>
    <w:rsid w:val="002553FE"/>
    <w:rsid w:val="00255535"/>
    <w:rsid w:val="002559D4"/>
    <w:rsid w:val="00255AF5"/>
    <w:rsid w:val="002560F9"/>
    <w:rsid w:val="00256205"/>
    <w:rsid w:val="002565B5"/>
    <w:rsid w:val="00256A45"/>
    <w:rsid w:val="0025711F"/>
    <w:rsid w:val="0025733D"/>
    <w:rsid w:val="002573E7"/>
    <w:rsid w:val="00257823"/>
    <w:rsid w:val="002579C2"/>
    <w:rsid w:val="00257BF5"/>
    <w:rsid w:val="00257C99"/>
    <w:rsid w:val="00257CF0"/>
    <w:rsid w:val="00257D69"/>
    <w:rsid w:val="00257D6B"/>
    <w:rsid w:val="00257E2F"/>
    <w:rsid w:val="002600DC"/>
    <w:rsid w:val="00260100"/>
    <w:rsid w:val="0026034E"/>
    <w:rsid w:val="002603BA"/>
    <w:rsid w:val="00260DF4"/>
    <w:rsid w:val="0026119A"/>
    <w:rsid w:val="002611A8"/>
    <w:rsid w:val="00261497"/>
    <w:rsid w:val="002618FF"/>
    <w:rsid w:val="00261CA3"/>
    <w:rsid w:val="00261E34"/>
    <w:rsid w:val="00261ED5"/>
    <w:rsid w:val="00261F1B"/>
    <w:rsid w:val="00262256"/>
    <w:rsid w:val="002625A6"/>
    <w:rsid w:val="0026264C"/>
    <w:rsid w:val="0026294A"/>
    <w:rsid w:val="002635FF"/>
    <w:rsid w:val="002638BF"/>
    <w:rsid w:val="002639A2"/>
    <w:rsid w:val="00263E56"/>
    <w:rsid w:val="00263F8E"/>
    <w:rsid w:val="002642BB"/>
    <w:rsid w:val="00264343"/>
    <w:rsid w:val="00264465"/>
    <w:rsid w:val="002647B9"/>
    <w:rsid w:val="00264929"/>
    <w:rsid w:val="002649B5"/>
    <w:rsid w:val="00264FA1"/>
    <w:rsid w:val="00265017"/>
    <w:rsid w:val="00265463"/>
    <w:rsid w:val="002656CD"/>
    <w:rsid w:val="002659FC"/>
    <w:rsid w:val="00265A63"/>
    <w:rsid w:val="00265E3A"/>
    <w:rsid w:val="00265F4B"/>
    <w:rsid w:val="00265FFB"/>
    <w:rsid w:val="002660A1"/>
    <w:rsid w:val="002666D0"/>
    <w:rsid w:val="00266C31"/>
    <w:rsid w:val="00266CE5"/>
    <w:rsid w:val="00266EBE"/>
    <w:rsid w:val="00266F62"/>
    <w:rsid w:val="002672DA"/>
    <w:rsid w:val="002673F1"/>
    <w:rsid w:val="002674AA"/>
    <w:rsid w:val="0026753A"/>
    <w:rsid w:val="00267562"/>
    <w:rsid w:val="00267620"/>
    <w:rsid w:val="00267800"/>
    <w:rsid w:val="00267C8E"/>
    <w:rsid w:val="00267D53"/>
    <w:rsid w:val="00267D78"/>
    <w:rsid w:val="0027020F"/>
    <w:rsid w:val="00270257"/>
    <w:rsid w:val="002702F8"/>
    <w:rsid w:val="002707C6"/>
    <w:rsid w:val="002707D1"/>
    <w:rsid w:val="0027095D"/>
    <w:rsid w:val="00270DCC"/>
    <w:rsid w:val="00271712"/>
    <w:rsid w:val="00271804"/>
    <w:rsid w:val="00271CA1"/>
    <w:rsid w:val="00271D3A"/>
    <w:rsid w:val="00271D89"/>
    <w:rsid w:val="00271EE5"/>
    <w:rsid w:val="002721B2"/>
    <w:rsid w:val="0027240A"/>
    <w:rsid w:val="00272D3F"/>
    <w:rsid w:val="0027311D"/>
    <w:rsid w:val="00273183"/>
    <w:rsid w:val="002734D0"/>
    <w:rsid w:val="002736A6"/>
    <w:rsid w:val="00273749"/>
    <w:rsid w:val="00273763"/>
    <w:rsid w:val="00273793"/>
    <w:rsid w:val="00273937"/>
    <w:rsid w:val="002739E5"/>
    <w:rsid w:val="00273DFE"/>
    <w:rsid w:val="00274714"/>
    <w:rsid w:val="00274871"/>
    <w:rsid w:val="002748CE"/>
    <w:rsid w:val="00274909"/>
    <w:rsid w:val="00274EF1"/>
    <w:rsid w:val="00275011"/>
    <w:rsid w:val="002754E5"/>
    <w:rsid w:val="002755B4"/>
    <w:rsid w:val="00275661"/>
    <w:rsid w:val="00275951"/>
    <w:rsid w:val="002759FB"/>
    <w:rsid w:val="00275AB1"/>
    <w:rsid w:val="00275B50"/>
    <w:rsid w:val="00275BE9"/>
    <w:rsid w:val="00275C66"/>
    <w:rsid w:val="00275C71"/>
    <w:rsid w:val="00275D2F"/>
    <w:rsid w:val="00275F65"/>
    <w:rsid w:val="00276115"/>
    <w:rsid w:val="002763C9"/>
    <w:rsid w:val="0027656E"/>
    <w:rsid w:val="002767CF"/>
    <w:rsid w:val="00276874"/>
    <w:rsid w:val="002768F2"/>
    <w:rsid w:val="00276936"/>
    <w:rsid w:val="00276B2E"/>
    <w:rsid w:val="00276D56"/>
    <w:rsid w:val="00276F8F"/>
    <w:rsid w:val="00276FB4"/>
    <w:rsid w:val="00277158"/>
    <w:rsid w:val="00277348"/>
    <w:rsid w:val="00277462"/>
    <w:rsid w:val="00277782"/>
    <w:rsid w:val="00277CB8"/>
    <w:rsid w:val="00277EF7"/>
    <w:rsid w:val="002803DE"/>
    <w:rsid w:val="002804B3"/>
    <w:rsid w:val="00280A96"/>
    <w:rsid w:val="00280C31"/>
    <w:rsid w:val="00280CDF"/>
    <w:rsid w:val="00280F01"/>
    <w:rsid w:val="00281782"/>
    <w:rsid w:val="00281ACA"/>
    <w:rsid w:val="002823E5"/>
    <w:rsid w:val="0028248D"/>
    <w:rsid w:val="00282570"/>
    <w:rsid w:val="00282A55"/>
    <w:rsid w:val="00283549"/>
    <w:rsid w:val="0028355A"/>
    <w:rsid w:val="002835AF"/>
    <w:rsid w:val="002836EB"/>
    <w:rsid w:val="0028382A"/>
    <w:rsid w:val="002838B2"/>
    <w:rsid w:val="002838F1"/>
    <w:rsid w:val="00283A30"/>
    <w:rsid w:val="00283D2A"/>
    <w:rsid w:val="00283F49"/>
    <w:rsid w:val="002840F0"/>
    <w:rsid w:val="00284454"/>
    <w:rsid w:val="00284786"/>
    <w:rsid w:val="002848A4"/>
    <w:rsid w:val="00284A59"/>
    <w:rsid w:val="00285885"/>
    <w:rsid w:val="00285972"/>
    <w:rsid w:val="00285B58"/>
    <w:rsid w:val="0028622D"/>
    <w:rsid w:val="00286463"/>
    <w:rsid w:val="00286660"/>
    <w:rsid w:val="00286758"/>
    <w:rsid w:val="00286CB2"/>
    <w:rsid w:val="00286D94"/>
    <w:rsid w:val="00286DE9"/>
    <w:rsid w:val="00286E27"/>
    <w:rsid w:val="002870CF"/>
    <w:rsid w:val="0028768A"/>
    <w:rsid w:val="00287C8B"/>
    <w:rsid w:val="002900EA"/>
    <w:rsid w:val="00290194"/>
    <w:rsid w:val="0029069B"/>
    <w:rsid w:val="0029078F"/>
    <w:rsid w:val="0029092D"/>
    <w:rsid w:val="002917F3"/>
    <w:rsid w:val="00291AAC"/>
    <w:rsid w:val="00291C63"/>
    <w:rsid w:val="00291FE3"/>
    <w:rsid w:val="00292057"/>
    <w:rsid w:val="00292131"/>
    <w:rsid w:val="002927B3"/>
    <w:rsid w:val="002931D3"/>
    <w:rsid w:val="002931E7"/>
    <w:rsid w:val="00293880"/>
    <w:rsid w:val="00293A75"/>
    <w:rsid w:val="002943E4"/>
    <w:rsid w:val="00294BB1"/>
    <w:rsid w:val="00294CA2"/>
    <w:rsid w:val="002955DF"/>
    <w:rsid w:val="002957B0"/>
    <w:rsid w:val="002958D4"/>
    <w:rsid w:val="00295D2B"/>
    <w:rsid w:val="00295F30"/>
    <w:rsid w:val="00296002"/>
    <w:rsid w:val="002961C4"/>
    <w:rsid w:val="0029627E"/>
    <w:rsid w:val="002965DA"/>
    <w:rsid w:val="00297307"/>
    <w:rsid w:val="0029740F"/>
    <w:rsid w:val="002975DD"/>
    <w:rsid w:val="002976EE"/>
    <w:rsid w:val="00297B65"/>
    <w:rsid w:val="00297C51"/>
    <w:rsid w:val="00297E4D"/>
    <w:rsid w:val="00297FAA"/>
    <w:rsid w:val="00297FF0"/>
    <w:rsid w:val="002A084C"/>
    <w:rsid w:val="002A08E8"/>
    <w:rsid w:val="002A10DE"/>
    <w:rsid w:val="002A1105"/>
    <w:rsid w:val="002A19B0"/>
    <w:rsid w:val="002A1B84"/>
    <w:rsid w:val="002A2068"/>
    <w:rsid w:val="002A27FA"/>
    <w:rsid w:val="002A287D"/>
    <w:rsid w:val="002A2880"/>
    <w:rsid w:val="002A2955"/>
    <w:rsid w:val="002A2C04"/>
    <w:rsid w:val="002A3110"/>
    <w:rsid w:val="002A3492"/>
    <w:rsid w:val="002A37A2"/>
    <w:rsid w:val="002A3A3C"/>
    <w:rsid w:val="002A3BB0"/>
    <w:rsid w:val="002A3C4E"/>
    <w:rsid w:val="002A3E1A"/>
    <w:rsid w:val="002A409D"/>
    <w:rsid w:val="002A4156"/>
    <w:rsid w:val="002A41D7"/>
    <w:rsid w:val="002A431D"/>
    <w:rsid w:val="002A46EC"/>
    <w:rsid w:val="002A4D48"/>
    <w:rsid w:val="002A4E44"/>
    <w:rsid w:val="002A50DE"/>
    <w:rsid w:val="002A50FC"/>
    <w:rsid w:val="002A556C"/>
    <w:rsid w:val="002A55FD"/>
    <w:rsid w:val="002A5684"/>
    <w:rsid w:val="002A5825"/>
    <w:rsid w:val="002A5EA5"/>
    <w:rsid w:val="002A6203"/>
    <w:rsid w:val="002A65F8"/>
    <w:rsid w:val="002A6620"/>
    <w:rsid w:val="002A67B8"/>
    <w:rsid w:val="002A6928"/>
    <w:rsid w:val="002A6D53"/>
    <w:rsid w:val="002A6D81"/>
    <w:rsid w:val="002A6DBA"/>
    <w:rsid w:val="002A7448"/>
    <w:rsid w:val="002A7680"/>
    <w:rsid w:val="002A76B4"/>
    <w:rsid w:val="002A77A2"/>
    <w:rsid w:val="002A7807"/>
    <w:rsid w:val="002A79C1"/>
    <w:rsid w:val="002A7B87"/>
    <w:rsid w:val="002B0757"/>
    <w:rsid w:val="002B090D"/>
    <w:rsid w:val="002B0A93"/>
    <w:rsid w:val="002B0B71"/>
    <w:rsid w:val="002B0C99"/>
    <w:rsid w:val="002B0CC6"/>
    <w:rsid w:val="002B0F9A"/>
    <w:rsid w:val="002B158F"/>
    <w:rsid w:val="002B17E7"/>
    <w:rsid w:val="002B1899"/>
    <w:rsid w:val="002B1974"/>
    <w:rsid w:val="002B19E6"/>
    <w:rsid w:val="002B1A5C"/>
    <w:rsid w:val="002B1AC4"/>
    <w:rsid w:val="002B2C68"/>
    <w:rsid w:val="002B2E4C"/>
    <w:rsid w:val="002B303A"/>
    <w:rsid w:val="002B3516"/>
    <w:rsid w:val="002B42A9"/>
    <w:rsid w:val="002B4307"/>
    <w:rsid w:val="002B48EF"/>
    <w:rsid w:val="002B4A88"/>
    <w:rsid w:val="002B4C08"/>
    <w:rsid w:val="002B4F1E"/>
    <w:rsid w:val="002B5279"/>
    <w:rsid w:val="002B5488"/>
    <w:rsid w:val="002B548D"/>
    <w:rsid w:val="002B54D8"/>
    <w:rsid w:val="002B5796"/>
    <w:rsid w:val="002B5BEA"/>
    <w:rsid w:val="002B5CBE"/>
    <w:rsid w:val="002B6322"/>
    <w:rsid w:val="002B643B"/>
    <w:rsid w:val="002B66F9"/>
    <w:rsid w:val="002B67D3"/>
    <w:rsid w:val="002B6ACD"/>
    <w:rsid w:val="002B6C28"/>
    <w:rsid w:val="002B7267"/>
    <w:rsid w:val="002B72C0"/>
    <w:rsid w:val="002B766E"/>
    <w:rsid w:val="002B76A1"/>
    <w:rsid w:val="002B7A7D"/>
    <w:rsid w:val="002B7B70"/>
    <w:rsid w:val="002B7E89"/>
    <w:rsid w:val="002B7E94"/>
    <w:rsid w:val="002B7EFA"/>
    <w:rsid w:val="002C03C4"/>
    <w:rsid w:val="002C0D9F"/>
    <w:rsid w:val="002C1360"/>
    <w:rsid w:val="002C13BE"/>
    <w:rsid w:val="002C159F"/>
    <w:rsid w:val="002C17D2"/>
    <w:rsid w:val="002C17E5"/>
    <w:rsid w:val="002C1CC0"/>
    <w:rsid w:val="002C1D3C"/>
    <w:rsid w:val="002C1D66"/>
    <w:rsid w:val="002C1E4B"/>
    <w:rsid w:val="002C221C"/>
    <w:rsid w:val="002C22E9"/>
    <w:rsid w:val="002C2511"/>
    <w:rsid w:val="002C272E"/>
    <w:rsid w:val="002C28D4"/>
    <w:rsid w:val="002C2C2B"/>
    <w:rsid w:val="002C2DB9"/>
    <w:rsid w:val="002C3241"/>
    <w:rsid w:val="002C35ED"/>
    <w:rsid w:val="002C3898"/>
    <w:rsid w:val="002C3C7F"/>
    <w:rsid w:val="002C40ED"/>
    <w:rsid w:val="002C422D"/>
    <w:rsid w:val="002C45E2"/>
    <w:rsid w:val="002C47EE"/>
    <w:rsid w:val="002C4A64"/>
    <w:rsid w:val="002C4B9F"/>
    <w:rsid w:val="002C4EAD"/>
    <w:rsid w:val="002C4F00"/>
    <w:rsid w:val="002C53FA"/>
    <w:rsid w:val="002C5548"/>
    <w:rsid w:val="002C59B9"/>
    <w:rsid w:val="002C5ACA"/>
    <w:rsid w:val="002C5C17"/>
    <w:rsid w:val="002C5E82"/>
    <w:rsid w:val="002C5EFA"/>
    <w:rsid w:val="002C652F"/>
    <w:rsid w:val="002C6AEF"/>
    <w:rsid w:val="002C6B65"/>
    <w:rsid w:val="002C6BF5"/>
    <w:rsid w:val="002C7346"/>
    <w:rsid w:val="002C735F"/>
    <w:rsid w:val="002C796E"/>
    <w:rsid w:val="002C7BE3"/>
    <w:rsid w:val="002D03E0"/>
    <w:rsid w:val="002D045B"/>
    <w:rsid w:val="002D0BC0"/>
    <w:rsid w:val="002D0C25"/>
    <w:rsid w:val="002D0D24"/>
    <w:rsid w:val="002D0D49"/>
    <w:rsid w:val="002D0D7F"/>
    <w:rsid w:val="002D0EAE"/>
    <w:rsid w:val="002D10E1"/>
    <w:rsid w:val="002D15D6"/>
    <w:rsid w:val="002D17FD"/>
    <w:rsid w:val="002D1927"/>
    <w:rsid w:val="002D1D48"/>
    <w:rsid w:val="002D1DBA"/>
    <w:rsid w:val="002D20A9"/>
    <w:rsid w:val="002D23D2"/>
    <w:rsid w:val="002D2450"/>
    <w:rsid w:val="002D2644"/>
    <w:rsid w:val="002D2792"/>
    <w:rsid w:val="002D296A"/>
    <w:rsid w:val="002D29F7"/>
    <w:rsid w:val="002D2CC9"/>
    <w:rsid w:val="002D402A"/>
    <w:rsid w:val="002D41B9"/>
    <w:rsid w:val="002D426F"/>
    <w:rsid w:val="002D429C"/>
    <w:rsid w:val="002D4364"/>
    <w:rsid w:val="002D43D2"/>
    <w:rsid w:val="002D4748"/>
    <w:rsid w:val="002D479F"/>
    <w:rsid w:val="002D4994"/>
    <w:rsid w:val="002D4D56"/>
    <w:rsid w:val="002D4F0B"/>
    <w:rsid w:val="002D5130"/>
    <w:rsid w:val="002D51DE"/>
    <w:rsid w:val="002D520B"/>
    <w:rsid w:val="002D5316"/>
    <w:rsid w:val="002D5939"/>
    <w:rsid w:val="002D599F"/>
    <w:rsid w:val="002D5B30"/>
    <w:rsid w:val="002D5C53"/>
    <w:rsid w:val="002D5C58"/>
    <w:rsid w:val="002D62F9"/>
    <w:rsid w:val="002D642B"/>
    <w:rsid w:val="002D64C6"/>
    <w:rsid w:val="002D656C"/>
    <w:rsid w:val="002D68ED"/>
    <w:rsid w:val="002D6CCC"/>
    <w:rsid w:val="002D6DD1"/>
    <w:rsid w:val="002D74FB"/>
    <w:rsid w:val="002D76DD"/>
    <w:rsid w:val="002D7AD5"/>
    <w:rsid w:val="002D7E15"/>
    <w:rsid w:val="002D7EF9"/>
    <w:rsid w:val="002E002A"/>
    <w:rsid w:val="002E00DC"/>
    <w:rsid w:val="002E00FF"/>
    <w:rsid w:val="002E0412"/>
    <w:rsid w:val="002E0631"/>
    <w:rsid w:val="002E10D2"/>
    <w:rsid w:val="002E1143"/>
    <w:rsid w:val="002E17B4"/>
    <w:rsid w:val="002E1EB0"/>
    <w:rsid w:val="002E1EB7"/>
    <w:rsid w:val="002E212E"/>
    <w:rsid w:val="002E21E3"/>
    <w:rsid w:val="002E2301"/>
    <w:rsid w:val="002E24FE"/>
    <w:rsid w:val="002E2783"/>
    <w:rsid w:val="002E30E6"/>
    <w:rsid w:val="002E327C"/>
    <w:rsid w:val="002E35D0"/>
    <w:rsid w:val="002E35E7"/>
    <w:rsid w:val="002E379B"/>
    <w:rsid w:val="002E3E09"/>
    <w:rsid w:val="002E413B"/>
    <w:rsid w:val="002E4246"/>
    <w:rsid w:val="002E57CB"/>
    <w:rsid w:val="002E595B"/>
    <w:rsid w:val="002E599C"/>
    <w:rsid w:val="002E5F10"/>
    <w:rsid w:val="002E5FFA"/>
    <w:rsid w:val="002E62A8"/>
    <w:rsid w:val="002E6346"/>
    <w:rsid w:val="002E64C4"/>
    <w:rsid w:val="002E6837"/>
    <w:rsid w:val="002E6D5B"/>
    <w:rsid w:val="002E765B"/>
    <w:rsid w:val="002E7835"/>
    <w:rsid w:val="002E7C1B"/>
    <w:rsid w:val="002F01AC"/>
    <w:rsid w:val="002F0201"/>
    <w:rsid w:val="002F07C3"/>
    <w:rsid w:val="002F096A"/>
    <w:rsid w:val="002F0A83"/>
    <w:rsid w:val="002F0CDF"/>
    <w:rsid w:val="002F0E00"/>
    <w:rsid w:val="002F0F13"/>
    <w:rsid w:val="002F0F2C"/>
    <w:rsid w:val="002F1819"/>
    <w:rsid w:val="002F1BB2"/>
    <w:rsid w:val="002F1CD1"/>
    <w:rsid w:val="002F1DAF"/>
    <w:rsid w:val="002F1EE1"/>
    <w:rsid w:val="002F1F07"/>
    <w:rsid w:val="002F249F"/>
    <w:rsid w:val="002F25B4"/>
    <w:rsid w:val="002F2878"/>
    <w:rsid w:val="002F2C7D"/>
    <w:rsid w:val="002F2CF4"/>
    <w:rsid w:val="002F2DEA"/>
    <w:rsid w:val="002F395E"/>
    <w:rsid w:val="002F39EE"/>
    <w:rsid w:val="002F400C"/>
    <w:rsid w:val="002F4019"/>
    <w:rsid w:val="002F4339"/>
    <w:rsid w:val="002F5029"/>
    <w:rsid w:val="002F51E5"/>
    <w:rsid w:val="002F5343"/>
    <w:rsid w:val="002F53BB"/>
    <w:rsid w:val="002F60B8"/>
    <w:rsid w:val="002F6206"/>
    <w:rsid w:val="002F66D7"/>
    <w:rsid w:val="002F6C8B"/>
    <w:rsid w:val="002F6FE9"/>
    <w:rsid w:val="002F7452"/>
    <w:rsid w:val="002F754E"/>
    <w:rsid w:val="002F782B"/>
    <w:rsid w:val="002F78F2"/>
    <w:rsid w:val="002F79F5"/>
    <w:rsid w:val="002F7AB4"/>
    <w:rsid w:val="00300121"/>
    <w:rsid w:val="00300687"/>
    <w:rsid w:val="003006B2"/>
    <w:rsid w:val="00300DC4"/>
    <w:rsid w:val="00301B7C"/>
    <w:rsid w:val="00301D75"/>
    <w:rsid w:val="00302038"/>
    <w:rsid w:val="0030208F"/>
    <w:rsid w:val="003020A9"/>
    <w:rsid w:val="00302147"/>
    <w:rsid w:val="003022A9"/>
    <w:rsid w:val="003024F3"/>
    <w:rsid w:val="0030257D"/>
    <w:rsid w:val="00302995"/>
    <w:rsid w:val="00302C1B"/>
    <w:rsid w:val="00302FE4"/>
    <w:rsid w:val="00303398"/>
    <w:rsid w:val="0030348C"/>
    <w:rsid w:val="00303927"/>
    <w:rsid w:val="00303BDF"/>
    <w:rsid w:val="00304194"/>
    <w:rsid w:val="003042E4"/>
    <w:rsid w:val="0030430C"/>
    <w:rsid w:val="003045E1"/>
    <w:rsid w:val="00304875"/>
    <w:rsid w:val="00304C3C"/>
    <w:rsid w:val="00304DFE"/>
    <w:rsid w:val="00305033"/>
    <w:rsid w:val="003055AA"/>
    <w:rsid w:val="00305688"/>
    <w:rsid w:val="003057D6"/>
    <w:rsid w:val="00305961"/>
    <w:rsid w:val="00305C04"/>
    <w:rsid w:val="00305F3E"/>
    <w:rsid w:val="00305FC7"/>
    <w:rsid w:val="0030612B"/>
    <w:rsid w:val="003061CF"/>
    <w:rsid w:val="00306591"/>
    <w:rsid w:val="00306761"/>
    <w:rsid w:val="00306867"/>
    <w:rsid w:val="0030687E"/>
    <w:rsid w:val="00306CFA"/>
    <w:rsid w:val="00306FDB"/>
    <w:rsid w:val="00306FF6"/>
    <w:rsid w:val="00307048"/>
    <w:rsid w:val="00307253"/>
    <w:rsid w:val="003073D1"/>
    <w:rsid w:val="003073F8"/>
    <w:rsid w:val="0030744F"/>
    <w:rsid w:val="00307718"/>
    <w:rsid w:val="00307BA6"/>
    <w:rsid w:val="003107BE"/>
    <w:rsid w:val="00310A73"/>
    <w:rsid w:val="00310B06"/>
    <w:rsid w:val="00310FAA"/>
    <w:rsid w:val="00310FEF"/>
    <w:rsid w:val="00311278"/>
    <w:rsid w:val="003116A0"/>
    <w:rsid w:val="00311EF1"/>
    <w:rsid w:val="00311F02"/>
    <w:rsid w:val="003120AD"/>
    <w:rsid w:val="00312903"/>
    <w:rsid w:val="00312B64"/>
    <w:rsid w:val="00313041"/>
    <w:rsid w:val="003135B7"/>
    <w:rsid w:val="00313921"/>
    <w:rsid w:val="00314467"/>
    <w:rsid w:val="003147AE"/>
    <w:rsid w:val="00314849"/>
    <w:rsid w:val="00314E14"/>
    <w:rsid w:val="00314FD3"/>
    <w:rsid w:val="003153E0"/>
    <w:rsid w:val="00315776"/>
    <w:rsid w:val="00315999"/>
    <w:rsid w:val="00315AF8"/>
    <w:rsid w:val="00315B89"/>
    <w:rsid w:val="00315C57"/>
    <w:rsid w:val="00315C99"/>
    <w:rsid w:val="00315D89"/>
    <w:rsid w:val="00315E4C"/>
    <w:rsid w:val="003167CB"/>
    <w:rsid w:val="00316931"/>
    <w:rsid w:val="00316AC4"/>
    <w:rsid w:val="00316D9C"/>
    <w:rsid w:val="0031716B"/>
    <w:rsid w:val="003173E7"/>
    <w:rsid w:val="00317510"/>
    <w:rsid w:val="00317668"/>
    <w:rsid w:val="00317BEF"/>
    <w:rsid w:val="00317F97"/>
    <w:rsid w:val="0032072B"/>
    <w:rsid w:val="00320D51"/>
    <w:rsid w:val="00320F1E"/>
    <w:rsid w:val="0032117B"/>
    <w:rsid w:val="00321271"/>
    <w:rsid w:val="00321885"/>
    <w:rsid w:val="00321ADE"/>
    <w:rsid w:val="00322316"/>
    <w:rsid w:val="0032285E"/>
    <w:rsid w:val="00322899"/>
    <w:rsid w:val="0032308D"/>
    <w:rsid w:val="00323767"/>
    <w:rsid w:val="00323AEB"/>
    <w:rsid w:val="00324105"/>
    <w:rsid w:val="0032418B"/>
    <w:rsid w:val="00324A4F"/>
    <w:rsid w:val="00324CC3"/>
    <w:rsid w:val="00324D4A"/>
    <w:rsid w:val="003251F6"/>
    <w:rsid w:val="00325221"/>
    <w:rsid w:val="003254AD"/>
    <w:rsid w:val="00325681"/>
    <w:rsid w:val="003256C4"/>
    <w:rsid w:val="003258AF"/>
    <w:rsid w:val="00325ADD"/>
    <w:rsid w:val="0032609C"/>
    <w:rsid w:val="0032679C"/>
    <w:rsid w:val="00326D42"/>
    <w:rsid w:val="003271AC"/>
    <w:rsid w:val="003271F2"/>
    <w:rsid w:val="003274BB"/>
    <w:rsid w:val="003277F3"/>
    <w:rsid w:val="0032791E"/>
    <w:rsid w:val="00327937"/>
    <w:rsid w:val="00327A36"/>
    <w:rsid w:val="00327AE6"/>
    <w:rsid w:val="00330303"/>
    <w:rsid w:val="0033052C"/>
    <w:rsid w:val="00330621"/>
    <w:rsid w:val="00330DA2"/>
    <w:rsid w:val="00331081"/>
    <w:rsid w:val="00331272"/>
    <w:rsid w:val="00331281"/>
    <w:rsid w:val="00331301"/>
    <w:rsid w:val="00331328"/>
    <w:rsid w:val="0033132F"/>
    <w:rsid w:val="003313D5"/>
    <w:rsid w:val="00331925"/>
    <w:rsid w:val="00331A6A"/>
    <w:rsid w:val="00331A74"/>
    <w:rsid w:val="00331E7F"/>
    <w:rsid w:val="00331EEF"/>
    <w:rsid w:val="00332435"/>
    <w:rsid w:val="00332808"/>
    <w:rsid w:val="00332922"/>
    <w:rsid w:val="00332CCB"/>
    <w:rsid w:val="00332EA8"/>
    <w:rsid w:val="00333077"/>
    <w:rsid w:val="00334102"/>
    <w:rsid w:val="00334361"/>
    <w:rsid w:val="003348E4"/>
    <w:rsid w:val="00334A2F"/>
    <w:rsid w:val="00334B50"/>
    <w:rsid w:val="00334DCE"/>
    <w:rsid w:val="00334ED6"/>
    <w:rsid w:val="0033545A"/>
    <w:rsid w:val="00335CCA"/>
    <w:rsid w:val="00335EC2"/>
    <w:rsid w:val="003368FD"/>
    <w:rsid w:val="00336A51"/>
    <w:rsid w:val="00336C79"/>
    <w:rsid w:val="0033761B"/>
    <w:rsid w:val="00337A51"/>
    <w:rsid w:val="00337A61"/>
    <w:rsid w:val="00337C7F"/>
    <w:rsid w:val="00337D8F"/>
    <w:rsid w:val="0034010A"/>
    <w:rsid w:val="003403B4"/>
    <w:rsid w:val="00340642"/>
    <w:rsid w:val="00340E28"/>
    <w:rsid w:val="003410B8"/>
    <w:rsid w:val="0034125E"/>
    <w:rsid w:val="0034129A"/>
    <w:rsid w:val="0034153E"/>
    <w:rsid w:val="00341A49"/>
    <w:rsid w:val="00341E2A"/>
    <w:rsid w:val="00342315"/>
    <w:rsid w:val="00342649"/>
    <w:rsid w:val="00342B3D"/>
    <w:rsid w:val="00342B42"/>
    <w:rsid w:val="003430F5"/>
    <w:rsid w:val="003432A8"/>
    <w:rsid w:val="00343431"/>
    <w:rsid w:val="00343689"/>
    <w:rsid w:val="0034384E"/>
    <w:rsid w:val="00343B3A"/>
    <w:rsid w:val="00343DC3"/>
    <w:rsid w:val="00343FDF"/>
    <w:rsid w:val="00344026"/>
    <w:rsid w:val="003442A2"/>
    <w:rsid w:val="0034431D"/>
    <w:rsid w:val="00344735"/>
    <w:rsid w:val="00344DE6"/>
    <w:rsid w:val="003450B7"/>
    <w:rsid w:val="003451FD"/>
    <w:rsid w:val="003452F2"/>
    <w:rsid w:val="00345307"/>
    <w:rsid w:val="00345373"/>
    <w:rsid w:val="00345605"/>
    <w:rsid w:val="003456C8"/>
    <w:rsid w:val="0034599C"/>
    <w:rsid w:val="00345AB6"/>
    <w:rsid w:val="00345B43"/>
    <w:rsid w:val="00345BF2"/>
    <w:rsid w:val="0034616C"/>
    <w:rsid w:val="003468E7"/>
    <w:rsid w:val="00347664"/>
    <w:rsid w:val="003477D3"/>
    <w:rsid w:val="00347B19"/>
    <w:rsid w:val="00347B91"/>
    <w:rsid w:val="00347C96"/>
    <w:rsid w:val="00347E04"/>
    <w:rsid w:val="00347E59"/>
    <w:rsid w:val="00347ECD"/>
    <w:rsid w:val="00350220"/>
    <w:rsid w:val="00350484"/>
    <w:rsid w:val="003504F6"/>
    <w:rsid w:val="00350509"/>
    <w:rsid w:val="00350771"/>
    <w:rsid w:val="00350783"/>
    <w:rsid w:val="003509AA"/>
    <w:rsid w:val="00350E3D"/>
    <w:rsid w:val="00350F81"/>
    <w:rsid w:val="003510A1"/>
    <w:rsid w:val="003511F1"/>
    <w:rsid w:val="00351261"/>
    <w:rsid w:val="003514DE"/>
    <w:rsid w:val="00351651"/>
    <w:rsid w:val="003516A5"/>
    <w:rsid w:val="003516DE"/>
    <w:rsid w:val="0035173D"/>
    <w:rsid w:val="00351D6B"/>
    <w:rsid w:val="00351DFA"/>
    <w:rsid w:val="00352071"/>
    <w:rsid w:val="00352648"/>
    <w:rsid w:val="003528AF"/>
    <w:rsid w:val="00352AE7"/>
    <w:rsid w:val="00352CFC"/>
    <w:rsid w:val="00352D9F"/>
    <w:rsid w:val="00353416"/>
    <w:rsid w:val="003534CE"/>
    <w:rsid w:val="003537CD"/>
    <w:rsid w:val="003539F8"/>
    <w:rsid w:val="00353B2B"/>
    <w:rsid w:val="00354146"/>
    <w:rsid w:val="00354211"/>
    <w:rsid w:val="00354290"/>
    <w:rsid w:val="00354AD4"/>
    <w:rsid w:val="00354E5E"/>
    <w:rsid w:val="00354F9C"/>
    <w:rsid w:val="0035500E"/>
    <w:rsid w:val="003550B7"/>
    <w:rsid w:val="003551B7"/>
    <w:rsid w:val="0035585D"/>
    <w:rsid w:val="0035592C"/>
    <w:rsid w:val="003559BB"/>
    <w:rsid w:val="00355E80"/>
    <w:rsid w:val="00355EE4"/>
    <w:rsid w:val="00356284"/>
    <w:rsid w:val="003569B5"/>
    <w:rsid w:val="00356A46"/>
    <w:rsid w:val="00356AB5"/>
    <w:rsid w:val="003572BB"/>
    <w:rsid w:val="00357306"/>
    <w:rsid w:val="003574C4"/>
    <w:rsid w:val="003574CD"/>
    <w:rsid w:val="00357C07"/>
    <w:rsid w:val="00360213"/>
    <w:rsid w:val="00360405"/>
    <w:rsid w:val="00360423"/>
    <w:rsid w:val="00360518"/>
    <w:rsid w:val="003608BD"/>
    <w:rsid w:val="00360958"/>
    <w:rsid w:val="00361786"/>
    <w:rsid w:val="00361AF2"/>
    <w:rsid w:val="00361F51"/>
    <w:rsid w:val="00361FE5"/>
    <w:rsid w:val="0036210C"/>
    <w:rsid w:val="00362198"/>
    <w:rsid w:val="00362428"/>
    <w:rsid w:val="00362720"/>
    <w:rsid w:val="003627D5"/>
    <w:rsid w:val="003629BE"/>
    <w:rsid w:val="00363080"/>
    <w:rsid w:val="00363188"/>
    <w:rsid w:val="003632F5"/>
    <w:rsid w:val="003638A9"/>
    <w:rsid w:val="00363EE3"/>
    <w:rsid w:val="003644EC"/>
    <w:rsid w:val="003648B3"/>
    <w:rsid w:val="00364904"/>
    <w:rsid w:val="00364E90"/>
    <w:rsid w:val="00364ED8"/>
    <w:rsid w:val="00365305"/>
    <w:rsid w:val="003655DC"/>
    <w:rsid w:val="003656E4"/>
    <w:rsid w:val="00365884"/>
    <w:rsid w:val="00365959"/>
    <w:rsid w:val="003659E0"/>
    <w:rsid w:val="00365CA2"/>
    <w:rsid w:val="00366255"/>
    <w:rsid w:val="00366B72"/>
    <w:rsid w:val="00366EBA"/>
    <w:rsid w:val="00366F4F"/>
    <w:rsid w:val="00367C2A"/>
    <w:rsid w:val="00367CE9"/>
    <w:rsid w:val="00367E27"/>
    <w:rsid w:val="00367E2F"/>
    <w:rsid w:val="0037004B"/>
    <w:rsid w:val="0037011F"/>
    <w:rsid w:val="003701D3"/>
    <w:rsid w:val="00370345"/>
    <w:rsid w:val="003706E4"/>
    <w:rsid w:val="00370909"/>
    <w:rsid w:val="00370A36"/>
    <w:rsid w:val="003719FA"/>
    <w:rsid w:val="00371DFB"/>
    <w:rsid w:val="00371E4E"/>
    <w:rsid w:val="003722EE"/>
    <w:rsid w:val="00372659"/>
    <w:rsid w:val="003726A0"/>
    <w:rsid w:val="00372757"/>
    <w:rsid w:val="00372994"/>
    <w:rsid w:val="00373692"/>
    <w:rsid w:val="00373808"/>
    <w:rsid w:val="00373D05"/>
    <w:rsid w:val="003748A4"/>
    <w:rsid w:val="0037494C"/>
    <w:rsid w:val="00374A94"/>
    <w:rsid w:val="00374C18"/>
    <w:rsid w:val="00374DB1"/>
    <w:rsid w:val="00375120"/>
    <w:rsid w:val="00375284"/>
    <w:rsid w:val="00375402"/>
    <w:rsid w:val="00375555"/>
    <w:rsid w:val="0037589D"/>
    <w:rsid w:val="00375C37"/>
    <w:rsid w:val="00375C99"/>
    <w:rsid w:val="00375CF4"/>
    <w:rsid w:val="00375F5C"/>
    <w:rsid w:val="00376031"/>
    <w:rsid w:val="00376281"/>
    <w:rsid w:val="0037629B"/>
    <w:rsid w:val="00376302"/>
    <w:rsid w:val="00376484"/>
    <w:rsid w:val="00376D9B"/>
    <w:rsid w:val="0037747D"/>
    <w:rsid w:val="003776D7"/>
    <w:rsid w:val="00377821"/>
    <w:rsid w:val="00380154"/>
    <w:rsid w:val="00380168"/>
    <w:rsid w:val="0038030A"/>
    <w:rsid w:val="0038074B"/>
    <w:rsid w:val="00380811"/>
    <w:rsid w:val="00380892"/>
    <w:rsid w:val="00380994"/>
    <w:rsid w:val="00380B1E"/>
    <w:rsid w:val="003815B3"/>
    <w:rsid w:val="00381F47"/>
    <w:rsid w:val="003820EA"/>
    <w:rsid w:val="003821BA"/>
    <w:rsid w:val="00382237"/>
    <w:rsid w:val="00382250"/>
    <w:rsid w:val="00382728"/>
    <w:rsid w:val="0038285C"/>
    <w:rsid w:val="00383041"/>
    <w:rsid w:val="00383061"/>
    <w:rsid w:val="003832E0"/>
    <w:rsid w:val="003834A6"/>
    <w:rsid w:val="003834B6"/>
    <w:rsid w:val="00383B51"/>
    <w:rsid w:val="00383D21"/>
    <w:rsid w:val="00384057"/>
    <w:rsid w:val="003843C5"/>
    <w:rsid w:val="003844F8"/>
    <w:rsid w:val="00384E16"/>
    <w:rsid w:val="00385E3D"/>
    <w:rsid w:val="00385FBA"/>
    <w:rsid w:val="00386782"/>
    <w:rsid w:val="003869FC"/>
    <w:rsid w:val="00386BFA"/>
    <w:rsid w:val="003870AD"/>
    <w:rsid w:val="003870C9"/>
    <w:rsid w:val="00387842"/>
    <w:rsid w:val="003878A3"/>
    <w:rsid w:val="0038792D"/>
    <w:rsid w:val="0038796B"/>
    <w:rsid w:val="00387BF2"/>
    <w:rsid w:val="00387DFC"/>
    <w:rsid w:val="003900F6"/>
    <w:rsid w:val="003905D0"/>
    <w:rsid w:val="00390860"/>
    <w:rsid w:val="00390C8A"/>
    <w:rsid w:val="00390CAD"/>
    <w:rsid w:val="00391297"/>
    <w:rsid w:val="00391580"/>
    <w:rsid w:val="0039198E"/>
    <w:rsid w:val="00391A3E"/>
    <w:rsid w:val="00391D76"/>
    <w:rsid w:val="00391FA3"/>
    <w:rsid w:val="003923E9"/>
    <w:rsid w:val="00392819"/>
    <w:rsid w:val="00392850"/>
    <w:rsid w:val="0039295C"/>
    <w:rsid w:val="00392B41"/>
    <w:rsid w:val="00392D59"/>
    <w:rsid w:val="00392D92"/>
    <w:rsid w:val="00392E00"/>
    <w:rsid w:val="00392F6F"/>
    <w:rsid w:val="00393150"/>
    <w:rsid w:val="0039323E"/>
    <w:rsid w:val="003933A2"/>
    <w:rsid w:val="003933F4"/>
    <w:rsid w:val="003936BB"/>
    <w:rsid w:val="0039397E"/>
    <w:rsid w:val="00393A2A"/>
    <w:rsid w:val="003946D3"/>
    <w:rsid w:val="00394936"/>
    <w:rsid w:val="00394DAC"/>
    <w:rsid w:val="00394DE9"/>
    <w:rsid w:val="003951C0"/>
    <w:rsid w:val="003952DB"/>
    <w:rsid w:val="00395400"/>
    <w:rsid w:val="00395558"/>
    <w:rsid w:val="00395B6F"/>
    <w:rsid w:val="00395D96"/>
    <w:rsid w:val="00395FD1"/>
    <w:rsid w:val="00396197"/>
    <w:rsid w:val="003961A9"/>
    <w:rsid w:val="0039621D"/>
    <w:rsid w:val="00396A0F"/>
    <w:rsid w:val="00396D70"/>
    <w:rsid w:val="003974D1"/>
    <w:rsid w:val="00397D8F"/>
    <w:rsid w:val="00397E60"/>
    <w:rsid w:val="00397F91"/>
    <w:rsid w:val="003A026E"/>
    <w:rsid w:val="003A031F"/>
    <w:rsid w:val="003A0336"/>
    <w:rsid w:val="003A0999"/>
    <w:rsid w:val="003A0EE9"/>
    <w:rsid w:val="003A1367"/>
    <w:rsid w:val="003A13E9"/>
    <w:rsid w:val="003A13EB"/>
    <w:rsid w:val="003A18AF"/>
    <w:rsid w:val="003A1A0B"/>
    <w:rsid w:val="003A1C46"/>
    <w:rsid w:val="003A1D96"/>
    <w:rsid w:val="003A1DF1"/>
    <w:rsid w:val="003A22E6"/>
    <w:rsid w:val="003A23B1"/>
    <w:rsid w:val="003A26E4"/>
    <w:rsid w:val="003A28A3"/>
    <w:rsid w:val="003A2957"/>
    <w:rsid w:val="003A36F0"/>
    <w:rsid w:val="003A3B1C"/>
    <w:rsid w:val="003A42A5"/>
    <w:rsid w:val="003A442E"/>
    <w:rsid w:val="003A44D2"/>
    <w:rsid w:val="003A4853"/>
    <w:rsid w:val="003A4AD6"/>
    <w:rsid w:val="003A4B39"/>
    <w:rsid w:val="003A52D2"/>
    <w:rsid w:val="003A5537"/>
    <w:rsid w:val="003A57A5"/>
    <w:rsid w:val="003A57E2"/>
    <w:rsid w:val="003A580E"/>
    <w:rsid w:val="003A5AE2"/>
    <w:rsid w:val="003A5AF7"/>
    <w:rsid w:val="003A5C4D"/>
    <w:rsid w:val="003A5C65"/>
    <w:rsid w:val="003A60EA"/>
    <w:rsid w:val="003A62B9"/>
    <w:rsid w:val="003A65A6"/>
    <w:rsid w:val="003A6DB3"/>
    <w:rsid w:val="003A6F0C"/>
    <w:rsid w:val="003A7034"/>
    <w:rsid w:val="003A7065"/>
    <w:rsid w:val="003A7072"/>
    <w:rsid w:val="003A728A"/>
    <w:rsid w:val="003A7381"/>
    <w:rsid w:val="003A74D9"/>
    <w:rsid w:val="003A75D1"/>
    <w:rsid w:val="003A76BB"/>
    <w:rsid w:val="003A7DC0"/>
    <w:rsid w:val="003B008D"/>
    <w:rsid w:val="003B013B"/>
    <w:rsid w:val="003B01F6"/>
    <w:rsid w:val="003B02B1"/>
    <w:rsid w:val="003B036C"/>
    <w:rsid w:val="003B0517"/>
    <w:rsid w:val="003B08FF"/>
    <w:rsid w:val="003B0BF6"/>
    <w:rsid w:val="003B0CE5"/>
    <w:rsid w:val="003B1178"/>
    <w:rsid w:val="003B1212"/>
    <w:rsid w:val="003B1521"/>
    <w:rsid w:val="003B19D1"/>
    <w:rsid w:val="003B1A19"/>
    <w:rsid w:val="003B2059"/>
    <w:rsid w:val="003B20D2"/>
    <w:rsid w:val="003B22FF"/>
    <w:rsid w:val="003B25FB"/>
    <w:rsid w:val="003B292D"/>
    <w:rsid w:val="003B2FB8"/>
    <w:rsid w:val="003B30D9"/>
    <w:rsid w:val="003B329A"/>
    <w:rsid w:val="003B32C1"/>
    <w:rsid w:val="003B359F"/>
    <w:rsid w:val="003B38F1"/>
    <w:rsid w:val="003B3C88"/>
    <w:rsid w:val="003B3EA8"/>
    <w:rsid w:val="003B3F07"/>
    <w:rsid w:val="003B40C1"/>
    <w:rsid w:val="003B4276"/>
    <w:rsid w:val="003B45AC"/>
    <w:rsid w:val="003B45B4"/>
    <w:rsid w:val="003B484B"/>
    <w:rsid w:val="003B4E8C"/>
    <w:rsid w:val="003B5404"/>
    <w:rsid w:val="003B56A9"/>
    <w:rsid w:val="003B58E6"/>
    <w:rsid w:val="003B5B0A"/>
    <w:rsid w:val="003B5BF0"/>
    <w:rsid w:val="003B5C9D"/>
    <w:rsid w:val="003B5E8E"/>
    <w:rsid w:val="003B5F4B"/>
    <w:rsid w:val="003B5FBC"/>
    <w:rsid w:val="003B616C"/>
    <w:rsid w:val="003B616F"/>
    <w:rsid w:val="003B6425"/>
    <w:rsid w:val="003B6445"/>
    <w:rsid w:val="003B6757"/>
    <w:rsid w:val="003B69B2"/>
    <w:rsid w:val="003B6EE2"/>
    <w:rsid w:val="003B6FA8"/>
    <w:rsid w:val="003B70CC"/>
    <w:rsid w:val="003B7128"/>
    <w:rsid w:val="003B718F"/>
    <w:rsid w:val="003B7452"/>
    <w:rsid w:val="003B755A"/>
    <w:rsid w:val="003B783A"/>
    <w:rsid w:val="003B7A95"/>
    <w:rsid w:val="003B7BFB"/>
    <w:rsid w:val="003C012B"/>
    <w:rsid w:val="003C02F5"/>
    <w:rsid w:val="003C037C"/>
    <w:rsid w:val="003C078A"/>
    <w:rsid w:val="003C0D4E"/>
    <w:rsid w:val="003C1016"/>
    <w:rsid w:val="003C14EF"/>
    <w:rsid w:val="003C177C"/>
    <w:rsid w:val="003C1900"/>
    <w:rsid w:val="003C1B01"/>
    <w:rsid w:val="003C2094"/>
    <w:rsid w:val="003C20A7"/>
    <w:rsid w:val="003C2409"/>
    <w:rsid w:val="003C25B3"/>
    <w:rsid w:val="003C2656"/>
    <w:rsid w:val="003C2AFF"/>
    <w:rsid w:val="003C2C5A"/>
    <w:rsid w:val="003C3546"/>
    <w:rsid w:val="003C358C"/>
    <w:rsid w:val="003C3A21"/>
    <w:rsid w:val="003C3BEA"/>
    <w:rsid w:val="003C3E46"/>
    <w:rsid w:val="003C40A6"/>
    <w:rsid w:val="003C424C"/>
    <w:rsid w:val="003C438D"/>
    <w:rsid w:val="003C4C80"/>
    <w:rsid w:val="003C4CD3"/>
    <w:rsid w:val="003C50B0"/>
    <w:rsid w:val="003C529D"/>
    <w:rsid w:val="003C5790"/>
    <w:rsid w:val="003C59E7"/>
    <w:rsid w:val="003C5B0F"/>
    <w:rsid w:val="003C60DE"/>
    <w:rsid w:val="003C62E7"/>
    <w:rsid w:val="003C65F5"/>
    <w:rsid w:val="003C6697"/>
    <w:rsid w:val="003C67F8"/>
    <w:rsid w:val="003C6863"/>
    <w:rsid w:val="003C6AEA"/>
    <w:rsid w:val="003C6B34"/>
    <w:rsid w:val="003C6FF9"/>
    <w:rsid w:val="003C71FC"/>
    <w:rsid w:val="003C7262"/>
    <w:rsid w:val="003C753F"/>
    <w:rsid w:val="003C763B"/>
    <w:rsid w:val="003C79DC"/>
    <w:rsid w:val="003C7B4C"/>
    <w:rsid w:val="003C7B93"/>
    <w:rsid w:val="003C7CDA"/>
    <w:rsid w:val="003C7D4D"/>
    <w:rsid w:val="003D006E"/>
    <w:rsid w:val="003D075F"/>
    <w:rsid w:val="003D0D57"/>
    <w:rsid w:val="003D0FA3"/>
    <w:rsid w:val="003D1A8B"/>
    <w:rsid w:val="003D1D09"/>
    <w:rsid w:val="003D1E56"/>
    <w:rsid w:val="003D1F5C"/>
    <w:rsid w:val="003D1FA7"/>
    <w:rsid w:val="003D1FC1"/>
    <w:rsid w:val="003D210E"/>
    <w:rsid w:val="003D21B6"/>
    <w:rsid w:val="003D2369"/>
    <w:rsid w:val="003D2592"/>
    <w:rsid w:val="003D2EB7"/>
    <w:rsid w:val="003D325C"/>
    <w:rsid w:val="003D3288"/>
    <w:rsid w:val="003D3297"/>
    <w:rsid w:val="003D37F4"/>
    <w:rsid w:val="003D3941"/>
    <w:rsid w:val="003D3B30"/>
    <w:rsid w:val="003D3B82"/>
    <w:rsid w:val="003D3BFF"/>
    <w:rsid w:val="003D3D02"/>
    <w:rsid w:val="003D40AC"/>
    <w:rsid w:val="003D4193"/>
    <w:rsid w:val="003D450C"/>
    <w:rsid w:val="003D4643"/>
    <w:rsid w:val="003D48E6"/>
    <w:rsid w:val="003D49E0"/>
    <w:rsid w:val="003D50AE"/>
    <w:rsid w:val="003D5363"/>
    <w:rsid w:val="003D55C3"/>
    <w:rsid w:val="003D5DDB"/>
    <w:rsid w:val="003D6436"/>
    <w:rsid w:val="003D6444"/>
    <w:rsid w:val="003D6504"/>
    <w:rsid w:val="003D68F0"/>
    <w:rsid w:val="003D68FB"/>
    <w:rsid w:val="003D6A17"/>
    <w:rsid w:val="003D6A69"/>
    <w:rsid w:val="003D6E3D"/>
    <w:rsid w:val="003D74AD"/>
    <w:rsid w:val="003D74FB"/>
    <w:rsid w:val="003D7748"/>
    <w:rsid w:val="003D7865"/>
    <w:rsid w:val="003D7A0C"/>
    <w:rsid w:val="003D7A0E"/>
    <w:rsid w:val="003D7B5B"/>
    <w:rsid w:val="003D7B92"/>
    <w:rsid w:val="003D7D4A"/>
    <w:rsid w:val="003E011D"/>
    <w:rsid w:val="003E02BE"/>
    <w:rsid w:val="003E04F1"/>
    <w:rsid w:val="003E0516"/>
    <w:rsid w:val="003E082C"/>
    <w:rsid w:val="003E0893"/>
    <w:rsid w:val="003E09A6"/>
    <w:rsid w:val="003E0B64"/>
    <w:rsid w:val="003E0B8C"/>
    <w:rsid w:val="003E0D56"/>
    <w:rsid w:val="003E0E16"/>
    <w:rsid w:val="003E118F"/>
    <w:rsid w:val="003E12E0"/>
    <w:rsid w:val="003E1391"/>
    <w:rsid w:val="003E17E9"/>
    <w:rsid w:val="003E1888"/>
    <w:rsid w:val="003E18EA"/>
    <w:rsid w:val="003E18FE"/>
    <w:rsid w:val="003E1949"/>
    <w:rsid w:val="003E1A75"/>
    <w:rsid w:val="003E1A89"/>
    <w:rsid w:val="003E1ACE"/>
    <w:rsid w:val="003E1B00"/>
    <w:rsid w:val="003E1EA4"/>
    <w:rsid w:val="003E1EEC"/>
    <w:rsid w:val="003E20A2"/>
    <w:rsid w:val="003E20C5"/>
    <w:rsid w:val="003E2217"/>
    <w:rsid w:val="003E2473"/>
    <w:rsid w:val="003E27E8"/>
    <w:rsid w:val="003E29C8"/>
    <w:rsid w:val="003E2B01"/>
    <w:rsid w:val="003E2BE4"/>
    <w:rsid w:val="003E2D6F"/>
    <w:rsid w:val="003E335A"/>
    <w:rsid w:val="003E3385"/>
    <w:rsid w:val="003E3501"/>
    <w:rsid w:val="003E361E"/>
    <w:rsid w:val="003E3AE8"/>
    <w:rsid w:val="003E3FFF"/>
    <w:rsid w:val="003E41C6"/>
    <w:rsid w:val="003E433A"/>
    <w:rsid w:val="003E43C9"/>
    <w:rsid w:val="003E48B6"/>
    <w:rsid w:val="003E49A4"/>
    <w:rsid w:val="003E4AD3"/>
    <w:rsid w:val="003E4B8A"/>
    <w:rsid w:val="003E4CC3"/>
    <w:rsid w:val="003E5574"/>
    <w:rsid w:val="003E5ACA"/>
    <w:rsid w:val="003E5E2A"/>
    <w:rsid w:val="003E5E55"/>
    <w:rsid w:val="003E60B4"/>
    <w:rsid w:val="003E6122"/>
    <w:rsid w:val="003E61D4"/>
    <w:rsid w:val="003E66B3"/>
    <w:rsid w:val="003E673E"/>
    <w:rsid w:val="003E6C9A"/>
    <w:rsid w:val="003E7474"/>
    <w:rsid w:val="003E7645"/>
    <w:rsid w:val="003E7AA2"/>
    <w:rsid w:val="003E7D32"/>
    <w:rsid w:val="003F0071"/>
    <w:rsid w:val="003F072D"/>
    <w:rsid w:val="003F0B3F"/>
    <w:rsid w:val="003F0B40"/>
    <w:rsid w:val="003F14B4"/>
    <w:rsid w:val="003F15C2"/>
    <w:rsid w:val="003F1785"/>
    <w:rsid w:val="003F1B24"/>
    <w:rsid w:val="003F1C99"/>
    <w:rsid w:val="003F2227"/>
    <w:rsid w:val="003F2371"/>
    <w:rsid w:val="003F273E"/>
    <w:rsid w:val="003F288C"/>
    <w:rsid w:val="003F28BE"/>
    <w:rsid w:val="003F28FA"/>
    <w:rsid w:val="003F2FEA"/>
    <w:rsid w:val="003F303B"/>
    <w:rsid w:val="003F31C1"/>
    <w:rsid w:val="003F36AA"/>
    <w:rsid w:val="003F3740"/>
    <w:rsid w:val="003F399E"/>
    <w:rsid w:val="003F3BE9"/>
    <w:rsid w:val="003F3DD6"/>
    <w:rsid w:val="003F3E16"/>
    <w:rsid w:val="003F487A"/>
    <w:rsid w:val="003F4B72"/>
    <w:rsid w:val="003F50E3"/>
    <w:rsid w:val="003F5777"/>
    <w:rsid w:val="003F59DE"/>
    <w:rsid w:val="003F5A59"/>
    <w:rsid w:val="003F5BAA"/>
    <w:rsid w:val="003F6115"/>
    <w:rsid w:val="003F67D0"/>
    <w:rsid w:val="003F67FD"/>
    <w:rsid w:val="003F68BA"/>
    <w:rsid w:val="003F6AAF"/>
    <w:rsid w:val="003F6EEE"/>
    <w:rsid w:val="003F70CC"/>
    <w:rsid w:val="003F727B"/>
    <w:rsid w:val="003F747D"/>
    <w:rsid w:val="003F75ED"/>
    <w:rsid w:val="003F7AA0"/>
    <w:rsid w:val="003F7E18"/>
    <w:rsid w:val="004004B3"/>
    <w:rsid w:val="004007FB"/>
    <w:rsid w:val="0040096A"/>
    <w:rsid w:val="00401124"/>
    <w:rsid w:val="00401203"/>
    <w:rsid w:val="00401741"/>
    <w:rsid w:val="00401E8C"/>
    <w:rsid w:val="00401EE8"/>
    <w:rsid w:val="00401FA9"/>
    <w:rsid w:val="004020E5"/>
    <w:rsid w:val="004021D8"/>
    <w:rsid w:val="004023B1"/>
    <w:rsid w:val="00402786"/>
    <w:rsid w:val="00402857"/>
    <w:rsid w:val="00402878"/>
    <w:rsid w:val="0040318F"/>
    <w:rsid w:val="0040353F"/>
    <w:rsid w:val="00403690"/>
    <w:rsid w:val="00403980"/>
    <w:rsid w:val="00403D6E"/>
    <w:rsid w:val="00403FC2"/>
    <w:rsid w:val="00404285"/>
    <w:rsid w:val="004045A9"/>
    <w:rsid w:val="0040491B"/>
    <w:rsid w:val="0040494E"/>
    <w:rsid w:val="00404A8D"/>
    <w:rsid w:val="00404E51"/>
    <w:rsid w:val="00405136"/>
    <w:rsid w:val="0040546D"/>
    <w:rsid w:val="00405553"/>
    <w:rsid w:val="00405AAD"/>
    <w:rsid w:val="00405B6A"/>
    <w:rsid w:val="00405F7D"/>
    <w:rsid w:val="0040609C"/>
    <w:rsid w:val="004060FF"/>
    <w:rsid w:val="00406112"/>
    <w:rsid w:val="00406854"/>
    <w:rsid w:val="004068DD"/>
    <w:rsid w:val="00406B0B"/>
    <w:rsid w:val="00406EE7"/>
    <w:rsid w:val="00406F5B"/>
    <w:rsid w:val="0040748A"/>
    <w:rsid w:val="004077B2"/>
    <w:rsid w:val="004078C7"/>
    <w:rsid w:val="004078EB"/>
    <w:rsid w:val="004079CD"/>
    <w:rsid w:val="00407C03"/>
    <w:rsid w:val="00407FB2"/>
    <w:rsid w:val="004104F7"/>
    <w:rsid w:val="00410BD7"/>
    <w:rsid w:val="0041108C"/>
    <w:rsid w:val="00411181"/>
    <w:rsid w:val="0041123A"/>
    <w:rsid w:val="004112F1"/>
    <w:rsid w:val="00411645"/>
    <w:rsid w:val="0041195C"/>
    <w:rsid w:val="00411A40"/>
    <w:rsid w:val="00411B1A"/>
    <w:rsid w:val="00411B8F"/>
    <w:rsid w:val="00411BFD"/>
    <w:rsid w:val="00411E67"/>
    <w:rsid w:val="00411EB0"/>
    <w:rsid w:val="00411F69"/>
    <w:rsid w:val="0041227D"/>
    <w:rsid w:val="0041229C"/>
    <w:rsid w:val="004122FF"/>
    <w:rsid w:val="00412C3B"/>
    <w:rsid w:val="00412F24"/>
    <w:rsid w:val="0041305F"/>
    <w:rsid w:val="0041306C"/>
    <w:rsid w:val="004130C9"/>
    <w:rsid w:val="00413142"/>
    <w:rsid w:val="004132F6"/>
    <w:rsid w:val="00413367"/>
    <w:rsid w:val="004134C1"/>
    <w:rsid w:val="0041361C"/>
    <w:rsid w:val="0041364C"/>
    <w:rsid w:val="0041385C"/>
    <w:rsid w:val="00413AEB"/>
    <w:rsid w:val="00413ECA"/>
    <w:rsid w:val="00413ED1"/>
    <w:rsid w:val="0041421B"/>
    <w:rsid w:val="00414731"/>
    <w:rsid w:val="004148D4"/>
    <w:rsid w:val="00414946"/>
    <w:rsid w:val="00414A20"/>
    <w:rsid w:val="004152F2"/>
    <w:rsid w:val="00415398"/>
    <w:rsid w:val="004154AA"/>
    <w:rsid w:val="004155C6"/>
    <w:rsid w:val="004157EA"/>
    <w:rsid w:val="004159D5"/>
    <w:rsid w:val="00415AC5"/>
    <w:rsid w:val="00415B15"/>
    <w:rsid w:val="00415EC9"/>
    <w:rsid w:val="00416341"/>
    <w:rsid w:val="00416A4B"/>
    <w:rsid w:val="00416E0F"/>
    <w:rsid w:val="00417160"/>
    <w:rsid w:val="004173D5"/>
    <w:rsid w:val="0041788C"/>
    <w:rsid w:val="0041792F"/>
    <w:rsid w:val="00417941"/>
    <w:rsid w:val="004179AE"/>
    <w:rsid w:val="00417BC9"/>
    <w:rsid w:val="004201BE"/>
    <w:rsid w:val="00420425"/>
    <w:rsid w:val="004206DC"/>
    <w:rsid w:val="00420741"/>
    <w:rsid w:val="004209B1"/>
    <w:rsid w:val="00420FAE"/>
    <w:rsid w:val="00421032"/>
    <w:rsid w:val="00421904"/>
    <w:rsid w:val="00421E09"/>
    <w:rsid w:val="00422027"/>
    <w:rsid w:val="00422845"/>
    <w:rsid w:val="004229C9"/>
    <w:rsid w:val="00422B6A"/>
    <w:rsid w:val="0042343D"/>
    <w:rsid w:val="0042348F"/>
    <w:rsid w:val="004234C4"/>
    <w:rsid w:val="0042380F"/>
    <w:rsid w:val="00423BE0"/>
    <w:rsid w:val="00423DC3"/>
    <w:rsid w:val="004243AF"/>
    <w:rsid w:val="004244D0"/>
    <w:rsid w:val="00424588"/>
    <w:rsid w:val="00424741"/>
    <w:rsid w:val="00424816"/>
    <w:rsid w:val="00424930"/>
    <w:rsid w:val="004249DB"/>
    <w:rsid w:val="00424CD3"/>
    <w:rsid w:val="00424D3A"/>
    <w:rsid w:val="00424F0D"/>
    <w:rsid w:val="00425314"/>
    <w:rsid w:val="00425603"/>
    <w:rsid w:val="004258EA"/>
    <w:rsid w:val="00426127"/>
    <w:rsid w:val="00426259"/>
    <w:rsid w:val="00426540"/>
    <w:rsid w:val="004269BD"/>
    <w:rsid w:val="00426BCE"/>
    <w:rsid w:val="00426F43"/>
    <w:rsid w:val="004273AB"/>
    <w:rsid w:val="00427724"/>
    <w:rsid w:val="00427BB9"/>
    <w:rsid w:val="00427C4C"/>
    <w:rsid w:val="00430A05"/>
    <w:rsid w:val="00430B8E"/>
    <w:rsid w:val="00430BC2"/>
    <w:rsid w:val="00430C10"/>
    <w:rsid w:val="00430EFE"/>
    <w:rsid w:val="0043117C"/>
    <w:rsid w:val="0043129C"/>
    <w:rsid w:val="004317A7"/>
    <w:rsid w:val="00431C9E"/>
    <w:rsid w:val="00431D39"/>
    <w:rsid w:val="00432082"/>
    <w:rsid w:val="00432556"/>
    <w:rsid w:val="004327EF"/>
    <w:rsid w:val="00432C93"/>
    <w:rsid w:val="00432EA1"/>
    <w:rsid w:val="00432F95"/>
    <w:rsid w:val="00433002"/>
    <w:rsid w:val="00433072"/>
    <w:rsid w:val="004333AA"/>
    <w:rsid w:val="00433BC1"/>
    <w:rsid w:val="00433BC6"/>
    <w:rsid w:val="00433F06"/>
    <w:rsid w:val="00433FB7"/>
    <w:rsid w:val="00434077"/>
    <w:rsid w:val="0043408B"/>
    <w:rsid w:val="00434A0D"/>
    <w:rsid w:val="00434CEE"/>
    <w:rsid w:val="00435002"/>
    <w:rsid w:val="004354F2"/>
    <w:rsid w:val="00435788"/>
    <w:rsid w:val="0043580A"/>
    <w:rsid w:val="00435BF3"/>
    <w:rsid w:val="004363F5"/>
    <w:rsid w:val="004370D6"/>
    <w:rsid w:val="004370F2"/>
    <w:rsid w:val="0043744B"/>
    <w:rsid w:val="00437679"/>
    <w:rsid w:val="0043781B"/>
    <w:rsid w:val="00437B65"/>
    <w:rsid w:val="004401C8"/>
    <w:rsid w:val="004402A9"/>
    <w:rsid w:val="0044071A"/>
    <w:rsid w:val="00440726"/>
    <w:rsid w:val="00440758"/>
    <w:rsid w:val="004407D8"/>
    <w:rsid w:val="0044081C"/>
    <w:rsid w:val="00440BFE"/>
    <w:rsid w:val="00440CE6"/>
    <w:rsid w:val="00440DCF"/>
    <w:rsid w:val="0044144A"/>
    <w:rsid w:val="004414D1"/>
    <w:rsid w:val="00441580"/>
    <w:rsid w:val="00441900"/>
    <w:rsid w:val="004420CD"/>
    <w:rsid w:val="00442187"/>
    <w:rsid w:val="00442865"/>
    <w:rsid w:val="00442A62"/>
    <w:rsid w:val="00442B84"/>
    <w:rsid w:val="00442D60"/>
    <w:rsid w:val="0044312A"/>
    <w:rsid w:val="0044335B"/>
    <w:rsid w:val="0044351B"/>
    <w:rsid w:val="0044354A"/>
    <w:rsid w:val="00443577"/>
    <w:rsid w:val="004435DC"/>
    <w:rsid w:val="004436EC"/>
    <w:rsid w:val="004437FC"/>
    <w:rsid w:val="00444002"/>
    <w:rsid w:val="00444068"/>
    <w:rsid w:val="00444210"/>
    <w:rsid w:val="00444389"/>
    <w:rsid w:val="004443BD"/>
    <w:rsid w:val="0044487F"/>
    <w:rsid w:val="00444966"/>
    <w:rsid w:val="00444CDC"/>
    <w:rsid w:val="00444E18"/>
    <w:rsid w:val="00444ECA"/>
    <w:rsid w:val="004456A5"/>
    <w:rsid w:val="004457B5"/>
    <w:rsid w:val="00445EB7"/>
    <w:rsid w:val="00445ECB"/>
    <w:rsid w:val="004464B5"/>
    <w:rsid w:val="00446619"/>
    <w:rsid w:val="0044663F"/>
    <w:rsid w:val="00446A59"/>
    <w:rsid w:val="00446AE0"/>
    <w:rsid w:val="00446DD0"/>
    <w:rsid w:val="00446EB8"/>
    <w:rsid w:val="00446ED4"/>
    <w:rsid w:val="00446FAC"/>
    <w:rsid w:val="00447799"/>
    <w:rsid w:val="004477F4"/>
    <w:rsid w:val="00447AE9"/>
    <w:rsid w:val="00447E76"/>
    <w:rsid w:val="004500CB"/>
    <w:rsid w:val="0045094F"/>
    <w:rsid w:val="004509B9"/>
    <w:rsid w:val="00450A34"/>
    <w:rsid w:val="00450C13"/>
    <w:rsid w:val="0045144F"/>
    <w:rsid w:val="004515C8"/>
    <w:rsid w:val="00451720"/>
    <w:rsid w:val="00451990"/>
    <w:rsid w:val="004519CE"/>
    <w:rsid w:val="004519DF"/>
    <w:rsid w:val="00451AE8"/>
    <w:rsid w:val="004522A4"/>
    <w:rsid w:val="0045293C"/>
    <w:rsid w:val="00452E94"/>
    <w:rsid w:val="004530C9"/>
    <w:rsid w:val="00453291"/>
    <w:rsid w:val="0045375F"/>
    <w:rsid w:val="00453A4A"/>
    <w:rsid w:val="00453ACF"/>
    <w:rsid w:val="00454023"/>
    <w:rsid w:val="0045414B"/>
    <w:rsid w:val="004541EC"/>
    <w:rsid w:val="004542F8"/>
    <w:rsid w:val="00454339"/>
    <w:rsid w:val="0045446D"/>
    <w:rsid w:val="00454573"/>
    <w:rsid w:val="00454FB2"/>
    <w:rsid w:val="004551CD"/>
    <w:rsid w:val="004552A2"/>
    <w:rsid w:val="00455301"/>
    <w:rsid w:val="0045536C"/>
    <w:rsid w:val="00455837"/>
    <w:rsid w:val="00455FD2"/>
    <w:rsid w:val="00456268"/>
    <w:rsid w:val="004565F0"/>
    <w:rsid w:val="00456BAC"/>
    <w:rsid w:val="00456D9C"/>
    <w:rsid w:val="00456DD4"/>
    <w:rsid w:val="00456E83"/>
    <w:rsid w:val="0045711D"/>
    <w:rsid w:val="00457183"/>
    <w:rsid w:val="00457520"/>
    <w:rsid w:val="00457521"/>
    <w:rsid w:val="004575C8"/>
    <w:rsid w:val="004576F3"/>
    <w:rsid w:val="00457CD0"/>
    <w:rsid w:val="004600CF"/>
    <w:rsid w:val="0046012E"/>
    <w:rsid w:val="004609E8"/>
    <w:rsid w:val="00461776"/>
    <w:rsid w:val="00461914"/>
    <w:rsid w:val="00461A5B"/>
    <w:rsid w:val="00461AEA"/>
    <w:rsid w:val="00461EE9"/>
    <w:rsid w:val="00461FE8"/>
    <w:rsid w:val="004621ED"/>
    <w:rsid w:val="00462206"/>
    <w:rsid w:val="00462282"/>
    <w:rsid w:val="00462606"/>
    <w:rsid w:val="004628B8"/>
    <w:rsid w:val="00462DF2"/>
    <w:rsid w:val="00462E22"/>
    <w:rsid w:val="00462E77"/>
    <w:rsid w:val="0046323E"/>
    <w:rsid w:val="004636E6"/>
    <w:rsid w:val="004637B6"/>
    <w:rsid w:val="00463D67"/>
    <w:rsid w:val="004642F9"/>
    <w:rsid w:val="00464322"/>
    <w:rsid w:val="004647C6"/>
    <w:rsid w:val="0046486F"/>
    <w:rsid w:val="00464968"/>
    <w:rsid w:val="00465258"/>
    <w:rsid w:val="0046539B"/>
    <w:rsid w:val="0046540A"/>
    <w:rsid w:val="004656F9"/>
    <w:rsid w:val="00465968"/>
    <w:rsid w:val="00465A24"/>
    <w:rsid w:val="00465C8B"/>
    <w:rsid w:val="00465DA6"/>
    <w:rsid w:val="0046646D"/>
    <w:rsid w:val="00466A5B"/>
    <w:rsid w:val="00466D02"/>
    <w:rsid w:val="00466EB9"/>
    <w:rsid w:val="00466EE3"/>
    <w:rsid w:val="00466F06"/>
    <w:rsid w:val="00466F1B"/>
    <w:rsid w:val="004671F0"/>
    <w:rsid w:val="004672BE"/>
    <w:rsid w:val="0046740D"/>
    <w:rsid w:val="0046778E"/>
    <w:rsid w:val="0046797A"/>
    <w:rsid w:val="00467B14"/>
    <w:rsid w:val="00470082"/>
    <w:rsid w:val="0047033E"/>
    <w:rsid w:val="004708C5"/>
    <w:rsid w:val="0047098F"/>
    <w:rsid w:val="00470B11"/>
    <w:rsid w:val="00470B62"/>
    <w:rsid w:val="00471135"/>
    <w:rsid w:val="004711DE"/>
    <w:rsid w:val="004712B7"/>
    <w:rsid w:val="004715FA"/>
    <w:rsid w:val="00471C78"/>
    <w:rsid w:val="00471D04"/>
    <w:rsid w:val="00472125"/>
    <w:rsid w:val="0047228A"/>
    <w:rsid w:val="004727FF"/>
    <w:rsid w:val="00472BF2"/>
    <w:rsid w:val="00472E15"/>
    <w:rsid w:val="004730EC"/>
    <w:rsid w:val="00473173"/>
    <w:rsid w:val="00473348"/>
    <w:rsid w:val="00473517"/>
    <w:rsid w:val="004736A8"/>
    <w:rsid w:val="004738DB"/>
    <w:rsid w:val="00473DE2"/>
    <w:rsid w:val="00473F3F"/>
    <w:rsid w:val="00474214"/>
    <w:rsid w:val="0047447D"/>
    <w:rsid w:val="00474AD4"/>
    <w:rsid w:val="00474B36"/>
    <w:rsid w:val="00474D58"/>
    <w:rsid w:val="00474E48"/>
    <w:rsid w:val="00475165"/>
    <w:rsid w:val="004755CB"/>
    <w:rsid w:val="00475926"/>
    <w:rsid w:val="00476067"/>
    <w:rsid w:val="004760F7"/>
    <w:rsid w:val="00476191"/>
    <w:rsid w:val="0047668F"/>
    <w:rsid w:val="00476850"/>
    <w:rsid w:val="00476FD9"/>
    <w:rsid w:val="0047714B"/>
    <w:rsid w:val="0047714F"/>
    <w:rsid w:val="00477552"/>
    <w:rsid w:val="00477B20"/>
    <w:rsid w:val="00480011"/>
    <w:rsid w:val="00480151"/>
    <w:rsid w:val="00480273"/>
    <w:rsid w:val="00480649"/>
    <w:rsid w:val="00480C18"/>
    <w:rsid w:val="00480E51"/>
    <w:rsid w:val="00481171"/>
    <w:rsid w:val="004811FE"/>
    <w:rsid w:val="00481553"/>
    <w:rsid w:val="0048190E"/>
    <w:rsid w:val="00481B0B"/>
    <w:rsid w:val="00481E99"/>
    <w:rsid w:val="00481F27"/>
    <w:rsid w:val="004820FD"/>
    <w:rsid w:val="00482171"/>
    <w:rsid w:val="004821CF"/>
    <w:rsid w:val="00482742"/>
    <w:rsid w:val="0048275B"/>
    <w:rsid w:val="00482D1E"/>
    <w:rsid w:val="00482D28"/>
    <w:rsid w:val="00482E9D"/>
    <w:rsid w:val="00483329"/>
    <w:rsid w:val="00483445"/>
    <w:rsid w:val="0048354C"/>
    <w:rsid w:val="0048399E"/>
    <w:rsid w:val="0048409E"/>
    <w:rsid w:val="004840F4"/>
    <w:rsid w:val="004841E1"/>
    <w:rsid w:val="0048452A"/>
    <w:rsid w:val="00484E4B"/>
    <w:rsid w:val="0048553F"/>
    <w:rsid w:val="0048557B"/>
    <w:rsid w:val="004855B8"/>
    <w:rsid w:val="004860E7"/>
    <w:rsid w:val="00486179"/>
    <w:rsid w:val="00486357"/>
    <w:rsid w:val="004864AE"/>
    <w:rsid w:val="00486564"/>
    <w:rsid w:val="0048693A"/>
    <w:rsid w:val="004874A1"/>
    <w:rsid w:val="00487B76"/>
    <w:rsid w:val="004900C8"/>
    <w:rsid w:val="0049014D"/>
    <w:rsid w:val="0049038D"/>
    <w:rsid w:val="004903DD"/>
    <w:rsid w:val="004906F0"/>
    <w:rsid w:val="00490706"/>
    <w:rsid w:val="0049086B"/>
    <w:rsid w:val="00490F55"/>
    <w:rsid w:val="00490F88"/>
    <w:rsid w:val="0049101F"/>
    <w:rsid w:val="0049110B"/>
    <w:rsid w:val="00491ECB"/>
    <w:rsid w:val="00491F25"/>
    <w:rsid w:val="004920AD"/>
    <w:rsid w:val="0049223D"/>
    <w:rsid w:val="004924A1"/>
    <w:rsid w:val="0049296B"/>
    <w:rsid w:val="00492BF1"/>
    <w:rsid w:val="00492C39"/>
    <w:rsid w:val="00493282"/>
    <w:rsid w:val="0049342E"/>
    <w:rsid w:val="0049375A"/>
    <w:rsid w:val="004937D4"/>
    <w:rsid w:val="00493ACE"/>
    <w:rsid w:val="00493E23"/>
    <w:rsid w:val="00493E71"/>
    <w:rsid w:val="0049471E"/>
    <w:rsid w:val="00494D38"/>
    <w:rsid w:val="00494D80"/>
    <w:rsid w:val="004950CE"/>
    <w:rsid w:val="004952A3"/>
    <w:rsid w:val="004954B3"/>
    <w:rsid w:val="004956B4"/>
    <w:rsid w:val="00495793"/>
    <w:rsid w:val="00495CC1"/>
    <w:rsid w:val="00495E28"/>
    <w:rsid w:val="00496005"/>
    <w:rsid w:val="00496126"/>
    <w:rsid w:val="004967F8"/>
    <w:rsid w:val="00496FFC"/>
    <w:rsid w:val="00497007"/>
    <w:rsid w:val="004972B1"/>
    <w:rsid w:val="004972FC"/>
    <w:rsid w:val="00497448"/>
    <w:rsid w:val="00497517"/>
    <w:rsid w:val="0049765C"/>
    <w:rsid w:val="0049766C"/>
    <w:rsid w:val="00497D91"/>
    <w:rsid w:val="00497E40"/>
    <w:rsid w:val="004A00BA"/>
    <w:rsid w:val="004A029F"/>
    <w:rsid w:val="004A0CD8"/>
    <w:rsid w:val="004A0F11"/>
    <w:rsid w:val="004A116B"/>
    <w:rsid w:val="004A11EB"/>
    <w:rsid w:val="004A1225"/>
    <w:rsid w:val="004A14F9"/>
    <w:rsid w:val="004A156C"/>
    <w:rsid w:val="004A164A"/>
    <w:rsid w:val="004A1F6F"/>
    <w:rsid w:val="004A2285"/>
    <w:rsid w:val="004A2960"/>
    <w:rsid w:val="004A2B72"/>
    <w:rsid w:val="004A2C4D"/>
    <w:rsid w:val="004A3085"/>
    <w:rsid w:val="004A3392"/>
    <w:rsid w:val="004A33CF"/>
    <w:rsid w:val="004A35FE"/>
    <w:rsid w:val="004A360C"/>
    <w:rsid w:val="004A3B8B"/>
    <w:rsid w:val="004A41E1"/>
    <w:rsid w:val="004A423C"/>
    <w:rsid w:val="004A44AC"/>
    <w:rsid w:val="004A4701"/>
    <w:rsid w:val="004A4756"/>
    <w:rsid w:val="004A4B39"/>
    <w:rsid w:val="004A4C71"/>
    <w:rsid w:val="004A4DBD"/>
    <w:rsid w:val="004A4FBC"/>
    <w:rsid w:val="004A508B"/>
    <w:rsid w:val="004A535D"/>
    <w:rsid w:val="004A53B3"/>
    <w:rsid w:val="004A59ED"/>
    <w:rsid w:val="004A5BEA"/>
    <w:rsid w:val="004A629D"/>
    <w:rsid w:val="004A63A1"/>
    <w:rsid w:val="004A6727"/>
    <w:rsid w:val="004A6A7D"/>
    <w:rsid w:val="004A6B02"/>
    <w:rsid w:val="004A6BDC"/>
    <w:rsid w:val="004A7272"/>
    <w:rsid w:val="004A74CF"/>
    <w:rsid w:val="004A7BDB"/>
    <w:rsid w:val="004A7C5E"/>
    <w:rsid w:val="004A7E40"/>
    <w:rsid w:val="004A7FDA"/>
    <w:rsid w:val="004B01B2"/>
    <w:rsid w:val="004B01FB"/>
    <w:rsid w:val="004B05E3"/>
    <w:rsid w:val="004B0CCA"/>
    <w:rsid w:val="004B0D3A"/>
    <w:rsid w:val="004B0EF5"/>
    <w:rsid w:val="004B12E7"/>
    <w:rsid w:val="004B14A3"/>
    <w:rsid w:val="004B154B"/>
    <w:rsid w:val="004B157E"/>
    <w:rsid w:val="004B163E"/>
    <w:rsid w:val="004B19C5"/>
    <w:rsid w:val="004B1AEE"/>
    <w:rsid w:val="004B1E67"/>
    <w:rsid w:val="004B1E97"/>
    <w:rsid w:val="004B1F70"/>
    <w:rsid w:val="004B2069"/>
    <w:rsid w:val="004B24D8"/>
    <w:rsid w:val="004B2CFE"/>
    <w:rsid w:val="004B31A6"/>
    <w:rsid w:val="004B3269"/>
    <w:rsid w:val="004B35E7"/>
    <w:rsid w:val="004B35EC"/>
    <w:rsid w:val="004B36C3"/>
    <w:rsid w:val="004B3A7C"/>
    <w:rsid w:val="004B3A97"/>
    <w:rsid w:val="004B3EB3"/>
    <w:rsid w:val="004B405C"/>
    <w:rsid w:val="004B439F"/>
    <w:rsid w:val="004B43FD"/>
    <w:rsid w:val="004B483A"/>
    <w:rsid w:val="004B490B"/>
    <w:rsid w:val="004B4CE8"/>
    <w:rsid w:val="004B51D2"/>
    <w:rsid w:val="004B5506"/>
    <w:rsid w:val="004B591B"/>
    <w:rsid w:val="004B5BFC"/>
    <w:rsid w:val="004B5DD8"/>
    <w:rsid w:val="004B5E8E"/>
    <w:rsid w:val="004B6074"/>
    <w:rsid w:val="004B6331"/>
    <w:rsid w:val="004B6C28"/>
    <w:rsid w:val="004B7358"/>
    <w:rsid w:val="004B744E"/>
    <w:rsid w:val="004B7463"/>
    <w:rsid w:val="004B78E2"/>
    <w:rsid w:val="004B7E48"/>
    <w:rsid w:val="004C071F"/>
    <w:rsid w:val="004C0EB7"/>
    <w:rsid w:val="004C109F"/>
    <w:rsid w:val="004C1934"/>
    <w:rsid w:val="004C1CEA"/>
    <w:rsid w:val="004C210B"/>
    <w:rsid w:val="004C23BD"/>
    <w:rsid w:val="004C2566"/>
    <w:rsid w:val="004C2590"/>
    <w:rsid w:val="004C2B6D"/>
    <w:rsid w:val="004C2CF8"/>
    <w:rsid w:val="004C2D59"/>
    <w:rsid w:val="004C2F56"/>
    <w:rsid w:val="004C3302"/>
    <w:rsid w:val="004C33FD"/>
    <w:rsid w:val="004C347A"/>
    <w:rsid w:val="004C37D2"/>
    <w:rsid w:val="004C39FB"/>
    <w:rsid w:val="004C3A16"/>
    <w:rsid w:val="004C3CFF"/>
    <w:rsid w:val="004C3EE2"/>
    <w:rsid w:val="004C3F54"/>
    <w:rsid w:val="004C410F"/>
    <w:rsid w:val="004C4FB2"/>
    <w:rsid w:val="004C50DE"/>
    <w:rsid w:val="004C5218"/>
    <w:rsid w:val="004C529F"/>
    <w:rsid w:val="004C544F"/>
    <w:rsid w:val="004C54B1"/>
    <w:rsid w:val="004C54BA"/>
    <w:rsid w:val="004C5695"/>
    <w:rsid w:val="004C5774"/>
    <w:rsid w:val="004C5C46"/>
    <w:rsid w:val="004C5D3A"/>
    <w:rsid w:val="004C5E1C"/>
    <w:rsid w:val="004C5E77"/>
    <w:rsid w:val="004C6713"/>
    <w:rsid w:val="004C6AC1"/>
    <w:rsid w:val="004C705B"/>
    <w:rsid w:val="004C76E3"/>
    <w:rsid w:val="004C77B1"/>
    <w:rsid w:val="004C7B5D"/>
    <w:rsid w:val="004C7E81"/>
    <w:rsid w:val="004D03E0"/>
    <w:rsid w:val="004D04C3"/>
    <w:rsid w:val="004D051B"/>
    <w:rsid w:val="004D0526"/>
    <w:rsid w:val="004D0606"/>
    <w:rsid w:val="004D1266"/>
    <w:rsid w:val="004D15CE"/>
    <w:rsid w:val="004D16EE"/>
    <w:rsid w:val="004D19C5"/>
    <w:rsid w:val="004D19CC"/>
    <w:rsid w:val="004D1A19"/>
    <w:rsid w:val="004D1F4E"/>
    <w:rsid w:val="004D2405"/>
    <w:rsid w:val="004D2828"/>
    <w:rsid w:val="004D2A0D"/>
    <w:rsid w:val="004D2EEB"/>
    <w:rsid w:val="004D2F54"/>
    <w:rsid w:val="004D3395"/>
    <w:rsid w:val="004D34EA"/>
    <w:rsid w:val="004D3760"/>
    <w:rsid w:val="004D3955"/>
    <w:rsid w:val="004D3A06"/>
    <w:rsid w:val="004D3A28"/>
    <w:rsid w:val="004D3B30"/>
    <w:rsid w:val="004D3CDB"/>
    <w:rsid w:val="004D3F03"/>
    <w:rsid w:val="004D448D"/>
    <w:rsid w:val="004D462D"/>
    <w:rsid w:val="004D4CD9"/>
    <w:rsid w:val="004D4DAB"/>
    <w:rsid w:val="004D5169"/>
    <w:rsid w:val="004D52F4"/>
    <w:rsid w:val="004D542E"/>
    <w:rsid w:val="004D5460"/>
    <w:rsid w:val="004D55AC"/>
    <w:rsid w:val="004D5B43"/>
    <w:rsid w:val="004D5F15"/>
    <w:rsid w:val="004D6459"/>
    <w:rsid w:val="004D6509"/>
    <w:rsid w:val="004D6937"/>
    <w:rsid w:val="004D6C41"/>
    <w:rsid w:val="004D6E0A"/>
    <w:rsid w:val="004D6F95"/>
    <w:rsid w:val="004D7283"/>
    <w:rsid w:val="004D72F5"/>
    <w:rsid w:val="004D76D7"/>
    <w:rsid w:val="004D77A0"/>
    <w:rsid w:val="004D7D86"/>
    <w:rsid w:val="004D7F84"/>
    <w:rsid w:val="004E03DC"/>
    <w:rsid w:val="004E047A"/>
    <w:rsid w:val="004E0969"/>
    <w:rsid w:val="004E0A40"/>
    <w:rsid w:val="004E10E7"/>
    <w:rsid w:val="004E14F0"/>
    <w:rsid w:val="004E16B7"/>
    <w:rsid w:val="004E1757"/>
    <w:rsid w:val="004E1B19"/>
    <w:rsid w:val="004E1E78"/>
    <w:rsid w:val="004E1EA0"/>
    <w:rsid w:val="004E1EE7"/>
    <w:rsid w:val="004E2084"/>
    <w:rsid w:val="004E21A9"/>
    <w:rsid w:val="004E2294"/>
    <w:rsid w:val="004E2337"/>
    <w:rsid w:val="004E25ED"/>
    <w:rsid w:val="004E27D3"/>
    <w:rsid w:val="004E27FA"/>
    <w:rsid w:val="004E2883"/>
    <w:rsid w:val="004E2ED8"/>
    <w:rsid w:val="004E2EF1"/>
    <w:rsid w:val="004E2F3A"/>
    <w:rsid w:val="004E35FA"/>
    <w:rsid w:val="004E36C6"/>
    <w:rsid w:val="004E3A06"/>
    <w:rsid w:val="004E3A14"/>
    <w:rsid w:val="004E3A19"/>
    <w:rsid w:val="004E3A1B"/>
    <w:rsid w:val="004E3BCB"/>
    <w:rsid w:val="004E3D6A"/>
    <w:rsid w:val="004E4A04"/>
    <w:rsid w:val="004E4A87"/>
    <w:rsid w:val="004E4AE8"/>
    <w:rsid w:val="004E4C8F"/>
    <w:rsid w:val="004E4DC1"/>
    <w:rsid w:val="004E5039"/>
    <w:rsid w:val="004E53D8"/>
    <w:rsid w:val="004E53E8"/>
    <w:rsid w:val="004E555A"/>
    <w:rsid w:val="004E5950"/>
    <w:rsid w:val="004E5C49"/>
    <w:rsid w:val="004E5D42"/>
    <w:rsid w:val="004E5D5D"/>
    <w:rsid w:val="004E6692"/>
    <w:rsid w:val="004E67E5"/>
    <w:rsid w:val="004E6966"/>
    <w:rsid w:val="004E71B2"/>
    <w:rsid w:val="004E7276"/>
    <w:rsid w:val="004E764E"/>
    <w:rsid w:val="004E7FBB"/>
    <w:rsid w:val="004E7FBD"/>
    <w:rsid w:val="004F04D3"/>
    <w:rsid w:val="004F0511"/>
    <w:rsid w:val="004F0742"/>
    <w:rsid w:val="004F0E3D"/>
    <w:rsid w:val="004F0F9A"/>
    <w:rsid w:val="004F104F"/>
    <w:rsid w:val="004F13F4"/>
    <w:rsid w:val="004F1670"/>
    <w:rsid w:val="004F19C1"/>
    <w:rsid w:val="004F1ED3"/>
    <w:rsid w:val="004F21ED"/>
    <w:rsid w:val="004F2326"/>
    <w:rsid w:val="004F242F"/>
    <w:rsid w:val="004F26F9"/>
    <w:rsid w:val="004F2EF5"/>
    <w:rsid w:val="004F3072"/>
    <w:rsid w:val="004F31A4"/>
    <w:rsid w:val="004F32BD"/>
    <w:rsid w:val="004F3450"/>
    <w:rsid w:val="004F36FD"/>
    <w:rsid w:val="004F37D5"/>
    <w:rsid w:val="004F38B7"/>
    <w:rsid w:val="004F39A1"/>
    <w:rsid w:val="004F39B6"/>
    <w:rsid w:val="004F3A98"/>
    <w:rsid w:val="004F3BEE"/>
    <w:rsid w:val="004F3C2F"/>
    <w:rsid w:val="004F3D4F"/>
    <w:rsid w:val="004F3E48"/>
    <w:rsid w:val="004F40B3"/>
    <w:rsid w:val="004F4472"/>
    <w:rsid w:val="004F4656"/>
    <w:rsid w:val="004F479B"/>
    <w:rsid w:val="004F484D"/>
    <w:rsid w:val="004F4E34"/>
    <w:rsid w:val="004F5337"/>
    <w:rsid w:val="004F56E0"/>
    <w:rsid w:val="004F5E48"/>
    <w:rsid w:val="004F5E52"/>
    <w:rsid w:val="004F5E70"/>
    <w:rsid w:val="004F5F77"/>
    <w:rsid w:val="004F5FD5"/>
    <w:rsid w:val="004F63CB"/>
    <w:rsid w:val="004F66FA"/>
    <w:rsid w:val="004F6972"/>
    <w:rsid w:val="004F6B8A"/>
    <w:rsid w:val="004F7103"/>
    <w:rsid w:val="004F7116"/>
    <w:rsid w:val="004F7319"/>
    <w:rsid w:val="004F7486"/>
    <w:rsid w:val="004F76CA"/>
    <w:rsid w:val="004F79F4"/>
    <w:rsid w:val="004F7A50"/>
    <w:rsid w:val="004F7AB3"/>
    <w:rsid w:val="004F7CF1"/>
    <w:rsid w:val="004F7D58"/>
    <w:rsid w:val="004F7DAC"/>
    <w:rsid w:val="005009D2"/>
    <w:rsid w:val="00500BE1"/>
    <w:rsid w:val="00500DB2"/>
    <w:rsid w:val="00500DDF"/>
    <w:rsid w:val="0050140B"/>
    <w:rsid w:val="005014B4"/>
    <w:rsid w:val="005018A0"/>
    <w:rsid w:val="0050193F"/>
    <w:rsid w:val="005019AA"/>
    <w:rsid w:val="00501CA1"/>
    <w:rsid w:val="00501D2C"/>
    <w:rsid w:val="00501DDD"/>
    <w:rsid w:val="00501E9B"/>
    <w:rsid w:val="00501F31"/>
    <w:rsid w:val="00502605"/>
    <w:rsid w:val="005026C1"/>
    <w:rsid w:val="0050271A"/>
    <w:rsid w:val="00502764"/>
    <w:rsid w:val="0050279F"/>
    <w:rsid w:val="005027F6"/>
    <w:rsid w:val="00502A22"/>
    <w:rsid w:val="00502F3D"/>
    <w:rsid w:val="005032A1"/>
    <w:rsid w:val="005033FF"/>
    <w:rsid w:val="005035CD"/>
    <w:rsid w:val="00503B29"/>
    <w:rsid w:val="00503C4D"/>
    <w:rsid w:val="00503CAC"/>
    <w:rsid w:val="00504052"/>
    <w:rsid w:val="00504141"/>
    <w:rsid w:val="0050442A"/>
    <w:rsid w:val="0050447A"/>
    <w:rsid w:val="0050463F"/>
    <w:rsid w:val="00504A7B"/>
    <w:rsid w:val="00504B22"/>
    <w:rsid w:val="00504C7E"/>
    <w:rsid w:val="00504ED7"/>
    <w:rsid w:val="0050515A"/>
    <w:rsid w:val="005051D4"/>
    <w:rsid w:val="0050560A"/>
    <w:rsid w:val="00505796"/>
    <w:rsid w:val="005059F6"/>
    <w:rsid w:val="005060A1"/>
    <w:rsid w:val="005062A6"/>
    <w:rsid w:val="00506544"/>
    <w:rsid w:val="005065B9"/>
    <w:rsid w:val="00506AE7"/>
    <w:rsid w:val="00506B9B"/>
    <w:rsid w:val="00506C60"/>
    <w:rsid w:val="00506E71"/>
    <w:rsid w:val="00507412"/>
    <w:rsid w:val="00507677"/>
    <w:rsid w:val="00507685"/>
    <w:rsid w:val="005079AA"/>
    <w:rsid w:val="0051002E"/>
    <w:rsid w:val="00510193"/>
    <w:rsid w:val="005103D0"/>
    <w:rsid w:val="00510BEB"/>
    <w:rsid w:val="00510CB6"/>
    <w:rsid w:val="00510EDE"/>
    <w:rsid w:val="00511393"/>
    <w:rsid w:val="005116F8"/>
    <w:rsid w:val="005117D7"/>
    <w:rsid w:val="0051199B"/>
    <w:rsid w:val="00512528"/>
    <w:rsid w:val="00512A40"/>
    <w:rsid w:val="00512AD6"/>
    <w:rsid w:val="00512B3F"/>
    <w:rsid w:val="00512C7D"/>
    <w:rsid w:val="00512E4E"/>
    <w:rsid w:val="005133C1"/>
    <w:rsid w:val="00513530"/>
    <w:rsid w:val="00513A84"/>
    <w:rsid w:val="00513AB9"/>
    <w:rsid w:val="00513EE9"/>
    <w:rsid w:val="00513F74"/>
    <w:rsid w:val="00514450"/>
    <w:rsid w:val="005144AC"/>
    <w:rsid w:val="00514776"/>
    <w:rsid w:val="00514E39"/>
    <w:rsid w:val="00514E42"/>
    <w:rsid w:val="00514E4E"/>
    <w:rsid w:val="00515243"/>
    <w:rsid w:val="005156BC"/>
    <w:rsid w:val="00515769"/>
    <w:rsid w:val="0051586C"/>
    <w:rsid w:val="0051636A"/>
    <w:rsid w:val="00516379"/>
    <w:rsid w:val="00516528"/>
    <w:rsid w:val="00516544"/>
    <w:rsid w:val="00516836"/>
    <w:rsid w:val="00516B46"/>
    <w:rsid w:val="00516CA5"/>
    <w:rsid w:val="00517040"/>
    <w:rsid w:val="00517122"/>
    <w:rsid w:val="00517213"/>
    <w:rsid w:val="00517811"/>
    <w:rsid w:val="00517B34"/>
    <w:rsid w:val="00517D8D"/>
    <w:rsid w:val="005200B8"/>
    <w:rsid w:val="00520116"/>
    <w:rsid w:val="00520466"/>
    <w:rsid w:val="0052075C"/>
    <w:rsid w:val="005209F6"/>
    <w:rsid w:val="00520E9B"/>
    <w:rsid w:val="00520F11"/>
    <w:rsid w:val="00521285"/>
    <w:rsid w:val="0052139F"/>
    <w:rsid w:val="005217B1"/>
    <w:rsid w:val="00521EB0"/>
    <w:rsid w:val="00521FF2"/>
    <w:rsid w:val="00522166"/>
    <w:rsid w:val="005221FC"/>
    <w:rsid w:val="00522580"/>
    <w:rsid w:val="00522868"/>
    <w:rsid w:val="00522AFE"/>
    <w:rsid w:val="00522FA9"/>
    <w:rsid w:val="0052308E"/>
    <w:rsid w:val="0052349D"/>
    <w:rsid w:val="0052393E"/>
    <w:rsid w:val="00523A7B"/>
    <w:rsid w:val="00523FA6"/>
    <w:rsid w:val="00524129"/>
    <w:rsid w:val="00524220"/>
    <w:rsid w:val="005242B3"/>
    <w:rsid w:val="00524712"/>
    <w:rsid w:val="005247AF"/>
    <w:rsid w:val="005247F5"/>
    <w:rsid w:val="005247FC"/>
    <w:rsid w:val="005249C0"/>
    <w:rsid w:val="00524BAC"/>
    <w:rsid w:val="00524C7D"/>
    <w:rsid w:val="00525260"/>
    <w:rsid w:val="00525554"/>
    <w:rsid w:val="005255D3"/>
    <w:rsid w:val="005259FF"/>
    <w:rsid w:val="00526025"/>
    <w:rsid w:val="005261A6"/>
    <w:rsid w:val="00526639"/>
    <w:rsid w:val="005271F4"/>
    <w:rsid w:val="00527D6E"/>
    <w:rsid w:val="00527E2A"/>
    <w:rsid w:val="0053026A"/>
    <w:rsid w:val="0053059B"/>
    <w:rsid w:val="005306D1"/>
    <w:rsid w:val="00530ADB"/>
    <w:rsid w:val="00530C02"/>
    <w:rsid w:val="00530FFB"/>
    <w:rsid w:val="00531420"/>
    <w:rsid w:val="005323F9"/>
    <w:rsid w:val="005325CF"/>
    <w:rsid w:val="0053273B"/>
    <w:rsid w:val="005329C5"/>
    <w:rsid w:val="00532BE3"/>
    <w:rsid w:val="00532DE7"/>
    <w:rsid w:val="00532E40"/>
    <w:rsid w:val="00533142"/>
    <w:rsid w:val="00533477"/>
    <w:rsid w:val="0053393B"/>
    <w:rsid w:val="00533A13"/>
    <w:rsid w:val="00533A94"/>
    <w:rsid w:val="00533D09"/>
    <w:rsid w:val="00533E35"/>
    <w:rsid w:val="00534084"/>
    <w:rsid w:val="0053461D"/>
    <w:rsid w:val="005346B9"/>
    <w:rsid w:val="0053488F"/>
    <w:rsid w:val="00534AA3"/>
    <w:rsid w:val="00534B8C"/>
    <w:rsid w:val="00534C54"/>
    <w:rsid w:val="00535041"/>
    <w:rsid w:val="0053519A"/>
    <w:rsid w:val="0053539D"/>
    <w:rsid w:val="005354B2"/>
    <w:rsid w:val="00535561"/>
    <w:rsid w:val="0053577B"/>
    <w:rsid w:val="00535959"/>
    <w:rsid w:val="00535F26"/>
    <w:rsid w:val="0053603D"/>
    <w:rsid w:val="005360B6"/>
    <w:rsid w:val="0053640B"/>
    <w:rsid w:val="005368F1"/>
    <w:rsid w:val="00536AC1"/>
    <w:rsid w:val="00536AF8"/>
    <w:rsid w:val="00536B78"/>
    <w:rsid w:val="00536BF4"/>
    <w:rsid w:val="00536D5D"/>
    <w:rsid w:val="00536DC8"/>
    <w:rsid w:val="00536ECE"/>
    <w:rsid w:val="00537553"/>
    <w:rsid w:val="00537566"/>
    <w:rsid w:val="00537647"/>
    <w:rsid w:val="00537720"/>
    <w:rsid w:val="005377DD"/>
    <w:rsid w:val="00537D60"/>
    <w:rsid w:val="00537DAF"/>
    <w:rsid w:val="00537F5F"/>
    <w:rsid w:val="0054067C"/>
    <w:rsid w:val="00540839"/>
    <w:rsid w:val="00540D06"/>
    <w:rsid w:val="005411AE"/>
    <w:rsid w:val="0054129C"/>
    <w:rsid w:val="005413C4"/>
    <w:rsid w:val="0054143F"/>
    <w:rsid w:val="005415AF"/>
    <w:rsid w:val="005415BF"/>
    <w:rsid w:val="00541E10"/>
    <w:rsid w:val="00541F9A"/>
    <w:rsid w:val="00541FD4"/>
    <w:rsid w:val="005422EE"/>
    <w:rsid w:val="005425F1"/>
    <w:rsid w:val="005428FA"/>
    <w:rsid w:val="0054292C"/>
    <w:rsid w:val="005429BB"/>
    <w:rsid w:val="00542CA2"/>
    <w:rsid w:val="00542F53"/>
    <w:rsid w:val="00543889"/>
    <w:rsid w:val="00543919"/>
    <w:rsid w:val="00543935"/>
    <w:rsid w:val="00543A9D"/>
    <w:rsid w:val="00544373"/>
    <w:rsid w:val="0054444C"/>
    <w:rsid w:val="005444F3"/>
    <w:rsid w:val="005448B5"/>
    <w:rsid w:val="00544DC9"/>
    <w:rsid w:val="00544E38"/>
    <w:rsid w:val="005451AB"/>
    <w:rsid w:val="00545573"/>
    <w:rsid w:val="005456B3"/>
    <w:rsid w:val="005456C7"/>
    <w:rsid w:val="00545DC0"/>
    <w:rsid w:val="00546040"/>
    <w:rsid w:val="005460FB"/>
    <w:rsid w:val="005462FF"/>
    <w:rsid w:val="00546529"/>
    <w:rsid w:val="00546682"/>
    <w:rsid w:val="00546783"/>
    <w:rsid w:val="00546F31"/>
    <w:rsid w:val="0054706D"/>
    <w:rsid w:val="00547482"/>
    <w:rsid w:val="00547A49"/>
    <w:rsid w:val="0055012F"/>
    <w:rsid w:val="00550201"/>
    <w:rsid w:val="0055029E"/>
    <w:rsid w:val="005502ED"/>
    <w:rsid w:val="005503F2"/>
    <w:rsid w:val="00550504"/>
    <w:rsid w:val="00550663"/>
    <w:rsid w:val="005508BF"/>
    <w:rsid w:val="00550946"/>
    <w:rsid w:val="005509C8"/>
    <w:rsid w:val="00550A71"/>
    <w:rsid w:val="00550A9C"/>
    <w:rsid w:val="00550E7B"/>
    <w:rsid w:val="00550F9C"/>
    <w:rsid w:val="00551026"/>
    <w:rsid w:val="0055106B"/>
    <w:rsid w:val="00551488"/>
    <w:rsid w:val="00552139"/>
    <w:rsid w:val="00552557"/>
    <w:rsid w:val="005528F9"/>
    <w:rsid w:val="005529DB"/>
    <w:rsid w:val="00553025"/>
    <w:rsid w:val="00553D54"/>
    <w:rsid w:val="00553F7F"/>
    <w:rsid w:val="005540DB"/>
    <w:rsid w:val="00554A79"/>
    <w:rsid w:val="00554E05"/>
    <w:rsid w:val="00554EFA"/>
    <w:rsid w:val="0055500F"/>
    <w:rsid w:val="00555228"/>
    <w:rsid w:val="0055527A"/>
    <w:rsid w:val="00555910"/>
    <w:rsid w:val="00555CE8"/>
    <w:rsid w:val="0055625E"/>
    <w:rsid w:val="005563F9"/>
    <w:rsid w:val="00556578"/>
    <w:rsid w:val="00556930"/>
    <w:rsid w:val="00556B73"/>
    <w:rsid w:val="00556E34"/>
    <w:rsid w:val="00557086"/>
    <w:rsid w:val="005573DD"/>
    <w:rsid w:val="00557985"/>
    <w:rsid w:val="00557C5D"/>
    <w:rsid w:val="00557DE4"/>
    <w:rsid w:val="00557E2B"/>
    <w:rsid w:val="00557E67"/>
    <w:rsid w:val="005605B0"/>
    <w:rsid w:val="00560E89"/>
    <w:rsid w:val="005613A3"/>
    <w:rsid w:val="00561477"/>
    <w:rsid w:val="005615BE"/>
    <w:rsid w:val="00561728"/>
    <w:rsid w:val="0056185C"/>
    <w:rsid w:val="00561906"/>
    <w:rsid w:val="00561BC0"/>
    <w:rsid w:val="00561F51"/>
    <w:rsid w:val="0056219D"/>
    <w:rsid w:val="005624F9"/>
    <w:rsid w:val="00562522"/>
    <w:rsid w:val="00562AEA"/>
    <w:rsid w:val="00562B63"/>
    <w:rsid w:val="00563304"/>
    <w:rsid w:val="005633BE"/>
    <w:rsid w:val="0056363A"/>
    <w:rsid w:val="0056392D"/>
    <w:rsid w:val="00563DF5"/>
    <w:rsid w:val="00563DFD"/>
    <w:rsid w:val="00564098"/>
    <w:rsid w:val="00564169"/>
    <w:rsid w:val="0056486D"/>
    <w:rsid w:val="00564899"/>
    <w:rsid w:val="00564BA7"/>
    <w:rsid w:val="00564BFB"/>
    <w:rsid w:val="00564C7B"/>
    <w:rsid w:val="00564FE7"/>
    <w:rsid w:val="00565669"/>
    <w:rsid w:val="0056580A"/>
    <w:rsid w:val="00565AF6"/>
    <w:rsid w:val="00566126"/>
    <w:rsid w:val="005661E7"/>
    <w:rsid w:val="005667F2"/>
    <w:rsid w:val="00566B4D"/>
    <w:rsid w:val="00567043"/>
    <w:rsid w:val="00567108"/>
    <w:rsid w:val="00567340"/>
    <w:rsid w:val="005673D1"/>
    <w:rsid w:val="0056740C"/>
    <w:rsid w:val="00567610"/>
    <w:rsid w:val="00567DA7"/>
    <w:rsid w:val="0057029F"/>
    <w:rsid w:val="00570741"/>
    <w:rsid w:val="0057105A"/>
    <w:rsid w:val="00571095"/>
    <w:rsid w:val="00571228"/>
    <w:rsid w:val="005715BF"/>
    <w:rsid w:val="005715E9"/>
    <w:rsid w:val="00571E79"/>
    <w:rsid w:val="0057223B"/>
    <w:rsid w:val="00572262"/>
    <w:rsid w:val="005726C6"/>
    <w:rsid w:val="005726CB"/>
    <w:rsid w:val="00572EE3"/>
    <w:rsid w:val="00572F7A"/>
    <w:rsid w:val="005732B0"/>
    <w:rsid w:val="00573641"/>
    <w:rsid w:val="00573971"/>
    <w:rsid w:val="00573CD9"/>
    <w:rsid w:val="005740FA"/>
    <w:rsid w:val="00574615"/>
    <w:rsid w:val="0057482E"/>
    <w:rsid w:val="00574A97"/>
    <w:rsid w:val="00574C79"/>
    <w:rsid w:val="00574DEF"/>
    <w:rsid w:val="00574F36"/>
    <w:rsid w:val="005750A6"/>
    <w:rsid w:val="00575199"/>
    <w:rsid w:val="005754E4"/>
    <w:rsid w:val="0057566A"/>
    <w:rsid w:val="005758EB"/>
    <w:rsid w:val="00575B29"/>
    <w:rsid w:val="00575BF4"/>
    <w:rsid w:val="00575C6A"/>
    <w:rsid w:val="005763DB"/>
    <w:rsid w:val="0057691F"/>
    <w:rsid w:val="00576DC6"/>
    <w:rsid w:val="00576ED8"/>
    <w:rsid w:val="0057743B"/>
    <w:rsid w:val="0058000D"/>
    <w:rsid w:val="00580595"/>
    <w:rsid w:val="00580F65"/>
    <w:rsid w:val="00581205"/>
    <w:rsid w:val="00581303"/>
    <w:rsid w:val="005816AD"/>
    <w:rsid w:val="00581731"/>
    <w:rsid w:val="00581AE4"/>
    <w:rsid w:val="00581B82"/>
    <w:rsid w:val="005821C2"/>
    <w:rsid w:val="005821FC"/>
    <w:rsid w:val="0058223F"/>
    <w:rsid w:val="00582901"/>
    <w:rsid w:val="00582980"/>
    <w:rsid w:val="00582E0B"/>
    <w:rsid w:val="00582E79"/>
    <w:rsid w:val="005830E7"/>
    <w:rsid w:val="0058311F"/>
    <w:rsid w:val="005837D4"/>
    <w:rsid w:val="00583B3B"/>
    <w:rsid w:val="00583BAC"/>
    <w:rsid w:val="00583BE3"/>
    <w:rsid w:val="00583FA8"/>
    <w:rsid w:val="00584217"/>
    <w:rsid w:val="0058449A"/>
    <w:rsid w:val="005844EC"/>
    <w:rsid w:val="005844F6"/>
    <w:rsid w:val="005849F6"/>
    <w:rsid w:val="00584CE9"/>
    <w:rsid w:val="00584D42"/>
    <w:rsid w:val="00584FDC"/>
    <w:rsid w:val="005850EB"/>
    <w:rsid w:val="00585542"/>
    <w:rsid w:val="0058558F"/>
    <w:rsid w:val="00585981"/>
    <w:rsid w:val="00585B63"/>
    <w:rsid w:val="00585EEA"/>
    <w:rsid w:val="00586011"/>
    <w:rsid w:val="005864BC"/>
    <w:rsid w:val="0058663F"/>
    <w:rsid w:val="00586E78"/>
    <w:rsid w:val="00586EF4"/>
    <w:rsid w:val="00586F44"/>
    <w:rsid w:val="00586F71"/>
    <w:rsid w:val="005873EC"/>
    <w:rsid w:val="00587F61"/>
    <w:rsid w:val="0059017D"/>
    <w:rsid w:val="00590366"/>
    <w:rsid w:val="005906B6"/>
    <w:rsid w:val="005906CD"/>
    <w:rsid w:val="005906DB"/>
    <w:rsid w:val="00590796"/>
    <w:rsid w:val="005909B0"/>
    <w:rsid w:val="00590D62"/>
    <w:rsid w:val="00590E9E"/>
    <w:rsid w:val="005911D4"/>
    <w:rsid w:val="00591359"/>
    <w:rsid w:val="005916BD"/>
    <w:rsid w:val="005918F6"/>
    <w:rsid w:val="00591A7C"/>
    <w:rsid w:val="00591AC5"/>
    <w:rsid w:val="00591B55"/>
    <w:rsid w:val="00591D49"/>
    <w:rsid w:val="005923AE"/>
    <w:rsid w:val="0059249B"/>
    <w:rsid w:val="005925D9"/>
    <w:rsid w:val="00592BAC"/>
    <w:rsid w:val="00592E59"/>
    <w:rsid w:val="00593214"/>
    <w:rsid w:val="0059340E"/>
    <w:rsid w:val="00593788"/>
    <w:rsid w:val="00593B97"/>
    <w:rsid w:val="00593BB7"/>
    <w:rsid w:val="0059408D"/>
    <w:rsid w:val="005940E0"/>
    <w:rsid w:val="005944B3"/>
    <w:rsid w:val="0059480F"/>
    <w:rsid w:val="005948C1"/>
    <w:rsid w:val="0059545F"/>
    <w:rsid w:val="005956DD"/>
    <w:rsid w:val="00595D68"/>
    <w:rsid w:val="0059632B"/>
    <w:rsid w:val="00596367"/>
    <w:rsid w:val="005964EA"/>
    <w:rsid w:val="00596845"/>
    <w:rsid w:val="00596A5E"/>
    <w:rsid w:val="00596ECB"/>
    <w:rsid w:val="00596F6A"/>
    <w:rsid w:val="00597604"/>
    <w:rsid w:val="005976A2"/>
    <w:rsid w:val="005977C5"/>
    <w:rsid w:val="00597927"/>
    <w:rsid w:val="00597A4D"/>
    <w:rsid w:val="00597A50"/>
    <w:rsid w:val="00597B18"/>
    <w:rsid w:val="00597B6B"/>
    <w:rsid w:val="005A0398"/>
    <w:rsid w:val="005A04C5"/>
    <w:rsid w:val="005A06B3"/>
    <w:rsid w:val="005A0CE1"/>
    <w:rsid w:val="005A1366"/>
    <w:rsid w:val="005A1452"/>
    <w:rsid w:val="005A17CF"/>
    <w:rsid w:val="005A182C"/>
    <w:rsid w:val="005A1AF2"/>
    <w:rsid w:val="005A1B80"/>
    <w:rsid w:val="005A1F89"/>
    <w:rsid w:val="005A214B"/>
    <w:rsid w:val="005A2A4B"/>
    <w:rsid w:val="005A3025"/>
    <w:rsid w:val="005A3224"/>
    <w:rsid w:val="005A331B"/>
    <w:rsid w:val="005A3326"/>
    <w:rsid w:val="005A3336"/>
    <w:rsid w:val="005A34F1"/>
    <w:rsid w:val="005A3743"/>
    <w:rsid w:val="005A3A79"/>
    <w:rsid w:val="005A3CAC"/>
    <w:rsid w:val="005A3EDF"/>
    <w:rsid w:val="005A3EFC"/>
    <w:rsid w:val="005A41CC"/>
    <w:rsid w:val="005A41ED"/>
    <w:rsid w:val="005A447D"/>
    <w:rsid w:val="005A4A12"/>
    <w:rsid w:val="005A4BCE"/>
    <w:rsid w:val="005A4D68"/>
    <w:rsid w:val="005A4DC5"/>
    <w:rsid w:val="005A54D9"/>
    <w:rsid w:val="005A58EE"/>
    <w:rsid w:val="005A5A82"/>
    <w:rsid w:val="005A5C46"/>
    <w:rsid w:val="005A5CCD"/>
    <w:rsid w:val="005A5D4C"/>
    <w:rsid w:val="005A5D7D"/>
    <w:rsid w:val="005A5D8D"/>
    <w:rsid w:val="005A60B5"/>
    <w:rsid w:val="005A61A8"/>
    <w:rsid w:val="005A6266"/>
    <w:rsid w:val="005A626D"/>
    <w:rsid w:val="005A64D4"/>
    <w:rsid w:val="005A6590"/>
    <w:rsid w:val="005A6637"/>
    <w:rsid w:val="005A6A17"/>
    <w:rsid w:val="005A6A37"/>
    <w:rsid w:val="005A6AA4"/>
    <w:rsid w:val="005A6AF6"/>
    <w:rsid w:val="005A6B66"/>
    <w:rsid w:val="005A764D"/>
    <w:rsid w:val="005A77B7"/>
    <w:rsid w:val="005A7A3E"/>
    <w:rsid w:val="005A7FD5"/>
    <w:rsid w:val="005B0015"/>
    <w:rsid w:val="005B01C6"/>
    <w:rsid w:val="005B029C"/>
    <w:rsid w:val="005B04FF"/>
    <w:rsid w:val="005B0A66"/>
    <w:rsid w:val="005B0E4F"/>
    <w:rsid w:val="005B0EDA"/>
    <w:rsid w:val="005B12E6"/>
    <w:rsid w:val="005B1336"/>
    <w:rsid w:val="005B13D7"/>
    <w:rsid w:val="005B1636"/>
    <w:rsid w:val="005B17E1"/>
    <w:rsid w:val="005B1947"/>
    <w:rsid w:val="005B295A"/>
    <w:rsid w:val="005B2970"/>
    <w:rsid w:val="005B2C3E"/>
    <w:rsid w:val="005B2EAC"/>
    <w:rsid w:val="005B30E9"/>
    <w:rsid w:val="005B3992"/>
    <w:rsid w:val="005B3D24"/>
    <w:rsid w:val="005B3FB2"/>
    <w:rsid w:val="005B47DF"/>
    <w:rsid w:val="005B4E16"/>
    <w:rsid w:val="005B4E99"/>
    <w:rsid w:val="005B4F57"/>
    <w:rsid w:val="005B5202"/>
    <w:rsid w:val="005B54B0"/>
    <w:rsid w:val="005B5B0A"/>
    <w:rsid w:val="005B5B9D"/>
    <w:rsid w:val="005B5CFF"/>
    <w:rsid w:val="005B5F84"/>
    <w:rsid w:val="005B6565"/>
    <w:rsid w:val="005B68A8"/>
    <w:rsid w:val="005B6916"/>
    <w:rsid w:val="005B6D2C"/>
    <w:rsid w:val="005B71A8"/>
    <w:rsid w:val="005B71DE"/>
    <w:rsid w:val="005B71E2"/>
    <w:rsid w:val="005B73B2"/>
    <w:rsid w:val="005B7BE3"/>
    <w:rsid w:val="005B7F11"/>
    <w:rsid w:val="005C076C"/>
    <w:rsid w:val="005C08F3"/>
    <w:rsid w:val="005C0980"/>
    <w:rsid w:val="005C0DD7"/>
    <w:rsid w:val="005C167B"/>
    <w:rsid w:val="005C183B"/>
    <w:rsid w:val="005C1CA7"/>
    <w:rsid w:val="005C1D12"/>
    <w:rsid w:val="005C1EB9"/>
    <w:rsid w:val="005C215A"/>
    <w:rsid w:val="005C21AE"/>
    <w:rsid w:val="005C228F"/>
    <w:rsid w:val="005C22CF"/>
    <w:rsid w:val="005C258F"/>
    <w:rsid w:val="005C2A34"/>
    <w:rsid w:val="005C2C1A"/>
    <w:rsid w:val="005C3034"/>
    <w:rsid w:val="005C318B"/>
    <w:rsid w:val="005C31B6"/>
    <w:rsid w:val="005C3352"/>
    <w:rsid w:val="005C3353"/>
    <w:rsid w:val="005C3649"/>
    <w:rsid w:val="005C39C1"/>
    <w:rsid w:val="005C3A78"/>
    <w:rsid w:val="005C3D43"/>
    <w:rsid w:val="005C3F8B"/>
    <w:rsid w:val="005C405E"/>
    <w:rsid w:val="005C4702"/>
    <w:rsid w:val="005C471F"/>
    <w:rsid w:val="005C472A"/>
    <w:rsid w:val="005C48DE"/>
    <w:rsid w:val="005C49EA"/>
    <w:rsid w:val="005C4E89"/>
    <w:rsid w:val="005C4EAC"/>
    <w:rsid w:val="005C505A"/>
    <w:rsid w:val="005C50BC"/>
    <w:rsid w:val="005C50F5"/>
    <w:rsid w:val="005C5258"/>
    <w:rsid w:val="005C5A74"/>
    <w:rsid w:val="005C5BF2"/>
    <w:rsid w:val="005C6268"/>
    <w:rsid w:val="005C628D"/>
    <w:rsid w:val="005C6334"/>
    <w:rsid w:val="005C63F3"/>
    <w:rsid w:val="005C66B2"/>
    <w:rsid w:val="005C66D3"/>
    <w:rsid w:val="005C6900"/>
    <w:rsid w:val="005C6B0A"/>
    <w:rsid w:val="005C6F8D"/>
    <w:rsid w:val="005C70F5"/>
    <w:rsid w:val="005C7505"/>
    <w:rsid w:val="005C75A4"/>
    <w:rsid w:val="005C75CA"/>
    <w:rsid w:val="005C77BA"/>
    <w:rsid w:val="005C77D7"/>
    <w:rsid w:val="005C7842"/>
    <w:rsid w:val="005C78D1"/>
    <w:rsid w:val="005C7B36"/>
    <w:rsid w:val="005C7B5F"/>
    <w:rsid w:val="005C7D60"/>
    <w:rsid w:val="005D081A"/>
    <w:rsid w:val="005D08D7"/>
    <w:rsid w:val="005D0A3A"/>
    <w:rsid w:val="005D0E39"/>
    <w:rsid w:val="005D0F71"/>
    <w:rsid w:val="005D0FDE"/>
    <w:rsid w:val="005D1384"/>
    <w:rsid w:val="005D1436"/>
    <w:rsid w:val="005D1495"/>
    <w:rsid w:val="005D17DF"/>
    <w:rsid w:val="005D1CC5"/>
    <w:rsid w:val="005D1E5E"/>
    <w:rsid w:val="005D2B24"/>
    <w:rsid w:val="005D2E49"/>
    <w:rsid w:val="005D3689"/>
    <w:rsid w:val="005D3753"/>
    <w:rsid w:val="005D3808"/>
    <w:rsid w:val="005D4013"/>
    <w:rsid w:val="005D4383"/>
    <w:rsid w:val="005D4644"/>
    <w:rsid w:val="005D4E7B"/>
    <w:rsid w:val="005D5145"/>
    <w:rsid w:val="005D5480"/>
    <w:rsid w:val="005D58D4"/>
    <w:rsid w:val="005D5D20"/>
    <w:rsid w:val="005D5EBD"/>
    <w:rsid w:val="005D6268"/>
    <w:rsid w:val="005D6453"/>
    <w:rsid w:val="005D6C4A"/>
    <w:rsid w:val="005D6CCF"/>
    <w:rsid w:val="005D6E02"/>
    <w:rsid w:val="005D6FD0"/>
    <w:rsid w:val="005D713D"/>
    <w:rsid w:val="005D731A"/>
    <w:rsid w:val="005D73B9"/>
    <w:rsid w:val="005E00AC"/>
    <w:rsid w:val="005E022C"/>
    <w:rsid w:val="005E0350"/>
    <w:rsid w:val="005E08D4"/>
    <w:rsid w:val="005E0B20"/>
    <w:rsid w:val="005E105A"/>
    <w:rsid w:val="005E12A7"/>
    <w:rsid w:val="005E1912"/>
    <w:rsid w:val="005E1F9A"/>
    <w:rsid w:val="005E207A"/>
    <w:rsid w:val="005E2F87"/>
    <w:rsid w:val="005E31E8"/>
    <w:rsid w:val="005E363A"/>
    <w:rsid w:val="005E3750"/>
    <w:rsid w:val="005E378D"/>
    <w:rsid w:val="005E3A37"/>
    <w:rsid w:val="005E3D81"/>
    <w:rsid w:val="005E3ED3"/>
    <w:rsid w:val="005E41F2"/>
    <w:rsid w:val="005E4291"/>
    <w:rsid w:val="005E44CF"/>
    <w:rsid w:val="005E4ADB"/>
    <w:rsid w:val="005E5254"/>
    <w:rsid w:val="005E5792"/>
    <w:rsid w:val="005E585E"/>
    <w:rsid w:val="005E5C03"/>
    <w:rsid w:val="005E5C5E"/>
    <w:rsid w:val="005E60E2"/>
    <w:rsid w:val="005E62C6"/>
    <w:rsid w:val="005E633A"/>
    <w:rsid w:val="005E641A"/>
    <w:rsid w:val="005E6421"/>
    <w:rsid w:val="005E64AD"/>
    <w:rsid w:val="005E6502"/>
    <w:rsid w:val="005E6775"/>
    <w:rsid w:val="005E69AE"/>
    <w:rsid w:val="005E6C64"/>
    <w:rsid w:val="005E7381"/>
    <w:rsid w:val="005E7434"/>
    <w:rsid w:val="005E76F7"/>
    <w:rsid w:val="005E77AC"/>
    <w:rsid w:val="005E784F"/>
    <w:rsid w:val="005E7C1D"/>
    <w:rsid w:val="005E7DA8"/>
    <w:rsid w:val="005E7E1E"/>
    <w:rsid w:val="005F025E"/>
    <w:rsid w:val="005F0393"/>
    <w:rsid w:val="005F040F"/>
    <w:rsid w:val="005F0620"/>
    <w:rsid w:val="005F072D"/>
    <w:rsid w:val="005F0EBD"/>
    <w:rsid w:val="005F1310"/>
    <w:rsid w:val="005F1610"/>
    <w:rsid w:val="005F1921"/>
    <w:rsid w:val="005F2171"/>
    <w:rsid w:val="005F21F9"/>
    <w:rsid w:val="005F223B"/>
    <w:rsid w:val="005F24DA"/>
    <w:rsid w:val="005F2BCB"/>
    <w:rsid w:val="005F300E"/>
    <w:rsid w:val="005F30B5"/>
    <w:rsid w:val="005F30DD"/>
    <w:rsid w:val="005F31EC"/>
    <w:rsid w:val="005F3584"/>
    <w:rsid w:val="005F3756"/>
    <w:rsid w:val="005F3AFE"/>
    <w:rsid w:val="005F4158"/>
    <w:rsid w:val="005F4197"/>
    <w:rsid w:val="005F4B3B"/>
    <w:rsid w:val="005F5130"/>
    <w:rsid w:val="005F5284"/>
    <w:rsid w:val="005F52EB"/>
    <w:rsid w:val="005F5461"/>
    <w:rsid w:val="005F5657"/>
    <w:rsid w:val="005F585F"/>
    <w:rsid w:val="005F5985"/>
    <w:rsid w:val="005F5DF0"/>
    <w:rsid w:val="005F5F74"/>
    <w:rsid w:val="005F6445"/>
    <w:rsid w:val="005F6554"/>
    <w:rsid w:val="005F702A"/>
    <w:rsid w:val="005F7131"/>
    <w:rsid w:val="005F74E3"/>
    <w:rsid w:val="005F778C"/>
    <w:rsid w:val="005F793B"/>
    <w:rsid w:val="005F7B56"/>
    <w:rsid w:val="00600225"/>
    <w:rsid w:val="006006A0"/>
    <w:rsid w:val="00600C54"/>
    <w:rsid w:val="00600E67"/>
    <w:rsid w:val="00600FCE"/>
    <w:rsid w:val="006010E9"/>
    <w:rsid w:val="006012E2"/>
    <w:rsid w:val="006015FD"/>
    <w:rsid w:val="00601A5A"/>
    <w:rsid w:val="00601F73"/>
    <w:rsid w:val="006020A4"/>
    <w:rsid w:val="006021F6"/>
    <w:rsid w:val="006023A0"/>
    <w:rsid w:val="0060251B"/>
    <w:rsid w:val="0060284C"/>
    <w:rsid w:val="006030D0"/>
    <w:rsid w:val="006031B8"/>
    <w:rsid w:val="00603348"/>
    <w:rsid w:val="0060379F"/>
    <w:rsid w:val="00603999"/>
    <w:rsid w:val="006040AF"/>
    <w:rsid w:val="00604187"/>
    <w:rsid w:val="0060485F"/>
    <w:rsid w:val="00604962"/>
    <w:rsid w:val="00604C2C"/>
    <w:rsid w:val="00604DB1"/>
    <w:rsid w:val="00604EF4"/>
    <w:rsid w:val="00605571"/>
    <w:rsid w:val="006056A4"/>
    <w:rsid w:val="00605B1E"/>
    <w:rsid w:val="00605CE5"/>
    <w:rsid w:val="0060622E"/>
    <w:rsid w:val="0060666A"/>
    <w:rsid w:val="00606735"/>
    <w:rsid w:val="006067B2"/>
    <w:rsid w:val="0060698B"/>
    <w:rsid w:val="00606B8C"/>
    <w:rsid w:val="00606F32"/>
    <w:rsid w:val="00606FE7"/>
    <w:rsid w:val="006070F4"/>
    <w:rsid w:val="0060717B"/>
    <w:rsid w:val="00607945"/>
    <w:rsid w:val="00610119"/>
    <w:rsid w:val="00610A7F"/>
    <w:rsid w:val="00610B8B"/>
    <w:rsid w:val="0061180C"/>
    <w:rsid w:val="00611AC7"/>
    <w:rsid w:val="00611CBE"/>
    <w:rsid w:val="006122AA"/>
    <w:rsid w:val="00612473"/>
    <w:rsid w:val="0061251A"/>
    <w:rsid w:val="006125CD"/>
    <w:rsid w:val="006126B8"/>
    <w:rsid w:val="00612A7C"/>
    <w:rsid w:val="00612ADD"/>
    <w:rsid w:val="00612BEE"/>
    <w:rsid w:val="00612DFE"/>
    <w:rsid w:val="00613475"/>
    <w:rsid w:val="00613D08"/>
    <w:rsid w:val="00613EE1"/>
    <w:rsid w:val="00614318"/>
    <w:rsid w:val="00614361"/>
    <w:rsid w:val="006145CB"/>
    <w:rsid w:val="00614726"/>
    <w:rsid w:val="00614789"/>
    <w:rsid w:val="00614802"/>
    <w:rsid w:val="0061498E"/>
    <w:rsid w:val="00614B00"/>
    <w:rsid w:val="00614D49"/>
    <w:rsid w:val="00614F92"/>
    <w:rsid w:val="00615085"/>
    <w:rsid w:val="00615B83"/>
    <w:rsid w:val="00615BAC"/>
    <w:rsid w:val="00615D3F"/>
    <w:rsid w:val="00615FE0"/>
    <w:rsid w:val="006162C1"/>
    <w:rsid w:val="0061658D"/>
    <w:rsid w:val="00616649"/>
    <w:rsid w:val="00616A63"/>
    <w:rsid w:val="006170DF"/>
    <w:rsid w:val="00617426"/>
    <w:rsid w:val="006177B4"/>
    <w:rsid w:val="00617B7F"/>
    <w:rsid w:val="00620195"/>
    <w:rsid w:val="00620692"/>
    <w:rsid w:val="006208BB"/>
    <w:rsid w:val="00620A41"/>
    <w:rsid w:val="0062115D"/>
    <w:rsid w:val="00621174"/>
    <w:rsid w:val="006211FB"/>
    <w:rsid w:val="006212F0"/>
    <w:rsid w:val="00621418"/>
    <w:rsid w:val="00621485"/>
    <w:rsid w:val="0062157C"/>
    <w:rsid w:val="006218E1"/>
    <w:rsid w:val="006218FA"/>
    <w:rsid w:val="0062192B"/>
    <w:rsid w:val="00621B70"/>
    <w:rsid w:val="00621D52"/>
    <w:rsid w:val="00621ED2"/>
    <w:rsid w:val="00621ED8"/>
    <w:rsid w:val="0062214D"/>
    <w:rsid w:val="0062233C"/>
    <w:rsid w:val="006223C9"/>
    <w:rsid w:val="006229BB"/>
    <w:rsid w:val="00622B77"/>
    <w:rsid w:val="006230FC"/>
    <w:rsid w:val="006232BD"/>
    <w:rsid w:val="0062341C"/>
    <w:rsid w:val="006236FA"/>
    <w:rsid w:val="00623A09"/>
    <w:rsid w:val="00623A3B"/>
    <w:rsid w:val="00623AFE"/>
    <w:rsid w:val="00623DD7"/>
    <w:rsid w:val="006242A0"/>
    <w:rsid w:val="00624CF3"/>
    <w:rsid w:val="00624EA0"/>
    <w:rsid w:val="00624EF8"/>
    <w:rsid w:val="00625339"/>
    <w:rsid w:val="0062534F"/>
    <w:rsid w:val="006253D7"/>
    <w:rsid w:val="00625DB2"/>
    <w:rsid w:val="00627198"/>
    <w:rsid w:val="00627238"/>
    <w:rsid w:val="00627653"/>
    <w:rsid w:val="00627766"/>
    <w:rsid w:val="006277EE"/>
    <w:rsid w:val="00627829"/>
    <w:rsid w:val="006279F5"/>
    <w:rsid w:val="00627A2E"/>
    <w:rsid w:val="00627AA9"/>
    <w:rsid w:val="00627DB6"/>
    <w:rsid w:val="00627E52"/>
    <w:rsid w:val="0063008D"/>
    <w:rsid w:val="006302E4"/>
    <w:rsid w:val="00630692"/>
    <w:rsid w:val="0063079E"/>
    <w:rsid w:val="0063082B"/>
    <w:rsid w:val="00630C50"/>
    <w:rsid w:val="006311AC"/>
    <w:rsid w:val="0063153A"/>
    <w:rsid w:val="00631647"/>
    <w:rsid w:val="00631888"/>
    <w:rsid w:val="00631D85"/>
    <w:rsid w:val="00632DA2"/>
    <w:rsid w:val="006330BA"/>
    <w:rsid w:val="006332EE"/>
    <w:rsid w:val="006333C6"/>
    <w:rsid w:val="00633876"/>
    <w:rsid w:val="00633921"/>
    <w:rsid w:val="00633AB0"/>
    <w:rsid w:val="00633BC7"/>
    <w:rsid w:val="00633CA0"/>
    <w:rsid w:val="00633E1D"/>
    <w:rsid w:val="00634010"/>
    <w:rsid w:val="00634038"/>
    <w:rsid w:val="00634040"/>
    <w:rsid w:val="00634500"/>
    <w:rsid w:val="00634A47"/>
    <w:rsid w:val="00634AB2"/>
    <w:rsid w:val="00634BCF"/>
    <w:rsid w:val="00634F58"/>
    <w:rsid w:val="00635133"/>
    <w:rsid w:val="006355D8"/>
    <w:rsid w:val="00635AA9"/>
    <w:rsid w:val="00635ACB"/>
    <w:rsid w:val="00635B8C"/>
    <w:rsid w:val="00635F68"/>
    <w:rsid w:val="006364EA"/>
    <w:rsid w:val="00636988"/>
    <w:rsid w:val="00636B07"/>
    <w:rsid w:val="006370D4"/>
    <w:rsid w:val="006372CE"/>
    <w:rsid w:val="006373C0"/>
    <w:rsid w:val="0063747A"/>
    <w:rsid w:val="00637FDE"/>
    <w:rsid w:val="00640712"/>
    <w:rsid w:val="0064092D"/>
    <w:rsid w:val="00640E82"/>
    <w:rsid w:val="00640F97"/>
    <w:rsid w:val="006410E8"/>
    <w:rsid w:val="00641112"/>
    <w:rsid w:val="0064123D"/>
    <w:rsid w:val="006413DC"/>
    <w:rsid w:val="00641662"/>
    <w:rsid w:val="006416AA"/>
    <w:rsid w:val="00641910"/>
    <w:rsid w:val="00641A0A"/>
    <w:rsid w:val="00641A90"/>
    <w:rsid w:val="00641D33"/>
    <w:rsid w:val="00641E23"/>
    <w:rsid w:val="00641FD8"/>
    <w:rsid w:val="0064251E"/>
    <w:rsid w:val="00642A03"/>
    <w:rsid w:val="00642A47"/>
    <w:rsid w:val="00642CD6"/>
    <w:rsid w:val="006432AD"/>
    <w:rsid w:val="00643529"/>
    <w:rsid w:val="0064359B"/>
    <w:rsid w:val="00643AA8"/>
    <w:rsid w:val="006443D8"/>
    <w:rsid w:val="00644B80"/>
    <w:rsid w:val="00644CCF"/>
    <w:rsid w:val="00645511"/>
    <w:rsid w:val="00645604"/>
    <w:rsid w:val="00645FE9"/>
    <w:rsid w:val="0064624B"/>
    <w:rsid w:val="0064625B"/>
    <w:rsid w:val="006467ED"/>
    <w:rsid w:val="00647017"/>
    <w:rsid w:val="0064729A"/>
    <w:rsid w:val="006472E6"/>
    <w:rsid w:val="006477AB"/>
    <w:rsid w:val="00647D89"/>
    <w:rsid w:val="00647F9F"/>
    <w:rsid w:val="00650585"/>
    <w:rsid w:val="006507A3"/>
    <w:rsid w:val="00650EA7"/>
    <w:rsid w:val="00651008"/>
    <w:rsid w:val="00651496"/>
    <w:rsid w:val="006514D0"/>
    <w:rsid w:val="00651DE7"/>
    <w:rsid w:val="00651EA3"/>
    <w:rsid w:val="006522D6"/>
    <w:rsid w:val="006526D2"/>
    <w:rsid w:val="00652846"/>
    <w:rsid w:val="0065297F"/>
    <w:rsid w:val="00652EDA"/>
    <w:rsid w:val="00653388"/>
    <w:rsid w:val="0065383C"/>
    <w:rsid w:val="006538EE"/>
    <w:rsid w:val="00653EC5"/>
    <w:rsid w:val="0065421B"/>
    <w:rsid w:val="00654233"/>
    <w:rsid w:val="006542BB"/>
    <w:rsid w:val="00654651"/>
    <w:rsid w:val="00654762"/>
    <w:rsid w:val="00654892"/>
    <w:rsid w:val="00654AE6"/>
    <w:rsid w:val="00654D2D"/>
    <w:rsid w:val="00654D47"/>
    <w:rsid w:val="0065501E"/>
    <w:rsid w:val="0065507E"/>
    <w:rsid w:val="006552DB"/>
    <w:rsid w:val="00655ACF"/>
    <w:rsid w:val="00655CD8"/>
    <w:rsid w:val="00655DC0"/>
    <w:rsid w:val="00655DC4"/>
    <w:rsid w:val="006562AD"/>
    <w:rsid w:val="0065673F"/>
    <w:rsid w:val="00656CB4"/>
    <w:rsid w:val="00656F16"/>
    <w:rsid w:val="0065723B"/>
    <w:rsid w:val="00657780"/>
    <w:rsid w:val="0065796A"/>
    <w:rsid w:val="00657982"/>
    <w:rsid w:val="00657F55"/>
    <w:rsid w:val="006602E2"/>
    <w:rsid w:val="006607FB"/>
    <w:rsid w:val="0066089A"/>
    <w:rsid w:val="00660E3B"/>
    <w:rsid w:val="00661113"/>
    <w:rsid w:val="00661255"/>
    <w:rsid w:val="00661371"/>
    <w:rsid w:val="00661394"/>
    <w:rsid w:val="0066198A"/>
    <w:rsid w:val="00661BDA"/>
    <w:rsid w:val="00661F53"/>
    <w:rsid w:val="006621C4"/>
    <w:rsid w:val="0066225E"/>
    <w:rsid w:val="00662C6D"/>
    <w:rsid w:val="00662CA1"/>
    <w:rsid w:val="00662D21"/>
    <w:rsid w:val="0066302B"/>
    <w:rsid w:val="00663156"/>
    <w:rsid w:val="006631D6"/>
    <w:rsid w:val="006632F1"/>
    <w:rsid w:val="006636D1"/>
    <w:rsid w:val="006637E5"/>
    <w:rsid w:val="006638DB"/>
    <w:rsid w:val="00663C55"/>
    <w:rsid w:val="00663F2A"/>
    <w:rsid w:val="006642DD"/>
    <w:rsid w:val="0066451B"/>
    <w:rsid w:val="006645C1"/>
    <w:rsid w:val="00664760"/>
    <w:rsid w:val="006647AC"/>
    <w:rsid w:val="0066496F"/>
    <w:rsid w:val="00664998"/>
    <w:rsid w:val="00664999"/>
    <w:rsid w:val="00664A16"/>
    <w:rsid w:val="00664C1D"/>
    <w:rsid w:val="00664DFC"/>
    <w:rsid w:val="006651C3"/>
    <w:rsid w:val="006659BA"/>
    <w:rsid w:val="00665CFA"/>
    <w:rsid w:val="00665E3A"/>
    <w:rsid w:val="00665F62"/>
    <w:rsid w:val="00665FC4"/>
    <w:rsid w:val="00665FCE"/>
    <w:rsid w:val="00665FD3"/>
    <w:rsid w:val="00666352"/>
    <w:rsid w:val="0066640A"/>
    <w:rsid w:val="00666848"/>
    <w:rsid w:val="006668C0"/>
    <w:rsid w:val="00666AA3"/>
    <w:rsid w:val="00666C3E"/>
    <w:rsid w:val="00666D6B"/>
    <w:rsid w:val="00666DD7"/>
    <w:rsid w:val="00666E75"/>
    <w:rsid w:val="006670FC"/>
    <w:rsid w:val="0066736A"/>
    <w:rsid w:val="006704E3"/>
    <w:rsid w:val="006708E3"/>
    <w:rsid w:val="006709D8"/>
    <w:rsid w:val="00671066"/>
    <w:rsid w:val="00671492"/>
    <w:rsid w:val="006716B8"/>
    <w:rsid w:val="00671B90"/>
    <w:rsid w:val="00672168"/>
    <w:rsid w:val="006723E3"/>
    <w:rsid w:val="0067263D"/>
    <w:rsid w:val="00672AE6"/>
    <w:rsid w:val="0067302E"/>
    <w:rsid w:val="0067319F"/>
    <w:rsid w:val="00673262"/>
    <w:rsid w:val="0067375B"/>
    <w:rsid w:val="00673B99"/>
    <w:rsid w:val="00673BCB"/>
    <w:rsid w:val="0067401E"/>
    <w:rsid w:val="006740F0"/>
    <w:rsid w:val="0067439F"/>
    <w:rsid w:val="0067457E"/>
    <w:rsid w:val="006745F0"/>
    <w:rsid w:val="006746F3"/>
    <w:rsid w:val="006748DB"/>
    <w:rsid w:val="00674930"/>
    <w:rsid w:val="00674932"/>
    <w:rsid w:val="00674DB4"/>
    <w:rsid w:val="00674DD4"/>
    <w:rsid w:val="00674E73"/>
    <w:rsid w:val="00674F98"/>
    <w:rsid w:val="00675231"/>
    <w:rsid w:val="0067540D"/>
    <w:rsid w:val="0067548B"/>
    <w:rsid w:val="00675570"/>
    <w:rsid w:val="00675C65"/>
    <w:rsid w:val="0067606B"/>
    <w:rsid w:val="00676253"/>
    <w:rsid w:val="0067629C"/>
    <w:rsid w:val="00676339"/>
    <w:rsid w:val="006763A1"/>
    <w:rsid w:val="006763DA"/>
    <w:rsid w:val="006768DD"/>
    <w:rsid w:val="00676C34"/>
    <w:rsid w:val="00676D9D"/>
    <w:rsid w:val="00676F41"/>
    <w:rsid w:val="00677598"/>
    <w:rsid w:val="00677635"/>
    <w:rsid w:val="00677A9A"/>
    <w:rsid w:val="00677FE5"/>
    <w:rsid w:val="00680378"/>
    <w:rsid w:val="0068041A"/>
    <w:rsid w:val="00680A7D"/>
    <w:rsid w:val="00680AB8"/>
    <w:rsid w:val="00680E2E"/>
    <w:rsid w:val="0068124F"/>
    <w:rsid w:val="006817C0"/>
    <w:rsid w:val="006818B8"/>
    <w:rsid w:val="006818EE"/>
    <w:rsid w:val="00681A91"/>
    <w:rsid w:val="00682199"/>
    <w:rsid w:val="006822F4"/>
    <w:rsid w:val="00682618"/>
    <w:rsid w:val="0068296E"/>
    <w:rsid w:val="00682A0B"/>
    <w:rsid w:val="00682CDF"/>
    <w:rsid w:val="00682D61"/>
    <w:rsid w:val="00682FC1"/>
    <w:rsid w:val="00682FD7"/>
    <w:rsid w:val="00683006"/>
    <w:rsid w:val="00683084"/>
    <w:rsid w:val="0068318B"/>
    <w:rsid w:val="0068350B"/>
    <w:rsid w:val="006836CC"/>
    <w:rsid w:val="00683731"/>
    <w:rsid w:val="006837A5"/>
    <w:rsid w:val="006837B2"/>
    <w:rsid w:val="006837BB"/>
    <w:rsid w:val="00683F9B"/>
    <w:rsid w:val="00683FEB"/>
    <w:rsid w:val="00684291"/>
    <w:rsid w:val="006843F1"/>
    <w:rsid w:val="006844DF"/>
    <w:rsid w:val="00684561"/>
    <w:rsid w:val="00684656"/>
    <w:rsid w:val="00684768"/>
    <w:rsid w:val="00684969"/>
    <w:rsid w:val="006849E7"/>
    <w:rsid w:val="00684AD4"/>
    <w:rsid w:val="00684BF9"/>
    <w:rsid w:val="00684F2D"/>
    <w:rsid w:val="0068526B"/>
    <w:rsid w:val="00685401"/>
    <w:rsid w:val="00685444"/>
    <w:rsid w:val="0068544B"/>
    <w:rsid w:val="006858F6"/>
    <w:rsid w:val="006858F9"/>
    <w:rsid w:val="00685D10"/>
    <w:rsid w:val="0068674B"/>
    <w:rsid w:val="00686B8C"/>
    <w:rsid w:val="00686BCE"/>
    <w:rsid w:val="00687FA1"/>
    <w:rsid w:val="006903E4"/>
    <w:rsid w:val="0069092C"/>
    <w:rsid w:val="00690935"/>
    <w:rsid w:val="00690A23"/>
    <w:rsid w:val="00691861"/>
    <w:rsid w:val="006918FA"/>
    <w:rsid w:val="00691EC5"/>
    <w:rsid w:val="006921DB"/>
    <w:rsid w:val="006922C5"/>
    <w:rsid w:val="006924F1"/>
    <w:rsid w:val="006925A6"/>
    <w:rsid w:val="006926DC"/>
    <w:rsid w:val="0069282D"/>
    <w:rsid w:val="00692A0B"/>
    <w:rsid w:val="00692EEF"/>
    <w:rsid w:val="00693140"/>
    <w:rsid w:val="0069375A"/>
    <w:rsid w:val="0069384A"/>
    <w:rsid w:val="00693E26"/>
    <w:rsid w:val="00693FB7"/>
    <w:rsid w:val="00694372"/>
    <w:rsid w:val="006948CF"/>
    <w:rsid w:val="006949BE"/>
    <w:rsid w:val="00694BF3"/>
    <w:rsid w:val="00694DD6"/>
    <w:rsid w:val="00694F2A"/>
    <w:rsid w:val="00694F76"/>
    <w:rsid w:val="006954FE"/>
    <w:rsid w:val="0069561A"/>
    <w:rsid w:val="006956B8"/>
    <w:rsid w:val="00695E6F"/>
    <w:rsid w:val="006960A5"/>
    <w:rsid w:val="006961F5"/>
    <w:rsid w:val="006965ED"/>
    <w:rsid w:val="00696732"/>
    <w:rsid w:val="00696A09"/>
    <w:rsid w:val="00696BB1"/>
    <w:rsid w:val="0069750E"/>
    <w:rsid w:val="00697A9C"/>
    <w:rsid w:val="00697E7C"/>
    <w:rsid w:val="006A0215"/>
    <w:rsid w:val="006A02BB"/>
    <w:rsid w:val="006A032F"/>
    <w:rsid w:val="006A05C2"/>
    <w:rsid w:val="006A06D7"/>
    <w:rsid w:val="006A06DD"/>
    <w:rsid w:val="006A08A4"/>
    <w:rsid w:val="006A0E60"/>
    <w:rsid w:val="006A167E"/>
    <w:rsid w:val="006A1839"/>
    <w:rsid w:val="006A186A"/>
    <w:rsid w:val="006A1947"/>
    <w:rsid w:val="006A1CE4"/>
    <w:rsid w:val="006A2070"/>
    <w:rsid w:val="006A2364"/>
    <w:rsid w:val="006A23D5"/>
    <w:rsid w:val="006A253B"/>
    <w:rsid w:val="006A2C34"/>
    <w:rsid w:val="006A2CF7"/>
    <w:rsid w:val="006A2ECE"/>
    <w:rsid w:val="006A2FCE"/>
    <w:rsid w:val="006A2FEE"/>
    <w:rsid w:val="006A3267"/>
    <w:rsid w:val="006A34D5"/>
    <w:rsid w:val="006A3599"/>
    <w:rsid w:val="006A36B0"/>
    <w:rsid w:val="006A37C3"/>
    <w:rsid w:val="006A39A8"/>
    <w:rsid w:val="006A3DDE"/>
    <w:rsid w:val="006A4224"/>
    <w:rsid w:val="006A4D92"/>
    <w:rsid w:val="006A4EFC"/>
    <w:rsid w:val="006A535A"/>
    <w:rsid w:val="006A562F"/>
    <w:rsid w:val="006A5EDC"/>
    <w:rsid w:val="006A60F1"/>
    <w:rsid w:val="006A6276"/>
    <w:rsid w:val="006A63D0"/>
    <w:rsid w:val="006A6442"/>
    <w:rsid w:val="006A657E"/>
    <w:rsid w:val="006A66B6"/>
    <w:rsid w:val="006A673B"/>
    <w:rsid w:val="006A6B34"/>
    <w:rsid w:val="006A6CA3"/>
    <w:rsid w:val="006A7538"/>
    <w:rsid w:val="006A75A9"/>
    <w:rsid w:val="006A79EC"/>
    <w:rsid w:val="006B01BD"/>
    <w:rsid w:val="006B05F0"/>
    <w:rsid w:val="006B07D0"/>
    <w:rsid w:val="006B0991"/>
    <w:rsid w:val="006B0A58"/>
    <w:rsid w:val="006B10F6"/>
    <w:rsid w:val="006B1280"/>
    <w:rsid w:val="006B142D"/>
    <w:rsid w:val="006B1749"/>
    <w:rsid w:val="006B188F"/>
    <w:rsid w:val="006B1E1F"/>
    <w:rsid w:val="006B1FAB"/>
    <w:rsid w:val="006B2043"/>
    <w:rsid w:val="006B2675"/>
    <w:rsid w:val="006B26B6"/>
    <w:rsid w:val="006B2B83"/>
    <w:rsid w:val="006B2CFE"/>
    <w:rsid w:val="006B32E0"/>
    <w:rsid w:val="006B3555"/>
    <w:rsid w:val="006B4304"/>
    <w:rsid w:val="006B43BB"/>
    <w:rsid w:val="006B440F"/>
    <w:rsid w:val="006B471A"/>
    <w:rsid w:val="006B4A16"/>
    <w:rsid w:val="006B4A49"/>
    <w:rsid w:val="006B4D38"/>
    <w:rsid w:val="006B4F1A"/>
    <w:rsid w:val="006B5215"/>
    <w:rsid w:val="006B5460"/>
    <w:rsid w:val="006B56B3"/>
    <w:rsid w:val="006B5F34"/>
    <w:rsid w:val="006B5F9F"/>
    <w:rsid w:val="006B6248"/>
    <w:rsid w:val="006B6433"/>
    <w:rsid w:val="006B687E"/>
    <w:rsid w:val="006B6FA6"/>
    <w:rsid w:val="006B6FBE"/>
    <w:rsid w:val="006B7013"/>
    <w:rsid w:val="006B70A1"/>
    <w:rsid w:val="006B71E0"/>
    <w:rsid w:val="006B7449"/>
    <w:rsid w:val="006B7937"/>
    <w:rsid w:val="006B79BE"/>
    <w:rsid w:val="006B7BF2"/>
    <w:rsid w:val="006B7E6F"/>
    <w:rsid w:val="006C037D"/>
    <w:rsid w:val="006C06CB"/>
    <w:rsid w:val="006C0A2F"/>
    <w:rsid w:val="006C0B6F"/>
    <w:rsid w:val="006C0C89"/>
    <w:rsid w:val="006C0D3F"/>
    <w:rsid w:val="006C0F33"/>
    <w:rsid w:val="006C1378"/>
    <w:rsid w:val="006C14D5"/>
    <w:rsid w:val="006C18FB"/>
    <w:rsid w:val="006C1BC8"/>
    <w:rsid w:val="006C1D01"/>
    <w:rsid w:val="006C1E22"/>
    <w:rsid w:val="006C24D9"/>
    <w:rsid w:val="006C29BC"/>
    <w:rsid w:val="006C2AD6"/>
    <w:rsid w:val="006C2D1B"/>
    <w:rsid w:val="006C2EEF"/>
    <w:rsid w:val="006C30F8"/>
    <w:rsid w:val="006C338A"/>
    <w:rsid w:val="006C37FD"/>
    <w:rsid w:val="006C395F"/>
    <w:rsid w:val="006C39C8"/>
    <w:rsid w:val="006C39EF"/>
    <w:rsid w:val="006C3C42"/>
    <w:rsid w:val="006C3D5F"/>
    <w:rsid w:val="006C440D"/>
    <w:rsid w:val="006C45A6"/>
    <w:rsid w:val="006C483A"/>
    <w:rsid w:val="006C4AB8"/>
    <w:rsid w:val="006C4CD4"/>
    <w:rsid w:val="006C4EEB"/>
    <w:rsid w:val="006C4FCD"/>
    <w:rsid w:val="006C5851"/>
    <w:rsid w:val="006C58CA"/>
    <w:rsid w:val="006C5AB1"/>
    <w:rsid w:val="006C5B17"/>
    <w:rsid w:val="006C642E"/>
    <w:rsid w:val="006C64F0"/>
    <w:rsid w:val="006C6549"/>
    <w:rsid w:val="006C667C"/>
    <w:rsid w:val="006C6712"/>
    <w:rsid w:val="006C67DA"/>
    <w:rsid w:val="006C6C68"/>
    <w:rsid w:val="006C75B5"/>
    <w:rsid w:val="006C761C"/>
    <w:rsid w:val="006C7757"/>
    <w:rsid w:val="006C7888"/>
    <w:rsid w:val="006C7A8B"/>
    <w:rsid w:val="006C7BEA"/>
    <w:rsid w:val="006C7C45"/>
    <w:rsid w:val="006D0115"/>
    <w:rsid w:val="006D0397"/>
    <w:rsid w:val="006D0733"/>
    <w:rsid w:val="006D0B90"/>
    <w:rsid w:val="006D0D65"/>
    <w:rsid w:val="006D0E34"/>
    <w:rsid w:val="006D10CE"/>
    <w:rsid w:val="006D11EB"/>
    <w:rsid w:val="006D1284"/>
    <w:rsid w:val="006D1482"/>
    <w:rsid w:val="006D1512"/>
    <w:rsid w:val="006D19EB"/>
    <w:rsid w:val="006D1B80"/>
    <w:rsid w:val="006D1E35"/>
    <w:rsid w:val="006D2381"/>
    <w:rsid w:val="006D2660"/>
    <w:rsid w:val="006D26B6"/>
    <w:rsid w:val="006D29D8"/>
    <w:rsid w:val="006D2C72"/>
    <w:rsid w:val="006D2E96"/>
    <w:rsid w:val="006D31D6"/>
    <w:rsid w:val="006D36EF"/>
    <w:rsid w:val="006D37BD"/>
    <w:rsid w:val="006D380D"/>
    <w:rsid w:val="006D3D22"/>
    <w:rsid w:val="006D4921"/>
    <w:rsid w:val="006D49E4"/>
    <w:rsid w:val="006D4B11"/>
    <w:rsid w:val="006D50B6"/>
    <w:rsid w:val="006D51BF"/>
    <w:rsid w:val="006D5B1A"/>
    <w:rsid w:val="006D5B44"/>
    <w:rsid w:val="006D5BF8"/>
    <w:rsid w:val="006D5C60"/>
    <w:rsid w:val="006D5F76"/>
    <w:rsid w:val="006D62C7"/>
    <w:rsid w:val="006D6780"/>
    <w:rsid w:val="006D6D18"/>
    <w:rsid w:val="006D6DE1"/>
    <w:rsid w:val="006D71AC"/>
    <w:rsid w:val="006D7262"/>
    <w:rsid w:val="006D76A4"/>
    <w:rsid w:val="006D778C"/>
    <w:rsid w:val="006D782B"/>
    <w:rsid w:val="006D7902"/>
    <w:rsid w:val="006D7A45"/>
    <w:rsid w:val="006E0087"/>
    <w:rsid w:val="006E0862"/>
    <w:rsid w:val="006E0B67"/>
    <w:rsid w:val="006E0C69"/>
    <w:rsid w:val="006E0FA9"/>
    <w:rsid w:val="006E1241"/>
    <w:rsid w:val="006E1461"/>
    <w:rsid w:val="006E1556"/>
    <w:rsid w:val="006E16C9"/>
    <w:rsid w:val="006E18BC"/>
    <w:rsid w:val="006E18C9"/>
    <w:rsid w:val="006E1ADB"/>
    <w:rsid w:val="006E2006"/>
    <w:rsid w:val="006E204A"/>
    <w:rsid w:val="006E2290"/>
    <w:rsid w:val="006E2397"/>
    <w:rsid w:val="006E2A6A"/>
    <w:rsid w:val="006E2B3E"/>
    <w:rsid w:val="006E2B4B"/>
    <w:rsid w:val="006E3626"/>
    <w:rsid w:val="006E3F55"/>
    <w:rsid w:val="006E41AA"/>
    <w:rsid w:val="006E41DC"/>
    <w:rsid w:val="006E4277"/>
    <w:rsid w:val="006E4908"/>
    <w:rsid w:val="006E4D2B"/>
    <w:rsid w:val="006E4D74"/>
    <w:rsid w:val="006E4E2E"/>
    <w:rsid w:val="006E54ED"/>
    <w:rsid w:val="006E55E3"/>
    <w:rsid w:val="006E569D"/>
    <w:rsid w:val="006E58B0"/>
    <w:rsid w:val="006E5F40"/>
    <w:rsid w:val="006E6070"/>
    <w:rsid w:val="006E63EA"/>
    <w:rsid w:val="006E681B"/>
    <w:rsid w:val="006E68B6"/>
    <w:rsid w:val="006E6F8A"/>
    <w:rsid w:val="006E7046"/>
    <w:rsid w:val="006E70AC"/>
    <w:rsid w:val="006E7173"/>
    <w:rsid w:val="006E727C"/>
    <w:rsid w:val="006E72E7"/>
    <w:rsid w:val="006E735E"/>
    <w:rsid w:val="006E73B6"/>
    <w:rsid w:val="006E765B"/>
    <w:rsid w:val="006E7E36"/>
    <w:rsid w:val="006F02CC"/>
    <w:rsid w:val="006F03F1"/>
    <w:rsid w:val="006F055A"/>
    <w:rsid w:val="006F064B"/>
    <w:rsid w:val="006F0B6E"/>
    <w:rsid w:val="006F0C16"/>
    <w:rsid w:val="006F0E30"/>
    <w:rsid w:val="006F0F7E"/>
    <w:rsid w:val="006F0FE9"/>
    <w:rsid w:val="006F1325"/>
    <w:rsid w:val="006F1434"/>
    <w:rsid w:val="006F1B2D"/>
    <w:rsid w:val="006F1B76"/>
    <w:rsid w:val="006F1BAA"/>
    <w:rsid w:val="006F1C27"/>
    <w:rsid w:val="006F20F1"/>
    <w:rsid w:val="006F22D9"/>
    <w:rsid w:val="006F2405"/>
    <w:rsid w:val="006F24B1"/>
    <w:rsid w:val="006F24FE"/>
    <w:rsid w:val="006F27CA"/>
    <w:rsid w:val="006F2896"/>
    <w:rsid w:val="006F2F17"/>
    <w:rsid w:val="006F2F3A"/>
    <w:rsid w:val="006F3059"/>
    <w:rsid w:val="006F3745"/>
    <w:rsid w:val="006F3C0B"/>
    <w:rsid w:val="006F40EE"/>
    <w:rsid w:val="006F43C7"/>
    <w:rsid w:val="006F4550"/>
    <w:rsid w:val="006F501A"/>
    <w:rsid w:val="006F55B8"/>
    <w:rsid w:val="006F57A5"/>
    <w:rsid w:val="006F5CB1"/>
    <w:rsid w:val="006F613C"/>
    <w:rsid w:val="006F64B8"/>
    <w:rsid w:val="006F652D"/>
    <w:rsid w:val="006F670C"/>
    <w:rsid w:val="006F6751"/>
    <w:rsid w:val="006F6885"/>
    <w:rsid w:val="006F6CD4"/>
    <w:rsid w:val="006F7057"/>
    <w:rsid w:val="006F71DA"/>
    <w:rsid w:val="006F7B61"/>
    <w:rsid w:val="006F7B62"/>
    <w:rsid w:val="006F7C6A"/>
    <w:rsid w:val="006F7C91"/>
    <w:rsid w:val="006F7E87"/>
    <w:rsid w:val="007004AC"/>
    <w:rsid w:val="0070063F"/>
    <w:rsid w:val="007006E5"/>
    <w:rsid w:val="0070081F"/>
    <w:rsid w:val="00700A1F"/>
    <w:rsid w:val="00700AFF"/>
    <w:rsid w:val="00700DA9"/>
    <w:rsid w:val="00700E36"/>
    <w:rsid w:val="007014B4"/>
    <w:rsid w:val="007016A9"/>
    <w:rsid w:val="00701715"/>
    <w:rsid w:val="00701F57"/>
    <w:rsid w:val="007024E1"/>
    <w:rsid w:val="007026EB"/>
    <w:rsid w:val="0070270B"/>
    <w:rsid w:val="00702A20"/>
    <w:rsid w:val="00702A31"/>
    <w:rsid w:val="00703040"/>
    <w:rsid w:val="0070328B"/>
    <w:rsid w:val="007037DF"/>
    <w:rsid w:val="00704161"/>
    <w:rsid w:val="007044C3"/>
    <w:rsid w:val="00704777"/>
    <w:rsid w:val="00704957"/>
    <w:rsid w:val="007049A6"/>
    <w:rsid w:val="00704C38"/>
    <w:rsid w:val="007050EE"/>
    <w:rsid w:val="0070549A"/>
    <w:rsid w:val="007055A5"/>
    <w:rsid w:val="00705CC1"/>
    <w:rsid w:val="00705EDA"/>
    <w:rsid w:val="00705F14"/>
    <w:rsid w:val="007061C7"/>
    <w:rsid w:val="00706334"/>
    <w:rsid w:val="00706BD4"/>
    <w:rsid w:val="00706DA7"/>
    <w:rsid w:val="00706E90"/>
    <w:rsid w:val="00706FE5"/>
    <w:rsid w:val="0070724C"/>
    <w:rsid w:val="00707410"/>
    <w:rsid w:val="007075E7"/>
    <w:rsid w:val="00707BB3"/>
    <w:rsid w:val="00707BE2"/>
    <w:rsid w:val="00707F1E"/>
    <w:rsid w:val="00710171"/>
    <w:rsid w:val="0071033B"/>
    <w:rsid w:val="00710526"/>
    <w:rsid w:val="00710EA1"/>
    <w:rsid w:val="00710EAC"/>
    <w:rsid w:val="00712008"/>
    <w:rsid w:val="00712A9F"/>
    <w:rsid w:val="00712BCA"/>
    <w:rsid w:val="00713AF0"/>
    <w:rsid w:val="00713B15"/>
    <w:rsid w:val="0071406A"/>
    <w:rsid w:val="007142C7"/>
    <w:rsid w:val="00714895"/>
    <w:rsid w:val="00714986"/>
    <w:rsid w:val="00714C5E"/>
    <w:rsid w:val="00714E9B"/>
    <w:rsid w:val="00715342"/>
    <w:rsid w:val="00715456"/>
    <w:rsid w:val="00715524"/>
    <w:rsid w:val="007157AA"/>
    <w:rsid w:val="0071594B"/>
    <w:rsid w:val="00715BDA"/>
    <w:rsid w:val="00715C0E"/>
    <w:rsid w:val="00715D53"/>
    <w:rsid w:val="00716867"/>
    <w:rsid w:val="007168CF"/>
    <w:rsid w:val="007169E5"/>
    <w:rsid w:val="00716CBF"/>
    <w:rsid w:val="00717759"/>
    <w:rsid w:val="00717878"/>
    <w:rsid w:val="0071799C"/>
    <w:rsid w:val="00717F41"/>
    <w:rsid w:val="00720294"/>
    <w:rsid w:val="007205D0"/>
    <w:rsid w:val="0072060C"/>
    <w:rsid w:val="007206CE"/>
    <w:rsid w:val="00720B8C"/>
    <w:rsid w:val="00720CEC"/>
    <w:rsid w:val="0072131D"/>
    <w:rsid w:val="007213AD"/>
    <w:rsid w:val="00721591"/>
    <w:rsid w:val="007216A8"/>
    <w:rsid w:val="00721836"/>
    <w:rsid w:val="00721CDF"/>
    <w:rsid w:val="00722AA5"/>
    <w:rsid w:val="00722DAD"/>
    <w:rsid w:val="00722DD4"/>
    <w:rsid w:val="00723586"/>
    <w:rsid w:val="00723705"/>
    <w:rsid w:val="0072385F"/>
    <w:rsid w:val="00723A47"/>
    <w:rsid w:val="00723DA2"/>
    <w:rsid w:val="00723E8A"/>
    <w:rsid w:val="00723FC9"/>
    <w:rsid w:val="00724A46"/>
    <w:rsid w:val="00724CBE"/>
    <w:rsid w:val="00724E68"/>
    <w:rsid w:val="00724FAE"/>
    <w:rsid w:val="00725175"/>
    <w:rsid w:val="00725192"/>
    <w:rsid w:val="007252E4"/>
    <w:rsid w:val="00725350"/>
    <w:rsid w:val="007255E7"/>
    <w:rsid w:val="0072582A"/>
    <w:rsid w:val="0072582D"/>
    <w:rsid w:val="00725842"/>
    <w:rsid w:val="00725A96"/>
    <w:rsid w:val="0072602D"/>
    <w:rsid w:val="00726220"/>
    <w:rsid w:val="00726335"/>
    <w:rsid w:val="00726B02"/>
    <w:rsid w:val="00726E4E"/>
    <w:rsid w:val="00726EAA"/>
    <w:rsid w:val="00726F2F"/>
    <w:rsid w:val="00726FF1"/>
    <w:rsid w:val="007274D8"/>
    <w:rsid w:val="00727992"/>
    <w:rsid w:val="00727B16"/>
    <w:rsid w:val="00727B1C"/>
    <w:rsid w:val="00727B86"/>
    <w:rsid w:val="0073003C"/>
    <w:rsid w:val="007305F3"/>
    <w:rsid w:val="00730838"/>
    <w:rsid w:val="0073090D"/>
    <w:rsid w:val="007309E7"/>
    <w:rsid w:val="00730CB3"/>
    <w:rsid w:val="00730F75"/>
    <w:rsid w:val="00730F99"/>
    <w:rsid w:val="00731116"/>
    <w:rsid w:val="00731179"/>
    <w:rsid w:val="007316D1"/>
    <w:rsid w:val="00731D02"/>
    <w:rsid w:val="00731E41"/>
    <w:rsid w:val="0073204E"/>
    <w:rsid w:val="00732143"/>
    <w:rsid w:val="007322F2"/>
    <w:rsid w:val="00732812"/>
    <w:rsid w:val="007328AB"/>
    <w:rsid w:val="00732A05"/>
    <w:rsid w:val="00732AD6"/>
    <w:rsid w:val="00732FCD"/>
    <w:rsid w:val="00733CD2"/>
    <w:rsid w:val="00733EFB"/>
    <w:rsid w:val="00733FAB"/>
    <w:rsid w:val="0073404A"/>
    <w:rsid w:val="00734588"/>
    <w:rsid w:val="00735012"/>
    <w:rsid w:val="0073506D"/>
    <w:rsid w:val="007350CB"/>
    <w:rsid w:val="0073527C"/>
    <w:rsid w:val="007353A1"/>
    <w:rsid w:val="007354CE"/>
    <w:rsid w:val="00735742"/>
    <w:rsid w:val="0073577E"/>
    <w:rsid w:val="00735875"/>
    <w:rsid w:val="007359AD"/>
    <w:rsid w:val="00735B4B"/>
    <w:rsid w:val="00735C37"/>
    <w:rsid w:val="00736018"/>
    <w:rsid w:val="007362B2"/>
    <w:rsid w:val="007365C7"/>
    <w:rsid w:val="00736628"/>
    <w:rsid w:val="00736A84"/>
    <w:rsid w:val="00737499"/>
    <w:rsid w:val="0073759F"/>
    <w:rsid w:val="0073790B"/>
    <w:rsid w:val="00737F4F"/>
    <w:rsid w:val="00737F6D"/>
    <w:rsid w:val="00740FAA"/>
    <w:rsid w:val="00741194"/>
    <w:rsid w:val="0074136C"/>
    <w:rsid w:val="00741832"/>
    <w:rsid w:val="00741EFA"/>
    <w:rsid w:val="00742289"/>
    <w:rsid w:val="00742498"/>
    <w:rsid w:val="0074296A"/>
    <w:rsid w:val="0074305A"/>
    <w:rsid w:val="00743064"/>
    <w:rsid w:val="0074333C"/>
    <w:rsid w:val="00743564"/>
    <w:rsid w:val="007438AA"/>
    <w:rsid w:val="00743989"/>
    <w:rsid w:val="00743CC1"/>
    <w:rsid w:val="00743E7F"/>
    <w:rsid w:val="00744815"/>
    <w:rsid w:val="00744DF7"/>
    <w:rsid w:val="00744FC1"/>
    <w:rsid w:val="0074511F"/>
    <w:rsid w:val="007454B5"/>
    <w:rsid w:val="00745557"/>
    <w:rsid w:val="00745654"/>
    <w:rsid w:val="00745816"/>
    <w:rsid w:val="00745988"/>
    <w:rsid w:val="007459A7"/>
    <w:rsid w:val="00745B83"/>
    <w:rsid w:val="00745D39"/>
    <w:rsid w:val="007462AC"/>
    <w:rsid w:val="00746744"/>
    <w:rsid w:val="007468D7"/>
    <w:rsid w:val="00746F25"/>
    <w:rsid w:val="00747219"/>
    <w:rsid w:val="007475D4"/>
    <w:rsid w:val="007476D7"/>
    <w:rsid w:val="00747FEC"/>
    <w:rsid w:val="00747FFD"/>
    <w:rsid w:val="0075022B"/>
    <w:rsid w:val="0075027C"/>
    <w:rsid w:val="00750768"/>
    <w:rsid w:val="00750F5A"/>
    <w:rsid w:val="007512CF"/>
    <w:rsid w:val="007515E3"/>
    <w:rsid w:val="007515F8"/>
    <w:rsid w:val="00751671"/>
    <w:rsid w:val="007517BE"/>
    <w:rsid w:val="0075192F"/>
    <w:rsid w:val="007519BF"/>
    <w:rsid w:val="00751A19"/>
    <w:rsid w:val="00751C68"/>
    <w:rsid w:val="00751E9C"/>
    <w:rsid w:val="007526AB"/>
    <w:rsid w:val="007528CF"/>
    <w:rsid w:val="00752C0D"/>
    <w:rsid w:val="00752D8B"/>
    <w:rsid w:val="00752DA7"/>
    <w:rsid w:val="007533E7"/>
    <w:rsid w:val="0075346A"/>
    <w:rsid w:val="007534D2"/>
    <w:rsid w:val="007536EA"/>
    <w:rsid w:val="00753790"/>
    <w:rsid w:val="007538FB"/>
    <w:rsid w:val="00753904"/>
    <w:rsid w:val="00753A8C"/>
    <w:rsid w:val="00753AE2"/>
    <w:rsid w:val="007540FB"/>
    <w:rsid w:val="00754532"/>
    <w:rsid w:val="00754AE8"/>
    <w:rsid w:val="00754B56"/>
    <w:rsid w:val="00754BA1"/>
    <w:rsid w:val="00754C52"/>
    <w:rsid w:val="007552E1"/>
    <w:rsid w:val="007556D3"/>
    <w:rsid w:val="00755770"/>
    <w:rsid w:val="00755DF1"/>
    <w:rsid w:val="0075684E"/>
    <w:rsid w:val="00756AEA"/>
    <w:rsid w:val="00756C3C"/>
    <w:rsid w:val="00756DE0"/>
    <w:rsid w:val="0075701F"/>
    <w:rsid w:val="00757072"/>
    <w:rsid w:val="007572E0"/>
    <w:rsid w:val="007573D8"/>
    <w:rsid w:val="00757569"/>
    <w:rsid w:val="00757696"/>
    <w:rsid w:val="00757E8E"/>
    <w:rsid w:val="00757ECF"/>
    <w:rsid w:val="00757F7A"/>
    <w:rsid w:val="00757F8C"/>
    <w:rsid w:val="00760577"/>
    <w:rsid w:val="00760A11"/>
    <w:rsid w:val="00760EC9"/>
    <w:rsid w:val="007610DE"/>
    <w:rsid w:val="00761284"/>
    <w:rsid w:val="00761523"/>
    <w:rsid w:val="007615E8"/>
    <w:rsid w:val="007616CE"/>
    <w:rsid w:val="00761805"/>
    <w:rsid w:val="0076186B"/>
    <w:rsid w:val="00761AC3"/>
    <w:rsid w:val="00761FDF"/>
    <w:rsid w:val="0076241D"/>
    <w:rsid w:val="007628C9"/>
    <w:rsid w:val="007629F4"/>
    <w:rsid w:val="00763382"/>
    <w:rsid w:val="0076376E"/>
    <w:rsid w:val="00763935"/>
    <w:rsid w:val="007640AF"/>
    <w:rsid w:val="00764D06"/>
    <w:rsid w:val="00764F71"/>
    <w:rsid w:val="0076524B"/>
    <w:rsid w:val="007652A8"/>
    <w:rsid w:val="00765507"/>
    <w:rsid w:val="007658CF"/>
    <w:rsid w:val="00765A41"/>
    <w:rsid w:val="00765B34"/>
    <w:rsid w:val="0076606A"/>
    <w:rsid w:val="0076612B"/>
    <w:rsid w:val="007661FB"/>
    <w:rsid w:val="007665A9"/>
    <w:rsid w:val="00766E5F"/>
    <w:rsid w:val="00766F64"/>
    <w:rsid w:val="007673D7"/>
    <w:rsid w:val="00767AEC"/>
    <w:rsid w:val="00767DBF"/>
    <w:rsid w:val="007703AA"/>
    <w:rsid w:val="00770422"/>
    <w:rsid w:val="0077052C"/>
    <w:rsid w:val="00770784"/>
    <w:rsid w:val="00770825"/>
    <w:rsid w:val="00770ACA"/>
    <w:rsid w:val="00770DDC"/>
    <w:rsid w:val="00770E0D"/>
    <w:rsid w:val="00770F5C"/>
    <w:rsid w:val="007715DF"/>
    <w:rsid w:val="00771718"/>
    <w:rsid w:val="0077174A"/>
    <w:rsid w:val="0077174F"/>
    <w:rsid w:val="00771894"/>
    <w:rsid w:val="00771C92"/>
    <w:rsid w:val="007721E1"/>
    <w:rsid w:val="00772369"/>
    <w:rsid w:val="007724B2"/>
    <w:rsid w:val="00772584"/>
    <w:rsid w:val="007726DC"/>
    <w:rsid w:val="00772990"/>
    <w:rsid w:val="00772BD2"/>
    <w:rsid w:val="00772DE3"/>
    <w:rsid w:val="00772F13"/>
    <w:rsid w:val="00772F3E"/>
    <w:rsid w:val="00773C39"/>
    <w:rsid w:val="00774538"/>
    <w:rsid w:val="007746F5"/>
    <w:rsid w:val="007749B2"/>
    <w:rsid w:val="007749BD"/>
    <w:rsid w:val="00774B51"/>
    <w:rsid w:val="00774D17"/>
    <w:rsid w:val="00774F90"/>
    <w:rsid w:val="00774F97"/>
    <w:rsid w:val="007750B4"/>
    <w:rsid w:val="007755A9"/>
    <w:rsid w:val="007757F9"/>
    <w:rsid w:val="007759CE"/>
    <w:rsid w:val="00775BA3"/>
    <w:rsid w:val="00775BBE"/>
    <w:rsid w:val="007766BF"/>
    <w:rsid w:val="007767F0"/>
    <w:rsid w:val="00776D35"/>
    <w:rsid w:val="00776E6B"/>
    <w:rsid w:val="00776EB3"/>
    <w:rsid w:val="00776FB4"/>
    <w:rsid w:val="00777912"/>
    <w:rsid w:val="00777D91"/>
    <w:rsid w:val="00777F2A"/>
    <w:rsid w:val="007801B2"/>
    <w:rsid w:val="007805CC"/>
    <w:rsid w:val="00780637"/>
    <w:rsid w:val="007809D9"/>
    <w:rsid w:val="00780E9D"/>
    <w:rsid w:val="00780F23"/>
    <w:rsid w:val="00780F75"/>
    <w:rsid w:val="00781546"/>
    <w:rsid w:val="0078164B"/>
    <w:rsid w:val="007819BB"/>
    <w:rsid w:val="00781B18"/>
    <w:rsid w:val="00781BF1"/>
    <w:rsid w:val="00781D13"/>
    <w:rsid w:val="00781D38"/>
    <w:rsid w:val="00781E04"/>
    <w:rsid w:val="00781E9F"/>
    <w:rsid w:val="00782197"/>
    <w:rsid w:val="00782514"/>
    <w:rsid w:val="00782612"/>
    <w:rsid w:val="007826FA"/>
    <w:rsid w:val="007828C3"/>
    <w:rsid w:val="00782CBF"/>
    <w:rsid w:val="00782E2F"/>
    <w:rsid w:val="00783426"/>
    <w:rsid w:val="00783B92"/>
    <w:rsid w:val="00783D21"/>
    <w:rsid w:val="007840B6"/>
    <w:rsid w:val="007840EC"/>
    <w:rsid w:val="00784149"/>
    <w:rsid w:val="00784266"/>
    <w:rsid w:val="00784835"/>
    <w:rsid w:val="007848DB"/>
    <w:rsid w:val="007848F6"/>
    <w:rsid w:val="00784AE4"/>
    <w:rsid w:val="00784B02"/>
    <w:rsid w:val="00784B87"/>
    <w:rsid w:val="00784C14"/>
    <w:rsid w:val="00785660"/>
    <w:rsid w:val="007857E4"/>
    <w:rsid w:val="00785D54"/>
    <w:rsid w:val="00785E56"/>
    <w:rsid w:val="00786209"/>
    <w:rsid w:val="0078651F"/>
    <w:rsid w:val="00786E0E"/>
    <w:rsid w:val="007871F7"/>
    <w:rsid w:val="00787617"/>
    <w:rsid w:val="0078769D"/>
    <w:rsid w:val="007878D3"/>
    <w:rsid w:val="00787EAC"/>
    <w:rsid w:val="00787FAB"/>
    <w:rsid w:val="00790135"/>
    <w:rsid w:val="007905E6"/>
    <w:rsid w:val="0079086D"/>
    <w:rsid w:val="00790AAA"/>
    <w:rsid w:val="00790DBF"/>
    <w:rsid w:val="00790DC8"/>
    <w:rsid w:val="0079107F"/>
    <w:rsid w:val="007910A7"/>
    <w:rsid w:val="007910C1"/>
    <w:rsid w:val="007915C9"/>
    <w:rsid w:val="00791B11"/>
    <w:rsid w:val="00791EF3"/>
    <w:rsid w:val="00791F17"/>
    <w:rsid w:val="007920FD"/>
    <w:rsid w:val="007923C8"/>
    <w:rsid w:val="00792A8E"/>
    <w:rsid w:val="007930BA"/>
    <w:rsid w:val="00793293"/>
    <w:rsid w:val="007933F3"/>
    <w:rsid w:val="007937D1"/>
    <w:rsid w:val="00793965"/>
    <w:rsid w:val="00793AC1"/>
    <w:rsid w:val="00793D33"/>
    <w:rsid w:val="00793FE2"/>
    <w:rsid w:val="0079415A"/>
    <w:rsid w:val="0079437E"/>
    <w:rsid w:val="00794827"/>
    <w:rsid w:val="00794E8A"/>
    <w:rsid w:val="00794F44"/>
    <w:rsid w:val="0079533E"/>
    <w:rsid w:val="007954BA"/>
    <w:rsid w:val="00795B19"/>
    <w:rsid w:val="00796042"/>
    <w:rsid w:val="007962E5"/>
    <w:rsid w:val="0079656B"/>
    <w:rsid w:val="007969A2"/>
    <w:rsid w:val="00796D99"/>
    <w:rsid w:val="00796FA5"/>
    <w:rsid w:val="007971B5"/>
    <w:rsid w:val="00797291"/>
    <w:rsid w:val="007973A7"/>
    <w:rsid w:val="0079779C"/>
    <w:rsid w:val="00797A7E"/>
    <w:rsid w:val="00797A92"/>
    <w:rsid w:val="00797AD6"/>
    <w:rsid w:val="00797BE6"/>
    <w:rsid w:val="00797E5F"/>
    <w:rsid w:val="00797F95"/>
    <w:rsid w:val="007A00AB"/>
    <w:rsid w:val="007A01CF"/>
    <w:rsid w:val="007A021D"/>
    <w:rsid w:val="007A02BD"/>
    <w:rsid w:val="007A048F"/>
    <w:rsid w:val="007A0534"/>
    <w:rsid w:val="007A068E"/>
    <w:rsid w:val="007A0CFA"/>
    <w:rsid w:val="007A0EE9"/>
    <w:rsid w:val="007A106A"/>
    <w:rsid w:val="007A124D"/>
    <w:rsid w:val="007A1649"/>
    <w:rsid w:val="007A16C0"/>
    <w:rsid w:val="007A1A18"/>
    <w:rsid w:val="007A1B69"/>
    <w:rsid w:val="007A251F"/>
    <w:rsid w:val="007A255E"/>
    <w:rsid w:val="007A2763"/>
    <w:rsid w:val="007A27FC"/>
    <w:rsid w:val="007A29B6"/>
    <w:rsid w:val="007A2B6B"/>
    <w:rsid w:val="007A2C00"/>
    <w:rsid w:val="007A2F26"/>
    <w:rsid w:val="007A3004"/>
    <w:rsid w:val="007A3203"/>
    <w:rsid w:val="007A3341"/>
    <w:rsid w:val="007A36F3"/>
    <w:rsid w:val="007A3FEA"/>
    <w:rsid w:val="007A458D"/>
    <w:rsid w:val="007A45CF"/>
    <w:rsid w:val="007A49F5"/>
    <w:rsid w:val="007A4B77"/>
    <w:rsid w:val="007A4DF4"/>
    <w:rsid w:val="007A4EF3"/>
    <w:rsid w:val="007A4F54"/>
    <w:rsid w:val="007A4F98"/>
    <w:rsid w:val="007A5167"/>
    <w:rsid w:val="007A53AF"/>
    <w:rsid w:val="007A5592"/>
    <w:rsid w:val="007A5645"/>
    <w:rsid w:val="007A587A"/>
    <w:rsid w:val="007A5BA4"/>
    <w:rsid w:val="007A6052"/>
    <w:rsid w:val="007A62CD"/>
    <w:rsid w:val="007A63B1"/>
    <w:rsid w:val="007A676B"/>
    <w:rsid w:val="007A6C4C"/>
    <w:rsid w:val="007A6F5B"/>
    <w:rsid w:val="007A7298"/>
    <w:rsid w:val="007A7452"/>
    <w:rsid w:val="007A752F"/>
    <w:rsid w:val="007A7860"/>
    <w:rsid w:val="007A7980"/>
    <w:rsid w:val="007A7CA8"/>
    <w:rsid w:val="007B024A"/>
    <w:rsid w:val="007B06F6"/>
    <w:rsid w:val="007B09A6"/>
    <w:rsid w:val="007B09EE"/>
    <w:rsid w:val="007B0C3E"/>
    <w:rsid w:val="007B0E81"/>
    <w:rsid w:val="007B1238"/>
    <w:rsid w:val="007B1664"/>
    <w:rsid w:val="007B1693"/>
    <w:rsid w:val="007B1B8D"/>
    <w:rsid w:val="007B1CC9"/>
    <w:rsid w:val="007B245D"/>
    <w:rsid w:val="007B250C"/>
    <w:rsid w:val="007B25DA"/>
    <w:rsid w:val="007B27D4"/>
    <w:rsid w:val="007B281F"/>
    <w:rsid w:val="007B2B46"/>
    <w:rsid w:val="007B2B6D"/>
    <w:rsid w:val="007B2D03"/>
    <w:rsid w:val="007B31AC"/>
    <w:rsid w:val="007B361C"/>
    <w:rsid w:val="007B38A9"/>
    <w:rsid w:val="007B38F7"/>
    <w:rsid w:val="007B3B77"/>
    <w:rsid w:val="007B3CF5"/>
    <w:rsid w:val="007B3D47"/>
    <w:rsid w:val="007B442B"/>
    <w:rsid w:val="007B450D"/>
    <w:rsid w:val="007B4685"/>
    <w:rsid w:val="007B4B1A"/>
    <w:rsid w:val="007B4B4B"/>
    <w:rsid w:val="007B4B7C"/>
    <w:rsid w:val="007B5062"/>
    <w:rsid w:val="007B50C6"/>
    <w:rsid w:val="007B572C"/>
    <w:rsid w:val="007B5A29"/>
    <w:rsid w:val="007B5BA1"/>
    <w:rsid w:val="007B6258"/>
    <w:rsid w:val="007B644A"/>
    <w:rsid w:val="007B6673"/>
    <w:rsid w:val="007B66F6"/>
    <w:rsid w:val="007B6D40"/>
    <w:rsid w:val="007B6D95"/>
    <w:rsid w:val="007B7211"/>
    <w:rsid w:val="007B72AE"/>
    <w:rsid w:val="007B72D4"/>
    <w:rsid w:val="007B74CF"/>
    <w:rsid w:val="007B7DAA"/>
    <w:rsid w:val="007C001D"/>
    <w:rsid w:val="007C0271"/>
    <w:rsid w:val="007C0284"/>
    <w:rsid w:val="007C02B6"/>
    <w:rsid w:val="007C066F"/>
    <w:rsid w:val="007C0726"/>
    <w:rsid w:val="007C089C"/>
    <w:rsid w:val="007C0BCB"/>
    <w:rsid w:val="007C0BF5"/>
    <w:rsid w:val="007C0FEE"/>
    <w:rsid w:val="007C106A"/>
    <w:rsid w:val="007C1BBF"/>
    <w:rsid w:val="007C1DC9"/>
    <w:rsid w:val="007C1F4E"/>
    <w:rsid w:val="007C1FC3"/>
    <w:rsid w:val="007C1FF3"/>
    <w:rsid w:val="007C236B"/>
    <w:rsid w:val="007C2A1B"/>
    <w:rsid w:val="007C2AFD"/>
    <w:rsid w:val="007C36FC"/>
    <w:rsid w:val="007C3DBF"/>
    <w:rsid w:val="007C4260"/>
    <w:rsid w:val="007C4357"/>
    <w:rsid w:val="007C47E4"/>
    <w:rsid w:val="007C483B"/>
    <w:rsid w:val="007C4934"/>
    <w:rsid w:val="007C49AE"/>
    <w:rsid w:val="007C4C62"/>
    <w:rsid w:val="007C5155"/>
    <w:rsid w:val="007C51BC"/>
    <w:rsid w:val="007C5295"/>
    <w:rsid w:val="007C536A"/>
    <w:rsid w:val="007C5546"/>
    <w:rsid w:val="007C56D5"/>
    <w:rsid w:val="007C5912"/>
    <w:rsid w:val="007C5B0E"/>
    <w:rsid w:val="007C5BFA"/>
    <w:rsid w:val="007C5DDF"/>
    <w:rsid w:val="007C629A"/>
    <w:rsid w:val="007C6613"/>
    <w:rsid w:val="007C6956"/>
    <w:rsid w:val="007C6A10"/>
    <w:rsid w:val="007C6C0F"/>
    <w:rsid w:val="007C70B9"/>
    <w:rsid w:val="007C70C1"/>
    <w:rsid w:val="007C70C8"/>
    <w:rsid w:val="007C71B9"/>
    <w:rsid w:val="007C7628"/>
    <w:rsid w:val="007C775E"/>
    <w:rsid w:val="007C7943"/>
    <w:rsid w:val="007C7AA5"/>
    <w:rsid w:val="007C7BE4"/>
    <w:rsid w:val="007C7C0D"/>
    <w:rsid w:val="007C7CFD"/>
    <w:rsid w:val="007D0250"/>
    <w:rsid w:val="007D0C29"/>
    <w:rsid w:val="007D0C51"/>
    <w:rsid w:val="007D0CFA"/>
    <w:rsid w:val="007D0FD8"/>
    <w:rsid w:val="007D0FFE"/>
    <w:rsid w:val="007D1251"/>
    <w:rsid w:val="007D1334"/>
    <w:rsid w:val="007D15A3"/>
    <w:rsid w:val="007D1A0E"/>
    <w:rsid w:val="007D1A55"/>
    <w:rsid w:val="007D1A79"/>
    <w:rsid w:val="007D24B7"/>
    <w:rsid w:val="007D2556"/>
    <w:rsid w:val="007D27CB"/>
    <w:rsid w:val="007D2B1D"/>
    <w:rsid w:val="007D2E32"/>
    <w:rsid w:val="007D3454"/>
    <w:rsid w:val="007D356A"/>
    <w:rsid w:val="007D37C3"/>
    <w:rsid w:val="007D3AB9"/>
    <w:rsid w:val="007D3AE0"/>
    <w:rsid w:val="007D3B09"/>
    <w:rsid w:val="007D4223"/>
    <w:rsid w:val="007D434A"/>
    <w:rsid w:val="007D4424"/>
    <w:rsid w:val="007D4C4F"/>
    <w:rsid w:val="007D50E1"/>
    <w:rsid w:val="007D51B2"/>
    <w:rsid w:val="007D550A"/>
    <w:rsid w:val="007D5549"/>
    <w:rsid w:val="007D5621"/>
    <w:rsid w:val="007D57AF"/>
    <w:rsid w:val="007D5850"/>
    <w:rsid w:val="007D5886"/>
    <w:rsid w:val="007D5BEC"/>
    <w:rsid w:val="007D5C91"/>
    <w:rsid w:val="007D5DD4"/>
    <w:rsid w:val="007D5F09"/>
    <w:rsid w:val="007D6C30"/>
    <w:rsid w:val="007D72D1"/>
    <w:rsid w:val="007D747C"/>
    <w:rsid w:val="007D748D"/>
    <w:rsid w:val="007D77DC"/>
    <w:rsid w:val="007D7A0F"/>
    <w:rsid w:val="007D7DCE"/>
    <w:rsid w:val="007E022F"/>
    <w:rsid w:val="007E0331"/>
    <w:rsid w:val="007E044D"/>
    <w:rsid w:val="007E0643"/>
    <w:rsid w:val="007E07B3"/>
    <w:rsid w:val="007E0991"/>
    <w:rsid w:val="007E0CDC"/>
    <w:rsid w:val="007E0D0B"/>
    <w:rsid w:val="007E0DC0"/>
    <w:rsid w:val="007E0DD5"/>
    <w:rsid w:val="007E10EF"/>
    <w:rsid w:val="007E135B"/>
    <w:rsid w:val="007E14C2"/>
    <w:rsid w:val="007E15FA"/>
    <w:rsid w:val="007E168E"/>
    <w:rsid w:val="007E1959"/>
    <w:rsid w:val="007E1B2C"/>
    <w:rsid w:val="007E1CB4"/>
    <w:rsid w:val="007E1D7E"/>
    <w:rsid w:val="007E1E00"/>
    <w:rsid w:val="007E1E0B"/>
    <w:rsid w:val="007E21BF"/>
    <w:rsid w:val="007E2546"/>
    <w:rsid w:val="007E2711"/>
    <w:rsid w:val="007E2946"/>
    <w:rsid w:val="007E2AB2"/>
    <w:rsid w:val="007E2BE9"/>
    <w:rsid w:val="007E2E3F"/>
    <w:rsid w:val="007E2F2E"/>
    <w:rsid w:val="007E3616"/>
    <w:rsid w:val="007E3726"/>
    <w:rsid w:val="007E3842"/>
    <w:rsid w:val="007E3FE8"/>
    <w:rsid w:val="007E4230"/>
    <w:rsid w:val="007E4231"/>
    <w:rsid w:val="007E4472"/>
    <w:rsid w:val="007E4B9C"/>
    <w:rsid w:val="007E5226"/>
    <w:rsid w:val="007E5314"/>
    <w:rsid w:val="007E57A9"/>
    <w:rsid w:val="007E5902"/>
    <w:rsid w:val="007E5B07"/>
    <w:rsid w:val="007E5B62"/>
    <w:rsid w:val="007E5C88"/>
    <w:rsid w:val="007E5E20"/>
    <w:rsid w:val="007E64C8"/>
    <w:rsid w:val="007E67EB"/>
    <w:rsid w:val="007E6A07"/>
    <w:rsid w:val="007E6A15"/>
    <w:rsid w:val="007E6A1F"/>
    <w:rsid w:val="007E6C59"/>
    <w:rsid w:val="007E7014"/>
    <w:rsid w:val="007E707B"/>
    <w:rsid w:val="007E72B5"/>
    <w:rsid w:val="007E73BA"/>
    <w:rsid w:val="007E752E"/>
    <w:rsid w:val="007E79F7"/>
    <w:rsid w:val="007E7D71"/>
    <w:rsid w:val="007E7E29"/>
    <w:rsid w:val="007E7ED3"/>
    <w:rsid w:val="007E7F96"/>
    <w:rsid w:val="007F053B"/>
    <w:rsid w:val="007F0CDD"/>
    <w:rsid w:val="007F1048"/>
    <w:rsid w:val="007F10B7"/>
    <w:rsid w:val="007F1818"/>
    <w:rsid w:val="007F1D72"/>
    <w:rsid w:val="007F1D76"/>
    <w:rsid w:val="007F21DD"/>
    <w:rsid w:val="007F22CB"/>
    <w:rsid w:val="007F23EF"/>
    <w:rsid w:val="007F25A6"/>
    <w:rsid w:val="007F260E"/>
    <w:rsid w:val="007F2657"/>
    <w:rsid w:val="007F26B9"/>
    <w:rsid w:val="007F27E9"/>
    <w:rsid w:val="007F28A7"/>
    <w:rsid w:val="007F2B2D"/>
    <w:rsid w:val="007F2F03"/>
    <w:rsid w:val="007F3615"/>
    <w:rsid w:val="007F3799"/>
    <w:rsid w:val="007F3D51"/>
    <w:rsid w:val="007F4091"/>
    <w:rsid w:val="007F413D"/>
    <w:rsid w:val="007F4202"/>
    <w:rsid w:val="007F4264"/>
    <w:rsid w:val="007F4432"/>
    <w:rsid w:val="007F44C9"/>
    <w:rsid w:val="007F4D66"/>
    <w:rsid w:val="007F51AF"/>
    <w:rsid w:val="007F52A3"/>
    <w:rsid w:val="007F52B7"/>
    <w:rsid w:val="007F53DA"/>
    <w:rsid w:val="007F53FE"/>
    <w:rsid w:val="007F5622"/>
    <w:rsid w:val="007F57F9"/>
    <w:rsid w:val="007F5CD3"/>
    <w:rsid w:val="007F5DD3"/>
    <w:rsid w:val="007F5E74"/>
    <w:rsid w:val="007F600A"/>
    <w:rsid w:val="007F601D"/>
    <w:rsid w:val="007F63D7"/>
    <w:rsid w:val="007F63FC"/>
    <w:rsid w:val="007F64CD"/>
    <w:rsid w:val="007F64FC"/>
    <w:rsid w:val="007F67D6"/>
    <w:rsid w:val="007F6E27"/>
    <w:rsid w:val="007F6FD3"/>
    <w:rsid w:val="007F752E"/>
    <w:rsid w:val="007F7795"/>
    <w:rsid w:val="007F7A06"/>
    <w:rsid w:val="007F7C54"/>
    <w:rsid w:val="007F7E64"/>
    <w:rsid w:val="007F7FF8"/>
    <w:rsid w:val="008000F7"/>
    <w:rsid w:val="00800144"/>
    <w:rsid w:val="008001AE"/>
    <w:rsid w:val="00800237"/>
    <w:rsid w:val="0080026A"/>
    <w:rsid w:val="00800398"/>
    <w:rsid w:val="008003AB"/>
    <w:rsid w:val="008008D4"/>
    <w:rsid w:val="0080092C"/>
    <w:rsid w:val="0080128B"/>
    <w:rsid w:val="008014BD"/>
    <w:rsid w:val="0080155C"/>
    <w:rsid w:val="0080284F"/>
    <w:rsid w:val="00802CAE"/>
    <w:rsid w:val="00803ADF"/>
    <w:rsid w:val="008043B1"/>
    <w:rsid w:val="00804623"/>
    <w:rsid w:val="00804680"/>
    <w:rsid w:val="0080522B"/>
    <w:rsid w:val="00805670"/>
    <w:rsid w:val="0080632D"/>
    <w:rsid w:val="00806566"/>
    <w:rsid w:val="008066EE"/>
    <w:rsid w:val="00807090"/>
    <w:rsid w:val="0080799D"/>
    <w:rsid w:val="00807E49"/>
    <w:rsid w:val="0081040E"/>
    <w:rsid w:val="00810462"/>
    <w:rsid w:val="008107CB"/>
    <w:rsid w:val="008108CF"/>
    <w:rsid w:val="008109C3"/>
    <w:rsid w:val="00810A38"/>
    <w:rsid w:val="00810A8D"/>
    <w:rsid w:val="00810F0A"/>
    <w:rsid w:val="00811250"/>
    <w:rsid w:val="00811541"/>
    <w:rsid w:val="008115E3"/>
    <w:rsid w:val="00811772"/>
    <w:rsid w:val="00811ADB"/>
    <w:rsid w:val="00811D13"/>
    <w:rsid w:val="00811DA4"/>
    <w:rsid w:val="0081205E"/>
    <w:rsid w:val="0081284D"/>
    <w:rsid w:val="00812A11"/>
    <w:rsid w:val="00812A4E"/>
    <w:rsid w:val="0081309B"/>
    <w:rsid w:val="00813794"/>
    <w:rsid w:val="0081380D"/>
    <w:rsid w:val="00813938"/>
    <w:rsid w:val="0081394E"/>
    <w:rsid w:val="00813C85"/>
    <w:rsid w:val="00813D74"/>
    <w:rsid w:val="00813D95"/>
    <w:rsid w:val="00813EFB"/>
    <w:rsid w:val="008140A5"/>
    <w:rsid w:val="00814168"/>
    <w:rsid w:val="00814206"/>
    <w:rsid w:val="00814209"/>
    <w:rsid w:val="00814229"/>
    <w:rsid w:val="00814408"/>
    <w:rsid w:val="00814519"/>
    <w:rsid w:val="00814881"/>
    <w:rsid w:val="00814AB9"/>
    <w:rsid w:val="0081534E"/>
    <w:rsid w:val="008155BE"/>
    <w:rsid w:val="0081587D"/>
    <w:rsid w:val="00815C60"/>
    <w:rsid w:val="00815CE0"/>
    <w:rsid w:val="00815E26"/>
    <w:rsid w:val="00816239"/>
    <w:rsid w:val="0081628F"/>
    <w:rsid w:val="008164A2"/>
    <w:rsid w:val="008168B8"/>
    <w:rsid w:val="00816B93"/>
    <w:rsid w:val="00816C03"/>
    <w:rsid w:val="00816F6A"/>
    <w:rsid w:val="008172CA"/>
    <w:rsid w:val="0081737C"/>
    <w:rsid w:val="00817585"/>
    <w:rsid w:val="008177F3"/>
    <w:rsid w:val="00820007"/>
    <w:rsid w:val="00820269"/>
    <w:rsid w:val="00820505"/>
    <w:rsid w:val="0082059D"/>
    <w:rsid w:val="0082079D"/>
    <w:rsid w:val="00820943"/>
    <w:rsid w:val="00820A0B"/>
    <w:rsid w:val="00820A65"/>
    <w:rsid w:val="00820A99"/>
    <w:rsid w:val="008212F0"/>
    <w:rsid w:val="008218EA"/>
    <w:rsid w:val="00821A00"/>
    <w:rsid w:val="00821A8E"/>
    <w:rsid w:val="00821F40"/>
    <w:rsid w:val="00822024"/>
    <w:rsid w:val="008223FB"/>
    <w:rsid w:val="00822485"/>
    <w:rsid w:val="00822AC8"/>
    <w:rsid w:val="00822C0F"/>
    <w:rsid w:val="00822FEC"/>
    <w:rsid w:val="0082312E"/>
    <w:rsid w:val="00823179"/>
    <w:rsid w:val="0082336E"/>
    <w:rsid w:val="008237F6"/>
    <w:rsid w:val="00823DBC"/>
    <w:rsid w:val="00823E09"/>
    <w:rsid w:val="00824046"/>
    <w:rsid w:val="00824297"/>
    <w:rsid w:val="00824329"/>
    <w:rsid w:val="0082444C"/>
    <w:rsid w:val="0082476B"/>
    <w:rsid w:val="0082477B"/>
    <w:rsid w:val="008247F6"/>
    <w:rsid w:val="00824CC1"/>
    <w:rsid w:val="00825335"/>
    <w:rsid w:val="008254B1"/>
    <w:rsid w:val="00825A08"/>
    <w:rsid w:val="00825B31"/>
    <w:rsid w:val="00825CD2"/>
    <w:rsid w:val="00825D2F"/>
    <w:rsid w:val="00825F93"/>
    <w:rsid w:val="0082602C"/>
    <w:rsid w:val="00826236"/>
    <w:rsid w:val="0082630F"/>
    <w:rsid w:val="0082657E"/>
    <w:rsid w:val="0082676B"/>
    <w:rsid w:val="00826A8F"/>
    <w:rsid w:val="00826F47"/>
    <w:rsid w:val="00827113"/>
    <w:rsid w:val="008274B0"/>
    <w:rsid w:val="00827625"/>
    <w:rsid w:val="00827959"/>
    <w:rsid w:val="00827BAF"/>
    <w:rsid w:val="008300A4"/>
    <w:rsid w:val="00830315"/>
    <w:rsid w:val="008305F6"/>
    <w:rsid w:val="00830982"/>
    <w:rsid w:val="00830C50"/>
    <w:rsid w:val="00830EC5"/>
    <w:rsid w:val="00831386"/>
    <w:rsid w:val="00831B44"/>
    <w:rsid w:val="00831C93"/>
    <w:rsid w:val="00831DC6"/>
    <w:rsid w:val="00831DF7"/>
    <w:rsid w:val="00831DF9"/>
    <w:rsid w:val="00831FC8"/>
    <w:rsid w:val="008321C6"/>
    <w:rsid w:val="008322CD"/>
    <w:rsid w:val="0083244B"/>
    <w:rsid w:val="008326F4"/>
    <w:rsid w:val="00832737"/>
    <w:rsid w:val="00832983"/>
    <w:rsid w:val="00832BC9"/>
    <w:rsid w:val="00832C6C"/>
    <w:rsid w:val="00833660"/>
    <w:rsid w:val="00833C38"/>
    <w:rsid w:val="00833E17"/>
    <w:rsid w:val="00834205"/>
    <w:rsid w:val="00834576"/>
    <w:rsid w:val="0083461B"/>
    <w:rsid w:val="00834626"/>
    <w:rsid w:val="0083499C"/>
    <w:rsid w:val="008349E8"/>
    <w:rsid w:val="008349EE"/>
    <w:rsid w:val="00835354"/>
    <w:rsid w:val="00835679"/>
    <w:rsid w:val="008356FC"/>
    <w:rsid w:val="00835ACB"/>
    <w:rsid w:val="00835DA2"/>
    <w:rsid w:val="00835E26"/>
    <w:rsid w:val="00836626"/>
    <w:rsid w:val="00836689"/>
    <w:rsid w:val="0083729A"/>
    <w:rsid w:val="008375C3"/>
    <w:rsid w:val="008377D4"/>
    <w:rsid w:val="0083787D"/>
    <w:rsid w:val="00837C8A"/>
    <w:rsid w:val="00837E05"/>
    <w:rsid w:val="0084020A"/>
    <w:rsid w:val="00840436"/>
    <w:rsid w:val="00840A6B"/>
    <w:rsid w:val="008413E5"/>
    <w:rsid w:val="00841541"/>
    <w:rsid w:val="00841575"/>
    <w:rsid w:val="008418D8"/>
    <w:rsid w:val="00841A16"/>
    <w:rsid w:val="00841AC7"/>
    <w:rsid w:val="00841DCD"/>
    <w:rsid w:val="00841F2F"/>
    <w:rsid w:val="008422FA"/>
    <w:rsid w:val="00842420"/>
    <w:rsid w:val="00842A0B"/>
    <w:rsid w:val="00842D29"/>
    <w:rsid w:val="00842E07"/>
    <w:rsid w:val="0084307A"/>
    <w:rsid w:val="00843314"/>
    <w:rsid w:val="008433FF"/>
    <w:rsid w:val="00843724"/>
    <w:rsid w:val="0084377A"/>
    <w:rsid w:val="00843C45"/>
    <w:rsid w:val="00843D3A"/>
    <w:rsid w:val="00844008"/>
    <w:rsid w:val="00844338"/>
    <w:rsid w:val="0084483B"/>
    <w:rsid w:val="00844B1D"/>
    <w:rsid w:val="00844EF8"/>
    <w:rsid w:val="008450D7"/>
    <w:rsid w:val="008456BE"/>
    <w:rsid w:val="0084585E"/>
    <w:rsid w:val="00845CFA"/>
    <w:rsid w:val="00845DA3"/>
    <w:rsid w:val="008460AF"/>
    <w:rsid w:val="00846652"/>
    <w:rsid w:val="00846E81"/>
    <w:rsid w:val="008470C8"/>
    <w:rsid w:val="008473F2"/>
    <w:rsid w:val="0084743F"/>
    <w:rsid w:val="00847958"/>
    <w:rsid w:val="00847CBD"/>
    <w:rsid w:val="008503D7"/>
    <w:rsid w:val="00850F67"/>
    <w:rsid w:val="00851110"/>
    <w:rsid w:val="008511F4"/>
    <w:rsid w:val="00851350"/>
    <w:rsid w:val="00851A80"/>
    <w:rsid w:val="00851B7C"/>
    <w:rsid w:val="0085216C"/>
    <w:rsid w:val="00852314"/>
    <w:rsid w:val="00852599"/>
    <w:rsid w:val="008527EA"/>
    <w:rsid w:val="00852DF0"/>
    <w:rsid w:val="00853460"/>
    <w:rsid w:val="008534BF"/>
    <w:rsid w:val="00853A17"/>
    <w:rsid w:val="00853DD0"/>
    <w:rsid w:val="008541D0"/>
    <w:rsid w:val="008541DC"/>
    <w:rsid w:val="00854543"/>
    <w:rsid w:val="0085460D"/>
    <w:rsid w:val="0085475B"/>
    <w:rsid w:val="0085481F"/>
    <w:rsid w:val="008548B8"/>
    <w:rsid w:val="0085491E"/>
    <w:rsid w:val="00854AAE"/>
    <w:rsid w:val="00854D17"/>
    <w:rsid w:val="00854D1F"/>
    <w:rsid w:val="00854FBA"/>
    <w:rsid w:val="00854FF6"/>
    <w:rsid w:val="008551B7"/>
    <w:rsid w:val="00855459"/>
    <w:rsid w:val="0085549E"/>
    <w:rsid w:val="00855561"/>
    <w:rsid w:val="0085580E"/>
    <w:rsid w:val="0085631B"/>
    <w:rsid w:val="00856535"/>
    <w:rsid w:val="00856653"/>
    <w:rsid w:val="0085674B"/>
    <w:rsid w:val="00856F1E"/>
    <w:rsid w:val="00856F53"/>
    <w:rsid w:val="0085734A"/>
    <w:rsid w:val="0085746D"/>
    <w:rsid w:val="008579A8"/>
    <w:rsid w:val="00857D87"/>
    <w:rsid w:val="00857DAC"/>
    <w:rsid w:val="008604C5"/>
    <w:rsid w:val="0086065C"/>
    <w:rsid w:val="00860AE6"/>
    <w:rsid w:val="00860E9C"/>
    <w:rsid w:val="008610D1"/>
    <w:rsid w:val="00861553"/>
    <w:rsid w:val="00861CCA"/>
    <w:rsid w:val="00861DD4"/>
    <w:rsid w:val="00861E97"/>
    <w:rsid w:val="008621B8"/>
    <w:rsid w:val="0086271D"/>
    <w:rsid w:val="00862840"/>
    <w:rsid w:val="00862898"/>
    <w:rsid w:val="008629E4"/>
    <w:rsid w:val="00862C18"/>
    <w:rsid w:val="00862C5F"/>
    <w:rsid w:val="00862F41"/>
    <w:rsid w:val="008631A9"/>
    <w:rsid w:val="00863319"/>
    <w:rsid w:val="008635E3"/>
    <w:rsid w:val="00863770"/>
    <w:rsid w:val="008637D4"/>
    <w:rsid w:val="00863B8D"/>
    <w:rsid w:val="00863D2B"/>
    <w:rsid w:val="00863D87"/>
    <w:rsid w:val="00863DE5"/>
    <w:rsid w:val="00864130"/>
    <w:rsid w:val="008642FA"/>
    <w:rsid w:val="00864813"/>
    <w:rsid w:val="00864CB5"/>
    <w:rsid w:val="00864CCA"/>
    <w:rsid w:val="00864DD6"/>
    <w:rsid w:val="00864F92"/>
    <w:rsid w:val="00865009"/>
    <w:rsid w:val="00865039"/>
    <w:rsid w:val="008654A9"/>
    <w:rsid w:val="0086557B"/>
    <w:rsid w:val="0086571A"/>
    <w:rsid w:val="00865DBE"/>
    <w:rsid w:val="00865DF8"/>
    <w:rsid w:val="00866108"/>
    <w:rsid w:val="0086648D"/>
    <w:rsid w:val="008664EA"/>
    <w:rsid w:val="00866553"/>
    <w:rsid w:val="00866E5B"/>
    <w:rsid w:val="0086703E"/>
    <w:rsid w:val="0086730E"/>
    <w:rsid w:val="008674A1"/>
    <w:rsid w:val="0087037A"/>
    <w:rsid w:val="00870561"/>
    <w:rsid w:val="00870A98"/>
    <w:rsid w:val="00870CB9"/>
    <w:rsid w:val="00870F26"/>
    <w:rsid w:val="00871046"/>
    <w:rsid w:val="00871095"/>
    <w:rsid w:val="008710F8"/>
    <w:rsid w:val="0087116F"/>
    <w:rsid w:val="008719A3"/>
    <w:rsid w:val="00871B6E"/>
    <w:rsid w:val="00871BB5"/>
    <w:rsid w:val="00871CB1"/>
    <w:rsid w:val="00871DA7"/>
    <w:rsid w:val="008721A7"/>
    <w:rsid w:val="008728BD"/>
    <w:rsid w:val="00872D46"/>
    <w:rsid w:val="00872DE6"/>
    <w:rsid w:val="00873130"/>
    <w:rsid w:val="008735D6"/>
    <w:rsid w:val="008738BE"/>
    <w:rsid w:val="00873B3E"/>
    <w:rsid w:val="00873B69"/>
    <w:rsid w:val="0087416D"/>
    <w:rsid w:val="008741A2"/>
    <w:rsid w:val="008743D0"/>
    <w:rsid w:val="00874665"/>
    <w:rsid w:val="00874670"/>
    <w:rsid w:val="0087491B"/>
    <w:rsid w:val="00875229"/>
    <w:rsid w:val="008753BF"/>
    <w:rsid w:val="008754BC"/>
    <w:rsid w:val="00875712"/>
    <w:rsid w:val="008757C1"/>
    <w:rsid w:val="00875876"/>
    <w:rsid w:val="008760BF"/>
    <w:rsid w:val="00876121"/>
    <w:rsid w:val="008767E7"/>
    <w:rsid w:val="008768C3"/>
    <w:rsid w:val="00877791"/>
    <w:rsid w:val="008777A7"/>
    <w:rsid w:val="008779A8"/>
    <w:rsid w:val="00877B33"/>
    <w:rsid w:val="00877CFB"/>
    <w:rsid w:val="00877D7B"/>
    <w:rsid w:val="00877D8B"/>
    <w:rsid w:val="00880048"/>
    <w:rsid w:val="008800BA"/>
    <w:rsid w:val="00880564"/>
    <w:rsid w:val="008805E7"/>
    <w:rsid w:val="008809C7"/>
    <w:rsid w:val="00880DE5"/>
    <w:rsid w:val="00881110"/>
    <w:rsid w:val="0088116C"/>
    <w:rsid w:val="0088122E"/>
    <w:rsid w:val="00881420"/>
    <w:rsid w:val="00881495"/>
    <w:rsid w:val="00881498"/>
    <w:rsid w:val="0088186F"/>
    <w:rsid w:val="00881F40"/>
    <w:rsid w:val="008829E3"/>
    <w:rsid w:val="008832AF"/>
    <w:rsid w:val="0088357B"/>
    <w:rsid w:val="008838F9"/>
    <w:rsid w:val="00883922"/>
    <w:rsid w:val="00883BAA"/>
    <w:rsid w:val="00883C2A"/>
    <w:rsid w:val="00883D49"/>
    <w:rsid w:val="00883EB0"/>
    <w:rsid w:val="00883F29"/>
    <w:rsid w:val="00883F38"/>
    <w:rsid w:val="0088404D"/>
    <w:rsid w:val="0088457E"/>
    <w:rsid w:val="0088465E"/>
    <w:rsid w:val="0088499E"/>
    <w:rsid w:val="00884A27"/>
    <w:rsid w:val="00884AB6"/>
    <w:rsid w:val="00884C4D"/>
    <w:rsid w:val="00884F5E"/>
    <w:rsid w:val="008859FF"/>
    <w:rsid w:val="00885C39"/>
    <w:rsid w:val="00885F54"/>
    <w:rsid w:val="0088617A"/>
    <w:rsid w:val="00886213"/>
    <w:rsid w:val="0088646B"/>
    <w:rsid w:val="008867FC"/>
    <w:rsid w:val="00886807"/>
    <w:rsid w:val="00886B4B"/>
    <w:rsid w:val="00886CDC"/>
    <w:rsid w:val="00887372"/>
    <w:rsid w:val="0088761B"/>
    <w:rsid w:val="00887637"/>
    <w:rsid w:val="008877F3"/>
    <w:rsid w:val="00887AFD"/>
    <w:rsid w:val="00887B85"/>
    <w:rsid w:val="00890008"/>
    <w:rsid w:val="00890218"/>
    <w:rsid w:val="008903F9"/>
    <w:rsid w:val="008907C9"/>
    <w:rsid w:val="0089082F"/>
    <w:rsid w:val="008908A5"/>
    <w:rsid w:val="00890AA6"/>
    <w:rsid w:val="00890C3B"/>
    <w:rsid w:val="00890FD8"/>
    <w:rsid w:val="0089129A"/>
    <w:rsid w:val="008913CE"/>
    <w:rsid w:val="008913DC"/>
    <w:rsid w:val="008920FA"/>
    <w:rsid w:val="0089239F"/>
    <w:rsid w:val="008925E3"/>
    <w:rsid w:val="00892E10"/>
    <w:rsid w:val="00893445"/>
    <w:rsid w:val="00893542"/>
    <w:rsid w:val="00893712"/>
    <w:rsid w:val="00893892"/>
    <w:rsid w:val="008942AE"/>
    <w:rsid w:val="00894516"/>
    <w:rsid w:val="0089460A"/>
    <w:rsid w:val="00894D1D"/>
    <w:rsid w:val="00894D5B"/>
    <w:rsid w:val="00895023"/>
    <w:rsid w:val="00895036"/>
    <w:rsid w:val="0089532A"/>
    <w:rsid w:val="008956DD"/>
    <w:rsid w:val="00895832"/>
    <w:rsid w:val="00895C5A"/>
    <w:rsid w:val="00895DBA"/>
    <w:rsid w:val="008961A1"/>
    <w:rsid w:val="00896379"/>
    <w:rsid w:val="00896726"/>
    <w:rsid w:val="0089686D"/>
    <w:rsid w:val="00896AC3"/>
    <w:rsid w:val="00896B8B"/>
    <w:rsid w:val="00896C9F"/>
    <w:rsid w:val="008970E0"/>
    <w:rsid w:val="00897570"/>
    <w:rsid w:val="008975C9"/>
    <w:rsid w:val="008976E1"/>
    <w:rsid w:val="008979C6"/>
    <w:rsid w:val="00897B17"/>
    <w:rsid w:val="00897F8A"/>
    <w:rsid w:val="008A00FA"/>
    <w:rsid w:val="008A050D"/>
    <w:rsid w:val="008A06C6"/>
    <w:rsid w:val="008A09AB"/>
    <w:rsid w:val="008A0C3D"/>
    <w:rsid w:val="008A0FC1"/>
    <w:rsid w:val="008A1296"/>
    <w:rsid w:val="008A17F2"/>
    <w:rsid w:val="008A2318"/>
    <w:rsid w:val="008A2364"/>
    <w:rsid w:val="008A2474"/>
    <w:rsid w:val="008A28F1"/>
    <w:rsid w:val="008A28F5"/>
    <w:rsid w:val="008A2E00"/>
    <w:rsid w:val="008A3241"/>
    <w:rsid w:val="008A3A57"/>
    <w:rsid w:val="008A3BFB"/>
    <w:rsid w:val="008A3D22"/>
    <w:rsid w:val="008A40C9"/>
    <w:rsid w:val="008A43F6"/>
    <w:rsid w:val="008A4515"/>
    <w:rsid w:val="008A451B"/>
    <w:rsid w:val="008A45F2"/>
    <w:rsid w:val="008A4D3E"/>
    <w:rsid w:val="008A51AA"/>
    <w:rsid w:val="008A52C8"/>
    <w:rsid w:val="008A541F"/>
    <w:rsid w:val="008A547D"/>
    <w:rsid w:val="008A56D5"/>
    <w:rsid w:val="008A5800"/>
    <w:rsid w:val="008A596B"/>
    <w:rsid w:val="008A598E"/>
    <w:rsid w:val="008A5BCC"/>
    <w:rsid w:val="008A5D44"/>
    <w:rsid w:val="008A5F1E"/>
    <w:rsid w:val="008A607C"/>
    <w:rsid w:val="008A6097"/>
    <w:rsid w:val="008A6201"/>
    <w:rsid w:val="008A6CF0"/>
    <w:rsid w:val="008A70E2"/>
    <w:rsid w:val="008A72E1"/>
    <w:rsid w:val="008A73EF"/>
    <w:rsid w:val="008A75D7"/>
    <w:rsid w:val="008A7A84"/>
    <w:rsid w:val="008A7AF2"/>
    <w:rsid w:val="008A7CC9"/>
    <w:rsid w:val="008B0388"/>
    <w:rsid w:val="008B0AB1"/>
    <w:rsid w:val="008B0C57"/>
    <w:rsid w:val="008B0DF7"/>
    <w:rsid w:val="008B0F2F"/>
    <w:rsid w:val="008B145C"/>
    <w:rsid w:val="008B187F"/>
    <w:rsid w:val="008B1AD5"/>
    <w:rsid w:val="008B1DD4"/>
    <w:rsid w:val="008B1E7F"/>
    <w:rsid w:val="008B1FC4"/>
    <w:rsid w:val="008B2345"/>
    <w:rsid w:val="008B2BE3"/>
    <w:rsid w:val="008B33A9"/>
    <w:rsid w:val="008B358C"/>
    <w:rsid w:val="008B379C"/>
    <w:rsid w:val="008B37E4"/>
    <w:rsid w:val="008B3C3B"/>
    <w:rsid w:val="008B3C3C"/>
    <w:rsid w:val="008B3CF7"/>
    <w:rsid w:val="008B4073"/>
    <w:rsid w:val="008B4590"/>
    <w:rsid w:val="008B46BC"/>
    <w:rsid w:val="008B48A9"/>
    <w:rsid w:val="008B4AF4"/>
    <w:rsid w:val="008B4BEE"/>
    <w:rsid w:val="008B4C70"/>
    <w:rsid w:val="008B4D77"/>
    <w:rsid w:val="008B513E"/>
    <w:rsid w:val="008B51C5"/>
    <w:rsid w:val="008B51CA"/>
    <w:rsid w:val="008B5379"/>
    <w:rsid w:val="008B5533"/>
    <w:rsid w:val="008B59AC"/>
    <w:rsid w:val="008B5CE2"/>
    <w:rsid w:val="008B5E14"/>
    <w:rsid w:val="008B5EC6"/>
    <w:rsid w:val="008B61D1"/>
    <w:rsid w:val="008B6689"/>
    <w:rsid w:val="008B679D"/>
    <w:rsid w:val="008B67FA"/>
    <w:rsid w:val="008B6916"/>
    <w:rsid w:val="008B6ADD"/>
    <w:rsid w:val="008B6E98"/>
    <w:rsid w:val="008B6FA7"/>
    <w:rsid w:val="008B7005"/>
    <w:rsid w:val="008B71E2"/>
    <w:rsid w:val="008B75F3"/>
    <w:rsid w:val="008B7DB2"/>
    <w:rsid w:val="008B7FF1"/>
    <w:rsid w:val="008C02D2"/>
    <w:rsid w:val="008C02FD"/>
    <w:rsid w:val="008C05DD"/>
    <w:rsid w:val="008C09FE"/>
    <w:rsid w:val="008C0CDC"/>
    <w:rsid w:val="008C0E37"/>
    <w:rsid w:val="008C12D4"/>
    <w:rsid w:val="008C1782"/>
    <w:rsid w:val="008C184C"/>
    <w:rsid w:val="008C18E9"/>
    <w:rsid w:val="008C1A65"/>
    <w:rsid w:val="008C1D62"/>
    <w:rsid w:val="008C21B3"/>
    <w:rsid w:val="008C2E44"/>
    <w:rsid w:val="008C312A"/>
    <w:rsid w:val="008C335A"/>
    <w:rsid w:val="008C36ED"/>
    <w:rsid w:val="008C3962"/>
    <w:rsid w:val="008C3A34"/>
    <w:rsid w:val="008C3B7E"/>
    <w:rsid w:val="008C4145"/>
    <w:rsid w:val="008C46F3"/>
    <w:rsid w:val="008C4951"/>
    <w:rsid w:val="008C4997"/>
    <w:rsid w:val="008C4BD5"/>
    <w:rsid w:val="008C4C0F"/>
    <w:rsid w:val="008C4DAC"/>
    <w:rsid w:val="008C4E30"/>
    <w:rsid w:val="008C4F53"/>
    <w:rsid w:val="008C4F55"/>
    <w:rsid w:val="008C5070"/>
    <w:rsid w:val="008C5095"/>
    <w:rsid w:val="008C521D"/>
    <w:rsid w:val="008C57FC"/>
    <w:rsid w:val="008C592E"/>
    <w:rsid w:val="008C5AB3"/>
    <w:rsid w:val="008C5CDF"/>
    <w:rsid w:val="008C6001"/>
    <w:rsid w:val="008C61C9"/>
    <w:rsid w:val="008C6497"/>
    <w:rsid w:val="008C6518"/>
    <w:rsid w:val="008C66A4"/>
    <w:rsid w:val="008C69C0"/>
    <w:rsid w:val="008C6A45"/>
    <w:rsid w:val="008C700D"/>
    <w:rsid w:val="008C788D"/>
    <w:rsid w:val="008C79E7"/>
    <w:rsid w:val="008C7B6D"/>
    <w:rsid w:val="008C7F91"/>
    <w:rsid w:val="008D019D"/>
    <w:rsid w:val="008D029C"/>
    <w:rsid w:val="008D02F3"/>
    <w:rsid w:val="008D0455"/>
    <w:rsid w:val="008D0759"/>
    <w:rsid w:val="008D0781"/>
    <w:rsid w:val="008D07D6"/>
    <w:rsid w:val="008D0C1C"/>
    <w:rsid w:val="008D0F8F"/>
    <w:rsid w:val="008D125D"/>
    <w:rsid w:val="008D1305"/>
    <w:rsid w:val="008D164F"/>
    <w:rsid w:val="008D169D"/>
    <w:rsid w:val="008D1D7A"/>
    <w:rsid w:val="008D21AB"/>
    <w:rsid w:val="008D33CA"/>
    <w:rsid w:val="008D3692"/>
    <w:rsid w:val="008D3706"/>
    <w:rsid w:val="008D37D7"/>
    <w:rsid w:val="008D38FF"/>
    <w:rsid w:val="008D3934"/>
    <w:rsid w:val="008D39AE"/>
    <w:rsid w:val="008D3A62"/>
    <w:rsid w:val="008D458C"/>
    <w:rsid w:val="008D4C4D"/>
    <w:rsid w:val="008D4D19"/>
    <w:rsid w:val="008D4DA5"/>
    <w:rsid w:val="008D4DAE"/>
    <w:rsid w:val="008D5F29"/>
    <w:rsid w:val="008D5F59"/>
    <w:rsid w:val="008D5F98"/>
    <w:rsid w:val="008D628A"/>
    <w:rsid w:val="008D64F8"/>
    <w:rsid w:val="008D67B7"/>
    <w:rsid w:val="008D6965"/>
    <w:rsid w:val="008D6EC9"/>
    <w:rsid w:val="008D7025"/>
    <w:rsid w:val="008D72D5"/>
    <w:rsid w:val="008D7A26"/>
    <w:rsid w:val="008D7B5C"/>
    <w:rsid w:val="008E0115"/>
    <w:rsid w:val="008E0400"/>
    <w:rsid w:val="008E0510"/>
    <w:rsid w:val="008E0785"/>
    <w:rsid w:val="008E08C5"/>
    <w:rsid w:val="008E09DB"/>
    <w:rsid w:val="008E0B5F"/>
    <w:rsid w:val="008E0C2E"/>
    <w:rsid w:val="008E0C4B"/>
    <w:rsid w:val="008E13FD"/>
    <w:rsid w:val="008E15BB"/>
    <w:rsid w:val="008E1A79"/>
    <w:rsid w:val="008E1A7F"/>
    <w:rsid w:val="008E1D41"/>
    <w:rsid w:val="008E1F60"/>
    <w:rsid w:val="008E2097"/>
    <w:rsid w:val="008E20EA"/>
    <w:rsid w:val="008E2178"/>
    <w:rsid w:val="008E257C"/>
    <w:rsid w:val="008E25C8"/>
    <w:rsid w:val="008E2862"/>
    <w:rsid w:val="008E2908"/>
    <w:rsid w:val="008E2FFC"/>
    <w:rsid w:val="008E3168"/>
    <w:rsid w:val="008E31E1"/>
    <w:rsid w:val="008E3212"/>
    <w:rsid w:val="008E3471"/>
    <w:rsid w:val="008E361C"/>
    <w:rsid w:val="008E36BD"/>
    <w:rsid w:val="008E3932"/>
    <w:rsid w:val="008E3A8B"/>
    <w:rsid w:val="008E3FCA"/>
    <w:rsid w:val="008E455E"/>
    <w:rsid w:val="008E4B85"/>
    <w:rsid w:val="008E4F2C"/>
    <w:rsid w:val="008E54D9"/>
    <w:rsid w:val="008E5755"/>
    <w:rsid w:val="008E5D03"/>
    <w:rsid w:val="008E633A"/>
    <w:rsid w:val="008E6450"/>
    <w:rsid w:val="008E67F8"/>
    <w:rsid w:val="008E681F"/>
    <w:rsid w:val="008E69B8"/>
    <w:rsid w:val="008E7480"/>
    <w:rsid w:val="008E7659"/>
    <w:rsid w:val="008E7666"/>
    <w:rsid w:val="008E792C"/>
    <w:rsid w:val="008E7BF7"/>
    <w:rsid w:val="008E7E55"/>
    <w:rsid w:val="008E7FC5"/>
    <w:rsid w:val="008F00C2"/>
    <w:rsid w:val="008F01A6"/>
    <w:rsid w:val="008F07A2"/>
    <w:rsid w:val="008F08F5"/>
    <w:rsid w:val="008F0A06"/>
    <w:rsid w:val="008F0A20"/>
    <w:rsid w:val="008F0CC0"/>
    <w:rsid w:val="008F0D62"/>
    <w:rsid w:val="008F150E"/>
    <w:rsid w:val="008F17F2"/>
    <w:rsid w:val="008F1D7C"/>
    <w:rsid w:val="008F1E90"/>
    <w:rsid w:val="008F231D"/>
    <w:rsid w:val="008F23AA"/>
    <w:rsid w:val="008F26C0"/>
    <w:rsid w:val="008F3192"/>
    <w:rsid w:val="008F3335"/>
    <w:rsid w:val="008F3423"/>
    <w:rsid w:val="008F367B"/>
    <w:rsid w:val="008F3764"/>
    <w:rsid w:val="008F3BFC"/>
    <w:rsid w:val="008F3CB4"/>
    <w:rsid w:val="008F3FE2"/>
    <w:rsid w:val="008F4098"/>
    <w:rsid w:val="008F409A"/>
    <w:rsid w:val="008F42D8"/>
    <w:rsid w:val="008F42EC"/>
    <w:rsid w:val="008F4957"/>
    <w:rsid w:val="008F4C91"/>
    <w:rsid w:val="008F4F99"/>
    <w:rsid w:val="008F526D"/>
    <w:rsid w:val="008F554B"/>
    <w:rsid w:val="008F55C1"/>
    <w:rsid w:val="008F5632"/>
    <w:rsid w:val="008F572E"/>
    <w:rsid w:val="008F5AD0"/>
    <w:rsid w:val="008F5B9A"/>
    <w:rsid w:val="008F5DDD"/>
    <w:rsid w:val="008F611A"/>
    <w:rsid w:val="008F616A"/>
    <w:rsid w:val="008F6245"/>
    <w:rsid w:val="008F6360"/>
    <w:rsid w:val="008F63BB"/>
    <w:rsid w:val="008F64B3"/>
    <w:rsid w:val="008F656A"/>
    <w:rsid w:val="008F657A"/>
    <w:rsid w:val="008F7188"/>
    <w:rsid w:val="008F731A"/>
    <w:rsid w:val="008F744B"/>
    <w:rsid w:val="008F749E"/>
    <w:rsid w:val="008F74A6"/>
    <w:rsid w:val="008F75A7"/>
    <w:rsid w:val="008F778A"/>
    <w:rsid w:val="008F7A83"/>
    <w:rsid w:val="008F7B11"/>
    <w:rsid w:val="008F7CB0"/>
    <w:rsid w:val="009004C9"/>
    <w:rsid w:val="009006E7"/>
    <w:rsid w:val="00900C3A"/>
    <w:rsid w:val="00900E8C"/>
    <w:rsid w:val="00901113"/>
    <w:rsid w:val="00901169"/>
    <w:rsid w:val="00901352"/>
    <w:rsid w:val="00901AB5"/>
    <w:rsid w:val="00901FB1"/>
    <w:rsid w:val="00901FE8"/>
    <w:rsid w:val="00901FF8"/>
    <w:rsid w:val="00902002"/>
    <w:rsid w:val="009020FD"/>
    <w:rsid w:val="0090256A"/>
    <w:rsid w:val="00902619"/>
    <w:rsid w:val="0090298A"/>
    <w:rsid w:val="00902D52"/>
    <w:rsid w:val="00903408"/>
    <w:rsid w:val="00903416"/>
    <w:rsid w:val="00903507"/>
    <w:rsid w:val="00903836"/>
    <w:rsid w:val="00903A32"/>
    <w:rsid w:val="00903E4C"/>
    <w:rsid w:val="009040E2"/>
    <w:rsid w:val="009043E9"/>
    <w:rsid w:val="009043EA"/>
    <w:rsid w:val="009044EB"/>
    <w:rsid w:val="00904B66"/>
    <w:rsid w:val="00905012"/>
    <w:rsid w:val="009052C0"/>
    <w:rsid w:val="00905348"/>
    <w:rsid w:val="00905357"/>
    <w:rsid w:val="00905401"/>
    <w:rsid w:val="00905543"/>
    <w:rsid w:val="009055FD"/>
    <w:rsid w:val="00905613"/>
    <w:rsid w:val="00905763"/>
    <w:rsid w:val="00905861"/>
    <w:rsid w:val="009059B6"/>
    <w:rsid w:val="00905A57"/>
    <w:rsid w:val="00905FD3"/>
    <w:rsid w:val="0090626A"/>
    <w:rsid w:val="00906469"/>
    <w:rsid w:val="009065B6"/>
    <w:rsid w:val="00906942"/>
    <w:rsid w:val="00906DF3"/>
    <w:rsid w:val="00906F1B"/>
    <w:rsid w:val="00906FC8"/>
    <w:rsid w:val="00907038"/>
    <w:rsid w:val="0090728A"/>
    <w:rsid w:val="0090734F"/>
    <w:rsid w:val="0090736F"/>
    <w:rsid w:val="0090744F"/>
    <w:rsid w:val="009074DA"/>
    <w:rsid w:val="00907822"/>
    <w:rsid w:val="00907C27"/>
    <w:rsid w:val="00907E3C"/>
    <w:rsid w:val="009100F8"/>
    <w:rsid w:val="0091017A"/>
    <w:rsid w:val="009105A7"/>
    <w:rsid w:val="00910AB1"/>
    <w:rsid w:val="00910ABC"/>
    <w:rsid w:val="009116CE"/>
    <w:rsid w:val="009117B6"/>
    <w:rsid w:val="00911950"/>
    <w:rsid w:val="00912619"/>
    <w:rsid w:val="0091275A"/>
    <w:rsid w:val="00912782"/>
    <w:rsid w:val="00912C29"/>
    <w:rsid w:val="009132FD"/>
    <w:rsid w:val="00913461"/>
    <w:rsid w:val="00913524"/>
    <w:rsid w:val="00913943"/>
    <w:rsid w:val="00913DA4"/>
    <w:rsid w:val="00913EEC"/>
    <w:rsid w:val="009143B1"/>
    <w:rsid w:val="00914496"/>
    <w:rsid w:val="009148AC"/>
    <w:rsid w:val="00914ECA"/>
    <w:rsid w:val="0091524E"/>
    <w:rsid w:val="00915770"/>
    <w:rsid w:val="0091588A"/>
    <w:rsid w:val="00915E0B"/>
    <w:rsid w:val="0091615B"/>
    <w:rsid w:val="00916366"/>
    <w:rsid w:val="009164F6"/>
    <w:rsid w:val="009168DA"/>
    <w:rsid w:val="00916C10"/>
    <w:rsid w:val="00916F1B"/>
    <w:rsid w:val="00917333"/>
    <w:rsid w:val="0091741D"/>
    <w:rsid w:val="009177A1"/>
    <w:rsid w:val="0091780A"/>
    <w:rsid w:val="00917B8A"/>
    <w:rsid w:val="00920085"/>
    <w:rsid w:val="009202D8"/>
    <w:rsid w:val="0092077A"/>
    <w:rsid w:val="00920CDF"/>
    <w:rsid w:val="00920D14"/>
    <w:rsid w:val="00920DD9"/>
    <w:rsid w:val="00921341"/>
    <w:rsid w:val="00921348"/>
    <w:rsid w:val="00921545"/>
    <w:rsid w:val="00921D3E"/>
    <w:rsid w:val="00921FA2"/>
    <w:rsid w:val="00922231"/>
    <w:rsid w:val="0092236E"/>
    <w:rsid w:val="009224D5"/>
    <w:rsid w:val="0092268D"/>
    <w:rsid w:val="00922B35"/>
    <w:rsid w:val="00922BD9"/>
    <w:rsid w:val="00922EDA"/>
    <w:rsid w:val="00923452"/>
    <w:rsid w:val="009237AF"/>
    <w:rsid w:val="00923C01"/>
    <w:rsid w:val="00924259"/>
    <w:rsid w:val="00924576"/>
    <w:rsid w:val="00924781"/>
    <w:rsid w:val="00924853"/>
    <w:rsid w:val="00924898"/>
    <w:rsid w:val="00924E1A"/>
    <w:rsid w:val="0092534F"/>
    <w:rsid w:val="00925807"/>
    <w:rsid w:val="00925923"/>
    <w:rsid w:val="00925EE7"/>
    <w:rsid w:val="00926040"/>
    <w:rsid w:val="009266EE"/>
    <w:rsid w:val="00926866"/>
    <w:rsid w:val="00926D69"/>
    <w:rsid w:val="0092702F"/>
    <w:rsid w:val="0092744D"/>
    <w:rsid w:val="0092759C"/>
    <w:rsid w:val="0092774B"/>
    <w:rsid w:val="009277A0"/>
    <w:rsid w:val="00930177"/>
    <w:rsid w:val="00930383"/>
    <w:rsid w:val="00930637"/>
    <w:rsid w:val="00930A35"/>
    <w:rsid w:val="00930A84"/>
    <w:rsid w:val="00930BD6"/>
    <w:rsid w:val="00930C96"/>
    <w:rsid w:val="009312EE"/>
    <w:rsid w:val="0093179A"/>
    <w:rsid w:val="00931ABD"/>
    <w:rsid w:val="00931EA5"/>
    <w:rsid w:val="00931F50"/>
    <w:rsid w:val="009324DD"/>
    <w:rsid w:val="009326CD"/>
    <w:rsid w:val="00932A9E"/>
    <w:rsid w:val="00932AD8"/>
    <w:rsid w:val="00932E20"/>
    <w:rsid w:val="009330E6"/>
    <w:rsid w:val="00933661"/>
    <w:rsid w:val="00933682"/>
    <w:rsid w:val="009338B4"/>
    <w:rsid w:val="00933FBE"/>
    <w:rsid w:val="00934416"/>
    <w:rsid w:val="00934625"/>
    <w:rsid w:val="00935017"/>
    <w:rsid w:val="0093501F"/>
    <w:rsid w:val="009350C9"/>
    <w:rsid w:val="0093519D"/>
    <w:rsid w:val="00935296"/>
    <w:rsid w:val="0093558F"/>
    <w:rsid w:val="00935AB0"/>
    <w:rsid w:val="009361C8"/>
    <w:rsid w:val="0093630B"/>
    <w:rsid w:val="0093639F"/>
    <w:rsid w:val="009365D3"/>
    <w:rsid w:val="00936946"/>
    <w:rsid w:val="00936B69"/>
    <w:rsid w:val="00936CE6"/>
    <w:rsid w:val="00936CEF"/>
    <w:rsid w:val="0093745A"/>
    <w:rsid w:val="0093751F"/>
    <w:rsid w:val="00937842"/>
    <w:rsid w:val="00937A60"/>
    <w:rsid w:val="00937AFD"/>
    <w:rsid w:val="00937C1A"/>
    <w:rsid w:val="00937D0F"/>
    <w:rsid w:val="009401C0"/>
    <w:rsid w:val="00940276"/>
    <w:rsid w:val="009403AA"/>
    <w:rsid w:val="00941204"/>
    <w:rsid w:val="009416DC"/>
    <w:rsid w:val="00941C26"/>
    <w:rsid w:val="00941C9C"/>
    <w:rsid w:val="00941EC9"/>
    <w:rsid w:val="00941FFC"/>
    <w:rsid w:val="0094208F"/>
    <w:rsid w:val="00942107"/>
    <w:rsid w:val="009426C1"/>
    <w:rsid w:val="00942778"/>
    <w:rsid w:val="009429F5"/>
    <w:rsid w:val="00942DC2"/>
    <w:rsid w:val="0094306B"/>
    <w:rsid w:val="00943184"/>
    <w:rsid w:val="00943342"/>
    <w:rsid w:val="00943478"/>
    <w:rsid w:val="009434AD"/>
    <w:rsid w:val="0094359F"/>
    <w:rsid w:val="00943649"/>
    <w:rsid w:val="00943895"/>
    <w:rsid w:val="009439D3"/>
    <w:rsid w:val="00943B87"/>
    <w:rsid w:val="00944452"/>
    <w:rsid w:val="00944499"/>
    <w:rsid w:val="009446A4"/>
    <w:rsid w:val="00944755"/>
    <w:rsid w:val="009448D3"/>
    <w:rsid w:val="00944BA3"/>
    <w:rsid w:val="00944D53"/>
    <w:rsid w:val="00944E73"/>
    <w:rsid w:val="00945263"/>
    <w:rsid w:val="009452B2"/>
    <w:rsid w:val="0094540E"/>
    <w:rsid w:val="00945639"/>
    <w:rsid w:val="009456C9"/>
    <w:rsid w:val="0094585C"/>
    <w:rsid w:val="00945C99"/>
    <w:rsid w:val="00945EA3"/>
    <w:rsid w:val="00945FD6"/>
    <w:rsid w:val="009461D2"/>
    <w:rsid w:val="0094641F"/>
    <w:rsid w:val="00947135"/>
    <w:rsid w:val="009472BE"/>
    <w:rsid w:val="00947532"/>
    <w:rsid w:val="009477B0"/>
    <w:rsid w:val="009500D9"/>
    <w:rsid w:val="009501A3"/>
    <w:rsid w:val="00950241"/>
    <w:rsid w:val="009505CA"/>
    <w:rsid w:val="00950C56"/>
    <w:rsid w:val="009511F6"/>
    <w:rsid w:val="0095159D"/>
    <w:rsid w:val="00951628"/>
    <w:rsid w:val="00951B2D"/>
    <w:rsid w:val="00951C5D"/>
    <w:rsid w:val="00951CC3"/>
    <w:rsid w:val="009522B5"/>
    <w:rsid w:val="009526B1"/>
    <w:rsid w:val="00952853"/>
    <w:rsid w:val="0095287F"/>
    <w:rsid w:val="00952933"/>
    <w:rsid w:val="00952DC1"/>
    <w:rsid w:val="00952E4B"/>
    <w:rsid w:val="00952F60"/>
    <w:rsid w:val="0095302C"/>
    <w:rsid w:val="009531FC"/>
    <w:rsid w:val="0095358D"/>
    <w:rsid w:val="00953791"/>
    <w:rsid w:val="0095417F"/>
    <w:rsid w:val="00954205"/>
    <w:rsid w:val="009542BF"/>
    <w:rsid w:val="00954AB5"/>
    <w:rsid w:val="00954CA8"/>
    <w:rsid w:val="00954FA5"/>
    <w:rsid w:val="00955139"/>
    <w:rsid w:val="009553B0"/>
    <w:rsid w:val="009555EC"/>
    <w:rsid w:val="00955697"/>
    <w:rsid w:val="00955906"/>
    <w:rsid w:val="00955BA8"/>
    <w:rsid w:val="00955C88"/>
    <w:rsid w:val="00955D7B"/>
    <w:rsid w:val="0095625B"/>
    <w:rsid w:val="009564AD"/>
    <w:rsid w:val="00956543"/>
    <w:rsid w:val="0095684C"/>
    <w:rsid w:val="00956B03"/>
    <w:rsid w:val="00956CC8"/>
    <w:rsid w:val="00957B0D"/>
    <w:rsid w:val="00960052"/>
    <w:rsid w:val="00960228"/>
    <w:rsid w:val="00960327"/>
    <w:rsid w:val="00960544"/>
    <w:rsid w:val="0096070B"/>
    <w:rsid w:val="00960AAB"/>
    <w:rsid w:val="00960C64"/>
    <w:rsid w:val="00960D21"/>
    <w:rsid w:val="00960DB3"/>
    <w:rsid w:val="0096110F"/>
    <w:rsid w:val="00961148"/>
    <w:rsid w:val="009613D9"/>
    <w:rsid w:val="0096150B"/>
    <w:rsid w:val="00961D52"/>
    <w:rsid w:val="00962283"/>
    <w:rsid w:val="00962465"/>
    <w:rsid w:val="009625DE"/>
    <w:rsid w:val="00962877"/>
    <w:rsid w:val="00962A66"/>
    <w:rsid w:val="00962DC7"/>
    <w:rsid w:val="0096304D"/>
    <w:rsid w:val="009635C5"/>
    <w:rsid w:val="00963642"/>
    <w:rsid w:val="00963685"/>
    <w:rsid w:val="0096393B"/>
    <w:rsid w:val="00963AF9"/>
    <w:rsid w:val="00963B46"/>
    <w:rsid w:val="00963C9F"/>
    <w:rsid w:val="00964078"/>
    <w:rsid w:val="0096407C"/>
    <w:rsid w:val="009640E3"/>
    <w:rsid w:val="00964A0D"/>
    <w:rsid w:val="00964C5E"/>
    <w:rsid w:val="00964ED3"/>
    <w:rsid w:val="00964F43"/>
    <w:rsid w:val="0096505C"/>
    <w:rsid w:val="009650C7"/>
    <w:rsid w:val="00965716"/>
    <w:rsid w:val="00965C95"/>
    <w:rsid w:val="0096607F"/>
    <w:rsid w:val="0096646B"/>
    <w:rsid w:val="0096653A"/>
    <w:rsid w:val="00966639"/>
    <w:rsid w:val="00966698"/>
    <w:rsid w:val="0096691B"/>
    <w:rsid w:val="00966988"/>
    <w:rsid w:val="00966AE2"/>
    <w:rsid w:val="00966BC4"/>
    <w:rsid w:val="00966F3F"/>
    <w:rsid w:val="00966F57"/>
    <w:rsid w:val="00966FF5"/>
    <w:rsid w:val="009672EC"/>
    <w:rsid w:val="009675C9"/>
    <w:rsid w:val="00967B16"/>
    <w:rsid w:val="00967D24"/>
    <w:rsid w:val="00967DF3"/>
    <w:rsid w:val="009702F1"/>
    <w:rsid w:val="0097055C"/>
    <w:rsid w:val="00970902"/>
    <w:rsid w:val="00970B0A"/>
    <w:rsid w:val="00970C14"/>
    <w:rsid w:val="00970E9E"/>
    <w:rsid w:val="0097125E"/>
    <w:rsid w:val="0097144B"/>
    <w:rsid w:val="00971455"/>
    <w:rsid w:val="009715F9"/>
    <w:rsid w:val="0097165A"/>
    <w:rsid w:val="0097166E"/>
    <w:rsid w:val="00971713"/>
    <w:rsid w:val="00971EE3"/>
    <w:rsid w:val="009721F8"/>
    <w:rsid w:val="0097258E"/>
    <w:rsid w:val="00972983"/>
    <w:rsid w:val="009729E2"/>
    <w:rsid w:val="00972DC1"/>
    <w:rsid w:val="00973095"/>
    <w:rsid w:val="00973586"/>
    <w:rsid w:val="00974020"/>
    <w:rsid w:val="009748C4"/>
    <w:rsid w:val="00974E4A"/>
    <w:rsid w:val="00974FC5"/>
    <w:rsid w:val="00975303"/>
    <w:rsid w:val="00975471"/>
    <w:rsid w:val="00975988"/>
    <w:rsid w:val="00975AD0"/>
    <w:rsid w:val="00975C7F"/>
    <w:rsid w:val="00975E0D"/>
    <w:rsid w:val="00975E81"/>
    <w:rsid w:val="009764BD"/>
    <w:rsid w:val="00976564"/>
    <w:rsid w:val="00976F5A"/>
    <w:rsid w:val="00977E39"/>
    <w:rsid w:val="00980262"/>
    <w:rsid w:val="009805E1"/>
    <w:rsid w:val="00980600"/>
    <w:rsid w:val="009809FD"/>
    <w:rsid w:val="00980DD1"/>
    <w:rsid w:val="00980E8A"/>
    <w:rsid w:val="0098100D"/>
    <w:rsid w:val="00981111"/>
    <w:rsid w:val="00981521"/>
    <w:rsid w:val="0098158D"/>
    <w:rsid w:val="0098178C"/>
    <w:rsid w:val="00981E24"/>
    <w:rsid w:val="009822F7"/>
    <w:rsid w:val="00982404"/>
    <w:rsid w:val="0098260C"/>
    <w:rsid w:val="009826CF"/>
    <w:rsid w:val="00982911"/>
    <w:rsid w:val="009829C0"/>
    <w:rsid w:val="00982BB1"/>
    <w:rsid w:val="00982C0A"/>
    <w:rsid w:val="00982D21"/>
    <w:rsid w:val="00982EA9"/>
    <w:rsid w:val="00982F39"/>
    <w:rsid w:val="00982F4F"/>
    <w:rsid w:val="00982F6F"/>
    <w:rsid w:val="00983502"/>
    <w:rsid w:val="00983B9E"/>
    <w:rsid w:val="009841E1"/>
    <w:rsid w:val="009846F0"/>
    <w:rsid w:val="0098494F"/>
    <w:rsid w:val="00984BC5"/>
    <w:rsid w:val="00984DD3"/>
    <w:rsid w:val="00984E16"/>
    <w:rsid w:val="00984FC1"/>
    <w:rsid w:val="009851FF"/>
    <w:rsid w:val="00985258"/>
    <w:rsid w:val="00985618"/>
    <w:rsid w:val="009857AB"/>
    <w:rsid w:val="00985CAE"/>
    <w:rsid w:val="00985D3A"/>
    <w:rsid w:val="00985E13"/>
    <w:rsid w:val="0098630A"/>
    <w:rsid w:val="009865DA"/>
    <w:rsid w:val="009868FA"/>
    <w:rsid w:val="00986F54"/>
    <w:rsid w:val="00987605"/>
    <w:rsid w:val="0098789B"/>
    <w:rsid w:val="00987ACD"/>
    <w:rsid w:val="0099042B"/>
    <w:rsid w:val="009904E5"/>
    <w:rsid w:val="009905D7"/>
    <w:rsid w:val="00990848"/>
    <w:rsid w:val="009908A8"/>
    <w:rsid w:val="00990DED"/>
    <w:rsid w:val="00990E8B"/>
    <w:rsid w:val="00990F1B"/>
    <w:rsid w:val="00991188"/>
    <w:rsid w:val="00991765"/>
    <w:rsid w:val="009918E7"/>
    <w:rsid w:val="00991D6F"/>
    <w:rsid w:val="00991D9E"/>
    <w:rsid w:val="00992154"/>
    <w:rsid w:val="009924B2"/>
    <w:rsid w:val="00992C48"/>
    <w:rsid w:val="00992FCB"/>
    <w:rsid w:val="0099310C"/>
    <w:rsid w:val="00993685"/>
    <w:rsid w:val="00993992"/>
    <w:rsid w:val="00994FC8"/>
    <w:rsid w:val="00995007"/>
    <w:rsid w:val="009951FA"/>
    <w:rsid w:val="0099524C"/>
    <w:rsid w:val="00995320"/>
    <w:rsid w:val="00995456"/>
    <w:rsid w:val="00995943"/>
    <w:rsid w:val="00995961"/>
    <w:rsid w:val="00995CEF"/>
    <w:rsid w:val="009964B1"/>
    <w:rsid w:val="0099656E"/>
    <w:rsid w:val="009969B2"/>
    <w:rsid w:val="00996BE6"/>
    <w:rsid w:val="00996D8B"/>
    <w:rsid w:val="009979A9"/>
    <w:rsid w:val="009979F9"/>
    <w:rsid w:val="00997F13"/>
    <w:rsid w:val="00997F42"/>
    <w:rsid w:val="009A036E"/>
    <w:rsid w:val="009A04B5"/>
    <w:rsid w:val="009A1C11"/>
    <w:rsid w:val="009A1ED0"/>
    <w:rsid w:val="009A20BB"/>
    <w:rsid w:val="009A2407"/>
    <w:rsid w:val="009A2732"/>
    <w:rsid w:val="009A27AD"/>
    <w:rsid w:val="009A2A6C"/>
    <w:rsid w:val="009A2BC0"/>
    <w:rsid w:val="009A2C7C"/>
    <w:rsid w:val="009A3BB3"/>
    <w:rsid w:val="009A43B2"/>
    <w:rsid w:val="009A4B82"/>
    <w:rsid w:val="009A4D72"/>
    <w:rsid w:val="009A5432"/>
    <w:rsid w:val="009A56D0"/>
    <w:rsid w:val="009A5774"/>
    <w:rsid w:val="009A57EA"/>
    <w:rsid w:val="009A57F9"/>
    <w:rsid w:val="009A5845"/>
    <w:rsid w:val="009A596D"/>
    <w:rsid w:val="009A5CA9"/>
    <w:rsid w:val="009A5CC1"/>
    <w:rsid w:val="009A5DF7"/>
    <w:rsid w:val="009A62AA"/>
    <w:rsid w:val="009A64B8"/>
    <w:rsid w:val="009A661F"/>
    <w:rsid w:val="009A6685"/>
    <w:rsid w:val="009A6738"/>
    <w:rsid w:val="009A687E"/>
    <w:rsid w:val="009A68A0"/>
    <w:rsid w:val="009A6A5D"/>
    <w:rsid w:val="009A7A09"/>
    <w:rsid w:val="009A7CE2"/>
    <w:rsid w:val="009A7DD8"/>
    <w:rsid w:val="009B056A"/>
    <w:rsid w:val="009B0896"/>
    <w:rsid w:val="009B09E1"/>
    <w:rsid w:val="009B0BE6"/>
    <w:rsid w:val="009B0DA5"/>
    <w:rsid w:val="009B107E"/>
    <w:rsid w:val="009B1133"/>
    <w:rsid w:val="009B11C3"/>
    <w:rsid w:val="009B139C"/>
    <w:rsid w:val="009B149C"/>
    <w:rsid w:val="009B1501"/>
    <w:rsid w:val="009B170B"/>
    <w:rsid w:val="009B171C"/>
    <w:rsid w:val="009B187C"/>
    <w:rsid w:val="009B1941"/>
    <w:rsid w:val="009B1ED7"/>
    <w:rsid w:val="009B210F"/>
    <w:rsid w:val="009B21D1"/>
    <w:rsid w:val="009B255E"/>
    <w:rsid w:val="009B264A"/>
    <w:rsid w:val="009B2658"/>
    <w:rsid w:val="009B2931"/>
    <w:rsid w:val="009B2B1B"/>
    <w:rsid w:val="009B2C19"/>
    <w:rsid w:val="009B2DC0"/>
    <w:rsid w:val="009B350E"/>
    <w:rsid w:val="009B36B1"/>
    <w:rsid w:val="009B40F5"/>
    <w:rsid w:val="009B44FF"/>
    <w:rsid w:val="009B4684"/>
    <w:rsid w:val="009B471B"/>
    <w:rsid w:val="009B473C"/>
    <w:rsid w:val="009B4CF1"/>
    <w:rsid w:val="009B5249"/>
    <w:rsid w:val="009B53F3"/>
    <w:rsid w:val="009B55A8"/>
    <w:rsid w:val="009B580F"/>
    <w:rsid w:val="009B59F5"/>
    <w:rsid w:val="009B5B93"/>
    <w:rsid w:val="009B5FA6"/>
    <w:rsid w:val="009B6204"/>
    <w:rsid w:val="009B6434"/>
    <w:rsid w:val="009B65D6"/>
    <w:rsid w:val="009B66A8"/>
    <w:rsid w:val="009B67A2"/>
    <w:rsid w:val="009B680C"/>
    <w:rsid w:val="009B6A30"/>
    <w:rsid w:val="009B6AA8"/>
    <w:rsid w:val="009B6DB5"/>
    <w:rsid w:val="009B7183"/>
    <w:rsid w:val="009B7372"/>
    <w:rsid w:val="009B749A"/>
    <w:rsid w:val="009B7681"/>
    <w:rsid w:val="009B78FA"/>
    <w:rsid w:val="009B7B8F"/>
    <w:rsid w:val="009B7DC5"/>
    <w:rsid w:val="009B7F06"/>
    <w:rsid w:val="009C0013"/>
    <w:rsid w:val="009C0024"/>
    <w:rsid w:val="009C02E6"/>
    <w:rsid w:val="009C0432"/>
    <w:rsid w:val="009C0523"/>
    <w:rsid w:val="009C0BAB"/>
    <w:rsid w:val="009C0E50"/>
    <w:rsid w:val="009C1021"/>
    <w:rsid w:val="009C1035"/>
    <w:rsid w:val="009C1219"/>
    <w:rsid w:val="009C12D9"/>
    <w:rsid w:val="009C1344"/>
    <w:rsid w:val="009C13EB"/>
    <w:rsid w:val="009C16D2"/>
    <w:rsid w:val="009C186C"/>
    <w:rsid w:val="009C1B92"/>
    <w:rsid w:val="009C1D06"/>
    <w:rsid w:val="009C210B"/>
    <w:rsid w:val="009C2250"/>
    <w:rsid w:val="009C22DD"/>
    <w:rsid w:val="009C2515"/>
    <w:rsid w:val="009C27EC"/>
    <w:rsid w:val="009C2B5B"/>
    <w:rsid w:val="009C2B7A"/>
    <w:rsid w:val="009C2BDE"/>
    <w:rsid w:val="009C2F71"/>
    <w:rsid w:val="009C2FAB"/>
    <w:rsid w:val="009C3122"/>
    <w:rsid w:val="009C34AB"/>
    <w:rsid w:val="009C35B6"/>
    <w:rsid w:val="009C39B6"/>
    <w:rsid w:val="009C3A8F"/>
    <w:rsid w:val="009C3ED5"/>
    <w:rsid w:val="009C407B"/>
    <w:rsid w:val="009C4549"/>
    <w:rsid w:val="009C4AEE"/>
    <w:rsid w:val="009C4CB1"/>
    <w:rsid w:val="009C4E3A"/>
    <w:rsid w:val="009C5076"/>
    <w:rsid w:val="009C5295"/>
    <w:rsid w:val="009C5306"/>
    <w:rsid w:val="009C538C"/>
    <w:rsid w:val="009C553A"/>
    <w:rsid w:val="009C579A"/>
    <w:rsid w:val="009C5AF3"/>
    <w:rsid w:val="009C5C38"/>
    <w:rsid w:val="009C5C40"/>
    <w:rsid w:val="009C5E36"/>
    <w:rsid w:val="009C6148"/>
    <w:rsid w:val="009C63AC"/>
    <w:rsid w:val="009C6567"/>
    <w:rsid w:val="009C6620"/>
    <w:rsid w:val="009C6780"/>
    <w:rsid w:val="009C69C6"/>
    <w:rsid w:val="009C6DA0"/>
    <w:rsid w:val="009C707E"/>
    <w:rsid w:val="009C72EA"/>
    <w:rsid w:val="009C7708"/>
    <w:rsid w:val="009C7749"/>
    <w:rsid w:val="009C7849"/>
    <w:rsid w:val="009C7921"/>
    <w:rsid w:val="009C7CD5"/>
    <w:rsid w:val="009C7CD6"/>
    <w:rsid w:val="009C7E6E"/>
    <w:rsid w:val="009D0089"/>
    <w:rsid w:val="009D08E8"/>
    <w:rsid w:val="009D0FE2"/>
    <w:rsid w:val="009D11A8"/>
    <w:rsid w:val="009D141F"/>
    <w:rsid w:val="009D147B"/>
    <w:rsid w:val="009D154E"/>
    <w:rsid w:val="009D1B12"/>
    <w:rsid w:val="009D1EA7"/>
    <w:rsid w:val="009D2134"/>
    <w:rsid w:val="009D22E3"/>
    <w:rsid w:val="009D239D"/>
    <w:rsid w:val="009D281F"/>
    <w:rsid w:val="009D2888"/>
    <w:rsid w:val="009D29E5"/>
    <w:rsid w:val="009D29F1"/>
    <w:rsid w:val="009D2FA1"/>
    <w:rsid w:val="009D365D"/>
    <w:rsid w:val="009D39FA"/>
    <w:rsid w:val="009D3B5C"/>
    <w:rsid w:val="009D3CC5"/>
    <w:rsid w:val="009D422D"/>
    <w:rsid w:val="009D43A6"/>
    <w:rsid w:val="009D4499"/>
    <w:rsid w:val="009D46EA"/>
    <w:rsid w:val="009D48E9"/>
    <w:rsid w:val="009D494E"/>
    <w:rsid w:val="009D4F06"/>
    <w:rsid w:val="009D5122"/>
    <w:rsid w:val="009D5206"/>
    <w:rsid w:val="009D526B"/>
    <w:rsid w:val="009D54C4"/>
    <w:rsid w:val="009D5C50"/>
    <w:rsid w:val="009D5C85"/>
    <w:rsid w:val="009D6403"/>
    <w:rsid w:val="009D6455"/>
    <w:rsid w:val="009D66DA"/>
    <w:rsid w:val="009D6836"/>
    <w:rsid w:val="009D6921"/>
    <w:rsid w:val="009D6AAB"/>
    <w:rsid w:val="009D6B37"/>
    <w:rsid w:val="009D6E76"/>
    <w:rsid w:val="009D7468"/>
    <w:rsid w:val="009D749F"/>
    <w:rsid w:val="009D74E4"/>
    <w:rsid w:val="009D791C"/>
    <w:rsid w:val="009D7D97"/>
    <w:rsid w:val="009D7E68"/>
    <w:rsid w:val="009D7F00"/>
    <w:rsid w:val="009E02FC"/>
    <w:rsid w:val="009E0388"/>
    <w:rsid w:val="009E0519"/>
    <w:rsid w:val="009E0816"/>
    <w:rsid w:val="009E094A"/>
    <w:rsid w:val="009E0E77"/>
    <w:rsid w:val="009E0F81"/>
    <w:rsid w:val="009E107E"/>
    <w:rsid w:val="009E1094"/>
    <w:rsid w:val="009E121C"/>
    <w:rsid w:val="009E1E56"/>
    <w:rsid w:val="009E224E"/>
    <w:rsid w:val="009E233F"/>
    <w:rsid w:val="009E2854"/>
    <w:rsid w:val="009E2C22"/>
    <w:rsid w:val="009E2CC1"/>
    <w:rsid w:val="009E3A10"/>
    <w:rsid w:val="009E4063"/>
    <w:rsid w:val="009E40EC"/>
    <w:rsid w:val="009E433F"/>
    <w:rsid w:val="009E4850"/>
    <w:rsid w:val="009E4870"/>
    <w:rsid w:val="009E4ADC"/>
    <w:rsid w:val="009E4B4E"/>
    <w:rsid w:val="009E4E6F"/>
    <w:rsid w:val="009E568A"/>
    <w:rsid w:val="009E58FE"/>
    <w:rsid w:val="009E59EB"/>
    <w:rsid w:val="009E5A4B"/>
    <w:rsid w:val="009E60BF"/>
    <w:rsid w:val="009E62D4"/>
    <w:rsid w:val="009E640E"/>
    <w:rsid w:val="009E6A0E"/>
    <w:rsid w:val="009E6B40"/>
    <w:rsid w:val="009E6E87"/>
    <w:rsid w:val="009E6FDF"/>
    <w:rsid w:val="009E755D"/>
    <w:rsid w:val="009E7A14"/>
    <w:rsid w:val="009E7DC5"/>
    <w:rsid w:val="009E7FB9"/>
    <w:rsid w:val="009F0094"/>
    <w:rsid w:val="009F038A"/>
    <w:rsid w:val="009F0441"/>
    <w:rsid w:val="009F06BE"/>
    <w:rsid w:val="009F09D4"/>
    <w:rsid w:val="009F0ADA"/>
    <w:rsid w:val="009F0ED6"/>
    <w:rsid w:val="009F13DF"/>
    <w:rsid w:val="009F1533"/>
    <w:rsid w:val="009F17B5"/>
    <w:rsid w:val="009F1DCA"/>
    <w:rsid w:val="009F2323"/>
    <w:rsid w:val="009F25F2"/>
    <w:rsid w:val="009F2616"/>
    <w:rsid w:val="009F2715"/>
    <w:rsid w:val="009F274E"/>
    <w:rsid w:val="009F28D9"/>
    <w:rsid w:val="009F290E"/>
    <w:rsid w:val="009F33B8"/>
    <w:rsid w:val="009F3428"/>
    <w:rsid w:val="009F361C"/>
    <w:rsid w:val="009F3752"/>
    <w:rsid w:val="009F37A9"/>
    <w:rsid w:val="009F39F1"/>
    <w:rsid w:val="009F3A05"/>
    <w:rsid w:val="009F3A28"/>
    <w:rsid w:val="009F42D3"/>
    <w:rsid w:val="009F45AE"/>
    <w:rsid w:val="009F4756"/>
    <w:rsid w:val="009F541E"/>
    <w:rsid w:val="009F560F"/>
    <w:rsid w:val="009F5B93"/>
    <w:rsid w:val="009F5D54"/>
    <w:rsid w:val="009F5D6A"/>
    <w:rsid w:val="009F60CA"/>
    <w:rsid w:val="009F67B7"/>
    <w:rsid w:val="009F68A3"/>
    <w:rsid w:val="009F6A20"/>
    <w:rsid w:val="009F7137"/>
    <w:rsid w:val="009F7178"/>
    <w:rsid w:val="009F732C"/>
    <w:rsid w:val="009F735D"/>
    <w:rsid w:val="009F74F7"/>
    <w:rsid w:val="009F7591"/>
    <w:rsid w:val="009F779C"/>
    <w:rsid w:val="009F77E9"/>
    <w:rsid w:val="009F7C8E"/>
    <w:rsid w:val="009F7FBC"/>
    <w:rsid w:val="00A0005C"/>
    <w:rsid w:val="00A00363"/>
    <w:rsid w:val="00A0069F"/>
    <w:rsid w:val="00A006BD"/>
    <w:rsid w:val="00A00833"/>
    <w:rsid w:val="00A00A34"/>
    <w:rsid w:val="00A00ABB"/>
    <w:rsid w:val="00A0136C"/>
    <w:rsid w:val="00A015A1"/>
    <w:rsid w:val="00A016A4"/>
    <w:rsid w:val="00A017DC"/>
    <w:rsid w:val="00A0228B"/>
    <w:rsid w:val="00A023D9"/>
    <w:rsid w:val="00A02784"/>
    <w:rsid w:val="00A0283C"/>
    <w:rsid w:val="00A02ACE"/>
    <w:rsid w:val="00A02CA9"/>
    <w:rsid w:val="00A03123"/>
    <w:rsid w:val="00A0328F"/>
    <w:rsid w:val="00A0386E"/>
    <w:rsid w:val="00A03937"/>
    <w:rsid w:val="00A03C2E"/>
    <w:rsid w:val="00A04433"/>
    <w:rsid w:val="00A04BC4"/>
    <w:rsid w:val="00A04F47"/>
    <w:rsid w:val="00A05575"/>
    <w:rsid w:val="00A0561E"/>
    <w:rsid w:val="00A05699"/>
    <w:rsid w:val="00A05B23"/>
    <w:rsid w:val="00A06292"/>
    <w:rsid w:val="00A06626"/>
    <w:rsid w:val="00A06983"/>
    <w:rsid w:val="00A06E23"/>
    <w:rsid w:val="00A06E75"/>
    <w:rsid w:val="00A06EBB"/>
    <w:rsid w:val="00A06EE2"/>
    <w:rsid w:val="00A0707C"/>
    <w:rsid w:val="00A07217"/>
    <w:rsid w:val="00A0793E"/>
    <w:rsid w:val="00A07C45"/>
    <w:rsid w:val="00A07CE6"/>
    <w:rsid w:val="00A07E4F"/>
    <w:rsid w:val="00A07E90"/>
    <w:rsid w:val="00A1028C"/>
    <w:rsid w:val="00A10378"/>
    <w:rsid w:val="00A1078D"/>
    <w:rsid w:val="00A108CD"/>
    <w:rsid w:val="00A108D2"/>
    <w:rsid w:val="00A1118E"/>
    <w:rsid w:val="00A113D8"/>
    <w:rsid w:val="00A11F03"/>
    <w:rsid w:val="00A120F0"/>
    <w:rsid w:val="00A1218D"/>
    <w:rsid w:val="00A121C0"/>
    <w:rsid w:val="00A1246C"/>
    <w:rsid w:val="00A124E6"/>
    <w:rsid w:val="00A12553"/>
    <w:rsid w:val="00A126E4"/>
    <w:rsid w:val="00A12AB4"/>
    <w:rsid w:val="00A12D6B"/>
    <w:rsid w:val="00A12F1F"/>
    <w:rsid w:val="00A13276"/>
    <w:rsid w:val="00A13795"/>
    <w:rsid w:val="00A1389E"/>
    <w:rsid w:val="00A1405D"/>
    <w:rsid w:val="00A141AA"/>
    <w:rsid w:val="00A14640"/>
    <w:rsid w:val="00A14712"/>
    <w:rsid w:val="00A1487C"/>
    <w:rsid w:val="00A1489E"/>
    <w:rsid w:val="00A1518D"/>
    <w:rsid w:val="00A153DF"/>
    <w:rsid w:val="00A154D4"/>
    <w:rsid w:val="00A156B8"/>
    <w:rsid w:val="00A15BCA"/>
    <w:rsid w:val="00A15BFC"/>
    <w:rsid w:val="00A15C02"/>
    <w:rsid w:val="00A166DE"/>
    <w:rsid w:val="00A1673A"/>
    <w:rsid w:val="00A16A00"/>
    <w:rsid w:val="00A16DBB"/>
    <w:rsid w:val="00A16EBE"/>
    <w:rsid w:val="00A172ED"/>
    <w:rsid w:val="00A17338"/>
    <w:rsid w:val="00A17506"/>
    <w:rsid w:val="00A17A9A"/>
    <w:rsid w:val="00A17AD8"/>
    <w:rsid w:val="00A17C99"/>
    <w:rsid w:val="00A17DE6"/>
    <w:rsid w:val="00A17E1D"/>
    <w:rsid w:val="00A17E84"/>
    <w:rsid w:val="00A17EA9"/>
    <w:rsid w:val="00A17EFF"/>
    <w:rsid w:val="00A20381"/>
    <w:rsid w:val="00A20609"/>
    <w:rsid w:val="00A20A2B"/>
    <w:rsid w:val="00A20A46"/>
    <w:rsid w:val="00A20ABE"/>
    <w:rsid w:val="00A20B98"/>
    <w:rsid w:val="00A20C8E"/>
    <w:rsid w:val="00A20F0A"/>
    <w:rsid w:val="00A20F29"/>
    <w:rsid w:val="00A212F5"/>
    <w:rsid w:val="00A21341"/>
    <w:rsid w:val="00A215EE"/>
    <w:rsid w:val="00A2165C"/>
    <w:rsid w:val="00A2198F"/>
    <w:rsid w:val="00A21E9A"/>
    <w:rsid w:val="00A22058"/>
    <w:rsid w:val="00A22176"/>
    <w:rsid w:val="00A2252C"/>
    <w:rsid w:val="00A22929"/>
    <w:rsid w:val="00A22C78"/>
    <w:rsid w:val="00A22D3E"/>
    <w:rsid w:val="00A22D61"/>
    <w:rsid w:val="00A23169"/>
    <w:rsid w:val="00A23503"/>
    <w:rsid w:val="00A235A6"/>
    <w:rsid w:val="00A23829"/>
    <w:rsid w:val="00A23A73"/>
    <w:rsid w:val="00A23ADC"/>
    <w:rsid w:val="00A2431A"/>
    <w:rsid w:val="00A24345"/>
    <w:rsid w:val="00A2445C"/>
    <w:rsid w:val="00A24560"/>
    <w:rsid w:val="00A2456C"/>
    <w:rsid w:val="00A24887"/>
    <w:rsid w:val="00A25755"/>
    <w:rsid w:val="00A2589B"/>
    <w:rsid w:val="00A25E9F"/>
    <w:rsid w:val="00A25F3C"/>
    <w:rsid w:val="00A25F43"/>
    <w:rsid w:val="00A25F9F"/>
    <w:rsid w:val="00A2652A"/>
    <w:rsid w:val="00A26793"/>
    <w:rsid w:val="00A26983"/>
    <w:rsid w:val="00A26A46"/>
    <w:rsid w:val="00A26A6C"/>
    <w:rsid w:val="00A26B6E"/>
    <w:rsid w:val="00A26FAF"/>
    <w:rsid w:val="00A27409"/>
    <w:rsid w:val="00A275EE"/>
    <w:rsid w:val="00A279D8"/>
    <w:rsid w:val="00A27E81"/>
    <w:rsid w:val="00A3007B"/>
    <w:rsid w:val="00A301F5"/>
    <w:rsid w:val="00A302FA"/>
    <w:rsid w:val="00A30384"/>
    <w:rsid w:val="00A3053F"/>
    <w:rsid w:val="00A305D9"/>
    <w:rsid w:val="00A309CA"/>
    <w:rsid w:val="00A309FE"/>
    <w:rsid w:val="00A3111D"/>
    <w:rsid w:val="00A32B11"/>
    <w:rsid w:val="00A32DAA"/>
    <w:rsid w:val="00A32EEC"/>
    <w:rsid w:val="00A330A7"/>
    <w:rsid w:val="00A332F6"/>
    <w:rsid w:val="00A334DB"/>
    <w:rsid w:val="00A3356E"/>
    <w:rsid w:val="00A337B2"/>
    <w:rsid w:val="00A3383C"/>
    <w:rsid w:val="00A33BF9"/>
    <w:rsid w:val="00A33F09"/>
    <w:rsid w:val="00A33F18"/>
    <w:rsid w:val="00A3401E"/>
    <w:rsid w:val="00A34142"/>
    <w:rsid w:val="00A3473A"/>
    <w:rsid w:val="00A349AA"/>
    <w:rsid w:val="00A34A4A"/>
    <w:rsid w:val="00A34F63"/>
    <w:rsid w:val="00A35062"/>
    <w:rsid w:val="00A358EB"/>
    <w:rsid w:val="00A35CCE"/>
    <w:rsid w:val="00A35D7F"/>
    <w:rsid w:val="00A3686C"/>
    <w:rsid w:val="00A369FB"/>
    <w:rsid w:val="00A36F0B"/>
    <w:rsid w:val="00A37802"/>
    <w:rsid w:val="00A379C3"/>
    <w:rsid w:val="00A37B7A"/>
    <w:rsid w:val="00A40093"/>
    <w:rsid w:val="00A401CD"/>
    <w:rsid w:val="00A401DD"/>
    <w:rsid w:val="00A402A7"/>
    <w:rsid w:val="00A40421"/>
    <w:rsid w:val="00A4071E"/>
    <w:rsid w:val="00A4091A"/>
    <w:rsid w:val="00A40AFE"/>
    <w:rsid w:val="00A40C5B"/>
    <w:rsid w:val="00A40E9C"/>
    <w:rsid w:val="00A411C7"/>
    <w:rsid w:val="00A41685"/>
    <w:rsid w:val="00A418FF"/>
    <w:rsid w:val="00A41F28"/>
    <w:rsid w:val="00A42529"/>
    <w:rsid w:val="00A4296C"/>
    <w:rsid w:val="00A430BB"/>
    <w:rsid w:val="00A430FF"/>
    <w:rsid w:val="00A4321B"/>
    <w:rsid w:val="00A43496"/>
    <w:rsid w:val="00A43906"/>
    <w:rsid w:val="00A439C9"/>
    <w:rsid w:val="00A43B8F"/>
    <w:rsid w:val="00A43F0D"/>
    <w:rsid w:val="00A4408A"/>
    <w:rsid w:val="00A44425"/>
    <w:rsid w:val="00A44477"/>
    <w:rsid w:val="00A445BF"/>
    <w:rsid w:val="00A44724"/>
    <w:rsid w:val="00A44D86"/>
    <w:rsid w:val="00A454BE"/>
    <w:rsid w:val="00A45518"/>
    <w:rsid w:val="00A4557E"/>
    <w:rsid w:val="00A45D3E"/>
    <w:rsid w:val="00A46109"/>
    <w:rsid w:val="00A46238"/>
    <w:rsid w:val="00A4684A"/>
    <w:rsid w:val="00A46AE1"/>
    <w:rsid w:val="00A46B59"/>
    <w:rsid w:val="00A46E2F"/>
    <w:rsid w:val="00A4706E"/>
    <w:rsid w:val="00A47472"/>
    <w:rsid w:val="00A477ED"/>
    <w:rsid w:val="00A477F2"/>
    <w:rsid w:val="00A47AB4"/>
    <w:rsid w:val="00A47AE3"/>
    <w:rsid w:val="00A47C00"/>
    <w:rsid w:val="00A47DFF"/>
    <w:rsid w:val="00A50020"/>
    <w:rsid w:val="00A500C4"/>
    <w:rsid w:val="00A50566"/>
    <w:rsid w:val="00A50B6C"/>
    <w:rsid w:val="00A50CBE"/>
    <w:rsid w:val="00A515ED"/>
    <w:rsid w:val="00A51641"/>
    <w:rsid w:val="00A51905"/>
    <w:rsid w:val="00A51D48"/>
    <w:rsid w:val="00A51F03"/>
    <w:rsid w:val="00A521DB"/>
    <w:rsid w:val="00A52A08"/>
    <w:rsid w:val="00A52A31"/>
    <w:rsid w:val="00A53131"/>
    <w:rsid w:val="00A5322A"/>
    <w:rsid w:val="00A533BA"/>
    <w:rsid w:val="00A534A9"/>
    <w:rsid w:val="00A53544"/>
    <w:rsid w:val="00A535A8"/>
    <w:rsid w:val="00A53617"/>
    <w:rsid w:val="00A5385F"/>
    <w:rsid w:val="00A538E6"/>
    <w:rsid w:val="00A53A4B"/>
    <w:rsid w:val="00A53DE5"/>
    <w:rsid w:val="00A5417C"/>
    <w:rsid w:val="00A5456E"/>
    <w:rsid w:val="00A54664"/>
    <w:rsid w:val="00A5479D"/>
    <w:rsid w:val="00A54EC0"/>
    <w:rsid w:val="00A54F20"/>
    <w:rsid w:val="00A54F8E"/>
    <w:rsid w:val="00A55057"/>
    <w:rsid w:val="00A55267"/>
    <w:rsid w:val="00A55A11"/>
    <w:rsid w:val="00A55AE0"/>
    <w:rsid w:val="00A55EE0"/>
    <w:rsid w:val="00A55F24"/>
    <w:rsid w:val="00A564F4"/>
    <w:rsid w:val="00A568D3"/>
    <w:rsid w:val="00A56946"/>
    <w:rsid w:val="00A56A97"/>
    <w:rsid w:val="00A56EF6"/>
    <w:rsid w:val="00A571B1"/>
    <w:rsid w:val="00A571E9"/>
    <w:rsid w:val="00A572B2"/>
    <w:rsid w:val="00A572B7"/>
    <w:rsid w:val="00A576D1"/>
    <w:rsid w:val="00A5779E"/>
    <w:rsid w:val="00A57C24"/>
    <w:rsid w:val="00A57DD6"/>
    <w:rsid w:val="00A57ED2"/>
    <w:rsid w:val="00A60002"/>
    <w:rsid w:val="00A6014E"/>
    <w:rsid w:val="00A60543"/>
    <w:rsid w:val="00A606DB"/>
    <w:rsid w:val="00A607D1"/>
    <w:rsid w:val="00A60B84"/>
    <w:rsid w:val="00A60BB6"/>
    <w:rsid w:val="00A60F75"/>
    <w:rsid w:val="00A60F90"/>
    <w:rsid w:val="00A6122D"/>
    <w:rsid w:val="00A614CD"/>
    <w:rsid w:val="00A61B95"/>
    <w:rsid w:val="00A61D37"/>
    <w:rsid w:val="00A623D3"/>
    <w:rsid w:val="00A627FB"/>
    <w:rsid w:val="00A629AF"/>
    <w:rsid w:val="00A62A33"/>
    <w:rsid w:val="00A62D28"/>
    <w:rsid w:val="00A6303A"/>
    <w:rsid w:val="00A634B4"/>
    <w:rsid w:val="00A6379C"/>
    <w:rsid w:val="00A637A1"/>
    <w:rsid w:val="00A6399B"/>
    <w:rsid w:val="00A63A7B"/>
    <w:rsid w:val="00A63F60"/>
    <w:rsid w:val="00A64461"/>
    <w:rsid w:val="00A64DDF"/>
    <w:rsid w:val="00A64E12"/>
    <w:rsid w:val="00A6524B"/>
    <w:rsid w:val="00A65380"/>
    <w:rsid w:val="00A65DCD"/>
    <w:rsid w:val="00A65E51"/>
    <w:rsid w:val="00A6618C"/>
    <w:rsid w:val="00A662B0"/>
    <w:rsid w:val="00A66484"/>
    <w:rsid w:val="00A666F4"/>
    <w:rsid w:val="00A667AC"/>
    <w:rsid w:val="00A6698A"/>
    <w:rsid w:val="00A669E5"/>
    <w:rsid w:val="00A66AE2"/>
    <w:rsid w:val="00A66B87"/>
    <w:rsid w:val="00A66D58"/>
    <w:rsid w:val="00A66E7E"/>
    <w:rsid w:val="00A66ED2"/>
    <w:rsid w:val="00A66ED5"/>
    <w:rsid w:val="00A66F4D"/>
    <w:rsid w:val="00A670CF"/>
    <w:rsid w:val="00A672A4"/>
    <w:rsid w:val="00A675F8"/>
    <w:rsid w:val="00A6772E"/>
    <w:rsid w:val="00A6776D"/>
    <w:rsid w:val="00A67927"/>
    <w:rsid w:val="00A67C44"/>
    <w:rsid w:val="00A67C65"/>
    <w:rsid w:val="00A70D08"/>
    <w:rsid w:val="00A70E09"/>
    <w:rsid w:val="00A714A5"/>
    <w:rsid w:val="00A717DC"/>
    <w:rsid w:val="00A718C3"/>
    <w:rsid w:val="00A71A76"/>
    <w:rsid w:val="00A71BA4"/>
    <w:rsid w:val="00A71CAD"/>
    <w:rsid w:val="00A72158"/>
    <w:rsid w:val="00A721C6"/>
    <w:rsid w:val="00A723D2"/>
    <w:rsid w:val="00A725F5"/>
    <w:rsid w:val="00A7275B"/>
    <w:rsid w:val="00A727C5"/>
    <w:rsid w:val="00A729A8"/>
    <w:rsid w:val="00A72C18"/>
    <w:rsid w:val="00A72C6C"/>
    <w:rsid w:val="00A730C7"/>
    <w:rsid w:val="00A7316D"/>
    <w:rsid w:val="00A73501"/>
    <w:rsid w:val="00A7358E"/>
    <w:rsid w:val="00A735F8"/>
    <w:rsid w:val="00A73675"/>
    <w:rsid w:val="00A739F1"/>
    <w:rsid w:val="00A73C10"/>
    <w:rsid w:val="00A73F5B"/>
    <w:rsid w:val="00A74031"/>
    <w:rsid w:val="00A743D4"/>
    <w:rsid w:val="00A744BD"/>
    <w:rsid w:val="00A746EC"/>
    <w:rsid w:val="00A747B2"/>
    <w:rsid w:val="00A747CC"/>
    <w:rsid w:val="00A74B24"/>
    <w:rsid w:val="00A7508C"/>
    <w:rsid w:val="00A750A0"/>
    <w:rsid w:val="00A7520E"/>
    <w:rsid w:val="00A752DA"/>
    <w:rsid w:val="00A75718"/>
    <w:rsid w:val="00A75737"/>
    <w:rsid w:val="00A75D0C"/>
    <w:rsid w:val="00A75E24"/>
    <w:rsid w:val="00A7688F"/>
    <w:rsid w:val="00A76907"/>
    <w:rsid w:val="00A76955"/>
    <w:rsid w:val="00A76BBE"/>
    <w:rsid w:val="00A76C43"/>
    <w:rsid w:val="00A76CA9"/>
    <w:rsid w:val="00A76D71"/>
    <w:rsid w:val="00A77409"/>
    <w:rsid w:val="00A778B9"/>
    <w:rsid w:val="00A802AB"/>
    <w:rsid w:val="00A8058B"/>
    <w:rsid w:val="00A807CF"/>
    <w:rsid w:val="00A80D48"/>
    <w:rsid w:val="00A811BD"/>
    <w:rsid w:val="00A81559"/>
    <w:rsid w:val="00A81F02"/>
    <w:rsid w:val="00A82292"/>
    <w:rsid w:val="00A823C0"/>
    <w:rsid w:val="00A828A7"/>
    <w:rsid w:val="00A82E25"/>
    <w:rsid w:val="00A82F6F"/>
    <w:rsid w:val="00A83054"/>
    <w:rsid w:val="00A83314"/>
    <w:rsid w:val="00A836F3"/>
    <w:rsid w:val="00A83F5F"/>
    <w:rsid w:val="00A84902"/>
    <w:rsid w:val="00A84AB1"/>
    <w:rsid w:val="00A84E86"/>
    <w:rsid w:val="00A85645"/>
    <w:rsid w:val="00A85A8A"/>
    <w:rsid w:val="00A86017"/>
    <w:rsid w:val="00A861E8"/>
    <w:rsid w:val="00A86207"/>
    <w:rsid w:val="00A8643C"/>
    <w:rsid w:val="00A86486"/>
    <w:rsid w:val="00A86526"/>
    <w:rsid w:val="00A8669C"/>
    <w:rsid w:val="00A86A14"/>
    <w:rsid w:val="00A86AA8"/>
    <w:rsid w:val="00A86C0C"/>
    <w:rsid w:val="00A86C36"/>
    <w:rsid w:val="00A87025"/>
    <w:rsid w:val="00A872A9"/>
    <w:rsid w:val="00A873FC"/>
    <w:rsid w:val="00A87CFA"/>
    <w:rsid w:val="00A87F78"/>
    <w:rsid w:val="00A90145"/>
    <w:rsid w:val="00A90166"/>
    <w:rsid w:val="00A901C1"/>
    <w:rsid w:val="00A9051E"/>
    <w:rsid w:val="00A90648"/>
    <w:rsid w:val="00A90C1C"/>
    <w:rsid w:val="00A910B1"/>
    <w:rsid w:val="00A910C0"/>
    <w:rsid w:val="00A9158F"/>
    <w:rsid w:val="00A916C6"/>
    <w:rsid w:val="00A9191A"/>
    <w:rsid w:val="00A91CD6"/>
    <w:rsid w:val="00A9206D"/>
    <w:rsid w:val="00A9247A"/>
    <w:rsid w:val="00A92689"/>
    <w:rsid w:val="00A92732"/>
    <w:rsid w:val="00A927A5"/>
    <w:rsid w:val="00A92B14"/>
    <w:rsid w:val="00A92C95"/>
    <w:rsid w:val="00A92F20"/>
    <w:rsid w:val="00A933A5"/>
    <w:rsid w:val="00A93AEC"/>
    <w:rsid w:val="00A93B06"/>
    <w:rsid w:val="00A93B85"/>
    <w:rsid w:val="00A93C15"/>
    <w:rsid w:val="00A93FEF"/>
    <w:rsid w:val="00A94008"/>
    <w:rsid w:val="00A94356"/>
    <w:rsid w:val="00A94589"/>
    <w:rsid w:val="00A94A9F"/>
    <w:rsid w:val="00A94B42"/>
    <w:rsid w:val="00A94DD7"/>
    <w:rsid w:val="00A95354"/>
    <w:rsid w:val="00A959C4"/>
    <w:rsid w:val="00A959CB"/>
    <w:rsid w:val="00A95AB8"/>
    <w:rsid w:val="00A95B3D"/>
    <w:rsid w:val="00A95D33"/>
    <w:rsid w:val="00A95E3B"/>
    <w:rsid w:val="00A95EEA"/>
    <w:rsid w:val="00A96051"/>
    <w:rsid w:val="00A960BB"/>
    <w:rsid w:val="00A961D4"/>
    <w:rsid w:val="00A961FE"/>
    <w:rsid w:val="00A96684"/>
    <w:rsid w:val="00A969C8"/>
    <w:rsid w:val="00A96B80"/>
    <w:rsid w:val="00A97077"/>
    <w:rsid w:val="00A9708B"/>
    <w:rsid w:val="00A970F6"/>
    <w:rsid w:val="00A971F1"/>
    <w:rsid w:val="00A97380"/>
    <w:rsid w:val="00A97A1F"/>
    <w:rsid w:val="00A97C61"/>
    <w:rsid w:val="00AA0077"/>
    <w:rsid w:val="00AA01E8"/>
    <w:rsid w:val="00AA0202"/>
    <w:rsid w:val="00AA03CE"/>
    <w:rsid w:val="00AA0476"/>
    <w:rsid w:val="00AA07EC"/>
    <w:rsid w:val="00AA0A09"/>
    <w:rsid w:val="00AA0D67"/>
    <w:rsid w:val="00AA0F42"/>
    <w:rsid w:val="00AA1000"/>
    <w:rsid w:val="00AA12FB"/>
    <w:rsid w:val="00AA1305"/>
    <w:rsid w:val="00AA1734"/>
    <w:rsid w:val="00AA1A09"/>
    <w:rsid w:val="00AA2071"/>
    <w:rsid w:val="00AA20D7"/>
    <w:rsid w:val="00AA252A"/>
    <w:rsid w:val="00AA2664"/>
    <w:rsid w:val="00AA287E"/>
    <w:rsid w:val="00AA2B2D"/>
    <w:rsid w:val="00AA2B90"/>
    <w:rsid w:val="00AA323D"/>
    <w:rsid w:val="00AA33B6"/>
    <w:rsid w:val="00AA347E"/>
    <w:rsid w:val="00AA3508"/>
    <w:rsid w:val="00AA365C"/>
    <w:rsid w:val="00AA384C"/>
    <w:rsid w:val="00AA3F42"/>
    <w:rsid w:val="00AA4657"/>
    <w:rsid w:val="00AA52E9"/>
    <w:rsid w:val="00AA579E"/>
    <w:rsid w:val="00AA58F3"/>
    <w:rsid w:val="00AA5CD2"/>
    <w:rsid w:val="00AA620B"/>
    <w:rsid w:val="00AA62AF"/>
    <w:rsid w:val="00AA63A1"/>
    <w:rsid w:val="00AA63F5"/>
    <w:rsid w:val="00AA642B"/>
    <w:rsid w:val="00AA6492"/>
    <w:rsid w:val="00AA673F"/>
    <w:rsid w:val="00AA6AE3"/>
    <w:rsid w:val="00AA6C50"/>
    <w:rsid w:val="00AA6FAB"/>
    <w:rsid w:val="00AA7097"/>
    <w:rsid w:val="00AA739D"/>
    <w:rsid w:val="00AA7415"/>
    <w:rsid w:val="00AA744E"/>
    <w:rsid w:val="00AA75B2"/>
    <w:rsid w:val="00AA780F"/>
    <w:rsid w:val="00AA7918"/>
    <w:rsid w:val="00AA7E20"/>
    <w:rsid w:val="00AA7F4B"/>
    <w:rsid w:val="00AB00CF"/>
    <w:rsid w:val="00AB00F1"/>
    <w:rsid w:val="00AB0105"/>
    <w:rsid w:val="00AB04B2"/>
    <w:rsid w:val="00AB055D"/>
    <w:rsid w:val="00AB068C"/>
    <w:rsid w:val="00AB07C0"/>
    <w:rsid w:val="00AB096E"/>
    <w:rsid w:val="00AB0C48"/>
    <w:rsid w:val="00AB0F99"/>
    <w:rsid w:val="00AB10C8"/>
    <w:rsid w:val="00AB12F6"/>
    <w:rsid w:val="00AB1B02"/>
    <w:rsid w:val="00AB1CC2"/>
    <w:rsid w:val="00AB2379"/>
    <w:rsid w:val="00AB26BB"/>
    <w:rsid w:val="00AB28DF"/>
    <w:rsid w:val="00AB29AA"/>
    <w:rsid w:val="00AB2C4E"/>
    <w:rsid w:val="00AB2E78"/>
    <w:rsid w:val="00AB3064"/>
    <w:rsid w:val="00AB3142"/>
    <w:rsid w:val="00AB371E"/>
    <w:rsid w:val="00AB378F"/>
    <w:rsid w:val="00AB385F"/>
    <w:rsid w:val="00AB3A9A"/>
    <w:rsid w:val="00AB3B3D"/>
    <w:rsid w:val="00AB3C21"/>
    <w:rsid w:val="00AB44C1"/>
    <w:rsid w:val="00AB457E"/>
    <w:rsid w:val="00AB48C8"/>
    <w:rsid w:val="00AB4FD2"/>
    <w:rsid w:val="00AB5197"/>
    <w:rsid w:val="00AB51E1"/>
    <w:rsid w:val="00AB582F"/>
    <w:rsid w:val="00AB5A32"/>
    <w:rsid w:val="00AB5D38"/>
    <w:rsid w:val="00AB61C1"/>
    <w:rsid w:val="00AB62DC"/>
    <w:rsid w:val="00AB6A28"/>
    <w:rsid w:val="00AB6CAE"/>
    <w:rsid w:val="00AB6EFE"/>
    <w:rsid w:val="00AB6F9A"/>
    <w:rsid w:val="00AB713D"/>
    <w:rsid w:val="00AB7269"/>
    <w:rsid w:val="00AB7306"/>
    <w:rsid w:val="00AB746A"/>
    <w:rsid w:val="00AB7A4E"/>
    <w:rsid w:val="00AC061E"/>
    <w:rsid w:val="00AC099B"/>
    <w:rsid w:val="00AC1D95"/>
    <w:rsid w:val="00AC1D9C"/>
    <w:rsid w:val="00AC2192"/>
    <w:rsid w:val="00AC29B6"/>
    <w:rsid w:val="00AC2F41"/>
    <w:rsid w:val="00AC33AA"/>
    <w:rsid w:val="00AC3B68"/>
    <w:rsid w:val="00AC4052"/>
    <w:rsid w:val="00AC41D9"/>
    <w:rsid w:val="00AC422D"/>
    <w:rsid w:val="00AC43B6"/>
    <w:rsid w:val="00AC4577"/>
    <w:rsid w:val="00AC4604"/>
    <w:rsid w:val="00AC46A7"/>
    <w:rsid w:val="00AC4C2A"/>
    <w:rsid w:val="00AC4EE3"/>
    <w:rsid w:val="00AC4F4A"/>
    <w:rsid w:val="00AC539B"/>
    <w:rsid w:val="00AC55CC"/>
    <w:rsid w:val="00AC55FD"/>
    <w:rsid w:val="00AC58CA"/>
    <w:rsid w:val="00AC5A7F"/>
    <w:rsid w:val="00AC5A80"/>
    <w:rsid w:val="00AC5AC8"/>
    <w:rsid w:val="00AC5E9F"/>
    <w:rsid w:val="00AC5FD1"/>
    <w:rsid w:val="00AC61C5"/>
    <w:rsid w:val="00AC683B"/>
    <w:rsid w:val="00AC73A1"/>
    <w:rsid w:val="00AC7815"/>
    <w:rsid w:val="00AC7848"/>
    <w:rsid w:val="00AC79CB"/>
    <w:rsid w:val="00AD026C"/>
    <w:rsid w:val="00AD02F1"/>
    <w:rsid w:val="00AD099B"/>
    <w:rsid w:val="00AD0B5C"/>
    <w:rsid w:val="00AD0C06"/>
    <w:rsid w:val="00AD0DCC"/>
    <w:rsid w:val="00AD0F5F"/>
    <w:rsid w:val="00AD10A1"/>
    <w:rsid w:val="00AD11CC"/>
    <w:rsid w:val="00AD19E8"/>
    <w:rsid w:val="00AD1A6F"/>
    <w:rsid w:val="00AD1D41"/>
    <w:rsid w:val="00AD1D83"/>
    <w:rsid w:val="00AD1ED0"/>
    <w:rsid w:val="00AD1F38"/>
    <w:rsid w:val="00AD224B"/>
    <w:rsid w:val="00AD229A"/>
    <w:rsid w:val="00AD25F1"/>
    <w:rsid w:val="00AD29B7"/>
    <w:rsid w:val="00AD2A59"/>
    <w:rsid w:val="00AD2D28"/>
    <w:rsid w:val="00AD35D0"/>
    <w:rsid w:val="00AD35D7"/>
    <w:rsid w:val="00AD3765"/>
    <w:rsid w:val="00AD42CF"/>
    <w:rsid w:val="00AD44C2"/>
    <w:rsid w:val="00AD464A"/>
    <w:rsid w:val="00AD4897"/>
    <w:rsid w:val="00AD48A5"/>
    <w:rsid w:val="00AD4A02"/>
    <w:rsid w:val="00AD4C9B"/>
    <w:rsid w:val="00AD518C"/>
    <w:rsid w:val="00AD570E"/>
    <w:rsid w:val="00AD5AB1"/>
    <w:rsid w:val="00AD5B77"/>
    <w:rsid w:val="00AD64FD"/>
    <w:rsid w:val="00AD6599"/>
    <w:rsid w:val="00AD69BA"/>
    <w:rsid w:val="00AD69E0"/>
    <w:rsid w:val="00AD6A6E"/>
    <w:rsid w:val="00AD6D8C"/>
    <w:rsid w:val="00AD6F74"/>
    <w:rsid w:val="00AD73CA"/>
    <w:rsid w:val="00AD7815"/>
    <w:rsid w:val="00AD781D"/>
    <w:rsid w:val="00AD7C84"/>
    <w:rsid w:val="00AD7CA6"/>
    <w:rsid w:val="00AE012C"/>
    <w:rsid w:val="00AE02A7"/>
    <w:rsid w:val="00AE037B"/>
    <w:rsid w:val="00AE1069"/>
    <w:rsid w:val="00AE126B"/>
    <w:rsid w:val="00AE135F"/>
    <w:rsid w:val="00AE17D7"/>
    <w:rsid w:val="00AE185B"/>
    <w:rsid w:val="00AE18B6"/>
    <w:rsid w:val="00AE199A"/>
    <w:rsid w:val="00AE19BE"/>
    <w:rsid w:val="00AE1F71"/>
    <w:rsid w:val="00AE2189"/>
    <w:rsid w:val="00AE21F1"/>
    <w:rsid w:val="00AE2266"/>
    <w:rsid w:val="00AE267F"/>
    <w:rsid w:val="00AE26A2"/>
    <w:rsid w:val="00AE2C43"/>
    <w:rsid w:val="00AE2E0D"/>
    <w:rsid w:val="00AE2F06"/>
    <w:rsid w:val="00AE2F39"/>
    <w:rsid w:val="00AE3144"/>
    <w:rsid w:val="00AE3510"/>
    <w:rsid w:val="00AE36BB"/>
    <w:rsid w:val="00AE37BA"/>
    <w:rsid w:val="00AE3A86"/>
    <w:rsid w:val="00AE3C03"/>
    <w:rsid w:val="00AE3E90"/>
    <w:rsid w:val="00AE4177"/>
    <w:rsid w:val="00AE4737"/>
    <w:rsid w:val="00AE4772"/>
    <w:rsid w:val="00AE4AA1"/>
    <w:rsid w:val="00AE4D87"/>
    <w:rsid w:val="00AE4DDC"/>
    <w:rsid w:val="00AE5046"/>
    <w:rsid w:val="00AE51A9"/>
    <w:rsid w:val="00AE5663"/>
    <w:rsid w:val="00AE5AC4"/>
    <w:rsid w:val="00AE60CF"/>
    <w:rsid w:val="00AE60FD"/>
    <w:rsid w:val="00AE634E"/>
    <w:rsid w:val="00AE6565"/>
    <w:rsid w:val="00AE6C21"/>
    <w:rsid w:val="00AE6E08"/>
    <w:rsid w:val="00AE7166"/>
    <w:rsid w:val="00AE7291"/>
    <w:rsid w:val="00AE73E4"/>
    <w:rsid w:val="00AE7597"/>
    <w:rsid w:val="00AE7FBC"/>
    <w:rsid w:val="00AF0036"/>
    <w:rsid w:val="00AF019A"/>
    <w:rsid w:val="00AF022B"/>
    <w:rsid w:val="00AF023A"/>
    <w:rsid w:val="00AF0BE5"/>
    <w:rsid w:val="00AF0BF6"/>
    <w:rsid w:val="00AF0CAF"/>
    <w:rsid w:val="00AF0FDB"/>
    <w:rsid w:val="00AF1357"/>
    <w:rsid w:val="00AF14F4"/>
    <w:rsid w:val="00AF1757"/>
    <w:rsid w:val="00AF1CE4"/>
    <w:rsid w:val="00AF1E77"/>
    <w:rsid w:val="00AF20A1"/>
    <w:rsid w:val="00AF2272"/>
    <w:rsid w:val="00AF24ED"/>
    <w:rsid w:val="00AF24FA"/>
    <w:rsid w:val="00AF299A"/>
    <w:rsid w:val="00AF2D35"/>
    <w:rsid w:val="00AF300C"/>
    <w:rsid w:val="00AF3098"/>
    <w:rsid w:val="00AF32CA"/>
    <w:rsid w:val="00AF387C"/>
    <w:rsid w:val="00AF39FF"/>
    <w:rsid w:val="00AF3CB2"/>
    <w:rsid w:val="00AF442C"/>
    <w:rsid w:val="00AF46B9"/>
    <w:rsid w:val="00AF4C7F"/>
    <w:rsid w:val="00AF50A7"/>
    <w:rsid w:val="00AF539E"/>
    <w:rsid w:val="00AF56F4"/>
    <w:rsid w:val="00AF596D"/>
    <w:rsid w:val="00AF5B17"/>
    <w:rsid w:val="00AF5BDA"/>
    <w:rsid w:val="00AF62B2"/>
    <w:rsid w:val="00AF6879"/>
    <w:rsid w:val="00AF6931"/>
    <w:rsid w:val="00AF6B9D"/>
    <w:rsid w:val="00AF7397"/>
    <w:rsid w:val="00AF7F9B"/>
    <w:rsid w:val="00AF7FF0"/>
    <w:rsid w:val="00B00421"/>
    <w:rsid w:val="00B00964"/>
    <w:rsid w:val="00B009E8"/>
    <w:rsid w:val="00B00A4B"/>
    <w:rsid w:val="00B00B61"/>
    <w:rsid w:val="00B00D2B"/>
    <w:rsid w:val="00B013AD"/>
    <w:rsid w:val="00B0181F"/>
    <w:rsid w:val="00B01BEC"/>
    <w:rsid w:val="00B01C7C"/>
    <w:rsid w:val="00B01F9E"/>
    <w:rsid w:val="00B02A18"/>
    <w:rsid w:val="00B02B1A"/>
    <w:rsid w:val="00B02DD9"/>
    <w:rsid w:val="00B02F4F"/>
    <w:rsid w:val="00B031F4"/>
    <w:rsid w:val="00B03387"/>
    <w:rsid w:val="00B03C82"/>
    <w:rsid w:val="00B03CAE"/>
    <w:rsid w:val="00B03FD1"/>
    <w:rsid w:val="00B0410D"/>
    <w:rsid w:val="00B04491"/>
    <w:rsid w:val="00B045ED"/>
    <w:rsid w:val="00B04604"/>
    <w:rsid w:val="00B046E7"/>
    <w:rsid w:val="00B047A4"/>
    <w:rsid w:val="00B04DA0"/>
    <w:rsid w:val="00B04E8D"/>
    <w:rsid w:val="00B05111"/>
    <w:rsid w:val="00B051FF"/>
    <w:rsid w:val="00B05F5D"/>
    <w:rsid w:val="00B06463"/>
    <w:rsid w:val="00B06640"/>
    <w:rsid w:val="00B068E2"/>
    <w:rsid w:val="00B06BC7"/>
    <w:rsid w:val="00B06F85"/>
    <w:rsid w:val="00B0703B"/>
    <w:rsid w:val="00B07141"/>
    <w:rsid w:val="00B07354"/>
    <w:rsid w:val="00B07603"/>
    <w:rsid w:val="00B0769A"/>
    <w:rsid w:val="00B079EC"/>
    <w:rsid w:val="00B07C3D"/>
    <w:rsid w:val="00B07C40"/>
    <w:rsid w:val="00B07E0D"/>
    <w:rsid w:val="00B1008E"/>
    <w:rsid w:val="00B1056E"/>
    <w:rsid w:val="00B10947"/>
    <w:rsid w:val="00B1107E"/>
    <w:rsid w:val="00B1159D"/>
    <w:rsid w:val="00B11AF0"/>
    <w:rsid w:val="00B121AF"/>
    <w:rsid w:val="00B122B5"/>
    <w:rsid w:val="00B1235E"/>
    <w:rsid w:val="00B1297E"/>
    <w:rsid w:val="00B129A7"/>
    <w:rsid w:val="00B12A18"/>
    <w:rsid w:val="00B12C8D"/>
    <w:rsid w:val="00B12EC2"/>
    <w:rsid w:val="00B12ED5"/>
    <w:rsid w:val="00B12F04"/>
    <w:rsid w:val="00B132C1"/>
    <w:rsid w:val="00B132C7"/>
    <w:rsid w:val="00B134D9"/>
    <w:rsid w:val="00B13930"/>
    <w:rsid w:val="00B13A28"/>
    <w:rsid w:val="00B13B7A"/>
    <w:rsid w:val="00B13CEF"/>
    <w:rsid w:val="00B14A5A"/>
    <w:rsid w:val="00B14E1F"/>
    <w:rsid w:val="00B14E20"/>
    <w:rsid w:val="00B14E31"/>
    <w:rsid w:val="00B15E55"/>
    <w:rsid w:val="00B162FB"/>
    <w:rsid w:val="00B164A9"/>
    <w:rsid w:val="00B16546"/>
    <w:rsid w:val="00B167A3"/>
    <w:rsid w:val="00B167E5"/>
    <w:rsid w:val="00B16A5A"/>
    <w:rsid w:val="00B16ABF"/>
    <w:rsid w:val="00B16B6B"/>
    <w:rsid w:val="00B16C54"/>
    <w:rsid w:val="00B16D1C"/>
    <w:rsid w:val="00B16E49"/>
    <w:rsid w:val="00B171F8"/>
    <w:rsid w:val="00B17412"/>
    <w:rsid w:val="00B17E8C"/>
    <w:rsid w:val="00B20064"/>
    <w:rsid w:val="00B2017F"/>
    <w:rsid w:val="00B205B2"/>
    <w:rsid w:val="00B20A12"/>
    <w:rsid w:val="00B20BC0"/>
    <w:rsid w:val="00B20EBC"/>
    <w:rsid w:val="00B20EE4"/>
    <w:rsid w:val="00B20EFA"/>
    <w:rsid w:val="00B214BF"/>
    <w:rsid w:val="00B21672"/>
    <w:rsid w:val="00B21AFA"/>
    <w:rsid w:val="00B21B39"/>
    <w:rsid w:val="00B21B84"/>
    <w:rsid w:val="00B21E37"/>
    <w:rsid w:val="00B21FC7"/>
    <w:rsid w:val="00B22599"/>
    <w:rsid w:val="00B22738"/>
    <w:rsid w:val="00B2299E"/>
    <w:rsid w:val="00B22EF5"/>
    <w:rsid w:val="00B2322C"/>
    <w:rsid w:val="00B237DF"/>
    <w:rsid w:val="00B23F60"/>
    <w:rsid w:val="00B240DE"/>
    <w:rsid w:val="00B244D9"/>
    <w:rsid w:val="00B24735"/>
    <w:rsid w:val="00B249F4"/>
    <w:rsid w:val="00B24A4E"/>
    <w:rsid w:val="00B24CCC"/>
    <w:rsid w:val="00B24E02"/>
    <w:rsid w:val="00B25114"/>
    <w:rsid w:val="00B251C1"/>
    <w:rsid w:val="00B25814"/>
    <w:rsid w:val="00B25EB0"/>
    <w:rsid w:val="00B26218"/>
    <w:rsid w:val="00B26639"/>
    <w:rsid w:val="00B269A0"/>
    <w:rsid w:val="00B269C2"/>
    <w:rsid w:val="00B26CE5"/>
    <w:rsid w:val="00B2742B"/>
    <w:rsid w:val="00B27E38"/>
    <w:rsid w:val="00B30068"/>
    <w:rsid w:val="00B30722"/>
    <w:rsid w:val="00B30AB3"/>
    <w:rsid w:val="00B30CBA"/>
    <w:rsid w:val="00B30DCC"/>
    <w:rsid w:val="00B30EDD"/>
    <w:rsid w:val="00B3182D"/>
    <w:rsid w:val="00B31952"/>
    <w:rsid w:val="00B319FC"/>
    <w:rsid w:val="00B31A4F"/>
    <w:rsid w:val="00B31BAF"/>
    <w:rsid w:val="00B31C23"/>
    <w:rsid w:val="00B31FD0"/>
    <w:rsid w:val="00B32342"/>
    <w:rsid w:val="00B323D2"/>
    <w:rsid w:val="00B3291F"/>
    <w:rsid w:val="00B32BAE"/>
    <w:rsid w:val="00B331AF"/>
    <w:rsid w:val="00B3325D"/>
    <w:rsid w:val="00B3370E"/>
    <w:rsid w:val="00B339C4"/>
    <w:rsid w:val="00B33A82"/>
    <w:rsid w:val="00B33E95"/>
    <w:rsid w:val="00B34030"/>
    <w:rsid w:val="00B34697"/>
    <w:rsid w:val="00B34869"/>
    <w:rsid w:val="00B34B24"/>
    <w:rsid w:val="00B34D90"/>
    <w:rsid w:val="00B34E4B"/>
    <w:rsid w:val="00B3501E"/>
    <w:rsid w:val="00B35035"/>
    <w:rsid w:val="00B35071"/>
    <w:rsid w:val="00B35287"/>
    <w:rsid w:val="00B353A7"/>
    <w:rsid w:val="00B3562E"/>
    <w:rsid w:val="00B35F55"/>
    <w:rsid w:val="00B36405"/>
    <w:rsid w:val="00B367D9"/>
    <w:rsid w:val="00B36930"/>
    <w:rsid w:val="00B36988"/>
    <w:rsid w:val="00B36CCD"/>
    <w:rsid w:val="00B36DFE"/>
    <w:rsid w:val="00B36E31"/>
    <w:rsid w:val="00B36E5F"/>
    <w:rsid w:val="00B36EEE"/>
    <w:rsid w:val="00B36FA2"/>
    <w:rsid w:val="00B3721A"/>
    <w:rsid w:val="00B372D5"/>
    <w:rsid w:val="00B37318"/>
    <w:rsid w:val="00B376ED"/>
    <w:rsid w:val="00B378C7"/>
    <w:rsid w:val="00B37C89"/>
    <w:rsid w:val="00B37E12"/>
    <w:rsid w:val="00B400CE"/>
    <w:rsid w:val="00B40395"/>
    <w:rsid w:val="00B40580"/>
    <w:rsid w:val="00B40927"/>
    <w:rsid w:val="00B40B39"/>
    <w:rsid w:val="00B40C28"/>
    <w:rsid w:val="00B40FF8"/>
    <w:rsid w:val="00B41662"/>
    <w:rsid w:val="00B41839"/>
    <w:rsid w:val="00B42374"/>
    <w:rsid w:val="00B42B41"/>
    <w:rsid w:val="00B42BF4"/>
    <w:rsid w:val="00B42D4A"/>
    <w:rsid w:val="00B42E17"/>
    <w:rsid w:val="00B431D1"/>
    <w:rsid w:val="00B43546"/>
    <w:rsid w:val="00B4369E"/>
    <w:rsid w:val="00B43A5A"/>
    <w:rsid w:val="00B43E83"/>
    <w:rsid w:val="00B44EA0"/>
    <w:rsid w:val="00B45215"/>
    <w:rsid w:val="00B453BF"/>
    <w:rsid w:val="00B453D7"/>
    <w:rsid w:val="00B45A55"/>
    <w:rsid w:val="00B45EB4"/>
    <w:rsid w:val="00B4686B"/>
    <w:rsid w:val="00B46BC0"/>
    <w:rsid w:val="00B46E5B"/>
    <w:rsid w:val="00B46F43"/>
    <w:rsid w:val="00B47127"/>
    <w:rsid w:val="00B473F6"/>
    <w:rsid w:val="00B47697"/>
    <w:rsid w:val="00B478B0"/>
    <w:rsid w:val="00B47CCF"/>
    <w:rsid w:val="00B47FB9"/>
    <w:rsid w:val="00B50207"/>
    <w:rsid w:val="00B50324"/>
    <w:rsid w:val="00B5066A"/>
    <w:rsid w:val="00B506DF"/>
    <w:rsid w:val="00B50707"/>
    <w:rsid w:val="00B50FFC"/>
    <w:rsid w:val="00B51093"/>
    <w:rsid w:val="00B5126E"/>
    <w:rsid w:val="00B518FF"/>
    <w:rsid w:val="00B51963"/>
    <w:rsid w:val="00B51BC9"/>
    <w:rsid w:val="00B51D7F"/>
    <w:rsid w:val="00B51E61"/>
    <w:rsid w:val="00B51F0C"/>
    <w:rsid w:val="00B520DE"/>
    <w:rsid w:val="00B5249B"/>
    <w:rsid w:val="00B524BC"/>
    <w:rsid w:val="00B52B71"/>
    <w:rsid w:val="00B5375D"/>
    <w:rsid w:val="00B538C3"/>
    <w:rsid w:val="00B53ACC"/>
    <w:rsid w:val="00B53C1D"/>
    <w:rsid w:val="00B53D39"/>
    <w:rsid w:val="00B53DA4"/>
    <w:rsid w:val="00B53E45"/>
    <w:rsid w:val="00B54090"/>
    <w:rsid w:val="00B54623"/>
    <w:rsid w:val="00B5497C"/>
    <w:rsid w:val="00B54BA9"/>
    <w:rsid w:val="00B553C4"/>
    <w:rsid w:val="00B55573"/>
    <w:rsid w:val="00B55601"/>
    <w:rsid w:val="00B55638"/>
    <w:rsid w:val="00B5586A"/>
    <w:rsid w:val="00B55D33"/>
    <w:rsid w:val="00B55D3E"/>
    <w:rsid w:val="00B55EA3"/>
    <w:rsid w:val="00B55EB0"/>
    <w:rsid w:val="00B56011"/>
    <w:rsid w:val="00B56454"/>
    <w:rsid w:val="00B56784"/>
    <w:rsid w:val="00B5678D"/>
    <w:rsid w:val="00B56BA5"/>
    <w:rsid w:val="00B56BCE"/>
    <w:rsid w:val="00B56F27"/>
    <w:rsid w:val="00B575A2"/>
    <w:rsid w:val="00B57765"/>
    <w:rsid w:val="00B57A62"/>
    <w:rsid w:val="00B57C29"/>
    <w:rsid w:val="00B57DE6"/>
    <w:rsid w:val="00B57F4F"/>
    <w:rsid w:val="00B60097"/>
    <w:rsid w:val="00B602D3"/>
    <w:rsid w:val="00B60309"/>
    <w:rsid w:val="00B61052"/>
    <w:rsid w:val="00B6195F"/>
    <w:rsid w:val="00B61AB7"/>
    <w:rsid w:val="00B61B56"/>
    <w:rsid w:val="00B61C54"/>
    <w:rsid w:val="00B62160"/>
    <w:rsid w:val="00B62403"/>
    <w:rsid w:val="00B62649"/>
    <w:rsid w:val="00B62D61"/>
    <w:rsid w:val="00B62E08"/>
    <w:rsid w:val="00B62F0F"/>
    <w:rsid w:val="00B630F7"/>
    <w:rsid w:val="00B63272"/>
    <w:rsid w:val="00B6333A"/>
    <w:rsid w:val="00B633CA"/>
    <w:rsid w:val="00B63677"/>
    <w:rsid w:val="00B636B1"/>
    <w:rsid w:val="00B63A3C"/>
    <w:rsid w:val="00B63F25"/>
    <w:rsid w:val="00B64283"/>
    <w:rsid w:val="00B64404"/>
    <w:rsid w:val="00B64523"/>
    <w:rsid w:val="00B64B7C"/>
    <w:rsid w:val="00B64BFD"/>
    <w:rsid w:val="00B64C61"/>
    <w:rsid w:val="00B650B5"/>
    <w:rsid w:val="00B652AA"/>
    <w:rsid w:val="00B652D0"/>
    <w:rsid w:val="00B65483"/>
    <w:rsid w:val="00B65A5A"/>
    <w:rsid w:val="00B65C28"/>
    <w:rsid w:val="00B65E6E"/>
    <w:rsid w:val="00B65F30"/>
    <w:rsid w:val="00B65F5B"/>
    <w:rsid w:val="00B66317"/>
    <w:rsid w:val="00B66975"/>
    <w:rsid w:val="00B676D7"/>
    <w:rsid w:val="00B67768"/>
    <w:rsid w:val="00B67F72"/>
    <w:rsid w:val="00B7014B"/>
    <w:rsid w:val="00B7015F"/>
    <w:rsid w:val="00B70741"/>
    <w:rsid w:val="00B707D5"/>
    <w:rsid w:val="00B70A1A"/>
    <w:rsid w:val="00B70B1F"/>
    <w:rsid w:val="00B70C41"/>
    <w:rsid w:val="00B70CCF"/>
    <w:rsid w:val="00B70FC6"/>
    <w:rsid w:val="00B7103B"/>
    <w:rsid w:val="00B710B7"/>
    <w:rsid w:val="00B71337"/>
    <w:rsid w:val="00B719CD"/>
    <w:rsid w:val="00B71BB7"/>
    <w:rsid w:val="00B71D9C"/>
    <w:rsid w:val="00B71D9E"/>
    <w:rsid w:val="00B71DFC"/>
    <w:rsid w:val="00B720A6"/>
    <w:rsid w:val="00B72473"/>
    <w:rsid w:val="00B72ABF"/>
    <w:rsid w:val="00B72D0E"/>
    <w:rsid w:val="00B72E06"/>
    <w:rsid w:val="00B7302D"/>
    <w:rsid w:val="00B73034"/>
    <w:rsid w:val="00B7327D"/>
    <w:rsid w:val="00B733D1"/>
    <w:rsid w:val="00B7402B"/>
    <w:rsid w:val="00B74356"/>
    <w:rsid w:val="00B74551"/>
    <w:rsid w:val="00B7455F"/>
    <w:rsid w:val="00B74562"/>
    <w:rsid w:val="00B748D9"/>
    <w:rsid w:val="00B74C04"/>
    <w:rsid w:val="00B75038"/>
    <w:rsid w:val="00B7547A"/>
    <w:rsid w:val="00B75687"/>
    <w:rsid w:val="00B75701"/>
    <w:rsid w:val="00B7578D"/>
    <w:rsid w:val="00B757C9"/>
    <w:rsid w:val="00B75A4A"/>
    <w:rsid w:val="00B75D90"/>
    <w:rsid w:val="00B75DB8"/>
    <w:rsid w:val="00B75F2F"/>
    <w:rsid w:val="00B7630D"/>
    <w:rsid w:val="00B7643F"/>
    <w:rsid w:val="00B7671F"/>
    <w:rsid w:val="00B7689E"/>
    <w:rsid w:val="00B76FB6"/>
    <w:rsid w:val="00B7738A"/>
    <w:rsid w:val="00B77431"/>
    <w:rsid w:val="00B775C2"/>
    <w:rsid w:val="00B77EB7"/>
    <w:rsid w:val="00B77F29"/>
    <w:rsid w:val="00B77FD4"/>
    <w:rsid w:val="00B8009A"/>
    <w:rsid w:val="00B80144"/>
    <w:rsid w:val="00B80240"/>
    <w:rsid w:val="00B802E0"/>
    <w:rsid w:val="00B802FA"/>
    <w:rsid w:val="00B80325"/>
    <w:rsid w:val="00B8059C"/>
    <w:rsid w:val="00B807D6"/>
    <w:rsid w:val="00B80A69"/>
    <w:rsid w:val="00B80BE8"/>
    <w:rsid w:val="00B80C3C"/>
    <w:rsid w:val="00B81365"/>
    <w:rsid w:val="00B8150C"/>
    <w:rsid w:val="00B817A8"/>
    <w:rsid w:val="00B819D6"/>
    <w:rsid w:val="00B81A77"/>
    <w:rsid w:val="00B81E05"/>
    <w:rsid w:val="00B81EA5"/>
    <w:rsid w:val="00B82206"/>
    <w:rsid w:val="00B82417"/>
    <w:rsid w:val="00B82A19"/>
    <w:rsid w:val="00B82C74"/>
    <w:rsid w:val="00B82FA5"/>
    <w:rsid w:val="00B8313A"/>
    <w:rsid w:val="00B83279"/>
    <w:rsid w:val="00B8344F"/>
    <w:rsid w:val="00B83C16"/>
    <w:rsid w:val="00B83F71"/>
    <w:rsid w:val="00B83F74"/>
    <w:rsid w:val="00B84055"/>
    <w:rsid w:val="00B840CC"/>
    <w:rsid w:val="00B84132"/>
    <w:rsid w:val="00B8431A"/>
    <w:rsid w:val="00B84898"/>
    <w:rsid w:val="00B84CA0"/>
    <w:rsid w:val="00B84FF3"/>
    <w:rsid w:val="00B85247"/>
    <w:rsid w:val="00B852B0"/>
    <w:rsid w:val="00B853D3"/>
    <w:rsid w:val="00B853EF"/>
    <w:rsid w:val="00B8553E"/>
    <w:rsid w:val="00B85643"/>
    <w:rsid w:val="00B85A18"/>
    <w:rsid w:val="00B85C4E"/>
    <w:rsid w:val="00B85D78"/>
    <w:rsid w:val="00B85E7A"/>
    <w:rsid w:val="00B85F9B"/>
    <w:rsid w:val="00B862E3"/>
    <w:rsid w:val="00B867CD"/>
    <w:rsid w:val="00B869B9"/>
    <w:rsid w:val="00B869BD"/>
    <w:rsid w:val="00B86ADB"/>
    <w:rsid w:val="00B86BD5"/>
    <w:rsid w:val="00B8704D"/>
    <w:rsid w:val="00B872C1"/>
    <w:rsid w:val="00B878B2"/>
    <w:rsid w:val="00B87A8A"/>
    <w:rsid w:val="00B87BE5"/>
    <w:rsid w:val="00B9006F"/>
    <w:rsid w:val="00B9011B"/>
    <w:rsid w:val="00B9020D"/>
    <w:rsid w:val="00B90490"/>
    <w:rsid w:val="00B90537"/>
    <w:rsid w:val="00B90662"/>
    <w:rsid w:val="00B906BE"/>
    <w:rsid w:val="00B9098A"/>
    <w:rsid w:val="00B90A5A"/>
    <w:rsid w:val="00B912FA"/>
    <w:rsid w:val="00B919B5"/>
    <w:rsid w:val="00B92115"/>
    <w:rsid w:val="00B922F3"/>
    <w:rsid w:val="00B926CA"/>
    <w:rsid w:val="00B92BF0"/>
    <w:rsid w:val="00B92CAE"/>
    <w:rsid w:val="00B92D6A"/>
    <w:rsid w:val="00B92EB0"/>
    <w:rsid w:val="00B933EB"/>
    <w:rsid w:val="00B939A6"/>
    <w:rsid w:val="00B93B6F"/>
    <w:rsid w:val="00B94159"/>
    <w:rsid w:val="00B9418E"/>
    <w:rsid w:val="00B94847"/>
    <w:rsid w:val="00B94B98"/>
    <w:rsid w:val="00B94B9F"/>
    <w:rsid w:val="00B94BF5"/>
    <w:rsid w:val="00B94DA5"/>
    <w:rsid w:val="00B94DE8"/>
    <w:rsid w:val="00B94EF9"/>
    <w:rsid w:val="00B94F91"/>
    <w:rsid w:val="00B94FBA"/>
    <w:rsid w:val="00B953FB"/>
    <w:rsid w:val="00B9565E"/>
    <w:rsid w:val="00B95A05"/>
    <w:rsid w:val="00B95D2C"/>
    <w:rsid w:val="00B95ED2"/>
    <w:rsid w:val="00B9609A"/>
    <w:rsid w:val="00B9622C"/>
    <w:rsid w:val="00B97404"/>
    <w:rsid w:val="00B974DF"/>
    <w:rsid w:val="00B97568"/>
    <w:rsid w:val="00B976BA"/>
    <w:rsid w:val="00B9772D"/>
    <w:rsid w:val="00B97844"/>
    <w:rsid w:val="00B97D48"/>
    <w:rsid w:val="00BA0057"/>
    <w:rsid w:val="00BA0301"/>
    <w:rsid w:val="00BA0362"/>
    <w:rsid w:val="00BA0A91"/>
    <w:rsid w:val="00BA0D0D"/>
    <w:rsid w:val="00BA0DE4"/>
    <w:rsid w:val="00BA0F17"/>
    <w:rsid w:val="00BA1012"/>
    <w:rsid w:val="00BA137F"/>
    <w:rsid w:val="00BA14D4"/>
    <w:rsid w:val="00BA1697"/>
    <w:rsid w:val="00BA1C98"/>
    <w:rsid w:val="00BA1D3F"/>
    <w:rsid w:val="00BA1F34"/>
    <w:rsid w:val="00BA1FFA"/>
    <w:rsid w:val="00BA207C"/>
    <w:rsid w:val="00BA20B8"/>
    <w:rsid w:val="00BA2196"/>
    <w:rsid w:val="00BA2257"/>
    <w:rsid w:val="00BA22FE"/>
    <w:rsid w:val="00BA2793"/>
    <w:rsid w:val="00BA2CFF"/>
    <w:rsid w:val="00BA332E"/>
    <w:rsid w:val="00BA3950"/>
    <w:rsid w:val="00BA3B98"/>
    <w:rsid w:val="00BA436A"/>
    <w:rsid w:val="00BA4D31"/>
    <w:rsid w:val="00BA4DC3"/>
    <w:rsid w:val="00BA517C"/>
    <w:rsid w:val="00BA51D2"/>
    <w:rsid w:val="00BA58DE"/>
    <w:rsid w:val="00BA5ADA"/>
    <w:rsid w:val="00BA5C56"/>
    <w:rsid w:val="00BA6349"/>
    <w:rsid w:val="00BA66FE"/>
    <w:rsid w:val="00BA6E9A"/>
    <w:rsid w:val="00BA6F4D"/>
    <w:rsid w:val="00BA6FE5"/>
    <w:rsid w:val="00BA7164"/>
    <w:rsid w:val="00BA7224"/>
    <w:rsid w:val="00BA7762"/>
    <w:rsid w:val="00BA7813"/>
    <w:rsid w:val="00BA7C7D"/>
    <w:rsid w:val="00BA7D29"/>
    <w:rsid w:val="00BB0112"/>
    <w:rsid w:val="00BB08BD"/>
    <w:rsid w:val="00BB0ABD"/>
    <w:rsid w:val="00BB0DA4"/>
    <w:rsid w:val="00BB1939"/>
    <w:rsid w:val="00BB29E2"/>
    <w:rsid w:val="00BB2BB9"/>
    <w:rsid w:val="00BB2BFC"/>
    <w:rsid w:val="00BB2ED0"/>
    <w:rsid w:val="00BB2EE0"/>
    <w:rsid w:val="00BB304B"/>
    <w:rsid w:val="00BB321B"/>
    <w:rsid w:val="00BB343E"/>
    <w:rsid w:val="00BB3551"/>
    <w:rsid w:val="00BB39A7"/>
    <w:rsid w:val="00BB3BDB"/>
    <w:rsid w:val="00BB3FAB"/>
    <w:rsid w:val="00BB40C7"/>
    <w:rsid w:val="00BB4107"/>
    <w:rsid w:val="00BB4278"/>
    <w:rsid w:val="00BB4383"/>
    <w:rsid w:val="00BB443D"/>
    <w:rsid w:val="00BB44F5"/>
    <w:rsid w:val="00BB46C9"/>
    <w:rsid w:val="00BB475F"/>
    <w:rsid w:val="00BB4870"/>
    <w:rsid w:val="00BB4C28"/>
    <w:rsid w:val="00BB4C4A"/>
    <w:rsid w:val="00BB4F1A"/>
    <w:rsid w:val="00BB4F78"/>
    <w:rsid w:val="00BB5047"/>
    <w:rsid w:val="00BB5120"/>
    <w:rsid w:val="00BB5269"/>
    <w:rsid w:val="00BB530C"/>
    <w:rsid w:val="00BB5636"/>
    <w:rsid w:val="00BB57F0"/>
    <w:rsid w:val="00BB5B26"/>
    <w:rsid w:val="00BB5B80"/>
    <w:rsid w:val="00BB5F15"/>
    <w:rsid w:val="00BB5FB3"/>
    <w:rsid w:val="00BB5FF0"/>
    <w:rsid w:val="00BB6389"/>
    <w:rsid w:val="00BB6553"/>
    <w:rsid w:val="00BB662C"/>
    <w:rsid w:val="00BB66FF"/>
    <w:rsid w:val="00BB6AA9"/>
    <w:rsid w:val="00BB6F52"/>
    <w:rsid w:val="00BB6FF8"/>
    <w:rsid w:val="00BB715C"/>
    <w:rsid w:val="00BB7894"/>
    <w:rsid w:val="00BB790E"/>
    <w:rsid w:val="00BB7C69"/>
    <w:rsid w:val="00BB7CDD"/>
    <w:rsid w:val="00BB7E0B"/>
    <w:rsid w:val="00BB7EC8"/>
    <w:rsid w:val="00BB7EF7"/>
    <w:rsid w:val="00BC04AB"/>
    <w:rsid w:val="00BC0BA9"/>
    <w:rsid w:val="00BC108C"/>
    <w:rsid w:val="00BC14AA"/>
    <w:rsid w:val="00BC1B70"/>
    <w:rsid w:val="00BC1BDE"/>
    <w:rsid w:val="00BC1CC3"/>
    <w:rsid w:val="00BC1D36"/>
    <w:rsid w:val="00BC1F73"/>
    <w:rsid w:val="00BC2476"/>
    <w:rsid w:val="00BC2646"/>
    <w:rsid w:val="00BC2938"/>
    <w:rsid w:val="00BC2A13"/>
    <w:rsid w:val="00BC2A77"/>
    <w:rsid w:val="00BC2BA8"/>
    <w:rsid w:val="00BC2FD1"/>
    <w:rsid w:val="00BC304F"/>
    <w:rsid w:val="00BC31C9"/>
    <w:rsid w:val="00BC34F9"/>
    <w:rsid w:val="00BC40AE"/>
    <w:rsid w:val="00BC40B6"/>
    <w:rsid w:val="00BC4379"/>
    <w:rsid w:val="00BC45BD"/>
    <w:rsid w:val="00BC4AB9"/>
    <w:rsid w:val="00BC4C02"/>
    <w:rsid w:val="00BC51D3"/>
    <w:rsid w:val="00BC6C54"/>
    <w:rsid w:val="00BC6C55"/>
    <w:rsid w:val="00BC6F88"/>
    <w:rsid w:val="00BC6FF6"/>
    <w:rsid w:val="00BC7305"/>
    <w:rsid w:val="00BC7F19"/>
    <w:rsid w:val="00BD01F2"/>
    <w:rsid w:val="00BD022C"/>
    <w:rsid w:val="00BD0613"/>
    <w:rsid w:val="00BD075C"/>
    <w:rsid w:val="00BD079F"/>
    <w:rsid w:val="00BD08F8"/>
    <w:rsid w:val="00BD0952"/>
    <w:rsid w:val="00BD0D0A"/>
    <w:rsid w:val="00BD106E"/>
    <w:rsid w:val="00BD1391"/>
    <w:rsid w:val="00BD15FC"/>
    <w:rsid w:val="00BD18FC"/>
    <w:rsid w:val="00BD241F"/>
    <w:rsid w:val="00BD259D"/>
    <w:rsid w:val="00BD27E1"/>
    <w:rsid w:val="00BD28BB"/>
    <w:rsid w:val="00BD2CAB"/>
    <w:rsid w:val="00BD2EDC"/>
    <w:rsid w:val="00BD3364"/>
    <w:rsid w:val="00BD349C"/>
    <w:rsid w:val="00BD3A0B"/>
    <w:rsid w:val="00BD3B5F"/>
    <w:rsid w:val="00BD3F9C"/>
    <w:rsid w:val="00BD410F"/>
    <w:rsid w:val="00BD4116"/>
    <w:rsid w:val="00BD41D3"/>
    <w:rsid w:val="00BD4319"/>
    <w:rsid w:val="00BD4B11"/>
    <w:rsid w:val="00BD4E26"/>
    <w:rsid w:val="00BD4EFE"/>
    <w:rsid w:val="00BD4F09"/>
    <w:rsid w:val="00BD5151"/>
    <w:rsid w:val="00BD5996"/>
    <w:rsid w:val="00BD59C1"/>
    <w:rsid w:val="00BD59DC"/>
    <w:rsid w:val="00BD5B64"/>
    <w:rsid w:val="00BD5C65"/>
    <w:rsid w:val="00BD5D4A"/>
    <w:rsid w:val="00BD5DA5"/>
    <w:rsid w:val="00BD6013"/>
    <w:rsid w:val="00BD602B"/>
    <w:rsid w:val="00BD669C"/>
    <w:rsid w:val="00BD66CD"/>
    <w:rsid w:val="00BD66CF"/>
    <w:rsid w:val="00BD6D02"/>
    <w:rsid w:val="00BD70AD"/>
    <w:rsid w:val="00BD71C7"/>
    <w:rsid w:val="00BD7338"/>
    <w:rsid w:val="00BD7623"/>
    <w:rsid w:val="00BD7FFA"/>
    <w:rsid w:val="00BE02B5"/>
    <w:rsid w:val="00BE08CB"/>
    <w:rsid w:val="00BE0A4B"/>
    <w:rsid w:val="00BE0B21"/>
    <w:rsid w:val="00BE0B27"/>
    <w:rsid w:val="00BE0D0C"/>
    <w:rsid w:val="00BE1573"/>
    <w:rsid w:val="00BE172B"/>
    <w:rsid w:val="00BE1E1A"/>
    <w:rsid w:val="00BE1E6B"/>
    <w:rsid w:val="00BE215F"/>
    <w:rsid w:val="00BE2215"/>
    <w:rsid w:val="00BE2302"/>
    <w:rsid w:val="00BE234D"/>
    <w:rsid w:val="00BE25B3"/>
    <w:rsid w:val="00BE2924"/>
    <w:rsid w:val="00BE2FEE"/>
    <w:rsid w:val="00BE30AE"/>
    <w:rsid w:val="00BE30EA"/>
    <w:rsid w:val="00BE3241"/>
    <w:rsid w:val="00BE3295"/>
    <w:rsid w:val="00BE32B0"/>
    <w:rsid w:val="00BE332B"/>
    <w:rsid w:val="00BE3583"/>
    <w:rsid w:val="00BE381F"/>
    <w:rsid w:val="00BE3A5E"/>
    <w:rsid w:val="00BE3E72"/>
    <w:rsid w:val="00BE434C"/>
    <w:rsid w:val="00BE4C91"/>
    <w:rsid w:val="00BE4F52"/>
    <w:rsid w:val="00BE5C37"/>
    <w:rsid w:val="00BE5C65"/>
    <w:rsid w:val="00BE5CF2"/>
    <w:rsid w:val="00BE5E7F"/>
    <w:rsid w:val="00BE6813"/>
    <w:rsid w:val="00BE686D"/>
    <w:rsid w:val="00BE6C44"/>
    <w:rsid w:val="00BE6DC7"/>
    <w:rsid w:val="00BE70CE"/>
    <w:rsid w:val="00BE7440"/>
    <w:rsid w:val="00BE74BB"/>
    <w:rsid w:val="00BE769F"/>
    <w:rsid w:val="00BE796D"/>
    <w:rsid w:val="00BE7EE7"/>
    <w:rsid w:val="00BE7F73"/>
    <w:rsid w:val="00BF108B"/>
    <w:rsid w:val="00BF127D"/>
    <w:rsid w:val="00BF1603"/>
    <w:rsid w:val="00BF1B10"/>
    <w:rsid w:val="00BF1EF0"/>
    <w:rsid w:val="00BF2113"/>
    <w:rsid w:val="00BF2833"/>
    <w:rsid w:val="00BF294F"/>
    <w:rsid w:val="00BF2B35"/>
    <w:rsid w:val="00BF2E1A"/>
    <w:rsid w:val="00BF2F54"/>
    <w:rsid w:val="00BF2F74"/>
    <w:rsid w:val="00BF34AD"/>
    <w:rsid w:val="00BF397C"/>
    <w:rsid w:val="00BF3ADC"/>
    <w:rsid w:val="00BF3B29"/>
    <w:rsid w:val="00BF3C1B"/>
    <w:rsid w:val="00BF3DD2"/>
    <w:rsid w:val="00BF3F9B"/>
    <w:rsid w:val="00BF4228"/>
    <w:rsid w:val="00BF4627"/>
    <w:rsid w:val="00BF46F7"/>
    <w:rsid w:val="00BF47AE"/>
    <w:rsid w:val="00BF50BF"/>
    <w:rsid w:val="00BF51AB"/>
    <w:rsid w:val="00BF5697"/>
    <w:rsid w:val="00BF56AE"/>
    <w:rsid w:val="00BF57BA"/>
    <w:rsid w:val="00BF5BD8"/>
    <w:rsid w:val="00BF5C52"/>
    <w:rsid w:val="00BF61F6"/>
    <w:rsid w:val="00BF6DAC"/>
    <w:rsid w:val="00BF6DDD"/>
    <w:rsid w:val="00BF6EDA"/>
    <w:rsid w:val="00BF72BE"/>
    <w:rsid w:val="00BF7EE4"/>
    <w:rsid w:val="00C00125"/>
    <w:rsid w:val="00C00604"/>
    <w:rsid w:val="00C00621"/>
    <w:rsid w:val="00C01423"/>
    <w:rsid w:val="00C0152D"/>
    <w:rsid w:val="00C018AE"/>
    <w:rsid w:val="00C018ED"/>
    <w:rsid w:val="00C01B8B"/>
    <w:rsid w:val="00C01BD8"/>
    <w:rsid w:val="00C01E43"/>
    <w:rsid w:val="00C0254C"/>
    <w:rsid w:val="00C02802"/>
    <w:rsid w:val="00C02A1A"/>
    <w:rsid w:val="00C030B9"/>
    <w:rsid w:val="00C0310B"/>
    <w:rsid w:val="00C03215"/>
    <w:rsid w:val="00C0325D"/>
    <w:rsid w:val="00C032A2"/>
    <w:rsid w:val="00C0391F"/>
    <w:rsid w:val="00C03A67"/>
    <w:rsid w:val="00C03BF8"/>
    <w:rsid w:val="00C03C4C"/>
    <w:rsid w:val="00C03EDA"/>
    <w:rsid w:val="00C03F51"/>
    <w:rsid w:val="00C04107"/>
    <w:rsid w:val="00C04188"/>
    <w:rsid w:val="00C04956"/>
    <w:rsid w:val="00C053BE"/>
    <w:rsid w:val="00C054B7"/>
    <w:rsid w:val="00C054B9"/>
    <w:rsid w:val="00C05697"/>
    <w:rsid w:val="00C058A7"/>
    <w:rsid w:val="00C05E23"/>
    <w:rsid w:val="00C05E5F"/>
    <w:rsid w:val="00C05E6E"/>
    <w:rsid w:val="00C05F84"/>
    <w:rsid w:val="00C0647A"/>
    <w:rsid w:val="00C064FE"/>
    <w:rsid w:val="00C068B8"/>
    <w:rsid w:val="00C06939"/>
    <w:rsid w:val="00C06959"/>
    <w:rsid w:val="00C0696C"/>
    <w:rsid w:val="00C06D5C"/>
    <w:rsid w:val="00C072B2"/>
    <w:rsid w:val="00C0737C"/>
    <w:rsid w:val="00C073EB"/>
    <w:rsid w:val="00C077CB"/>
    <w:rsid w:val="00C079AB"/>
    <w:rsid w:val="00C10134"/>
    <w:rsid w:val="00C1094E"/>
    <w:rsid w:val="00C10A67"/>
    <w:rsid w:val="00C10B61"/>
    <w:rsid w:val="00C10F48"/>
    <w:rsid w:val="00C11009"/>
    <w:rsid w:val="00C1110A"/>
    <w:rsid w:val="00C11226"/>
    <w:rsid w:val="00C1128D"/>
    <w:rsid w:val="00C117C9"/>
    <w:rsid w:val="00C11D71"/>
    <w:rsid w:val="00C11E40"/>
    <w:rsid w:val="00C123D4"/>
    <w:rsid w:val="00C12AF5"/>
    <w:rsid w:val="00C13011"/>
    <w:rsid w:val="00C130F0"/>
    <w:rsid w:val="00C1314F"/>
    <w:rsid w:val="00C13266"/>
    <w:rsid w:val="00C13A57"/>
    <w:rsid w:val="00C1413A"/>
    <w:rsid w:val="00C141E3"/>
    <w:rsid w:val="00C142CB"/>
    <w:rsid w:val="00C147DD"/>
    <w:rsid w:val="00C14AFB"/>
    <w:rsid w:val="00C151A0"/>
    <w:rsid w:val="00C1563C"/>
    <w:rsid w:val="00C15E8D"/>
    <w:rsid w:val="00C165F6"/>
    <w:rsid w:val="00C16775"/>
    <w:rsid w:val="00C16C82"/>
    <w:rsid w:val="00C16C84"/>
    <w:rsid w:val="00C16E53"/>
    <w:rsid w:val="00C16F10"/>
    <w:rsid w:val="00C17C1C"/>
    <w:rsid w:val="00C2005C"/>
    <w:rsid w:val="00C201AD"/>
    <w:rsid w:val="00C208FF"/>
    <w:rsid w:val="00C20F49"/>
    <w:rsid w:val="00C2101E"/>
    <w:rsid w:val="00C210F8"/>
    <w:rsid w:val="00C21376"/>
    <w:rsid w:val="00C217D9"/>
    <w:rsid w:val="00C21EE4"/>
    <w:rsid w:val="00C221E1"/>
    <w:rsid w:val="00C2272B"/>
    <w:rsid w:val="00C227A2"/>
    <w:rsid w:val="00C228AF"/>
    <w:rsid w:val="00C22995"/>
    <w:rsid w:val="00C22B9F"/>
    <w:rsid w:val="00C22BFE"/>
    <w:rsid w:val="00C23498"/>
    <w:rsid w:val="00C23513"/>
    <w:rsid w:val="00C2353E"/>
    <w:rsid w:val="00C242A8"/>
    <w:rsid w:val="00C24328"/>
    <w:rsid w:val="00C24506"/>
    <w:rsid w:val="00C2458B"/>
    <w:rsid w:val="00C245CE"/>
    <w:rsid w:val="00C249EF"/>
    <w:rsid w:val="00C24AE4"/>
    <w:rsid w:val="00C24BD8"/>
    <w:rsid w:val="00C24DA4"/>
    <w:rsid w:val="00C24EA9"/>
    <w:rsid w:val="00C24F9D"/>
    <w:rsid w:val="00C257F4"/>
    <w:rsid w:val="00C25D1A"/>
    <w:rsid w:val="00C2601B"/>
    <w:rsid w:val="00C26230"/>
    <w:rsid w:val="00C26412"/>
    <w:rsid w:val="00C2646A"/>
    <w:rsid w:val="00C26A38"/>
    <w:rsid w:val="00C26E4F"/>
    <w:rsid w:val="00C271C7"/>
    <w:rsid w:val="00C2769B"/>
    <w:rsid w:val="00C278C0"/>
    <w:rsid w:val="00C30038"/>
    <w:rsid w:val="00C3014A"/>
    <w:rsid w:val="00C30664"/>
    <w:rsid w:val="00C306AF"/>
    <w:rsid w:val="00C30CEF"/>
    <w:rsid w:val="00C31019"/>
    <w:rsid w:val="00C310D0"/>
    <w:rsid w:val="00C31544"/>
    <w:rsid w:val="00C32073"/>
    <w:rsid w:val="00C322D9"/>
    <w:rsid w:val="00C32424"/>
    <w:rsid w:val="00C3242E"/>
    <w:rsid w:val="00C32C23"/>
    <w:rsid w:val="00C330E3"/>
    <w:rsid w:val="00C3386B"/>
    <w:rsid w:val="00C33990"/>
    <w:rsid w:val="00C339B0"/>
    <w:rsid w:val="00C339E1"/>
    <w:rsid w:val="00C34008"/>
    <w:rsid w:val="00C341C2"/>
    <w:rsid w:val="00C3437A"/>
    <w:rsid w:val="00C3491D"/>
    <w:rsid w:val="00C349DF"/>
    <w:rsid w:val="00C34AC8"/>
    <w:rsid w:val="00C34BF5"/>
    <w:rsid w:val="00C35227"/>
    <w:rsid w:val="00C35688"/>
    <w:rsid w:val="00C35893"/>
    <w:rsid w:val="00C35A73"/>
    <w:rsid w:val="00C36177"/>
    <w:rsid w:val="00C36661"/>
    <w:rsid w:val="00C369D0"/>
    <w:rsid w:val="00C37158"/>
    <w:rsid w:val="00C37319"/>
    <w:rsid w:val="00C37AB1"/>
    <w:rsid w:val="00C37E0E"/>
    <w:rsid w:val="00C37F25"/>
    <w:rsid w:val="00C37F82"/>
    <w:rsid w:val="00C40B4F"/>
    <w:rsid w:val="00C40C6D"/>
    <w:rsid w:val="00C40DD3"/>
    <w:rsid w:val="00C40E2C"/>
    <w:rsid w:val="00C40EE7"/>
    <w:rsid w:val="00C410FC"/>
    <w:rsid w:val="00C414F8"/>
    <w:rsid w:val="00C4166B"/>
    <w:rsid w:val="00C417DD"/>
    <w:rsid w:val="00C41825"/>
    <w:rsid w:val="00C41AE1"/>
    <w:rsid w:val="00C41C59"/>
    <w:rsid w:val="00C41CD3"/>
    <w:rsid w:val="00C41F00"/>
    <w:rsid w:val="00C41F24"/>
    <w:rsid w:val="00C41F35"/>
    <w:rsid w:val="00C421F4"/>
    <w:rsid w:val="00C42204"/>
    <w:rsid w:val="00C422F5"/>
    <w:rsid w:val="00C4256B"/>
    <w:rsid w:val="00C4264A"/>
    <w:rsid w:val="00C427F7"/>
    <w:rsid w:val="00C42846"/>
    <w:rsid w:val="00C429DC"/>
    <w:rsid w:val="00C42C89"/>
    <w:rsid w:val="00C42FC8"/>
    <w:rsid w:val="00C4365C"/>
    <w:rsid w:val="00C43693"/>
    <w:rsid w:val="00C4397F"/>
    <w:rsid w:val="00C43AC1"/>
    <w:rsid w:val="00C43C12"/>
    <w:rsid w:val="00C43C49"/>
    <w:rsid w:val="00C43CBD"/>
    <w:rsid w:val="00C44AA1"/>
    <w:rsid w:val="00C44B8D"/>
    <w:rsid w:val="00C44CF7"/>
    <w:rsid w:val="00C44E2D"/>
    <w:rsid w:val="00C44FDF"/>
    <w:rsid w:val="00C44FF2"/>
    <w:rsid w:val="00C454CE"/>
    <w:rsid w:val="00C45510"/>
    <w:rsid w:val="00C456A4"/>
    <w:rsid w:val="00C4577F"/>
    <w:rsid w:val="00C45C9C"/>
    <w:rsid w:val="00C45EB4"/>
    <w:rsid w:val="00C46676"/>
    <w:rsid w:val="00C468B4"/>
    <w:rsid w:val="00C46A11"/>
    <w:rsid w:val="00C474C9"/>
    <w:rsid w:val="00C47A84"/>
    <w:rsid w:val="00C50808"/>
    <w:rsid w:val="00C509B1"/>
    <w:rsid w:val="00C50B3F"/>
    <w:rsid w:val="00C50DFE"/>
    <w:rsid w:val="00C5115E"/>
    <w:rsid w:val="00C511A5"/>
    <w:rsid w:val="00C51AFF"/>
    <w:rsid w:val="00C51B41"/>
    <w:rsid w:val="00C51CEF"/>
    <w:rsid w:val="00C5202D"/>
    <w:rsid w:val="00C52187"/>
    <w:rsid w:val="00C5250B"/>
    <w:rsid w:val="00C5291D"/>
    <w:rsid w:val="00C5296D"/>
    <w:rsid w:val="00C529D3"/>
    <w:rsid w:val="00C52BEB"/>
    <w:rsid w:val="00C52CA2"/>
    <w:rsid w:val="00C52D3B"/>
    <w:rsid w:val="00C52D4C"/>
    <w:rsid w:val="00C52EDE"/>
    <w:rsid w:val="00C531AC"/>
    <w:rsid w:val="00C53402"/>
    <w:rsid w:val="00C53491"/>
    <w:rsid w:val="00C5389A"/>
    <w:rsid w:val="00C53B4E"/>
    <w:rsid w:val="00C53E04"/>
    <w:rsid w:val="00C53F54"/>
    <w:rsid w:val="00C5420C"/>
    <w:rsid w:val="00C5421F"/>
    <w:rsid w:val="00C5435D"/>
    <w:rsid w:val="00C543E5"/>
    <w:rsid w:val="00C5462A"/>
    <w:rsid w:val="00C54877"/>
    <w:rsid w:val="00C548BD"/>
    <w:rsid w:val="00C549E7"/>
    <w:rsid w:val="00C54A8C"/>
    <w:rsid w:val="00C54B32"/>
    <w:rsid w:val="00C551C8"/>
    <w:rsid w:val="00C551DA"/>
    <w:rsid w:val="00C55473"/>
    <w:rsid w:val="00C55643"/>
    <w:rsid w:val="00C55863"/>
    <w:rsid w:val="00C55B04"/>
    <w:rsid w:val="00C55DA6"/>
    <w:rsid w:val="00C563BA"/>
    <w:rsid w:val="00C56DDD"/>
    <w:rsid w:val="00C56FB8"/>
    <w:rsid w:val="00C573CA"/>
    <w:rsid w:val="00C57569"/>
    <w:rsid w:val="00C57616"/>
    <w:rsid w:val="00C57711"/>
    <w:rsid w:val="00C57900"/>
    <w:rsid w:val="00C57951"/>
    <w:rsid w:val="00C57A90"/>
    <w:rsid w:val="00C57B04"/>
    <w:rsid w:val="00C601AD"/>
    <w:rsid w:val="00C605DC"/>
    <w:rsid w:val="00C60A65"/>
    <w:rsid w:val="00C60A6A"/>
    <w:rsid w:val="00C612C7"/>
    <w:rsid w:val="00C6184F"/>
    <w:rsid w:val="00C61B84"/>
    <w:rsid w:val="00C61EC9"/>
    <w:rsid w:val="00C61F81"/>
    <w:rsid w:val="00C625C8"/>
    <w:rsid w:val="00C6293B"/>
    <w:rsid w:val="00C62A3E"/>
    <w:rsid w:val="00C62C5C"/>
    <w:rsid w:val="00C62E28"/>
    <w:rsid w:val="00C62E8B"/>
    <w:rsid w:val="00C6416C"/>
    <w:rsid w:val="00C64724"/>
    <w:rsid w:val="00C648EB"/>
    <w:rsid w:val="00C64900"/>
    <w:rsid w:val="00C649D1"/>
    <w:rsid w:val="00C64A6D"/>
    <w:rsid w:val="00C64C70"/>
    <w:rsid w:val="00C64F94"/>
    <w:rsid w:val="00C65143"/>
    <w:rsid w:val="00C65188"/>
    <w:rsid w:val="00C65336"/>
    <w:rsid w:val="00C65446"/>
    <w:rsid w:val="00C65863"/>
    <w:rsid w:val="00C658E2"/>
    <w:rsid w:val="00C6594A"/>
    <w:rsid w:val="00C65B3E"/>
    <w:rsid w:val="00C65DBE"/>
    <w:rsid w:val="00C65DC5"/>
    <w:rsid w:val="00C660F4"/>
    <w:rsid w:val="00C66363"/>
    <w:rsid w:val="00C663D2"/>
    <w:rsid w:val="00C66415"/>
    <w:rsid w:val="00C66643"/>
    <w:rsid w:val="00C6671A"/>
    <w:rsid w:val="00C67023"/>
    <w:rsid w:val="00C671BE"/>
    <w:rsid w:val="00C6742C"/>
    <w:rsid w:val="00C677E2"/>
    <w:rsid w:val="00C67A77"/>
    <w:rsid w:val="00C701EC"/>
    <w:rsid w:val="00C70AB2"/>
    <w:rsid w:val="00C70B87"/>
    <w:rsid w:val="00C70CFC"/>
    <w:rsid w:val="00C711C9"/>
    <w:rsid w:val="00C71807"/>
    <w:rsid w:val="00C7181F"/>
    <w:rsid w:val="00C71869"/>
    <w:rsid w:val="00C71CA9"/>
    <w:rsid w:val="00C7245A"/>
    <w:rsid w:val="00C72913"/>
    <w:rsid w:val="00C729A0"/>
    <w:rsid w:val="00C72B83"/>
    <w:rsid w:val="00C72B94"/>
    <w:rsid w:val="00C72D73"/>
    <w:rsid w:val="00C72D8A"/>
    <w:rsid w:val="00C733AC"/>
    <w:rsid w:val="00C734F9"/>
    <w:rsid w:val="00C73763"/>
    <w:rsid w:val="00C73DCC"/>
    <w:rsid w:val="00C74593"/>
    <w:rsid w:val="00C748E9"/>
    <w:rsid w:val="00C74905"/>
    <w:rsid w:val="00C74F6A"/>
    <w:rsid w:val="00C756CA"/>
    <w:rsid w:val="00C7581A"/>
    <w:rsid w:val="00C75AF3"/>
    <w:rsid w:val="00C7602E"/>
    <w:rsid w:val="00C767B8"/>
    <w:rsid w:val="00C76BB0"/>
    <w:rsid w:val="00C76CAF"/>
    <w:rsid w:val="00C7726F"/>
    <w:rsid w:val="00C77309"/>
    <w:rsid w:val="00C77462"/>
    <w:rsid w:val="00C774EF"/>
    <w:rsid w:val="00C776A7"/>
    <w:rsid w:val="00C776F5"/>
    <w:rsid w:val="00C77791"/>
    <w:rsid w:val="00C777DF"/>
    <w:rsid w:val="00C77A42"/>
    <w:rsid w:val="00C77B87"/>
    <w:rsid w:val="00C77C04"/>
    <w:rsid w:val="00C77CFB"/>
    <w:rsid w:val="00C77E30"/>
    <w:rsid w:val="00C77F9C"/>
    <w:rsid w:val="00C80414"/>
    <w:rsid w:val="00C80511"/>
    <w:rsid w:val="00C80539"/>
    <w:rsid w:val="00C8056B"/>
    <w:rsid w:val="00C80806"/>
    <w:rsid w:val="00C80B9B"/>
    <w:rsid w:val="00C80BA4"/>
    <w:rsid w:val="00C80C25"/>
    <w:rsid w:val="00C81147"/>
    <w:rsid w:val="00C81473"/>
    <w:rsid w:val="00C81633"/>
    <w:rsid w:val="00C81705"/>
    <w:rsid w:val="00C817DF"/>
    <w:rsid w:val="00C817E5"/>
    <w:rsid w:val="00C8182B"/>
    <w:rsid w:val="00C82303"/>
    <w:rsid w:val="00C8239E"/>
    <w:rsid w:val="00C824F6"/>
    <w:rsid w:val="00C8253F"/>
    <w:rsid w:val="00C826D6"/>
    <w:rsid w:val="00C82B97"/>
    <w:rsid w:val="00C82BE9"/>
    <w:rsid w:val="00C82CBE"/>
    <w:rsid w:val="00C82FA3"/>
    <w:rsid w:val="00C839C5"/>
    <w:rsid w:val="00C83D1F"/>
    <w:rsid w:val="00C83DEC"/>
    <w:rsid w:val="00C83E0A"/>
    <w:rsid w:val="00C83FDD"/>
    <w:rsid w:val="00C83FEE"/>
    <w:rsid w:val="00C8425B"/>
    <w:rsid w:val="00C846D1"/>
    <w:rsid w:val="00C8498B"/>
    <w:rsid w:val="00C84BE4"/>
    <w:rsid w:val="00C84FED"/>
    <w:rsid w:val="00C8501C"/>
    <w:rsid w:val="00C858CA"/>
    <w:rsid w:val="00C858FF"/>
    <w:rsid w:val="00C8597E"/>
    <w:rsid w:val="00C85B18"/>
    <w:rsid w:val="00C85EDF"/>
    <w:rsid w:val="00C85EE5"/>
    <w:rsid w:val="00C85F4D"/>
    <w:rsid w:val="00C860B0"/>
    <w:rsid w:val="00C864C8"/>
    <w:rsid w:val="00C86DC8"/>
    <w:rsid w:val="00C86F27"/>
    <w:rsid w:val="00C87171"/>
    <w:rsid w:val="00C873BD"/>
    <w:rsid w:val="00C874A6"/>
    <w:rsid w:val="00C87601"/>
    <w:rsid w:val="00C87AB0"/>
    <w:rsid w:val="00C87CD6"/>
    <w:rsid w:val="00C87D61"/>
    <w:rsid w:val="00C90450"/>
    <w:rsid w:val="00C90456"/>
    <w:rsid w:val="00C905A9"/>
    <w:rsid w:val="00C90636"/>
    <w:rsid w:val="00C90E34"/>
    <w:rsid w:val="00C90E58"/>
    <w:rsid w:val="00C913AF"/>
    <w:rsid w:val="00C913C4"/>
    <w:rsid w:val="00C914AA"/>
    <w:rsid w:val="00C9181D"/>
    <w:rsid w:val="00C91AE7"/>
    <w:rsid w:val="00C91D65"/>
    <w:rsid w:val="00C91EC2"/>
    <w:rsid w:val="00C92088"/>
    <w:rsid w:val="00C920ED"/>
    <w:rsid w:val="00C920F2"/>
    <w:rsid w:val="00C9270A"/>
    <w:rsid w:val="00C9285F"/>
    <w:rsid w:val="00C92A07"/>
    <w:rsid w:val="00C92FE0"/>
    <w:rsid w:val="00C92FFD"/>
    <w:rsid w:val="00C933B1"/>
    <w:rsid w:val="00C934FB"/>
    <w:rsid w:val="00C938B4"/>
    <w:rsid w:val="00C93AE5"/>
    <w:rsid w:val="00C93E77"/>
    <w:rsid w:val="00C93FDF"/>
    <w:rsid w:val="00C940E3"/>
    <w:rsid w:val="00C942A3"/>
    <w:rsid w:val="00C94645"/>
    <w:rsid w:val="00C94709"/>
    <w:rsid w:val="00C94737"/>
    <w:rsid w:val="00C9493A"/>
    <w:rsid w:val="00C94B8F"/>
    <w:rsid w:val="00C9513A"/>
    <w:rsid w:val="00C95473"/>
    <w:rsid w:val="00C955BA"/>
    <w:rsid w:val="00C95624"/>
    <w:rsid w:val="00C956CD"/>
    <w:rsid w:val="00C95A74"/>
    <w:rsid w:val="00C95F08"/>
    <w:rsid w:val="00C963B5"/>
    <w:rsid w:val="00C96670"/>
    <w:rsid w:val="00C9690B"/>
    <w:rsid w:val="00C969EC"/>
    <w:rsid w:val="00C96B6C"/>
    <w:rsid w:val="00C96D3A"/>
    <w:rsid w:val="00C96E66"/>
    <w:rsid w:val="00C97099"/>
    <w:rsid w:val="00C97205"/>
    <w:rsid w:val="00C9730E"/>
    <w:rsid w:val="00C9760B"/>
    <w:rsid w:val="00C979CD"/>
    <w:rsid w:val="00C97B39"/>
    <w:rsid w:val="00C97C2D"/>
    <w:rsid w:val="00CA020D"/>
    <w:rsid w:val="00CA0520"/>
    <w:rsid w:val="00CA077D"/>
    <w:rsid w:val="00CA07E8"/>
    <w:rsid w:val="00CA0A8D"/>
    <w:rsid w:val="00CA0FE3"/>
    <w:rsid w:val="00CA1173"/>
    <w:rsid w:val="00CA1275"/>
    <w:rsid w:val="00CA139E"/>
    <w:rsid w:val="00CA17D2"/>
    <w:rsid w:val="00CA1E75"/>
    <w:rsid w:val="00CA20F6"/>
    <w:rsid w:val="00CA2221"/>
    <w:rsid w:val="00CA2479"/>
    <w:rsid w:val="00CA2592"/>
    <w:rsid w:val="00CA2597"/>
    <w:rsid w:val="00CA2B67"/>
    <w:rsid w:val="00CA2C1A"/>
    <w:rsid w:val="00CA2E3D"/>
    <w:rsid w:val="00CA314D"/>
    <w:rsid w:val="00CA34FA"/>
    <w:rsid w:val="00CA39E9"/>
    <w:rsid w:val="00CA3E63"/>
    <w:rsid w:val="00CA420E"/>
    <w:rsid w:val="00CA4229"/>
    <w:rsid w:val="00CA436B"/>
    <w:rsid w:val="00CA44C9"/>
    <w:rsid w:val="00CA460F"/>
    <w:rsid w:val="00CA49E9"/>
    <w:rsid w:val="00CA4F96"/>
    <w:rsid w:val="00CA4FB4"/>
    <w:rsid w:val="00CA51BA"/>
    <w:rsid w:val="00CA5504"/>
    <w:rsid w:val="00CA558B"/>
    <w:rsid w:val="00CA56B7"/>
    <w:rsid w:val="00CA5718"/>
    <w:rsid w:val="00CA57E4"/>
    <w:rsid w:val="00CA5DD8"/>
    <w:rsid w:val="00CA660F"/>
    <w:rsid w:val="00CA6930"/>
    <w:rsid w:val="00CA6AD8"/>
    <w:rsid w:val="00CA6C41"/>
    <w:rsid w:val="00CA6E51"/>
    <w:rsid w:val="00CA711D"/>
    <w:rsid w:val="00CA71E2"/>
    <w:rsid w:val="00CA7651"/>
    <w:rsid w:val="00CA78CF"/>
    <w:rsid w:val="00CA7966"/>
    <w:rsid w:val="00CA7C57"/>
    <w:rsid w:val="00CA7D55"/>
    <w:rsid w:val="00CA7E4D"/>
    <w:rsid w:val="00CA7EBA"/>
    <w:rsid w:val="00CA7F5B"/>
    <w:rsid w:val="00CB007C"/>
    <w:rsid w:val="00CB0106"/>
    <w:rsid w:val="00CB013F"/>
    <w:rsid w:val="00CB093E"/>
    <w:rsid w:val="00CB0A9A"/>
    <w:rsid w:val="00CB0BF9"/>
    <w:rsid w:val="00CB1305"/>
    <w:rsid w:val="00CB1934"/>
    <w:rsid w:val="00CB1A33"/>
    <w:rsid w:val="00CB1DED"/>
    <w:rsid w:val="00CB2143"/>
    <w:rsid w:val="00CB21CC"/>
    <w:rsid w:val="00CB27AA"/>
    <w:rsid w:val="00CB2B29"/>
    <w:rsid w:val="00CB2ECE"/>
    <w:rsid w:val="00CB301A"/>
    <w:rsid w:val="00CB31CF"/>
    <w:rsid w:val="00CB3272"/>
    <w:rsid w:val="00CB32D0"/>
    <w:rsid w:val="00CB3724"/>
    <w:rsid w:val="00CB3A73"/>
    <w:rsid w:val="00CB3C29"/>
    <w:rsid w:val="00CB3C8F"/>
    <w:rsid w:val="00CB3D29"/>
    <w:rsid w:val="00CB43CC"/>
    <w:rsid w:val="00CB4C76"/>
    <w:rsid w:val="00CB4FD1"/>
    <w:rsid w:val="00CB5040"/>
    <w:rsid w:val="00CB512E"/>
    <w:rsid w:val="00CB51A6"/>
    <w:rsid w:val="00CB58C2"/>
    <w:rsid w:val="00CB5DE1"/>
    <w:rsid w:val="00CB5E88"/>
    <w:rsid w:val="00CB5F0B"/>
    <w:rsid w:val="00CB6039"/>
    <w:rsid w:val="00CB60E6"/>
    <w:rsid w:val="00CB619D"/>
    <w:rsid w:val="00CB6297"/>
    <w:rsid w:val="00CB6838"/>
    <w:rsid w:val="00CB6CCD"/>
    <w:rsid w:val="00CB7000"/>
    <w:rsid w:val="00CB73D0"/>
    <w:rsid w:val="00CB7468"/>
    <w:rsid w:val="00CB76EA"/>
    <w:rsid w:val="00CB7C71"/>
    <w:rsid w:val="00CB7C88"/>
    <w:rsid w:val="00CB7D4A"/>
    <w:rsid w:val="00CC034C"/>
    <w:rsid w:val="00CC0431"/>
    <w:rsid w:val="00CC06D8"/>
    <w:rsid w:val="00CC06F0"/>
    <w:rsid w:val="00CC08B1"/>
    <w:rsid w:val="00CC0A41"/>
    <w:rsid w:val="00CC0C40"/>
    <w:rsid w:val="00CC11AE"/>
    <w:rsid w:val="00CC14C3"/>
    <w:rsid w:val="00CC1620"/>
    <w:rsid w:val="00CC1638"/>
    <w:rsid w:val="00CC17EA"/>
    <w:rsid w:val="00CC1F9C"/>
    <w:rsid w:val="00CC22D4"/>
    <w:rsid w:val="00CC2611"/>
    <w:rsid w:val="00CC2628"/>
    <w:rsid w:val="00CC291F"/>
    <w:rsid w:val="00CC29D6"/>
    <w:rsid w:val="00CC2AC9"/>
    <w:rsid w:val="00CC2F42"/>
    <w:rsid w:val="00CC31E7"/>
    <w:rsid w:val="00CC3357"/>
    <w:rsid w:val="00CC355C"/>
    <w:rsid w:val="00CC358E"/>
    <w:rsid w:val="00CC3653"/>
    <w:rsid w:val="00CC3713"/>
    <w:rsid w:val="00CC39C7"/>
    <w:rsid w:val="00CC3B37"/>
    <w:rsid w:val="00CC3C90"/>
    <w:rsid w:val="00CC41A5"/>
    <w:rsid w:val="00CC4518"/>
    <w:rsid w:val="00CC463D"/>
    <w:rsid w:val="00CC46AF"/>
    <w:rsid w:val="00CC4C3C"/>
    <w:rsid w:val="00CC4E67"/>
    <w:rsid w:val="00CC53E4"/>
    <w:rsid w:val="00CC56E0"/>
    <w:rsid w:val="00CC5812"/>
    <w:rsid w:val="00CC6065"/>
    <w:rsid w:val="00CC6585"/>
    <w:rsid w:val="00CC6730"/>
    <w:rsid w:val="00CC6AC8"/>
    <w:rsid w:val="00CC6D24"/>
    <w:rsid w:val="00CC714E"/>
    <w:rsid w:val="00CC7211"/>
    <w:rsid w:val="00CC785B"/>
    <w:rsid w:val="00CC7970"/>
    <w:rsid w:val="00CC7BAD"/>
    <w:rsid w:val="00CC7CC2"/>
    <w:rsid w:val="00CC7CCE"/>
    <w:rsid w:val="00CD00A0"/>
    <w:rsid w:val="00CD00EB"/>
    <w:rsid w:val="00CD0397"/>
    <w:rsid w:val="00CD04A7"/>
    <w:rsid w:val="00CD05E5"/>
    <w:rsid w:val="00CD074B"/>
    <w:rsid w:val="00CD089D"/>
    <w:rsid w:val="00CD1094"/>
    <w:rsid w:val="00CD1481"/>
    <w:rsid w:val="00CD152B"/>
    <w:rsid w:val="00CD15D4"/>
    <w:rsid w:val="00CD15E1"/>
    <w:rsid w:val="00CD1663"/>
    <w:rsid w:val="00CD16E5"/>
    <w:rsid w:val="00CD19D2"/>
    <w:rsid w:val="00CD19F0"/>
    <w:rsid w:val="00CD1BB5"/>
    <w:rsid w:val="00CD1D22"/>
    <w:rsid w:val="00CD1FBC"/>
    <w:rsid w:val="00CD20B8"/>
    <w:rsid w:val="00CD2173"/>
    <w:rsid w:val="00CD22A5"/>
    <w:rsid w:val="00CD22C0"/>
    <w:rsid w:val="00CD23E1"/>
    <w:rsid w:val="00CD23E5"/>
    <w:rsid w:val="00CD27E3"/>
    <w:rsid w:val="00CD2819"/>
    <w:rsid w:val="00CD2A2C"/>
    <w:rsid w:val="00CD2A2F"/>
    <w:rsid w:val="00CD2A5A"/>
    <w:rsid w:val="00CD2B12"/>
    <w:rsid w:val="00CD2BDA"/>
    <w:rsid w:val="00CD2C7B"/>
    <w:rsid w:val="00CD3AB0"/>
    <w:rsid w:val="00CD3F4E"/>
    <w:rsid w:val="00CD4047"/>
    <w:rsid w:val="00CD450F"/>
    <w:rsid w:val="00CD4717"/>
    <w:rsid w:val="00CD494C"/>
    <w:rsid w:val="00CD4D3E"/>
    <w:rsid w:val="00CD4DF7"/>
    <w:rsid w:val="00CD507C"/>
    <w:rsid w:val="00CD5AB4"/>
    <w:rsid w:val="00CD60D0"/>
    <w:rsid w:val="00CD618A"/>
    <w:rsid w:val="00CD6201"/>
    <w:rsid w:val="00CD62C2"/>
    <w:rsid w:val="00CD637A"/>
    <w:rsid w:val="00CD66D9"/>
    <w:rsid w:val="00CD672B"/>
    <w:rsid w:val="00CD6BA1"/>
    <w:rsid w:val="00CD71DA"/>
    <w:rsid w:val="00CD7A12"/>
    <w:rsid w:val="00CD7CB2"/>
    <w:rsid w:val="00CD7F52"/>
    <w:rsid w:val="00CD7FA1"/>
    <w:rsid w:val="00CE0143"/>
    <w:rsid w:val="00CE0352"/>
    <w:rsid w:val="00CE0A12"/>
    <w:rsid w:val="00CE0AEE"/>
    <w:rsid w:val="00CE0E6F"/>
    <w:rsid w:val="00CE1039"/>
    <w:rsid w:val="00CE10C2"/>
    <w:rsid w:val="00CE10C6"/>
    <w:rsid w:val="00CE13EC"/>
    <w:rsid w:val="00CE1D68"/>
    <w:rsid w:val="00CE2271"/>
    <w:rsid w:val="00CE242F"/>
    <w:rsid w:val="00CE24FE"/>
    <w:rsid w:val="00CE263A"/>
    <w:rsid w:val="00CE268A"/>
    <w:rsid w:val="00CE26F7"/>
    <w:rsid w:val="00CE29C8"/>
    <w:rsid w:val="00CE2C38"/>
    <w:rsid w:val="00CE2EC9"/>
    <w:rsid w:val="00CE2FFA"/>
    <w:rsid w:val="00CE33A2"/>
    <w:rsid w:val="00CE3567"/>
    <w:rsid w:val="00CE3A5F"/>
    <w:rsid w:val="00CE3CA5"/>
    <w:rsid w:val="00CE3D92"/>
    <w:rsid w:val="00CE3F18"/>
    <w:rsid w:val="00CE40E2"/>
    <w:rsid w:val="00CE429F"/>
    <w:rsid w:val="00CE42BD"/>
    <w:rsid w:val="00CE42E0"/>
    <w:rsid w:val="00CE440C"/>
    <w:rsid w:val="00CE4605"/>
    <w:rsid w:val="00CE46FA"/>
    <w:rsid w:val="00CE4910"/>
    <w:rsid w:val="00CE4A2B"/>
    <w:rsid w:val="00CE4A88"/>
    <w:rsid w:val="00CE4ABD"/>
    <w:rsid w:val="00CE4B53"/>
    <w:rsid w:val="00CE4F96"/>
    <w:rsid w:val="00CE5400"/>
    <w:rsid w:val="00CE5955"/>
    <w:rsid w:val="00CE5EDC"/>
    <w:rsid w:val="00CE5FB1"/>
    <w:rsid w:val="00CE62CA"/>
    <w:rsid w:val="00CE6536"/>
    <w:rsid w:val="00CE65B0"/>
    <w:rsid w:val="00CE6924"/>
    <w:rsid w:val="00CE6939"/>
    <w:rsid w:val="00CE6B5A"/>
    <w:rsid w:val="00CE7340"/>
    <w:rsid w:val="00CE73E7"/>
    <w:rsid w:val="00CE7778"/>
    <w:rsid w:val="00CE7AF0"/>
    <w:rsid w:val="00CE7B6A"/>
    <w:rsid w:val="00CE7C6C"/>
    <w:rsid w:val="00CE7DF3"/>
    <w:rsid w:val="00CF0096"/>
    <w:rsid w:val="00CF01EC"/>
    <w:rsid w:val="00CF049E"/>
    <w:rsid w:val="00CF05B9"/>
    <w:rsid w:val="00CF0DE3"/>
    <w:rsid w:val="00CF0DED"/>
    <w:rsid w:val="00CF1166"/>
    <w:rsid w:val="00CF118A"/>
    <w:rsid w:val="00CF12CE"/>
    <w:rsid w:val="00CF14C9"/>
    <w:rsid w:val="00CF1605"/>
    <w:rsid w:val="00CF17C2"/>
    <w:rsid w:val="00CF1A8C"/>
    <w:rsid w:val="00CF1AA7"/>
    <w:rsid w:val="00CF1DB7"/>
    <w:rsid w:val="00CF20DC"/>
    <w:rsid w:val="00CF2863"/>
    <w:rsid w:val="00CF2AF3"/>
    <w:rsid w:val="00CF2C98"/>
    <w:rsid w:val="00CF2E8F"/>
    <w:rsid w:val="00CF3332"/>
    <w:rsid w:val="00CF3368"/>
    <w:rsid w:val="00CF3768"/>
    <w:rsid w:val="00CF3C7D"/>
    <w:rsid w:val="00CF411A"/>
    <w:rsid w:val="00CF4484"/>
    <w:rsid w:val="00CF4A36"/>
    <w:rsid w:val="00CF4B4C"/>
    <w:rsid w:val="00CF4DAD"/>
    <w:rsid w:val="00CF5283"/>
    <w:rsid w:val="00CF557F"/>
    <w:rsid w:val="00CF57C5"/>
    <w:rsid w:val="00CF58D8"/>
    <w:rsid w:val="00CF5946"/>
    <w:rsid w:val="00CF6474"/>
    <w:rsid w:val="00CF6485"/>
    <w:rsid w:val="00CF68AC"/>
    <w:rsid w:val="00CF6AE7"/>
    <w:rsid w:val="00CF6FBF"/>
    <w:rsid w:val="00CF716E"/>
    <w:rsid w:val="00CF7551"/>
    <w:rsid w:val="00CF7C52"/>
    <w:rsid w:val="00CF7CEF"/>
    <w:rsid w:val="00D001B9"/>
    <w:rsid w:val="00D00240"/>
    <w:rsid w:val="00D0074E"/>
    <w:rsid w:val="00D00832"/>
    <w:rsid w:val="00D0096D"/>
    <w:rsid w:val="00D00A5A"/>
    <w:rsid w:val="00D0145D"/>
    <w:rsid w:val="00D014B2"/>
    <w:rsid w:val="00D014DB"/>
    <w:rsid w:val="00D0162D"/>
    <w:rsid w:val="00D01757"/>
    <w:rsid w:val="00D01E3E"/>
    <w:rsid w:val="00D02A89"/>
    <w:rsid w:val="00D02DC8"/>
    <w:rsid w:val="00D036B5"/>
    <w:rsid w:val="00D03823"/>
    <w:rsid w:val="00D03D86"/>
    <w:rsid w:val="00D03F2D"/>
    <w:rsid w:val="00D04006"/>
    <w:rsid w:val="00D04080"/>
    <w:rsid w:val="00D041FC"/>
    <w:rsid w:val="00D04586"/>
    <w:rsid w:val="00D04839"/>
    <w:rsid w:val="00D04911"/>
    <w:rsid w:val="00D04A0E"/>
    <w:rsid w:val="00D04A8D"/>
    <w:rsid w:val="00D04BA3"/>
    <w:rsid w:val="00D04E5D"/>
    <w:rsid w:val="00D05590"/>
    <w:rsid w:val="00D057A0"/>
    <w:rsid w:val="00D05A9F"/>
    <w:rsid w:val="00D05B5A"/>
    <w:rsid w:val="00D05B6B"/>
    <w:rsid w:val="00D05CA9"/>
    <w:rsid w:val="00D05D7F"/>
    <w:rsid w:val="00D05E02"/>
    <w:rsid w:val="00D061F8"/>
    <w:rsid w:val="00D063ED"/>
    <w:rsid w:val="00D0641B"/>
    <w:rsid w:val="00D06507"/>
    <w:rsid w:val="00D0650D"/>
    <w:rsid w:val="00D06577"/>
    <w:rsid w:val="00D06714"/>
    <w:rsid w:val="00D06B02"/>
    <w:rsid w:val="00D06C57"/>
    <w:rsid w:val="00D06D97"/>
    <w:rsid w:val="00D07115"/>
    <w:rsid w:val="00D0718F"/>
    <w:rsid w:val="00D071A9"/>
    <w:rsid w:val="00D0728F"/>
    <w:rsid w:val="00D0739E"/>
    <w:rsid w:val="00D076F1"/>
    <w:rsid w:val="00D0792A"/>
    <w:rsid w:val="00D07D99"/>
    <w:rsid w:val="00D10781"/>
    <w:rsid w:val="00D107E9"/>
    <w:rsid w:val="00D10B55"/>
    <w:rsid w:val="00D10FA7"/>
    <w:rsid w:val="00D11200"/>
    <w:rsid w:val="00D11458"/>
    <w:rsid w:val="00D11985"/>
    <w:rsid w:val="00D119BE"/>
    <w:rsid w:val="00D11DFE"/>
    <w:rsid w:val="00D1224F"/>
    <w:rsid w:val="00D1225A"/>
    <w:rsid w:val="00D12303"/>
    <w:rsid w:val="00D125DA"/>
    <w:rsid w:val="00D1268B"/>
    <w:rsid w:val="00D12E57"/>
    <w:rsid w:val="00D136D3"/>
    <w:rsid w:val="00D13778"/>
    <w:rsid w:val="00D13AF7"/>
    <w:rsid w:val="00D14945"/>
    <w:rsid w:val="00D149CE"/>
    <w:rsid w:val="00D14BF7"/>
    <w:rsid w:val="00D14E59"/>
    <w:rsid w:val="00D14F6E"/>
    <w:rsid w:val="00D15554"/>
    <w:rsid w:val="00D156A7"/>
    <w:rsid w:val="00D1572D"/>
    <w:rsid w:val="00D1577D"/>
    <w:rsid w:val="00D15B96"/>
    <w:rsid w:val="00D16052"/>
    <w:rsid w:val="00D160F4"/>
    <w:rsid w:val="00D16261"/>
    <w:rsid w:val="00D16A90"/>
    <w:rsid w:val="00D16ADA"/>
    <w:rsid w:val="00D16DFC"/>
    <w:rsid w:val="00D170E0"/>
    <w:rsid w:val="00D170E3"/>
    <w:rsid w:val="00D1720C"/>
    <w:rsid w:val="00D172B9"/>
    <w:rsid w:val="00D176B1"/>
    <w:rsid w:val="00D17875"/>
    <w:rsid w:val="00D17CC8"/>
    <w:rsid w:val="00D20156"/>
    <w:rsid w:val="00D2018A"/>
    <w:rsid w:val="00D203D4"/>
    <w:rsid w:val="00D203E1"/>
    <w:rsid w:val="00D204BD"/>
    <w:rsid w:val="00D20693"/>
    <w:rsid w:val="00D2070C"/>
    <w:rsid w:val="00D209AC"/>
    <w:rsid w:val="00D20B28"/>
    <w:rsid w:val="00D20BAA"/>
    <w:rsid w:val="00D20DBB"/>
    <w:rsid w:val="00D20E34"/>
    <w:rsid w:val="00D21096"/>
    <w:rsid w:val="00D210FA"/>
    <w:rsid w:val="00D214E8"/>
    <w:rsid w:val="00D21716"/>
    <w:rsid w:val="00D21C75"/>
    <w:rsid w:val="00D21F3F"/>
    <w:rsid w:val="00D21FA8"/>
    <w:rsid w:val="00D2205D"/>
    <w:rsid w:val="00D220AE"/>
    <w:rsid w:val="00D22364"/>
    <w:rsid w:val="00D223E6"/>
    <w:rsid w:val="00D22443"/>
    <w:rsid w:val="00D22973"/>
    <w:rsid w:val="00D22B18"/>
    <w:rsid w:val="00D22B7D"/>
    <w:rsid w:val="00D22D1F"/>
    <w:rsid w:val="00D23020"/>
    <w:rsid w:val="00D23073"/>
    <w:rsid w:val="00D23215"/>
    <w:rsid w:val="00D23256"/>
    <w:rsid w:val="00D239B1"/>
    <w:rsid w:val="00D23B28"/>
    <w:rsid w:val="00D23C55"/>
    <w:rsid w:val="00D23D7F"/>
    <w:rsid w:val="00D24232"/>
    <w:rsid w:val="00D245BE"/>
    <w:rsid w:val="00D24F87"/>
    <w:rsid w:val="00D2579B"/>
    <w:rsid w:val="00D25F2E"/>
    <w:rsid w:val="00D2605E"/>
    <w:rsid w:val="00D2610D"/>
    <w:rsid w:val="00D262A5"/>
    <w:rsid w:val="00D2648A"/>
    <w:rsid w:val="00D269FA"/>
    <w:rsid w:val="00D26B38"/>
    <w:rsid w:val="00D26EA6"/>
    <w:rsid w:val="00D27269"/>
    <w:rsid w:val="00D27B89"/>
    <w:rsid w:val="00D27B95"/>
    <w:rsid w:val="00D30846"/>
    <w:rsid w:val="00D31AFE"/>
    <w:rsid w:val="00D3261E"/>
    <w:rsid w:val="00D3276E"/>
    <w:rsid w:val="00D32B62"/>
    <w:rsid w:val="00D32B71"/>
    <w:rsid w:val="00D33260"/>
    <w:rsid w:val="00D336B0"/>
    <w:rsid w:val="00D33717"/>
    <w:rsid w:val="00D33B09"/>
    <w:rsid w:val="00D33CA8"/>
    <w:rsid w:val="00D33F55"/>
    <w:rsid w:val="00D345A1"/>
    <w:rsid w:val="00D345FB"/>
    <w:rsid w:val="00D346F6"/>
    <w:rsid w:val="00D34DF8"/>
    <w:rsid w:val="00D35077"/>
    <w:rsid w:val="00D352E3"/>
    <w:rsid w:val="00D35371"/>
    <w:rsid w:val="00D35412"/>
    <w:rsid w:val="00D354A1"/>
    <w:rsid w:val="00D355FF"/>
    <w:rsid w:val="00D356EB"/>
    <w:rsid w:val="00D358F0"/>
    <w:rsid w:val="00D36439"/>
    <w:rsid w:val="00D367FA"/>
    <w:rsid w:val="00D36906"/>
    <w:rsid w:val="00D369F4"/>
    <w:rsid w:val="00D36C38"/>
    <w:rsid w:val="00D36FD7"/>
    <w:rsid w:val="00D37D62"/>
    <w:rsid w:val="00D400F3"/>
    <w:rsid w:val="00D4012A"/>
    <w:rsid w:val="00D40140"/>
    <w:rsid w:val="00D40717"/>
    <w:rsid w:val="00D40ADD"/>
    <w:rsid w:val="00D40C24"/>
    <w:rsid w:val="00D40C36"/>
    <w:rsid w:val="00D40CBE"/>
    <w:rsid w:val="00D40EF1"/>
    <w:rsid w:val="00D411F3"/>
    <w:rsid w:val="00D4131A"/>
    <w:rsid w:val="00D413CC"/>
    <w:rsid w:val="00D415DE"/>
    <w:rsid w:val="00D41B01"/>
    <w:rsid w:val="00D425AF"/>
    <w:rsid w:val="00D4316E"/>
    <w:rsid w:val="00D4356C"/>
    <w:rsid w:val="00D43AC8"/>
    <w:rsid w:val="00D44062"/>
    <w:rsid w:val="00D4423A"/>
    <w:rsid w:val="00D44546"/>
    <w:rsid w:val="00D4471C"/>
    <w:rsid w:val="00D44E82"/>
    <w:rsid w:val="00D45026"/>
    <w:rsid w:val="00D450E7"/>
    <w:rsid w:val="00D454EB"/>
    <w:rsid w:val="00D45692"/>
    <w:rsid w:val="00D45B3B"/>
    <w:rsid w:val="00D45B40"/>
    <w:rsid w:val="00D45CA1"/>
    <w:rsid w:val="00D45F08"/>
    <w:rsid w:val="00D460D7"/>
    <w:rsid w:val="00D462D4"/>
    <w:rsid w:val="00D46300"/>
    <w:rsid w:val="00D46421"/>
    <w:rsid w:val="00D46464"/>
    <w:rsid w:val="00D46610"/>
    <w:rsid w:val="00D46666"/>
    <w:rsid w:val="00D466E9"/>
    <w:rsid w:val="00D467A6"/>
    <w:rsid w:val="00D4690A"/>
    <w:rsid w:val="00D46A85"/>
    <w:rsid w:val="00D46B06"/>
    <w:rsid w:val="00D46DF8"/>
    <w:rsid w:val="00D46E19"/>
    <w:rsid w:val="00D47BD9"/>
    <w:rsid w:val="00D47F80"/>
    <w:rsid w:val="00D5063E"/>
    <w:rsid w:val="00D50755"/>
    <w:rsid w:val="00D509F5"/>
    <w:rsid w:val="00D50BE5"/>
    <w:rsid w:val="00D50C6A"/>
    <w:rsid w:val="00D51164"/>
    <w:rsid w:val="00D51304"/>
    <w:rsid w:val="00D51327"/>
    <w:rsid w:val="00D517C6"/>
    <w:rsid w:val="00D51AFA"/>
    <w:rsid w:val="00D51C1A"/>
    <w:rsid w:val="00D51C44"/>
    <w:rsid w:val="00D52555"/>
    <w:rsid w:val="00D52606"/>
    <w:rsid w:val="00D52711"/>
    <w:rsid w:val="00D52A83"/>
    <w:rsid w:val="00D52CE1"/>
    <w:rsid w:val="00D52F8D"/>
    <w:rsid w:val="00D5383C"/>
    <w:rsid w:val="00D53856"/>
    <w:rsid w:val="00D53859"/>
    <w:rsid w:val="00D53A1A"/>
    <w:rsid w:val="00D53A68"/>
    <w:rsid w:val="00D53C1D"/>
    <w:rsid w:val="00D53F33"/>
    <w:rsid w:val="00D544D0"/>
    <w:rsid w:val="00D54FF4"/>
    <w:rsid w:val="00D5527A"/>
    <w:rsid w:val="00D55553"/>
    <w:rsid w:val="00D557F4"/>
    <w:rsid w:val="00D55946"/>
    <w:rsid w:val="00D55FF4"/>
    <w:rsid w:val="00D5616F"/>
    <w:rsid w:val="00D5626D"/>
    <w:rsid w:val="00D565A3"/>
    <w:rsid w:val="00D56781"/>
    <w:rsid w:val="00D5690A"/>
    <w:rsid w:val="00D56991"/>
    <w:rsid w:val="00D574E1"/>
    <w:rsid w:val="00D57753"/>
    <w:rsid w:val="00D57B5E"/>
    <w:rsid w:val="00D57BF8"/>
    <w:rsid w:val="00D57C56"/>
    <w:rsid w:val="00D57C78"/>
    <w:rsid w:val="00D6004F"/>
    <w:rsid w:val="00D60510"/>
    <w:rsid w:val="00D606E9"/>
    <w:rsid w:val="00D606FB"/>
    <w:rsid w:val="00D60B79"/>
    <w:rsid w:val="00D60CDC"/>
    <w:rsid w:val="00D60CF9"/>
    <w:rsid w:val="00D61291"/>
    <w:rsid w:val="00D6154D"/>
    <w:rsid w:val="00D615D9"/>
    <w:rsid w:val="00D61967"/>
    <w:rsid w:val="00D6231A"/>
    <w:rsid w:val="00D6270E"/>
    <w:rsid w:val="00D62738"/>
    <w:rsid w:val="00D6284D"/>
    <w:rsid w:val="00D62EFD"/>
    <w:rsid w:val="00D63139"/>
    <w:rsid w:val="00D63143"/>
    <w:rsid w:val="00D6324A"/>
    <w:rsid w:val="00D635B6"/>
    <w:rsid w:val="00D638AF"/>
    <w:rsid w:val="00D638C3"/>
    <w:rsid w:val="00D63990"/>
    <w:rsid w:val="00D63AC6"/>
    <w:rsid w:val="00D63B8E"/>
    <w:rsid w:val="00D63C67"/>
    <w:rsid w:val="00D640A0"/>
    <w:rsid w:val="00D6452C"/>
    <w:rsid w:val="00D648FB"/>
    <w:rsid w:val="00D65230"/>
    <w:rsid w:val="00D654A2"/>
    <w:rsid w:val="00D654D6"/>
    <w:rsid w:val="00D65837"/>
    <w:rsid w:val="00D658B4"/>
    <w:rsid w:val="00D65D1B"/>
    <w:rsid w:val="00D65F40"/>
    <w:rsid w:val="00D664DE"/>
    <w:rsid w:val="00D66DEB"/>
    <w:rsid w:val="00D67152"/>
    <w:rsid w:val="00D674BE"/>
    <w:rsid w:val="00D6768F"/>
    <w:rsid w:val="00D67F11"/>
    <w:rsid w:val="00D70789"/>
    <w:rsid w:val="00D7080E"/>
    <w:rsid w:val="00D70BDB"/>
    <w:rsid w:val="00D70D07"/>
    <w:rsid w:val="00D70D3C"/>
    <w:rsid w:val="00D70DE9"/>
    <w:rsid w:val="00D70E89"/>
    <w:rsid w:val="00D70FE0"/>
    <w:rsid w:val="00D712AC"/>
    <w:rsid w:val="00D7156A"/>
    <w:rsid w:val="00D716A7"/>
    <w:rsid w:val="00D71892"/>
    <w:rsid w:val="00D71A8A"/>
    <w:rsid w:val="00D71C33"/>
    <w:rsid w:val="00D71CBB"/>
    <w:rsid w:val="00D71F92"/>
    <w:rsid w:val="00D72087"/>
    <w:rsid w:val="00D7225D"/>
    <w:rsid w:val="00D72B8D"/>
    <w:rsid w:val="00D72C07"/>
    <w:rsid w:val="00D72CC4"/>
    <w:rsid w:val="00D7302D"/>
    <w:rsid w:val="00D731B7"/>
    <w:rsid w:val="00D73225"/>
    <w:rsid w:val="00D7350B"/>
    <w:rsid w:val="00D73A88"/>
    <w:rsid w:val="00D74212"/>
    <w:rsid w:val="00D74352"/>
    <w:rsid w:val="00D7466B"/>
    <w:rsid w:val="00D7473B"/>
    <w:rsid w:val="00D7492E"/>
    <w:rsid w:val="00D755FE"/>
    <w:rsid w:val="00D7589C"/>
    <w:rsid w:val="00D75ADD"/>
    <w:rsid w:val="00D7605D"/>
    <w:rsid w:val="00D76624"/>
    <w:rsid w:val="00D767AB"/>
    <w:rsid w:val="00D76895"/>
    <w:rsid w:val="00D76D5F"/>
    <w:rsid w:val="00D76D88"/>
    <w:rsid w:val="00D76E60"/>
    <w:rsid w:val="00D76EB0"/>
    <w:rsid w:val="00D76F4E"/>
    <w:rsid w:val="00D7726C"/>
    <w:rsid w:val="00D776B9"/>
    <w:rsid w:val="00D778CC"/>
    <w:rsid w:val="00D77C35"/>
    <w:rsid w:val="00D77F8A"/>
    <w:rsid w:val="00D80377"/>
    <w:rsid w:val="00D80563"/>
    <w:rsid w:val="00D805FF"/>
    <w:rsid w:val="00D80697"/>
    <w:rsid w:val="00D80D67"/>
    <w:rsid w:val="00D812E7"/>
    <w:rsid w:val="00D813EC"/>
    <w:rsid w:val="00D81576"/>
    <w:rsid w:val="00D818A7"/>
    <w:rsid w:val="00D81DD4"/>
    <w:rsid w:val="00D82049"/>
    <w:rsid w:val="00D820F6"/>
    <w:rsid w:val="00D82383"/>
    <w:rsid w:val="00D82ADF"/>
    <w:rsid w:val="00D82BC0"/>
    <w:rsid w:val="00D82D9C"/>
    <w:rsid w:val="00D82DCF"/>
    <w:rsid w:val="00D83475"/>
    <w:rsid w:val="00D8358A"/>
    <w:rsid w:val="00D8362B"/>
    <w:rsid w:val="00D837C4"/>
    <w:rsid w:val="00D83847"/>
    <w:rsid w:val="00D83A51"/>
    <w:rsid w:val="00D83CB6"/>
    <w:rsid w:val="00D83DBA"/>
    <w:rsid w:val="00D83E56"/>
    <w:rsid w:val="00D83F9E"/>
    <w:rsid w:val="00D83FF5"/>
    <w:rsid w:val="00D841FA"/>
    <w:rsid w:val="00D842C8"/>
    <w:rsid w:val="00D843A3"/>
    <w:rsid w:val="00D84866"/>
    <w:rsid w:val="00D84B92"/>
    <w:rsid w:val="00D84D1F"/>
    <w:rsid w:val="00D851BB"/>
    <w:rsid w:val="00D8572A"/>
    <w:rsid w:val="00D8572F"/>
    <w:rsid w:val="00D85A62"/>
    <w:rsid w:val="00D85BBE"/>
    <w:rsid w:val="00D85CA4"/>
    <w:rsid w:val="00D85CE4"/>
    <w:rsid w:val="00D8615F"/>
    <w:rsid w:val="00D864C1"/>
    <w:rsid w:val="00D86639"/>
    <w:rsid w:val="00D868BB"/>
    <w:rsid w:val="00D86A84"/>
    <w:rsid w:val="00D86FD1"/>
    <w:rsid w:val="00D873B7"/>
    <w:rsid w:val="00D87B01"/>
    <w:rsid w:val="00D87B59"/>
    <w:rsid w:val="00D87F6B"/>
    <w:rsid w:val="00D90055"/>
    <w:rsid w:val="00D9035D"/>
    <w:rsid w:val="00D90524"/>
    <w:rsid w:val="00D90858"/>
    <w:rsid w:val="00D90867"/>
    <w:rsid w:val="00D9097B"/>
    <w:rsid w:val="00D91F37"/>
    <w:rsid w:val="00D91F4A"/>
    <w:rsid w:val="00D923EB"/>
    <w:rsid w:val="00D9287E"/>
    <w:rsid w:val="00D92A13"/>
    <w:rsid w:val="00D92C30"/>
    <w:rsid w:val="00D9307D"/>
    <w:rsid w:val="00D9312F"/>
    <w:rsid w:val="00D935A7"/>
    <w:rsid w:val="00D936EF"/>
    <w:rsid w:val="00D938F6"/>
    <w:rsid w:val="00D93BF7"/>
    <w:rsid w:val="00D93C01"/>
    <w:rsid w:val="00D93C37"/>
    <w:rsid w:val="00D93E5B"/>
    <w:rsid w:val="00D94250"/>
    <w:rsid w:val="00D9446E"/>
    <w:rsid w:val="00D945B7"/>
    <w:rsid w:val="00D94B11"/>
    <w:rsid w:val="00D94BCC"/>
    <w:rsid w:val="00D94E21"/>
    <w:rsid w:val="00D94EA1"/>
    <w:rsid w:val="00D95005"/>
    <w:rsid w:val="00D95103"/>
    <w:rsid w:val="00D95481"/>
    <w:rsid w:val="00D95A5F"/>
    <w:rsid w:val="00D95E16"/>
    <w:rsid w:val="00D961CF"/>
    <w:rsid w:val="00D962BB"/>
    <w:rsid w:val="00D9637C"/>
    <w:rsid w:val="00D96502"/>
    <w:rsid w:val="00D966C2"/>
    <w:rsid w:val="00D967A0"/>
    <w:rsid w:val="00D968F3"/>
    <w:rsid w:val="00D96C27"/>
    <w:rsid w:val="00D96D7F"/>
    <w:rsid w:val="00D96EE2"/>
    <w:rsid w:val="00D9718D"/>
    <w:rsid w:val="00D97263"/>
    <w:rsid w:val="00D9747F"/>
    <w:rsid w:val="00D9766A"/>
    <w:rsid w:val="00D97841"/>
    <w:rsid w:val="00D97A69"/>
    <w:rsid w:val="00DA033B"/>
    <w:rsid w:val="00DA083E"/>
    <w:rsid w:val="00DA0A85"/>
    <w:rsid w:val="00DA1071"/>
    <w:rsid w:val="00DA17ED"/>
    <w:rsid w:val="00DA1D42"/>
    <w:rsid w:val="00DA1FE0"/>
    <w:rsid w:val="00DA225A"/>
    <w:rsid w:val="00DA2268"/>
    <w:rsid w:val="00DA27F3"/>
    <w:rsid w:val="00DA29E8"/>
    <w:rsid w:val="00DA33B0"/>
    <w:rsid w:val="00DA33B5"/>
    <w:rsid w:val="00DA37B7"/>
    <w:rsid w:val="00DA39DB"/>
    <w:rsid w:val="00DA39EC"/>
    <w:rsid w:val="00DA3B6D"/>
    <w:rsid w:val="00DA3C15"/>
    <w:rsid w:val="00DA3DD6"/>
    <w:rsid w:val="00DA40A1"/>
    <w:rsid w:val="00DA4263"/>
    <w:rsid w:val="00DA4901"/>
    <w:rsid w:val="00DA497E"/>
    <w:rsid w:val="00DA500D"/>
    <w:rsid w:val="00DA510E"/>
    <w:rsid w:val="00DA5FC8"/>
    <w:rsid w:val="00DA60F7"/>
    <w:rsid w:val="00DA62F5"/>
    <w:rsid w:val="00DA63DC"/>
    <w:rsid w:val="00DA688A"/>
    <w:rsid w:val="00DA6903"/>
    <w:rsid w:val="00DA6A25"/>
    <w:rsid w:val="00DA6B9E"/>
    <w:rsid w:val="00DA6C3D"/>
    <w:rsid w:val="00DA703F"/>
    <w:rsid w:val="00DA70F0"/>
    <w:rsid w:val="00DA71DD"/>
    <w:rsid w:val="00DA7214"/>
    <w:rsid w:val="00DA745F"/>
    <w:rsid w:val="00DA781B"/>
    <w:rsid w:val="00DA78A2"/>
    <w:rsid w:val="00DA7C0E"/>
    <w:rsid w:val="00DB03BF"/>
    <w:rsid w:val="00DB0667"/>
    <w:rsid w:val="00DB0C4A"/>
    <w:rsid w:val="00DB0D07"/>
    <w:rsid w:val="00DB10E0"/>
    <w:rsid w:val="00DB1378"/>
    <w:rsid w:val="00DB1471"/>
    <w:rsid w:val="00DB1879"/>
    <w:rsid w:val="00DB1C8F"/>
    <w:rsid w:val="00DB20DA"/>
    <w:rsid w:val="00DB2319"/>
    <w:rsid w:val="00DB231E"/>
    <w:rsid w:val="00DB2499"/>
    <w:rsid w:val="00DB24FD"/>
    <w:rsid w:val="00DB2AEE"/>
    <w:rsid w:val="00DB2B86"/>
    <w:rsid w:val="00DB2E65"/>
    <w:rsid w:val="00DB319F"/>
    <w:rsid w:val="00DB34BA"/>
    <w:rsid w:val="00DB35E7"/>
    <w:rsid w:val="00DB35F7"/>
    <w:rsid w:val="00DB36CE"/>
    <w:rsid w:val="00DB38BF"/>
    <w:rsid w:val="00DB4510"/>
    <w:rsid w:val="00DB47AF"/>
    <w:rsid w:val="00DB49DA"/>
    <w:rsid w:val="00DB5591"/>
    <w:rsid w:val="00DB55A6"/>
    <w:rsid w:val="00DB5807"/>
    <w:rsid w:val="00DB5CFD"/>
    <w:rsid w:val="00DB63CE"/>
    <w:rsid w:val="00DB662C"/>
    <w:rsid w:val="00DB66F9"/>
    <w:rsid w:val="00DB6A34"/>
    <w:rsid w:val="00DB6EFB"/>
    <w:rsid w:val="00DB6F7A"/>
    <w:rsid w:val="00DB723F"/>
    <w:rsid w:val="00DB7429"/>
    <w:rsid w:val="00DB751C"/>
    <w:rsid w:val="00DB77DC"/>
    <w:rsid w:val="00DB78D6"/>
    <w:rsid w:val="00DB79C9"/>
    <w:rsid w:val="00DB7AC3"/>
    <w:rsid w:val="00DB7B67"/>
    <w:rsid w:val="00DB7D21"/>
    <w:rsid w:val="00DB7D5D"/>
    <w:rsid w:val="00DC0168"/>
    <w:rsid w:val="00DC037C"/>
    <w:rsid w:val="00DC0818"/>
    <w:rsid w:val="00DC09E8"/>
    <w:rsid w:val="00DC10C5"/>
    <w:rsid w:val="00DC1219"/>
    <w:rsid w:val="00DC174D"/>
    <w:rsid w:val="00DC1C4A"/>
    <w:rsid w:val="00DC1FC6"/>
    <w:rsid w:val="00DC21FC"/>
    <w:rsid w:val="00DC276D"/>
    <w:rsid w:val="00DC29A1"/>
    <w:rsid w:val="00DC2BAD"/>
    <w:rsid w:val="00DC2E68"/>
    <w:rsid w:val="00DC31D4"/>
    <w:rsid w:val="00DC3507"/>
    <w:rsid w:val="00DC3594"/>
    <w:rsid w:val="00DC3834"/>
    <w:rsid w:val="00DC3BA5"/>
    <w:rsid w:val="00DC3D49"/>
    <w:rsid w:val="00DC432A"/>
    <w:rsid w:val="00DC4505"/>
    <w:rsid w:val="00DC45AB"/>
    <w:rsid w:val="00DC46CA"/>
    <w:rsid w:val="00DC4752"/>
    <w:rsid w:val="00DC4812"/>
    <w:rsid w:val="00DC4874"/>
    <w:rsid w:val="00DC4CBB"/>
    <w:rsid w:val="00DC50EC"/>
    <w:rsid w:val="00DC541F"/>
    <w:rsid w:val="00DC5B35"/>
    <w:rsid w:val="00DC6129"/>
    <w:rsid w:val="00DC6195"/>
    <w:rsid w:val="00DC68E5"/>
    <w:rsid w:val="00DC69AA"/>
    <w:rsid w:val="00DC6A03"/>
    <w:rsid w:val="00DC6B19"/>
    <w:rsid w:val="00DC7037"/>
    <w:rsid w:val="00DC7659"/>
    <w:rsid w:val="00DC7909"/>
    <w:rsid w:val="00DC7A3F"/>
    <w:rsid w:val="00DC7D11"/>
    <w:rsid w:val="00DC7E19"/>
    <w:rsid w:val="00DD04E3"/>
    <w:rsid w:val="00DD06D0"/>
    <w:rsid w:val="00DD0A6B"/>
    <w:rsid w:val="00DD0A74"/>
    <w:rsid w:val="00DD0C7A"/>
    <w:rsid w:val="00DD0D78"/>
    <w:rsid w:val="00DD0E37"/>
    <w:rsid w:val="00DD112B"/>
    <w:rsid w:val="00DD1369"/>
    <w:rsid w:val="00DD155C"/>
    <w:rsid w:val="00DD15FF"/>
    <w:rsid w:val="00DD16BE"/>
    <w:rsid w:val="00DD192B"/>
    <w:rsid w:val="00DD1C00"/>
    <w:rsid w:val="00DD2409"/>
    <w:rsid w:val="00DD2B28"/>
    <w:rsid w:val="00DD316E"/>
    <w:rsid w:val="00DD37B8"/>
    <w:rsid w:val="00DD382F"/>
    <w:rsid w:val="00DD3DE4"/>
    <w:rsid w:val="00DD4210"/>
    <w:rsid w:val="00DD4596"/>
    <w:rsid w:val="00DD46A0"/>
    <w:rsid w:val="00DD46CC"/>
    <w:rsid w:val="00DD4A71"/>
    <w:rsid w:val="00DD4E07"/>
    <w:rsid w:val="00DD4F19"/>
    <w:rsid w:val="00DD5278"/>
    <w:rsid w:val="00DD5642"/>
    <w:rsid w:val="00DD5919"/>
    <w:rsid w:val="00DD5AEC"/>
    <w:rsid w:val="00DD5BE2"/>
    <w:rsid w:val="00DD5E37"/>
    <w:rsid w:val="00DD6491"/>
    <w:rsid w:val="00DD65C0"/>
    <w:rsid w:val="00DD6614"/>
    <w:rsid w:val="00DD68EC"/>
    <w:rsid w:val="00DD693C"/>
    <w:rsid w:val="00DD695E"/>
    <w:rsid w:val="00DD6E24"/>
    <w:rsid w:val="00DD6EDA"/>
    <w:rsid w:val="00DD6F72"/>
    <w:rsid w:val="00DD719A"/>
    <w:rsid w:val="00DD73A1"/>
    <w:rsid w:val="00DD748D"/>
    <w:rsid w:val="00DD7638"/>
    <w:rsid w:val="00DD7A72"/>
    <w:rsid w:val="00DD7B99"/>
    <w:rsid w:val="00DE0056"/>
    <w:rsid w:val="00DE00D9"/>
    <w:rsid w:val="00DE0358"/>
    <w:rsid w:val="00DE057D"/>
    <w:rsid w:val="00DE089A"/>
    <w:rsid w:val="00DE098C"/>
    <w:rsid w:val="00DE0A5D"/>
    <w:rsid w:val="00DE11DD"/>
    <w:rsid w:val="00DE140B"/>
    <w:rsid w:val="00DE16E1"/>
    <w:rsid w:val="00DE1830"/>
    <w:rsid w:val="00DE1843"/>
    <w:rsid w:val="00DE1921"/>
    <w:rsid w:val="00DE19C9"/>
    <w:rsid w:val="00DE1B79"/>
    <w:rsid w:val="00DE1BF4"/>
    <w:rsid w:val="00DE1FDE"/>
    <w:rsid w:val="00DE2BC1"/>
    <w:rsid w:val="00DE2CD9"/>
    <w:rsid w:val="00DE2D90"/>
    <w:rsid w:val="00DE2E6F"/>
    <w:rsid w:val="00DE3038"/>
    <w:rsid w:val="00DE32A5"/>
    <w:rsid w:val="00DE3605"/>
    <w:rsid w:val="00DE3A13"/>
    <w:rsid w:val="00DE3C5B"/>
    <w:rsid w:val="00DE3E6D"/>
    <w:rsid w:val="00DE3EC0"/>
    <w:rsid w:val="00DE3FE4"/>
    <w:rsid w:val="00DE4465"/>
    <w:rsid w:val="00DE47B4"/>
    <w:rsid w:val="00DE48AD"/>
    <w:rsid w:val="00DE4A27"/>
    <w:rsid w:val="00DE4A74"/>
    <w:rsid w:val="00DE4E18"/>
    <w:rsid w:val="00DE505C"/>
    <w:rsid w:val="00DE5244"/>
    <w:rsid w:val="00DE53B9"/>
    <w:rsid w:val="00DE552C"/>
    <w:rsid w:val="00DE5595"/>
    <w:rsid w:val="00DE55DD"/>
    <w:rsid w:val="00DE58AF"/>
    <w:rsid w:val="00DE5A71"/>
    <w:rsid w:val="00DE5E1E"/>
    <w:rsid w:val="00DE6139"/>
    <w:rsid w:val="00DE6394"/>
    <w:rsid w:val="00DE6585"/>
    <w:rsid w:val="00DE6649"/>
    <w:rsid w:val="00DE6657"/>
    <w:rsid w:val="00DE6753"/>
    <w:rsid w:val="00DE6AFE"/>
    <w:rsid w:val="00DE6B05"/>
    <w:rsid w:val="00DE6C58"/>
    <w:rsid w:val="00DE6CDD"/>
    <w:rsid w:val="00DE6F39"/>
    <w:rsid w:val="00DE7274"/>
    <w:rsid w:val="00DE72F7"/>
    <w:rsid w:val="00DF0BD9"/>
    <w:rsid w:val="00DF0FFB"/>
    <w:rsid w:val="00DF1314"/>
    <w:rsid w:val="00DF15DF"/>
    <w:rsid w:val="00DF17CF"/>
    <w:rsid w:val="00DF1B69"/>
    <w:rsid w:val="00DF1B91"/>
    <w:rsid w:val="00DF1CF7"/>
    <w:rsid w:val="00DF1FA0"/>
    <w:rsid w:val="00DF2284"/>
    <w:rsid w:val="00DF2496"/>
    <w:rsid w:val="00DF24A5"/>
    <w:rsid w:val="00DF25D9"/>
    <w:rsid w:val="00DF26D7"/>
    <w:rsid w:val="00DF2781"/>
    <w:rsid w:val="00DF2C3D"/>
    <w:rsid w:val="00DF306E"/>
    <w:rsid w:val="00DF328A"/>
    <w:rsid w:val="00DF33BB"/>
    <w:rsid w:val="00DF37D1"/>
    <w:rsid w:val="00DF3875"/>
    <w:rsid w:val="00DF3954"/>
    <w:rsid w:val="00DF3B99"/>
    <w:rsid w:val="00DF42E6"/>
    <w:rsid w:val="00DF4ACC"/>
    <w:rsid w:val="00DF5331"/>
    <w:rsid w:val="00DF53A2"/>
    <w:rsid w:val="00DF5508"/>
    <w:rsid w:val="00DF5579"/>
    <w:rsid w:val="00DF5A47"/>
    <w:rsid w:val="00DF5E25"/>
    <w:rsid w:val="00DF611A"/>
    <w:rsid w:val="00DF636A"/>
    <w:rsid w:val="00DF63C4"/>
    <w:rsid w:val="00DF67E0"/>
    <w:rsid w:val="00DF6BEF"/>
    <w:rsid w:val="00DF7086"/>
    <w:rsid w:val="00DF71F6"/>
    <w:rsid w:val="00DF72C9"/>
    <w:rsid w:val="00DF73A9"/>
    <w:rsid w:val="00DF7546"/>
    <w:rsid w:val="00DF756A"/>
    <w:rsid w:val="00DF7CA9"/>
    <w:rsid w:val="00E0031C"/>
    <w:rsid w:val="00E00C91"/>
    <w:rsid w:val="00E012EF"/>
    <w:rsid w:val="00E01D51"/>
    <w:rsid w:val="00E01ED1"/>
    <w:rsid w:val="00E02165"/>
    <w:rsid w:val="00E021C3"/>
    <w:rsid w:val="00E02368"/>
    <w:rsid w:val="00E028A3"/>
    <w:rsid w:val="00E02E34"/>
    <w:rsid w:val="00E03028"/>
    <w:rsid w:val="00E0309B"/>
    <w:rsid w:val="00E03121"/>
    <w:rsid w:val="00E03197"/>
    <w:rsid w:val="00E03BE5"/>
    <w:rsid w:val="00E03E06"/>
    <w:rsid w:val="00E03E97"/>
    <w:rsid w:val="00E03F21"/>
    <w:rsid w:val="00E042D9"/>
    <w:rsid w:val="00E04807"/>
    <w:rsid w:val="00E048AB"/>
    <w:rsid w:val="00E04916"/>
    <w:rsid w:val="00E049B1"/>
    <w:rsid w:val="00E04B8A"/>
    <w:rsid w:val="00E05320"/>
    <w:rsid w:val="00E057E7"/>
    <w:rsid w:val="00E059DE"/>
    <w:rsid w:val="00E05E39"/>
    <w:rsid w:val="00E05F5D"/>
    <w:rsid w:val="00E061E1"/>
    <w:rsid w:val="00E063E7"/>
    <w:rsid w:val="00E0687C"/>
    <w:rsid w:val="00E06944"/>
    <w:rsid w:val="00E07136"/>
    <w:rsid w:val="00E0732B"/>
    <w:rsid w:val="00E074A7"/>
    <w:rsid w:val="00E075B6"/>
    <w:rsid w:val="00E07610"/>
    <w:rsid w:val="00E076C9"/>
    <w:rsid w:val="00E07B7B"/>
    <w:rsid w:val="00E100A6"/>
    <w:rsid w:val="00E1051C"/>
    <w:rsid w:val="00E10E16"/>
    <w:rsid w:val="00E10E7D"/>
    <w:rsid w:val="00E10F25"/>
    <w:rsid w:val="00E10F48"/>
    <w:rsid w:val="00E10F57"/>
    <w:rsid w:val="00E113F7"/>
    <w:rsid w:val="00E117F3"/>
    <w:rsid w:val="00E118F7"/>
    <w:rsid w:val="00E11A64"/>
    <w:rsid w:val="00E11CBE"/>
    <w:rsid w:val="00E11E1B"/>
    <w:rsid w:val="00E125C2"/>
    <w:rsid w:val="00E127E5"/>
    <w:rsid w:val="00E12894"/>
    <w:rsid w:val="00E12A9A"/>
    <w:rsid w:val="00E12FD2"/>
    <w:rsid w:val="00E1361C"/>
    <w:rsid w:val="00E1368C"/>
    <w:rsid w:val="00E139EC"/>
    <w:rsid w:val="00E13A72"/>
    <w:rsid w:val="00E141E0"/>
    <w:rsid w:val="00E144A2"/>
    <w:rsid w:val="00E14554"/>
    <w:rsid w:val="00E1467C"/>
    <w:rsid w:val="00E146C5"/>
    <w:rsid w:val="00E147B4"/>
    <w:rsid w:val="00E14A07"/>
    <w:rsid w:val="00E14C7D"/>
    <w:rsid w:val="00E14CDF"/>
    <w:rsid w:val="00E1521E"/>
    <w:rsid w:val="00E1555F"/>
    <w:rsid w:val="00E15651"/>
    <w:rsid w:val="00E15893"/>
    <w:rsid w:val="00E159DE"/>
    <w:rsid w:val="00E15A16"/>
    <w:rsid w:val="00E15AF6"/>
    <w:rsid w:val="00E15D05"/>
    <w:rsid w:val="00E16214"/>
    <w:rsid w:val="00E16366"/>
    <w:rsid w:val="00E169E5"/>
    <w:rsid w:val="00E16ABF"/>
    <w:rsid w:val="00E16C88"/>
    <w:rsid w:val="00E16FDD"/>
    <w:rsid w:val="00E1724A"/>
    <w:rsid w:val="00E17279"/>
    <w:rsid w:val="00E1757D"/>
    <w:rsid w:val="00E176EF"/>
    <w:rsid w:val="00E17FBB"/>
    <w:rsid w:val="00E204BE"/>
    <w:rsid w:val="00E207F1"/>
    <w:rsid w:val="00E2097F"/>
    <w:rsid w:val="00E209B6"/>
    <w:rsid w:val="00E213AC"/>
    <w:rsid w:val="00E2168C"/>
    <w:rsid w:val="00E21F33"/>
    <w:rsid w:val="00E223E3"/>
    <w:rsid w:val="00E22465"/>
    <w:rsid w:val="00E22B12"/>
    <w:rsid w:val="00E22C50"/>
    <w:rsid w:val="00E22E50"/>
    <w:rsid w:val="00E22EA9"/>
    <w:rsid w:val="00E230BD"/>
    <w:rsid w:val="00E236FA"/>
    <w:rsid w:val="00E237D9"/>
    <w:rsid w:val="00E2381C"/>
    <w:rsid w:val="00E2382A"/>
    <w:rsid w:val="00E241E4"/>
    <w:rsid w:val="00E2455F"/>
    <w:rsid w:val="00E24CA4"/>
    <w:rsid w:val="00E25264"/>
    <w:rsid w:val="00E25387"/>
    <w:rsid w:val="00E25531"/>
    <w:rsid w:val="00E25DF3"/>
    <w:rsid w:val="00E25FDD"/>
    <w:rsid w:val="00E26332"/>
    <w:rsid w:val="00E26427"/>
    <w:rsid w:val="00E2669B"/>
    <w:rsid w:val="00E26918"/>
    <w:rsid w:val="00E26A2C"/>
    <w:rsid w:val="00E26B82"/>
    <w:rsid w:val="00E26BC9"/>
    <w:rsid w:val="00E26F62"/>
    <w:rsid w:val="00E272F9"/>
    <w:rsid w:val="00E2799F"/>
    <w:rsid w:val="00E279DE"/>
    <w:rsid w:val="00E27A08"/>
    <w:rsid w:val="00E27EF3"/>
    <w:rsid w:val="00E3039C"/>
    <w:rsid w:val="00E30831"/>
    <w:rsid w:val="00E30C55"/>
    <w:rsid w:val="00E30D08"/>
    <w:rsid w:val="00E31518"/>
    <w:rsid w:val="00E31880"/>
    <w:rsid w:val="00E31FB5"/>
    <w:rsid w:val="00E32653"/>
    <w:rsid w:val="00E3265B"/>
    <w:rsid w:val="00E32848"/>
    <w:rsid w:val="00E32C31"/>
    <w:rsid w:val="00E33641"/>
    <w:rsid w:val="00E33998"/>
    <w:rsid w:val="00E33FFB"/>
    <w:rsid w:val="00E341D1"/>
    <w:rsid w:val="00E341D2"/>
    <w:rsid w:val="00E3440A"/>
    <w:rsid w:val="00E34B62"/>
    <w:rsid w:val="00E34C61"/>
    <w:rsid w:val="00E356E2"/>
    <w:rsid w:val="00E35EDB"/>
    <w:rsid w:val="00E35F0A"/>
    <w:rsid w:val="00E36438"/>
    <w:rsid w:val="00E365EA"/>
    <w:rsid w:val="00E36669"/>
    <w:rsid w:val="00E36742"/>
    <w:rsid w:val="00E36800"/>
    <w:rsid w:val="00E36D6C"/>
    <w:rsid w:val="00E36E25"/>
    <w:rsid w:val="00E36E7F"/>
    <w:rsid w:val="00E37036"/>
    <w:rsid w:val="00E37288"/>
    <w:rsid w:val="00E377DB"/>
    <w:rsid w:val="00E37A19"/>
    <w:rsid w:val="00E37C80"/>
    <w:rsid w:val="00E37F4E"/>
    <w:rsid w:val="00E40001"/>
    <w:rsid w:val="00E400B5"/>
    <w:rsid w:val="00E40340"/>
    <w:rsid w:val="00E4034F"/>
    <w:rsid w:val="00E4061E"/>
    <w:rsid w:val="00E40D8C"/>
    <w:rsid w:val="00E416F8"/>
    <w:rsid w:val="00E41BE1"/>
    <w:rsid w:val="00E41F08"/>
    <w:rsid w:val="00E41FDF"/>
    <w:rsid w:val="00E42431"/>
    <w:rsid w:val="00E42451"/>
    <w:rsid w:val="00E42844"/>
    <w:rsid w:val="00E42C7D"/>
    <w:rsid w:val="00E42D8B"/>
    <w:rsid w:val="00E42DBA"/>
    <w:rsid w:val="00E430C5"/>
    <w:rsid w:val="00E434C7"/>
    <w:rsid w:val="00E43554"/>
    <w:rsid w:val="00E43F57"/>
    <w:rsid w:val="00E441BC"/>
    <w:rsid w:val="00E44248"/>
    <w:rsid w:val="00E447E9"/>
    <w:rsid w:val="00E449AF"/>
    <w:rsid w:val="00E44F72"/>
    <w:rsid w:val="00E4538B"/>
    <w:rsid w:val="00E45444"/>
    <w:rsid w:val="00E459AB"/>
    <w:rsid w:val="00E45A89"/>
    <w:rsid w:val="00E45BF6"/>
    <w:rsid w:val="00E45DF6"/>
    <w:rsid w:val="00E461DF"/>
    <w:rsid w:val="00E462A8"/>
    <w:rsid w:val="00E46358"/>
    <w:rsid w:val="00E46507"/>
    <w:rsid w:val="00E46570"/>
    <w:rsid w:val="00E4663D"/>
    <w:rsid w:val="00E46915"/>
    <w:rsid w:val="00E46E95"/>
    <w:rsid w:val="00E46ED4"/>
    <w:rsid w:val="00E47203"/>
    <w:rsid w:val="00E47384"/>
    <w:rsid w:val="00E4756E"/>
    <w:rsid w:val="00E47673"/>
    <w:rsid w:val="00E47997"/>
    <w:rsid w:val="00E47D91"/>
    <w:rsid w:val="00E47DD4"/>
    <w:rsid w:val="00E504D6"/>
    <w:rsid w:val="00E504DA"/>
    <w:rsid w:val="00E508E3"/>
    <w:rsid w:val="00E509E7"/>
    <w:rsid w:val="00E50E58"/>
    <w:rsid w:val="00E50F2B"/>
    <w:rsid w:val="00E50F4B"/>
    <w:rsid w:val="00E51020"/>
    <w:rsid w:val="00E51097"/>
    <w:rsid w:val="00E511C9"/>
    <w:rsid w:val="00E51336"/>
    <w:rsid w:val="00E514B4"/>
    <w:rsid w:val="00E5173B"/>
    <w:rsid w:val="00E517B9"/>
    <w:rsid w:val="00E51819"/>
    <w:rsid w:val="00E51B99"/>
    <w:rsid w:val="00E52028"/>
    <w:rsid w:val="00E522AF"/>
    <w:rsid w:val="00E522ED"/>
    <w:rsid w:val="00E5244A"/>
    <w:rsid w:val="00E5250D"/>
    <w:rsid w:val="00E5281B"/>
    <w:rsid w:val="00E5292A"/>
    <w:rsid w:val="00E52B10"/>
    <w:rsid w:val="00E53017"/>
    <w:rsid w:val="00E531CD"/>
    <w:rsid w:val="00E53959"/>
    <w:rsid w:val="00E53EC4"/>
    <w:rsid w:val="00E5433D"/>
    <w:rsid w:val="00E544F9"/>
    <w:rsid w:val="00E54657"/>
    <w:rsid w:val="00E547A0"/>
    <w:rsid w:val="00E54CA9"/>
    <w:rsid w:val="00E54D2E"/>
    <w:rsid w:val="00E54E93"/>
    <w:rsid w:val="00E557E2"/>
    <w:rsid w:val="00E55CBD"/>
    <w:rsid w:val="00E5652C"/>
    <w:rsid w:val="00E566D0"/>
    <w:rsid w:val="00E5720C"/>
    <w:rsid w:val="00E57211"/>
    <w:rsid w:val="00E57552"/>
    <w:rsid w:val="00E57627"/>
    <w:rsid w:val="00E57CCF"/>
    <w:rsid w:val="00E57F63"/>
    <w:rsid w:val="00E600CC"/>
    <w:rsid w:val="00E606D7"/>
    <w:rsid w:val="00E608A2"/>
    <w:rsid w:val="00E61489"/>
    <w:rsid w:val="00E6163A"/>
    <w:rsid w:val="00E61760"/>
    <w:rsid w:val="00E61778"/>
    <w:rsid w:val="00E61AA4"/>
    <w:rsid w:val="00E61BA5"/>
    <w:rsid w:val="00E61CC3"/>
    <w:rsid w:val="00E61F17"/>
    <w:rsid w:val="00E62459"/>
    <w:rsid w:val="00E625A0"/>
    <w:rsid w:val="00E62C86"/>
    <w:rsid w:val="00E62E9E"/>
    <w:rsid w:val="00E62EEE"/>
    <w:rsid w:val="00E62FE5"/>
    <w:rsid w:val="00E63099"/>
    <w:rsid w:val="00E63597"/>
    <w:rsid w:val="00E636B5"/>
    <w:rsid w:val="00E639E4"/>
    <w:rsid w:val="00E63C66"/>
    <w:rsid w:val="00E63C6A"/>
    <w:rsid w:val="00E6431C"/>
    <w:rsid w:val="00E6448C"/>
    <w:rsid w:val="00E646B2"/>
    <w:rsid w:val="00E64706"/>
    <w:rsid w:val="00E64A3F"/>
    <w:rsid w:val="00E64C22"/>
    <w:rsid w:val="00E65094"/>
    <w:rsid w:val="00E65165"/>
    <w:rsid w:val="00E6523F"/>
    <w:rsid w:val="00E65459"/>
    <w:rsid w:val="00E65873"/>
    <w:rsid w:val="00E659F3"/>
    <w:rsid w:val="00E65A26"/>
    <w:rsid w:val="00E65ABA"/>
    <w:rsid w:val="00E65C91"/>
    <w:rsid w:val="00E65DA1"/>
    <w:rsid w:val="00E65EA0"/>
    <w:rsid w:val="00E660E4"/>
    <w:rsid w:val="00E66153"/>
    <w:rsid w:val="00E662FF"/>
    <w:rsid w:val="00E663BA"/>
    <w:rsid w:val="00E668EE"/>
    <w:rsid w:val="00E66F34"/>
    <w:rsid w:val="00E66F91"/>
    <w:rsid w:val="00E67171"/>
    <w:rsid w:val="00E67518"/>
    <w:rsid w:val="00E677FC"/>
    <w:rsid w:val="00E6789D"/>
    <w:rsid w:val="00E6796B"/>
    <w:rsid w:val="00E67A63"/>
    <w:rsid w:val="00E67AD9"/>
    <w:rsid w:val="00E67CF9"/>
    <w:rsid w:val="00E67D04"/>
    <w:rsid w:val="00E67EA7"/>
    <w:rsid w:val="00E700A3"/>
    <w:rsid w:val="00E700ED"/>
    <w:rsid w:val="00E70128"/>
    <w:rsid w:val="00E702BD"/>
    <w:rsid w:val="00E70917"/>
    <w:rsid w:val="00E70C67"/>
    <w:rsid w:val="00E70C74"/>
    <w:rsid w:val="00E70DCB"/>
    <w:rsid w:val="00E70EF4"/>
    <w:rsid w:val="00E71002"/>
    <w:rsid w:val="00E711F7"/>
    <w:rsid w:val="00E71903"/>
    <w:rsid w:val="00E7191F"/>
    <w:rsid w:val="00E71B72"/>
    <w:rsid w:val="00E71D0A"/>
    <w:rsid w:val="00E72378"/>
    <w:rsid w:val="00E72767"/>
    <w:rsid w:val="00E72809"/>
    <w:rsid w:val="00E72A08"/>
    <w:rsid w:val="00E72A44"/>
    <w:rsid w:val="00E72A8D"/>
    <w:rsid w:val="00E72CCD"/>
    <w:rsid w:val="00E72E68"/>
    <w:rsid w:val="00E72FCE"/>
    <w:rsid w:val="00E739B5"/>
    <w:rsid w:val="00E74584"/>
    <w:rsid w:val="00E74FA2"/>
    <w:rsid w:val="00E7511A"/>
    <w:rsid w:val="00E75202"/>
    <w:rsid w:val="00E75899"/>
    <w:rsid w:val="00E758B6"/>
    <w:rsid w:val="00E759F3"/>
    <w:rsid w:val="00E75C82"/>
    <w:rsid w:val="00E75D48"/>
    <w:rsid w:val="00E761E6"/>
    <w:rsid w:val="00E76235"/>
    <w:rsid w:val="00E76414"/>
    <w:rsid w:val="00E7681E"/>
    <w:rsid w:val="00E76A41"/>
    <w:rsid w:val="00E76D2C"/>
    <w:rsid w:val="00E76D31"/>
    <w:rsid w:val="00E77381"/>
    <w:rsid w:val="00E774A1"/>
    <w:rsid w:val="00E774DE"/>
    <w:rsid w:val="00E775EA"/>
    <w:rsid w:val="00E77D52"/>
    <w:rsid w:val="00E77DAE"/>
    <w:rsid w:val="00E77E4A"/>
    <w:rsid w:val="00E802A3"/>
    <w:rsid w:val="00E802E4"/>
    <w:rsid w:val="00E80BE3"/>
    <w:rsid w:val="00E80C44"/>
    <w:rsid w:val="00E81196"/>
    <w:rsid w:val="00E81308"/>
    <w:rsid w:val="00E81610"/>
    <w:rsid w:val="00E816DA"/>
    <w:rsid w:val="00E81728"/>
    <w:rsid w:val="00E81A03"/>
    <w:rsid w:val="00E82148"/>
    <w:rsid w:val="00E821DE"/>
    <w:rsid w:val="00E82343"/>
    <w:rsid w:val="00E82532"/>
    <w:rsid w:val="00E826F8"/>
    <w:rsid w:val="00E82781"/>
    <w:rsid w:val="00E82A23"/>
    <w:rsid w:val="00E82CDA"/>
    <w:rsid w:val="00E8362A"/>
    <w:rsid w:val="00E83B2D"/>
    <w:rsid w:val="00E83EEC"/>
    <w:rsid w:val="00E84384"/>
    <w:rsid w:val="00E845A2"/>
    <w:rsid w:val="00E84E6D"/>
    <w:rsid w:val="00E85057"/>
    <w:rsid w:val="00E85ADC"/>
    <w:rsid w:val="00E85E59"/>
    <w:rsid w:val="00E85F66"/>
    <w:rsid w:val="00E85FAF"/>
    <w:rsid w:val="00E860A0"/>
    <w:rsid w:val="00E861C1"/>
    <w:rsid w:val="00E86644"/>
    <w:rsid w:val="00E866BF"/>
    <w:rsid w:val="00E86CB5"/>
    <w:rsid w:val="00E87812"/>
    <w:rsid w:val="00E87EB9"/>
    <w:rsid w:val="00E87F42"/>
    <w:rsid w:val="00E90082"/>
    <w:rsid w:val="00E90654"/>
    <w:rsid w:val="00E90959"/>
    <w:rsid w:val="00E90A42"/>
    <w:rsid w:val="00E90BC7"/>
    <w:rsid w:val="00E91052"/>
    <w:rsid w:val="00E91490"/>
    <w:rsid w:val="00E91ACB"/>
    <w:rsid w:val="00E91B3A"/>
    <w:rsid w:val="00E91D22"/>
    <w:rsid w:val="00E91F6B"/>
    <w:rsid w:val="00E92426"/>
    <w:rsid w:val="00E92552"/>
    <w:rsid w:val="00E927C5"/>
    <w:rsid w:val="00E92F80"/>
    <w:rsid w:val="00E93187"/>
    <w:rsid w:val="00E936F5"/>
    <w:rsid w:val="00E93BAF"/>
    <w:rsid w:val="00E940D8"/>
    <w:rsid w:val="00E942D7"/>
    <w:rsid w:val="00E94545"/>
    <w:rsid w:val="00E94A62"/>
    <w:rsid w:val="00E94EC3"/>
    <w:rsid w:val="00E94F91"/>
    <w:rsid w:val="00E95160"/>
    <w:rsid w:val="00E953FF"/>
    <w:rsid w:val="00E95A53"/>
    <w:rsid w:val="00E95A64"/>
    <w:rsid w:val="00E95ACE"/>
    <w:rsid w:val="00E95C10"/>
    <w:rsid w:val="00E96728"/>
    <w:rsid w:val="00E96A63"/>
    <w:rsid w:val="00E96B1F"/>
    <w:rsid w:val="00E96C1C"/>
    <w:rsid w:val="00E96C6D"/>
    <w:rsid w:val="00E96F4E"/>
    <w:rsid w:val="00E9727B"/>
    <w:rsid w:val="00E97330"/>
    <w:rsid w:val="00E9794F"/>
    <w:rsid w:val="00E979A2"/>
    <w:rsid w:val="00E97A26"/>
    <w:rsid w:val="00E97BB0"/>
    <w:rsid w:val="00E97C16"/>
    <w:rsid w:val="00E97CC0"/>
    <w:rsid w:val="00EA05A8"/>
    <w:rsid w:val="00EA06AC"/>
    <w:rsid w:val="00EA093E"/>
    <w:rsid w:val="00EA09AB"/>
    <w:rsid w:val="00EA0AED"/>
    <w:rsid w:val="00EA0B51"/>
    <w:rsid w:val="00EA0B99"/>
    <w:rsid w:val="00EA135D"/>
    <w:rsid w:val="00EA1384"/>
    <w:rsid w:val="00EA1391"/>
    <w:rsid w:val="00EA19A7"/>
    <w:rsid w:val="00EA1BB9"/>
    <w:rsid w:val="00EA1D2A"/>
    <w:rsid w:val="00EA1DAA"/>
    <w:rsid w:val="00EA1E64"/>
    <w:rsid w:val="00EA1E69"/>
    <w:rsid w:val="00EA20A4"/>
    <w:rsid w:val="00EA22DE"/>
    <w:rsid w:val="00EA23D7"/>
    <w:rsid w:val="00EA23F4"/>
    <w:rsid w:val="00EA26C9"/>
    <w:rsid w:val="00EA27AA"/>
    <w:rsid w:val="00EA2974"/>
    <w:rsid w:val="00EA2A5A"/>
    <w:rsid w:val="00EA2C9C"/>
    <w:rsid w:val="00EA2D31"/>
    <w:rsid w:val="00EA2D8B"/>
    <w:rsid w:val="00EA2DC2"/>
    <w:rsid w:val="00EA2E7D"/>
    <w:rsid w:val="00EA3684"/>
    <w:rsid w:val="00EA36E0"/>
    <w:rsid w:val="00EA380D"/>
    <w:rsid w:val="00EA3A3A"/>
    <w:rsid w:val="00EA3DF2"/>
    <w:rsid w:val="00EA3F37"/>
    <w:rsid w:val="00EA4011"/>
    <w:rsid w:val="00EA402B"/>
    <w:rsid w:val="00EA41BA"/>
    <w:rsid w:val="00EA4720"/>
    <w:rsid w:val="00EA4929"/>
    <w:rsid w:val="00EA49B6"/>
    <w:rsid w:val="00EA4A90"/>
    <w:rsid w:val="00EA4AD5"/>
    <w:rsid w:val="00EA4B6B"/>
    <w:rsid w:val="00EA4D85"/>
    <w:rsid w:val="00EA54BA"/>
    <w:rsid w:val="00EA5CB4"/>
    <w:rsid w:val="00EA6126"/>
    <w:rsid w:val="00EA6600"/>
    <w:rsid w:val="00EA6A80"/>
    <w:rsid w:val="00EA6DC1"/>
    <w:rsid w:val="00EA6FA8"/>
    <w:rsid w:val="00EA710A"/>
    <w:rsid w:val="00EA716E"/>
    <w:rsid w:val="00EA72EA"/>
    <w:rsid w:val="00EA73FF"/>
    <w:rsid w:val="00EA74F7"/>
    <w:rsid w:val="00EA79FD"/>
    <w:rsid w:val="00EB02C0"/>
    <w:rsid w:val="00EB0533"/>
    <w:rsid w:val="00EB0EE0"/>
    <w:rsid w:val="00EB1EC0"/>
    <w:rsid w:val="00EB2138"/>
    <w:rsid w:val="00EB2211"/>
    <w:rsid w:val="00EB2935"/>
    <w:rsid w:val="00EB29EF"/>
    <w:rsid w:val="00EB2AA5"/>
    <w:rsid w:val="00EB30BB"/>
    <w:rsid w:val="00EB35B2"/>
    <w:rsid w:val="00EB3696"/>
    <w:rsid w:val="00EB36F1"/>
    <w:rsid w:val="00EB38D4"/>
    <w:rsid w:val="00EB3974"/>
    <w:rsid w:val="00EB3C49"/>
    <w:rsid w:val="00EB3F9B"/>
    <w:rsid w:val="00EB4566"/>
    <w:rsid w:val="00EB4652"/>
    <w:rsid w:val="00EB470D"/>
    <w:rsid w:val="00EB48D1"/>
    <w:rsid w:val="00EB4C2E"/>
    <w:rsid w:val="00EB4FB9"/>
    <w:rsid w:val="00EB503D"/>
    <w:rsid w:val="00EB5167"/>
    <w:rsid w:val="00EB5831"/>
    <w:rsid w:val="00EB584B"/>
    <w:rsid w:val="00EB5B31"/>
    <w:rsid w:val="00EB5EB4"/>
    <w:rsid w:val="00EB6372"/>
    <w:rsid w:val="00EB6B3A"/>
    <w:rsid w:val="00EB6D75"/>
    <w:rsid w:val="00EB6DF6"/>
    <w:rsid w:val="00EB72E9"/>
    <w:rsid w:val="00EB7402"/>
    <w:rsid w:val="00EB751A"/>
    <w:rsid w:val="00EB7748"/>
    <w:rsid w:val="00EB798C"/>
    <w:rsid w:val="00EB7C1E"/>
    <w:rsid w:val="00EB7F91"/>
    <w:rsid w:val="00EB7FE8"/>
    <w:rsid w:val="00EC0069"/>
    <w:rsid w:val="00EC03C7"/>
    <w:rsid w:val="00EC0AA9"/>
    <w:rsid w:val="00EC0B24"/>
    <w:rsid w:val="00EC126F"/>
    <w:rsid w:val="00EC151F"/>
    <w:rsid w:val="00EC1570"/>
    <w:rsid w:val="00EC163E"/>
    <w:rsid w:val="00EC1993"/>
    <w:rsid w:val="00EC19B9"/>
    <w:rsid w:val="00EC1CF3"/>
    <w:rsid w:val="00EC23E7"/>
    <w:rsid w:val="00EC2B69"/>
    <w:rsid w:val="00EC3513"/>
    <w:rsid w:val="00EC3B25"/>
    <w:rsid w:val="00EC3FC8"/>
    <w:rsid w:val="00EC468E"/>
    <w:rsid w:val="00EC4C1D"/>
    <w:rsid w:val="00EC4E21"/>
    <w:rsid w:val="00EC54EE"/>
    <w:rsid w:val="00EC550C"/>
    <w:rsid w:val="00EC5933"/>
    <w:rsid w:val="00EC5CC2"/>
    <w:rsid w:val="00EC615E"/>
    <w:rsid w:val="00EC64CB"/>
    <w:rsid w:val="00EC6A2C"/>
    <w:rsid w:val="00EC6AED"/>
    <w:rsid w:val="00EC6CB0"/>
    <w:rsid w:val="00EC76B4"/>
    <w:rsid w:val="00EC7807"/>
    <w:rsid w:val="00EC786E"/>
    <w:rsid w:val="00EC7D32"/>
    <w:rsid w:val="00EC7F6A"/>
    <w:rsid w:val="00EC7FE3"/>
    <w:rsid w:val="00ED022F"/>
    <w:rsid w:val="00ED0464"/>
    <w:rsid w:val="00ED0847"/>
    <w:rsid w:val="00ED0933"/>
    <w:rsid w:val="00ED0B19"/>
    <w:rsid w:val="00ED0B96"/>
    <w:rsid w:val="00ED0F30"/>
    <w:rsid w:val="00ED1289"/>
    <w:rsid w:val="00ED171B"/>
    <w:rsid w:val="00ED1794"/>
    <w:rsid w:val="00ED1985"/>
    <w:rsid w:val="00ED1AFC"/>
    <w:rsid w:val="00ED1DEB"/>
    <w:rsid w:val="00ED2121"/>
    <w:rsid w:val="00ED2294"/>
    <w:rsid w:val="00ED2358"/>
    <w:rsid w:val="00ED2805"/>
    <w:rsid w:val="00ED33DB"/>
    <w:rsid w:val="00ED3776"/>
    <w:rsid w:val="00ED39B9"/>
    <w:rsid w:val="00ED3BB8"/>
    <w:rsid w:val="00ED3D48"/>
    <w:rsid w:val="00ED3F7D"/>
    <w:rsid w:val="00ED458D"/>
    <w:rsid w:val="00ED4A8E"/>
    <w:rsid w:val="00ED4D48"/>
    <w:rsid w:val="00ED51E7"/>
    <w:rsid w:val="00ED5395"/>
    <w:rsid w:val="00ED544D"/>
    <w:rsid w:val="00ED54B5"/>
    <w:rsid w:val="00ED559F"/>
    <w:rsid w:val="00ED59A9"/>
    <w:rsid w:val="00ED5C82"/>
    <w:rsid w:val="00ED5F38"/>
    <w:rsid w:val="00ED6A49"/>
    <w:rsid w:val="00ED6CA1"/>
    <w:rsid w:val="00ED6CBE"/>
    <w:rsid w:val="00ED70FD"/>
    <w:rsid w:val="00ED740B"/>
    <w:rsid w:val="00ED7565"/>
    <w:rsid w:val="00ED7610"/>
    <w:rsid w:val="00ED77D9"/>
    <w:rsid w:val="00ED7A32"/>
    <w:rsid w:val="00ED7E1E"/>
    <w:rsid w:val="00EE014E"/>
    <w:rsid w:val="00EE0429"/>
    <w:rsid w:val="00EE05BF"/>
    <w:rsid w:val="00EE0734"/>
    <w:rsid w:val="00EE0C05"/>
    <w:rsid w:val="00EE0E5D"/>
    <w:rsid w:val="00EE10D3"/>
    <w:rsid w:val="00EE1318"/>
    <w:rsid w:val="00EE1565"/>
    <w:rsid w:val="00EE17A5"/>
    <w:rsid w:val="00EE1814"/>
    <w:rsid w:val="00EE1D09"/>
    <w:rsid w:val="00EE1D83"/>
    <w:rsid w:val="00EE1DD8"/>
    <w:rsid w:val="00EE2107"/>
    <w:rsid w:val="00EE22CE"/>
    <w:rsid w:val="00EE30B5"/>
    <w:rsid w:val="00EE31FC"/>
    <w:rsid w:val="00EE324B"/>
    <w:rsid w:val="00EE3414"/>
    <w:rsid w:val="00EE3476"/>
    <w:rsid w:val="00EE3571"/>
    <w:rsid w:val="00EE3590"/>
    <w:rsid w:val="00EE36FE"/>
    <w:rsid w:val="00EE3807"/>
    <w:rsid w:val="00EE382F"/>
    <w:rsid w:val="00EE3CC1"/>
    <w:rsid w:val="00EE3D7C"/>
    <w:rsid w:val="00EE3E0D"/>
    <w:rsid w:val="00EE3FD6"/>
    <w:rsid w:val="00EE3FE2"/>
    <w:rsid w:val="00EE412D"/>
    <w:rsid w:val="00EE42D0"/>
    <w:rsid w:val="00EE43BE"/>
    <w:rsid w:val="00EE481E"/>
    <w:rsid w:val="00EE4974"/>
    <w:rsid w:val="00EE4BF6"/>
    <w:rsid w:val="00EE4EEF"/>
    <w:rsid w:val="00EE50CA"/>
    <w:rsid w:val="00EE51C8"/>
    <w:rsid w:val="00EE54D7"/>
    <w:rsid w:val="00EE5C8A"/>
    <w:rsid w:val="00EE667E"/>
    <w:rsid w:val="00EE6802"/>
    <w:rsid w:val="00EE6868"/>
    <w:rsid w:val="00EE6C28"/>
    <w:rsid w:val="00EE6CAA"/>
    <w:rsid w:val="00EE6FA3"/>
    <w:rsid w:val="00EE7375"/>
    <w:rsid w:val="00EE7452"/>
    <w:rsid w:val="00EE77DE"/>
    <w:rsid w:val="00EE7943"/>
    <w:rsid w:val="00EE7964"/>
    <w:rsid w:val="00EE796C"/>
    <w:rsid w:val="00EE7A33"/>
    <w:rsid w:val="00EE7AB9"/>
    <w:rsid w:val="00EE7D96"/>
    <w:rsid w:val="00EF00D2"/>
    <w:rsid w:val="00EF01C7"/>
    <w:rsid w:val="00EF0603"/>
    <w:rsid w:val="00EF06ED"/>
    <w:rsid w:val="00EF06FB"/>
    <w:rsid w:val="00EF08F6"/>
    <w:rsid w:val="00EF0B42"/>
    <w:rsid w:val="00EF1325"/>
    <w:rsid w:val="00EF18C0"/>
    <w:rsid w:val="00EF1925"/>
    <w:rsid w:val="00EF19DB"/>
    <w:rsid w:val="00EF218E"/>
    <w:rsid w:val="00EF2383"/>
    <w:rsid w:val="00EF23D0"/>
    <w:rsid w:val="00EF2656"/>
    <w:rsid w:val="00EF26D6"/>
    <w:rsid w:val="00EF27DC"/>
    <w:rsid w:val="00EF2BCB"/>
    <w:rsid w:val="00EF318A"/>
    <w:rsid w:val="00EF3760"/>
    <w:rsid w:val="00EF383D"/>
    <w:rsid w:val="00EF3CAA"/>
    <w:rsid w:val="00EF3E32"/>
    <w:rsid w:val="00EF421D"/>
    <w:rsid w:val="00EF4859"/>
    <w:rsid w:val="00EF4A48"/>
    <w:rsid w:val="00EF4CC0"/>
    <w:rsid w:val="00EF4D96"/>
    <w:rsid w:val="00EF4FA2"/>
    <w:rsid w:val="00EF5275"/>
    <w:rsid w:val="00EF608D"/>
    <w:rsid w:val="00EF62B9"/>
    <w:rsid w:val="00EF652A"/>
    <w:rsid w:val="00EF6577"/>
    <w:rsid w:val="00EF66E6"/>
    <w:rsid w:val="00EF6B5C"/>
    <w:rsid w:val="00EF6C7F"/>
    <w:rsid w:val="00EF6CB8"/>
    <w:rsid w:val="00EF6D18"/>
    <w:rsid w:val="00EF6D6D"/>
    <w:rsid w:val="00EF7135"/>
    <w:rsid w:val="00EF73AE"/>
    <w:rsid w:val="00EF7992"/>
    <w:rsid w:val="00EF79DB"/>
    <w:rsid w:val="00EF7C2D"/>
    <w:rsid w:val="00EF7F1F"/>
    <w:rsid w:val="00F001B5"/>
    <w:rsid w:val="00F0046D"/>
    <w:rsid w:val="00F00AA8"/>
    <w:rsid w:val="00F00AB7"/>
    <w:rsid w:val="00F00ABC"/>
    <w:rsid w:val="00F00E27"/>
    <w:rsid w:val="00F00EB1"/>
    <w:rsid w:val="00F010FE"/>
    <w:rsid w:val="00F011E9"/>
    <w:rsid w:val="00F018D2"/>
    <w:rsid w:val="00F01CA0"/>
    <w:rsid w:val="00F01FA8"/>
    <w:rsid w:val="00F0279B"/>
    <w:rsid w:val="00F02818"/>
    <w:rsid w:val="00F02819"/>
    <w:rsid w:val="00F0287B"/>
    <w:rsid w:val="00F02E12"/>
    <w:rsid w:val="00F03032"/>
    <w:rsid w:val="00F030AC"/>
    <w:rsid w:val="00F03384"/>
    <w:rsid w:val="00F03402"/>
    <w:rsid w:val="00F03548"/>
    <w:rsid w:val="00F03731"/>
    <w:rsid w:val="00F0393A"/>
    <w:rsid w:val="00F0422E"/>
    <w:rsid w:val="00F04896"/>
    <w:rsid w:val="00F04CBC"/>
    <w:rsid w:val="00F04DC2"/>
    <w:rsid w:val="00F05015"/>
    <w:rsid w:val="00F0525E"/>
    <w:rsid w:val="00F052E0"/>
    <w:rsid w:val="00F054B5"/>
    <w:rsid w:val="00F05500"/>
    <w:rsid w:val="00F05AE0"/>
    <w:rsid w:val="00F05F91"/>
    <w:rsid w:val="00F060B5"/>
    <w:rsid w:val="00F066BD"/>
    <w:rsid w:val="00F06756"/>
    <w:rsid w:val="00F067AB"/>
    <w:rsid w:val="00F067E2"/>
    <w:rsid w:val="00F06EE1"/>
    <w:rsid w:val="00F07589"/>
    <w:rsid w:val="00F075C2"/>
    <w:rsid w:val="00F075EB"/>
    <w:rsid w:val="00F077B1"/>
    <w:rsid w:val="00F07976"/>
    <w:rsid w:val="00F07990"/>
    <w:rsid w:val="00F07B8A"/>
    <w:rsid w:val="00F07B9F"/>
    <w:rsid w:val="00F07D12"/>
    <w:rsid w:val="00F07F38"/>
    <w:rsid w:val="00F07FA9"/>
    <w:rsid w:val="00F07FED"/>
    <w:rsid w:val="00F10142"/>
    <w:rsid w:val="00F103E7"/>
    <w:rsid w:val="00F108B4"/>
    <w:rsid w:val="00F10C94"/>
    <w:rsid w:val="00F10D4F"/>
    <w:rsid w:val="00F10E89"/>
    <w:rsid w:val="00F113A4"/>
    <w:rsid w:val="00F11BD0"/>
    <w:rsid w:val="00F11C21"/>
    <w:rsid w:val="00F11F6A"/>
    <w:rsid w:val="00F12254"/>
    <w:rsid w:val="00F122ED"/>
    <w:rsid w:val="00F1235F"/>
    <w:rsid w:val="00F1238B"/>
    <w:rsid w:val="00F12698"/>
    <w:rsid w:val="00F12938"/>
    <w:rsid w:val="00F1310F"/>
    <w:rsid w:val="00F13817"/>
    <w:rsid w:val="00F14276"/>
    <w:rsid w:val="00F142A3"/>
    <w:rsid w:val="00F14F6B"/>
    <w:rsid w:val="00F153E9"/>
    <w:rsid w:val="00F15598"/>
    <w:rsid w:val="00F15972"/>
    <w:rsid w:val="00F15A17"/>
    <w:rsid w:val="00F15BF3"/>
    <w:rsid w:val="00F15C4B"/>
    <w:rsid w:val="00F15C94"/>
    <w:rsid w:val="00F160DF"/>
    <w:rsid w:val="00F160F3"/>
    <w:rsid w:val="00F16366"/>
    <w:rsid w:val="00F16830"/>
    <w:rsid w:val="00F175AF"/>
    <w:rsid w:val="00F179C7"/>
    <w:rsid w:val="00F17EB3"/>
    <w:rsid w:val="00F20151"/>
    <w:rsid w:val="00F20427"/>
    <w:rsid w:val="00F209DD"/>
    <w:rsid w:val="00F20C87"/>
    <w:rsid w:val="00F21546"/>
    <w:rsid w:val="00F2169A"/>
    <w:rsid w:val="00F216BE"/>
    <w:rsid w:val="00F216F2"/>
    <w:rsid w:val="00F21BB7"/>
    <w:rsid w:val="00F21C2B"/>
    <w:rsid w:val="00F21F46"/>
    <w:rsid w:val="00F21FD9"/>
    <w:rsid w:val="00F2205F"/>
    <w:rsid w:val="00F22410"/>
    <w:rsid w:val="00F224F6"/>
    <w:rsid w:val="00F22CA6"/>
    <w:rsid w:val="00F236C0"/>
    <w:rsid w:val="00F23914"/>
    <w:rsid w:val="00F246EE"/>
    <w:rsid w:val="00F247FC"/>
    <w:rsid w:val="00F24819"/>
    <w:rsid w:val="00F24B36"/>
    <w:rsid w:val="00F24C71"/>
    <w:rsid w:val="00F24EB7"/>
    <w:rsid w:val="00F251F7"/>
    <w:rsid w:val="00F252A3"/>
    <w:rsid w:val="00F25416"/>
    <w:rsid w:val="00F256DD"/>
    <w:rsid w:val="00F256F8"/>
    <w:rsid w:val="00F2588C"/>
    <w:rsid w:val="00F25AE6"/>
    <w:rsid w:val="00F2601C"/>
    <w:rsid w:val="00F2616B"/>
    <w:rsid w:val="00F2618D"/>
    <w:rsid w:val="00F26370"/>
    <w:rsid w:val="00F26486"/>
    <w:rsid w:val="00F2708E"/>
    <w:rsid w:val="00F2721B"/>
    <w:rsid w:val="00F27332"/>
    <w:rsid w:val="00F27345"/>
    <w:rsid w:val="00F27736"/>
    <w:rsid w:val="00F27740"/>
    <w:rsid w:val="00F277A4"/>
    <w:rsid w:val="00F3089B"/>
    <w:rsid w:val="00F309DB"/>
    <w:rsid w:val="00F30AC2"/>
    <w:rsid w:val="00F30EF6"/>
    <w:rsid w:val="00F313AF"/>
    <w:rsid w:val="00F313E4"/>
    <w:rsid w:val="00F31469"/>
    <w:rsid w:val="00F31747"/>
    <w:rsid w:val="00F3181E"/>
    <w:rsid w:val="00F31D30"/>
    <w:rsid w:val="00F321F5"/>
    <w:rsid w:val="00F324D5"/>
    <w:rsid w:val="00F328B9"/>
    <w:rsid w:val="00F330E9"/>
    <w:rsid w:val="00F33263"/>
    <w:rsid w:val="00F3364C"/>
    <w:rsid w:val="00F3371C"/>
    <w:rsid w:val="00F33B94"/>
    <w:rsid w:val="00F33DA2"/>
    <w:rsid w:val="00F3400F"/>
    <w:rsid w:val="00F3415F"/>
    <w:rsid w:val="00F3458F"/>
    <w:rsid w:val="00F34848"/>
    <w:rsid w:val="00F34B21"/>
    <w:rsid w:val="00F34B36"/>
    <w:rsid w:val="00F34BA5"/>
    <w:rsid w:val="00F34BAD"/>
    <w:rsid w:val="00F34DC0"/>
    <w:rsid w:val="00F352AE"/>
    <w:rsid w:val="00F35307"/>
    <w:rsid w:val="00F35625"/>
    <w:rsid w:val="00F35818"/>
    <w:rsid w:val="00F35950"/>
    <w:rsid w:val="00F35953"/>
    <w:rsid w:val="00F35A39"/>
    <w:rsid w:val="00F35EB5"/>
    <w:rsid w:val="00F36190"/>
    <w:rsid w:val="00F3630E"/>
    <w:rsid w:val="00F36386"/>
    <w:rsid w:val="00F364C9"/>
    <w:rsid w:val="00F364D4"/>
    <w:rsid w:val="00F37308"/>
    <w:rsid w:val="00F37596"/>
    <w:rsid w:val="00F37C1B"/>
    <w:rsid w:val="00F40257"/>
    <w:rsid w:val="00F4073E"/>
    <w:rsid w:val="00F40C18"/>
    <w:rsid w:val="00F4108D"/>
    <w:rsid w:val="00F411D9"/>
    <w:rsid w:val="00F4123B"/>
    <w:rsid w:val="00F4153E"/>
    <w:rsid w:val="00F420D7"/>
    <w:rsid w:val="00F42122"/>
    <w:rsid w:val="00F422B5"/>
    <w:rsid w:val="00F4261A"/>
    <w:rsid w:val="00F427F3"/>
    <w:rsid w:val="00F4281E"/>
    <w:rsid w:val="00F434D2"/>
    <w:rsid w:val="00F434FE"/>
    <w:rsid w:val="00F43802"/>
    <w:rsid w:val="00F4384B"/>
    <w:rsid w:val="00F43FB7"/>
    <w:rsid w:val="00F4428A"/>
    <w:rsid w:val="00F4442A"/>
    <w:rsid w:val="00F4456A"/>
    <w:rsid w:val="00F448CA"/>
    <w:rsid w:val="00F44B72"/>
    <w:rsid w:val="00F44D07"/>
    <w:rsid w:val="00F44E90"/>
    <w:rsid w:val="00F44EF7"/>
    <w:rsid w:val="00F44FBF"/>
    <w:rsid w:val="00F45124"/>
    <w:rsid w:val="00F453FA"/>
    <w:rsid w:val="00F4545C"/>
    <w:rsid w:val="00F454AC"/>
    <w:rsid w:val="00F4551B"/>
    <w:rsid w:val="00F45548"/>
    <w:rsid w:val="00F459AC"/>
    <w:rsid w:val="00F45CAF"/>
    <w:rsid w:val="00F46651"/>
    <w:rsid w:val="00F46A39"/>
    <w:rsid w:val="00F46C14"/>
    <w:rsid w:val="00F47CC4"/>
    <w:rsid w:val="00F47DDF"/>
    <w:rsid w:val="00F47E03"/>
    <w:rsid w:val="00F47E7D"/>
    <w:rsid w:val="00F47F40"/>
    <w:rsid w:val="00F47F70"/>
    <w:rsid w:val="00F50264"/>
    <w:rsid w:val="00F506E8"/>
    <w:rsid w:val="00F507FF"/>
    <w:rsid w:val="00F50802"/>
    <w:rsid w:val="00F50956"/>
    <w:rsid w:val="00F50A8A"/>
    <w:rsid w:val="00F50AEE"/>
    <w:rsid w:val="00F50BB3"/>
    <w:rsid w:val="00F50C03"/>
    <w:rsid w:val="00F50D16"/>
    <w:rsid w:val="00F518DF"/>
    <w:rsid w:val="00F51960"/>
    <w:rsid w:val="00F519FF"/>
    <w:rsid w:val="00F51D25"/>
    <w:rsid w:val="00F51FCD"/>
    <w:rsid w:val="00F52156"/>
    <w:rsid w:val="00F52862"/>
    <w:rsid w:val="00F532EB"/>
    <w:rsid w:val="00F5350D"/>
    <w:rsid w:val="00F53E29"/>
    <w:rsid w:val="00F54139"/>
    <w:rsid w:val="00F541B3"/>
    <w:rsid w:val="00F545EB"/>
    <w:rsid w:val="00F54B07"/>
    <w:rsid w:val="00F54B35"/>
    <w:rsid w:val="00F54B8A"/>
    <w:rsid w:val="00F54C6D"/>
    <w:rsid w:val="00F54E13"/>
    <w:rsid w:val="00F5507F"/>
    <w:rsid w:val="00F55314"/>
    <w:rsid w:val="00F553CA"/>
    <w:rsid w:val="00F555F5"/>
    <w:rsid w:val="00F55D2E"/>
    <w:rsid w:val="00F560BA"/>
    <w:rsid w:val="00F5614E"/>
    <w:rsid w:val="00F5678F"/>
    <w:rsid w:val="00F56AFF"/>
    <w:rsid w:val="00F56D2F"/>
    <w:rsid w:val="00F5705D"/>
    <w:rsid w:val="00F57373"/>
    <w:rsid w:val="00F57455"/>
    <w:rsid w:val="00F577A9"/>
    <w:rsid w:val="00F57F1D"/>
    <w:rsid w:val="00F600F6"/>
    <w:rsid w:val="00F6012F"/>
    <w:rsid w:val="00F602A6"/>
    <w:rsid w:val="00F60892"/>
    <w:rsid w:val="00F60A41"/>
    <w:rsid w:val="00F60A72"/>
    <w:rsid w:val="00F60B28"/>
    <w:rsid w:val="00F60B2C"/>
    <w:rsid w:val="00F60B43"/>
    <w:rsid w:val="00F61983"/>
    <w:rsid w:val="00F619E9"/>
    <w:rsid w:val="00F6242D"/>
    <w:rsid w:val="00F62693"/>
    <w:rsid w:val="00F627CA"/>
    <w:rsid w:val="00F628E3"/>
    <w:rsid w:val="00F629A2"/>
    <w:rsid w:val="00F629FC"/>
    <w:rsid w:val="00F62A98"/>
    <w:rsid w:val="00F62E25"/>
    <w:rsid w:val="00F633A3"/>
    <w:rsid w:val="00F63674"/>
    <w:rsid w:val="00F63794"/>
    <w:rsid w:val="00F637A2"/>
    <w:rsid w:val="00F63BC7"/>
    <w:rsid w:val="00F63C2A"/>
    <w:rsid w:val="00F63C95"/>
    <w:rsid w:val="00F63EAF"/>
    <w:rsid w:val="00F6455F"/>
    <w:rsid w:val="00F646A7"/>
    <w:rsid w:val="00F648F7"/>
    <w:rsid w:val="00F64AD1"/>
    <w:rsid w:val="00F64D8A"/>
    <w:rsid w:val="00F651B8"/>
    <w:rsid w:val="00F65492"/>
    <w:rsid w:val="00F65BDB"/>
    <w:rsid w:val="00F65EDB"/>
    <w:rsid w:val="00F6607D"/>
    <w:rsid w:val="00F66276"/>
    <w:rsid w:val="00F6637C"/>
    <w:rsid w:val="00F66675"/>
    <w:rsid w:val="00F66678"/>
    <w:rsid w:val="00F66E7C"/>
    <w:rsid w:val="00F6704D"/>
    <w:rsid w:val="00F67445"/>
    <w:rsid w:val="00F67C4B"/>
    <w:rsid w:val="00F67E4E"/>
    <w:rsid w:val="00F70175"/>
    <w:rsid w:val="00F70350"/>
    <w:rsid w:val="00F705F8"/>
    <w:rsid w:val="00F70967"/>
    <w:rsid w:val="00F70ED6"/>
    <w:rsid w:val="00F713C2"/>
    <w:rsid w:val="00F71660"/>
    <w:rsid w:val="00F721E9"/>
    <w:rsid w:val="00F722BC"/>
    <w:rsid w:val="00F727BD"/>
    <w:rsid w:val="00F72909"/>
    <w:rsid w:val="00F72B34"/>
    <w:rsid w:val="00F72D66"/>
    <w:rsid w:val="00F739D1"/>
    <w:rsid w:val="00F73E48"/>
    <w:rsid w:val="00F74046"/>
    <w:rsid w:val="00F7407A"/>
    <w:rsid w:val="00F744FC"/>
    <w:rsid w:val="00F74869"/>
    <w:rsid w:val="00F748F7"/>
    <w:rsid w:val="00F74B35"/>
    <w:rsid w:val="00F74F78"/>
    <w:rsid w:val="00F753DF"/>
    <w:rsid w:val="00F75404"/>
    <w:rsid w:val="00F75807"/>
    <w:rsid w:val="00F75BCB"/>
    <w:rsid w:val="00F7621C"/>
    <w:rsid w:val="00F7641B"/>
    <w:rsid w:val="00F7650A"/>
    <w:rsid w:val="00F76700"/>
    <w:rsid w:val="00F768CF"/>
    <w:rsid w:val="00F76994"/>
    <w:rsid w:val="00F77022"/>
    <w:rsid w:val="00F77405"/>
    <w:rsid w:val="00F7751E"/>
    <w:rsid w:val="00F776BE"/>
    <w:rsid w:val="00F776C7"/>
    <w:rsid w:val="00F779C3"/>
    <w:rsid w:val="00F77A55"/>
    <w:rsid w:val="00F77B0F"/>
    <w:rsid w:val="00F77DCF"/>
    <w:rsid w:val="00F80196"/>
    <w:rsid w:val="00F8045A"/>
    <w:rsid w:val="00F8057B"/>
    <w:rsid w:val="00F808A2"/>
    <w:rsid w:val="00F80921"/>
    <w:rsid w:val="00F80953"/>
    <w:rsid w:val="00F80A23"/>
    <w:rsid w:val="00F80AA7"/>
    <w:rsid w:val="00F80D76"/>
    <w:rsid w:val="00F81AE7"/>
    <w:rsid w:val="00F8224D"/>
    <w:rsid w:val="00F823A6"/>
    <w:rsid w:val="00F82700"/>
    <w:rsid w:val="00F8283C"/>
    <w:rsid w:val="00F828F0"/>
    <w:rsid w:val="00F8293D"/>
    <w:rsid w:val="00F82F05"/>
    <w:rsid w:val="00F830AE"/>
    <w:rsid w:val="00F8351E"/>
    <w:rsid w:val="00F8355C"/>
    <w:rsid w:val="00F8384F"/>
    <w:rsid w:val="00F838B3"/>
    <w:rsid w:val="00F8391B"/>
    <w:rsid w:val="00F83990"/>
    <w:rsid w:val="00F83AF9"/>
    <w:rsid w:val="00F83EA2"/>
    <w:rsid w:val="00F8408E"/>
    <w:rsid w:val="00F84697"/>
    <w:rsid w:val="00F8490C"/>
    <w:rsid w:val="00F84976"/>
    <w:rsid w:val="00F84A33"/>
    <w:rsid w:val="00F84B29"/>
    <w:rsid w:val="00F84ECE"/>
    <w:rsid w:val="00F8524A"/>
    <w:rsid w:val="00F85408"/>
    <w:rsid w:val="00F85416"/>
    <w:rsid w:val="00F85782"/>
    <w:rsid w:val="00F85E99"/>
    <w:rsid w:val="00F85EFB"/>
    <w:rsid w:val="00F8600D"/>
    <w:rsid w:val="00F861DB"/>
    <w:rsid w:val="00F863E4"/>
    <w:rsid w:val="00F864D4"/>
    <w:rsid w:val="00F865F2"/>
    <w:rsid w:val="00F86634"/>
    <w:rsid w:val="00F86C20"/>
    <w:rsid w:val="00F87670"/>
    <w:rsid w:val="00F87870"/>
    <w:rsid w:val="00F87D42"/>
    <w:rsid w:val="00F87D85"/>
    <w:rsid w:val="00F87EAD"/>
    <w:rsid w:val="00F90138"/>
    <w:rsid w:val="00F9020A"/>
    <w:rsid w:val="00F9040F"/>
    <w:rsid w:val="00F904CD"/>
    <w:rsid w:val="00F9055A"/>
    <w:rsid w:val="00F909A8"/>
    <w:rsid w:val="00F90A1A"/>
    <w:rsid w:val="00F90B08"/>
    <w:rsid w:val="00F90C2C"/>
    <w:rsid w:val="00F90D4A"/>
    <w:rsid w:val="00F90D7B"/>
    <w:rsid w:val="00F91152"/>
    <w:rsid w:val="00F9180D"/>
    <w:rsid w:val="00F91A8F"/>
    <w:rsid w:val="00F91B4A"/>
    <w:rsid w:val="00F91C91"/>
    <w:rsid w:val="00F91FF0"/>
    <w:rsid w:val="00F92302"/>
    <w:rsid w:val="00F923FF"/>
    <w:rsid w:val="00F92486"/>
    <w:rsid w:val="00F92501"/>
    <w:rsid w:val="00F92707"/>
    <w:rsid w:val="00F92762"/>
    <w:rsid w:val="00F92902"/>
    <w:rsid w:val="00F92DE9"/>
    <w:rsid w:val="00F92FF8"/>
    <w:rsid w:val="00F9301C"/>
    <w:rsid w:val="00F93179"/>
    <w:rsid w:val="00F93312"/>
    <w:rsid w:val="00F93528"/>
    <w:rsid w:val="00F9354C"/>
    <w:rsid w:val="00F937EA"/>
    <w:rsid w:val="00F93866"/>
    <w:rsid w:val="00F939AD"/>
    <w:rsid w:val="00F94221"/>
    <w:rsid w:val="00F9425E"/>
    <w:rsid w:val="00F94664"/>
    <w:rsid w:val="00F94A7E"/>
    <w:rsid w:val="00F94ACE"/>
    <w:rsid w:val="00F94C1F"/>
    <w:rsid w:val="00F94CE3"/>
    <w:rsid w:val="00F952D2"/>
    <w:rsid w:val="00F955C6"/>
    <w:rsid w:val="00F958E7"/>
    <w:rsid w:val="00F9590E"/>
    <w:rsid w:val="00F95953"/>
    <w:rsid w:val="00F95F47"/>
    <w:rsid w:val="00F965C4"/>
    <w:rsid w:val="00F965F1"/>
    <w:rsid w:val="00F96C7C"/>
    <w:rsid w:val="00F97208"/>
    <w:rsid w:val="00F97209"/>
    <w:rsid w:val="00F976B7"/>
    <w:rsid w:val="00F97BA1"/>
    <w:rsid w:val="00F97E96"/>
    <w:rsid w:val="00F97F0B"/>
    <w:rsid w:val="00F97F7F"/>
    <w:rsid w:val="00FA040B"/>
    <w:rsid w:val="00FA070F"/>
    <w:rsid w:val="00FA0969"/>
    <w:rsid w:val="00FA0B9A"/>
    <w:rsid w:val="00FA121D"/>
    <w:rsid w:val="00FA16B7"/>
    <w:rsid w:val="00FA1B3C"/>
    <w:rsid w:val="00FA1CE1"/>
    <w:rsid w:val="00FA1E01"/>
    <w:rsid w:val="00FA1ED0"/>
    <w:rsid w:val="00FA1F0A"/>
    <w:rsid w:val="00FA22AA"/>
    <w:rsid w:val="00FA23B1"/>
    <w:rsid w:val="00FA27B2"/>
    <w:rsid w:val="00FA2CC4"/>
    <w:rsid w:val="00FA3132"/>
    <w:rsid w:val="00FA357F"/>
    <w:rsid w:val="00FA3BB8"/>
    <w:rsid w:val="00FA3DB6"/>
    <w:rsid w:val="00FA4275"/>
    <w:rsid w:val="00FA4382"/>
    <w:rsid w:val="00FA498D"/>
    <w:rsid w:val="00FA4D31"/>
    <w:rsid w:val="00FA5097"/>
    <w:rsid w:val="00FA552B"/>
    <w:rsid w:val="00FA56F5"/>
    <w:rsid w:val="00FA58E5"/>
    <w:rsid w:val="00FA5A03"/>
    <w:rsid w:val="00FA5DD5"/>
    <w:rsid w:val="00FA6474"/>
    <w:rsid w:val="00FA653D"/>
    <w:rsid w:val="00FA6734"/>
    <w:rsid w:val="00FA685D"/>
    <w:rsid w:val="00FA686A"/>
    <w:rsid w:val="00FA6ABA"/>
    <w:rsid w:val="00FA6BAC"/>
    <w:rsid w:val="00FA6BF5"/>
    <w:rsid w:val="00FA71A9"/>
    <w:rsid w:val="00FA766A"/>
    <w:rsid w:val="00FA770A"/>
    <w:rsid w:val="00FA7896"/>
    <w:rsid w:val="00FA7B41"/>
    <w:rsid w:val="00FB051A"/>
    <w:rsid w:val="00FB0627"/>
    <w:rsid w:val="00FB0638"/>
    <w:rsid w:val="00FB07F3"/>
    <w:rsid w:val="00FB0B8B"/>
    <w:rsid w:val="00FB100F"/>
    <w:rsid w:val="00FB10CA"/>
    <w:rsid w:val="00FB144B"/>
    <w:rsid w:val="00FB166B"/>
    <w:rsid w:val="00FB16B0"/>
    <w:rsid w:val="00FB193E"/>
    <w:rsid w:val="00FB1991"/>
    <w:rsid w:val="00FB1ACC"/>
    <w:rsid w:val="00FB1C13"/>
    <w:rsid w:val="00FB1F4D"/>
    <w:rsid w:val="00FB227D"/>
    <w:rsid w:val="00FB27A3"/>
    <w:rsid w:val="00FB2869"/>
    <w:rsid w:val="00FB29A7"/>
    <w:rsid w:val="00FB2B6B"/>
    <w:rsid w:val="00FB2CF9"/>
    <w:rsid w:val="00FB3435"/>
    <w:rsid w:val="00FB346C"/>
    <w:rsid w:val="00FB361C"/>
    <w:rsid w:val="00FB3A74"/>
    <w:rsid w:val="00FB3A99"/>
    <w:rsid w:val="00FB3CF7"/>
    <w:rsid w:val="00FB3E11"/>
    <w:rsid w:val="00FB3E71"/>
    <w:rsid w:val="00FB3EF9"/>
    <w:rsid w:val="00FB400D"/>
    <w:rsid w:val="00FB40A8"/>
    <w:rsid w:val="00FB44F1"/>
    <w:rsid w:val="00FB4C60"/>
    <w:rsid w:val="00FB4F14"/>
    <w:rsid w:val="00FB4F66"/>
    <w:rsid w:val="00FB5149"/>
    <w:rsid w:val="00FB56CA"/>
    <w:rsid w:val="00FB57EA"/>
    <w:rsid w:val="00FB5B09"/>
    <w:rsid w:val="00FB62ED"/>
    <w:rsid w:val="00FB634A"/>
    <w:rsid w:val="00FB662D"/>
    <w:rsid w:val="00FB6670"/>
    <w:rsid w:val="00FB6A17"/>
    <w:rsid w:val="00FB6A89"/>
    <w:rsid w:val="00FB6BC0"/>
    <w:rsid w:val="00FB6D55"/>
    <w:rsid w:val="00FB6E19"/>
    <w:rsid w:val="00FB7260"/>
    <w:rsid w:val="00FB74F5"/>
    <w:rsid w:val="00FB7549"/>
    <w:rsid w:val="00FB78B7"/>
    <w:rsid w:val="00FB798B"/>
    <w:rsid w:val="00FB7D0C"/>
    <w:rsid w:val="00FC008D"/>
    <w:rsid w:val="00FC036E"/>
    <w:rsid w:val="00FC100B"/>
    <w:rsid w:val="00FC131B"/>
    <w:rsid w:val="00FC13F1"/>
    <w:rsid w:val="00FC1501"/>
    <w:rsid w:val="00FC1797"/>
    <w:rsid w:val="00FC18A0"/>
    <w:rsid w:val="00FC196E"/>
    <w:rsid w:val="00FC1B66"/>
    <w:rsid w:val="00FC1C7B"/>
    <w:rsid w:val="00FC1DAC"/>
    <w:rsid w:val="00FC1E21"/>
    <w:rsid w:val="00FC2020"/>
    <w:rsid w:val="00FC2242"/>
    <w:rsid w:val="00FC224E"/>
    <w:rsid w:val="00FC22D5"/>
    <w:rsid w:val="00FC2524"/>
    <w:rsid w:val="00FC275F"/>
    <w:rsid w:val="00FC2785"/>
    <w:rsid w:val="00FC2B94"/>
    <w:rsid w:val="00FC36F5"/>
    <w:rsid w:val="00FC405D"/>
    <w:rsid w:val="00FC42C2"/>
    <w:rsid w:val="00FC435D"/>
    <w:rsid w:val="00FC45CD"/>
    <w:rsid w:val="00FC497D"/>
    <w:rsid w:val="00FC49FF"/>
    <w:rsid w:val="00FC4A6A"/>
    <w:rsid w:val="00FC4CA9"/>
    <w:rsid w:val="00FC532A"/>
    <w:rsid w:val="00FC5348"/>
    <w:rsid w:val="00FC5A39"/>
    <w:rsid w:val="00FC5B11"/>
    <w:rsid w:val="00FC5B68"/>
    <w:rsid w:val="00FC5B9A"/>
    <w:rsid w:val="00FC5D3F"/>
    <w:rsid w:val="00FC61AD"/>
    <w:rsid w:val="00FC66E1"/>
    <w:rsid w:val="00FC6A0B"/>
    <w:rsid w:val="00FC6C73"/>
    <w:rsid w:val="00FC6CF0"/>
    <w:rsid w:val="00FC6D72"/>
    <w:rsid w:val="00FC6DE4"/>
    <w:rsid w:val="00FC726E"/>
    <w:rsid w:val="00FC747A"/>
    <w:rsid w:val="00FC7831"/>
    <w:rsid w:val="00FC7A1B"/>
    <w:rsid w:val="00FC7B9F"/>
    <w:rsid w:val="00FD007A"/>
    <w:rsid w:val="00FD0226"/>
    <w:rsid w:val="00FD095A"/>
    <w:rsid w:val="00FD09EA"/>
    <w:rsid w:val="00FD09EB"/>
    <w:rsid w:val="00FD09F8"/>
    <w:rsid w:val="00FD0A35"/>
    <w:rsid w:val="00FD0D38"/>
    <w:rsid w:val="00FD0DD8"/>
    <w:rsid w:val="00FD18B1"/>
    <w:rsid w:val="00FD2049"/>
    <w:rsid w:val="00FD20C3"/>
    <w:rsid w:val="00FD26A4"/>
    <w:rsid w:val="00FD28E5"/>
    <w:rsid w:val="00FD295F"/>
    <w:rsid w:val="00FD2CAC"/>
    <w:rsid w:val="00FD2F35"/>
    <w:rsid w:val="00FD314A"/>
    <w:rsid w:val="00FD318A"/>
    <w:rsid w:val="00FD31B9"/>
    <w:rsid w:val="00FD3AC3"/>
    <w:rsid w:val="00FD3B8A"/>
    <w:rsid w:val="00FD3DC0"/>
    <w:rsid w:val="00FD40A5"/>
    <w:rsid w:val="00FD4930"/>
    <w:rsid w:val="00FD4DDD"/>
    <w:rsid w:val="00FD4E9F"/>
    <w:rsid w:val="00FD5630"/>
    <w:rsid w:val="00FD59CD"/>
    <w:rsid w:val="00FD5F3B"/>
    <w:rsid w:val="00FD6732"/>
    <w:rsid w:val="00FD6AC4"/>
    <w:rsid w:val="00FD6C7B"/>
    <w:rsid w:val="00FD6ED5"/>
    <w:rsid w:val="00FD6F62"/>
    <w:rsid w:val="00FD7198"/>
    <w:rsid w:val="00FD7303"/>
    <w:rsid w:val="00FD76D4"/>
    <w:rsid w:val="00FD7F35"/>
    <w:rsid w:val="00FE0137"/>
    <w:rsid w:val="00FE082A"/>
    <w:rsid w:val="00FE0CBE"/>
    <w:rsid w:val="00FE1006"/>
    <w:rsid w:val="00FE1211"/>
    <w:rsid w:val="00FE134B"/>
    <w:rsid w:val="00FE150D"/>
    <w:rsid w:val="00FE1993"/>
    <w:rsid w:val="00FE1D32"/>
    <w:rsid w:val="00FE1DA0"/>
    <w:rsid w:val="00FE2078"/>
    <w:rsid w:val="00FE21AA"/>
    <w:rsid w:val="00FE2219"/>
    <w:rsid w:val="00FE29F0"/>
    <w:rsid w:val="00FE2C88"/>
    <w:rsid w:val="00FE2CA5"/>
    <w:rsid w:val="00FE2D84"/>
    <w:rsid w:val="00FE30CF"/>
    <w:rsid w:val="00FE3B54"/>
    <w:rsid w:val="00FE3C6B"/>
    <w:rsid w:val="00FE40A9"/>
    <w:rsid w:val="00FE4291"/>
    <w:rsid w:val="00FE4620"/>
    <w:rsid w:val="00FE486E"/>
    <w:rsid w:val="00FE4A39"/>
    <w:rsid w:val="00FE4C08"/>
    <w:rsid w:val="00FE4CC3"/>
    <w:rsid w:val="00FE4EF5"/>
    <w:rsid w:val="00FE54A5"/>
    <w:rsid w:val="00FE5590"/>
    <w:rsid w:val="00FE5CCA"/>
    <w:rsid w:val="00FE5DCE"/>
    <w:rsid w:val="00FE5EF4"/>
    <w:rsid w:val="00FE61FD"/>
    <w:rsid w:val="00FE63C3"/>
    <w:rsid w:val="00FE6496"/>
    <w:rsid w:val="00FE6672"/>
    <w:rsid w:val="00FE6896"/>
    <w:rsid w:val="00FE6AA0"/>
    <w:rsid w:val="00FE6C9C"/>
    <w:rsid w:val="00FE70E7"/>
    <w:rsid w:val="00FE7213"/>
    <w:rsid w:val="00FE7361"/>
    <w:rsid w:val="00FE74D1"/>
    <w:rsid w:val="00FE74EB"/>
    <w:rsid w:val="00FE761B"/>
    <w:rsid w:val="00FE77DF"/>
    <w:rsid w:val="00FE796E"/>
    <w:rsid w:val="00FE7A0A"/>
    <w:rsid w:val="00FE7A3F"/>
    <w:rsid w:val="00FE7B96"/>
    <w:rsid w:val="00FF0197"/>
    <w:rsid w:val="00FF0B80"/>
    <w:rsid w:val="00FF0F1D"/>
    <w:rsid w:val="00FF0FEC"/>
    <w:rsid w:val="00FF1456"/>
    <w:rsid w:val="00FF174B"/>
    <w:rsid w:val="00FF1850"/>
    <w:rsid w:val="00FF1AF3"/>
    <w:rsid w:val="00FF1B6B"/>
    <w:rsid w:val="00FF1CFB"/>
    <w:rsid w:val="00FF2136"/>
    <w:rsid w:val="00FF237B"/>
    <w:rsid w:val="00FF23C1"/>
    <w:rsid w:val="00FF2550"/>
    <w:rsid w:val="00FF262C"/>
    <w:rsid w:val="00FF2752"/>
    <w:rsid w:val="00FF28BF"/>
    <w:rsid w:val="00FF2A55"/>
    <w:rsid w:val="00FF2C4D"/>
    <w:rsid w:val="00FF30A3"/>
    <w:rsid w:val="00FF3339"/>
    <w:rsid w:val="00FF3347"/>
    <w:rsid w:val="00FF3703"/>
    <w:rsid w:val="00FF3C4B"/>
    <w:rsid w:val="00FF3E51"/>
    <w:rsid w:val="00FF4071"/>
    <w:rsid w:val="00FF40B0"/>
    <w:rsid w:val="00FF43AB"/>
    <w:rsid w:val="00FF43FD"/>
    <w:rsid w:val="00FF4519"/>
    <w:rsid w:val="00FF463B"/>
    <w:rsid w:val="00FF4D56"/>
    <w:rsid w:val="00FF4E91"/>
    <w:rsid w:val="00FF4EBA"/>
    <w:rsid w:val="00FF4F5A"/>
    <w:rsid w:val="00FF54C7"/>
    <w:rsid w:val="00FF5830"/>
    <w:rsid w:val="00FF58C0"/>
    <w:rsid w:val="00FF5CD4"/>
    <w:rsid w:val="00FF5EC4"/>
    <w:rsid w:val="00FF635A"/>
    <w:rsid w:val="00FF6A59"/>
    <w:rsid w:val="00FF7525"/>
    <w:rsid w:val="00FF7653"/>
    <w:rsid w:val="00FF7BD3"/>
    <w:rsid w:val="00FF7DD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59E998F4"/>
  <w15:chartTrackingRefBased/>
  <w15:docId w15:val="{D56A8A7F-4DAA-47F2-9BDE-20DA7463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7DF"/>
    <w:rPr>
      <w:sz w:val="24"/>
      <w:szCs w:val="24"/>
      <w:lang w:val="th-TH"/>
    </w:rPr>
  </w:style>
  <w:style w:type="paragraph" w:styleId="Heading1">
    <w:name w:val="heading 1"/>
    <w:basedOn w:val="Heading8"/>
    <w:next w:val="Normal"/>
    <w:link w:val="Heading1Char"/>
    <w:qFormat/>
    <w:rsid w:val="007A587A"/>
    <w:pPr>
      <w:numPr>
        <w:numId w:val="18"/>
      </w:numPr>
      <w:jc w:val="thaiDistribute"/>
      <w:outlineLvl w:val="0"/>
    </w:pPr>
    <w:rPr>
      <w:rFonts w:ascii="Angsana New" w:hAnsi="Angsana New" w:cs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B5B9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B5B93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B5B93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B5B93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5B93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9B5B93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5B93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B5B93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1Char">
    <w:name w:val="Heading 1 Char"/>
    <w:link w:val="Heading1"/>
    <w:rsid w:val="007A587A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B5B93"/>
    <w:pPr>
      <w:spacing w:after="120"/>
    </w:pPr>
  </w:style>
  <w:style w:type="character" w:customStyle="1" w:styleId="Heading4Char">
    <w:name w:val="Heading 4 Char"/>
    <w:link w:val="Heading4"/>
    <w:rsid w:val="000969CF"/>
    <w:rPr>
      <w:rFonts w:ascii="Arial" w:hAnsi="Arial"/>
      <w:b/>
      <w:bCs/>
      <w:sz w:val="18"/>
      <w:szCs w:val="18"/>
      <w:lang w:val="en-US" w:eastAsia="en-US"/>
    </w:rPr>
  </w:style>
  <w:style w:type="character" w:customStyle="1" w:styleId="Heading5Char">
    <w:name w:val="Heading 5 Char"/>
    <w:link w:val="Heading5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0969CF"/>
    <w:rPr>
      <w:rFonts w:cs="EucrosiaUPC"/>
      <w:b/>
      <w:bCs/>
      <w:sz w:val="32"/>
      <w:szCs w:val="32"/>
      <w:u w:val="single"/>
      <w:lang w:val="en-US" w:eastAsia="en-US"/>
    </w:rPr>
  </w:style>
  <w:style w:type="character" w:customStyle="1" w:styleId="Heading7Char">
    <w:name w:val="Heading 7 Char"/>
    <w:link w:val="Heading7"/>
    <w:uiPriority w:val="99"/>
    <w:rsid w:val="000969CF"/>
    <w:rPr>
      <w:rFonts w:cs="EucrosiaUPC"/>
      <w:b/>
      <w:b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rsid w:val="000969CF"/>
    <w:rPr>
      <w:rFonts w:cs="EucrosiaUPC"/>
      <w:b/>
      <w:bCs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rsid w:val="009B5B9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969CF"/>
    <w:rPr>
      <w:rFonts w:ascii="Arial" w:hAnsi="Arial"/>
      <w:sz w:val="18"/>
      <w:szCs w:val="18"/>
      <w:lang w:val="en-US" w:eastAsia="en-US"/>
    </w:rPr>
  </w:style>
  <w:style w:type="character" w:customStyle="1" w:styleId="AAAddress">
    <w:name w:val="AA Address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9B5B9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styleId="Caption">
    <w:name w:val="caption"/>
    <w:basedOn w:val="Normal"/>
    <w:next w:val="Normal"/>
    <w:qFormat/>
    <w:rsid w:val="009B5B93"/>
    <w:rPr>
      <w:b/>
      <w:bCs/>
    </w:rPr>
  </w:style>
  <w:style w:type="paragraph" w:styleId="ListBullet">
    <w:name w:val="List Bullet"/>
    <w:basedOn w:val="Normal"/>
    <w:rsid w:val="009B5B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5B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5B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5B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5B93"/>
    <w:pPr>
      <w:numPr>
        <w:numId w:val="5"/>
      </w:numPr>
      <w:tabs>
        <w:tab w:val="left" w:pos="284"/>
      </w:tabs>
    </w:pPr>
  </w:style>
  <w:style w:type="paragraph" w:styleId="ListNumber2">
    <w:name w:val="List Number 2"/>
    <w:basedOn w:val="Normal"/>
    <w:rsid w:val="009B5B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5B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5B93"/>
    <w:pPr>
      <w:ind w:left="284"/>
    </w:pPr>
  </w:style>
  <w:style w:type="paragraph" w:customStyle="1" w:styleId="AAFrameAddress">
    <w:name w:val="AA Frame Address"/>
    <w:basedOn w:val="Heading1"/>
    <w:rsid w:val="009B5B93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rsid w:val="009B5B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5B93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5B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5B9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B5B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5B93"/>
    <w:pPr>
      <w:ind w:left="851" w:hanging="284"/>
    </w:pPr>
  </w:style>
  <w:style w:type="paragraph" w:styleId="Index4">
    <w:name w:val="index 4"/>
    <w:basedOn w:val="Normal"/>
    <w:next w:val="Normal"/>
    <w:semiHidden/>
    <w:rsid w:val="009B5B93"/>
    <w:pPr>
      <w:ind w:left="1135" w:hanging="284"/>
    </w:pPr>
  </w:style>
  <w:style w:type="paragraph" w:styleId="Index6">
    <w:name w:val="index 6"/>
    <w:basedOn w:val="Normal"/>
    <w:next w:val="Normal"/>
    <w:semiHidden/>
    <w:rsid w:val="009B5B93"/>
    <w:pPr>
      <w:ind w:left="1702" w:hanging="284"/>
    </w:pPr>
  </w:style>
  <w:style w:type="paragraph" w:styleId="Index5">
    <w:name w:val="index 5"/>
    <w:basedOn w:val="Normal"/>
    <w:next w:val="Normal"/>
    <w:semiHidden/>
    <w:rsid w:val="009B5B93"/>
    <w:pPr>
      <w:ind w:left="1418" w:hanging="284"/>
    </w:pPr>
  </w:style>
  <w:style w:type="paragraph" w:styleId="Index7">
    <w:name w:val="index 7"/>
    <w:basedOn w:val="Normal"/>
    <w:next w:val="Normal"/>
    <w:semiHidden/>
    <w:rsid w:val="009B5B93"/>
    <w:pPr>
      <w:ind w:left="1985" w:hanging="284"/>
    </w:pPr>
  </w:style>
  <w:style w:type="paragraph" w:styleId="Index8">
    <w:name w:val="index 8"/>
    <w:basedOn w:val="Normal"/>
    <w:next w:val="Normal"/>
    <w:semiHidden/>
    <w:rsid w:val="009B5B93"/>
    <w:pPr>
      <w:ind w:left="2269" w:hanging="284"/>
    </w:pPr>
  </w:style>
  <w:style w:type="paragraph" w:styleId="Index9">
    <w:name w:val="index 9"/>
    <w:basedOn w:val="Normal"/>
    <w:next w:val="Normal"/>
    <w:semiHidden/>
    <w:rsid w:val="009B5B93"/>
    <w:pPr>
      <w:ind w:left="2552" w:hanging="284"/>
    </w:pPr>
  </w:style>
  <w:style w:type="paragraph" w:styleId="TOC2">
    <w:name w:val="toc 2"/>
    <w:basedOn w:val="Normal"/>
    <w:next w:val="Normal"/>
    <w:semiHidden/>
    <w:rsid w:val="009B5B93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5B93"/>
    <w:pPr>
      <w:spacing w:after="240"/>
    </w:pPr>
  </w:style>
  <w:style w:type="paragraph" w:styleId="TOC4">
    <w:name w:val="toc 4"/>
    <w:basedOn w:val="Normal"/>
    <w:next w:val="Normal"/>
    <w:semiHidden/>
    <w:rsid w:val="009B5B93"/>
    <w:pPr>
      <w:ind w:left="851"/>
    </w:pPr>
  </w:style>
  <w:style w:type="paragraph" w:styleId="TOC5">
    <w:name w:val="toc 5"/>
    <w:basedOn w:val="Normal"/>
    <w:next w:val="Normal"/>
    <w:semiHidden/>
    <w:rsid w:val="009B5B93"/>
    <w:pPr>
      <w:ind w:left="1134"/>
    </w:pPr>
  </w:style>
  <w:style w:type="paragraph" w:styleId="TOC6">
    <w:name w:val="toc 6"/>
    <w:basedOn w:val="Normal"/>
    <w:next w:val="Normal"/>
    <w:semiHidden/>
    <w:rsid w:val="009B5B93"/>
    <w:pPr>
      <w:ind w:left="1418"/>
    </w:pPr>
  </w:style>
  <w:style w:type="paragraph" w:styleId="TOC7">
    <w:name w:val="toc 7"/>
    <w:basedOn w:val="Normal"/>
    <w:next w:val="Normal"/>
    <w:semiHidden/>
    <w:rsid w:val="009B5B93"/>
    <w:pPr>
      <w:ind w:left="1701"/>
    </w:pPr>
  </w:style>
  <w:style w:type="paragraph" w:styleId="TOC8">
    <w:name w:val="toc 8"/>
    <w:basedOn w:val="Normal"/>
    <w:next w:val="Normal"/>
    <w:semiHidden/>
    <w:rsid w:val="009B5B93"/>
    <w:pPr>
      <w:ind w:left="1985"/>
    </w:pPr>
  </w:style>
  <w:style w:type="paragraph" w:styleId="TOC9">
    <w:name w:val="toc 9"/>
    <w:basedOn w:val="Normal"/>
    <w:next w:val="Normal"/>
    <w:semiHidden/>
    <w:rsid w:val="009B5B93"/>
    <w:pPr>
      <w:ind w:left="2268"/>
    </w:pPr>
  </w:style>
  <w:style w:type="paragraph" w:styleId="TableofFigures">
    <w:name w:val="table of figures"/>
    <w:basedOn w:val="Normal"/>
    <w:next w:val="Normal"/>
    <w:semiHidden/>
    <w:rsid w:val="009B5B93"/>
    <w:pPr>
      <w:ind w:left="567" w:hanging="567"/>
    </w:pPr>
  </w:style>
  <w:style w:type="paragraph" w:styleId="ListBullet5">
    <w:name w:val="List Bullet 5"/>
    <w:basedOn w:val="Normal"/>
    <w:rsid w:val="009B5B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B5B93"/>
    <w:pPr>
      <w:ind w:firstLine="284"/>
    </w:pPr>
  </w:style>
  <w:style w:type="character" w:customStyle="1" w:styleId="BodyTextFirstIndentChar">
    <w:name w:val="Body Text First Indent Char"/>
    <w:link w:val="BodyTextFirstIndent"/>
    <w:rsid w:val="000969CF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B5B93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0969CF"/>
    <w:rPr>
      <w:rFonts w:ascii="Arial" w:hAnsi="Arial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9B5B93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969CF"/>
    <w:rPr>
      <w:rFonts w:ascii="Arial" w:hAnsi="Arial"/>
      <w:sz w:val="18"/>
      <w:szCs w:val="18"/>
      <w:lang w:val="en-US" w:eastAsia="en-US"/>
    </w:rPr>
  </w:style>
  <w:style w:type="character" w:styleId="Strong">
    <w:name w:val="Strong"/>
    <w:qFormat/>
    <w:rsid w:val="009B5B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5B93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9B5B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5B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5B93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5B93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5B93"/>
  </w:style>
  <w:style w:type="paragraph" w:customStyle="1" w:styleId="ReportMenuBar">
    <w:name w:val="ReportMenuBar"/>
    <w:basedOn w:val="Normal"/>
    <w:rsid w:val="009B5B93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5B93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9B5B93"/>
    <w:pPr>
      <w:framePr w:h="1054" w:wrap="around" w:y="5920"/>
    </w:pPr>
  </w:style>
  <w:style w:type="paragraph" w:customStyle="1" w:styleId="ReportHeading3">
    <w:name w:val="ReportHeading3"/>
    <w:basedOn w:val="ReportHeading2"/>
    <w:rsid w:val="009B5B93"/>
    <w:pPr>
      <w:framePr w:h="443" w:wrap="around" w:y="8223"/>
    </w:pPr>
  </w:style>
  <w:style w:type="paragraph" w:customStyle="1" w:styleId="a">
    <w:name w:val="¢éÍ¤ÇÒÁ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ParagraphNumbering">
    <w:name w:val="Paragraph Numbering"/>
    <w:basedOn w:val="Header"/>
    <w:rsid w:val="009B5B93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5B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5B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5B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5B93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5B93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0">
    <w:name w:val="???????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µÒÃÒ§3ªèÍ§"/>
    <w:basedOn w:val="Normal"/>
    <w:rsid w:val="009B5B93"/>
    <w:pPr>
      <w:tabs>
        <w:tab w:val="left" w:pos="360"/>
        <w:tab w:val="left" w:pos="720"/>
      </w:tabs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9B5B93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473DE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B5B93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a2">
    <w:name w:val="ºÇ¡"/>
    <w:basedOn w:val="Normal"/>
    <w:rsid w:val="009B5B93"/>
    <w:pPr>
      <w:ind w:right="129"/>
      <w:jc w:val="right"/>
    </w:pPr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30">
    <w:name w:val="?????3????"/>
    <w:basedOn w:val="Normal"/>
    <w:rsid w:val="009B5B93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3">
    <w:name w:val="???"/>
    <w:basedOn w:val="Normal"/>
    <w:rsid w:val="009B5B93"/>
    <w:pPr>
      <w:ind w:right="129"/>
      <w:jc w:val="right"/>
    </w:pPr>
    <w:rPr>
      <w:sz w:val="22"/>
      <w:szCs w:val="22"/>
    </w:rPr>
  </w:style>
  <w:style w:type="paragraph" w:customStyle="1" w:styleId="E">
    <w:name w:val="ª×èÍºÃÔÉÑ· E"/>
    <w:basedOn w:val="Normal"/>
    <w:rsid w:val="009B5B93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4">
    <w:name w:val="Åº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</w:rPr>
  </w:style>
  <w:style w:type="paragraph" w:customStyle="1" w:styleId="a5">
    <w:name w:val="ลบ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eastAsia="Cordia New" w:cs="BrowalliaUPC"/>
      <w:snapToGrid w:val="0"/>
      <w:sz w:val="28"/>
      <w:szCs w:val="28"/>
      <w:lang w:eastAsia="th-TH"/>
    </w:rPr>
  </w:style>
  <w:style w:type="paragraph" w:styleId="BodyText3">
    <w:name w:val="Body Text 3"/>
    <w:basedOn w:val="Normal"/>
    <w:link w:val="BodyText3Char"/>
    <w:rsid w:val="009B5B93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rsid w:val="000969CF"/>
    <w:rPr>
      <w:rFonts w:cs="EucrosiaUPC"/>
      <w:sz w:val="30"/>
      <w:szCs w:val="30"/>
      <w:lang w:val="en-US" w:eastAsia="en-US"/>
    </w:rPr>
  </w:style>
  <w:style w:type="character" w:styleId="PageNumber">
    <w:name w:val="page number"/>
    <w:basedOn w:val="DefaultParagraphFont"/>
    <w:rsid w:val="009B5B93"/>
  </w:style>
  <w:style w:type="paragraph" w:customStyle="1" w:styleId="ASSETS">
    <w:name w:val="ASSETS"/>
    <w:basedOn w:val="Normal"/>
    <w:rsid w:val="009B5B93"/>
    <w:pPr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B5B93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0969CF"/>
    <w:rPr>
      <w:rFonts w:cs="EucrosiaUPC"/>
      <w:sz w:val="30"/>
      <w:szCs w:val="3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969CF"/>
    <w:rPr>
      <w:rFonts w:ascii="Tahoma" w:hAnsi="Tahoma" w:cs="Tahoma"/>
      <w:sz w:val="16"/>
      <w:szCs w:val="16"/>
      <w:lang w:val="en-US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19"/>
      </w:numPr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</w:style>
  <w:style w:type="character" w:customStyle="1" w:styleId="SignatureChar">
    <w:name w:val="Signature Char"/>
    <w:link w:val="Signature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057D6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969CF"/>
    <w:rPr>
      <w:sz w:val="18"/>
      <w:lang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b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0969CF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3408B"/>
    <w:pPr>
      <w:ind w:left="540"/>
    </w:pPr>
    <w:rPr>
      <w:rFonts w:ascii="Angsana New" w:hAnsi="Angsana New" w:cs="Angsana New"/>
      <w:b/>
      <w:bCs w:val="0"/>
      <w:i w:val="0"/>
      <w:iCs w:val="0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43408B"/>
    <w:rPr>
      <w:rFonts w:ascii="Angsana New" w:hAnsi="Angsana New" w:cs="Angsana New"/>
      <w:b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0969CF"/>
    <w:rPr>
      <w:rFonts w:ascii="Tahoma" w:hAnsi="Tahoma" w:cs="Tahoma"/>
      <w:shd w:val="clear" w:color="auto" w:fill="000080"/>
      <w:lang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73DE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rsid w:val="000969CF"/>
    <w:rPr>
      <w:rFonts w:cs="Times New Roman"/>
      <w:sz w:val="29"/>
      <w:szCs w:val="29"/>
    </w:rPr>
  </w:style>
  <w:style w:type="character" w:customStyle="1" w:styleId="hps">
    <w:name w:val="hps"/>
    <w:rsid w:val="000969CF"/>
    <w:rPr>
      <w:rFonts w:cs="Times New Roman"/>
    </w:rPr>
  </w:style>
  <w:style w:type="character" w:customStyle="1" w:styleId="gt-icon-text1">
    <w:name w:val="gt-icon-text1"/>
    <w:rsid w:val="000969CF"/>
    <w:rPr>
      <w:rFonts w:cs="Times New Roman"/>
    </w:rPr>
  </w:style>
  <w:style w:type="character" w:customStyle="1" w:styleId="shorttext">
    <w:name w:val="short_text"/>
    <w:rsid w:val="000969CF"/>
    <w:rPr>
      <w:rFonts w:cs="Times New Roman"/>
    </w:rPr>
  </w:style>
  <w:style w:type="paragraph" w:customStyle="1" w:styleId="Default">
    <w:name w:val="Default"/>
    <w:rsid w:val="000969C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969CF"/>
    <w:rPr>
      <w:rFonts w:cs="Times New Roman"/>
    </w:rPr>
  </w:style>
  <w:style w:type="paragraph" w:styleId="PlainText">
    <w:name w:val="Plain Text"/>
    <w:basedOn w:val="Normal"/>
    <w:link w:val="PlainTextChar"/>
    <w:rsid w:val="000969C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0969CF"/>
    <w:rPr>
      <w:rFonts w:ascii="Consolas" w:hAnsi="Consolas" w:cs="Angsana New"/>
      <w:sz w:val="21"/>
      <w:szCs w:val="26"/>
      <w:lang w:val="en-US" w:eastAsia="en-US"/>
    </w:rPr>
  </w:style>
  <w:style w:type="character" w:styleId="CommentReference">
    <w:name w:val="annotation reference"/>
    <w:rsid w:val="000969C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69C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969CF"/>
    <w:rPr>
      <w:rFonts w:ascii="Arial" w:hAnsi="Arial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9CF"/>
    <w:rPr>
      <w:b/>
      <w:bCs/>
    </w:rPr>
  </w:style>
  <w:style w:type="character" w:customStyle="1" w:styleId="CommentSubjectChar">
    <w:name w:val="Comment Subject Char"/>
    <w:link w:val="CommentSubject"/>
    <w:rsid w:val="000969CF"/>
    <w:rPr>
      <w:rFonts w:ascii="Arial" w:hAnsi="Arial" w:cs="Angsan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0969CF"/>
    <w:rPr>
      <w:rFonts w:ascii="Arial" w:hAnsi="Arial" w:cs="Angsana New"/>
      <w:sz w:val="18"/>
      <w:szCs w:val="22"/>
    </w:rPr>
  </w:style>
  <w:style w:type="character" w:styleId="Emphasis">
    <w:name w:val="Emphasis"/>
    <w:uiPriority w:val="20"/>
    <w:qFormat/>
    <w:rsid w:val="003C60DE"/>
    <w:rPr>
      <w:i/>
      <w:iCs/>
    </w:rPr>
  </w:style>
  <w:style w:type="character" w:customStyle="1" w:styleId="Heading1Char1">
    <w:name w:val="Heading 1 Char1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59F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rsid w:val="00E759F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59F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59F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59F3"/>
  </w:style>
  <w:style w:type="character" w:customStyle="1" w:styleId="st1">
    <w:name w:val="st1"/>
    <w:basedOn w:val="DefaultParagraphFont"/>
    <w:rsid w:val="00E759F3"/>
  </w:style>
  <w:style w:type="character" w:styleId="LineNumber">
    <w:name w:val="line number"/>
    <w:rsid w:val="004A4B39"/>
  </w:style>
  <w:style w:type="paragraph" w:customStyle="1" w:styleId="CharCharCharChar">
    <w:name w:val="Char Char Char Char"/>
    <w:basedOn w:val="Normal"/>
    <w:rsid w:val="0068674B"/>
    <w:pPr>
      <w:keepNext/>
      <w:widowControl w:val="0"/>
      <w:autoSpaceDE w:val="0"/>
      <w:autoSpaceDN w:val="0"/>
      <w:adjustRightInd w:val="0"/>
    </w:pPr>
    <w:rPr>
      <w:rFonts w:eastAsia="SimSun"/>
      <w:kern w:val="2"/>
      <w:sz w:val="20"/>
      <w:szCs w:val="20"/>
      <w:lang w:eastAsia="zh-CN" w:bidi="ar-SA"/>
    </w:rPr>
  </w:style>
  <w:style w:type="paragraph" w:styleId="NoSpacing">
    <w:name w:val="No Spacing"/>
    <w:uiPriority w:val="1"/>
    <w:qFormat/>
    <w:rsid w:val="00B71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50B6C"/>
    <w:rPr>
      <w:rFonts w:ascii="Calibri" w:eastAsia="Calibri" w:hAnsi="Calibri" w:cs="Cordia New"/>
      <w:sz w:val="22"/>
      <w:szCs w:val="28"/>
      <w:lang w:val="en-GB"/>
    </w:rPr>
  </w:style>
  <w:style w:type="paragraph" w:styleId="Title">
    <w:name w:val="Title"/>
    <w:basedOn w:val="Normal"/>
    <w:next w:val="Normal"/>
    <w:link w:val="TitleChar"/>
    <w:qFormat/>
    <w:rsid w:val="0005449F"/>
    <w:pPr>
      <w:spacing w:before="240" w:after="60"/>
      <w:jc w:val="center"/>
      <w:outlineLvl w:val="0"/>
    </w:pPr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5449F"/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numbering" w:customStyle="1" w:styleId="Style1">
    <w:name w:val="Style1"/>
    <w:uiPriority w:val="99"/>
    <w:rsid w:val="000406A9"/>
    <w:pPr>
      <w:numPr>
        <w:numId w:val="20"/>
      </w:numPr>
    </w:pPr>
  </w:style>
  <w:style w:type="character" w:customStyle="1" w:styleId="blockChar">
    <w:name w:val="block Char"/>
    <w:aliases w:val="b Char"/>
    <w:link w:val="block"/>
    <w:locked/>
    <w:rsid w:val="007B4B1A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24D3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</w:rPr>
  </w:style>
  <w:style w:type="paragraph" w:customStyle="1" w:styleId="Style">
    <w:name w:val="Style"/>
    <w:rsid w:val="00405136"/>
    <w:pPr>
      <w:widowControl w:val="0"/>
      <w:autoSpaceDE w:val="0"/>
      <w:autoSpaceDN w:val="0"/>
      <w:adjustRightInd w:val="0"/>
    </w:pPr>
    <w:rPr>
      <w:rFonts w:eastAsia="MS Mincho"/>
      <w:sz w:val="24"/>
      <w:szCs w:val="24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163EE0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F066-A7D6-4E83-9D90-7AD7B4D2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718</TotalTime>
  <Pages>28</Pages>
  <Words>6878</Words>
  <Characters>39210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bunchikij</Company>
  <LinksUpToDate>false</LinksUpToDate>
  <CharactersWithSpaces>45997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Amornrat Trairat</cp:lastModifiedBy>
  <cp:revision>17</cp:revision>
  <cp:lastPrinted>2026-08-14T16:11:00Z</cp:lastPrinted>
  <dcterms:created xsi:type="dcterms:W3CDTF">2026-07-09T09:20:00Z</dcterms:created>
  <dcterms:modified xsi:type="dcterms:W3CDTF">2026-08-15T08:34:00Z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